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617" w:rsidRPr="0049277E" w:rsidRDefault="00A941FB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49277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9277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9277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สารบัญ </w:t>
      </w:r>
    </w:p>
    <w:p w:rsidR="00FB1617" w:rsidRPr="0049277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:rsidR="0062551B" w:rsidRPr="0049277E" w:rsidRDefault="00744C7E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:rsidR="00CC4263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เงินฝากธนาคารที่มีข้อจำกัดในการเบิกใช้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เงินลงทุนอื่น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4E510D" w:rsidRPr="0049277E" w:rsidRDefault="00744C7E" w:rsidP="004E510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ลูกหนี้ตามสัญญาเช่าการเงิน</w:t>
      </w:r>
    </w:p>
    <w:p w:rsidR="0062551B" w:rsidRPr="0049277E" w:rsidRDefault="00744C7E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ลูกหนี้อื่น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:rsidR="00BC5C63" w:rsidRDefault="00BC5C63" w:rsidP="00BC5C63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:rsidR="00BC5C63" w:rsidRPr="0049277E" w:rsidRDefault="00BC5C63" w:rsidP="00BC5C63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:rsidR="005E14B4" w:rsidRPr="005E14B4" w:rsidRDefault="005E14B4" w:rsidP="00E058D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ส่วน</w:t>
      </w:r>
      <w:r w:rsidR="002335E9">
        <w:rPr>
          <w:rFonts w:asciiTheme="majorBidi" w:hAnsiTheme="majorBidi" w:cstheme="majorBidi" w:hint="cs"/>
          <w:sz w:val="30"/>
          <w:szCs w:val="30"/>
          <w:cs/>
        </w:rPr>
        <w:t>ของผู้ถือหุ้น</w:t>
      </w:r>
      <w:r w:rsidRPr="0049277E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:rsidR="00B777F2" w:rsidRDefault="00B777F2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สินทรัพย์ที่ไม่ได้ใช้</w:t>
      </w:r>
      <w:r w:rsidR="00833D1F">
        <w:rPr>
          <w:rFonts w:asciiTheme="majorBidi" w:hAnsiTheme="majorBidi" w:cstheme="majorBidi" w:hint="cs"/>
          <w:sz w:val="30"/>
          <w:szCs w:val="30"/>
          <w:cs/>
        </w:rPr>
        <w:t>ในการดำเนิน</w:t>
      </w:r>
      <w:r>
        <w:rPr>
          <w:rFonts w:asciiTheme="majorBidi" w:hAnsiTheme="majorBidi" w:cstheme="majorBidi" w:hint="cs"/>
          <w:sz w:val="30"/>
          <w:szCs w:val="30"/>
          <w:cs/>
        </w:rPr>
        <w:t>งาน</w:t>
      </w:r>
    </w:p>
    <w:p w:rsidR="009A7556" w:rsidRDefault="009A7556" w:rsidP="009A7556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:rsidR="0062551B" w:rsidRPr="0049277E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เจ้าหนี้การค้า</w:t>
      </w:r>
    </w:p>
    <w:p w:rsidR="00DB14DC" w:rsidRDefault="00744C7E" w:rsidP="00E058D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:rsidR="00DA7164" w:rsidRPr="0049277E" w:rsidRDefault="00DB14DC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</w:t>
      </w:r>
    </w:p>
    <w:p w:rsidR="0062551B" w:rsidRPr="00E058DD" w:rsidRDefault="00DA7164" w:rsidP="00E058D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E058DD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</w:p>
    <w:p w:rsidR="0062551B" w:rsidRPr="0049277E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:rsidR="0062551B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="009D25FA">
        <w:rPr>
          <w:rFonts w:asciiTheme="majorBidi" w:hAnsiTheme="majorBidi" w:cstheme="majorBidi" w:hint="cs"/>
          <w:sz w:val="30"/>
          <w:szCs w:val="30"/>
          <w:cs/>
        </w:rPr>
        <w:t>และองค์ประกอบอื่นของส่วนของผู้ถือหุ้น</w:t>
      </w:r>
    </w:p>
    <w:p w:rsidR="0062551B" w:rsidRPr="0049277E" w:rsidRDefault="003B2602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62551B" w:rsidRPr="0049277E">
        <w:rPr>
          <w:rFonts w:asciiTheme="majorBidi" w:hAnsiTheme="majorBidi" w:cstheme="majorBidi"/>
          <w:sz w:val="30"/>
          <w:szCs w:val="30"/>
          <w:cs/>
        </w:rPr>
        <w:t>ทางการเงินจำแนกตามส่วนงาน</w:t>
      </w:r>
    </w:p>
    <w:p w:rsidR="0062551B" w:rsidRPr="0049277E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</w:t>
      </w:r>
    </w:p>
    <w:p w:rsidR="0062551B" w:rsidRPr="0049277E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ค่าใช้จ่ายผลประโยชน์ตอบแทนพนักงาน</w:t>
      </w:r>
    </w:p>
    <w:p w:rsidR="0062551B" w:rsidRPr="0049277E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:rsidR="0062551B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ต้นทุนทางการเงิน</w:t>
      </w:r>
    </w:p>
    <w:p w:rsidR="008626EA" w:rsidRPr="0049277E" w:rsidRDefault="008626EA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 w:rsidRPr="0049277E">
        <w:rPr>
          <w:rFonts w:asciiTheme="majorBidi" w:hAnsiTheme="majorBidi" w:cstheme="majorBidi"/>
          <w:bCs/>
          <w:sz w:val="30"/>
          <w:szCs w:val="30"/>
          <w:cs/>
        </w:rPr>
        <w:lastRenderedPageBreak/>
        <w:t>หมายเหตุ</w:t>
      </w:r>
      <w:r w:rsidRPr="0049277E">
        <w:rPr>
          <w:rFonts w:asciiTheme="majorBidi" w:hAnsiTheme="majorBidi" w:cstheme="majorBidi"/>
          <w:bCs/>
          <w:sz w:val="30"/>
          <w:szCs w:val="30"/>
        </w:rPr>
        <w:tab/>
      </w:r>
      <w:r w:rsidRPr="0049277E">
        <w:rPr>
          <w:rFonts w:asciiTheme="majorBidi" w:hAnsiTheme="majorBidi" w:cstheme="majorBidi"/>
          <w:bCs/>
          <w:sz w:val="30"/>
          <w:szCs w:val="30"/>
          <w:cs/>
        </w:rPr>
        <w:t xml:space="preserve">สารบัญ </w:t>
      </w:r>
    </w:p>
    <w:p w:rsidR="008626EA" w:rsidRPr="0049277E" w:rsidRDefault="008626EA" w:rsidP="008626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2B1F69" w:rsidRPr="0049277E" w:rsidRDefault="002B1F69" w:rsidP="002B1F69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:rsidR="004E510D" w:rsidRPr="0049277E" w:rsidRDefault="004E510D" w:rsidP="004E510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:rsidR="0062551B" w:rsidRPr="0049277E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:rsidR="0062551B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:rsidR="00E54842" w:rsidRPr="00E54842" w:rsidRDefault="00E54842" w:rsidP="00E058D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:rsidR="0062551B" w:rsidRPr="0049277E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:rsidR="003B7CBD" w:rsidRPr="0049277E" w:rsidRDefault="005605D3" w:rsidP="00F472FA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เหตุการณ์ภายหลังรอบระยะเวลาที่รายงาน</w:t>
      </w:r>
    </w:p>
    <w:p w:rsidR="00A31F7B" w:rsidRPr="0049277E" w:rsidRDefault="00A31F7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</w:t>
      </w:r>
    </w:p>
    <w:p w:rsidR="00477138" w:rsidRPr="00F80472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 w:val="30"/>
          <w:szCs w:val="30"/>
        </w:rPr>
        <w:br w:type="page"/>
      </w:r>
      <w:r w:rsidRPr="00F8047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</w:t>
      </w:r>
      <w:r w:rsidR="00DD5A3E" w:rsidRPr="00F80472">
        <w:rPr>
          <w:rFonts w:asciiTheme="majorBidi" w:hAnsiTheme="majorBidi" w:cstheme="majorBidi"/>
          <w:sz w:val="30"/>
          <w:szCs w:val="30"/>
          <w:cs/>
        </w:rPr>
        <w:t>นส่วนหนึ่งของงบการเงิน</w:t>
      </w:r>
      <w:r w:rsidRPr="00F80472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D574B5" w:rsidRPr="00F80472" w:rsidRDefault="00D574B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05CF4" w:rsidRPr="00F80472" w:rsidRDefault="000240CA" w:rsidP="0090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</w:rPr>
        <w:tab/>
      </w:r>
      <w:r w:rsidR="00D26E2A" w:rsidRPr="00E058DD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80CDB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200D78" w:rsidRPr="00F80472">
        <w:rPr>
          <w:rFonts w:asciiTheme="majorBidi" w:hAnsiTheme="majorBidi" w:cstheme="majorBidi"/>
          <w:sz w:val="30"/>
          <w:szCs w:val="30"/>
        </w:rPr>
        <w:t>12</w:t>
      </w:r>
      <w:r w:rsidR="00FD5004" w:rsidRPr="00F8047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651303" w:rsidRPr="00F80472">
        <w:rPr>
          <w:rFonts w:asciiTheme="majorBidi" w:hAnsiTheme="majorBidi" w:cstheme="majorBidi"/>
          <w:sz w:val="30"/>
          <w:szCs w:val="30"/>
        </w:rPr>
        <w:t>256</w:t>
      </w:r>
      <w:r w:rsidR="00A36B8B" w:rsidRPr="00F80472">
        <w:rPr>
          <w:rFonts w:asciiTheme="majorBidi" w:hAnsiTheme="majorBidi" w:cstheme="majorBidi"/>
          <w:sz w:val="30"/>
          <w:szCs w:val="30"/>
        </w:rPr>
        <w:t>1</w:t>
      </w:r>
    </w:p>
    <w:p w:rsidR="00FB1617" w:rsidRPr="00F80472" w:rsidRDefault="00D574B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</w:rPr>
        <w:tab/>
      </w:r>
    </w:p>
    <w:p w:rsidR="00876AC8" w:rsidRPr="00F80472" w:rsidRDefault="00FB1617" w:rsidP="00DE5D41">
      <w:pPr>
        <w:pStyle w:val="Heading9"/>
        <w:keepNext w:val="0"/>
        <w:widowControl w:val="0"/>
        <w:numPr>
          <w:ilvl w:val="0"/>
          <w:numId w:val="7"/>
        </w:numPr>
        <w:tabs>
          <w:tab w:val="clear" w:pos="45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ข้อมูลทั่วไป </w:t>
      </w:r>
    </w:p>
    <w:p w:rsidR="00FB1617" w:rsidRPr="00F80472" w:rsidRDefault="00FB1617" w:rsidP="002D7B29">
      <w:pPr>
        <w:widowControl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83927" w:rsidRPr="00F80472" w:rsidRDefault="00FB1617" w:rsidP="002D7B29">
      <w:pPr>
        <w:pStyle w:val="Heading9"/>
        <w:keepNext w:val="0"/>
        <w:widowControl w:val="0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C617C" w:rsidRPr="00F80472">
        <w:rPr>
          <w:rFonts w:asciiTheme="majorBidi" w:hAnsiTheme="majorBidi" w:cstheme="majorBidi"/>
          <w:sz w:val="30"/>
          <w:szCs w:val="30"/>
          <w:cs/>
        </w:rPr>
        <w:t>โกลบอล เพาเวอร์ ซินเนอร์ยี่ จำกัด</w:t>
      </w:r>
      <w:r w:rsidR="00FC617C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A54449" w:rsidRPr="00F80472">
        <w:rPr>
          <w:rFonts w:asciiTheme="majorBidi" w:hAnsiTheme="majorBidi" w:cstheme="majorBidi"/>
          <w:sz w:val="30"/>
          <w:szCs w:val="30"/>
          <w:cs/>
        </w:rPr>
        <w:t xml:space="preserve">(มหาชน) </w:t>
      </w:r>
      <w:r w:rsidRPr="00F80472">
        <w:rPr>
          <w:rFonts w:asciiTheme="majorBidi" w:hAnsiTheme="majorBidi" w:cstheme="majorBidi"/>
          <w:sz w:val="30"/>
          <w:szCs w:val="30"/>
        </w:rPr>
        <w:t>“</w:t>
      </w:r>
      <w:r w:rsidR="00FC617C" w:rsidRPr="00F80472">
        <w:rPr>
          <w:rFonts w:asciiTheme="majorBidi" w:hAnsiTheme="majorBidi" w:cstheme="majorBidi"/>
          <w:sz w:val="30"/>
          <w:szCs w:val="30"/>
        </w:rPr>
        <w:t>GPSC</w:t>
      </w:r>
      <w:r w:rsidRPr="00F80472">
        <w:rPr>
          <w:rFonts w:asciiTheme="majorBidi" w:hAnsiTheme="majorBidi" w:cstheme="majorBidi"/>
          <w:sz w:val="30"/>
          <w:szCs w:val="30"/>
        </w:rPr>
        <w:t xml:space="preserve">” </w:t>
      </w:r>
      <w:r w:rsidR="00FC617C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>เกิดขึ้นจากการควบบริษัท (</w:t>
      </w:r>
      <w:r w:rsidR="00FC617C" w:rsidRPr="00F80472">
        <w:rPr>
          <w:rStyle w:val="PageNumber"/>
          <w:rFonts w:asciiTheme="majorBidi" w:hAnsiTheme="majorBidi" w:cstheme="majorBidi"/>
          <w:sz w:val="30"/>
          <w:szCs w:val="30"/>
        </w:rPr>
        <w:t>Amalgamation</w:t>
      </w:r>
      <w:r w:rsidR="00FC617C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>) ระหว่างบริษัท</w:t>
      </w:r>
      <w:r w:rsidR="00A54449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พีทีที ยูทิลิตี้ จำกัด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</w:rPr>
        <w:t xml:space="preserve">“PTTUT”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และบริษัท ผลิตไฟฟ้าอิสระ (ประเทศไทย) จำกัด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</w:rPr>
        <w:t xml:space="preserve">“IPT”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โดยได้จดทะเบียนจัดตั้งบริษัทขึ้นเมื่อวันที่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</w:rPr>
        <w:t xml:space="preserve">10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</w:rPr>
        <w:t xml:space="preserve">2556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>ภายใต้</w:t>
      </w:r>
      <w:r w:rsidR="00545B3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>ประมวลกฎหมายแพ่งและพาณิชย์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ที่บริษัทได้กำหนดให้มีอัตราการแลกหุ้นของการควบบริษัทให้แก่ผู้ถือหุ้นของ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</w:rPr>
        <w:t xml:space="preserve">PTTUT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และ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</w:rPr>
        <w:t>IPT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ที่มีชื่อปรากฏในสมุดทะเบียนผู้ถือหุ้นของ</w:t>
      </w:r>
      <w:r w:rsidR="003B2602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br/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แต่ละบริษัท โดยบริษัทได้มาซึ่งทรัพย์สิน หนี้สิน สิทธิ หน้าที่ และภาระผูกพันทั้งหมดของทั้งสองบริษัท ตลอดรวมสัญญาต่างๆ ที่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</w:rPr>
        <w:t xml:space="preserve">PTTUT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และ 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</w:rPr>
        <w:t>IPT</w:t>
      </w:r>
      <w:r w:rsidR="00083927" w:rsidRPr="00F804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ได้ทำไว้ก่อนหน้าการควบรวม</w:t>
      </w:r>
    </w:p>
    <w:p w:rsidR="00083927" w:rsidRPr="00F80472" w:rsidRDefault="00083927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5B36" w:rsidRPr="00F80472" w:rsidRDefault="00545B37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บริษัท โกลบอล เพาเวอร์ ซินเนอร์ยี่ จำกัด</w:t>
      </w:r>
      <w:r w:rsidR="00D72EE4" w:rsidRPr="00F80472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F80472">
        <w:rPr>
          <w:rFonts w:asciiTheme="majorBidi" w:hAnsiTheme="majorBidi" w:cstheme="majorBidi"/>
          <w:sz w:val="30"/>
          <w:szCs w:val="30"/>
        </w:rPr>
        <w:t xml:space="preserve"> “</w:t>
      </w:r>
      <w:r w:rsidRPr="00F8047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0472">
        <w:rPr>
          <w:rFonts w:asciiTheme="majorBidi" w:hAnsiTheme="majorBidi" w:cstheme="majorBidi"/>
          <w:sz w:val="30"/>
          <w:szCs w:val="30"/>
        </w:rPr>
        <w:t xml:space="preserve">” </w:t>
      </w:r>
      <w:r w:rsidR="00FB1617" w:rsidRPr="00F80472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เป็นนิติบุคคลที่จัดตั้งขึ้นและจดทะเบียนในประเทศไทย</w:t>
      </w:r>
      <w:r w:rsidR="00FB1617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FB1617" w:rsidRPr="00F80472">
        <w:rPr>
          <w:rFonts w:asciiTheme="majorBidi" w:hAnsiTheme="majorBidi" w:cstheme="majorBidi"/>
          <w:sz w:val="30"/>
          <w:szCs w:val="30"/>
          <w:cs/>
        </w:rPr>
        <w:t>และมีที่อยู่จดทะเบียน</w:t>
      </w:r>
      <w:r w:rsidR="00215B36" w:rsidRPr="00F80472">
        <w:rPr>
          <w:rFonts w:asciiTheme="majorBidi" w:hAnsiTheme="majorBidi" w:cstheme="majorBidi"/>
          <w:sz w:val="30"/>
          <w:szCs w:val="30"/>
          <w:cs/>
        </w:rPr>
        <w:t>ดังนี้</w:t>
      </w:r>
      <w:r w:rsidR="00215B36" w:rsidRPr="00F80472">
        <w:rPr>
          <w:rFonts w:asciiTheme="majorBidi" w:hAnsiTheme="majorBidi" w:cstheme="majorBidi"/>
          <w:sz w:val="30"/>
          <w:szCs w:val="30"/>
        </w:rPr>
        <w:t xml:space="preserve">: </w:t>
      </w:r>
    </w:p>
    <w:p w:rsidR="00FB1617" w:rsidRPr="00F80472" w:rsidRDefault="00FB1617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F80472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2610"/>
        <w:gridCol w:w="6601"/>
      </w:tblGrid>
      <w:tr w:rsidR="00215B36" w:rsidRPr="00F80472" w:rsidTr="00E058DD">
        <w:tc>
          <w:tcPr>
            <w:tcW w:w="2610" w:type="dxa"/>
          </w:tcPr>
          <w:p w:rsidR="00215B36" w:rsidRPr="00F80472" w:rsidRDefault="00215B36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601" w:type="dxa"/>
          </w:tcPr>
          <w:p w:rsidR="00215B36" w:rsidRPr="00F80472" w:rsidRDefault="00215B36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</w:rPr>
              <w:t>/2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ศูนย์เอนเนอร์ยี่คอมเพล็กซ์ อาคารบี ชั้น</w:t>
            </w:r>
            <w:r w:rsidR="00E36BBD"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ถนน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วิภาวดีรังสิต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02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แขวง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จตุจักร 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เขต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จตุจักร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กรุงเทพมหานคร</w:t>
            </w:r>
            <w:r w:rsidRPr="00F80472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 </w:t>
            </w:r>
          </w:p>
        </w:tc>
      </w:tr>
      <w:tr w:rsidR="00110AC5" w:rsidRPr="00F80472" w:rsidTr="00E058DD">
        <w:tc>
          <w:tcPr>
            <w:tcW w:w="2610" w:type="dxa"/>
          </w:tcPr>
          <w:p w:rsidR="00110AC5" w:rsidRPr="00F80472" w:rsidRDefault="00110AC5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110AC5" w:rsidRPr="00F80472" w:rsidRDefault="00110AC5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D0E" w:rsidRPr="00F80472" w:rsidTr="00E058DD">
        <w:tc>
          <w:tcPr>
            <w:tcW w:w="2610" w:type="dxa"/>
          </w:tcPr>
          <w:p w:rsidR="00BB4D0E" w:rsidRPr="00F804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:rsidR="00BB4D0E" w:rsidRPr="00F804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BB4D0E" w:rsidRPr="00F80472" w:rsidRDefault="00BB4D0E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ถนนปกรณ์สงเคราะห์ราษฎร์ ตำบลห้วยโป่ง อำเภอเมืองระยอง </w:t>
            </w:r>
            <w:r w:rsidR="004161AE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</w:t>
            </w:r>
          </w:p>
        </w:tc>
      </w:tr>
      <w:tr w:rsidR="00110AC5" w:rsidRPr="00F80472" w:rsidTr="00E058DD">
        <w:tc>
          <w:tcPr>
            <w:tcW w:w="2610" w:type="dxa"/>
          </w:tcPr>
          <w:p w:rsidR="00110AC5" w:rsidRPr="00F80472" w:rsidRDefault="00110AC5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1" w:type="dxa"/>
          </w:tcPr>
          <w:p w:rsidR="00110AC5" w:rsidRPr="00F80472" w:rsidRDefault="00110AC5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D0E" w:rsidRPr="00F80472" w:rsidTr="00E058DD">
        <w:tc>
          <w:tcPr>
            <w:tcW w:w="2610" w:type="dxa"/>
          </w:tcPr>
          <w:p w:rsidR="00BB4D0E" w:rsidRPr="00F804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  <w:p w:rsidR="00BB4D0E" w:rsidRPr="00F804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BB4D0E" w:rsidRPr="00F80472" w:rsidRDefault="00BB4D0E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92/9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ถนนทางหลวงระยอง-สาย</w:t>
            </w:r>
            <w:r w:rsidR="004635EC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3191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110AC5" w:rsidRPr="00F80472" w:rsidTr="00E058DD">
        <w:tc>
          <w:tcPr>
            <w:tcW w:w="2610" w:type="dxa"/>
          </w:tcPr>
          <w:p w:rsidR="00110AC5" w:rsidRPr="00F80472" w:rsidRDefault="00110AC5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110AC5" w:rsidRPr="00F80472" w:rsidRDefault="00110AC5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D0E" w:rsidRPr="00F80472" w:rsidTr="00E058DD">
        <w:tc>
          <w:tcPr>
            <w:tcW w:w="2610" w:type="dxa"/>
          </w:tcPr>
          <w:p w:rsidR="00BB4D0E" w:rsidRPr="00F804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601" w:type="dxa"/>
          </w:tcPr>
          <w:p w:rsidR="00BB4D0E" w:rsidRPr="00F80472" w:rsidRDefault="00BB4D0E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5/11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ถนนปกรณ์สงเคราะห์ราษฎร์ ตำบล</w:t>
            </w:r>
            <w:r w:rsidR="00687DCB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มาบตาพุด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</w:t>
            </w:r>
          </w:p>
        </w:tc>
      </w:tr>
      <w:tr w:rsidR="00110AC5" w:rsidRPr="00F80472" w:rsidTr="00E058DD">
        <w:tc>
          <w:tcPr>
            <w:tcW w:w="2610" w:type="dxa"/>
          </w:tcPr>
          <w:p w:rsidR="00110AC5" w:rsidRPr="00F80472" w:rsidRDefault="00110AC5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110AC5" w:rsidRPr="00F80472" w:rsidRDefault="00110AC5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B36" w:rsidRPr="00F80472" w:rsidTr="00E058DD">
        <w:tc>
          <w:tcPr>
            <w:tcW w:w="2610" w:type="dxa"/>
          </w:tcPr>
          <w:p w:rsidR="00215B36" w:rsidRPr="00F80472" w:rsidRDefault="00215B36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601" w:type="dxa"/>
          </w:tcPr>
          <w:p w:rsidR="00215B36" w:rsidRPr="00F80472" w:rsidRDefault="00215B36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42/3 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หมู่ที่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B4D0E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ถนนสุขุมวิท ตำบลทุ่งสุขลา อำเภอศรีราชา จังหวัดชลบุรี</w:t>
            </w:r>
          </w:p>
        </w:tc>
      </w:tr>
      <w:tr w:rsidR="00E10D20" w:rsidRPr="00F80472" w:rsidTr="00E058DD">
        <w:tc>
          <w:tcPr>
            <w:tcW w:w="2610" w:type="dxa"/>
          </w:tcPr>
          <w:p w:rsidR="00E10D20" w:rsidRPr="00F80472" w:rsidRDefault="00E10D20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E10D20" w:rsidRPr="00F80472" w:rsidRDefault="00E10D20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D20" w:rsidRPr="00F80472" w:rsidTr="00E058DD">
        <w:tc>
          <w:tcPr>
            <w:tcW w:w="2610" w:type="dxa"/>
          </w:tcPr>
          <w:p w:rsidR="00E10D20" w:rsidRPr="00F80472" w:rsidRDefault="00E10D20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01" w:type="dxa"/>
          </w:tcPr>
          <w:p w:rsidR="00E10D20" w:rsidRPr="00F80472" w:rsidRDefault="00E10D20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>98/1</w:t>
            </w:r>
            <w:r w:rsidR="003B2602" w:rsidRPr="00F804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ถนนทางหลวงระยอง-สาย 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3191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</w:tbl>
    <w:p w:rsidR="00570373" w:rsidRPr="00F80472" w:rsidRDefault="000808B9" w:rsidP="0049277E">
      <w:pPr>
        <w:pStyle w:val="Heading9"/>
        <w:keepNext w:val="0"/>
        <w:widowControl w:val="0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</w:rPr>
        <w:br w:type="page"/>
      </w:r>
      <w:r w:rsidR="00570373" w:rsidRPr="00F80472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570373" w:rsidRPr="00F80472">
        <w:rPr>
          <w:rFonts w:asciiTheme="majorBidi" w:hAnsiTheme="majorBidi" w:cstheme="majorBidi"/>
          <w:sz w:val="30"/>
          <w:szCs w:val="30"/>
        </w:rPr>
        <w:t>14</w:t>
      </w:r>
      <w:r w:rsidR="00570373" w:rsidRPr="00F8047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70373" w:rsidRPr="00F80472">
        <w:rPr>
          <w:rFonts w:asciiTheme="majorBidi" w:hAnsiTheme="majorBidi" w:cstheme="majorBidi"/>
          <w:sz w:val="30"/>
          <w:szCs w:val="30"/>
        </w:rPr>
        <w:t>2558</w:t>
      </w:r>
    </w:p>
    <w:p w:rsidR="00570373" w:rsidRPr="00F80472" w:rsidRDefault="00570373" w:rsidP="00570373">
      <w:pPr>
        <w:pStyle w:val="Heading9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70373" w:rsidRPr="00F80472" w:rsidRDefault="00570373" w:rsidP="00570373">
      <w:pPr>
        <w:pStyle w:val="Heading9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</w:t>
      </w:r>
      <w:r w:rsidR="003B0343" w:rsidRPr="00F80472">
        <w:rPr>
          <w:rFonts w:asciiTheme="majorBidi" w:hAnsiTheme="majorBidi" w:cstheme="majorBidi"/>
          <w:sz w:val="30"/>
          <w:szCs w:val="30"/>
          <w:cs/>
        </w:rPr>
        <w:t>ปี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ได้แก่ บริษัท  </w:t>
      </w:r>
      <w:r w:rsidRPr="00F80472">
        <w:rPr>
          <w:rFonts w:asciiTheme="majorBidi" w:hAnsiTheme="majorBidi" w:cstheme="majorBidi"/>
          <w:sz w:val="30"/>
          <w:szCs w:val="30"/>
          <w:cs/>
          <w:lang w:val="th-TH"/>
        </w:rPr>
        <w:t>พีทีที โกลบอล เคมิคอล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  จำกัด (มหาชน)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Pr="00F80472">
        <w:rPr>
          <w:rFonts w:asciiTheme="majorBidi" w:hAnsiTheme="majorBidi" w:cstheme="majorBidi"/>
          <w:sz w:val="30"/>
          <w:szCs w:val="30"/>
        </w:rPr>
        <w:t>22.73</w:t>
      </w:r>
      <w:r w:rsidRPr="00F80472">
        <w:rPr>
          <w:rFonts w:asciiTheme="majorBidi" w:hAnsiTheme="majorBidi" w:cstheme="majorBidi"/>
          <w:sz w:val="30"/>
          <w:szCs w:val="30"/>
          <w:cs/>
        </w:rPr>
        <w:t>) บริษัท ปตท. จำกัด (มหาชน)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Pr="00F80472">
        <w:rPr>
          <w:rFonts w:asciiTheme="majorBidi" w:hAnsiTheme="majorBidi" w:cstheme="majorBidi"/>
          <w:sz w:val="30"/>
          <w:szCs w:val="30"/>
        </w:rPr>
        <w:t>22.58</w:t>
      </w:r>
      <w:r w:rsidRPr="00F80472">
        <w:rPr>
          <w:rFonts w:asciiTheme="majorBidi" w:hAnsiTheme="majorBidi" w:cstheme="majorBidi"/>
          <w:sz w:val="30"/>
          <w:szCs w:val="30"/>
          <w:cs/>
        </w:rPr>
        <w:t>) บริษัท ไทยออยล์เพาเวอร์ จำกัด</w:t>
      </w:r>
      <w:r w:rsidRPr="00F80472">
        <w:rPr>
          <w:rFonts w:asciiTheme="majorBidi" w:hAnsiTheme="majorBidi" w:cstheme="majorBidi"/>
          <w:sz w:val="30"/>
          <w:szCs w:val="30"/>
        </w:rPr>
        <w:t xml:space="preserve"> (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F80472">
        <w:rPr>
          <w:rFonts w:asciiTheme="majorBidi" w:hAnsiTheme="majorBidi" w:cstheme="majorBidi"/>
          <w:sz w:val="30"/>
          <w:szCs w:val="30"/>
        </w:rPr>
        <w:t xml:space="preserve">20.79) 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และบริษัท </w:t>
      </w:r>
      <w:r w:rsidR="00463349"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ไทยออยล์ จำกัด (มหาชน) (ถือหุ้นร้อยละ </w:t>
      </w:r>
      <w:r w:rsidRPr="00F80472">
        <w:rPr>
          <w:rFonts w:asciiTheme="majorBidi" w:hAnsiTheme="majorBidi" w:cstheme="majorBidi"/>
          <w:sz w:val="30"/>
          <w:szCs w:val="30"/>
        </w:rPr>
        <w:t>8.91</w:t>
      </w:r>
      <w:r w:rsidRPr="00F80472">
        <w:rPr>
          <w:rFonts w:asciiTheme="majorBidi" w:hAnsiTheme="majorBidi" w:cstheme="majorBidi"/>
          <w:sz w:val="30"/>
          <w:szCs w:val="30"/>
          <w:cs/>
        </w:rPr>
        <w:t>) ซึ่งบริษัททั้งสี่แห่งเป็นนิติบุคคลที่จัดตั้งขึ้นในประเทศไทย และมีบริษัท ปตท. จำกัด (มหาชน) เป็นบริษัทใหญ่ในลำดับสูงสุด</w:t>
      </w:r>
    </w:p>
    <w:p w:rsidR="00DD480E" w:rsidRPr="00F80472" w:rsidRDefault="00DD480E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D480E" w:rsidRPr="00F80472" w:rsidRDefault="00FB1617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0472">
        <w:rPr>
          <w:rFonts w:asciiTheme="majorBidi" w:hAnsiTheme="majorBidi" w:cstheme="majorBidi"/>
          <w:sz w:val="30"/>
          <w:szCs w:val="30"/>
          <w:cs/>
          <w:lang w:val="th-TH"/>
        </w:rPr>
        <w:t>ดำเนินธุรกิจหลักเกี่ยวกับการผลิตและจำหน่ายไฟฟ้า ไอน้ำ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F80472">
        <w:rPr>
          <w:rFonts w:asciiTheme="majorBidi" w:hAnsiTheme="majorBidi" w:cstheme="majorBidi"/>
          <w:sz w:val="30"/>
          <w:szCs w:val="30"/>
          <w:cs/>
        </w:rPr>
        <w:t>น้ำ</w:t>
      </w:r>
      <w:r w:rsidRPr="00F80472">
        <w:rPr>
          <w:rFonts w:asciiTheme="majorBidi" w:hAnsiTheme="majorBidi" w:cstheme="majorBidi"/>
          <w:sz w:val="30"/>
          <w:szCs w:val="30"/>
          <w:cs/>
          <w:lang w:val="th-TH"/>
        </w:rPr>
        <w:t>เพื่อการอุตสาหกรรม</w:t>
      </w:r>
      <w:r w:rsidR="00D11D74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D11D74" w:rsidRPr="00F80472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รายละเอียดของบริษัทย่อยและ</w:t>
      </w:r>
      <w:r w:rsidR="00570373" w:rsidRPr="00F80472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9A116E" w:rsidRPr="00F80472">
        <w:rPr>
          <w:rFonts w:asciiTheme="majorBidi" w:hAnsiTheme="majorBidi" w:cstheme="majorBidi"/>
          <w:sz w:val="30"/>
          <w:szCs w:val="30"/>
          <w:cs/>
        </w:rPr>
        <w:t xml:space="preserve"> ณ วันที่ 31 ธันวาคม </w:t>
      </w:r>
      <w:r w:rsidR="00651303" w:rsidRPr="00F80472">
        <w:rPr>
          <w:rFonts w:asciiTheme="majorBidi" w:hAnsiTheme="majorBidi" w:cstheme="majorBidi"/>
          <w:sz w:val="30"/>
          <w:szCs w:val="30"/>
          <w:cs/>
        </w:rPr>
        <w:t>25</w:t>
      </w:r>
      <w:r w:rsidR="00EC7432" w:rsidRPr="00F80472">
        <w:rPr>
          <w:rFonts w:asciiTheme="majorBidi" w:hAnsiTheme="majorBidi" w:cstheme="majorBidi"/>
          <w:sz w:val="30"/>
          <w:szCs w:val="30"/>
        </w:rPr>
        <w:t>60</w:t>
      </w:r>
      <w:r w:rsidR="00651303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9A116E" w:rsidRPr="00F8047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51303" w:rsidRPr="00F80472">
        <w:rPr>
          <w:rFonts w:asciiTheme="majorBidi" w:hAnsiTheme="majorBidi" w:cstheme="majorBidi"/>
          <w:sz w:val="30"/>
          <w:szCs w:val="30"/>
        </w:rPr>
        <w:t>255</w:t>
      </w:r>
      <w:r w:rsidR="00EC7432" w:rsidRPr="00F80472">
        <w:rPr>
          <w:rFonts w:asciiTheme="majorBidi" w:hAnsiTheme="majorBidi" w:cstheme="majorBidi"/>
          <w:sz w:val="30"/>
          <w:szCs w:val="30"/>
        </w:rPr>
        <w:t>9</w:t>
      </w:r>
      <w:r w:rsidR="00651303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D11D74" w:rsidRPr="00F804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D11D74" w:rsidRPr="00F80472" w:rsidRDefault="00D11D74" w:rsidP="002D7B29">
      <w:pPr>
        <w:widowControl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500" w:tblpY="1"/>
        <w:tblOverlap w:val="never"/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10"/>
        <w:gridCol w:w="2700"/>
        <w:gridCol w:w="1260"/>
        <w:gridCol w:w="990"/>
        <w:gridCol w:w="990"/>
      </w:tblGrid>
      <w:tr w:rsidR="009A116E" w:rsidRPr="00F80472" w:rsidTr="00E058DD">
        <w:trPr>
          <w:trHeight w:val="413"/>
        </w:trPr>
        <w:tc>
          <w:tcPr>
            <w:tcW w:w="3510" w:type="dxa"/>
            <w:vMerge w:val="restart"/>
          </w:tcPr>
          <w:p w:rsidR="009A116E" w:rsidRPr="00F80472" w:rsidRDefault="009A116E" w:rsidP="006B3D9D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vMerge w:val="restart"/>
          </w:tcPr>
          <w:p w:rsidR="009A116E" w:rsidRPr="00F80472" w:rsidRDefault="009A116E" w:rsidP="006B3D9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8047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:rsidR="009A116E" w:rsidRPr="00F80472" w:rsidRDefault="009A116E" w:rsidP="006B3D9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8047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2"/>
          </w:tcPr>
          <w:p w:rsidR="009A116E" w:rsidRPr="00F80472" w:rsidRDefault="009A116E" w:rsidP="006B3D9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8047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9A116E" w:rsidRPr="00F80472" w:rsidTr="00E058DD">
        <w:trPr>
          <w:trHeight w:val="412"/>
        </w:trPr>
        <w:tc>
          <w:tcPr>
            <w:tcW w:w="3510" w:type="dxa"/>
            <w:vMerge/>
          </w:tcPr>
          <w:p w:rsidR="009A116E" w:rsidRPr="00F80472" w:rsidRDefault="009A116E" w:rsidP="006B3D9D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vMerge/>
          </w:tcPr>
          <w:p w:rsidR="009A116E" w:rsidRPr="00F80472" w:rsidRDefault="009A116E" w:rsidP="006B3D9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9A116E" w:rsidRPr="00F80472" w:rsidRDefault="009A116E" w:rsidP="006B3D9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A116E" w:rsidRPr="00F80472" w:rsidRDefault="00651303" w:rsidP="006B3D9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8047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</w:t>
            </w:r>
            <w:r w:rsidR="00EC7432" w:rsidRPr="00F8047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990" w:type="dxa"/>
          </w:tcPr>
          <w:p w:rsidR="009A116E" w:rsidRPr="00F80472" w:rsidRDefault="00651303" w:rsidP="006B3D9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8047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255</w:t>
            </w:r>
            <w:r w:rsidR="00EC7432" w:rsidRPr="00F8047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9A116E" w:rsidRPr="00F80472" w:rsidTr="00E058DD">
        <w:tc>
          <w:tcPr>
            <w:tcW w:w="3510" w:type="dxa"/>
            <w:shd w:val="clear" w:color="auto" w:fill="auto"/>
          </w:tcPr>
          <w:p w:rsidR="009A116E" w:rsidRPr="00F80472" w:rsidRDefault="00847F62" w:rsidP="006B3D9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047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</w:tcPr>
          <w:p w:rsidR="009A116E" w:rsidRPr="00F80472" w:rsidRDefault="009A116E" w:rsidP="006B3D9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A116E" w:rsidRPr="00F80472" w:rsidRDefault="009A116E" w:rsidP="006B3D9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9A116E" w:rsidRPr="00F80472" w:rsidRDefault="009A116E" w:rsidP="006B3D9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9A116E" w:rsidRPr="00F80472" w:rsidRDefault="009A116E" w:rsidP="006B3D9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2700" w:type="dxa"/>
          </w:tcPr>
          <w:p w:rsidR="007E1685" w:rsidRPr="00E058DD" w:rsidRDefault="007E1685" w:rsidP="007E1685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ผลิตและจำหน่ายไฟฟ้า </w:t>
            </w:r>
          </w:p>
          <w:p w:rsidR="00212602" w:rsidRPr="00F80472" w:rsidRDefault="007E1685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และน้ำเย็น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รับเหมาก่อสร้างและติดตั้งระบบผลิตไฟฟ้า</w:t>
            </w: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2700" w:type="dxa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ไออาร์พีซี คลีน พาวเวอร์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700" w:type="dxa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eastAsia="Calibri" w:hAnsiTheme="majorBidi" w:cstheme="majorBidi"/>
                <w:sz w:val="30"/>
                <w:szCs w:val="30"/>
              </w:rPr>
              <w:t>Ichinoseki Solar Power 1 GK</w:t>
            </w:r>
          </w:p>
        </w:tc>
        <w:tc>
          <w:tcPr>
            <w:tcW w:w="2700" w:type="dxa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tabs>
                <w:tab w:val="clear" w:pos="454"/>
                <w:tab w:val="left" w:pos="60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A3525B" w:rsidRPr="00F80472" w:rsidTr="00E058DD">
        <w:tc>
          <w:tcPr>
            <w:tcW w:w="3510" w:type="dxa"/>
            <w:shd w:val="clear" w:color="auto" w:fill="auto"/>
          </w:tcPr>
          <w:p w:rsidR="00A3525B" w:rsidRPr="00F80472" w:rsidRDefault="00A3525B" w:rsidP="00212602">
            <w:pPr>
              <w:widowControl w:val="0"/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GPSC International Holdings Limited</w:t>
            </w:r>
          </w:p>
        </w:tc>
        <w:tc>
          <w:tcPr>
            <w:tcW w:w="2700" w:type="dxa"/>
          </w:tcPr>
          <w:p w:rsidR="00A3525B" w:rsidRPr="00F80472" w:rsidRDefault="00A3525B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60" w:type="dxa"/>
            <w:shd w:val="clear" w:color="auto" w:fill="auto"/>
          </w:tcPr>
          <w:p w:rsidR="00A3525B" w:rsidRPr="00F80472" w:rsidRDefault="00A3525B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990" w:type="dxa"/>
          </w:tcPr>
          <w:p w:rsidR="00A3525B" w:rsidRPr="00F80472" w:rsidRDefault="00A3525B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:rsidR="00A3525B" w:rsidRPr="00F80472" w:rsidRDefault="00EC7432" w:rsidP="00212602">
            <w:pPr>
              <w:widowControl w:val="0"/>
              <w:tabs>
                <w:tab w:val="clear" w:pos="454"/>
                <w:tab w:val="left" w:pos="60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047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0" w:type="dxa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2700" w:type="dxa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700" w:type="dxa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804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ไฟฟ้า น้ำลิก 1 จำกัด</w:t>
            </w:r>
          </w:p>
        </w:tc>
        <w:tc>
          <w:tcPr>
            <w:tcW w:w="2700" w:type="dxa"/>
          </w:tcPr>
          <w:p w:rsidR="00212602" w:rsidRPr="00F80472" w:rsidRDefault="00212602" w:rsidP="00055281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602" w:rsidRPr="00F80472" w:rsidTr="00E058DD">
        <w:tc>
          <w:tcPr>
            <w:tcW w:w="351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2700" w:type="dxa"/>
          </w:tcPr>
          <w:p w:rsidR="00212602" w:rsidRPr="00F80472" w:rsidRDefault="00212602" w:rsidP="00055281">
            <w:pPr>
              <w:widowControl w:val="0"/>
              <w:tabs>
                <w:tab w:val="clear" w:pos="1871"/>
                <w:tab w:val="left" w:pos="2045"/>
              </w:tabs>
              <w:spacing w:line="240" w:lineRule="auto"/>
              <w:ind w:left="155" w:right="6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</w:p>
        </w:tc>
        <w:tc>
          <w:tcPr>
            <w:tcW w:w="990" w:type="dxa"/>
          </w:tcPr>
          <w:p w:rsidR="00212602" w:rsidRPr="00F80472" w:rsidRDefault="00212602" w:rsidP="0021260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</w:p>
        </w:tc>
      </w:tr>
    </w:tbl>
    <w:p w:rsidR="00324A2F" w:rsidRPr="00F80472" w:rsidRDefault="00324A2F" w:rsidP="009850C1">
      <w:pPr>
        <w:widowControl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24A2F" w:rsidRPr="00F80472" w:rsidRDefault="0032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</w:rPr>
        <w:br w:type="page"/>
      </w:r>
    </w:p>
    <w:p w:rsidR="00A46A39" w:rsidRPr="00F80472" w:rsidRDefault="00A46A39" w:rsidP="00A46A39">
      <w:pPr>
        <w:pStyle w:val="Heading9"/>
        <w:keepNext w:val="0"/>
        <w:widowControl w:val="0"/>
        <w:numPr>
          <w:ilvl w:val="0"/>
          <w:numId w:val="7"/>
        </w:numPr>
        <w:tabs>
          <w:tab w:val="clear" w:pos="450"/>
          <w:tab w:val="num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 </w:t>
      </w:r>
    </w:p>
    <w:p w:rsidR="00A46A39" w:rsidRPr="00F80472" w:rsidRDefault="00A46A39" w:rsidP="00A46A3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A46A39" w:rsidRPr="00F80472" w:rsidRDefault="00A46A39" w:rsidP="00A46A39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A46A39" w:rsidRPr="00F80472" w:rsidRDefault="00A46A39" w:rsidP="00A46A39">
      <w:pPr>
        <w:widowControl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A46A39" w:rsidRPr="00F80472" w:rsidRDefault="00A46A39" w:rsidP="003C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200D78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โดยสภาวิชาชีพบัญชีฯ (</w:t>
      </w:r>
      <w:r w:rsidRPr="00F80472">
        <w:rPr>
          <w:rFonts w:asciiTheme="majorBidi" w:hAnsiTheme="majorBidi" w:cstheme="majorBidi"/>
          <w:sz w:val="30"/>
          <w:szCs w:val="30"/>
        </w:rPr>
        <w:t>“</w:t>
      </w:r>
      <w:r w:rsidRPr="00F80472">
        <w:rPr>
          <w:rFonts w:asciiTheme="majorBidi" w:hAnsiTheme="majorBidi" w:cstheme="majorBidi"/>
          <w:sz w:val="30"/>
          <w:szCs w:val="30"/>
          <w:cs/>
        </w:rPr>
        <w:t>สภาวิชาชีพบัญชี</w:t>
      </w:r>
      <w:r w:rsidRPr="00F80472">
        <w:rPr>
          <w:rFonts w:asciiTheme="majorBidi" w:hAnsiTheme="majorBidi" w:cstheme="majorBidi"/>
          <w:sz w:val="30"/>
          <w:szCs w:val="30"/>
        </w:rPr>
        <w:t>”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</w:t>
      </w:r>
    </w:p>
    <w:p w:rsidR="005B7AA5" w:rsidRPr="00F80472" w:rsidRDefault="005B7AA5" w:rsidP="0059344A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B64780" w:rsidRPr="00F80472" w:rsidRDefault="00825C6F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4E667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F80472">
        <w:rPr>
          <w:rFonts w:asciiTheme="majorBidi" w:hAnsiTheme="majorBidi" w:cstheme="majorBidi"/>
          <w:sz w:val="30"/>
          <w:szCs w:val="30"/>
          <w:cs/>
        </w:rPr>
        <w:t>มีผลบังคับใช้ตั้งแต่รอบระยะเวลาบัญชีที่เริ่มในหรือหลังวันที่</w:t>
      </w:r>
      <w:r w:rsidR="004E6678">
        <w:rPr>
          <w:rFonts w:asciiTheme="majorBidi" w:hAnsiTheme="majorBidi" w:cstheme="minorBidi" w:hint="cs"/>
          <w:sz w:val="30"/>
          <w:szCs w:val="38"/>
          <w:cs/>
        </w:rPr>
        <w:t xml:space="preserve"> </w:t>
      </w:r>
      <w:r w:rsidR="004E6678">
        <w:rPr>
          <w:rFonts w:asciiTheme="majorBidi" w:hAnsiTheme="majorBidi" w:cstheme="minorBidi"/>
          <w:sz w:val="30"/>
          <w:szCs w:val="38"/>
        </w:rPr>
        <w:t>1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80472">
        <w:rPr>
          <w:rFonts w:asciiTheme="majorBidi" w:hAnsiTheme="majorBidi" w:cs="Times New Roman"/>
          <w:sz w:val="30"/>
          <w:szCs w:val="30"/>
          <w:rtl/>
          <w:lang w:bidi="ar-SA"/>
        </w:rPr>
        <w:t>25</w:t>
      </w:r>
      <w:r w:rsidR="007808D7" w:rsidRPr="00F80472">
        <w:rPr>
          <w:rFonts w:asciiTheme="majorBidi" w:hAnsiTheme="majorBidi" w:cstheme="majorBidi"/>
          <w:sz w:val="30"/>
          <w:szCs w:val="30"/>
          <w:lang w:bidi="ar-SA"/>
        </w:rPr>
        <w:t>6</w:t>
      </w:r>
      <w:r w:rsidR="00424EA1" w:rsidRPr="00F80472">
        <w:rPr>
          <w:rFonts w:asciiTheme="majorBidi" w:hAnsiTheme="majorBidi" w:cstheme="majorBidi"/>
          <w:sz w:val="30"/>
          <w:szCs w:val="30"/>
          <w:lang w:bidi="ar-SA"/>
        </w:rPr>
        <w:t>0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B64780" w:rsidRPr="00F80472">
        <w:rPr>
          <w:rFonts w:asciiTheme="majorBidi" w:hAnsiTheme="majorBidi" w:cstheme="majorBidi"/>
          <w:sz w:val="30"/>
          <w:szCs w:val="30"/>
          <w:cs/>
        </w:rPr>
        <w:t>ในเบื้องต้นการปฏิบัติตามมาตรฐานการรายงานทางการเงินที่ออกและปรับปรุงใหม่นั้น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</w:t>
      </w:r>
      <w:r w:rsidR="004E6678">
        <w:rPr>
          <w:rFonts w:asciiTheme="majorBidi" w:hAnsiTheme="majorBidi" w:cstheme="majorBidi"/>
          <w:sz w:val="30"/>
          <w:szCs w:val="30"/>
        </w:rPr>
        <w:t xml:space="preserve"> </w:t>
      </w:r>
      <w:r w:rsidR="004E6678">
        <w:rPr>
          <w:rFonts w:asciiTheme="majorBidi" w:hAnsiTheme="majorBidi" w:cstheme="majorBidi"/>
          <w:sz w:val="30"/>
          <w:szCs w:val="30"/>
        </w:rPr>
        <w:br/>
      </w:r>
      <w:r w:rsidR="00B64780" w:rsidRPr="00F80472">
        <w:rPr>
          <w:rFonts w:asciiTheme="majorBidi" w:hAnsiTheme="majorBidi" w:cstheme="majorBidi"/>
          <w:sz w:val="30"/>
          <w:szCs w:val="30"/>
          <w:cs/>
        </w:rPr>
        <w:t>การเปลี่ยนแปลงนี้ไม่มีผลกระทบอย่างเป็นสาระสำคัญต่องบการเงิน</w:t>
      </w:r>
    </w:p>
    <w:p w:rsidR="005B7AA5" w:rsidRPr="00F80472" w:rsidRDefault="005B7AA5" w:rsidP="0059344A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A116E" w:rsidRPr="00F80472" w:rsidRDefault="00361D32" w:rsidP="00361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สภาวิชาชีพบัญชีได้ออกและปรับปรุงมาตรฐานการรายงานทางการเงินฉบับอื่นๆ ซึ่งมีผลบังคับสำหรับรอบระยะเวลาบัญชีที่เริ่มในหรือหลังวันที่ 1 มกราคม </w:t>
      </w:r>
      <w:r w:rsidRPr="00F80472">
        <w:rPr>
          <w:rFonts w:asciiTheme="majorBidi" w:hAnsiTheme="majorBidi" w:cstheme="majorBidi"/>
          <w:sz w:val="30"/>
          <w:szCs w:val="30"/>
        </w:rPr>
        <w:t>25</w:t>
      </w:r>
      <w:r w:rsidR="007309DD" w:rsidRPr="00F80472">
        <w:rPr>
          <w:rFonts w:asciiTheme="majorBidi" w:hAnsiTheme="majorBidi" w:cstheme="majorBidi"/>
          <w:sz w:val="30"/>
          <w:szCs w:val="30"/>
        </w:rPr>
        <w:t>6</w:t>
      </w:r>
      <w:r w:rsidR="00F80472" w:rsidRPr="00F80472">
        <w:rPr>
          <w:rFonts w:asciiTheme="majorBidi" w:hAnsiTheme="majorBidi" w:cstheme="majorBidi"/>
          <w:sz w:val="30"/>
          <w:szCs w:val="30"/>
        </w:rPr>
        <w:t>1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 เป็นต้นไป และไม่ได้มีการนำมาใช้สำหรับการจัดทำงบการเงินนี้ </w:t>
      </w:r>
      <w:r w:rsidR="00520A23">
        <w:rPr>
          <w:rFonts w:asciiTheme="majorBidi" w:hAnsiTheme="majorBidi" w:cstheme="majorBidi" w:hint="cs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รวมหรืองบการเงินเฉพาะกิจการ 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</w:t>
      </w:r>
      <w:r w:rsidR="00DB1918">
        <w:rPr>
          <w:rFonts w:asciiTheme="majorBidi" w:hAnsiTheme="majorBidi" w:cstheme="majorBidi" w:hint="cs"/>
          <w:sz w:val="30"/>
          <w:szCs w:val="30"/>
          <w:cs/>
        </w:rPr>
        <w:t>ต่องบการเงิน</w:t>
      </w:r>
      <w:r w:rsidR="00520A23">
        <w:rPr>
          <w:rFonts w:asciiTheme="majorBidi" w:hAnsiTheme="majorBidi" w:cstheme="majorBidi" w:hint="cs"/>
          <w:sz w:val="30"/>
          <w:szCs w:val="30"/>
          <w:cs/>
        </w:rPr>
        <w:t>ในงวดที่ถือปฏิบัติ</w:t>
      </w:r>
    </w:p>
    <w:p w:rsidR="005B7AA5" w:rsidRPr="00F80472" w:rsidRDefault="005B7AA5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5B7AA5" w:rsidRPr="00F80472" w:rsidRDefault="00C84F6A" w:rsidP="00593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เกณฑ์การวัดมูลค่า</w:t>
      </w: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C84F6A" w:rsidRPr="00F80472" w:rsidRDefault="00C84F6A" w:rsidP="009850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84F6A" w:rsidRPr="004E6678" w:rsidRDefault="00C84F6A" w:rsidP="00E058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="004229AB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4229AB" w:rsidRPr="00F80472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4E6678">
        <w:rPr>
          <w:rFonts w:asciiTheme="majorBidi" w:hAnsiTheme="majorBidi" w:cstheme="majorBidi" w:hint="cs"/>
          <w:sz w:val="30"/>
          <w:szCs w:val="30"/>
          <w:cs/>
        </w:rPr>
        <w:t xml:space="preserve">หนี้สินผลประโยชน์พนักงานที่กำหนดไว้ถูกวัดมูลค่าด้วยมูลค่าปัจจุบันของภาระผูกพันตามผลประโยชน์ที่ได้กำหนดไว้ ซึ่งได้เปิดเผยในหมายเหตุประกอบงบการเงินข้อ </w:t>
      </w:r>
      <w:r w:rsidR="004E6678">
        <w:rPr>
          <w:rFonts w:asciiTheme="majorBidi" w:hAnsiTheme="majorBidi" w:cstheme="majorBidi"/>
          <w:sz w:val="30"/>
          <w:szCs w:val="30"/>
        </w:rPr>
        <w:t xml:space="preserve">3 </w:t>
      </w:r>
      <w:r w:rsidR="004E6678">
        <w:rPr>
          <w:rFonts w:asciiTheme="majorBidi" w:hAnsiTheme="majorBidi" w:cstheme="majorBidi" w:hint="cs"/>
          <w:sz w:val="30"/>
          <w:szCs w:val="30"/>
          <w:cs/>
        </w:rPr>
        <w:t>(ณ)</w:t>
      </w:r>
    </w:p>
    <w:p w:rsidR="00C84F6A" w:rsidRPr="00F80472" w:rsidRDefault="00C84F6A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FA6EB9" w:rsidRPr="00F80472" w:rsidRDefault="00B13461" w:rsidP="009850C1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FA6EB9" w:rsidRPr="00F80472" w:rsidRDefault="00FA6EB9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A6EB9" w:rsidRPr="00F80472" w:rsidRDefault="00DD5A3E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13461" w:rsidRPr="00F80472">
        <w:rPr>
          <w:rFonts w:asciiTheme="majorBidi" w:hAnsiTheme="majorBidi" w:cstheme="majorBidi"/>
          <w:sz w:val="30"/>
          <w:szCs w:val="30"/>
          <w:cs/>
        </w:rPr>
        <w:t>นี้จัดทำและแสดงหน่วยเงินตราเป็นเงินบาท ซึ่งเป็น</w:t>
      </w:r>
      <w:r w:rsidR="0025154A" w:rsidRPr="00F80472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สกุลเงินที่ใช้ในการดำเนินงานของ</w:t>
      </w:r>
      <w:r w:rsidR="00EE41CA" w:rsidRPr="00F8047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E41CA" w:rsidRPr="00F80472">
        <w:rPr>
          <w:rFonts w:asciiTheme="majorBidi" w:hAnsiTheme="majorBidi" w:cstheme="majorBidi"/>
          <w:sz w:val="30"/>
          <w:szCs w:val="30"/>
        </w:rPr>
        <w:br/>
      </w:r>
      <w:r w:rsidR="00B13461" w:rsidRPr="00F80472">
        <w:rPr>
          <w:rFonts w:asciiTheme="majorBidi" w:hAnsiTheme="majorBidi" w:cstheme="majorBidi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A46A39" w:rsidRPr="00F80472" w:rsidRDefault="00A46A39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777F2" w:rsidRPr="00E058DD" w:rsidRDefault="00B77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:rsidR="00FA6EB9" w:rsidRPr="00F80472" w:rsidRDefault="00F00477" w:rsidP="001655E0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A46A39"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FA6EB9"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ใช้วิจารณญาณ</w:t>
      </w:r>
      <w:r w:rsidR="00A46A39"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FA6EB9" w:rsidRPr="00F80472" w:rsidRDefault="00FA6EB9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13461" w:rsidRPr="00F80472" w:rsidRDefault="0025154A" w:rsidP="00B77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</w:t>
      </w:r>
      <w:r w:rsidR="00B13461" w:rsidRPr="00F80472">
        <w:rPr>
          <w:rFonts w:asciiTheme="majorBidi" w:hAnsiTheme="majorBidi" w:cstheme="majorBidi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</w:t>
      </w:r>
      <w:r w:rsidR="00424EA1" w:rsidRPr="00F80472">
        <w:rPr>
          <w:rFonts w:asciiTheme="majorBidi" w:hAnsiTheme="majorBidi" w:cstheme="majorBidi"/>
          <w:sz w:val="30"/>
          <w:szCs w:val="30"/>
          <w:cs/>
        </w:rPr>
        <w:br/>
      </w:r>
      <w:r w:rsidR="00B13461" w:rsidRPr="00F80472">
        <w:rPr>
          <w:rFonts w:asciiTheme="majorBidi" w:hAnsiTheme="majorBidi" w:cstheme="majorBidi"/>
          <w:sz w:val="30"/>
          <w:szCs w:val="30"/>
          <w:cs/>
        </w:rPr>
        <w:t>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F00477" w:rsidRPr="00F80472" w:rsidRDefault="00F00477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D438E" w:rsidRPr="00F80472" w:rsidRDefault="009D438E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 การปรับประมาณ</w:t>
      </w:r>
      <w:r w:rsidR="00424EA1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การทางบัญชีจะบันทึก</w:t>
      </w:r>
      <w:r w:rsidR="00A46A39" w:rsidRPr="00F80472">
        <w:rPr>
          <w:rFonts w:asciiTheme="majorBidi" w:hAnsiTheme="majorBidi" w:cstheme="majorBidi"/>
          <w:sz w:val="30"/>
          <w:szCs w:val="30"/>
          <w:cs/>
        </w:rPr>
        <w:t>โดยวิธีเปลี่ยนทันทีเป็นต้นไป</w:t>
      </w:r>
    </w:p>
    <w:p w:rsidR="00F00477" w:rsidRPr="00F80472" w:rsidRDefault="00B13461" w:rsidP="00361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</w:rPr>
        <w:tab/>
      </w:r>
    </w:p>
    <w:p w:rsidR="00B13461" w:rsidRPr="00F80472" w:rsidRDefault="00B13461" w:rsidP="0016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="003D7FAA">
        <w:rPr>
          <w:rFonts w:asciiTheme="majorBidi" w:hAnsiTheme="majorBidi" w:cstheme="majorBidi" w:hint="cs"/>
          <w:sz w:val="30"/>
          <w:szCs w:val="30"/>
          <w:cs/>
        </w:rPr>
        <w:t>ข้อสมมติและความ</w:t>
      </w:r>
      <w:r w:rsidRPr="00F80472">
        <w:rPr>
          <w:rFonts w:asciiTheme="majorBidi" w:hAnsiTheme="majorBidi" w:cstheme="majorBidi"/>
          <w:sz w:val="30"/>
          <w:szCs w:val="30"/>
          <w:cs/>
        </w:rPr>
        <w:t>ไม่แน่นอน</w:t>
      </w:r>
      <w:r w:rsidR="003D7FAA">
        <w:rPr>
          <w:rFonts w:asciiTheme="majorBidi" w:hAnsiTheme="majorBidi" w:cstheme="majorBidi" w:hint="cs"/>
          <w:sz w:val="30"/>
          <w:szCs w:val="30"/>
          <w:cs/>
        </w:rPr>
        <w:t>ของประมาณการที่สำคัญ ซึ่งมีความเสี่ยงอย่างมีนัยสำคัญที่อาจเป็นเหตุให้ต้องมีการปรับปรุงจำนวน</w:t>
      </w:r>
      <w:r w:rsidRPr="00F80472">
        <w:rPr>
          <w:rFonts w:asciiTheme="majorBidi" w:hAnsiTheme="majorBidi" w:cstheme="majorBidi"/>
          <w:sz w:val="30"/>
          <w:szCs w:val="30"/>
          <w:cs/>
        </w:rPr>
        <w:t>เงิน</w:t>
      </w:r>
      <w:r w:rsidR="003D7FAA">
        <w:rPr>
          <w:rFonts w:asciiTheme="majorBidi" w:hAnsiTheme="majorBidi" w:cstheme="majorBidi" w:hint="cs"/>
          <w:sz w:val="30"/>
          <w:szCs w:val="30"/>
          <w:cs/>
        </w:rPr>
        <w:t>ที่รับรู้</w:t>
      </w:r>
      <w:r w:rsidRPr="00F80472">
        <w:rPr>
          <w:rFonts w:asciiTheme="majorBidi" w:hAnsiTheme="majorBidi" w:cstheme="majorBidi"/>
          <w:sz w:val="30"/>
          <w:szCs w:val="30"/>
          <w:cs/>
        </w:rPr>
        <w:t>ในงบการเงิน ซึ่ง</w:t>
      </w:r>
      <w:r w:rsidR="003D7FAA">
        <w:rPr>
          <w:rFonts w:asciiTheme="majorBidi" w:hAnsiTheme="majorBidi" w:cstheme="majorBidi" w:hint="cs"/>
          <w:sz w:val="30"/>
          <w:szCs w:val="30"/>
          <w:cs/>
        </w:rPr>
        <w:t>ได้เปิดเผยใน</w:t>
      </w:r>
      <w:r w:rsidRPr="00F8047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หมายเหตุประกอบงบการเงินต่อไปนี้</w:t>
      </w:r>
    </w:p>
    <w:p w:rsidR="00FA6EB9" w:rsidRPr="00F80472" w:rsidRDefault="00FA6EB9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229AB" w:rsidRDefault="004229AB" w:rsidP="004229A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C6194B" w:rsidRPr="00E058DD">
        <w:rPr>
          <w:rFonts w:asciiTheme="majorBidi" w:hAnsiTheme="majorBidi" w:cstheme="majorBidi"/>
          <w:sz w:val="30"/>
          <w:szCs w:val="30"/>
        </w:rPr>
        <w:t>7</w:t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="0096233C" w:rsidRPr="00F80472">
        <w:rPr>
          <w:rFonts w:asciiTheme="majorBidi" w:hAnsiTheme="majorBidi" w:cstheme="majorBidi"/>
          <w:sz w:val="30"/>
          <w:szCs w:val="30"/>
          <w:cs/>
        </w:rPr>
        <w:t>เงินลงทุนอื่น</w:t>
      </w:r>
    </w:p>
    <w:p w:rsidR="00520A23" w:rsidRDefault="00520A23" w:rsidP="00520A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>
        <w:rPr>
          <w:rFonts w:asciiTheme="majorBidi" w:hAnsiTheme="majorBidi" w:cstheme="majorBidi"/>
          <w:sz w:val="30"/>
          <w:szCs w:val="30"/>
        </w:rPr>
        <w:t>9</w:t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Pr="00F80472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ลูกหนี้ตามสัญญาเช่าการเงิน</w:t>
      </w:r>
    </w:p>
    <w:p w:rsidR="00DB14DC" w:rsidRDefault="00DB14DC" w:rsidP="00DB14D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>
        <w:rPr>
          <w:rFonts w:asciiTheme="majorBidi" w:hAnsiTheme="majorBidi" w:cstheme="majorBidi"/>
          <w:sz w:val="30"/>
          <w:szCs w:val="30"/>
        </w:rPr>
        <w:t>15</w:t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Pr="00F80472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ที่ดิน อาคาร และอุปกรณ์</w:t>
      </w:r>
    </w:p>
    <w:p w:rsidR="00FA6EB9" w:rsidRPr="00F80472" w:rsidRDefault="00FA6EB9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E13E1F" w:rsidRPr="00F80472">
        <w:rPr>
          <w:rFonts w:asciiTheme="majorBidi" w:hAnsiTheme="majorBidi" w:cstheme="majorBidi"/>
          <w:sz w:val="30"/>
          <w:szCs w:val="30"/>
        </w:rPr>
        <w:t>1</w:t>
      </w:r>
      <w:r w:rsidR="0069395C">
        <w:rPr>
          <w:rFonts w:asciiTheme="majorBidi" w:hAnsiTheme="majorBidi" w:cstheme="majorBidi"/>
          <w:sz w:val="30"/>
          <w:szCs w:val="30"/>
        </w:rPr>
        <w:t>6</w:t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="00A0614C" w:rsidRPr="00F80472">
        <w:rPr>
          <w:rFonts w:asciiTheme="majorBidi" w:hAnsiTheme="majorBidi" w:cstheme="majorBidi"/>
          <w:sz w:val="30"/>
          <w:szCs w:val="30"/>
          <w:cs/>
        </w:rPr>
        <w:t>สินทรัพย</w:t>
      </w:r>
      <w:r w:rsidR="004A08C9" w:rsidRPr="00F80472">
        <w:rPr>
          <w:rFonts w:asciiTheme="majorBidi" w:hAnsiTheme="majorBidi" w:cstheme="majorBidi"/>
          <w:sz w:val="30"/>
          <w:szCs w:val="30"/>
          <w:cs/>
        </w:rPr>
        <w:t>์ที่ไม่ได้ใช้</w:t>
      </w:r>
      <w:r w:rsidR="00716F57" w:rsidRPr="00F80472">
        <w:rPr>
          <w:rFonts w:asciiTheme="majorBidi" w:hAnsiTheme="majorBidi" w:cstheme="majorBidi"/>
          <w:sz w:val="30"/>
          <w:szCs w:val="30"/>
          <w:cs/>
        </w:rPr>
        <w:t>ในการดำเนิน</w:t>
      </w:r>
      <w:r w:rsidR="004A08C9" w:rsidRPr="00F80472">
        <w:rPr>
          <w:rFonts w:asciiTheme="majorBidi" w:hAnsiTheme="majorBidi" w:cstheme="majorBidi"/>
          <w:sz w:val="30"/>
          <w:szCs w:val="30"/>
          <w:cs/>
        </w:rPr>
        <w:t>ง</w:t>
      </w:r>
      <w:r w:rsidR="00424EA1" w:rsidRPr="00F80472">
        <w:rPr>
          <w:rFonts w:asciiTheme="majorBidi" w:hAnsiTheme="majorBidi" w:cstheme="majorBidi"/>
          <w:sz w:val="30"/>
          <w:szCs w:val="30"/>
          <w:cs/>
        </w:rPr>
        <w:t>าน</w:t>
      </w:r>
    </w:p>
    <w:p w:rsidR="00FA6EB9" w:rsidRPr="00F80472" w:rsidRDefault="00FA6EB9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E13E1F" w:rsidRPr="00F80472">
        <w:rPr>
          <w:rFonts w:asciiTheme="majorBidi" w:hAnsiTheme="majorBidi" w:cstheme="majorBidi"/>
          <w:sz w:val="30"/>
          <w:szCs w:val="30"/>
        </w:rPr>
        <w:t>1</w:t>
      </w:r>
      <w:r w:rsidR="00B61AB1">
        <w:rPr>
          <w:rFonts w:asciiTheme="majorBidi" w:hAnsiTheme="majorBidi" w:cstheme="majorBidi"/>
          <w:sz w:val="30"/>
          <w:szCs w:val="30"/>
        </w:rPr>
        <w:t>8</w:t>
      </w:r>
      <w:r w:rsidRPr="00F80472">
        <w:rPr>
          <w:rFonts w:asciiTheme="majorBidi" w:hAnsiTheme="majorBidi" w:cstheme="majorBidi"/>
          <w:sz w:val="30"/>
          <w:szCs w:val="30"/>
          <w:cs/>
        </w:rPr>
        <w:tab/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Pr="00F8047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:rsidR="00324A2F" w:rsidRPr="00E058DD" w:rsidRDefault="00FA6EB9" w:rsidP="00200D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E13E1F" w:rsidRPr="00F80472">
        <w:rPr>
          <w:rFonts w:asciiTheme="majorBidi" w:hAnsiTheme="majorBidi" w:cstheme="majorBidi"/>
          <w:sz w:val="30"/>
          <w:szCs w:val="30"/>
        </w:rPr>
        <w:t>2</w:t>
      </w:r>
      <w:r w:rsidR="00B61AB1">
        <w:rPr>
          <w:rFonts w:asciiTheme="majorBidi" w:hAnsiTheme="majorBidi" w:cstheme="majorBidi"/>
          <w:sz w:val="30"/>
          <w:szCs w:val="30"/>
        </w:rPr>
        <w:t>2</w:t>
      </w:r>
      <w:r w:rsidR="006520C7" w:rsidRPr="00E058DD">
        <w:rPr>
          <w:rFonts w:asciiTheme="majorBidi" w:hAnsiTheme="majorBidi" w:cstheme="majorBidi"/>
          <w:sz w:val="30"/>
          <w:szCs w:val="30"/>
        </w:rPr>
        <w:tab/>
      </w:r>
      <w:r w:rsidR="006520C7" w:rsidRPr="00E058DD">
        <w:rPr>
          <w:rFonts w:asciiTheme="majorBidi" w:hAnsiTheme="majorBidi" w:cstheme="majorBidi"/>
          <w:sz w:val="30"/>
          <w:szCs w:val="30"/>
        </w:rPr>
        <w:tab/>
      </w:r>
      <w:r w:rsidR="00C6194B" w:rsidRPr="00E058DD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:rsidR="006520C7" w:rsidRPr="00F80472" w:rsidRDefault="006520C7" w:rsidP="00E058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E058DD">
        <w:rPr>
          <w:rFonts w:asciiTheme="majorBidi" w:hAnsiTheme="majorBidi" w:cstheme="majorBidi"/>
          <w:sz w:val="30"/>
          <w:szCs w:val="30"/>
        </w:rPr>
        <w:t>2</w:t>
      </w:r>
      <w:r w:rsidR="00B61AB1">
        <w:rPr>
          <w:rFonts w:asciiTheme="majorBidi" w:hAnsiTheme="majorBidi" w:cstheme="majorBidi"/>
          <w:sz w:val="30"/>
          <w:szCs w:val="30"/>
        </w:rPr>
        <w:t>3</w:t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Pr="00F80472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DB14DC" w:rsidRPr="00D63CD4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:rsidR="00FA6EB9" w:rsidRPr="00F80472" w:rsidRDefault="00FA6EB9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E13E1F" w:rsidRPr="00F80472">
        <w:rPr>
          <w:rFonts w:asciiTheme="majorBidi" w:hAnsiTheme="majorBidi" w:cstheme="majorBidi"/>
          <w:sz w:val="30"/>
          <w:szCs w:val="30"/>
        </w:rPr>
        <w:t>3</w:t>
      </w:r>
      <w:r w:rsidR="00B61AB1">
        <w:rPr>
          <w:rFonts w:asciiTheme="majorBidi" w:hAnsiTheme="majorBidi" w:cstheme="majorBidi"/>
          <w:sz w:val="30"/>
          <w:szCs w:val="30"/>
        </w:rPr>
        <w:t>4</w:t>
      </w:r>
      <w:r w:rsidRPr="00F80472">
        <w:rPr>
          <w:rFonts w:asciiTheme="majorBidi" w:hAnsiTheme="majorBidi" w:cstheme="majorBidi"/>
          <w:sz w:val="30"/>
          <w:szCs w:val="30"/>
          <w:cs/>
        </w:rPr>
        <w:tab/>
        <w:t>เครื่องมือทางการเงิน</w:t>
      </w:r>
    </w:p>
    <w:p w:rsidR="00324A2F" w:rsidRPr="00F80472" w:rsidRDefault="00324A2F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697931" w:rsidRPr="00F80472" w:rsidRDefault="00697931" w:rsidP="0069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697931" w:rsidRPr="00F80472" w:rsidRDefault="00697931" w:rsidP="0069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97931" w:rsidRPr="00F80472" w:rsidRDefault="00697931" w:rsidP="0069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</w:t>
      </w:r>
      <w:r w:rsidR="0042786E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หนี้สินทางการเงินและไม่ใช่ทางการเงิน</w:t>
      </w:r>
    </w:p>
    <w:p w:rsidR="00697931" w:rsidRPr="00F80472" w:rsidRDefault="00697931" w:rsidP="0069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97931" w:rsidRPr="00F80472" w:rsidRDefault="00697931" w:rsidP="006979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F80472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F804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80472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F80472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697931" w:rsidRPr="00F80472" w:rsidRDefault="00697931" w:rsidP="00697931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p w:rsidR="004229AB" w:rsidRPr="00F80472" w:rsidRDefault="00422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97931" w:rsidRPr="00F80472" w:rsidRDefault="00697931" w:rsidP="006979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EE41CA" w:rsidRPr="00F80472">
        <w:rPr>
          <w:rFonts w:asciiTheme="majorBidi" w:hAnsiTheme="majorBidi" w:cstheme="majorBidi"/>
          <w:i/>
          <w:iCs/>
          <w:sz w:val="30"/>
          <w:szCs w:val="30"/>
          <w:lang w:bidi="th-TH"/>
        </w:rPr>
        <w:br/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EE41CA" w:rsidRPr="00F80472">
        <w:rPr>
          <w:rFonts w:asciiTheme="majorBidi" w:hAnsiTheme="majorBidi" w:cstheme="majorBidi"/>
          <w:i/>
          <w:iCs/>
          <w:sz w:val="30"/>
          <w:szCs w:val="30"/>
          <w:lang w:bidi="th-TH"/>
        </w:rPr>
        <w:br/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การจัด</w:t>
      </w:r>
      <w:r w:rsidR="009916FE" w:rsidRPr="00F80472">
        <w:rPr>
          <w:rFonts w:asciiTheme="majorBidi" w:hAnsiTheme="majorBidi" w:cstheme="majorBidi"/>
          <w:sz w:val="30"/>
          <w:szCs w:val="30"/>
          <w:cs/>
          <w:lang w:bidi="th-TH"/>
        </w:rPr>
        <w:t>ลำ</w:t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4229AB" w:rsidRPr="00F80472" w:rsidRDefault="004229AB" w:rsidP="00697931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697931" w:rsidRPr="00F80472" w:rsidRDefault="00697931" w:rsidP="00697931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F8047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:rsidR="00697931" w:rsidRPr="00F80472" w:rsidRDefault="00697931" w:rsidP="00697931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697931" w:rsidRPr="00F80472" w:rsidRDefault="00697931" w:rsidP="006979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F8047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80472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21651D" w:rsidRPr="00F80472" w:rsidRDefault="0021651D" w:rsidP="006979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A3203" w:rsidRPr="00F80472" w:rsidRDefault="00697931" w:rsidP="00EC5522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8047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804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F8047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ไม่ปรับปรุง</w:t>
      </w:r>
      <w:r w:rsidRPr="00F8047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9A3203" w:rsidRPr="00F80472" w:rsidRDefault="00697931" w:rsidP="00EC5522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8047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</w:t>
      </w:r>
      <w:r w:rsidR="002338EE" w:rsidRPr="00E058DD">
        <w:rPr>
          <w:rFonts w:asciiTheme="majorBidi" w:hAnsiTheme="majorBidi" w:cstheme="majorBidi"/>
          <w:sz w:val="30"/>
          <w:szCs w:val="30"/>
          <w:cs/>
          <w:lang w:bidi="th-TH"/>
        </w:rPr>
        <w:t>ไม่ว่าโดยทางตรงหรือโดยทางอ้อม</w:t>
      </w: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8047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9A3203" w:rsidRPr="00F80472" w:rsidRDefault="00697931" w:rsidP="00EC5522">
      <w:pPr>
        <w:pStyle w:val="block"/>
        <w:numPr>
          <w:ilvl w:val="0"/>
          <w:numId w:val="26"/>
        </w:numPr>
        <w:tabs>
          <w:tab w:val="left" w:pos="900"/>
        </w:tabs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F8047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8047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="009916FE" w:rsidRPr="00F8047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="009916FE" w:rsidRPr="00E058DD">
        <w:rPr>
          <w:rFonts w:asciiTheme="majorBidi" w:hAnsiTheme="majorBidi" w:cstheme="majorBidi"/>
          <w:sz w:val="30"/>
          <w:szCs w:val="30"/>
          <w:cs/>
          <w:lang w:bidi="th-TH"/>
        </w:rPr>
        <w:t>ข้อมูลสำหรับสินทรัพย์หรือหนี้สินที่ไม่ได้มาจากข้อมูลที่สามารถสังเกตได้</w:t>
      </w:r>
    </w:p>
    <w:p w:rsidR="00697931" w:rsidRPr="00F80472" w:rsidRDefault="00697931" w:rsidP="00697931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697931" w:rsidRPr="00F80472" w:rsidRDefault="00697931" w:rsidP="006979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97931" w:rsidRPr="00F80472" w:rsidRDefault="00697931" w:rsidP="006979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7309DD" w:rsidRPr="00F80472" w:rsidRDefault="00697931" w:rsidP="00212602">
      <w:pPr>
        <w:pStyle w:val="BodyText"/>
        <w:spacing w:after="0"/>
        <w:ind w:left="540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8047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80472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D316E" w:rsidRPr="00F80472" w:rsidRDefault="00DD316E" w:rsidP="00212602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:rsidR="00DD316E" w:rsidRPr="00F80472" w:rsidRDefault="00DD316E" w:rsidP="00212602">
      <w:pPr>
        <w:pStyle w:val="BodyText"/>
        <w:spacing w:after="0"/>
        <w:ind w:left="540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DD316E" w:rsidRPr="00F80472" w:rsidRDefault="00DD316E" w:rsidP="00212602">
      <w:pPr>
        <w:pStyle w:val="BodyText"/>
        <w:spacing w:after="0"/>
        <w:ind w:left="540"/>
        <w:rPr>
          <w:rFonts w:asciiTheme="majorBidi" w:hAnsiTheme="majorBidi" w:cstheme="majorBidi"/>
          <w:sz w:val="30"/>
          <w:szCs w:val="30"/>
        </w:rPr>
      </w:pPr>
    </w:p>
    <w:p w:rsidR="00B55594" w:rsidRDefault="00B55594" w:rsidP="00B5559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F80472">
        <w:rPr>
          <w:rFonts w:asciiTheme="majorBidi" w:hAnsiTheme="majorBidi" w:cstheme="majorBidi"/>
          <w:sz w:val="30"/>
          <w:szCs w:val="30"/>
        </w:rPr>
        <w:t>1</w:t>
      </w:r>
      <w:r w:rsidR="00DB14DC">
        <w:rPr>
          <w:rFonts w:asciiTheme="majorBidi" w:hAnsiTheme="majorBidi" w:cstheme="majorBidi"/>
          <w:sz w:val="30"/>
          <w:szCs w:val="30"/>
        </w:rPr>
        <w:t>5</w:t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="00DB14DC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</w:t>
      </w:r>
    </w:p>
    <w:p w:rsidR="00DB14DC" w:rsidRPr="00F80472" w:rsidRDefault="00DB14DC" w:rsidP="00DB14D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F80472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6</w:t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Pr="00F80472">
        <w:rPr>
          <w:rFonts w:asciiTheme="majorBidi" w:hAnsiTheme="majorBidi" w:cstheme="majorBidi"/>
          <w:sz w:val="30"/>
          <w:szCs w:val="30"/>
        </w:rPr>
        <w:tab/>
      </w:r>
      <w:r w:rsidRPr="00F80472">
        <w:rPr>
          <w:rFonts w:asciiTheme="majorBidi" w:hAnsiTheme="majorBidi" w:cstheme="majorBidi"/>
          <w:sz w:val="30"/>
          <w:szCs w:val="30"/>
          <w:cs/>
        </w:rPr>
        <w:t>สินทรัพย์ที่ไม่ได้ใช้ในการดำเนินงาน</w:t>
      </w:r>
    </w:p>
    <w:p w:rsidR="00B55594" w:rsidRPr="00F80472" w:rsidRDefault="00B55594" w:rsidP="00B5559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F80472">
        <w:rPr>
          <w:rFonts w:asciiTheme="majorBidi" w:hAnsiTheme="majorBidi" w:cstheme="majorBidi"/>
          <w:sz w:val="30"/>
          <w:szCs w:val="30"/>
        </w:rPr>
        <w:t>3</w:t>
      </w:r>
      <w:r w:rsidR="00B61AB1">
        <w:rPr>
          <w:rFonts w:asciiTheme="majorBidi" w:hAnsiTheme="majorBidi" w:cstheme="majorBidi"/>
          <w:sz w:val="30"/>
          <w:szCs w:val="30"/>
        </w:rPr>
        <w:t>4</w:t>
      </w:r>
      <w:r w:rsidRPr="00F80472">
        <w:rPr>
          <w:rFonts w:asciiTheme="majorBidi" w:hAnsiTheme="majorBidi" w:cstheme="majorBidi"/>
          <w:sz w:val="30"/>
          <w:szCs w:val="30"/>
          <w:cs/>
        </w:rPr>
        <w:tab/>
        <w:t>เครื่องมือทางการเงิน</w:t>
      </w:r>
    </w:p>
    <w:p w:rsidR="00D23F5D" w:rsidRPr="00F80472" w:rsidRDefault="00D2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8047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DD1F90" w:rsidRPr="00F80472" w:rsidRDefault="00D82F67" w:rsidP="00E058DD">
      <w:pPr>
        <w:pStyle w:val="Heading9"/>
        <w:keepNext w:val="0"/>
        <w:widowControl w:val="0"/>
        <w:numPr>
          <w:ilvl w:val="0"/>
          <w:numId w:val="52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sz w:val="30"/>
          <w:szCs w:val="30"/>
          <w:cs/>
        </w:rPr>
        <w:t>นโ</w:t>
      </w:r>
      <w:r w:rsidR="00851332" w:rsidRPr="00F80472">
        <w:rPr>
          <w:rFonts w:asciiTheme="majorBidi" w:hAnsiTheme="majorBidi" w:cstheme="majorBidi"/>
          <w:b/>
          <w:bCs/>
          <w:sz w:val="30"/>
          <w:szCs w:val="30"/>
          <w:cs/>
        </w:rPr>
        <w:t>ยบายการบัญชีที่สำคัญ</w:t>
      </w:r>
    </w:p>
    <w:p w:rsidR="002C7990" w:rsidRPr="00F80472" w:rsidRDefault="002C7990" w:rsidP="009850C1">
      <w:pPr>
        <w:pStyle w:val="Heading5"/>
        <w:keepNext w:val="0"/>
        <w:widowControl w:val="0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30"/>
          <w:szCs w:val="30"/>
        </w:rPr>
      </w:pPr>
    </w:p>
    <w:p w:rsidR="00211DB6" w:rsidRPr="00F80472" w:rsidRDefault="00851332" w:rsidP="00211DB6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211DB6" w:rsidRPr="00F80472" w:rsidRDefault="00211DB6" w:rsidP="00211DB6">
      <w:pPr>
        <w:rPr>
          <w:rFonts w:asciiTheme="majorBidi" w:hAnsiTheme="majorBidi" w:cstheme="majorBidi"/>
          <w:sz w:val="30"/>
          <w:szCs w:val="30"/>
        </w:rPr>
      </w:pPr>
    </w:p>
    <w:p w:rsidR="006456DF" w:rsidRPr="00F80472" w:rsidRDefault="00851332" w:rsidP="009850C1">
      <w:pPr>
        <w:pStyle w:val="Heading8"/>
        <w:keepNext w:val="0"/>
        <w:widowControl w:val="0"/>
        <w:numPr>
          <w:ilvl w:val="1"/>
          <w:numId w:val="12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>เกณฑ์ในการจัดทำงบการเงินรวม</w:t>
      </w:r>
    </w:p>
    <w:p w:rsidR="006456DF" w:rsidRPr="00F80472" w:rsidRDefault="006456DF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b/>
          <w:bCs/>
          <w:cs/>
        </w:rPr>
      </w:pPr>
    </w:p>
    <w:p w:rsidR="006456DF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งบการเงินรวมประกอบด้วยงบการเงินของบริษัท</w:t>
      </w:r>
      <w:r w:rsidRPr="00F80472">
        <w:rPr>
          <w:rFonts w:asciiTheme="majorBidi" w:hAnsiTheme="majorBidi" w:cstheme="majorBidi"/>
          <w:i w:val="0"/>
          <w:iCs w:val="0"/>
        </w:rPr>
        <w:t xml:space="preserve"> </w:t>
      </w:r>
      <w:r w:rsidRPr="00F80472">
        <w:rPr>
          <w:rFonts w:asciiTheme="majorBidi" w:hAnsiTheme="majorBidi" w:cstheme="majorBidi"/>
          <w:i w:val="0"/>
          <w:iCs w:val="0"/>
          <w:cs/>
        </w:rPr>
        <w:t xml:space="preserve">และบริษัทย่อย (รวมกันเรียกว่า </w:t>
      </w:r>
      <w:r w:rsidRPr="00F80472">
        <w:rPr>
          <w:rFonts w:asciiTheme="majorBidi" w:hAnsiTheme="majorBidi" w:cstheme="majorBidi"/>
          <w:i w:val="0"/>
          <w:iCs w:val="0"/>
        </w:rPr>
        <w:t>“</w:t>
      </w:r>
      <w:r w:rsidRPr="00F80472">
        <w:rPr>
          <w:rFonts w:asciiTheme="majorBidi" w:hAnsiTheme="majorBidi" w:cstheme="majorBidi"/>
          <w:i w:val="0"/>
          <w:iCs w:val="0"/>
          <w:cs/>
        </w:rPr>
        <w:t>กลุ่มบริษัท</w:t>
      </w:r>
      <w:r w:rsidRPr="00F80472">
        <w:rPr>
          <w:rFonts w:asciiTheme="majorBidi" w:hAnsiTheme="majorBidi" w:cstheme="majorBidi"/>
          <w:i w:val="0"/>
          <w:iCs w:val="0"/>
        </w:rPr>
        <w:t>”</w:t>
      </w:r>
      <w:r w:rsidRPr="00F80472">
        <w:rPr>
          <w:rFonts w:asciiTheme="majorBidi" w:hAnsiTheme="majorBidi" w:cstheme="majorBidi"/>
          <w:i w:val="0"/>
          <w:iCs w:val="0"/>
          <w:cs/>
        </w:rPr>
        <w:t>) และส่วนได้เสียของกลุ่มบริษัทในบริษัทร่วมและ</w:t>
      </w:r>
      <w:r w:rsidR="00570373" w:rsidRPr="00F80472">
        <w:rPr>
          <w:rFonts w:asciiTheme="majorBidi" w:hAnsiTheme="majorBidi" w:cstheme="majorBidi"/>
          <w:i w:val="0"/>
          <w:iCs w:val="0"/>
          <w:cs/>
        </w:rPr>
        <w:t>การร่วมค้า</w:t>
      </w:r>
    </w:p>
    <w:p w:rsidR="009A3203" w:rsidRPr="00F80472" w:rsidRDefault="009A3203" w:rsidP="00EC5522">
      <w:pPr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6456DF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>การรวมธุรกิจ</w:t>
      </w:r>
    </w:p>
    <w:p w:rsidR="006456DF" w:rsidRPr="00F80472" w:rsidRDefault="006456DF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F97E8B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กลุ่มบริษัทบันทึกบัญชีสำหรับการรวมธุรกิจตามวิธีซื้อ</w:t>
      </w:r>
      <w:r w:rsidR="00E402C7" w:rsidRPr="00F80472">
        <w:rPr>
          <w:rFonts w:asciiTheme="majorBidi" w:hAnsiTheme="majorBidi" w:cstheme="majorBidi"/>
          <w:i w:val="0"/>
          <w:iCs w:val="0"/>
        </w:rPr>
        <w:t xml:space="preserve"> </w:t>
      </w:r>
      <w:r w:rsidR="00E402C7" w:rsidRPr="00F80472">
        <w:rPr>
          <w:rFonts w:asciiTheme="majorBidi" w:hAnsiTheme="majorBidi" w:cstheme="majorBidi"/>
          <w:i w:val="0"/>
          <w:iCs w:val="0"/>
          <w:cs/>
        </w:rPr>
        <w:t>เมื่อการควบคุมถูกโอนไปยังกลุ่มบริษัท</w:t>
      </w:r>
      <w:r w:rsidRPr="00F80472">
        <w:rPr>
          <w:rFonts w:asciiTheme="majorBidi" w:hAnsiTheme="majorBidi" w:cstheme="majorBidi"/>
          <w:i w:val="0"/>
          <w:iCs w:val="0"/>
          <w:cs/>
        </w:rPr>
        <w:t xml:space="preserve"> ยกเว้นในกรณีที่เป็นการรวมธุรกิจภายใต้การควบคุมเดียวกัน</w:t>
      </w:r>
    </w:p>
    <w:p w:rsidR="00645B52" w:rsidRPr="00F80472" w:rsidRDefault="00645B5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645B52" w:rsidRPr="00E058DD" w:rsidRDefault="00645B52" w:rsidP="00464CCF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</w:t>
      </w:r>
      <w:r w:rsidR="00424EA1" w:rsidRPr="00E058DD">
        <w:rPr>
          <w:rFonts w:asciiTheme="majorBidi" w:hAnsiTheme="majorBidi" w:cstheme="majorBidi"/>
          <w:sz w:val="30"/>
          <w:szCs w:val="30"/>
          <w:cs/>
        </w:rPr>
        <w:br/>
      </w:r>
      <w:r w:rsidRPr="00E058DD">
        <w:rPr>
          <w:rFonts w:asciiTheme="majorBidi" w:hAnsiTheme="majorBidi" w:cstheme="majorBidi"/>
          <w:sz w:val="30"/>
          <w:szCs w:val="30"/>
          <w:cs/>
        </w:rPr>
        <w:t>มีความสามารถในการใช้อำนาจเหนือกิจการนั้นทำให้เกิดผลกระทบต่อจำนวนเงินผลตอบแทนของกลุ่มบริษัท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</w:t>
      </w:r>
      <w:r w:rsidR="00424EA1" w:rsidRPr="00E058DD">
        <w:rPr>
          <w:rFonts w:asciiTheme="majorBidi" w:hAnsiTheme="majorBidi" w:cstheme="majorBidi"/>
          <w:sz w:val="30"/>
          <w:szCs w:val="30"/>
          <w:cs/>
        </w:rPr>
        <w:br/>
      </w:r>
      <w:r w:rsidRPr="00E058DD">
        <w:rPr>
          <w:rFonts w:asciiTheme="majorBidi" w:hAnsiTheme="majorBidi" w:cstheme="majorBidi"/>
          <w:sz w:val="30"/>
          <w:szCs w:val="30"/>
          <w:cs/>
        </w:rPr>
        <w:t>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F97E8B" w:rsidRPr="00E058DD" w:rsidRDefault="00F97E8B" w:rsidP="00464CCF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1001E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9916FE" w:rsidRPr="00F80472">
        <w:rPr>
          <w:rFonts w:asciiTheme="majorBidi" w:hAnsiTheme="majorBidi" w:cstheme="majorBidi"/>
          <w:i w:val="0"/>
          <w:iCs w:val="0"/>
        </w:rPr>
        <w:t xml:space="preserve"> </w:t>
      </w:r>
      <w:r w:rsidR="009916FE" w:rsidRPr="00E058DD">
        <w:rPr>
          <w:rFonts w:asciiTheme="majorBidi" w:hAnsiTheme="majorBidi" w:cstheme="majorBidi"/>
          <w:i w:val="0"/>
          <w:iCs w:val="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:rsidR="009664BA" w:rsidRPr="00F80472" w:rsidRDefault="009664BA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D1001E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F80472">
        <w:rPr>
          <w:rFonts w:asciiTheme="majorBidi" w:hAnsiTheme="majorBidi" w:cstheme="majorBidi"/>
          <w:i w:val="0"/>
          <w:iCs w:val="0"/>
        </w:rPr>
        <w:t xml:space="preserve"> </w:t>
      </w:r>
      <w:r w:rsidRPr="00F80472">
        <w:rPr>
          <w:rFonts w:asciiTheme="majorBidi" w:hAnsiTheme="majorBidi" w:cstheme="majorBidi"/>
          <w:i w:val="0"/>
          <w:iCs w:val="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</w:t>
      </w:r>
      <w:r w:rsidR="00EE41CA" w:rsidRPr="00F80472">
        <w:rPr>
          <w:rFonts w:asciiTheme="majorBidi" w:hAnsiTheme="majorBidi" w:cstheme="majorBidi"/>
          <w:i w:val="0"/>
          <w:iCs w:val="0"/>
          <w:cs/>
        </w:rPr>
        <w:t>ตลาด</w:t>
      </w:r>
      <w:r w:rsidR="00EE41CA" w:rsidRPr="00F80472">
        <w:rPr>
          <w:rFonts w:asciiTheme="majorBidi" w:hAnsiTheme="majorBidi" w:cstheme="majorBidi"/>
        </w:rPr>
        <w:br/>
      </w:r>
      <w:r w:rsidRPr="00F80472">
        <w:rPr>
          <w:rFonts w:asciiTheme="majorBidi" w:hAnsiTheme="majorBidi" w:cstheme="majorBidi"/>
          <w:i w:val="0"/>
          <w:iCs w:val="0"/>
          <w:cs/>
        </w:rPr>
        <w:t xml:space="preserve">ไปหักจากสิ่งตอบแทนที่โอนให้  และรับรู้เป็นค่าใช้จ่ายอื่น </w:t>
      </w:r>
    </w:p>
    <w:p w:rsidR="009664BA" w:rsidRPr="00F80472" w:rsidRDefault="009664BA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787615" w:rsidRPr="00E058DD" w:rsidRDefault="00851332" w:rsidP="00212602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463349" w:rsidRPr="00F80472">
        <w:rPr>
          <w:rFonts w:asciiTheme="majorBidi" w:hAnsiTheme="majorBidi" w:cstheme="majorBidi"/>
          <w:i w:val="0"/>
          <w:iCs w:val="0"/>
        </w:rPr>
        <w:br/>
      </w:r>
      <w:r w:rsidRPr="00F80472">
        <w:rPr>
          <w:rFonts w:asciiTheme="majorBidi" w:hAnsiTheme="majorBidi" w:cstheme="majorBidi"/>
          <w:i w:val="0"/>
          <w:iCs w:val="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:rsidR="00D1001E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096072" w:rsidRPr="00E058DD" w:rsidRDefault="00096072" w:rsidP="00212602">
      <w:pPr>
        <w:rPr>
          <w:rFonts w:asciiTheme="majorBidi" w:hAnsiTheme="majorBidi" w:cstheme="majorBidi"/>
          <w:sz w:val="30"/>
          <w:szCs w:val="30"/>
        </w:rPr>
      </w:pPr>
    </w:p>
    <w:p w:rsidR="00096072" w:rsidRPr="00E058DD" w:rsidRDefault="00096072" w:rsidP="00096072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EE41CA" w:rsidRPr="00E058DD">
        <w:rPr>
          <w:rFonts w:asciiTheme="majorBidi" w:hAnsiTheme="majorBidi" w:cstheme="majorBidi"/>
          <w:sz w:val="30"/>
          <w:szCs w:val="30"/>
          <w:cs/>
        </w:rPr>
        <w:t>ที่</w:t>
      </w:r>
      <w:r w:rsidR="00EE41CA" w:rsidRPr="00E058DD">
        <w:rPr>
          <w:rFonts w:asciiTheme="majorBidi" w:hAnsiTheme="majorBidi" w:cstheme="majorBidi"/>
          <w:i/>
          <w:iCs/>
          <w:sz w:val="30"/>
          <w:szCs w:val="30"/>
        </w:rPr>
        <w:br/>
      </w:r>
      <w:r w:rsidRPr="00E058DD">
        <w:rPr>
          <w:rFonts w:asciiTheme="majorBidi" w:hAnsiTheme="majorBidi" w:cstheme="majorBidi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424EA1" w:rsidRPr="00E058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4EA1" w:rsidRPr="00E058DD">
        <w:rPr>
          <w:rFonts w:asciiTheme="majorBidi" w:hAnsiTheme="majorBidi" w:cstheme="majorBidi"/>
          <w:sz w:val="30"/>
          <w:szCs w:val="30"/>
          <w:cs/>
        </w:rPr>
        <w:br/>
      </w:r>
      <w:r w:rsidRPr="00E058DD">
        <w:rPr>
          <w:rFonts w:asciiTheme="majorBidi" w:hAnsiTheme="majorBidi" w:cstheme="majorBidi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F97E8B" w:rsidRPr="00E058DD" w:rsidRDefault="00F97E8B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E402C7" w:rsidRPr="00F80472" w:rsidRDefault="00E402C7" w:rsidP="00E402C7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:rsidR="00E402C7" w:rsidRPr="00E058DD" w:rsidRDefault="00E402C7" w:rsidP="00E402C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:rsidR="00E402C7" w:rsidRPr="00F80472" w:rsidRDefault="00E402C7" w:rsidP="00FF3A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วันที่มีการรวมธุรกิจภายใต้การควบคุมเดียวกันแล้วแต่วันใดจะ</w:t>
      </w:r>
      <w:r w:rsidR="004F3460">
        <w:rPr>
          <w:rFonts w:asciiTheme="majorBidi" w:hAnsiTheme="majorBidi" w:cstheme="majorBidi" w:hint="cs"/>
          <w:sz w:val="30"/>
          <w:szCs w:val="30"/>
          <w:cs/>
        </w:rPr>
        <w:t>เกิดก่อน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สินทรัพย์และหนี้สินที่ได้มาจะถูกรับรู้ด้วยมูลค่าตามบัญชี</w:t>
      </w:r>
      <w:r w:rsidR="00F63E8D">
        <w:rPr>
          <w:rFonts w:asciiTheme="majorBidi" w:hAnsiTheme="majorBidi" w:cstheme="majorBidi" w:hint="cs"/>
          <w:sz w:val="30"/>
          <w:szCs w:val="30"/>
          <w:cs/>
        </w:rPr>
        <w:t>ของกิจการที่นำมารวมใน</w:t>
      </w:r>
      <w:r w:rsidRPr="00F80472">
        <w:rPr>
          <w:rFonts w:asciiTheme="majorBidi" w:hAnsiTheme="majorBidi" w:cstheme="majorBidi"/>
          <w:sz w:val="30"/>
          <w:szCs w:val="30"/>
          <w:cs/>
        </w:rPr>
        <w:t>งบการเงินรวม</w:t>
      </w:r>
      <w:r w:rsidR="00F63E8D">
        <w:rPr>
          <w:rFonts w:asciiTheme="majorBidi" w:hAnsiTheme="majorBidi" w:cstheme="majorBidi" w:hint="cs"/>
          <w:sz w:val="30"/>
          <w:szCs w:val="30"/>
          <w:cs/>
        </w:rPr>
        <w:t>ของกลุ่มกิจการก่อนการรวมธุรกิจ</w:t>
      </w:r>
      <w:r w:rsidRPr="00F80472">
        <w:rPr>
          <w:rFonts w:asciiTheme="majorBidi" w:hAnsiTheme="majorBidi" w:cstheme="majorBidi"/>
          <w:sz w:val="30"/>
          <w:szCs w:val="30"/>
          <w:cs/>
        </w:rPr>
        <w:t>ภายใต้การควบคุม</w:t>
      </w:r>
      <w:r w:rsidR="00F63E8D">
        <w:rPr>
          <w:rFonts w:asciiTheme="majorBidi" w:hAnsiTheme="majorBidi" w:cstheme="majorBidi" w:hint="cs"/>
          <w:sz w:val="30"/>
          <w:szCs w:val="30"/>
          <w:cs/>
        </w:rPr>
        <w:t>เดียวกัน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 ส่วนประกอบอื่นของส่วนของเจ้าของที่ได้มาจากการรวมธุรกิจถือเป็นส่วนหนึ่งของ</w:t>
      </w:r>
      <w:r w:rsidR="00F63E8D">
        <w:rPr>
          <w:rFonts w:asciiTheme="majorBidi" w:hAnsiTheme="majorBidi" w:cstheme="majorBidi" w:hint="cs"/>
          <w:sz w:val="30"/>
          <w:szCs w:val="30"/>
          <w:cs/>
        </w:rPr>
        <w:t>ส่วนของเจ้าของของ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4F3460">
        <w:rPr>
          <w:rFonts w:asciiTheme="majorBidi" w:hAnsiTheme="majorBidi" w:cstheme="majorBidi" w:hint="cs"/>
          <w:sz w:val="30"/>
          <w:szCs w:val="30"/>
          <w:cs/>
        </w:rPr>
        <w:t>ส่วนต่างระหว่าง</w:t>
      </w:r>
      <w:r w:rsidRPr="00F80472">
        <w:rPr>
          <w:rFonts w:asciiTheme="majorBidi" w:hAnsiTheme="majorBidi" w:cstheme="majorBidi"/>
          <w:sz w:val="30"/>
          <w:szCs w:val="30"/>
          <w:cs/>
        </w:rPr>
        <w:t>เงินสดจ่ายในการรวมธุรกิจ</w:t>
      </w:r>
      <w:r w:rsidR="004F3460">
        <w:rPr>
          <w:rFonts w:asciiTheme="majorBidi" w:hAnsiTheme="majorBidi" w:cstheme="majorBidi" w:hint="cs"/>
          <w:sz w:val="30"/>
          <w:szCs w:val="30"/>
          <w:cs/>
        </w:rPr>
        <w:t>และสินทรัพย์และหนี้สินที่ได้มา</w:t>
      </w:r>
      <w:r w:rsidRPr="00F80472">
        <w:rPr>
          <w:rFonts w:asciiTheme="majorBidi" w:hAnsiTheme="majorBidi" w:cstheme="majorBidi"/>
          <w:sz w:val="30"/>
          <w:szCs w:val="30"/>
          <w:cs/>
        </w:rPr>
        <w:t>รับรู้โดยตรงในส่วนของเจ้าของ</w:t>
      </w:r>
    </w:p>
    <w:p w:rsidR="00E402C7" w:rsidRPr="00E058DD" w:rsidRDefault="00E402C7" w:rsidP="00E402C7">
      <w:pPr>
        <w:rPr>
          <w:rFonts w:asciiTheme="majorBidi" w:hAnsiTheme="majorBidi" w:cstheme="majorBidi"/>
          <w:sz w:val="30"/>
          <w:szCs w:val="30"/>
        </w:rPr>
      </w:pPr>
    </w:p>
    <w:p w:rsidR="00E402C7" w:rsidRPr="00F80472" w:rsidRDefault="00E402C7" w:rsidP="00E402C7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F80472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:rsidR="00E402C7" w:rsidRPr="00F80472" w:rsidRDefault="00E402C7" w:rsidP="00E402C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sz w:val="30"/>
          <w:szCs w:val="30"/>
        </w:rPr>
      </w:pPr>
    </w:p>
    <w:p w:rsidR="00E402C7" w:rsidRPr="00E058DD" w:rsidRDefault="00E402C7" w:rsidP="00E402C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</w:t>
      </w:r>
      <w:r w:rsidR="00EE41CA" w:rsidRPr="00F80472">
        <w:rPr>
          <w:rFonts w:asciiTheme="majorBidi" w:hAnsiTheme="majorBidi" w:cstheme="majorBidi"/>
          <w:sz w:val="30"/>
          <w:szCs w:val="30"/>
          <w:cs/>
        </w:rPr>
        <w:t>รวม</w:t>
      </w:r>
      <w:r w:rsidR="00EE41CA"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:rsidR="00D23F5D" w:rsidRPr="00E058DD" w:rsidRDefault="00D2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1D1427" w:rsidRPr="00E058DD" w:rsidRDefault="001D1427" w:rsidP="001D14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058DD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1D1427" w:rsidRPr="00E058DD" w:rsidRDefault="001D1427" w:rsidP="001D14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1D1427" w:rsidRPr="00E058DD" w:rsidRDefault="001D1427" w:rsidP="00E05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</w:p>
    <w:p w:rsidR="001D1427" w:rsidRPr="00E058DD" w:rsidRDefault="001D1427" w:rsidP="001D142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1D1427" w:rsidRDefault="001D1427" w:rsidP="001D14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E402C7" w:rsidRPr="00F80472" w:rsidRDefault="00E402C7" w:rsidP="00E40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F80472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E402C7" w:rsidRPr="00F80472" w:rsidRDefault="00E402C7" w:rsidP="00E40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:rsidR="00E402C7" w:rsidRPr="00F80472" w:rsidRDefault="00E402C7" w:rsidP="00E402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6E3293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E402C7" w:rsidRPr="00F80472" w:rsidRDefault="00E402C7" w:rsidP="00E402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E402C7" w:rsidRPr="00F80472" w:rsidRDefault="00E402C7" w:rsidP="00E402C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E402C7" w:rsidRPr="00F80472" w:rsidRDefault="00E402C7" w:rsidP="00E402C7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E402C7" w:rsidRPr="00F80472" w:rsidRDefault="00E402C7" w:rsidP="00E402C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  <w:r w:rsidR="00EE41CA" w:rsidRPr="00F80472">
        <w:rPr>
          <w:rFonts w:asciiTheme="majorBidi" w:hAnsiTheme="majorBidi" w:cstheme="majorBidi"/>
          <w:sz w:val="30"/>
          <w:szCs w:val="30"/>
          <w:cs/>
        </w:rPr>
        <w:t>และ</w:t>
      </w:r>
      <w:r w:rsidR="00EE41CA" w:rsidRPr="00F804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การร่วมค้า</w:t>
      </w:r>
    </w:p>
    <w:p w:rsidR="00E402C7" w:rsidRPr="00F80472" w:rsidRDefault="00E402C7" w:rsidP="00E402C7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E402C7" w:rsidRPr="00F80472" w:rsidRDefault="00E402C7" w:rsidP="0021260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</w:t>
      </w:r>
      <w:r w:rsidR="003B7CBD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33029C" w:rsidRPr="00F80472" w:rsidRDefault="0033029C" w:rsidP="0021260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D1427" w:rsidRPr="00E058DD" w:rsidRDefault="00E402C7" w:rsidP="0021260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</w:p>
    <w:p w:rsidR="0033029C" w:rsidRPr="00E058DD" w:rsidRDefault="0033029C" w:rsidP="0021260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97E8B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 xml:space="preserve">การตัดรายการในงบการเงินรวม </w:t>
      </w:r>
    </w:p>
    <w:p w:rsidR="00F97E8B" w:rsidRPr="00F80472" w:rsidRDefault="00F97E8B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617892" w:rsidRPr="00E058DD" w:rsidRDefault="00851332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  <w:cs/>
        </w:rPr>
      </w:pPr>
      <w:r w:rsidRPr="00957B60">
        <w:rPr>
          <w:rFonts w:asciiTheme="majorBidi" w:hAnsiTheme="majorBidi" w:cstheme="majorBidi"/>
          <w:i w:val="0"/>
          <w:iCs w:val="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</w:t>
      </w:r>
      <w:r w:rsidR="00570373" w:rsidRPr="00E058DD">
        <w:rPr>
          <w:rFonts w:asciiTheme="majorBidi" w:hAnsiTheme="majorBidi" w:cstheme="majorBidi"/>
          <w:i w:val="0"/>
          <w:iCs w:val="0"/>
          <w:cs/>
        </w:rPr>
        <w:t>การร่วมค้า</w:t>
      </w:r>
      <w:r w:rsidRPr="00E058DD">
        <w:rPr>
          <w:rFonts w:asciiTheme="majorBidi" w:hAnsiTheme="majorBidi" w:cstheme="majorBidi"/>
          <w:i w:val="0"/>
          <w:iCs w:val="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2C7322" w:rsidRPr="00E058DD">
        <w:rPr>
          <w:rFonts w:asciiTheme="majorBidi" w:hAnsiTheme="majorBidi" w:cstheme="majorBidi"/>
          <w:i w:val="0"/>
          <w:iCs w:val="0"/>
        </w:rPr>
        <w:t xml:space="preserve"> </w:t>
      </w:r>
      <w:r w:rsidR="002C7322" w:rsidRPr="00E058DD">
        <w:rPr>
          <w:rFonts w:asciiTheme="majorBidi" w:hAnsiTheme="majorBidi" w:cstheme="majorBidi"/>
          <w:i w:val="0"/>
          <w:iCs w:val="0"/>
          <w:cs/>
        </w:rPr>
        <w:t>แต่เท่าที่เมื่อไม่มีหลักฐานการด้อยค่าเกิดขึ้น</w:t>
      </w:r>
    </w:p>
    <w:p w:rsidR="00617892" w:rsidRDefault="006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D23F5D" w:rsidRPr="00E058DD" w:rsidRDefault="00D23F5D" w:rsidP="00E058DD">
      <w:pPr>
        <w:pStyle w:val="Heading8"/>
        <w:keepNext w:val="0"/>
        <w:widowControl w:val="0"/>
        <w:ind w:left="540" w:right="0"/>
        <w:jc w:val="thaiDistribute"/>
        <w:rPr>
          <w:i w:val="0"/>
          <w:iCs w:val="0"/>
          <w:cs/>
          <w:lang w:val="th-TH"/>
        </w:rPr>
      </w:pPr>
    </w:p>
    <w:p w:rsidR="00617892" w:rsidRDefault="006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:rsidR="006456DF" w:rsidRPr="00F80472" w:rsidRDefault="00851332" w:rsidP="009850C1">
      <w:pPr>
        <w:pStyle w:val="Heading8"/>
        <w:keepNext w:val="0"/>
        <w:widowControl w:val="0"/>
        <w:numPr>
          <w:ilvl w:val="1"/>
          <w:numId w:val="12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เงินตราต่างประเทศ </w:t>
      </w:r>
    </w:p>
    <w:p w:rsidR="006456DF" w:rsidRPr="00F80472" w:rsidRDefault="006456DF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</w:p>
    <w:p w:rsidR="00F97E8B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cs/>
        </w:rPr>
        <w:t>รายการบัญชีที่เป็นเงินตราต่างประเทศ</w:t>
      </w:r>
    </w:p>
    <w:p w:rsidR="006456DF" w:rsidRPr="00F80472" w:rsidRDefault="006456DF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0178F4" w:rsidRPr="00F80472" w:rsidRDefault="00851332" w:rsidP="00464C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 โดยใช้อัตราแลกเปลี่ยน ณ วันที่เกิดรายการ</w:t>
      </w:r>
    </w:p>
    <w:p w:rsidR="000178F4" w:rsidRPr="00E058DD" w:rsidRDefault="000178F4" w:rsidP="00FF6E8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4796D" w:rsidRPr="00F80472" w:rsidRDefault="00851332" w:rsidP="00FF6E8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</w:t>
      </w:r>
      <w:r w:rsidR="00B2764F"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การดำเนินงานโดยใช้อัตราแลกเปลี่ยน ณ วั</w:t>
      </w:r>
      <w:r w:rsidR="00044159" w:rsidRPr="00F80472">
        <w:rPr>
          <w:rFonts w:asciiTheme="majorBidi" w:hAnsiTheme="majorBidi" w:cstheme="majorBidi"/>
          <w:sz w:val="30"/>
          <w:szCs w:val="30"/>
          <w:cs/>
        </w:rPr>
        <w:t>นที่รายงาน</w:t>
      </w:r>
    </w:p>
    <w:p w:rsidR="0084796D" w:rsidRPr="00F80472" w:rsidRDefault="0084796D" w:rsidP="00464C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955128" w:rsidRPr="00F80472" w:rsidRDefault="00851332" w:rsidP="00464C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2C7322" w:rsidRPr="00F80472" w:rsidRDefault="002C7322" w:rsidP="00464C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84796D" w:rsidRPr="00F80472" w:rsidRDefault="00851332" w:rsidP="00464C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6456DF" w:rsidRPr="00F80472" w:rsidRDefault="006456DF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F97E8B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 xml:space="preserve">หน่วยงานในต่างประเทศ  </w:t>
      </w:r>
    </w:p>
    <w:p w:rsidR="006456DF" w:rsidRPr="00F80472" w:rsidRDefault="006456DF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F97E8B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สินทรัพย์และหนี้สินของหน่วยงานในต่างประเทศ</w:t>
      </w:r>
      <w:r w:rsidR="001A2214" w:rsidRPr="00F80472">
        <w:rPr>
          <w:rFonts w:asciiTheme="majorBidi" w:hAnsiTheme="majorBidi" w:cstheme="majorBidi"/>
          <w:i w:val="0"/>
          <w:iCs w:val="0"/>
        </w:rPr>
        <w:t xml:space="preserve"> </w:t>
      </w:r>
      <w:r w:rsidR="001A2214" w:rsidRPr="00F80472">
        <w:rPr>
          <w:rFonts w:asciiTheme="majorBidi" w:hAnsiTheme="majorBidi" w:cstheme="majorBidi"/>
          <w:i w:val="0"/>
          <w:iCs w:val="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="001A2214" w:rsidRPr="00F80472">
        <w:rPr>
          <w:rFonts w:asciiTheme="majorBidi" w:hAnsiTheme="majorBidi" w:cstheme="majorBidi"/>
          <w:i w:val="0"/>
          <w:iCs w:val="0"/>
        </w:rPr>
        <w:t xml:space="preserve"> </w:t>
      </w:r>
      <w:r w:rsidRPr="00F80472">
        <w:rPr>
          <w:rFonts w:asciiTheme="majorBidi" w:hAnsiTheme="majorBidi" w:cstheme="majorBidi"/>
          <w:i w:val="0"/>
          <w:iCs w:val="0"/>
          <w:cs/>
        </w:rPr>
        <w:t>แปลงค่าเป็นเงินบาทโดยใช้อัตราแลกเปลี่ยน ณ วันที่รายงาน</w:t>
      </w:r>
    </w:p>
    <w:p w:rsidR="00F97E8B" w:rsidRPr="00F80472" w:rsidRDefault="00F97E8B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14442E" w:rsidRPr="00F80472" w:rsidRDefault="00851332" w:rsidP="00212602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9A3203" w:rsidRPr="00E058DD" w:rsidRDefault="009A3203" w:rsidP="00EC5522">
      <w:pPr>
        <w:rPr>
          <w:rFonts w:asciiTheme="majorBidi" w:hAnsiTheme="majorBidi" w:cstheme="majorBidi"/>
          <w:i/>
          <w:iCs/>
          <w:sz w:val="30"/>
          <w:szCs w:val="30"/>
        </w:rPr>
      </w:pPr>
    </w:p>
    <w:p w:rsidR="007309DD" w:rsidRPr="00F80472" w:rsidRDefault="00851332" w:rsidP="00212602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</w:t>
      </w:r>
      <w:r w:rsidR="00B2764F" w:rsidRPr="00F80472">
        <w:rPr>
          <w:rFonts w:asciiTheme="majorBidi" w:hAnsiTheme="majorBidi" w:cstheme="majorBidi"/>
          <w:i w:val="0"/>
          <w:iCs w:val="0"/>
        </w:rPr>
        <w:br/>
      </w:r>
      <w:r w:rsidRPr="00F80472">
        <w:rPr>
          <w:rFonts w:asciiTheme="majorBidi" w:hAnsiTheme="majorBidi" w:cstheme="majorBidi"/>
          <w:i w:val="0"/>
          <w:iCs w:val="0"/>
          <w:cs/>
        </w:rPr>
        <w:t>โดยใช้อัตราแลกเปลี่ยน ณ วันที่รายงาน</w:t>
      </w:r>
    </w:p>
    <w:p w:rsidR="00D23F5D" w:rsidRPr="00F80472" w:rsidRDefault="00D23F5D" w:rsidP="001A2214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1A2214" w:rsidRPr="00F80472" w:rsidRDefault="00851332" w:rsidP="001A2214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  <w:r w:rsidR="001A2214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="001A2214" w:rsidRPr="00F80472">
        <w:rPr>
          <w:rFonts w:asciiTheme="majorBidi" w:hAnsiTheme="majorBidi" w:cstheme="majorBidi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1A2214" w:rsidRPr="00F80472" w:rsidRDefault="001A2214" w:rsidP="001A2214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sz w:val="30"/>
          <w:szCs w:val="30"/>
        </w:rPr>
      </w:pPr>
    </w:p>
    <w:p w:rsidR="00D60915" w:rsidRPr="00F80472" w:rsidRDefault="00D60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4796D" w:rsidRPr="00F80472" w:rsidRDefault="001A2214" w:rsidP="001A221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</w:t>
      </w:r>
      <w:r w:rsidR="00CA118A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มีอิทธิพลอย่างมีสาระสำคัญ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</w:t>
      </w:r>
      <w:r w:rsidR="0052185D" w:rsidRPr="00F80472">
        <w:rPr>
          <w:rFonts w:asciiTheme="majorBidi" w:hAnsiTheme="majorBidi" w:cstheme="majorBidi"/>
          <w:sz w:val="30"/>
          <w:szCs w:val="30"/>
          <w:cs/>
        </w:rPr>
        <w:t>จาก</w:t>
      </w:r>
      <w:r w:rsidR="0052185D" w:rsidRPr="00F804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="00E7707E"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E7707E"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CA118A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:rsidR="0084796D" w:rsidRPr="00F80472" w:rsidRDefault="0084796D" w:rsidP="00464CCF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30"/>
          <w:szCs w:val="30"/>
        </w:rPr>
      </w:pPr>
    </w:p>
    <w:p w:rsidR="00BC009E" w:rsidRPr="00F80472" w:rsidRDefault="00851332" w:rsidP="00464CCF">
      <w:pPr>
        <w:pStyle w:val="Heading8"/>
        <w:keepNext w:val="0"/>
        <w:widowControl w:val="0"/>
        <w:numPr>
          <w:ilvl w:val="1"/>
          <w:numId w:val="12"/>
        </w:numPr>
        <w:tabs>
          <w:tab w:val="clear" w:pos="518"/>
        </w:tabs>
        <w:ind w:left="540" w:right="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เครื่องมือทางการเงินที่เป็นตราสารอนุพันธ์   </w:t>
      </w:r>
    </w:p>
    <w:p w:rsidR="00BC009E" w:rsidRPr="00F80472" w:rsidRDefault="00BC009E" w:rsidP="009850C1">
      <w:pPr>
        <w:pStyle w:val="Heading8"/>
        <w:keepNext w:val="0"/>
        <w:widowControl w:val="0"/>
        <w:tabs>
          <w:tab w:val="left" w:pos="540"/>
        </w:tabs>
        <w:ind w:left="518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</w:p>
    <w:p w:rsidR="00AA35A2" w:rsidRPr="00F80472" w:rsidRDefault="0085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80472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กิจกรรมจัดหาเงิน</w:t>
      </w:r>
      <w:r w:rsidRPr="00F80472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F804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เพื่อลดความเสี่ยงจากการผันผวนของอัตราแลกเปลี่ยนเงินตราต่างประเทศและอัตราดอกเบี้ย เครื่องมือทางการเงินที่ใช้ส่วนใหญ่ประกอบด้วยสัญญาซื้อขายเงินตราต่างประเทศล่วงหน้าและสัญญาแลกเปลี่ยนอัตราดอกเบี้ย ซึ่งไม่ได้มีการรับรู้</w:t>
      </w:r>
      <w:r w:rsidR="0052185D" w:rsidRPr="00F80472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="0052185D" w:rsidRPr="00F80472">
        <w:rPr>
          <w:rFonts w:asciiTheme="majorBidi" w:hAnsiTheme="majorBidi" w:cstheme="majorBidi"/>
          <w:i/>
          <w:iCs/>
          <w:spacing w:val="-4"/>
          <w:sz w:val="30"/>
          <w:szCs w:val="30"/>
        </w:rPr>
        <w:br/>
      </w:r>
      <w:r w:rsidRPr="00F80472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 ณ วันที่ทำสัญญา</w:t>
      </w:r>
    </w:p>
    <w:p w:rsidR="001A2214" w:rsidRPr="00F80472" w:rsidRDefault="001A2214" w:rsidP="001A2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286248" w:rsidRPr="00F80472" w:rsidRDefault="00744C7E" w:rsidP="001A2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สัญญาซื้อขายเงินตราต่างประเทศล่วงหน้า</w:t>
      </w:r>
    </w:p>
    <w:p w:rsidR="00286248" w:rsidRPr="00F80472" w:rsidRDefault="0028624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97242E" w:rsidRPr="00F804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80472">
        <w:rPr>
          <w:rFonts w:asciiTheme="majorBidi" w:hAnsiTheme="majorBidi" w:cstheme="majorBidi"/>
          <w:spacing w:val="-4"/>
          <w:sz w:val="30"/>
          <w:szCs w:val="30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</w:t>
      </w:r>
      <w:r w:rsidR="00744C7E" w:rsidRPr="00F80472">
        <w:rPr>
          <w:rFonts w:asciiTheme="majorBidi" w:hAnsiTheme="majorBidi" w:cstheme="majorBidi"/>
          <w:spacing w:val="-4"/>
          <w:sz w:val="30"/>
          <w:szCs w:val="30"/>
          <w:cs/>
        </w:rPr>
        <w:t>ของรายการที่เป็นเงินตราต่างประเทศที่จะมีในอนาคต</w:t>
      </w:r>
      <w:r w:rsidRPr="00F804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ผลต่างจากอัตราแลกเปลี่ยนเงินตราต่างประเทศล่วงหน้าตามสัญญาและอัตราแลกเปลี่ยนที่เกิดขึ้นจริง ณ วันที่ครบกำหนดสัญญาจะถูกบันทึกในกำไรหรือขาดทุนเมื่อเกิดรายการ</w:t>
      </w:r>
    </w:p>
    <w:p w:rsidR="007E328C" w:rsidRPr="00F80472" w:rsidRDefault="007E328C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:rsidR="00286248" w:rsidRPr="00F80472" w:rsidRDefault="00744C7E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สัญญาแลกเปลี่ยนอัตราดอกเบี้ย</w:t>
      </w:r>
    </w:p>
    <w:p w:rsidR="00286248" w:rsidRPr="00F80472" w:rsidRDefault="0028624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286248" w:rsidRPr="00F80472" w:rsidRDefault="00744C7E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80472">
        <w:rPr>
          <w:rFonts w:asciiTheme="majorBidi" w:hAnsiTheme="majorBidi" w:cstheme="majorBidi"/>
          <w:spacing w:val="-4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</w:t>
      </w:r>
      <w:r w:rsidR="00851332" w:rsidRPr="00F80472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ดอกเบี้ยในอนาคต ผลต่าง</w:t>
      </w:r>
      <w:r w:rsidR="00CA118A">
        <w:rPr>
          <w:rFonts w:asciiTheme="majorBidi" w:hAnsiTheme="majorBidi" w:cstheme="majorBidi"/>
          <w:spacing w:val="-4"/>
          <w:sz w:val="30"/>
          <w:szCs w:val="30"/>
        </w:rPr>
        <w:br/>
      </w:r>
      <w:r w:rsidR="00851332" w:rsidRPr="00F80472">
        <w:rPr>
          <w:rFonts w:asciiTheme="majorBidi" w:hAnsiTheme="majorBidi" w:cstheme="majorBidi"/>
          <w:spacing w:val="-4"/>
          <w:sz w:val="30"/>
          <w:szCs w:val="30"/>
          <w:cs/>
        </w:rPr>
        <w:t>ที่ได้รับหรือจ่ายตามสัญญาแลกเปลี่ยนอัตราดอกเบี้ย บันทึกปรับปรุงกับดอกเบี้ยจ่ายของภาระหนี้สินทางการเงิน</w:t>
      </w:r>
      <w:r w:rsidR="00CA118A">
        <w:rPr>
          <w:rFonts w:asciiTheme="majorBidi" w:hAnsiTheme="majorBidi" w:cstheme="majorBidi"/>
          <w:spacing w:val="-4"/>
          <w:sz w:val="30"/>
          <w:szCs w:val="30"/>
        </w:rPr>
        <w:br/>
      </w:r>
      <w:r w:rsidR="00851332" w:rsidRPr="00F80472">
        <w:rPr>
          <w:rFonts w:asciiTheme="majorBidi" w:hAnsiTheme="majorBidi" w:cstheme="majorBidi"/>
          <w:spacing w:val="-4"/>
          <w:sz w:val="30"/>
          <w:szCs w:val="30"/>
          <w:cs/>
        </w:rPr>
        <w:t>ที่ได้รับการป้องกันความเสี่ยงในกำไรหรือขาดทุน</w:t>
      </w:r>
    </w:p>
    <w:p w:rsidR="0097242E" w:rsidRPr="00F80472" w:rsidRDefault="0097242E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D60915" w:rsidRPr="00F80472" w:rsidRDefault="00D60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058D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876AC8" w:rsidRPr="00F80472" w:rsidRDefault="00744C7E" w:rsidP="00DE5D41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</w:rPr>
        <w:t>(ง)</w:t>
      </w:r>
      <w:r w:rsidRPr="00F80472">
        <w:rPr>
          <w:rFonts w:asciiTheme="majorBidi" w:hAnsiTheme="majorBidi" w:cstheme="majorBidi"/>
          <w:b/>
          <w:bCs/>
          <w:cs/>
        </w:rPr>
        <w:tab/>
      </w:r>
      <w:r w:rsidR="00851332" w:rsidRPr="00F80472">
        <w:rPr>
          <w:rFonts w:asciiTheme="majorBidi" w:hAnsiTheme="majorBidi" w:cstheme="majorBidi"/>
          <w:b/>
          <w:bCs/>
          <w:cs/>
          <w:lang w:val="th-TH"/>
        </w:rPr>
        <w:t xml:space="preserve">เงินสดและรายการเทียบเท่าเงินสด   </w:t>
      </w:r>
    </w:p>
    <w:p w:rsidR="00421051" w:rsidRPr="00E058DD" w:rsidRDefault="00421051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</w:p>
    <w:p w:rsidR="0084796D" w:rsidRPr="00F804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80472">
        <w:rPr>
          <w:rFonts w:asciiTheme="majorBidi" w:hAnsiTheme="majorBidi" w:cstheme="majorBidi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ยอดเงินสด ยอดเงินฝากธนาคารประเภทกระแสรายวันและออมทรัพย์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A97A41" w:rsidRPr="00E058DD" w:rsidRDefault="00A97A4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876AC8" w:rsidRPr="00E058DD" w:rsidRDefault="00784140" w:rsidP="00E058DD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</w:rPr>
      </w:pPr>
      <w:r w:rsidRPr="00E058DD">
        <w:rPr>
          <w:rFonts w:asciiTheme="majorBidi" w:hAnsiTheme="majorBidi" w:cstheme="majorBidi"/>
          <w:b/>
          <w:bCs/>
          <w:cs/>
        </w:rPr>
        <w:t>(จ)</w:t>
      </w:r>
      <w:r w:rsidRPr="00E058DD">
        <w:rPr>
          <w:rFonts w:asciiTheme="majorBidi" w:hAnsiTheme="majorBidi" w:cstheme="majorBidi"/>
          <w:b/>
          <w:bCs/>
          <w:cs/>
        </w:rPr>
        <w:tab/>
      </w:r>
      <w:r w:rsidR="00851332" w:rsidRPr="00E058DD">
        <w:rPr>
          <w:rFonts w:asciiTheme="majorBidi" w:hAnsiTheme="majorBidi" w:cstheme="majorBidi"/>
          <w:b/>
          <w:bCs/>
          <w:cs/>
        </w:rPr>
        <w:t xml:space="preserve">ลูกหนี้การค้า </w:t>
      </w:r>
    </w:p>
    <w:p w:rsidR="00F97E8B" w:rsidRPr="00E058DD" w:rsidRDefault="00F97E8B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4796D" w:rsidRPr="00F804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ลูกหนี้การค้าแสดงในราคา</w:t>
      </w:r>
      <w:r w:rsidR="00055281">
        <w:rPr>
          <w:rFonts w:asciiTheme="majorBidi" w:hAnsiTheme="majorBidi" w:cstheme="majorBidi" w:hint="cs"/>
          <w:sz w:val="30"/>
          <w:szCs w:val="30"/>
          <w:cs/>
        </w:rPr>
        <w:t>ตามใบแจ้งหนี้</w:t>
      </w:r>
      <w:r w:rsidR="00FF3A69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F80472">
        <w:rPr>
          <w:rFonts w:asciiTheme="majorBidi" w:hAnsiTheme="majorBidi" w:cstheme="majorBidi"/>
          <w:sz w:val="30"/>
          <w:szCs w:val="30"/>
          <w:cs/>
        </w:rPr>
        <w:t>จากค่าเผื่อหนี้สงสัยจะสูญ</w:t>
      </w:r>
    </w:p>
    <w:p w:rsidR="0010448A" w:rsidRPr="00E058DD" w:rsidRDefault="0010448A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9C4BF8" w:rsidRPr="00F804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80472">
        <w:rPr>
          <w:rFonts w:asciiTheme="majorBidi" w:hAnsiTheme="majorBidi" w:cstheme="majorBidi"/>
          <w:spacing w:val="-2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="00CA118A">
        <w:rPr>
          <w:rFonts w:asciiTheme="majorBidi" w:hAnsiTheme="majorBidi" w:cstheme="majorBidi"/>
          <w:spacing w:val="-2"/>
          <w:sz w:val="30"/>
          <w:szCs w:val="30"/>
        </w:rPr>
        <w:br/>
      </w:r>
      <w:r w:rsidRPr="00F80472">
        <w:rPr>
          <w:rFonts w:asciiTheme="majorBidi" w:hAnsiTheme="majorBidi" w:cstheme="majorBidi"/>
          <w:spacing w:val="-2"/>
          <w:sz w:val="30"/>
          <w:szCs w:val="30"/>
          <w:cs/>
        </w:rPr>
        <w:t>ในอนาคตของลูกค้า ลูกหนี้จะถูกตัดจำหน่ายออกจากบัญชีเมื่อทราบว่าเป็นหนี้สูญ</w:t>
      </w:r>
    </w:p>
    <w:p w:rsidR="002C7322" w:rsidRPr="00E058DD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2C7322" w:rsidRPr="00F80472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(ฉ)</w:t>
      </w:r>
      <w:r w:rsidRPr="00F8047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ab/>
      </w:r>
      <w:r w:rsidRPr="00F80472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ลูกหนี้ตามสัญญาเช่าการเงิน</w:t>
      </w:r>
    </w:p>
    <w:p w:rsidR="002C7322" w:rsidRPr="00E058DD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ab/>
      </w:r>
    </w:p>
    <w:p w:rsidR="002C7322" w:rsidRPr="00F80472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ab/>
      </w:r>
      <w:r w:rsidRPr="00F80472">
        <w:rPr>
          <w:rFonts w:asciiTheme="majorBidi" w:hAnsiTheme="majorBidi" w:cstheme="majorBidi"/>
          <w:spacing w:val="-2"/>
          <w:sz w:val="30"/>
          <w:szCs w:val="30"/>
          <w:cs/>
        </w:rPr>
        <w:t>ลูกหนี้ตามสัญญาเช่าการเงิน แสดงมูลค่ายอดคงค้างสุทธิจากดอกเบี้ยที่ยังไม่ถือเป็นรายได้หักค่าเผื่อหนี้สงสัญจะสูญ</w:t>
      </w:r>
    </w:p>
    <w:p w:rsidR="002C7322" w:rsidRPr="00E058DD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2C7322" w:rsidRPr="00F80472" w:rsidRDefault="002C7322" w:rsidP="00FF6E8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</w:t>
      </w:r>
      <w:r w:rsidR="00497CA5" w:rsidRPr="00F80472">
        <w:rPr>
          <w:rFonts w:asciiTheme="majorBidi" w:hAnsiTheme="majorBidi" w:cstheme="majorBidi"/>
          <w:sz w:val="30"/>
          <w:szCs w:val="30"/>
          <w:cs/>
        </w:rPr>
        <w:t>สินทรัพย์ดังกล่าวมีลักษณะเฉพาะเจาะจง</w:t>
      </w:r>
      <w:r w:rsidRPr="00F80472">
        <w:rPr>
          <w:rFonts w:asciiTheme="majorBidi" w:hAnsiTheme="majorBidi" w:cstheme="majorBidi"/>
          <w:sz w:val="30"/>
          <w:szCs w:val="30"/>
          <w:cs/>
        </w:rPr>
        <w:t>และมีการให้ผลตอบแทนในลักษณะของการจ่ายคืนครึ่งเดียวหรือหลายครั้ง</w:t>
      </w:r>
      <w:r w:rsidR="00497CA5" w:rsidRPr="00F80472">
        <w:rPr>
          <w:rFonts w:asciiTheme="majorBidi" w:hAnsiTheme="majorBidi" w:cstheme="majorBidi"/>
          <w:sz w:val="30"/>
          <w:szCs w:val="30"/>
          <w:cs/>
        </w:rPr>
        <w:t xml:space="preserve"> โดยพิจารณาว่าข้อตกลงให้สิทธิการควบคุมสินทรัพย์แก่คู่สัญญาหรือไม่</w:t>
      </w:r>
    </w:p>
    <w:p w:rsidR="00497CA5" w:rsidRPr="00E058DD" w:rsidRDefault="00497CA5" w:rsidP="00FF6E83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497CA5" w:rsidRPr="00F80472" w:rsidRDefault="00497CA5" w:rsidP="00FF6E83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F8047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:rsidR="002C7322" w:rsidRPr="00E058DD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</w:p>
    <w:p w:rsidR="0084796D" w:rsidRPr="00F80472" w:rsidRDefault="00851332" w:rsidP="009850C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4B1743" w:rsidRPr="00F80472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80472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84796D" w:rsidRPr="00E058DD" w:rsidRDefault="0084796D" w:rsidP="009850C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84796D" w:rsidRPr="00F80472" w:rsidRDefault="00851332" w:rsidP="009850C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ต้นทุนในการแปลงสภาพหรือต้นทุนอื่นเพื่อให้สินค้าอยู่ในสถานที่และสภาพปัจจุบัน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F80472">
        <w:rPr>
          <w:rFonts w:asciiTheme="majorBidi" w:hAnsiTheme="majorBidi" w:cstheme="majorBidi"/>
          <w:sz w:val="30"/>
          <w:szCs w:val="30"/>
        </w:rPr>
        <w:t xml:space="preserve">  </w:t>
      </w:r>
    </w:p>
    <w:p w:rsidR="008F52B5" w:rsidRPr="00E058DD" w:rsidRDefault="008F52B5" w:rsidP="009850C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876AC8" w:rsidRPr="00F80472" w:rsidRDefault="00744C7E" w:rsidP="00DE5D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ชิ้นส่วนอะไหล่และอุปกรณ์ที่ใช้ในการซ่อมบำรุงจะจัดประเภทเป็นสินค้าคงเหลือและรับรู้ในกำไรขาดทุน</w:t>
      </w:r>
      <w:r w:rsidR="002848D8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เมื่อนำมาใช้</w:t>
      </w:r>
    </w:p>
    <w:p w:rsidR="00D20BD9" w:rsidRPr="00F80472" w:rsidRDefault="0085133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1D1427" w:rsidRPr="00F80472" w:rsidRDefault="001D142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876AC8" w:rsidRPr="00E058DD" w:rsidRDefault="00497CA5" w:rsidP="00A97A4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(ซ)</w:t>
      </w:r>
      <w:r w:rsidR="00744C7E"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851332"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</w:p>
    <w:p w:rsidR="007A7F61" w:rsidRPr="00F80472" w:rsidRDefault="007A7F61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</w:p>
    <w:p w:rsidR="00F97E8B" w:rsidRPr="00F804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>เงินลงทุนในบริษัทร่วม บริษัทย่อยและ</w:t>
      </w:r>
      <w:r w:rsidR="00570373" w:rsidRPr="00F80472">
        <w:rPr>
          <w:rFonts w:asciiTheme="majorBidi" w:hAnsiTheme="majorBidi" w:cstheme="majorBidi"/>
          <w:cs/>
        </w:rPr>
        <w:t>การร่วมค้า</w:t>
      </w:r>
    </w:p>
    <w:p w:rsidR="00254A8F" w:rsidRPr="00F80472" w:rsidRDefault="00254A8F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</w:p>
    <w:p w:rsidR="00F97E8B" w:rsidRPr="00F804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เงินลงทุนในบริษัทร่วม บริษัทย่อยและ</w:t>
      </w:r>
      <w:r w:rsidR="00570373" w:rsidRPr="00F80472">
        <w:rPr>
          <w:rFonts w:asciiTheme="majorBidi" w:hAnsiTheme="majorBidi" w:cstheme="majorBidi"/>
          <w:i w:val="0"/>
          <w:iCs w:val="0"/>
          <w:cs/>
        </w:rPr>
        <w:t xml:space="preserve">การร่วมค้า </w:t>
      </w:r>
      <w:r w:rsidRPr="00F80472">
        <w:rPr>
          <w:rFonts w:asciiTheme="majorBidi" w:hAnsiTheme="majorBidi" w:cstheme="majorBidi"/>
          <w:i w:val="0"/>
          <w:iCs w:val="0"/>
          <w:cs/>
        </w:rPr>
        <w:t>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ส่วนการบันทึกบัญชีเงินลงทุนในบริษัทร่วมและ</w:t>
      </w:r>
      <w:r w:rsidR="00570373" w:rsidRPr="00F80472">
        <w:rPr>
          <w:rFonts w:asciiTheme="majorBidi" w:hAnsiTheme="majorBidi" w:cstheme="majorBidi"/>
          <w:i w:val="0"/>
          <w:iCs w:val="0"/>
          <w:cs/>
        </w:rPr>
        <w:t>การร่วมค้า</w:t>
      </w:r>
      <w:r w:rsidRPr="00F80472">
        <w:rPr>
          <w:rFonts w:asciiTheme="majorBidi" w:hAnsiTheme="majorBidi" w:cstheme="majorBidi"/>
          <w:i w:val="0"/>
          <w:iCs w:val="0"/>
          <w:cs/>
        </w:rPr>
        <w:t xml:space="preserve">ในงบการเงินรวมใช้วิธีส่วนได้เสีย </w:t>
      </w:r>
    </w:p>
    <w:p w:rsidR="00D80305" w:rsidRPr="00F80472" w:rsidRDefault="00D80305" w:rsidP="009850C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F97E8B" w:rsidRPr="00F804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>เงินลงทุนในตราสารทุนอื่น</w:t>
      </w:r>
    </w:p>
    <w:p w:rsidR="00F97E8B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F97E8B" w:rsidRPr="00F804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9A3203" w:rsidRPr="00F80472" w:rsidRDefault="009A3203" w:rsidP="00EC5522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</w:p>
    <w:p w:rsidR="009A3203" w:rsidRPr="00F80472" w:rsidRDefault="00851332" w:rsidP="00EC5522">
      <w:pPr>
        <w:pStyle w:val="Heading8"/>
        <w:keepNext w:val="0"/>
        <w:widowControl w:val="0"/>
        <w:numPr>
          <w:ilvl w:val="0"/>
          <w:numId w:val="37"/>
        </w:numPr>
        <w:tabs>
          <w:tab w:val="left" w:pos="270"/>
          <w:tab w:val="left" w:pos="540"/>
          <w:tab w:val="left" w:pos="630"/>
        </w:tabs>
        <w:ind w:left="0" w:right="0" w:firstLine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>ที่ดิน อาคารและอุปกรณ์</w:t>
      </w:r>
    </w:p>
    <w:p w:rsidR="00F97E8B" w:rsidRPr="00F80472" w:rsidRDefault="00F97E8B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97E8B" w:rsidRPr="00F804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>การรับรู้และการวัดมูลค่า</w:t>
      </w:r>
    </w:p>
    <w:p w:rsidR="00F97E8B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</w:p>
    <w:p w:rsidR="00F97E8B" w:rsidRPr="00F804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>สินทรัพย์ที่เป็นกรรมสิทธิ์ของกิจการ</w:t>
      </w:r>
    </w:p>
    <w:p w:rsidR="00F97E8B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630FF4" w:rsidRPr="00F804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ที่ดิน อาคารและอุปกรณ์</w:t>
      </w:r>
      <w:r w:rsidR="001B0BDA" w:rsidRPr="00F80472">
        <w:rPr>
          <w:rFonts w:asciiTheme="majorBidi" w:hAnsiTheme="majorBidi" w:cstheme="majorBidi"/>
          <w:i w:val="0"/>
          <w:iCs w:val="0"/>
          <w:cs/>
        </w:rPr>
        <w:t>วัดมูลค่า</w:t>
      </w:r>
      <w:r w:rsidRPr="00F80472">
        <w:rPr>
          <w:rFonts w:asciiTheme="majorBidi" w:hAnsiTheme="majorBidi" w:cstheme="majorBidi"/>
          <w:i w:val="0"/>
          <w:iCs w:val="0"/>
          <w:cs/>
        </w:rPr>
        <w:t>ด้วยราคาทุนหักค่าเสื่อมราคาสะสมและขาดทุนจากการด้อยค่า</w:t>
      </w:r>
    </w:p>
    <w:p w:rsidR="00876AC8" w:rsidRPr="00F80472" w:rsidRDefault="00876AC8" w:rsidP="00DE5D41">
      <w:pPr>
        <w:rPr>
          <w:rFonts w:asciiTheme="majorBidi" w:hAnsiTheme="majorBidi" w:cstheme="majorBidi"/>
          <w:sz w:val="30"/>
          <w:szCs w:val="30"/>
        </w:rPr>
      </w:pPr>
    </w:p>
    <w:p w:rsidR="00D20BD9" w:rsidRPr="00F80472" w:rsidRDefault="00744C7E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ชิ้นส่วนอะไหล่ที่สำคัญและอุปกรณ์ที่สำรองไว้ใช้งานที่</w:t>
      </w:r>
      <w:r w:rsidR="0001273C" w:rsidRPr="00F80472">
        <w:rPr>
          <w:rFonts w:asciiTheme="majorBidi" w:hAnsiTheme="majorBidi" w:cstheme="majorBidi"/>
          <w:i w:val="0"/>
          <w:iCs w:val="0"/>
          <w:cs/>
        </w:rPr>
        <w:t>กลุ่ม</w:t>
      </w:r>
      <w:r w:rsidRPr="00F80472">
        <w:rPr>
          <w:rFonts w:asciiTheme="majorBidi" w:hAnsiTheme="majorBidi" w:cstheme="majorBidi"/>
          <w:i w:val="0"/>
          <w:iCs w:val="0"/>
          <w:cs/>
        </w:rPr>
        <w:t>บริษัทคาดว่าจะใช้ประโยชน์ได้มากกว่า</w:t>
      </w:r>
      <w:r w:rsidR="0052185D" w:rsidRPr="00F80472">
        <w:rPr>
          <w:rFonts w:asciiTheme="majorBidi" w:hAnsiTheme="majorBidi" w:cstheme="majorBidi"/>
          <w:i w:val="0"/>
          <w:iCs w:val="0"/>
          <w:cs/>
        </w:rPr>
        <w:t>หนึ่ง</w:t>
      </w:r>
      <w:r w:rsidR="0052185D" w:rsidRPr="00F80472">
        <w:rPr>
          <w:rFonts w:asciiTheme="majorBidi" w:hAnsiTheme="majorBidi" w:cstheme="majorBidi"/>
        </w:rPr>
        <w:br/>
      </w:r>
      <w:r w:rsidRPr="00F80472">
        <w:rPr>
          <w:rFonts w:asciiTheme="majorBidi" w:hAnsiTheme="majorBidi" w:cstheme="majorBidi"/>
          <w:i w:val="0"/>
          <w:iCs w:val="0"/>
          <w:cs/>
        </w:rPr>
        <w:t>รอบระยะเวลาการรายงานและชิ้นส่วนอะไหล่และอุปกรณ์ที่ใช้ในการซ่อมบำรุงที่ต้องใช้ร่วมกับรายการที่ดิน อาคารและอุปกรณ์จะจัดประเภทเป็นที่ดิน อาคารและอุปกรณ์ และคิดค่าเสื่อมราคาเมื่อได้มาและพร้อมใช้งาน อะไหล่สำรองหลักที่ถูกเปลี่ยนแทนจะถูกตัดออกจากบัญชีด้วยมูลค่าสุทธิตามบัญชีและบันทึกอะไหล่สำรองหลักที่เปลี่ยนแทนด้วยราคาตามบัญชี ณ วันที่มีการเปลี่ยนแทน</w:t>
      </w:r>
    </w:p>
    <w:p w:rsidR="00816ADA" w:rsidRPr="00F80472" w:rsidRDefault="00816ADA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219BC" w:rsidRPr="00F80472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10F68" w:rsidRPr="00F80472" w:rsidRDefault="00E10F68" w:rsidP="00E6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รวมถึงต้นทุนของวัสดุ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แรงงานทางตรง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และต้นทุนทางตรงอื่น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ๆ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Pr="00F80472">
        <w:rPr>
          <w:rFonts w:asciiTheme="majorBidi" w:hAnsiTheme="majorBidi" w:cstheme="majorBidi"/>
          <w:sz w:val="30"/>
          <w:szCs w:val="30"/>
        </w:rPr>
        <w:t xml:space="preserve">  </w:t>
      </w:r>
      <w:r w:rsidRPr="00F80472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การขน</w:t>
      </w:r>
      <w:r w:rsidR="0052185D" w:rsidRPr="00F80472">
        <w:rPr>
          <w:rFonts w:asciiTheme="majorBidi" w:hAnsiTheme="majorBidi" w:cstheme="majorBidi"/>
          <w:sz w:val="30"/>
          <w:szCs w:val="30"/>
          <w:cs/>
        </w:rPr>
        <w:t>ย้าย</w:t>
      </w:r>
      <w:r w:rsidR="0052185D" w:rsidRPr="00F804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06091F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</w:t>
      </w:r>
      <w:r w:rsidR="00E7707E"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ซึ่งไม่สามารถทำงานได้โดยปราศจากลิขสิทธิ์ซอฟต์แวร์นั้น</w:t>
      </w:r>
      <w:r w:rsidR="00E7707E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</w:p>
    <w:p w:rsidR="0001594E" w:rsidRPr="00F80472" w:rsidRDefault="0001594E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E10F68" w:rsidRPr="00F80472" w:rsidRDefault="00E10F6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F80472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ส่วนประกอบของรายการที่ดิน</w:t>
      </w:r>
      <w:r w:rsidRPr="00F80472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  <w:lang w:eastAsia="en-GB"/>
        </w:rPr>
        <w:t>อาคาร</w:t>
      </w:r>
      <w:r w:rsidRPr="00F80472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80472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</w:p>
    <w:p w:rsidR="00295A92" w:rsidRPr="00F80472" w:rsidRDefault="00295A9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:rsidR="005B7AA5" w:rsidRPr="00F80472" w:rsidRDefault="00E10F68" w:rsidP="0059344A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80472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</w:t>
      </w:r>
      <w:r w:rsidR="0052185D" w:rsidRPr="00F80472">
        <w:rPr>
          <w:rFonts w:asciiTheme="majorBidi" w:hAnsiTheme="majorBidi" w:cstheme="majorBidi"/>
          <w:color w:val="auto"/>
          <w:sz w:val="30"/>
          <w:szCs w:val="30"/>
          <w:cs/>
        </w:rPr>
        <w:t>จาก</w:t>
      </w:r>
      <w:r w:rsidR="0052185D" w:rsidRPr="00F80472">
        <w:rPr>
          <w:rFonts w:asciiTheme="majorBidi" w:hAnsiTheme="majorBidi" w:cstheme="majorBidi"/>
          <w:i/>
          <w:iCs/>
          <w:color w:val="auto"/>
          <w:sz w:val="30"/>
          <w:szCs w:val="30"/>
        </w:rPr>
        <w:br/>
      </w:r>
      <w:r w:rsidRPr="00F80472">
        <w:rPr>
          <w:rFonts w:asciiTheme="majorBidi" w:hAnsiTheme="majorBidi" w:cstheme="majorBidi"/>
          <w:color w:val="auto"/>
          <w:sz w:val="30"/>
          <w:szCs w:val="30"/>
          <w:cs/>
        </w:rPr>
        <w:t>การจำหน่ายกับมูลค่าตามบัญชีของที่ดิน อาคาร และอุปกรณ์ โดยรับรู้</w:t>
      </w:r>
      <w:r w:rsidR="00470368" w:rsidRPr="00F80472">
        <w:rPr>
          <w:rFonts w:asciiTheme="majorBidi" w:hAnsiTheme="majorBidi" w:cstheme="majorBidi"/>
          <w:color w:val="auto"/>
          <w:sz w:val="30"/>
          <w:szCs w:val="30"/>
          <w:cs/>
        </w:rPr>
        <w:t>ในกำไรหรือขาดทุน</w:t>
      </w:r>
    </w:p>
    <w:p w:rsidR="000178F4" w:rsidRPr="00F80472" w:rsidRDefault="000178F4" w:rsidP="00DE5D41">
      <w:pPr>
        <w:pStyle w:val="Defaul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F97E8B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:rsidR="00F97E8B" w:rsidRPr="00F80472" w:rsidRDefault="00F97E8B" w:rsidP="009850C1">
      <w:pPr>
        <w:widowControl w:val="0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97E8B" w:rsidRPr="00F80472" w:rsidRDefault="00E10F68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F80472">
        <w:rPr>
          <w:rFonts w:asciiTheme="majorBidi" w:hAnsiTheme="majorBidi" w:cstheme="majorBidi"/>
          <w:sz w:val="30"/>
          <w:szCs w:val="30"/>
        </w:rPr>
        <w:t xml:space="preserve">  </w:t>
      </w:r>
      <w:r w:rsidRPr="00F80472">
        <w:rPr>
          <w:rFonts w:asciiTheme="majorBidi" w:hAnsiTheme="majorBidi" w:cstheme="majorBidi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F80472">
        <w:rPr>
          <w:rFonts w:asciiTheme="majorBidi" w:hAnsiTheme="majorBidi" w:cstheme="majorBidi"/>
          <w:sz w:val="30"/>
          <w:szCs w:val="30"/>
        </w:rPr>
        <w:t xml:space="preserve">  </w:t>
      </w:r>
      <w:r w:rsidRPr="00F80472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F80472">
        <w:rPr>
          <w:rFonts w:asciiTheme="majorBidi" w:hAnsiTheme="majorBidi" w:cstheme="majorBidi"/>
          <w:sz w:val="30"/>
          <w:szCs w:val="30"/>
        </w:rPr>
        <w:t xml:space="preserve">  </w:t>
      </w:r>
      <w:r w:rsidRPr="00F80472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D23F5D" w:rsidRPr="00F80472" w:rsidRDefault="00D23F5D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</w:p>
    <w:p w:rsidR="00F97E8B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>ค่าเสื่อมราคา</w:t>
      </w:r>
    </w:p>
    <w:p w:rsidR="00F97E8B" w:rsidRPr="00F80472" w:rsidRDefault="00F97E8B" w:rsidP="009850C1">
      <w:pPr>
        <w:widowControl w:val="0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10F68" w:rsidRPr="00F80472" w:rsidRDefault="00E10F68" w:rsidP="009850C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80472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</w:t>
      </w:r>
      <w:r w:rsidRPr="00F80472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color w:val="auto"/>
          <w:sz w:val="30"/>
          <w:szCs w:val="30"/>
          <w:cs/>
        </w:rPr>
        <w:t>และอุปกรณ์</w:t>
      </w:r>
      <w:r w:rsidRPr="00F80472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color w:val="auto"/>
          <w:sz w:val="30"/>
          <w:szCs w:val="30"/>
          <w:cs/>
        </w:rPr>
        <w:t>ซึ่งประกอบด้วยราคาทุนของสินทรัพย์หรือต้นทุนในการเปลี่ยนแทนอื่น</w:t>
      </w:r>
      <w:r w:rsidRPr="00F80472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CF2148" w:rsidRPr="00F80472" w:rsidRDefault="00CF2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8219BC" w:rsidRPr="00F80472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10F68" w:rsidRPr="00F80472" w:rsidRDefault="00E10F68" w:rsidP="00174B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คำนวณโดยวิธีเส้นตรงตามเกณฑ์อายุการใช้งานโดยประมาณของส่วนประกอบของสินทรัพย์แต่ละรายการ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:rsidR="007E328C" w:rsidRPr="00F80472" w:rsidRDefault="007E328C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70"/>
        <w:gridCol w:w="1076"/>
        <w:gridCol w:w="3401"/>
      </w:tblGrid>
      <w:tr w:rsidR="00DD1EB3" w:rsidRPr="00F80472" w:rsidTr="00E058DD">
        <w:tc>
          <w:tcPr>
            <w:tcW w:w="4570" w:type="dxa"/>
          </w:tcPr>
          <w:p w:rsidR="009A3203" w:rsidRPr="00F80472" w:rsidRDefault="00DD1EB3" w:rsidP="00EC5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76" w:type="dxa"/>
          </w:tcPr>
          <w:p w:rsidR="00DD1EB3" w:rsidRPr="006565A5" w:rsidRDefault="001B7355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65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D1EB3" w:rsidRPr="00656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1EB3" w:rsidRPr="00656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AD516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D1EB3" w:rsidRPr="006565A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401" w:type="dxa"/>
          </w:tcPr>
          <w:p w:rsidR="00DD1EB3" w:rsidRPr="00F80472" w:rsidRDefault="00DD1EB3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1EB3" w:rsidRPr="00F80472" w:rsidTr="00E058DD">
        <w:tc>
          <w:tcPr>
            <w:tcW w:w="4570" w:type="dxa"/>
          </w:tcPr>
          <w:p w:rsidR="009A3203" w:rsidRPr="00F80472" w:rsidRDefault="00525A85" w:rsidP="00EC5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โรงผลิตกระแสไฟฟ้า </w:t>
            </w:r>
            <w:r w:rsidR="00DD1EB3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76" w:type="dxa"/>
          </w:tcPr>
          <w:p w:rsidR="00DD1EB3" w:rsidRPr="006565A5" w:rsidRDefault="009471D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1EB3" w:rsidRPr="00656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AD516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D1EB3" w:rsidRPr="006565A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401" w:type="dxa"/>
          </w:tcPr>
          <w:p w:rsidR="00DD1EB3" w:rsidRPr="00F80472" w:rsidRDefault="00DD1EB3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1EB3" w:rsidRPr="00F80472" w:rsidTr="00E058DD">
        <w:tc>
          <w:tcPr>
            <w:tcW w:w="4570" w:type="dxa"/>
          </w:tcPr>
          <w:p w:rsidR="009A3203" w:rsidRPr="00F80472" w:rsidRDefault="004A0EC1" w:rsidP="00EC5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  <w:r w:rsidR="00DD1EB3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76" w:type="dxa"/>
          </w:tcPr>
          <w:p w:rsidR="00DD1EB3" w:rsidRPr="006565A5" w:rsidRDefault="009471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D1EB3" w:rsidRPr="00656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DD1EB3" w:rsidRPr="006565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516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401" w:type="dxa"/>
          </w:tcPr>
          <w:p w:rsidR="00DD1EB3" w:rsidRPr="00F80472" w:rsidRDefault="00DD1EB3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1EB3" w:rsidRPr="00F80472" w:rsidTr="00E058DD">
        <w:tc>
          <w:tcPr>
            <w:tcW w:w="4570" w:type="dxa"/>
          </w:tcPr>
          <w:p w:rsidR="009A3203" w:rsidRPr="00F80472" w:rsidRDefault="00DD1EB3" w:rsidP="00EC5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76" w:type="dxa"/>
          </w:tcPr>
          <w:p w:rsidR="00DD1EB3" w:rsidRPr="006565A5" w:rsidRDefault="006565A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401" w:type="dxa"/>
          </w:tcPr>
          <w:p w:rsidR="00DD1EB3" w:rsidRPr="00F80472" w:rsidRDefault="00DD1EB3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01594E" w:rsidRPr="00F80472" w:rsidRDefault="0001594E" w:rsidP="00464C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10F68" w:rsidRPr="00F80472" w:rsidRDefault="00E10F68" w:rsidP="0046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AC528B" w:rsidRPr="00F80472" w:rsidRDefault="00AC528B" w:rsidP="0046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97CA5" w:rsidRPr="00F80472" w:rsidRDefault="00E10F68" w:rsidP="004D0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อายุการให้ประโยชน์ของสินทรัพย์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และมูลค่าคงเหลือ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ถูกทบทวนอย่างน้อยที่สุดทุกสิ้นรอบปีบัญชี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และปรับปรุงตามความเหมาะสม</w:t>
      </w:r>
    </w:p>
    <w:p w:rsidR="009A3203" w:rsidRPr="00E058DD" w:rsidRDefault="009A3203" w:rsidP="00EC5522">
      <w:pPr>
        <w:pStyle w:val="Heading8"/>
        <w:keepNext w:val="0"/>
        <w:widowControl w:val="0"/>
        <w:tabs>
          <w:tab w:val="left" w:pos="0"/>
        </w:tabs>
        <w:ind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5B7AA5" w:rsidRDefault="009A0536" w:rsidP="00010FFA">
      <w:pPr>
        <w:pStyle w:val="Heading8"/>
        <w:keepNext w:val="0"/>
        <w:widowControl w:val="0"/>
        <w:tabs>
          <w:tab w:val="left" w:pos="0"/>
        </w:tabs>
        <w:ind w:right="0"/>
        <w:jc w:val="thaiDistribute"/>
        <w:rPr>
          <w:rFonts w:asciiTheme="majorBidi" w:hAnsiTheme="majorBidi" w:cstheme="majorBidi"/>
          <w:b/>
          <w:bCs/>
        </w:rPr>
      </w:pPr>
      <w:r w:rsidRPr="00F80472">
        <w:rPr>
          <w:rFonts w:asciiTheme="majorBidi" w:hAnsiTheme="majorBidi" w:cstheme="majorBidi"/>
          <w:b/>
          <w:bCs/>
          <w:cs/>
        </w:rPr>
        <w:t>(ญ)</w:t>
      </w:r>
      <w:r w:rsidR="005B7AA5" w:rsidRPr="00F80472">
        <w:rPr>
          <w:rFonts w:asciiTheme="majorBidi" w:hAnsiTheme="majorBidi" w:cstheme="majorBidi"/>
          <w:b/>
          <w:bCs/>
          <w:cs/>
        </w:rPr>
        <w:t xml:space="preserve">     ข้อตกลงสัมปทานบริการ</w:t>
      </w:r>
    </w:p>
    <w:p w:rsidR="002848D8" w:rsidRPr="00E058DD" w:rsidRDefault="002848D8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4772E8" w:rsidRPr="00F80472" w:rsidRDefault="005B7AA5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การให้บริการก่อสร้าง หรือ ยกระดับการให้บริการ สินทรัพย์ทางการเงินดังกล่าวจะรับรู้มูลค่าเริ่มแรกด้วยมูลค่ายุติธรรม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:rsidR="004772E8" w:rsidRPr="00F80472" w:rsidRDefault="004772E8" w:rsidP="00EC5522">
      <w:pPr>
        <w:pStyle w:val="Heading8"/>
        <w:keepNext w:val="0"/>
        <w:widowControl w:val="0"/>
        <w:tabs>
          <w:tab w:val="left" w:pos="0"/>
        </w:tabs>
        <w:ind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9A3203" w:rsidRPr="00F80472" w:rsidRDefault="005B7AA5" w:rsidP="00EC5522">
      <w:pPr>
        <w:pStyle w:val="Heading8"/>
        <w:keepNext w:val="0"/>
        <w:widowControl w:val="0"/>
        <w:tabs>
          <w:tab w:val="left" w:pos="0"/>
        </w:tabs>
        <w:ind w:right="0"/>
        <w:jc w:val="thaiDistribute"/>
        <w:rPr>
          <w:rFonts w:asciiTheme="majorBidi" w:hAnsiTheme="majorBidi" w:cstheme="majorBidi"/>
          <w:b/>
          <w:bCs/>
          <w:cs/>
        </w:rPr>
      </w:pPr>
      <w:r w:rsidRPr="00F80472">
        <w:rPr>
          <w:rFonts w:asciiTheme="majorBidi" w:hAnsiTheme="majorBidi" w:cstheme="majorBidi"/>
          <w:b/>
          <w:bCs/>
          <w:cs/>
        </w:rPr>
        <w:t>(ฎ)      สินทรัพย์ไม่มีตัวตน</w:t>
      </w:r>
    </w:p>
    <w:p w:rsidR="00876AC8" w:rsidRPr="00F80472" w:rsidRDefault="00876AC8" w:rsidP="00DE5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F97E8B" w:rsidRPr="00F80472" w:rsidRDefault="00F97E8B" w:rsidP="00464C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:rsidR="00F97E8B" w:rsidRPr="00F80472" w:rsidRDefault="00F97E8B" w:rsidP="00464CCF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E10F68" w:rsidRPr="00F80472" w:rsidRDefault="00851332" w:rsidP="00E612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65A5">
        <w:rPr>
          <w:rFonts w:asciiTheme="majorBidi" w:hAnsiTheme="majorBidi" w:cstheme="majorBidi"/>
          <w:sz w:val="30"/>
          <w:szCs w:val="30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 w:rsidR="0006091F" w:rsidRPr="006565A5">
        <w:rPr>
          <w:rFonts w:asciiTheme="majorBidi" w:hAnsiTheme="majorBidi" w:cstheme="majorBidi"/>
          <w:sz w:val="30"/>
          <w:szCs w:val="30"/>
        </w:rPr>
        <w:t xml:space="preserve"> </w:t>
      </w:r>
      <w:r w:rsidRPr="006565A5">
        <w:rPr>
          <w:rFonts w:asciiTheme="majorBidi" w:hAnsiTheme="majorBidi" w:cstheme="majorBidi"/>
          <w:sz w:val="30"/>
          <w:szCs w:val="30"/>
          <w:cs/>
        </w:rPr>
        <w:t>สำหรับตราสารทุน-การบัญชีด้านผู้ลงทุน</w:t>
      </w:r>
      <w:r w:rsidR="004446B2">
        <w:rPr>
          <w:rFonts w:asciiTheme="majorBidi" w:hAnsiTheme="majorBidi" w:cstheme="majorBidi"/>
          <w:sz w:val="30"/>
          <w:szCs w:val="30"/>
        </w:rPr>
        <w:t xml:space="preserve"> </w:t>
      </w:r>
      <w:r w:rsidRPr="006565A5">
        <w:rPr>
          <w:rFonts w:asciiTheme="majorBidi" w:hAnsiTheme="majorBidi" w:cstheme="majorBidi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6565A5">
        <w:rPr>
          <w:rFonts w:asciiTheme="majorBidi" w:hAnsiTheme="majorBidi" w:cstheme="majorBidi"/>
          <w:sz w:val="30"/>
          <w:szCs w:val="30"/>
        </w:rPr>
        <w:t xml:space="preserve"> </w:t>
      </w:r>
      <w:r w:rsidRPr="006565A5">
        <w:rPr>
          <w:rFonts w:asciiTheme="majorBidi" w:hAnsiTheme="majorBidi" w:cstheme="majorBidi"/>
          <w:sz w:val="30"/>
          <w:szCs w:val="30"/>
          <w:cs/>
        </w:rPr>
        <w:t>และ</w:t>
      </w:r>
      <w:r w:rsidR="00424EA1" w:rsidRPr="00E058DD">
        <w:rPr>
          <w:rFonts w:asciiTheme="majorBidi" w:hAnsiTheme="majorBidi" w:cstheme="majorBidi"/>
          <w:sz w:val="30"/>
          <w:szCs w:val="30"/>
          <w:cs/>
        </w:rPr>
        <w:br/>
      </w:r>
      <w:r w:rsidRPr="006565A5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ผลขาดทุนจากการด้อยค่าในเงินลงทุนต้องไม่ถูกปันส่วนให้สินทรัพย์ใด</w:t>
      </w:r>
      <w:r w:rsidRPr="006565A5">
        <w:rPr>
          <w:rFonts w:asciiTheme="majorBidi" w:hAnsiTheme="majorBidi" w:cstheme="majorBidi"/>
          <w:sz w:val="30"/>
          <w:szCs w:val="30"/>
        </w:rPr>
        <w:t xml:space="preserve"> </w:t>
      </w:r>
      <w:r w:rsidRPr="006565A5">
        <w:rPr>
          <w:rFonts w:asciiTheme="majorBidi" w:hAnsiTheme="majorBidi" w:cstheme="majorBidi"/>
          <w:sz w:val="30"/>
          <w:szCs w:val="30"/>
          <w:cs/>
        </w:rPr>
        <w:t>ๆ</w:t>
      </w:r>
      <w:r w:rsidRPr="006565A5">
        <w:rPr>
          <w:rFonts w:asciiTheme="majorBidi" w:hAnsiTheme="majorBidi" w:cstheme="majorBidi"/>
          <w:sz w:val="30"/>
          <w:szCs w:val="30"/>
        </w:rPr>
        <w:t xml:space="preserve"> </w:t>
      </w:r>
      <w:r w:rsidRPr="006565A5">
        <w:rPr>
          <w:rFonts w:asciiTheme="majorBidi" w:hAnsiTheme="majorBidi" w:cstheme="majorBidi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:rsidR="0001594E" w:rsidRPr="00F80472" w:rsidRDefault="0001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8219BC" w:rsidRPr="00F80472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332ACA" w:rsidRPr="00F80472" w:rsidRDefault="00332ACA" w:rsidP="00332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ค่าสิทธิและคอมพิวเตอร์ซอฟต์แวร์</w:t>
      </w:r>
    </w:p>
    <w:p w:rsidR="00332ACA" w:rsidRPr="00F80472" w:rsidRDefault="00332ACA" w:rsidP="00332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:rsidR="00332ACA" w:rsidRPr="00F80472" w:rsidRDefault="00332ACA" w:rsidP="00332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ค่าสิทธิและคอมพิวเตอร์ซอฟต์แวร์ที่กลุ่มบริษัทซื้อมาและมีอายุการใช้งานจำกัด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</w:p>
    <w:p w:rsidR="00332ACA" w:rsidRDefault="00332ACA" w:rsidP="00464C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DD1EB3" w:rsidRPr="00F80472" w:rsidRDefault="00851332" w:rsidP="00464C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:rsidR="00DD1EB3" w:rsidRPr="00F80472" w:rsidRDefault="00DD1EB3" w:rsidP="00464CCF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B1204A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1B0BDA" w:rsidRPr="00F80472">
        <w:rPr>
          <w:rFonts w:asciiTheme="majorBidi" w:hAnsiTheme="majorBidi" w:cstheme="majorBidi"/>
          <w:i w:val="0"/>
          <w:iCs w:val="0"/>
          <w:cs/>
        </w:rPr>
        <w:t>วัดมูลค่าด้วย</w:t>
      </w:r>
      <w:r w:rsidRPr="00F80472">
        <w:rPr>
          <w:rFonts w:asciiTheme="majorBidi" w:hAnsiTheme="majorBidi" w:cstheme="majorBidi"/>
          <w:i w:val="0"/>
          <w:iCs w:val="0"/>
          <w:cs/>
        </w:rPr>
        <w:t>ราคาทุนหักค่าตัดจำหน่ายสะสมและค่าเผื่อการด้อยค่าสะสม</w:t>
      </w:r>
      <w:r w:rsidRPr="00F80472">
        <w:rPr>
          <w:rFonts w:asciiTheme="majorBidi" w:hAnsiTheme="majorBidi" w:cstheme="majorBidi"/>
          <w:i w:val="0"/>
          <w:iCs w:val="0"/>
        </w:rPr>
        <w:t xml:space="preserve"> </w:t>
      </w:r>
    </w:p>
    <w:p w:rsidR="007557F1" w:rsidRPr="00F80472" w:rsidRDefault="007557F1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</w:p>
    <w:p w:rsidR="00DD1EB3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>รายจ่ายภายหลังการรับรู้รายการ</w:t>
      </w:r>
    </w:p>
    <w:p w:rsidR="00DD1EB3" w:rsidRPr="00F80472" w:rsidRDefault="00DD1EB3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E10F68" w:rsidRPr="00F80472" w:rsidRDefault="00851332" w:rsidP="0046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80472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F80472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F80472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โดยรวมเป็นสินทรัพย์ที่สามารถระบุได้ที่เกี่ยวข้องนั้น</w:t>
      </w:r>
      <w:r w:rsidRPr="00F80472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F80472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</w:t>
      </w:r>
      <w:r w:rsidRPr="00F8047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eastAsia="Calibri" w:hAnsiTheme="majorBidi" w:cstheme="majorBidi"/>
          <w:sz w:val="30"/>
          <w:szCs w:val="30"/>
          <w:cs/>
        </w:rPr>
        <w:t>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BD197A" w:rsidRPr="00F80472" w:rsidRDefault="00BD197A" w:rsidP="00212602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</w:p>
    <w:p w:rsidR="00F97E8B" w:rsidRPr="00F80472" w:rsidRDefault="00851332" w:rsidP="00212602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 xml:space="preserve">ค่าตัดจำหน่าย  </w:t>
      </w:r>
    </w:p>
    <w:p w:rsidR="00F97E8B" w:rsidRPr="00F80472" w:rsidRDefault="00F97E8B" w:rsidP="00464CCF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97E8B" w:rsidRPr="00F804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7557F1" w:rsidRPr="00F80472" w:rsidRDefault="00755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7A5672" w:rsidRPr="00F80472" w:rsidRDefault="00744C7E" w:rsidP="00FF6E83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จากสินทรัพย์นั้นตามระยะเวลาที่คาดว่าจะได้รับประโยชน์จากสินทรัพย์ไม่มีตัวตน</w:t>
      </w:r>
      <w:r w:rsidR="002848D8">
        <w:rPr>
          <w:rFonts w:asciiTheme="majorBidi" w:hAnsiTheme="majorBidi" w:cstheme="majorBidi"/>
          <w:i w:val="0"/>
          <w:iCs w:val="0"/>
        </w:rPr>
        <w:br/>
      </w:r>
      <w:r w:rsidRPr="00F80472">
        <w:rPr>
          <w:rFonts w:asciiTheme="majorBidi" w:hAnsiTheme="majorBidi" w:cstheme="majorBidi"/>
          <w:i w:val="0"/>
          <w:iCs w:val="0"/>
          <w:cs/>
        </w:rPr>
        <w:t>ซึ่งไม่รวมค่าความนิยม</w:t>
      </w:r>
      <w:r w:rsidRPr="00F80472">
        <w:rPr>
          <w:rFonts w:asciiTheme="majorBidi" w:hAnsiTheme="majorBidi" w:cstheme="majorBidi"/>
          <w:i w:val="0"/>
          <w:iCs w:val="0"/>
        </w:rPr>
        <w:t xml:space="preserve"> </w:t>
      </w:r>
      <w:r w:rsidRPr="00F80472">
        <w:rPr>
          <w:rFonts w:asciiTheme="majorBidi" w:hAnsiTheme="majorBidi" w:cstheme="majorBidi"/>
          <w:i w:val="0"/>
          <w:iCs w:val="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Pr="00F80472">
        <w:rPr>
          <w:rFonts w:asciiTheme="majorBidi" w:hAnsiTheme="majorBidi" w:cstheme="majorBidi"/>
          <w:i w:val="0"/>
          <w:iCs w:val="0"/>
        </w:rPr>
        <w:t xml:space="preserve"> </w:t>
      </w:r>
      <w:r w:rsidRPr="00F80472">
        <w:rPr>
          <w:rFonts w:asciiTheme="majorBidi" w:hAnsiTheme="majorBidi" w:cstheme="majorBidi"/>
          <w:i w:val="0"/>
          <w:iCs w:val="0"/>
          <w:cs/>
        </w:rPr>
        <w:t>ระยะเวลา</w:t>
      </w:r>
      <w:r w:rsidR="00E7707E" w:rsidRPr="00F80472">
        <w:rPr>
          <w:rFonts w:asciiTheme="majorBidi" w:hAnsiTheme="majorBidi" w:cstheme="majorBidi"/>
          <w:i w:val="0"/>
          <w:iCs w:val="0"/>
        </w:rPr>
        <w:br/>
      </w:r>
      <w:r w:rsidRPr="00F80472">
        <w:rPr>
          <w:rFonts w:asciiTheme="majorBidi" w:hAnsiTheme="majorBidi" w:cstheme="majorBidi"/>
          <w:i w:val="0"/>
          <w:iCs w:val="0"/>
          <w:cs/>
        </w:rPr>
        <w:t>ที่คาดว่าจะได้รับประโยชน์สำหรับปีปัจจุบันและปีเปรียบเทียบแสดงได้ดังนี้</w:t>
      </w:r>
    </w:p>
    <w:p w:rsidR="005B7AA5" w:rsidRPr="00E058DD" w:rsidRDefault="005B7AA5" w:rsidP="0059344A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5670"/>
        <w:gridCol w:w="1023"/>
        <w:gridCol w:w="777"/>
      </w:tblGrid>
      <w:tr w:rsidR="00F97E8B" w:rsidRPr="00F80472" w:rsidTr="00E058DD">
        <w:tc>
          <w:tcPr>
            <w:tcW w:w="5670" w:type="dxa"/>
            <w:hideMark/>
          </w:tcPr>
          <w:p w:rsidR="00F97E8B" w:rsidRPr="00F80472" w:rsidRDefault="00851332" w:rsidP="002F7F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ค่าลิขสิทธิ์ซอฟต์แวร์</w:t>
            </w:r>
          </w:p>
        </w:tc>
        <w:tc>
          <w:tcPr>
            <w:tcW w:w="1023" w:type="dxa"/>
            <w:hideMark/>
          </w:tcPr>
          <w:p w:rsidR="00F97E8B" w:rsidRPr="006565A5" w:rsidRDefault="009471D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51332" w:rsidRPr="00656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1332" w:rsidRPr="00656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6565A5" w:rsidRPr="00E058D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1332" w:rsidRPr="006565A5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777" w:type="dxa"/>
            <w:hideMark/>
          </w:tcPr>
          <w:p w:rsidR="00F97E8B" w:rsidRPr="00F80472" w:rsidRDefault="00851332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97E8B" w:rsidRPr="00F80472" w:rsidTr="00E058DD">
        <w:tc>
          <w:tcPr>
            <w:tcW w:w="5670" w:type="dxa"/>
            <w:hideMark/>
          </w:tcPr>
          <w:p w:rsidR="00F97E8B" w:rsidRPr="00F80472" w:rsidRDefault="00851332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สิทธิในสัญญาซื้อขาย</w:t>
            </w:r>
            <w:r w:rsidR="005343CE" w:rsidRPr="00F8047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7100CD"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ประกอบกิจการ</w:t>
            </w: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ไฟฟ้า </w:t>
            </w:r>
          </w:p>
        </w:tc>
        <w:tc>
          <w:tcPr>
            <w:tcW w:w="1023" w:type="dxa"/>
            <w:hideMark/>
          </w:tcPr>
          <w:p w:rsidR="00F97E8B" w:rsidRPr="006565A5" w:rsidRDefault="001B152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65A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77" w:type="dxa"/>
            <w:hideMark/>
          </w:tcPr>
          <w:p w:rsidR="00F97E8B" w:rsidRPr="00F80472" w:rsidRDefault="00851332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04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B1204A" w:rsidRPr="00F80472" w:rsidRDefault="00B1204A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7E328C" w:rsidRPr="00F80472" w:rsidRDefault="00851332" w:rsidP="0046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</w:t>
      </w:r>
      <w:r w:rsidR="001B15C2"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และมูลค่าคงเหลือ จะได้รับการทบทวนทุกสิ้นรอบปีบัญชีและปรับปรุงตามความเหมาะสม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</w:p>
    <w:p w:rsidR="008219BC" w:rsidRPr="00E058DD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:rsidR="001E08AA" w:rsidRPr="00F80472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80472" w:rsidDel="008219B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4772E8"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(ฏ)     </w:t>
      </w:r>
      <w:r w:rsidR="00ED4E8C"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ค่าใช้จ่ายรอตัดบัญชี</w:t>
      </w:r>
    </w:p>
    <w:p w:rsidR="009A3203" w:rsidRPr="00F80472" w:rsidRDefault="009A3203" w:rsidP="00EC55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E10F68" w:rsidRPr="00F804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ค่าใช้จ่ายรอตัดบัญชีตัดบัญชีเป็นค่าใช้จ่ายตามระยะเวลาที่คาดว่าจะได้รับประโยชน์จากค่าใช้จ่ายนั้นๆ ซึ่งส่วนใหญ่เป็นไปตามอายุของสัญญาที่เกี่ยวข้อง  </w:t>
      </w:r>
    </w:p>
    <w:p w:rsidR="009A3203" w:rsidRPr="00F80472" w:rsidRDefault="009A3203" w:rsidP="00EC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9A3203" w:rsidRPr="00F80472" w:rsidRDefault="005B7AA5" w:rsidP="008C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(ฐ)      </w:t>
      </w:r>
      <w:r w:rsidR="009A0536"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</w:t>
      </w:r>
    </w:p>
    <w:p w:rsidR="00DD1EB3" w:rsidRPr="00F80472" w:rsidRDefault="00DD1EB3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</w:p>
    <w:p w:rsidR="00E10F68" w:rsidRPr="00F80472" w:rsidRDefault="00851332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="0052185D" w:rsidRPr="00F80472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="0052185D" w:rsidRPr="00F804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80472">
        <w:rPr>
          <w:rFonts w:asciiTheme="majorBidi" w:hAnsiTheme="majorBidi" w:cstheme="majorBidi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  สำหรับค่าความนิยมและสินทรัพย์</w:t>
      </w:r>
      <w:r w:rsidR="0052185D" w:rsidRPr="00F804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ไม่มีตัวตนที่มีอายุการให้ประโยชน์ไม่ทราบแน่นอนหรือยังไม่พร้อมใช้งาน  จะประมาณมูลค่าที่คาดว่าจะได้รับคืนทุกปี ในช่วงเวลาเดียวกัน  </w:t>
      </w:r>
    </w:p>
    <w:p w:rsidR="008219BC" w:rsidRPr="00F80472" w:rsidRDefault="008219BC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10F68" w:rsidRPr="00F80472" w:rsidRDefault="00851332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F80472">
        <w:rPr>
          <w:rFonts w:asciiTheme="majorBidi" w:hAnsiTheme="majorBidi" w:cstheme="majorBidi"/>
          <w:spacing w:val="-6"/>
          <w:sz w:val="30"/>
          <w:szCs w:val="30"/>
          <w:cs/>
        </w:rPr>
        <w:t>รับรู้</w:t>
      </w:r>
      <w:r w:rsidRPr="00F80472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</w:t>
      </w:r>
      <w:r w:rsidR="0052185D" w:rsidRPr="00F80472">
        <w:rPr>
          <w:rFonts w:asciiTheme="majorBidi" w:hAnsiTheme="majorBidi" w:cstheme="majorBidi"/>
          <w:sz w:val="30"/>
          <w:szCs w:val="30"/>
          <w:cs/>
        </w:rPr>
        <w:t>ก่อให้เกิด</w:t>
      </w:r>
      <w:r w:rsidR="0052185D" w:rsidRPr="00F804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</w:p>
    <w:p w:rsidR="000178F4" w:rsidRPr="00E058DD" w:rsidRDefault="000178F4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F97E8B" w:rsidRPr="00F80472" w:rsidRDefault="00851332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F97E8B" w:rsidRPr="00F80472" w:rsidRDefault="00F97E8B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10F68" w:rsidRPr="00F80472" w:rsidRDefault="00851332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มูลค่าที่คาดว่าจะได้รับคืนของสินทรัพย์ที่ไม่ใช่สินทรัพย์ทางการเงิน หมายถึง </w:t>
      </w:r>
      <w:r w:rsidRPr="00F80472">
        <w:rPr>
          <w:rFonts w:asciiTheme="majorBidi" w:hAnsiTheme="majorBidi" w:cstheme="majorBidi"/>
          <w:spacing w:val="-2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</w:t>
      </w:r>
      <w:r w:rsidRPr="00F80472">
        <w:rPr>
          <w:rFonts w:asciiTheme="majorBidi" w:hAnsiTheme="majorBidi" w:cstheme="majorBidi"/>
          <w:sz w:val="30"/>
          <w:szCs w:val="30"/>
          <w:cs/>
        </w:rPr>
        <w:t>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</w:t>
      </w:r>
      <w:r w:rsidR="0052185D" w:rsidRPr="00F80472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52185D" w:rsidRPr="00F804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4772E8" w:rsidRPr="00F80472" w:rsidRDefault="004772E8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F97E8B" w:rsidRPr="00F80472" w:rsidRDefault="00851332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การกลับรายการด้อยค่า</w:t>
      </w:r>
    </w:p>
    <w:p w:rsidR="00F97E8B" w:rsidRPr="00F80472" w:rsidRDefault="00F97E8B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01BFD" w:rsidRPr="00F80472" w:rsidRDefault="00851332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</w:t>
      </w:r>
      <w:r w:rsidR="0052185D" w:rsidRPr="00F80472">
        <w:rPr>
          <w:rFonts w:asciiTheme="majorBidi" w:hAnsiTheme="majorBidi" w:cstheme="majorBidi"/>
          <w:sz w:val="30"/>
          <w:szCs w:val="30"/>
          <w:cs/>
        </w:rPr>
        <w:t>ภายหลัง</w:t>
      </w:r>
      <w:r w:rsidR="0052185D" w:rsidRPr="00F804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:rsidR="00E10F68" w:rsidRPr="00F80472" w:rsidRDefault="00851332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8219BC" w:rsidRPr="00F80472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10F68" w:rsidRPr="00F80472" w:rsidRDefault="00851332" w:rsidP="00BC5C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</w:t>
      </w:r>
      <w:r w:rsidR="007C6140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เรื่องการด้อยค่าหรือไ</w:t>
      </w:r>
      <w:r w:rsidRPr="00F80472">
        <w:rPr>
          <w:rFonts w:asciiTheme="majorBidi" w:hAnsiTheme="majorBidi" w:cstheme="majorBidi"/>
          <w:spacing w:val="-20"/>
          <w:sz w:val="30"/>
          <w:szCs w:val="30"/>
          <w:cs/>
        </w:rPr>
        <w:t>ม่  ข</w:t>
      </w:r>
      <w:r w:rsidRPr="00F80472">
        <w:rPr>
          <w:rFonts w:asciiTheme="majorBidi" w:hAnsiTheme="majorBidi" w:cstheme="majorBidi"/>
          <w:sz w:val="30"/>
          <w:szCs w:val="30"/>
          <w:cs/>
        </w:rPr>
        <w:t>าดทุนจากการด้อยค่าจะถูกกลับรายการ หากมีการเปลี่ยนแปลงประมาณการที่ใช้ใน</w:t>
      </w:r>
      <w:r w:rsidR="007C6140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การคำ</w:t>
      </w:r>
      <w:r w:rsidRPr="00F80472">
        <w:rPr>
          <w:rFonts w:asciiTheme="majorBidi" w:hAnsiTheme="majorBidi" w:cstheme="majorBidi"/>
          <w:spacing w:val="-20"/>
          <w:sz w:val="30"/>
          <w:szCs w:val="30"/>
          <w:cs/>
        </w:rPr>
        <w:t>นวณ</w:t>
      </w:r>
      <w:r w:rsidRPr="00F8047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</w:t>
      </w:r>
      <w:r w:rsidRPr="00F80472">
        <w:rPr>
          <w:rFonts w:asciiTheme="majorBidi" w:hAnsiTheme="majorBidi" w:cstheme="majorBidi"/>
          <w:spacing w:val="-20"/>
          <w:sz w:val="30"/>
          <w:szCs w:val="30"/>
          <w:cs/>
        </w:rPr>
        <w:t>น  ข</w:t>
      </w:r>
      <w:r w:rsidRPr="00F80472">
        <w:rPr>
          <w:rFonts w:asciiTheme="majorBidi" w:hAnsiTheme="majorBidi" w:cstheme="majorBidi"/>
          <w:sz w:val="30"/>
          <w:szCs w:val="30"/>
          <w:cs/>
        </w:rPr>
        <w:t>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F97E8B" w:rsidRPr="00F80472" w:rsidRDefault="00F97E8B" w:rsidP="009850C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5B7AA5" w:rsidRPr="00F804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(ฑ)     </w:t>
      </w:r>
      <w:r w:rsidR="00410470" w:rsidRPr="00F80472">
        <w:rPr>
          <w:rFonts w:asciiTheme="majorBidi" w:hAnsiTheme="majorBidi" w:cstheme="majorBidi"/>
          <w:b/>
          <w:bCs/>
          <w:cs/>
          <w:lang w:val="th-TH"/>
        </w:rPr>
        <w:t>หนี้สินที่มีภาระดอกเบี้ย</w:t>
      </w:r>
    </w:p>
    <w:p w:rsidR="00876AC8" w:rsidRPr="00F80472" w:rsidRDefault="00876AC8" w:rsidP="00DE5D4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76AC8" w:rsidRPr="00F80472" w:rsidRDefault="00E10F68" w:rsidP="00DE5D4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</w:t>
      </w:r>
      <w:r w:rsidR="00F703DB"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0D725D" w:rsidRPr="00F80472" w:rsidRDefault="000D725D" w:rsidP="00FE24E1">
      <w:pPr>
        <w:rPr>
          <w:rFonts w:asciiTheme="majorBidi" w:hAnsiTheme="majorBidi" w:cstheme="majorBidi"/>
          <w:sz w:val="30"/>
          <w:szCs w:val="30"/>
        </w:rPr>
      </w:pPr>
    </w:p>
    <w:p w:rsidR="009A3203" w:rsidRPr="00F80472" w:rsidRDefault="004772E8" w:rsidP="008C7F68">
      <w:pPr>
        <w:pStyle w:val="Heading8"/>
        <w:keepNext w:val="0"/>
        <w:widowControl w:val="0"/>
        <w:ind w:left="540" w:right="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(ฒ)     </w:t>
      </w:r>
      <w:r w:rsidR="00410470" w:rsidRPr="00F80472">
        <w:rPr>
          <w:rFonts w:asciiTheme="majorBidi" w:hAnsiTheme="majorBidi" w:cstheme="majorBidi"/>
          <w:b/>
          <w:bCs/>
          <w:cs/>
          <w:lang w:val="th-TH"/>
        </w:rPr>
        <w:t>เจ้าหนี้การค้าและเจ้าหนี้อื่น</w:t>
      </w:r>
    </w:p>
    <w:p w:rsidR="00410470" w:rsidRPr="00F80472" w:rsidRDefault="00410470" w:rsidP="009850C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10470" w:rsidRPr="00F80472" w:rsidRDefault="00410470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8A7F36" w:rsidRPr="00F80472" w:rsidRDefault="008A7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A3203" w:rsidRPr="00F80472" w:rsidRDefault="004772E8" w:rsidP="00010FFA">
      <w:pPr>
        <w:pStyle w:val="Heading8"/>
        <w:keepNext w:val="0"/>
        <w:widowControl w:val="0"/>
        <w:ind w:left="540" w:right="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E058DD">
        <w:rPr>
          <w:rFonts w:asciiTheme="majorBidi" w:hAnsiTheme="majorBidi"/>
          <w:b/>
          <w:bCs/>
          <w:cs/>
          <w:lang w:val="th-TH"/>
        </w:rPr>
        <w:t>(</w:t>
      </w:r>
      <w:r w:rsidRPr="00E058DD">
        <w:rPr>
          <w:rFonts w:asciiTheme="majorBidi" w:hAnsiTheme="majorBidi" w:cstheme="majorBidi"/>
          <w:b/>
          <w:bCs/>
          <w:cs/>
          <w:lang w:val="th-TH"/>
        </w:rPr>
        <w:t>ณ</w:t>
      </w:r>
      <w:r w:rsidRPr="00E058DD">
        <w:rPr>
          <w:rFonts w:asciiTheme="majorBidi" w:hAnsiTheme="majorBidi"/>
          <w:b/>
          <w:bCs/>
          <w:cs/>
          <w:lang w:val="th-TH"/>
        </w:rPr>
        <w:t xml:space="preserve">)     </w:t>
      </w:r>
      <w:r w:rsidR="00955CCA" w:rsidRPr="00F80472">
        <w:rPr>
          <w:rFonts w:asciiTheme="majorBidi" w:hAnsiTheme="majorBidi" w:cstheme="majorBidi"/>
          <w:b/>
          <w:bCs/>
          <w:cs/>
          <w:lang w:val="th-TH"/>
        </w:rPr>
        <w:t>ประมาณการหนี้สินสำหรับผลประโยชน์พนักงาน</w:t>
      </w:r>
    </w:p>
    <w:p w:rsidR="00F97E8B" w:rsidRPr="00F80472" w:rsidRDefault="00F97E8B" w:rsidP="00FF6E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9E64C3" w:rsidRPr="00F80472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047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9E64C3" w:rsidRPr="00F80472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4839C0" w:rsidRPr="00F80472" w:rsidRDefault="009E64C3" w:rsidP="00C63D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  <w:shd w:val="clear" w:color="auto" w:fill="D9D9D9" w:themeFill="background1" w:themeFillShade="D9"/>
        </w:rPr>
      </w:pPr>
      <w:r w:rsidRPr="00F80472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F80472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:rsidR="005B7AA5" w:rsidRPr="00F80472" w:rsidRDefault="005B7AA5" w:rsidP="0059344A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5B7AA5" w:rsidRPr="00F80472" w:rsidRDefault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0472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9E64C3" w:rsidRPr="00F80472" w:rsidRDefault="009E64C3" w:rsidP="009E64C3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:rsidR="009E64C3" w:rsidRPr="00F80472" w:rsidRDefault="009E64C3" w:rsidP="009E64C3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80472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295A92" w:rsidRPr="00F80472" w:rsidRDefault="00295A92" w:rsidP="009E64C3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1626EC" w:rsidRPr="00F80472" w:rsidRDefault="00162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 w:rsidRPr="00F80472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:rsidR="00497CA5" w:rsidRPr="00F80472" w:rsidRDefault="009E64C3" w:rsidP="003C73A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80472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</w:t>
      </w:r>
      <w:r w:rsidR="00996EAF" w:rsidRPr="00F8047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996EAF" w:rsidRPr="00E058DD">
        <w:rPr>
          <w:rFonts w:asciiTheme="majorBidi" w:hAnsiTheme="majorBidi" w:cstheme="majorBidi"/>
          <w:iCs/>
          <w:sz w:val="30"/>
          <w:szCs w:val="30"/>
        </w:rPr>
        <w:t>3</w:t>
      </w:r>
      <w:r w:rsidR="00996EAF" w:rsidRPr="00F8047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i/>
          <w:sz w:val="30"/>
          <w:szCs w:val="30"/>
          <w:cs/>
        </w:rPr>
        <w:t xml:space="preserve">ปี โดยวิธีคิดลดแต่ละหน่วยที่ประมาณการไว้ 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 </w:t>
      </w:r>
    </w:p>
    <w:p w:rsidR="00CC0965" w:rsidRPr="00F80472" w:rsidRDefault="00CC0965" w:rsidP="009E64C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852E1F" w:rsidRPr="00F80472" w:rsidRDefault="009E64C3" w:rsidP="009E64C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80472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8047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8047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F703DB" w:rsidRPr="00F80472">
        <w:rPr>
          <w:rFonts w:asciiTheme="majorBidi" w:hAnsiTheme="majorBidi" w:cstheme="majorBidi"/>
          <w:i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852E1F" w:rsidRPr="00F80472" w:rsidRDefault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:rsidR="009E64C3" w:rsidRPr="00F80472" w:rsidRDefault="009E64C3" w:rsidP="0049277E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80472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 </w:t>
      </w:r>
    </w:p>
    <w:p w:rsidR="008A7F36" w:rsidRPr="00F80472" w:rsidRDefault="008A7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:rsidR="009E64C3" w:rsidRPr="00F80472" w:rsidRDefault="009E64C3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  <w:r w:rsidRPr="00F80472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:rsidR="008C7F68" w:rsidRPr="00F80472" w:rsidRDefault="008C7F68" w:rsidP="004927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9E64C3" w:rsidRPr="00F80472" w:rsidRDefault="009E64C3" w:rsidP="0049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80472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50000E" w:rsidRPr="00F80472">
        <w:rPr>
          <w:rFonts w:asciiTheme="majorBidi" w:hAnsiTheme="majorBidi" w:cstheme="majorBidi"/>
          <w:i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i/>
          <w:sz w:val="30"/>
          <w:szCs w:val="30"/>
          <w:cs/>
        </w:rPr>
        <w:t xml:space="preserve"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:rsidR="008A7F36" w:rsidRPr="00F80472" w:rsidRDefault="008A7F36" w:rsidP="004927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9E64C3" w:rsidRPr="00F80472" w:rsidRDefault="009E64C3" w:rsidP="004927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0472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:rsidR="009E64C3" w:rsidRPr="00F80472" w:rsidRDefault="009E64C3" w:rsidP="004927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5B7AA5" w:rsidRPr="00F80472" w:rsidRDefault="00EC22A4" w:rsidP="0059344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80472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52185D" w:rsidRPr="00F80472">
        <w:rPr>
          <w:rFonts w:asciiTheme="majorBidi" w:hAnsiTheme="majorBidi" w:cstheme="majorBidi"/>
          <w:i/>
          <w:sz w:val="30"/>
          <w:szCs w:val="30"/>
        </w:rPr>
        <w:br/>
      </w:r>
      <w:r w:rsidRPr="00F80472">
        <w:rPr>
          <w:rFonts w:asciiTheme="majorBidi" w:hAnsiTheme="majorBidi" w:cstheme="majorBidi"/>
          <w:i/>
          <w:sz w:val="30"/>
          <w:szCs w:val="30"/>
          <w:cs/>
        </w:rPr>
        <w:t>หากระยะเวลาการจ่ายผลประโยชน์เกินกว่า</w:t>
      </w:r>
      <w:r w:rsidR="005B7AA5" w:rsidRPr="00F80472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5B7AA5" w:rsidRPr="00F80472">
        <w:rPr>
          <w:rFonts w:asciiTheme="majorBidi" w:hAnsiTheme="majorBidi" w:cstheme="majorBidi"/>
          <w:iCs/>
          <w:sz w:val="30"/>
          <w:szCs w:val="30"/>
        </w:rPr>
        <w:t xml:space="preserve">12 </w:t>
      </w:r>
      <w:r w:rsidRPr="00F80472">
        <w:rPr>
          <w:rFonts w:asciiTheme="majorBidi" w:hAnsiTheme="majorBidi" w:cstheme="majorBidi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:rsidR="0042786E" w:rsidRPr="00F80472" w:rsidRDefault="0042786E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  <w:highlight w:val="cyan"/>
        </w:rPr>
      </w:pPr>
    </w:p>
    <w:p w:rsidR="008219BC" w:rsidRPr="00F80472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 w:rsidRPr="00F80472"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:rsidR="009E64C3" w:rsidRPr="00F80472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0472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:rsidR="009E64C3" w:rsidRPr="00F80472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9E64C3" w:rsidRPr="00E058DD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8047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</w:p>
    <w:p w:rsidR="00B94AEB" w:rsidRPr="00F80472" w:rsidRDefault="00B94AEB" w:rsidP="009E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9E64C3" w:rsidRPr="00F80472" w:rsidRDefault="009E64C3" w:rsidP="009E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F80472">
        <w:rPr>
          <w:rFonts w:asciiTheme="majorBidi" w:hAnsiTheme="majorBidi" w:cstheme="majorBidi"/>
          <w:iCs/>
          <w:sz w:val="30"/>
          <w:szCs w:val="30"/>
          <w:cs/>
        </w:rPr>
        <w:t xml:space="preserve">การจ่ายโดยใช้หุ้นเป็นเกณฑ์    </w:t>
      </w:r>
    </w:p>
    <w:p w:rsidR="009E64C3" w:rsidRPr="00F80472" w:rsidRDefault="009E64C3" w:rsidP="009E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:rsidR="00852E1F" w:rsidRPr="00F80472" w:rsidRDefault="009E64C3" w:rsidP="009E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F80472">
        <w:rPr>
          <w:rFonts w:asciiTheme="majorBidi" w:hAnsiTheme="majorBidi" w:cstheme="majorBidi"/>
          <w:sz w:val="30"/>
          <w:szCs w:val="30"/>
        </w:rPr>
        <w:t>(</w:t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</w:t>
      </w:r>
    </w:p>
    <w:p w:rsidR="00852E1F" w:rsidRPr="00F80472" w:rsidRDefault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5B7AA5" w:rsidRPr="00F804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(ด)      </w:t>
      </w:r>
      <w:r w:rsidR="00497CA5" w:rsidRPr="00F80472">
        <w:rPr>
          <w:rFonts w:asciiTheme="majorBidi" w:hAnsiTheme="majorBidi" w:cstheme="majorBidi"/>
          <w:b/>
          <w:bCs/>
          <w:cs/>
          <w:lang w:val="th-TH"/>
        </w:rPr>
        <w:t>ป</w:t>
      </w:r>
      <w:r w:rsidR="00851332" w:rsidRPr="00F80472">
        <w:rPr>
          <w:rFonts w:asciiTheme="majorBidi" w:hAnsiTheme="majorBidi" w:cstheme="majorBidi"/>
          <w:b/>
          <w:bCs/>
          <w:cs/>
          <w:lang w:val="th-TH"/>
        </w:rPr>
        <w:t>ระมาณการหนี้สิน</w:t>
      </w:r>
    </w:p>
    <w:p w:rsidR="00C42BE5" w:rsidRPr="00F80472" w:rsidRDefault="00C42BE5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876AC8" w:rsidRPr="00F80472" w:rsidRDefault="00851332" w:rsidP="002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50000E" w:rsidRPr="00F80472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F80472">
        <w:rPr>
          <w:rFonts w:asciiTheme="majorBidi" w:hAnsiTheme="majorBidi" w:cstheme="majorBidi"/>
          <w:sz w:val="30"/>
          <w:szCs w:val="30"/>
          <w:cs/>
        </w:rPr>
        <w:t>ตามกฎหมายที่เกิดขึ้นในปัจจุบันอันเป็นผลมาจากเหตุการณ์ในอดีต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50000E" w:rsidRPr="00F80472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F80472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33029C" w:rsidRPr="00E058DD" w:rsidRDefault="0033029C" w:rsidP="002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9A3203" w:rsidRPr="00F80472" w:rsidRDefault="004772E8" w:rsidP="00EC5522">
      <w:pPr>
        <w:pStyle w:val="Heading8"/>
        <w:keepNext w:val="0"/>
        <w:widowControl w:val="0"/>
        <w:tabs>
          <w:tab w:val="left" w:pos="11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</w:rPr>
        <w:t xml:space="preserve">(ต)     </w:t>
      </w:r>
      <w:r w:rsidR="00F97E8B" w:rsidRPr="00F80472">
        <w:rPr>
          <w:rFonts w:asciiTheme="majorBidi" w:hAnsiTheme="majorBidi" w:cstheme="majorBidi"/>
          <w:b/>
          <w:bCs/>
          <w:cs/>
          <w:lang w:val="th-TH"/>
        </w:rPr>
        <w:t>รายได้</w:t>
      </w:r>
    </w:p>
    <w:p w:rsidR="00DD1EB3" w:rsidRPr="00E058DD" w:rsidRDefault="00DD1EB3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</w:p>
    <w:p w:rsidR="00E36BA1" w:rsidRPr="00F80472" w:rsidRDefault="00E36BA1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</w:t>
      </w:r>
    </w:p>
    <w:p w:rsidR="00C42BE5" w:rsidRPr="00E058DD" w:rsidRDefault="00C42BE5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</w:rPr>
      </w:pPr>
    </w:p>
    <w:p w:rsidR="00DD1EB3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</w:rPr>
      </w:pPr>
      <w:r w:rsidRPr="00F80472">
        <w:rPr>
          <w:rFonts w:asciiTheme="majorBidi" w:hAnsiTheme="majorBidi" w:cstheme="majorBidi"/>
          <w:i w:val="0"/>
          <w:cs/>
        </w:rPr>
        <w:t>การขายสินค้า</w:t>
      </w:r>
    </w:p>
    <w:p w:rsidR="00DD1EB3" w:rsidRPr="00E058DD" w:rsidRDefault="00DD1EB3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</w:rPr>
      </w:pPr>
    </w:p>
    <w:p w:rsidR="00DD1EB3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 หรือมี</w:t>
      </w:r>
      <w:r w:rsidR="00F703DB" w:rsidRPr="00F80472">
        <w:rPr>
          <w:rFonts w:asciiTheme="majorBidi" w:hAnsiTheme="majorBidi" w:cstheme="majorBidi"/>
          <w:i w:val="0"/>
          <w:iCs w:val="0"/>
          <w:cs/>
        </w:rPr>
        <w:br/>
      </w:r>
      <w:r w:rsidRPr="00F80472">
        <w:rPr>
          <w:rFonts w:asciiTheme="majorBidi" w:hAnsiTheme="majorBidi" w:cstheme="majorBidi"/>
          <w:i w:val="0"/>
          <w:iCs w:val="0"/>
          <w:cs/>
        </w:rPr>
        <w:t>ความไม่แน่นอนที่มีนัยสำคัญในการได้รับประโยชน์เชิงเศรษฐกิจจากการขายสินค้าหรือให้บริการนั้น หรือไม่อาจ</w:t>
      </w:r>
      <w:r w:rsidR="003B2602" w:rsidRPr="00F80472">
        <w:rPr>
          <w:rFonts w:asciiTheme="majorBidi" w:hAnsiTheme="majorBidi" w:cstheme="majorBidi"/>
          <w:i w:val="0"/>
          <w:iCs w:val="0"/>
          <w:cs/>
        </w:rPr>
        <w:br/>
      </w:r>
      <w:r w:rsidRPr="00F80472">
        <w:rPr>
          <w:rFonts w:asciiTheme="majorBidi" w:hAnsiTheme="majorBidi" w:cstheme="majorBidi"/>
          <w:i w:val="0"/>
          <w:iCs w:val="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</w:t>
      </w:r>
      <w:r w:rsidR="0038724C" w:rsidRPr="00F80472">
        <w:rPr>
          <w:rFonts w:asciiTheme="majorBidi" w:hAnsiTheme="majorBidi" w:cstheme="majorBidi"/>
          <w:i w:val="0"/>
          <w:iCs w:val="0"/>
          <w:cs/>
        </w:rPr>
        <w:t>้างแน่นอนที่จะต้อง</w:t>
      </w:r>
      <w:r w:rsidR="003B2602" w:rsidRPr="00F80472">
        <w:rPr>
          <w:rFonts w:asciiTheme="majorBidi" w:hAnsiTheme="majorBidi" w:cstheme="majorBidi"/>
          <w:i w:val="0"/>
          <w:iCs w:val="0"/>
          <w:cs/>
        </w:rPr>
        <w:br/>
      </w:r>
      <w:r w:rsidR="0038724C" w:rsidRPr="00F80472">
        <w:rPr>
          <w:rFonts w:asciiTheme="majorBidi" w:hAnsiTheme="majorBidi" w:cstheme="majorBidi"/>
          <w:i w:val="0"/>
          <w:iCs w:val="0"/>
          <w:cs/>
        </w:rPr>
        <w:t>รับคืนสินค้า</w:t>
      </w:r>
    </w:p>
    <w:p w:rsidR="00FA207F" w:rsidRPr="00E058DD" w:rsidRDefault="00FA207F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219BC" w:rsidRPr="00E058DD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trike/>
          <w:sz w:val="30"/>
          <w:szCs w:val="30"/>
          <w:highlight w:val="yellow"/>
          <w:cs/>
        </w:rPr>
      </w:pPr>
      <w:r w:rsidRPr="00E058DD">
        <w:rPr>
          <w:rFonts w:asciiTheme="majorBidi" w:hAnsiTheme="majorBidi" w:cstheme="majorBidi"/>
          <w:i/>
          <w:iCs/>
          <w:strike/>
          <w:sz w:val="30"/>
          <w:szCs w:val="30"/>
          <w:highlight w:val="yellow"/>
          <w:cs/>
        </w:rPr>
        <w:br w:type="page"/>
      </w:r>
    </w:p>
    <w:p w:rsidR="00332ACA" w:rsidRDefault="00332ACA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การให้บริการ</w:t>
      </w:r>
    </w:p>
    <w:p w:rsidR="00332ACA" w:rsidRDefault="00332ACA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332ACA" w:rsidRPr="00E058DD" w:rsidRDefault="00332ACA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กลุ่มบริษัทรับรู้รายได้จากการให้บริการตามขั้นความสำเร็จของรายการ ณ วันสิ้นรอบระยะเวลารายงาน ขั้นความสำเร็จของรายการใช้วิธีการสำรวจงานที่ได้ทำไปแล้ว</w:t>
      </w:r>
    </w:p>
    <w:p w:rsidR="00332ACA" w:rsidRPr="00E058DD" w:rsidRDefault="00332ACA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A207F" w:rsidRPr="00E058DD" w:rsidRDefault="00FA207F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ข้อตกลงสัมปทานบริการ </w:t>
      </w:r>
      <w:r w:rsidR="002E6907" w:rsidRPr="00E058DD">
        <w:rPr>
          <w:rFonts w:asciiTheme="majorBidi" w:hAnsiTheme="majorBidi" w:cstheme="majorBidi"/>
          <w:i/>
          <w:iCs/>
          <w:sz w:val="30"/>
          <w:szCs w:val="30"/>
        </w:rPr>
        <w:t xml:space="preserve">                                       </w:t>
      </w:r>
    </w:p>
    <w:p w:rsidR="00FA207F" w:rsidRPr="00E058DD" w:rsidRDefault="00FA207F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Theme="majorBidi" w:hAnsiTheme="majorBidi" w:cstheme="majorBidi"/>
          <w:sz w:val="30"/>
          <w:szCs w:val="30"/>
        </w:rPr>
      </w:pPr>
    </w:p>
    <w:p w:rsidR="00FA207F" w:rsidRPr="00E058DD" w:rsidRDefault="00FA207F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>รายได้ที่เกี่ยวข้องกับการก่อสร้างหรือการยกระดับการบริการภายใต้ข้อตกลงสัมปทานบริการจะรับรู้ตาม</w:t>
      </w:r>
      <w:r w:rsidR="00F703DB" w:rsidRPr="00E058DD">
        <w:rPr>
          <w:rFonts w:asciiTheme="majorBidi" w:hAnsiTheme="majorBidi" w:cstheme="majorBidi"/>
          <w:sz w:val="30"/>
          <w:szCs w:val="30"/>
          <w:cs/>
        </w:rPr>
        <w:br/>
      </w:r>
      <w:r w:rsidRPr="00E058DD">
        <w:rPr>
          <w:rFonts w:asciiTheme="majorBidi" w:hAnsiTheme="majorBidi" w:cstheme="majorBidi"/>
          <w:sz w:val="30"/>
          <w:szCs w:val="30"/>
          <w:cs/>
        </w:rPr>
        <w:t>ขั้นความสำเร็จของงาน รายได้จากการดำเนินงานหรือให้บริการจะรับรู้ในงวดบัญชีที่กลุ่มบริษัทให้บริการเมื่อกลุ่มบริษัทให้บริการตามข้อตกลงสัมปทานบริการมากกว่าหนึ่งบริการ สิ่งตอบแทนที่ได้รับจะถูกปันส่วนโดยอ้างอิงจากมูลค่ายุติธรรมของบริการที่ส่งมอบ</w:t>
      </w:r>
    </w:p>
    <w:p w:rsidR="009A3203" w:rsidRPr="00E058DD" w:rsidRDefault="009A3203" w:rsidP="00EC5522">
      <w:pPr>
        <w:rPr>
          <w:rFonts w:asciiTheme="majorBidi" w:hAnsiTheme="majorBidi" w:cstheme="majorBidi"/>
          <w:i/>
          <w:sz w:val="30"/>
          <w:szCs w:val="30"/>
        </w:rPr>
      </w:pPr>
    </w:p>
    <w:p w:rsidR="00DD1EB3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</w:rPr>
      </w:pPr>
      <w:r w:rsidRPr="00F80472">
        <w:rPr>
          <w:rFonts w:asciiTheme="majorBidi" w:hAnsiTheme="majorBidi" w:cstheme="majorBidi"/>
          <w:i w:val="0"/>
          <w:cs/>
        </w:rPr>
        <w:t>เงินปันผลรับ</w:t>
      </w:r>
    </w:p>
    <w:p w:rsidR="00C022E4" w:rsidRPr="00E058DD" w:rsidRDefault="00C022E4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</w:p>
    <w:p w:rsidR="00DD1EB3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 </w:t>
      </w:r>
    </w:p>
    <w:p w:rsidR="00852E1F" w:rsidRPr="00F80472" w:rsidRDefault="00852E1F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43540" w:rsidRPr="00F80472" w:rsidRDefault="005B7AA5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รายได้จากสัญญาเช่าการเงิน</w:t>
      </w:r>
    </w:p>
    <w:p w:rsidR="00843540" w:rsidRPr="00E058DD" w:rsidRDefault="00843540" w:rsidP="0084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43540" w:rsidRPr="00F80472" w:rsidRDefault="00843540" w:rsidP="0084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        </w:t>
      </w:r>
      <w:r w:rsidRPr="00F80472">
        <w:rPr>
          <w:rFonts w:asciiTheme="majorBidi" w:hAnsiTheme="majorBidi" w:cstheme="majorBidi"/>
          <w:sz w:val="30"/>
          <w:szCs w:val="30"/>
          <w:cs/>
        </w:rPr>
        <w:t>บริษัทรับรู้รายได้จากสัญญาเช่าการเงิน ตามวิธีอัตราดอกเบี้ยที่แท้จริง</w:t>
      </w:r>
    </w:p>
    <w:p w:rsidR="009A3203" w:rsidRPr="00E058DD" w:rsidRDefault="009A3203" w:rsidP="00EC5522">
      <w:pPr>
        <w:rPr>
          <w:rFonts w:asciiTheme="majorBidi" w:hAnsiTheme="majorBidi" w:cstheme="majorBidi"/>
          <w:i/>
          <w:iCs/>
          <w:sz w:val="30"/>
          <w:szCs w:val="30"/>
        </w:rPr>
      </w:pPr>
    </w:p>
    <w:p w:rsidR="00DD1EB3" w:rsidRPr="00F804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</w:rPr>
      </w:pPr>
      <w:r w:rsidRPr="00F80472">
        <w:rPr>
          <w:rFonts w:asciiTheme="majorBidi" w:hAnsiTheme="majorBidi" w:cstheme="majorBidi"/>
          <w:i w:val="0"/>
          <w:cs/>
        </w:rPr>
        <w:t>ดอกเบี้ยรับ</w:t>
      </w:r>
      <w:r w:rsidR="001D7788" w:rsidRPr="00F80472">
        <w:rPr>
          <w:rFonts w:asciiTheme="majorBidi" w:hAnsiTheme="majorBidi" w:cstheme="majorBidi"/>
          <w:i w:val="0"/>
          <w:cs/>
        </w:rPr>
        <w:t>และรายได้อื่น</w:t>
      </w:r>
    </w:p>
    <w:p w:rsidR="009A3203" w:rsidRPr="00E058DD" w:rsidRDefault="009A3203" w:rsidP="00EC5522">
      <w:pPr>
        <w:rPr>
          <w:rFonts w:asciiTheme="majorBidi" w:hAnsiTheme="majorBidi" w:cstheme="majorBidi"/>
          <w:i/>
          <w:sz w:val="30"/>
          <w:szCs w:val="30"/>
          <w:cs/>
        </w:rPr>
      </w:pPr>
    </w:p>
    <w:p w:rsidR="00267124" w:rsidRPr="00F80472" w:rsidRDefault="00F97E8B" w:rsidP="004D0A7C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ดอกเบี้ยรับ</w:t>
      </w:r>
      <w:r w:rsidR="001D7788" w:rsidRPr="00F80472">
        <w:rPr>
          <w:rFonts w:asciiTheme="majorBidi" w:hAnsiTheme="majorBidi" w:cstheme="majorBidi"/>
          <w:i w:val="0"/>
          <w:iCs w:val="0"/>
          <w:cs/>
        </w:rPr>
        <w:t>และรายได้อื่น</w:t>
      </w:r>
      <w:r w:rsidRPr="00F80472">
        <w:rPr>
          <w:rFonts w:asciiTheme="majorBidi" w:hAnsiTheme="majorBidi" w:cstheme="majorBidi"/>
          <w:i w:val="0"/>
          <w:iCs w:val="0"/>
          <w:cs/>
        </w:rPr>
        <w:t>บันทึกในกำไร</w:t>
      </w:r>
      <w:r w:rsidR="006D0D2C" w:rsidRPr="00F80472">
        <w:rPr>
          <w:rFonts w:asciiTheme="majorBidi" w:hAnsiTheme="majorBidi" w:cstheme="majorBidi"/>
          <w:i w:val="0"/>
          <w:iCs w:val="0"/>
          <w:cs/>
        </w:rPr>
        <w:t>หรือ</w:t>
      </w:r>
      <w:r w:rsidRPr="00F80472">
        <w:rPr>
          <w:rFonts w:asciiTheme="majorBidi" w:hAnsiTheme="majorBidi" w:cstheme="majorBidi"/>
          <w:i w:val="0"/>
          <w:iCs w:val="0"/>
          <w:cs/>
        </w:rPr>
        <w:t>ขาดทุนตามเกณฑ์คงค้าง</w:t>
      </w:r>
    </w:p>
    <w:p w:rsidR="009A3203" w:rsidRPr="00E058DD" w:rsidRDefault="009A3203" w:rsidP="00EC5522">
      <w:pPr>
        <w:rPr>
          <w:rFonts w:asciiTheme="majorBidi" w:hAnsiTheme="majorBidi" w:cstheme="majorBidi"/>
          <w:i/>
          <w:iCs/>
          <w:sz w:val="30"/>
          <w:szCs w:val="30"/>
        </w:rPr>
      </w:pPr>
    </w:p>
    <w:p w:rsidR="005B7AA5" w:rsidRPr="00F804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i w:val="0"/>
          <w:iCs w:val="0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(ถ)     </w:t>
      </w:r>
      <w:r w:rsidR="007D26B0" w:rsidRPr="00F80472">
        <w:rPr>
          <w:rFonts w:asciiTheme="majorBidi" w:hAnsiTheme="majorBidi" w:cstheme="majorBidi"/>
          <w:b/>
          <w:bCs/>
          <w:cs/>
          <w:lang w:val="th-TH"/>
        </w:rPr>
        <w:t>ต้นทุนทางการเงิน</w:t>
      </w:r>
    </w:p>
    <w:p w:rsidR="00267124" w:rsidRPr="00E058DD" w:rsidRDefault="00267124" w:rsidP="00FF6E83">
      <w:pPr>
        <w:rPr>
          <w:rFonts w:asciiTheme="majorBidi" w:hAnsiTheme="majorBidi" w:cstheme="majorBidi"/>
          <w:i/>
          <w:iCs/>
          <w:sz w:val="30"/>
          <w:szCs w:val="30"/>
        </w:rPr>
      </w:pPr>
    </w:p>
    <w:p w:rsidR="00D23F5D" w:rsidRPr="00E058DD" w:rsidRDefault="00D23F5D" w:rsidP="00D23F5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 </w:t>
      </w:r>
    </w:p>
    <w:p w:rsidR="00D60915" w:rsidRPr="00E058DD" w:rsidRDefault="00D60915" w:rsidP="00D23F5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32ACA" w:rsidRDefault="00332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:rsidR="005B7AA5" w:rsidRPr="00F80472" w:rsidRDefault="004772E8">
      <w:pPr>
        <w:pStyle w:val="Heading8"/>
        <w:keepNext w:val="0"/>
        <w:widowControl w:val="0"/>
        <w:tabs>
          <w:tab w:val="left" w:pos="450"/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(ท)      </w:t>
      </w:r>
      <w:r w:rsidR="00F97E8B" w:rsidRPr="00F80472">
        <w:rPr>
          <w:rFonts w:asciiTheme="majorBidi" w:hAnsiTheme="majorBidi" w:cstheme="majorBidi"/>
          <w:b/>
          <w:bCs/>
          <w:cs/>
          <w:lang w:val="th-TH"/>
        </w:rPr>
        <w:t xml:space="preserve">สัญญาเช่าดำเนินงาน </w:t>
      </w:r>
    </w:p>
    <w:p w:rsidR="00E44CC0" w:rsidRPr="00F80472" w:rsidRDefault="00E44CC0" w:rsidP="009850C1">
      <w:pPr>
        <w:pStyle w:val="Heading8"/>
        <w:keepNext w:val="0"/>
        <w:widowControl w:val="0"/>
        <w:tabs>
          <w:tab w:val="left" w:pos="540"/>
        </w:tabs>
        <w:ind w:left="518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</w:p>
    <w:p w:rsidR="00E36BA1" w:rsidRPr="00F80472" w:rsidRDefault="00E36BA1" w:rsidP="009850C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80472">
        <w:rPr>
          <w:rFonts w:asciiTheme="majorBidi" w:eastAsia="Calibr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6D0D2C" w:rsidRPr="00F80472">
        <w:rPr>
          <w:rFonts w:asciiTheme="majorBidi" w:eastAsia="Calibri" w:hAnsiTheme="majorBidi" w:cstheme="majorBidi"/>
          <w:sz w:val="30"/>
          <w:szCs w:val="30"/>
          <w:cs/>
        </w:rPr>
        <w:t>หรือ</w:t>
      </w:r>
      <w:r w:rsidRPr="00F80472">
        <w:rPr>
          <w:rFonts w:asciiTheme="majorBidi" w:eastAsia="Calibri" w:hAnsiTheme="majorBidi" w:cstheme="majorBidi"/>
          <w:sz w:val="30"/>
          <w:szCs w:val="30"/>
          <w:cs/>
        </w:rPr>
        <w:t>ขาดทุนโดยวิธีเส้นตรงตลอดอายุสัญญาเช่า ประโยชน์ที่ได้รับตามสัญญาเช่า</w:t>
      </w:r>
      <w:r w:rsidRPr="00F8047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eastAsia="Calibri" w:hAnsiTheme="majorBidi" w:cstheme="majorBidi"/>
          <w:sz w:val="30"/>
          <w:szCs w:val="30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   </w:t>
      </w:r>
    </w:p>
    <w:p w:rsidR="00736D7A" w:rsidRPr="00F80472" w:rsidRDefault="00736D7A" w:rsidP="009850C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8219BC" w:rsidRDefault="00E36BA1" w:rsidP="00E058DD">
      <w:pPr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 w:rsidRPr="00F80472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:rsidR="00332ACA" w:rsidRPr="00E058DD" w:rsidRDefault="00332ACA" w:rsidP="00E058DD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5B7AA5" w:rsidRPr="00F804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(ธ)      </w:t>
      </w:r>
      <w:r w:rsidR="00F97E8B" w:rsidRPr="00F8047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:rsidR="00F97E8B" w:rsidRPr="00F80472" w:rsidRDefault="00F97E8B" w:rsidP="009850C1">
      <w:pPr>
        <w:pStyle w:val="AccPolicyHeading"/>
        <w:widowControl w:val="0"/>
        <w:spacing w:line="240" w:lineRule="auto"/>
        <w:jc w:val="thaiDistribute"/>
        <w:rPr>
          <w:rFonts w:asciiTheme="majorBidi" w:hAnsiTheme="majorBidi" w:cstheme="majorBidi"/>
          <w:b w:val="0"/>
          <w:bCs w:val="0"/>
          <w:i w:val="0"/>
          <w:iCs w:val="0"/>
        </w:rPr>
      </w:pPr>
    </w:p>
    <w:p w:rsidR="00E36BA1" w:rsidRPr="00F80472" w:rsidRDefault="00E36BA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</w:t>
      </w:r>
      <w:r w:rsidR="00D8627B"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E11A21" w:rsidRPr="00F80472" w:rsidRDefault="00E11A2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2E1F" w:rsidRPr="00F80472" w:rsidRDefault="00E36BA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F703DB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F8047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852E1F" w:rsidRPr="00F80472" w:rsidRDefault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E36BA1" w:rsidRPr="00F80472" w:rsidRDefault="00E36BA1" w:rsidP="009850C1">
      <w:pPr>
        <w:spacing w:line="240" w:lineRule="auto"/>
        <w:ind w:left="522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</w:t>
      </w:r>
      <w:r w:rsidR="00F703DB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:rsidR="00525A85" w:rsidRPr="00F80472" w:rsidRDefault="00525A85" w:rsidP="009850C1">
      <w:pPr>
        <w:spacing w:line="240" w:lineRule="auto"/>
        <w:ind w:left="522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:rsidR="00E36BA1" w:rsidRPr="00F80472" w:rsidRDefault="0038724C" w:rsidP="009850C1">
      <w:pPr>
        <w:spacing w:line="240" w:lineRule="auto"/>
        <w:ind w:left="522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การวัดมู</w:t>
      </w:r>
      <w:r w:rsidR="00E36BA1" w:rsidRPr="00F80472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703DB" w:rsidRPr="00F80472">
        <w:rPr>
          <w:rFonts w:asciiTheme="majorBidi" w:hAnsiTheme="majorBidi" w:cstheme="majorBidi"/>
          <w:sz w:val="30"/>
          <w:szCs w:val="30"/>
          <w:cs/>
        </w:rPr>
        <w:br/>
      </w:r>
      <w:r w:rsidR="00E36BA1" w:rsidRPr="00F80472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2C4E22" w:rsidRPr="00F80472" w:rsidRDefault="002C4E22" w:rsidP="009850C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E36BA1" w:rsidRPr="00F80472" w:rsidRDefault="00E36BA1" w:rsidP="009850C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3B2602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:rsidR="00843540" w:rsidRPr="00F80472" w:rsidRDefault="0084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2848D8" w:rsidRDefault="00E36BA1" w:rsidP="009850C1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="003B2602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การประเมินผลกระทบจากหลายปัจจัย รวมถึง การตีความทางกฏหมายภาษี และจากประสบการณ์ในอดีต</w:t>
      </w:r>
      <w:r w:rsidR="003B2602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="0052185D" w:rsidRPr="00F80472">
        <w:rPr>
          <w:rFonts w:asciiTheme="majorBidi" w:hAnsiTheme="majorBidi" w:cstheme="majorBidi"/>
          <w:sz w:val="30"/>
          <w:szCs w:val="30"/>
          <w:cs/>
        </w:rPr>
        <w:t>อนาคต</w:t>
      </w:r>
      <w:r w:rsidRPr="00F80472">
        <w:rPr>
          <w:rFonts w:asciiTheme="majorBidi" w:hAnsiTheme="majorBidi" w:cstheme="majorBidi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ข้อมูลใหม่ๆอาจจะทำให้กลุ่มบริษัทเปลี่ยนการตัดสินใจโดยขึ้นอยู่กับความเพียงพอของภาษี</w:t>
      </w:r>
      <w:r w:rsidR="003B2602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เงินได้ค้างจ่ายที่มี</w:t>
      </w:r>
      <w:r w:rsidR="0052185D" w:rsidRPr="00F80472">
        <w:rPr>
          <w:rFonts w:asciiTheme="majorBidi" w:hAnsiTheme="majorBidi" w:cstheme="majorBidi"/>
          <w:sz w:val="30"/>
          <w:szCs w:val="30"/>
          <w:cs/>
        </w:rPr>
        <w:t>อยู่</w:t>
      </w:r>
      <w:r w:rsidRPr="00F80472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</w:t>
      </w:r>
      <w:r w:rsidR="003B2602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</w:p>
    <w:p w:rsidR="002848D8" w:rsidRDefault="0028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E36BA1" w:rsidRPr="00F80472" w:rsidRDefault="00E36BA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3B2602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E11A21" w:rsidRPr="00E058DD" w:rsidRDefault="00E11A2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B7AA5" w:rsidRPr="00F80472" w:rsidRDefault="00E36BA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3B2602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</w:t>
      </w:r>
      <w:r w:rsidR="00F703DB" w:rsidRPr="00F80472">
        <w:rPr>
          <w:rFonts w:asciiTheme="majorBidi" w:hAnsiTheme="majorBidi" w:cstheme="majorBidi"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</w:p>
    <w:p w:rsidR="00852E1F" w:rsidRPr="00F80472" w:rsidRDefault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5B7AA5" w:rsidRPr="00F804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(น)      </w:t>
      </w:r>
      <w:r w:rsidR="00F97E8B" w:rsidRPr="00F80472">
        <w:rPr>
          <w:rFonts w:asciiTheme="majorBidi" w:hAnsiTheme="majorBidi" w:cstheme="majorBidi"/>
          <w:b/>
          <w:bCs/>
          <w:cs/>
          <w:lang w:val="th-TH"/>
        </w:rPr>
        <w:t xml:space="preserve">กำไรต่อหุ้น </w:t>
      </w:r>
    </w:p>
    <w:p w:rsidR="00F97E8B" w:rsidRPr="00E058DD" w:rsidRDefault="00F97E8B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E36BA1" w:rsidRPr="00F80472" w:rsidRDefault="00E36BA1" w:rsidP="004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F80472">
        <w:rPr>
          <w:rFonts w:asciiTheme="majorBidi" w:hAnsiTheme="majorBidi" w:cstheme="majorBidi"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</w:t>
      </w:r>
      <w:r w:rsidR="00544AC3" w:rsidRPr="00F80472">
        <w:rPr>
          <w:rFonts w:asciiTheme="majorBidi" w:hAnsiTheme="majorBidi" w:cstheme="majorBidi"/>
          <w:sz w:val="30"/>
          <w:szCs w:val="30"/>
          <w:cs/>
        </w:rPr>
        <w:t>องผู้ถือหุ้นสามัญของกลุ่มบริษัท</w:t>
      </w:r>
      <w:r w:rsidRPr="00F80472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</w:t>
      </w:r>
      <w:r w:rsidR="00E11A21" w:rsidRPr="00F80472">
        <w:rPr>
          <w:rFonts w:asciiTheme="majorBidi" w:hAnsiTheme="majorBidi" w:cstheme="majorBidi"/>
          <w:sz w:val="30"/>
          <w:szCs w:val="30"/>
          <w:cs/>
        </w:rPr>
        <w:t>ปี</w:t>
      </w:r>
    </w:p>
    <w:p w:rsidR="00497CA5" w:rsidRPr="00E058DD" w:rsidRDefault="00453B40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</w:p>
    <w:p w:rsidR="009A3203" w:rsidRPr="00F80472" w:rsidRDefault="00423266" w:rsidP="00EC5522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>(</w:t>
      </w:r>
      <w:r w:rsidR="004772E8" w:rsidRPr="00F80472">
        <w:rPr>
          <w:rFonts w:asciiTheme="majorBidi" w:hAnsiTheme="majorBidi" w:cstheme="majorBidi"/>
          <w:b/>
          <w:bCs/>
          <w:cs/>
          <w:lang w:val="th-TH"/>
        </w:rPr>
        <w:t>บ</w:t>
      </w: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)     </w:t>
      </w:r>
      <w:r w:rsidR="00E36BA1" w:rsidRPr="00F80472">
        <w:rPr>
          <w:rFonts w:asciiTheme="majorBidi" w:hAnsiTheme="majorBidi" w:cstheme="majorBidi"/>
          <w:b/>
          <w:bCs/>
          <w:cs/>
          <w:lang w:val="th-TH"/>
        </w:rPr>
        <w:t>รายงานทางการเงินจำแนกตามส่วนงาน</w:t>
      </w:r>
    </w:p>
    <w:p w:rsidR="00E36BA1" w:rsidRPr="00E058DD" w:rsidRDefault="00E36BA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36BA1" w:rsidRPr="00F80472" w:rsidRDefault="00E36BA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8219BC" w:rsidRPr="00F80472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332ACA" w:rsidRDefault="00332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trike/>
          <w:sz w:val="30"/>
          <w:szCs w:val="30"/>
          <w:highlight w:val="yellow"/>
          <w:u w:val="single"/>
          <w:cs/>
        </w:rPr>
      </w:pPr>
      <w:r>
        <w:rPr>
          <w:rFonts w:asciiTheme="majorBidi" w:hAnsiTheme="majorBidi" w:cstheme="majorBidi"/>
          <w:strike/>
          <w:sz w:val="30"/>
          <w:szCs w:val="30"/>
          <w:highlight w:val="yellow"/>
          <w:cs/>
        </w:rPr>
        <w:br w:type="page"/>
      </w:r>
    </w:p>
    <w:p w:rsidR="008924C9" w:rsidRPr="00F80472" w:rsidRDefault="00E525CD" w:rsidP="0021260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804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4</w:t>
      </w:r>
      <w:r w:rsidR="00A15365" w:rsidRPr="00E058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A15365" w:rsidRPr="00F804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</w:t>
      </w:r>
      <w:r w:rsidR="008924C9" w:rsidRPr="00F804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คคลหรือกิจการที่เกี่ยวข้องกัน</w:t>
      </w:r>
    </w:p>
    <w:p w:rsidR="009F3A9A" w:rsidRPr="00E058DD" w:rsidRDefault="009F3A9A" w:rsidP="009850C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A14524" w:rsidRPr="00F80472" w:rsidRDefault="00A14524" w:rsidP="008219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80472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</w:t>
      </w:r>
      <w:r w:rsidRPr="00F8047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3B2602" w:rsidRPr="00F8047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B2602" w:rsidRPr="00F80472">
        <w:rPr>
          <w:rFonts w:asciiTheme="majorBidi" w:hAnsiTheme="majorBidi" w:cstheme="majorBidi"/>
          <w:b/>
          <w:sz w:val="30"/>
          <w:szCs w:val="30"/>
          <w:cs/>
        </w:rPr>
        <w:br/>
      </w:r>
      <w:r w:rsidRPr="00F80472">
        <w:rPr>
          <w:rFonts w:asciiTheme="majorBidi" w:hAnsiTheme="majorBidi" w:cstheme="maj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F8047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80472">
        <w:rPr>
          <w:rFonts w:asciiTheme="majorBidi" w:hAnsiTheme="majorBidi" w:cstheme="majorBidi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F703DB" w:rsidRPr="00F80472" w:rsidRDefault="00F70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:rsidR="00A14524" w:rsidRPr="002848D8" w:rsidRDefault="00A14524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848D8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2848D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48D8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:rsidR="00AA4DCA" w:rsidRPr="00E058DD" w:rsidRDefault="00AA4DCA" w:rsidP="009850C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67" w:type="dxa"/>
        <w:tblInd w:w="450" w:type="dxa"/>
        <w:tblLook w:val="01E0" w:firstRow="1" w:lastRow="1" w:firstColumn="1" w:lastColumn="1" w:noHBand="0" w:noVBand="0"/>
      </w:tblPr>
      <w:tblGrid>
        <w:gridCol w:w="4140"/>
        <w:gridCol w:w="1306"/>
        <w:gridCol w:w="3821"/>
      </w:tblGrid>
      <w:tr w:rsidR="00542212" w:rsidRPr="002848D8" w:rsidTr="00E058DD">
        <w:trPr>
          <w:tblHeader/>
        </w:trPr>
        <w:tc>
          <w:tcPr>
            <w:tcW w:w="4140" w:type="dxa"/>
          </w:tcPr>
          <w:p w:rsidR="00542212" w:rsidRPr="002848D8" w:rsidRDefault="00542212" w:rsidP="0054221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keepNext/>
              <w:shd w:val="solid" w:color="FFFFFF" w:fill="FFFFFF"/>
              <w:ind w:left="-84" w:right="-11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keepNext/>
              <w:shd w:val="solid" w:color="FFFFFF" w:fill="FFFFFF"/>
              <w:tabs>
                <w:tab w:val="clear" w:pos="1644"/>
                <w:tab w:val="clear" w:pos="1871"/>
              </w:tabs>
              <w:ind w:hanging="73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42212" w:rsidRPr="002848D8" w:rsidTr="00E058DD">
        <w:trPr>
          <w:tblHeader/>
        </w:trPr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:rsidR="00542212" w:rsidRPr="002848D8" w:rsidRDefault="00542212" w:rsidP="00E058DD">
            <w:pPr>
              <w:ind w:left="-174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2212" w:rsidRPr="002848D8" w:rsidTr="00E058DD">
        <w:tc>
          <w:tcPr>
            <w:tcW w:w="4140" w:type="dxa"/>
            <w:shd w:val="clear" w:color="auto" w:fill="auto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542212" w:rsidRPr="002848D8" w:rsidTr="00E058DD">
        <w:trPr>
          <w:trHeight w:val="452"/>
        </w:trPr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eastAsia="Calibri" w:hAnsiTheme="majorBidi" w:cstheme="majorBidi"/>
                <w:sz w:val="30"/>
                <w:szCs w:val="30"/>
              </w:rPr>
              <w:t>Ichinoseki Solar Power 1 GK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51</w:t>
            </w:r>
          </w:p>
        </w:tc>
      </w:tr>
      <w:tr w:rsidR="00212602" w:rsidRPr="002848D8" w:rsidTr="00E058DD">
        <w:tc>
          <w:tcPr>
            <w:tcW w:w="4140" w:type="dxa"/>
          </w:tcPr>
          <w:p w:rsidR="00212602" w:rsidRPr="00E058DD" w:rsidRDefault="0021260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GPSC International Holdings Limited</w:t>
            </w:r>
          </w:p>
        </w:tc>
        <w:tc>
          <w:tcPr>
            <w:tcW w:w="1306" w:type="dxa"/>
          </w:tcPr>
          <w:p w:rsidR="00212602" w:rsidRPr="00E058DD" w:rsidRDefault="0021260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3821" w:type="dxa"/>
          </w:tcPr>
          <w:p w:rsidR="00212602" w:rsidRPr="00E058DD" w:rsidRDefault="00212602" w:rsidP="00542212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ไฟฟ้า น้ำลิก 1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B7AA5" w:rsidRPr="002848D8" w:rsidRDefault="00542212" w:rsidP="00E058DD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เป็นการร่วมค้า</w:t>
            </w:r>
            <w:r w:rsidRPr="002848D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 บริษัทถือหุ้นร้อยละ 25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เป็นการร่วมค้าทางอ้อม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ไซยะบุรี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เป็นบริษัทร่วมทางอ้อม 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ไออาร์พีซี จำกัด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มหาชน)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tabs>
                <w:tab w:val="clear" w:pos="227"/>
                <w:tab w:val="left" w:pos="255"/>
              </w:tabs>
              <w:ind w:left="255" w:right="-108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B03296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ผู้ถือหุ้นรายใหญ่และเป็นผู้ถือหุ้นของ</w:t>
            </w:r>
            <w:r w:rsidR="00B03296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="00B03296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D5554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</w:t>
            </w:r>
            <w:r w:rsidR="0006552E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กัน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เอ็นเนอร์ยี่ รีซอร์สเซส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E058DD">
            <w:pPr>
              <w:tabs>
                <w:tab w:val="clear" w:pos="227"/>
                <w:tab w:val="left" w:pos="255"/>
              </w:tabs>
              <w:ind w:left="138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B03296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CC0965" w:rsidRPr="002848D8" w:rsidRDefault="0006552E" w:rsidP="00542212">
            <w:pPr>
              <w:tabs>
                <w:tab w:val="clear" w:pos="445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การร่วมค้าของบริษัทใหญ่ลำดับสูงสุดของ</w:t>
            </w:r>
          </w:p>
          <w:p w:rsidR="00542212" w:rsidRPr="002848D8" w:rsidRDefault="0006552E" w:rsidP="00CC0965">
            <w:pPr>
              <w:tabs>
                <w:tab w:val="clear" w:pos="4451"/>
              </w:tabs>
              <w:ind w:right="-108" w:firstLine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อาซาฮี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เคมิคอล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CC0965" w:rsidRPr="002848D8" w:rsidRDefault="00255671" w:rsidP="00542212">
            <w:pPr>
              <w:tabs>
                <w:tab w:val="clear" w:pos="445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การร่วมค้าของบริษัทใหญ่ลำดับสูงสุดของ</w:t>
            </w:r>
          </w:p>
          <w:p w:rsidR="00542212" w:rsidRPr="002848D8" w:rsidRDefault="00255671" w:rsidP="00CC0965">
            <w:pPr>
              <w:tabs>
                <w:tab w:val="clear" w:pos="4451"/>
              </w:tabs>
              <w:ind w:right="-108" w:firstLine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C836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367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CC0965" w:rsidRPr="002848D8" w:rsidRDefault="00542212" w:rsidP="00542212">
            <w:pPr>
              <w:tabs>
                <w:tab w:val="clear" w:pos="445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542212" w:rsidRPr="002848D8" w:rsidRDefault="00542212" w:rsidP="00CC0965">
            <w:pPr>
              <w:tabs>
                <w:tab w:val="clear" w:pos="4451"/>
              </w:tabs>
              <w:ind w:right="-108" w:firstLine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CC0965" w:rsidRPr="002848D8" w:rsidRDefault="00542212" w:rsidP="00542212">
            <w:pPr>
              <w:tabs>
                <w:tab w:val="clear" w:pos="445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542212" w:rsidRPr="002848D8" w:rsidRDefault="00542212" w:rsidP="00CC0965">
            <w:pPr>
              <w:tabs>
                <w:tab w:val="clear" w:pos="4451"/>
              </w:tabs>
              <w:ind w:right="-108" w:firstLine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เมนเทนแนนซ์ แอนด์</w:t>
            </w:r>
          </w:p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เอนจิเนียริ่ง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B7AA5" w:rsidRPr="002848D8" w:rsidRDefault="00542212">
            <w:pPr>
              <w:tabs>
                <w:tab w:val="clear" w:pos="4451"/>
              </w:tabs>
              <w:ind w:left="255" w:right="-18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</w:t>
            </w:r>
            <w:r w:rsidR="00CC0965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โพลีเมอร์ โลจิสติกส์ จำกัด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B7AA5" w:rsidRPr="002848D8" w:rsidRDefault="00542212">
            <w:pPr>
              <w:tabs>
                <w:tab w:val="clear" w:pos="4451"/>
              </w:tabs>
              <w:ind w:left="255" w:right="-18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บิซิเนส เซอร์วิสเซส อัลไลแอนซ์ จำกัด  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CC0965" w:rsidRPr="002848D8" w:rsidRDefault="00542212" w:rsidP="0059344A">
            <w:pPr>
              <w:tabs>
                <w:tab w:val="clear" w:pos="4451"/>
              </w:tabs>
              <w:ind w:left="255" w:right="-18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มีบริษัทใหญ่ลำดับสูงสุดและผู้ถือหุ้นของบริษัทเป็นผู้ถือหุ้น และบริษัทถือ</w:t>
            </w:r>
          </w:p>
          <w:p w:rsidR="005B7AA5" w:rsidRPr="002848D8" w:rsidRDefault="00542212" w:rsidP="00E058DD">
            <w:pPr>
              <w:tabs>
                <w:tab w:val="clear" w:pos="4451"/>
              </w:tabs>
              <w:ind w:right="-18" w:firstLine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หุ้นบุริมสิทธิ์ ร้อยละ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B0329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</w:t>
            </w:r>
            <w:r w:rsidR="00FE4AC0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ดิจิตอล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โซลูชั่นส์  จำกัด</w:t>
            </w:r>
            <w:r w:rsidR="00FE4AC0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03296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E4AC0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(เดิมชื่อ บริษัท พีทีที ไอซีที โซลูชั่นส์ จำกัด)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B7AA5" w:rsidRPr="002848D8" w:rsidRDefault="00542212">
            <w:pPr>
              <w:tabs>
                <w:tab w:val="clear" w:pos="4451"/>
              </w:tabs>
              <w:ind w:left="255" w:right="-18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มีบริษัทใหญ่ลำดับสูงสุด</w:t>
            </w:r>
            <w:r w:rsidR="00212DC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และผู้ถือหุ้นของบริษัท</w:t>
            </w:r>
            <w:r w:rsidR="0033095D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  <w:r w:rsidR="00255671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  <w:r w:rsidR="00C836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836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8367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ไทยแฟตตี้แอลกอฮอลส์ จำกัด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B7AA5" w:rsidRPr="002848D8" w:rsidRDefault="00542212" w:rsidP="00255671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255671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โกลบอลกรีนเคมิคอล จำกัด (มหาชน)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B7AA5" w:rsidRPr="002848D8" w:rsidRDefault="00542212" w:rsidP="0059344A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มีผู้ถือหุ้นของบริษัทเป็นผู้ถือหุ้นรายใหญ่และมีกรรมการร่วมกัน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B7AA5" w:rsidRPr="002848D8" w:rsidRDefault="00542212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ทิพยประกันภัย  จ</w:t>
            </w:r>
            <w:r w:rsidRPr="002848D8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ำกัด (มหาชน)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CC0965" w:rsidRPr="002848D8" w:rsidRDefault="00542212" w:rsidP="0059344A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5B7AA5" w:rsidRPr="002848D8" w:rsidRDefault="00542212" w:rsidP="00CC0965">
            <w:pPr>
              <w:ind w:left="255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B7AA5" w:rsidRPr="002848D8" w:rsidRDefault="00542212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เอ็นพีซี เซฟตี้ แอนด์ เอ็นไวรอนเมนทอล 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เซอร์วิส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E058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332ACA" w:rsidRPr="002848D8" w:rsidTr="00E058DD">
        <w:tc>
          <w:tcPr>
            <w:tcW w:w="4140" w:type="dxa"/>
          </w:tcPr>
          <w:p w:rsidR="00332ACA" w:rsidRPr="002848D8" w:rsidRDefault="00332A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:rsidR="00332ACA" w:rsidRPr="002848D8" w:rsidRDefault="00332AC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1" w:type="dxa"/>
          </w:tcPr>
          <w:p w:rsidR="00332ACA" w:rsidRPr="002848D8" w:rsidRDefault="00332ACA">
            <w:pPr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CC0965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  <w:p w:rsidR="00542212" w:rsidRPr="002848D8" w:rsidRDefault="00542212" w:rsidP="00CC0965">
            <w:pPr>
              <w:ind w:firstLine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ทางอ้อม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แอดวานซ์ ไบโอเคมิคอล (ประเทศไทย)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มีผู้ถือหุ้นของบริษัทเป็นผู้ถือหุ้นทางอ้อม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="004326F9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ทางอ้อม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ของผู้ถือหุ้นของบริษัท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542212" w:rsidRPr="002848D8" w:rsidTr="00E058DD">
        <w:tc>
          <w:tcPr>
            <w:tcW w:w="4140" w:type="dxa"/>
          </w:tcPr>
          <w:p w:rsidR="00542212" w:rsidRPr="002848D8" w:rsidRDefault="00542212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306" w:type="dxa"/>
          </w:tcPr>
          <w:p w:rsidR="00542212" w:rsidRPr="002848D8" w:rsidRDefault="00542212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542212" w:rsidRPr="002848D8" w:rsidRDefault="00542212" w:rsidP="00E058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B03296" w:rsidRPr="002848D8" w:rsidTr="00E058DD">
        <w:tc>
          <w:tcPr>
            <w:tcW w:w="4140" w:type="dxa"/>
          </w:tcPr>
          <w:p w:rsidR="00B03296" w:rsidRPr="002848D8" w:rsidRDefault="00B03296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306" w:type="dxa"/>
          </w:tcPr>
          <w:p w:rsidR="00B03296" w:rsidRPr="002848D8" w:rsidRDefault="00B03296" w:rsidP="00F703D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B03296" w:rsidRPr="002848D8" w:rsidRDefault="00B03296">
            <w:pPr>
              <w:ind w:left="230" w:hanging="230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มีบริษัทใหญ่ลำดับสูงสุดเป็นผู้ถือหุ้นรายใหญ่ และผู้ถือหุ้นของบริษัทเป็นผู้ถือหุ้น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และบริษัทถือหุ้นร้อยละ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D778B8" w:rsidRPr="002848D8" w:rsidTr="00E058DD">
        <w:tc>
          <w:tcPr>
            <w:tcW w:w="4140" w:type="dxa"/>
          </w:tcPr>
          <w:p w:rsidR="00D778B8" w:rsidRPr="002848D8" w:rsidRDefault="00D778B8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306" w:type="dxa"/>
          </w:tcPr>
          <w:p w:rsidR="00D778B8" w:rsidRPr="002848D8" w:rsidRDefault="00D778B8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CC0965" w:rsidRPr="002848D8" w:rsidRDefault="0069714A" w:rsidP="00E058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  <w:r w:rsidR="00535AEA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</w:p>
          <w:p w:rsidR="005B7AA5" w:rsidRPr="002848D8" w:rsidRDefault="0069714A" w:rsidP="00E058DD">
            <w:pPr>
              <w:ind w:firstLine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ทางอ้อม</w:t>
            </w:r>
          </w:p>
        </w:tc>
      </w:tr>
      <w:tr w:rsidR="00535AEA" w:rsidRPr="002848D8" w:rsidTr="00E058DD">
        <w:tc>
          <w:tcPr>
            <w:tcW w:w="4140" w:type="dxa"/>
          </w:tcPr>
          <w:p w:rsidR="00535AEA" w:rsidRPr="002848D8" w:rsidRDefault="00535AE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ปตท กรีน เอ็นเนอร์ยี่ (ประเทศไทย) จำกัด</w:t>
            </w:r>
          </w:p>
        </w:tc>
        <w:tc>
          <w:tcPr>
            <w:tcW w:w="1306" w:type="dxa"/>
          </w:tcPr>
          <w:p w:rsidR="00535AEA" w:rsidRPr="002848D8" w:rsidRDefault="00535AEA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CC0965" w:rsidRPr="002848D8" w:rsidRDefault="00535AEA" w:rsidP="00B527E1">
            <w:pPr>
              <w:tabs>
                <w:tab w:val="clear" w:pos="4451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535AEA" w:rsidRPr="002848D8" w:rsidRDefault="00535AEA" w:rsidP="00CC0965">
            <w:pPr>
              <w:tabs>
                <w:tab w:val="clear" w:pos="4451"/>
              </w:tabs>
              <w:ind w:right="-180" w:firstLine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FE4AC0" w:rsidRPr="002848D8" w:rsidTr="00E058DD">
        <w:tc>
          <w:tcPr>
            <w:tcW w:w="4140" w:type="dxa"/>
          </w:tcPr>
          <w:p w:rsidR="00FE4AC0" w:rsidRPr="002848D8" w:rsidRDefault="00FE4AC0" w:rsidP="0021260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24M</w:t>
            </w:r>
            <w:r w:rsidR="003236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>Technologies, Inc.</w:t>
            </w:r>
          </w:p>
        </w:tc>
        <w:tc>
          <w:tcPr>
            <w:tcW w:w="1306" w:type="dxa"/>
          </w:tcPr>
          <w:p w:rsidR="00FE4AC0" w:rsidRPr="002848D8" w:rsidRDefault="00FE4AC0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821" w:type="dxa"/>
          </w:tcPr>
          <w:p w:rsidR="00FE4AC0" w:rsidRPr="002848D8" w:rsidRDefault="00FE4AC0">
            <w:pPr>
              <w:tabs>
                <w:tab w:val="clear" w:pos="4451"/>
              </w:tabs>
              <w:ind w:left="230" w:right="-180" w:hanging="230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บริษัทถือหุ้นบุริมสิทธิ์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3296" w:rsidRPr="002848D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D30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30E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8865E1" w:rsidRPr="002848D8" w:rsidTr="00E058DD">
        <w:tc>
          <w:tcPr>
            <w:tcW w:w="4140" w:type="dxa"/>
          </w:tcPr>
          <w:p w:rsidR="008865E1" w:rsidRPr="002848D8" w:rsidRDefault="008865E1" w:rsidP="0021260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865E1">
              <w:rPr>
                <w:rFonts w:asciiTheme="majorBidi" w:hAnsiTheme="majorBidi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306" w:type="dxa"/>
          </w:tcPr>
          <w:p w:rsidR="008865E1" w:rsidRPr="002848D8" w:rsidRDefault="008865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8865E1" w:rsidRPr="002848D8" w:rsidRDefault="008865E1" w:rsidP="00B03296">
            <w:pPr>
              <w:tabs>
                <w:tab w:val="clear" w:pos="4451"/>
              </w:tabs>
              <w:ind w:left="230" w:right="-180" w:hanging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5E1">
              <w:rPr>
                <w:rFonts w:asciiTheme="majorBidi" w:hAnsi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="00C8367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C8367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C83676">
              <w:rPr>
                <w:rFonts w:asciiTheme="majorBidi" w:hAnsiTheme="majorBidi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8865E1" w:rsidRPr="002848D8" w:rsidTr="00E058DD">
        <w:tc>
          <w:tcPr>
            <w:tcW w:w="4140" w:type="dxa"/>
          </w:tcPr>
          <w:p w:rsidR="008865E1" w:rsidRPr="0096282E" w:rsidRDefault="008865E1" w:rsidP="00212602">
            <w:pPr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865E1">
              <w:rPr>
                <w:rFonts w:asciiTheme="majorBidi" w:hAnsiTheme="majorBidi"/>
                <w:sz w:val="30"/>
                <w:szCs w:val="30"/>
                <w:cs/>
              </w:rPr>
              <w:t>บริษัท ปตท.บริหารธุรกิจค้าปลีก</w:t>
            </w:r>
            <w:r w:rsidR="0096282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96282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06" w:type="dxa"/>
          </w:tcPr>
          <w:p w:rsidR="008865E1" w:rsidRDefault="008865E1" w:rsidP="008865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8865E1" w:rsidRPr="008865E1" w:rsidRDefault="008865E1" w:rsidP="008865E1">
            <w:pPr>
              <w:tabs>
                <w:tab w:val="clear" w:pos="4451"/>
              </w:tabs>
              <w:ind w:left="230" w:right="-180" w:hanging="230"/>
              <w:rPr>
                <w:rFonts w:asciiTheme="majorBidi" w:hAnsiTheme="majorBidi"/>
                <w:sz w:val="30"/>
                <w:szCs w:val="30"/>
                <w:cs/>
              </w:rPr>
            </w:pPr>
            <w:r w:rsidRPr="008865E1">
              <w:rPr>
                <w:rFonts w:asciiTheme="majorBidi" w:hAnsiTheme="majorBidi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8865E1" w:rsidRPr="008865E1" w:rsidRDefault="008865E1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right="-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ผู้ถือหุ้น</w:t>
            </w:r>
          </w:p>
        </w:tc>
      </w:tr>
      <w:tr w:rsidR="00E90565" w:rsidRPr="002848D8" w:rsidTr="00C83676">
        <w:tc>
          <w:tcPr>
            <w:tcW w:w="4140" w:type="dxa"/>
          </w:tcPr>
          <w:p w:rsidR="00E90565" w:rsidRPr="008865E1" w:rsidRDefault="00E90565" w:rsidP="00E058D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พีทีที โพลีเมอร์ มาร์เก็ตติ้ง จำกัด</w:t>
            </w:r>
          </w:p>
        </w:tc>
        <w:tc>
          <w:tcPr>
            <w:tcW w:w="1306" w:type="dxa"/>
          </w:tcPr>
          <w:p w:rsidR="00E90565" w:rsidRDefault="00E90565" w:rsidP="008865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E90565" w:rsidRPr="00010E82" w:rsidRDefault="00010E82" w:rsidP="00010E82">
            <w:pPr>
              <w:tabs>
                <w:tab w:val="clear" w:pos="4451"/>
              </w:tabs>
              <w:ind w:left="230" w:right="-180" w:hanging="230"/>
              <w:rPr>
                <w:rFonts w:asciiTheme="majorBidi" w:hAnsiTheme="majorBidi"/>
                <w:sz w:val="30"/>
                <w:szCs w:val="30"/>
                <w:cs/>
              </w:rPr>
            </w:pPr>
            <w:r w:rsidRPr="008865E1">
              <w:rPr>
                <w:rFonts w:asciiTheme="majorBidi" w:hAnsiTheme="majorBidi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C1F63" w:rsidRPr="002848D8" w:rsidTr="00E058DD">
        <w:tc>
          <w:tcPr>
            <w:tcW w:w="4140" w:type="dxa"/>
          </w:tcPr>
          <w:p w:rsidR="00FC1F63" w:rsidRPr="002848D8" w:rsidRDefault="00FC1F63" w:rsidP="005422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6" w:type="dxa"/>
          </w:tcPr>
          <w:p w:rsidR="00FC1F63" w:rsidRPr="002848D8" w:rsidRDefault="00FC1F63" w:rsidP="00E05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21" w:type="dxa"/>
          </w:tcPr>
          <w:p w:rsidR="00FC1F63" w:rsidRPr="002848D8" w:rsidRDefault="00FC1F63" w:rsidP="00E05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B03296"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การวางแผนสั่งการและควบคุมกิจกรรมต่างๆ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6F4687" w:rsidRPr="002848D8" w:rsidRDefault="006F4687" w:rsidP="00542212">
      <w:pPr>
        <w:spacing w:line="240" w:lineRule="auto"/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:rsidR="00332ACA" w:rsidRDefault="00B52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color w:val="000000"/>
          <w:sz w:val="30"/>
          <w:szCs w:val="30"/>
        </w:rPr>
      </w:pPr>
      <w:r w:rsidRPr="002848D8">
        <w:rPr>
          <w:rFonts w:asciiTheme="majorBidi" w:hAnsiTheme="majorBidi" w:cstheme="majorBidi"/>
          <w:color w:val="000000"/>
          <w:sz w:val="30"/>
          <w:szCs w:val="30"/>
        </w:rPr>
        <w:tab/>
      </w:r>
    </w:p>
    <w:p w:rsidR="00332ACA" w:rsidRDefault="00332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:rsidR="009A3203" w:rsidRPr="002848D8" w:rsidRDefault="00332ACA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6F4687" w:rsidRPr="002848D8">
        <w:rPr>
          <w:rFonts w:asciiTheme="majorBidi" w:hAnsiTheme="majorBidi" w:cstheme="majorBidi"/>
          <w:b/>
          <w:sz w:val="30"/>
          <w:szCs w:val="30"/>
          <w:cs/>
        </w:rPr>
        <w:t>น</w:t>
      </w:r>
      <w:r w:rsidR="00A14524" w:rsidRPr="002848D8">
        <w:rPr>
          <w:rFonts w:asciiTheme="majorBidi" w:hAnsiTheme="majorBidi" w:cstheme="majorBidi"/>
          <w:b/>
          <w:sz w:val="30"/>
          <w:szCs w:val="30"/>
          <w:cs/>
        </w:rPr>
        <w:t>โยบายการกำหนดราคาสำหรับรายการแต่ละประเภทอธิบายได้ดังต่อไปนี้</w:t>
      </w:r>
    </w:p>
    <w:p w:rsidR="00A14524" w:rsidRPr="002848D8" w:rsidRDefault="00A14524" w:rsidP="009850C1">
      <w:pPr>
        <w:pStyle w:val="block"/>
        <w:widowControl w:val="0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2794"/>
        <w:gridCol w:w="6503"/>
      </w:tblGrid>
      <w:tr w:rsidR="00AA4DCA" w:rsidRPr="002848D8" w:rsidTr="00E058DD">
        <w:tc>
          <w:tcPr>
            <w:tcW w:w="2794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503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AA4DCA" w:rsidRPr="002848D8" w:rsidTr="00E058DD">
        <w:tc>
          <w:tcPr>
            <w:tcW w:w="2794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503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61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</w:t>
            </w:r>
            <w:r w:rsidRPr="007C61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AA4DCA" w:rsidRPr="002848D8" w:rsidTr="00E058DD">
        <w:tc>
          <w:tcPr>
            <w:tcW w:w="2794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6503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AA4DCA" w:rsidRPr="002848D8" w:rsidTr="00E058DD">
        <w:tc>
          <w:tcPr>
            <w:tcW w:w="2794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ซื้อสินค้า </w:t>
            </w:r>
            <w:r w:rsidRPr="002848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วัตถุดิบ</w:t>
            </w:r>
          </w:p>
        </w:tc>
        <w:tc>
          <w:tcPr>
            <w:tcW w:w="6503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7100CD" w:rsidRPr="002848D8" w:rsidTr="00E058DD">
        <w:tc>
          <w:tcPr>
            <w:tcW w:w="2794" w:type="dxa"/>
          </w:tcPr>
          <w:p w:rsidR="007100CD" w:rsidRPr="002848D8" w:rsidRDefault="007100CD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503" w:type="dxa"/>
          </w:tcPr>
          <w:p w:rsidR="007100CD" w:rsidRPr="002848D8" w:rsidRDefault="007100CD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AA4DCA" w:rsidRPr="002848D8" w:rsidTr="00E058DD">
        <w:tc>
          <w:tcPr>
            <w:tcW w:w="2794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6503" w:type="dxa"/>
          </w:tcPr>
          <w:p w:rsidR="00A14524" w:rsidRPr="002848D8" w:rsidRDefault="001F4B17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AA4DCA" w:rsidRPr="002848D8" w:rsidTr="00E058DD">
        <w:tc>
          <w:tcPr>
            <w:tcW w:w="2794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6503" w:type="dxa"/>
          </w:tcPr>
          <w:p w:rsidR="00AA4DCA" w:rsidRPr="002848D8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1E055C" w:rsidRPr="002848D8" w:rsidTr="00E058DD">
        <w:tc>
          <w:tcPr>
            <w:tcW w:w="2794" w:type="dxa"/>
          </w:tcPr>
          <w:p w:rsidR="001E055C" w:rsidRPr="002848D8" w:rsidRDefault="001E055C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  <w:r w:rsidRPr="002848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503" w:type="dxa"/>
          </w:tcPr>
          <w:p w:rsidR="001E055C" w:rsidRPr="002848D8" w:rsidRDefault="001E055C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7900D2" w:rsidRPr="002848D8" w:rsidRDefault="0079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FD7C75" w:rsidRPr="002848D8" w:rsidRDefault="00FD7C75" w:rsidP="00852E1F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2848D8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</w:t>
      </w:r>
      <w:r w:rsidR="00D97B95" w:rsidRPr="002848D8">
        <w:rPr>
          <w:rFonts w:asciiTheme="majorBidi" w:hAnsiTheme="majorBidi" w:cstheme="majorBidi"/>
          <w:cs/>
          <w:lang w:val="en-US"/>
        </w:rPr>
        <w:t xml:space="preserve">สำหรับปีสิ้นสุดวันที่ </w:t>
      </w:r>
      <w:r w:rsidR="00D97B95" w:rsidRPr="002848D8">
        <w:rPr>
          <w:rFonts w:asciiTheme="majorBidi" w:hAnsiTheme="majorBidi" w:cstheme="majorBidi"/>
          <w:lang w:val="en-US"/>
        </w:rPr>
        <w:t xml:space="preserve">31 </w:t>
      </w:r>
      <w:r w:rsidR="00D97B95" w:rsidRPr="002848D8">
        <w:rPr>
          <w:rFonts w:asciiTheme="majorBidi" w:hAnsiTheme="majorBidi" w:cstheme="majorBidi"/>
          <w:cs/>
          <w:lang w:val="en-US"/>
        </w:rPr>
        <w:t>ธันวาคม</w:t>
      </w:r>
      <w:r w:rsidR="00DB5680" w:rsidRPr="002848D8">
        <w:rPr>
          <w:rFonts w:asciiTheme="majorBidi" w:hAnsiTheme="majorBidi" w:cstheme="majorBidi"/>
          <w:cs/>
          <w:lang w:val="en-US"/>
        </w:rPr>
        <w:t xml:space="preserve"> </w:t>
      </w:r>
      <w:r w:rsidRPr="002848D8">
        <w:rPr>
          <w:rFonts w:asciiTheme="majorBidi" w:hAnsiTheme="majorBidi" w:cstheme="majorBidi"/>
          <w:cs/>
        </w:rPr>
        <w:t xml:space="preserve">สรุปได้ดังนี้   </w:t>
      </w:r>
    </w:p>
    <w:p w:rsidR="00675592" w:rsidRPr="002848D8" w:rsidRDefault="00675592" w:rsidP="009850C1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1"/>
        <w:gridCol w:w="1171"/>
        <w:gridCol w:w="266"/>
        <w:gridCol w:w="1172"/>
        <w:gridCol w:w="266"/>
        <w:gridCol w:w="1170"/>
        <w:gridCol w:w="253"/>
        <w:gridCol w:w="1215"/>
      </w:tblGrid>
      <w:tr w:rsidR="008B1558" w:rsidRPr="002848D8" w:rsidTr="00E058DD">
        <w:trPr>
          <w:tblHeader/>
        </w:trPr>
        <w:tc>
          <w:tcPr>
            <w:tcW w:w="2037" w:type="pct"/>
          </w:tcPr>
          <w:p w:rsidR="001872DD" w:rsidRPr="002848D8" w:rsidRDefault="001872DD" w:rsidP="0046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:rsidR="001872DD" w:rsidRPr="002848D8" w:rsidRDefault="001872DD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1872DD" w:rsidRPr="002848D8" w:rsidRDefault="001872DD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1872DD" w:rsidRPr="002848D8" w:rsidRDefault="001872DD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B1558" w:rsidRPr="002848D8" w:rsidTr="00E058DD">
        <w:trPr>
          <w:tblHeader/>
        </w:trPr>
        <w:tc>
          <w:tcPr>
            <w:tcW w:w="2037" w:type="pct"/>
          </w:tcPr>
          <w:p w:rsidR="002D3932" w:rsidRPr="002848D8" w:rsidRDefault="00CE349A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pct"/>
            <w:vAlign w:val="bottom"/>
          </w:tcPr>
          <w:p w:rsidR="002D3932" w:rsidRPr="002848D8" w:rsidRDefault="00DB5680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304E1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:rsidR="002D3932" w:rsidRPr="002848D8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D3932" w:rsidRPr="002848D8" w:rsidRDefault="00DB5680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8304E1" w:rsidRPr="002848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:rsidR="002D3932" w:rsidRPr="002848D8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D3932" w:rsidRPr="002848D8" w:rsidRDefault="00DB5680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304E1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6" w:type="pct"/>
          </w:tcPr>
          <w:p w:rsidR="002D3932" w:rsidRPr="002848D8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2D3932" w:rsidRPr="002848D8" w:rsidRDefault="00DB5680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8304E1" w:rsidRPr="002848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B1558" w:rsidRPr="002848D8" w:rsidTr="00E058DD">
        <w:trPr>
          <w:tblHeader/>
        </w:trPr>
        <w:tc>
          <w:tcPr>
            <w:tcW w:w="2037" w:type="pct"/>
          </w:tcPr>
          <w:p w:rsidR="002D3932" w:rsidRPr="002848D8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2D3932" w:rsidRPr="002848D8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558" w:rsidRPr="002848D8" w:rsidTr="00E058DD">
        <w:tc>
          <w:tcPr>
            <w:tcW w:w="2037" w:type="pct"/>
          </w:tcPr>
          <w:p w:rsidR="002E4A7C" w:rsidRPr="002848D8" w:rsidRDefault="002E4A7C" w:rsidP="002E4A7C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บริษัทใหญ่ลำดับสูงสุด</w:t>
            </w:r>
          </w:p>
        </w:tc>
        <w:tc>
          <w:tcPr>
            <w:tcW w:w="629" w:type="pct"/>
          </w:tcPr>
          <w:p w:rsidR="002E4A7C" w:rsidRPr="002848D8" w:rsidRDefault="002E4A7C" w:rsidP="00FF6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2E4A7C" w:rsidRPr="002848D8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E4A7C" w:rsidRPr="002848D8" w:rsidRDefault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2E4A7C" w:rsidRPr="002848D8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E4A7C" w:rsidRPr="002848D8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2E4A7C" w:rsidRPr="002848D8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2E4A7C" w:rsidRPr="002848D8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2848D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3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623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12,945,650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13,820,611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11,597,955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12,496,195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6B4EBF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ค่าใช้จ่ายในการขาย จัดจำหน่าย</w:t>
            </w:r>
            <w:r w:rsidR="00EB498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EB4989" w:rsidRPr="002848D8">
              <w:rPr>
                <w:rFonts w:asciiTheme="majorBidi" w:hAnsiTheme="majorBidi" w:cstheme="majorBidi"/>
                <w:cs/>
                <w:lang w:val="en-US"/>
              </w:rPr>
              <w:t>และบริหาร</w:t>
            </w:r>
            <w:r w:rsidR="00880C95">
              <w:rPr>
                <w:rFonts w:asciiTheme="majorBidi" w:hAnsiTheme="majorBidi" w:cstheme="majorBidi"/>
                <w:lang w:val="en-US"/>
              </w:rPr>
              <w:t xml:space="preserve">   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59,599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45,046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59,492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44,844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ต้นทุนทางการเงิน</w:t>
            </w:r>
          </w:p>
        </w:tc>
        <w:tc>
          <w:tcPr>
            <w:tcW w:w="629" w:type="pct"/>
          </w:tcPr>
          <w:p w:rsidR="00833892" w:rsidRPr="002848D8" w:rsidDel="008304E1" w:rsidRDefault="007C614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Del="008304E1" w:rsidRDefault="007C614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</w:rPr>
              <w:t>ต้นทุน</w:t>
            </w:r>
            <w:r w:rsidRPr="002848D8">
              <w:rPr>
                <w:rFonts w:asciiTheme="majorBidi" w:hAnsiTheme="majorBidi" w:cstheme="majorBidi"/>
                <w:cs/>
                <w:lang w:val="en-US"/>
              </w:rPr>
              <w:t>สินทรัพย์ถาวร</w:t>
            </w:r>
          </w:p>
        </w:tc>
        <w:tc>
          <w:tcPr>
            <w:tcW w:w="629" w:type="pct"/>
          </w:tcPr>
          <w:p w:rsidR="00833892" w:rsidRPr="002848D8" w:rsidRDefault="006D3BA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175,629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</w:tabs>
              <w:ind w:left="-18" w:right="-186" w:firstLine="18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ผู้ถือหุ้น</w:t>
            </w: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3,976,802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4,003,812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3,976,802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  <w:tab w:val="decimal" w:pos="980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4,003,812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รายได้อื่น</w:t>
            </w:r>
          </w:p>
        </w:tc>
        <w:tc>
          <w:tcPr>
            <w:tcW w:w="629" w:type="pct"/>
          </w:tcPr>
          <w:p w:rsidR="00833892" w:rsidRPr="002848D8" w:rsidDel="00DB5680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2,724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Del="00DB5680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  <w:tab w:val="decimal" w:pos="980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2,724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629" w:type="pct"/>
          </w:tcPr>
          <w:p w:rsidR="00833892" w:rsidRPr="002848D8" w:rsidRDefault="001728C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44,601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37,383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1728C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44,601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  <w:tab w:val="decimal" w:pos="980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37,383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17,188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23,520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17,188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  <w:tab w:val="decimal" w:pos="980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23,520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  <w:tab w:val="decimal" w:pos="980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719" w:rsidRPr="002848D8" w:rsidTr="00245FD6">
        <w:tc>
          <w:tcPr>
            <w:tcW w:w="2037" w:type="pct"/>
          </w:tcPr>
          <w:p w:rsidR="00DB4719" w:rsidRPr="002848D8" w:rsidRDefault="00DB4719" w:rsidP="00245FD6">
            <w:pPr>
              <w:pStyle w:val="a"/>
              <w:keepNext/>
              <w:widowControl w:val="0"/>
              <w:tabs>
                <w:tab w:val="clear" w:pos="1080"/>
              </w:tabs>
              <w:ind w:left="-18" w:right="-186" w:firstLine="18"/>
              <w:outlineLvl w:val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29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  <w:tab w:val="decimal" w:pos="980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719" w:rsidRPr="002848D8" w:rsidTr="00245FD6">
        <w:tc>
          <w:tcPr>
            <w:tcW w:w="2037" w:type="pct"/>
          </w:tcPr>
          <w:p w:rsidR="00DB4719" w:rsidRPr="002848D8" w:rsidRDefault="00DB4719" w:rsidP="00245FD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848D8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29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14,109</w:t>
            </w:r>
          </w:p>
        </w:tc>
        <w:tc>
          <w:tcPr>
            <w:tcW w:w="136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  <w:tab w:val="decimal" w:pos="980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15,583</w:t>
            </w:r>
          </w:p>
        </w:tc>
      </w:tr>
      <w:tr w:rsidR="00DB4719" w:rsidRPr="002848D8" w:rsidTr="00245FD6">
        <w:tc>
          <w:tcPr>
            <w:tcW w:w="2037" w:type="pct"/>
          </w:tcPr>
          <w:p w:rsidR="00DB4719" w:rsidRPr="002848D8" w:rsidRDefault="00DB4719" w:rsidP="00245FD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848D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29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14,814</w:t>
            </w:r>
          </w:p>
        </w:tc>
        <w:tc>
          <w:tcPr>
            <w:tcW w:w="136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DB4719" w:rsidRPr="002848D8" w:rsidRDefault="00DB4719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  <w:tab w:val="decimal" w:pos="980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6,770</w:t>
            </w:r>
          </w:p>
        </w:tc>
      </w:tr>
      <w:tr w:rsidR="00FD31FA" w:rsidRPr="002848D8" w:rsidTr="00245FD6">
        <w:tc>
          <w:tcPr>
            <w:tcW w:w="2037" w:type="pct"/>
          </w:tcPr>
          <w:p w:rsidR="00FD31FA" w:rsidRPr="002848D8" w:rsidRDefault="00FD31FA" w:rsidP="00245FD6">
            <w:pPr>
              <w:pStyle w:val="a"/>
              <w:widowControl w:val="0"/>
              <w:tabs>
                <w:tab w:val="clear" w:pos="1080"/>
              </w:tabs>
              <w:ind w:right="-186"/>
              <w:rPr>
                <w:rFonts w:asciiTheme="majorBidi" w:hAnsiTheme="majorBidi" w:cstheme="majorBidi"/>
                <w:b/>
                <w:bCs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629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FD31FA" w:rsidRPr="002848D8" w:rsidRDefault="00FD31FA" w:rsidP="00245FD6">
            <w:pPr>
              <w:pStyle w:val="a"/>
              <w:widowControl w:val="0"/>
              <w:tabs>
                <w:tab w:val="clear" w:pos="1080"/>
                <w:tab w:val="decimal" w:pos="949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FD31FA" w:rsidRPr="002848D8" w:rsidRDefault="00FD31FA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1FA" w:rsidRPr="002848D8" w:rsidTr="00245FD6">
        <w:tc>
          <w:tcPr>
            <w:tcW w:w="2037" w:type="pct"/>
          </w:tcPr>
          <w:p w:rsidR="00FD31FA" w:rsidRPr="002848D8" w:rsidRDefault="00FD31FA" w:rsidP="00245FD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  <w:tc>
          <w:tcPr>
            <w:tcW w:w="629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FD31FA" w:rsidRPr="002848D8" w:rsidRDefault="00FD31FA" w:rsidP="00245FD6">
            <w:pPr>
              <w:pStyle w:val="a"/>
              <w:widowControl w:val="0"/>
              <w:tabs>
                <w:tab w:val="clear" w:pos="1080"/>
                <w:tab w:val="decimal" w:pos="949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  <w:r w:rsidRPr="00D63CD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20,288</w:t>
            </w:r>
          </w:p>
        </w:tc>
        <w:tc>
          <w:tcPr>
            <w:tcW w:w="136" w:type="pct"/>
          </w:tcPr>
          <w:p w:rsidR="00FD31FA" w:rsidRPr="002848D8" w:rsidRDefault="00FD31FA" w:rsidP="0024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FD31FA" w:rsidRPr="002848D8" w:rsidRDefault="00FD31FA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40,575</w:t>
            </w:r>
          </w:p>
        </w:tc>
      </w:tr>
      <w:tr w:rsidR="00FD31FA" w:rsidRPr="002848D8" w:rsidTr="004921F2">
        <w:tc>
          <w:tcPr>
            <w:tcW w:w="2037" w:type="pct"/>
          </w:tcPr>
          <w:p w:rsidR="00FD31FA" w:rsidRPr="002848D8" w:rsidRDefault="00FD31FA" w:rsidP="0083389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29" w:type="pct"/>
          </w:tcPr>
          <w:p w:rsidR="00FD31FA" w:rsidRPr="002848D8" w:rsidRDefault="00FD3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FD31FA" w:rsidRPr="002848D8" w:rsidRDefault="00FD31FA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FD31FA" w:rsidRPr="002848D8" w:rsidRDefault="00FD3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FD31FA" w:rsidRPr="002848D8" w:rsidRDefault="00FD31FA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D31FA" w:rsidRPr="002848D8" w:rsidRDefault="00FD3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FD31FA" w:rsidRPr="002848D8" w:rsidRDefault="00FD31FA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FD31FA" w:rsidRPr="002848D8" w:rsidRDefault="00FD31FA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  <w:tab w:val="decimal" w:pos="980"/>
              </w:tabs>
              <w:spacing w:after="0" w:line="240" w:lineRule="auto"/>
              <w:ind w:left="-115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</w:tabs>
              <w:ind w:right="-186"/>
              <w:rPr>
                <w:rFonts w:asciiTheme="majorBidi" w:hAnsiTheme="majorBidi" w:cstheme="majorBidi"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49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058DD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49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49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</w:rPr>
              <w:t>3</w:t>
            </w:r>
            <w:r w:rsidRPr="002848D8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080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3,080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49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301,000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291,667</w:t>
            </w:r>
          </w:p>
        </w:tc>
      </w:tr>
      <w:tr w:rsidR="00833892" w:rsidRPr="002848D8" w:rsidTr="00E058DD">
        <w:trPr>
          <w:trHeight w:val="218"/>
        </w:trPr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848D8">
              <w:rPr>
                <w:rFonts w:asciiTheme="majorBidi" w:hAnsiTheme="majorBidi" w:cstheme="majorBidi"/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ดอกเบี้ยรับ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160,742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</w:rPr>
              <w:t>66</w:t>
            </w:r>
            <w:r w:rsidRPr="002848D8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429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160,742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66,429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รายได้อื่น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7,920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</w:rPr>
              <w:t>7</w:t>
            </w:r>
            <w:r w:rsidRPr="002848D8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393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7,920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7,393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  <w:tab w:val="decimal" w:pos="955"/>
              </w:tabs>
              <w:ind w:right="-9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058DD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:rsidR="00833892" w:rsidRPr="002848D8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8,115,109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</w:rPr>
              <w:t>8</w:t>
            </w:r>
            <w:r w:rsidRPr="00E058DD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187</w:t>
            </w:r>
            <w:r w:rsidRPr="00E058DD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671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2848D8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6,017,263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2848D8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6,132,464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  <w:lang w:val="en-US"/>
              </w:rPr>
              <w:t>รายได้จากการขายไนโตรเจน</w:t>
            </w:r>
          </w:p>
        </w:tc>
        <w:tc>
          <w:tcPr>
            <w:tcW w:w="629" w:type="pct"/>
          </w:tcPr>
          <w:p w:rsidR="00833892" w:rsidRPr="00E058DD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108,026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2848D8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cs/>
              </w:rPr>
            </w:pPr>
            <w:r w:rsidRPr="00E058DD">
              <w:rPr>
                <w:rFonts w:asciiTheme="majorBidi" w:hAnsiTheme="majorBidi" w:cstheme="majorBidi"/>
                <w:cs/>
              </w:rPr>
              <w:t>96</w:t>
            </w:r>
            <w:r w:rsidRPr="00E058DD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175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E058DD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108,026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E058DD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96,175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  <w:lang w:val="en-US"/>
              </w:rPr>
              <w:t>ดอกเบี้ยรับ</w:t>
            </w:r>
          </w:p>
        </w:tc>
        <w:tc>
          <w:tcPr>
            <w:tcW w:w="629" w:type="pct"/>
          </w:tcPr>
          <w:p w:rsidR="00833892" w:rsidRPr="00E058DD" w:rsidDel="005C1F7C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8,767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058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:rsidR="00833892" w:rsidRPr="00E058DD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E058DD" w:rsidDel="005C1F7C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8,767</w:t>
            </w:r>
          </w:p>
        </w:tc>
        <w:tc>
          <w:tcPr>
            <w:tcW w:w="136" w:type="pct"/>
          </w:tcPr>
          <w:p w:rsidR="00833892" w:rsidRPr="00E058DD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E058DD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21F2" w:rsidRPr="002848D8" w:rsidTr="004921F2">
        <w:tc>
          <w:tcPr>
            <w:tcW w:w="2037" w:type="pct"/>
          </w:tcPr>
          <w:p w:rsidR="004921F2" w:rsidRPr="0035752B" w:rsidRDefault="004921F2" w:rsidP="004921F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5752B">
              <w:rPr>
                <w:rFonts w:asciiTheme="majorBidi" w:hAnsiTheme="majorBidi" w:cstheme="majorBidi"/>
                <w:cs/>
                <w:lang w:val="en-US"/>
              </w:rPr>
              <w:t>รายได้อื่น</w:t>
            </w:r>
          </w:p>
        </w:tc>
        <w:tc>
          <w:tcPr>
            <w:tcW w:w="629" w:type="pct"/>
          </w:tcPr>
          <w:p w:rsidR="004921F2" w:rsidRPr="0035752B" w:rsidRDefault="00492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352A1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B19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:rsidR="004921F2" w:rsidRPr="002848D8" w:rsidRDefault="004921F2" w:rsidP="00492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4921F2" w:rsidRPr="0035752B" w:rsidRDefault="004921F2" w:rsidP="004921F2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cs/>
              </w:rPr>
            </w:pPr>
            <w:r w:rsidRPr="0035752B">
              <w:rPr>
                <w:rFonts w:asciiTheme="majorBidi" w:hAnsiTheme="majorBidi" w:cstheme="majorBidi"/>
                <w:cs/>
              </w:rPr>
              <w:t>7</w:t>
            </w:r>
            <w:r w:rsidRPr="0035752B">
              <w:rPr>
                <w:rFonts w:asciiTheme="majorBidi" w:hAnsiTheme="majorBidi" w:cs="Angsana New"/>
                <w:cs/>
              </w:rPr>
              <w:t>,</w:t>
            </w:r>
            <w:r w:rsidRPr="0035752B">
              <w:rPr>
                <w:rFonts w:asciiTheme="majorBidi" w:hAnsiTheme="majorBidi" w:cstheme="majorBidi"/>
                <w:cs/>
              </w:rPr>
              <w:t>202</w:t>
            </w:r>
          </w:p>
        </w:tc>
        <w:tc>
          <w:tcPr>
            <w:tcW w:w="143" w:type="pct"/>
          </w:tcPr>
          <w:p w:rsidR="004921F2" w:rsidRPr="002848D8" w:rsidRDefault="004921F2" w:rsidP="00492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4921F2" w:rsidRPr="0035752B" w:rsidRDefault="00492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352A1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B19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:rsidR="004921F2" w:rsidRPr="002848D8" w:rsidRDefault="004921F2" w:rsidP="00492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75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53" w:type="pct"/>
          </w:tcPr>
          <w:p w:rsidR="004921F2" w:rsidRPr="0035752B" w:rsidRDefault="004921F2" w:rsidP="004921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752B">
              <w:rPr>
                <w:rFonts w:asciiTheme="majorBidi" w:hAnsiTheme="majorBidi" w:cstheme="majorBidi"/>
                <w:sz w:val="30"/>
                <w:szCs w:val="30"/>
              </w:rPr>
              <w:t xml:space="preserve">7,202 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  <w:tc>
          <w:tcPr>
            <w:tcW w:w="629" w:type="pct"/>
          </w:tcPr>
          <w:p w:rsidR="00833892" w:rsidRPr="00E058DD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270,005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cs/>
              </w:rPr>
            </w:pPr>
            <w:r w:rsidRPr="00E058DD">
              <w:rPr>
                <w:rFonts w:asciiTheme="majorBidi" w:hAnsiTheme="majorBidi" w:cstheme="majorBidi"/>
                <w:cs/>
              </w:rPr>
              <w:t>420</w:t>
            </w:r>
            <w:r w:rsidRPr="00E058DD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007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E058DD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270,005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E058DD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420,007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8338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058DD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629" w:type="pct"/>
          </w:tcPr>
          <w:p w:rsidR="00833892" w:rsidRPr="00E058DD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577,002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cs/>
              </w:rPr>
            </w:pPr>
            <w:r w:rsidRPr="00E058DD">
              <w:rPr>
                <w:rFonts w:asciiTheme="majorBidi" w:hAnsiTheme="majorBidi" w:cstheme="majorBidi"/>
                <w:cs/>
              </w:rPr>
              <w:t>683</w:t>
            </w:r>
            <w:r w:rsidRPr="00E058DD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566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E058DD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515,393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E058DD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625,124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2848D8">
              <w:rPr>
                <w:rFonts w:asciiTheme="majorBidi" w:hAnsiTheme="majorBidi" w:cstheme="majorBidi"/>
                <w:cs/>
                <w:lang w:val="en-US"/>
              </w:rPr>
              <w:t>ค่าใช้จ่ายในการขาย จัดจำหน่าย</w:t>
            </w:r>
            <w:r w:rsidR="00332AC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332ACA" w:rsidRPr="002848D8">
              <w:rPr>
                <w:rFonts w:asciiTheme="majorBidi" w:hAnsiTheme="majorBidi" w:cstheme="majorBidi"/>
                <w:cs/>
                <w:lang w:val="en-US"/>
              </w:rPr>
              <w:t>และบริหาร</w:t>
            </w:r>
            <w:r w:rsidRPr="002848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629" w:type="pct"/>
          </w:tcPr>
          <w:p w:rsidR="00833892" w:rsidRPr="00E058DD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81,771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cs/>
              </w:rPr>
            </w:pPr>
            <w:r w:rsidRPr="00E058DD">
              <w:rPr>
                <w:rFonts w:asciiTheme="majorBidi" w:hAnsiTheme="majorBidi" w:cstheme="majorBidi"/>
                <w:cs/>
              </w:rPr>
              <w:t>77</w:t>
            </w:r>
            <w:r w:rsidRPr="00E058DD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444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E058DD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78,537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E058DD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74,888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</w:tabs>
              <w:ind w:left="72" w:hanging="72"/>
              <w:jc w:val="both"/>
              <w:rPr>
                <w:rFonts w:asciiTheme="majorBidi" w:hAnsiTheme="majorBidi" w:cstheme="majorBidi"/>
                <w:cs/>
              </w:rPr>
            </w:pPr>
            <w:r w:rsidRPr="00E058DD">
              <w:rPr>
                <w:rFonts w:asciiTheme="majorBidi" w:hAnsiTheme="majorBidi" w:cstheme="majorBidi"/>
                <w:cs/>
              </w:rPr>
              <w:t>ต้นทุนสินทรัพย์ถาวร</w:t>
            </w:r>
            <w:r w:rsidRPr="00E058DD">
              <w:rPr>
                <w:rFonts w:asciiTheme="majorBidi" w:hAnsiTheme="majorBidi" w:cstheme="majorBidi"/>
                <w:cs/>
              </w:rPr>
              <w:br/>
              <w:t>และสินทรัพย์ไม่มีตัวตน</w:t>
            </w:r>
          </w:p>
        </w:tc>
        <w:tc>
          <w:tcPr>
            <w:tcW w:w="629" w:type="pct"/>
          </w:tcPr>
          <w:p w:rsidR="00CB57CE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33892" w:rsidRPr="00E058DD" w:rsidRDefault="00CB57C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38,799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="Angsana New"/>
                <w:cs/>
              </w:rPr>
            </w:pPr>
          </w:p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  <w:tab w:val="decimal" w:pos="966"/>
              </w:tabs>
              <w:ind w:left="-108" w:right="-88"/>
              <w:jc w:val="both"/>
              <w:rPr>
                <w:rFonts w:asciiTheme="majorBidi" w:hAnsiTheme="majorBidi" w:cstheme="majorBidi"/>
                <w:cs/>
              </w:rPr>
            </w:pPr>
            <w:r w:rsidRPr="00E058DD">
              <w:rPr>
                <w:rFonts w:asciiTheme="majorBidi" w:hAnsiTheme="majorBidi" w:cstheme="majorBidi"/>
                <w:cs/>
              </w:rPr>
              <w:t>79</w:t>
            </w:r>
            <w:r w:rsidRPr="00E058DD">
              <w:rPr>
                <w:rFonts w:asciiTheme="majorBidi" w:hAnsiTheme="majorBidi" w:cs="Angsana New"/>
                <w:cs/>
              </w:rPr>
              <w:t>,</w:t>
            </w:r>
            <w:r w:rsidRPr="00E058DD">
              <w:rPr>
                <w:rFonts w:asciiTheme="majorBidi" w:hAnsiTheme="majorBidi" w:cstheme="majorBidi"/>
                <w:cs/>
              </w:rPr>
              <w:t>031</w:t>
            </w:r>
          </w:p>
        </w:tc>
        <w:tc>
          <w:tcPr>
            <w:tcW w:w="143" w:type="pct"/>
          </w:tcPr>
          <w:p w:rsidR="00833892" w:rsidRPr="00E058DD" w:rsidRDefault="00833892" w:rsidP="00E058DD">
            <w:pPr>
              <w:pStyle w:val="a"/>
              <w:widowControl w:val="0"/>
              <w:tabs>
                <w:tab w:val="clear" w:pos="1080"/>
                <w:tab w:val="decimal" w:pos="1039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629" w:type="pct"/>
          </w:tcPr>
          <w:p w:rsidR="00B139D3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33892" w:rsidRPr="00E058DD" w:rsidRDefault="00B139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7,081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E058DD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33892" w:rsidRPr="00E058DD" w:rsidRDefault="00833892" w:rsidP="00833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33,031</w:t>
            </w:r>
          </w:p>
        </w:tc>
      </w:tr>
      <w:tr w:rsidR="00833892" w:rsidRPr="002848D8" w:rsidTr="00E058DD">
        <w:tc>
          <w:tcPr>
            <w:tcW w:w="2037" w:type="pct"/>
          </w:tcPr>
          <w:p w:rsidR="00833892" w:rsidRPr="002848D8" w:rsidRDefault="00833892" w:rsidP="00833892">
            <w:pPr>
              <w:pStyle w:val="a"/>
              <w:widowControl w:val="0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9" w:type="pct"/>
          </w:tcPr>
          <w:p w:rsidR="00833892" w:rsidRPr="00E058DD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E058DD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E058DD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E058DD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833892">
            <w:pPr>
              <w:pStyle w:val="a"/>
              <w:widowControl w:val="0"/>
              <w:tabs>
                <w:tab w:val="clear" w:pos="108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:rsidR="00833892" w:rsidRPr="00E058DD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E058DD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E058DD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E058DD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892" w:rsidRPr="002848D8" w:rsidTr="00E058DD">
        <w:tc>
          <w:tcPr>
            <w:tcW w:w="2037" w:type="pct"/>
          </w:tcPr>
          <w:p w:rsidR="00833892" w:rsidRPr="00E058DD" w:rsidRDefault="00833892" w:rsidP="00833892">
            <w:pPr>
              <w:pStyle w:val="a"/>
              <w:widowControl w:val="0"/>
              <w:tabs>
                <w:tab w:val="clear" w:pos="108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848D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:rsidR="00833892" w:rsidRPr="00E058DD" w:rsidRDefault="00C3216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60,173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33892" w:rsidRPr="00E058DD" w:rsidRDefault="0083389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32,576</w:t>
            </w:r>
          </w:p>
        </w:tc>
        <w:tc>
          <w:tcPr>
            <w:tcW w:w="143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833892" w:rsidRPr="00E058DD" w:rsidRDefault="00C3216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58,426</w:t>
            </w:r>
          </w:p>
        </w:tc>
        <w:tc>
          <w:tcPr>
            <w:tcW w:w="136" w:type="pct"/>
          </w:tcPr>
          <w:p w:rsidR="00833892" w:rsidRPr="002848D8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833892" w:rsidRPr="00E058DD" w:rsidRDefault="00833892" w:rsidP="0083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30,867</w:t>
            </w:r>
          </w:p>
        </w:tc>
      </w:tr>
    </w:tbl>
    <w:p w:rsidR="00EB4989" w:rsidRDefault="00EB4989" w:rsidP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EB4989" w:rsidRDefault="00EB4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B7AA5" w:rsidRPr="002848D8" w:rsidRDefault="00583A6E" w:rsidP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848D8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AA4DCA" w:rsidRPr="002848D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D642F" w:rsidRPr="002848D8">
        <w:rPr>
          <w:rFonts w:asciiTheme="majorBidi" w:hAnsiTheme="majorBidi" w:cstheme="majorBidi"/>
          <w:sz w:val="30"/>
          <w:szCs w:val="30"/>
        </w:rPr>
        <w:t xml:space="preserve"> 31 </w:t>
      </w:r>
      <w:r w:rsidR="00DB7795" w:rsidRPr="002848D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B5680" w:rsidRPr="002848D8">
        <w:rPr>
          <w:rFonts w:asciiTheme="majorBidi" w:hAnsiTheme="majorBidi" w:cstheme="majorBidi"/>
          <w:sz w:val="30"/>
          <w:szCs w:val="30"/>
        </w:rPr>
        <w:t xml:space="preserve"> </w:t>
      </w:r>
      <w:r w:rsidR="00AA4DCA" w:rsidRPr="002848D8">
        <w:rPr>
          <w:rFonts w:asciiTheme="majorBidi" w:hAnsiTheme="majorBidi" w:cstheme="majorBidi"/>
          <w:sz w:val="30"/>
          <w:szCs w:val="30"/>
          <w:cs/>
        </w:rPr>
        <w:t xml:space="preserve">มีดังนี้  </w:t>
      </w:r>
    </w:p>
    <w:p w:rsidR="00717940" w:rsidRPr="002848D8" w:rsidRDefault="00717940" w:rsidP="009850C1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lang w:val="en-US"/>
        </w:rPr>
      </w:pPr>
    </w:p>
    <w:p w:rsidR="005B7AA5" w:rsidRPr="002848D8" w:rsidRDefault="00BC01E1" w:rsidP="00852E1F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2848D8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  <w:r w:rsidR="00843540" w:rsidRPr="002848D8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="00957B60">
        <w:rPr>
          <w:rFonts w:asciiTheme="majorBidi" w:hAnsiTheme="majorBidi" w:cstheme="majorBidi"/>
          <w:b/>
          <w:bCs/>
          <w:i/>
          <w:iCs/>
          <w:lang w:val="en-US"/>
        </w:rPr>
        <w:t>-</w:t>
      </w:r>
      <w:r w:rsidR="00843540" w:rsidRPr="002848D8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2848D8">
        <w:rPr>
          <w:rFonts w:asciiTheme="majorBidi" w:hAnsiTheme="majorBidi" w:cstheme="majorBidi"/>
          <w:b/>
          <w:bCs/>
          <w:i/>
          <w:iCs/>
          <w:cs/>
        </w:rPr>
        <w:t>กิจการที่เกี่ยวข้องกัน</w:t>
      </w:r>
    </w:p>
    <w:p w:rsidR="00BC01E1" w:rsidRPr="002848D8" w:rsidRDefault="00BC01E1" w:rsidP="009850C1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6"/>
        <w:gridCol w:w="1166"/>
        <w:gridCol w:w="274"/>
        <w:gridCol w:w="1168"/>
        <w:gridCol w:w="247"/>
        <w:gridCol w:w="1187"/>
      </w:tblGrid>
      <w:tr w:rsidR="008B1558" w:rsidRPr="002848D8" w:rsidTr="00E058DD">
        <w:trPr>
          <w:tblHeader/>
        </w:trPr>
        <w:tc>
          <w:tcPr>
            <w:tcW w:w="2039" w:type="pct"/>
          </w:tcPr>
          <w:p w:rsidR="009808D9" w:rsidRPr="002848D8" w:rsidRDefault="009808D9" w:rsidP="0026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9808D9" w:rsidRPr="002848D8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9808D9" w:rsidRPr="002848D8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:rsidR="009808D9" w:rsidRPr="002848D8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B1558" w:rsidRPr="002848D8" w:rsidTr="00E058DD">
        <w:trPr>
          <w:tblHeader/>
        </w:trPr>
        <w:tc>
          <w:tcPr>
            <w:tcW w:w="2039" w:type="pct"/>
          </w:tcPr>
          <w:p w:rsidR="009808D9" w:rsidRPr="002848D8" w:rsidRDefault="009808D9" w:rsidP="00263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:rsidR="009808D9" w:rsidRPr="002848D8" w:rsidRDefault="00DB5680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C1F7C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9808D9" w:rsidRPr="002848D8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9808D9" w:rsidRPr="002848D8" w:rsidRDefault="00DB5680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C1F7C" w:rsidRPr="002848D8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8" w:type="pct"/>
          </w:tcPr>
          <w:p w:rsidR="009808D9" w:rsidRPr="002848D8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808D9" w:rsidRPr="002848D8" w:rsidRDefault="00DB5680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C1F7C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3" w:type="pct"/>
          </w:tcPr>
          <w:p w:rsidR="009808D9" w:rsidRPr="002848D8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9808D9" w:rsidRPr="002848D8" w:rsidRDefault="00DB5680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5C1F7C" w:rsidRPr="002848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B1558" w:rsidRPr="002848D8" w:rsidTr="00E058DD">
        <w:trPr>
          <w:tblHeader/>
        </w:trPr>
        <w:tc>
          <w:tcPr>
            <w:tcW w:w="2039" w:type="pct"/>
          </w:tcPr>
          <w:p w:rsidR="009808D9" w:rsidRPr="002848D8" w:rsidRDefault="009808D9" w:rsidP="00263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9808D9" w:rsidRPr="002848D8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558" w:rsidRPr="002848D8" w:rsidTr="00E058DD">
        <w:tc>
          <w:tcPr>
            <w:tcW w:w="2039" w:type="pct"/>
          </w:tcPr>
          <w:p w:rsidR="009808D9" w:rsidRPr="002848D8" w:rsidRDefault="009808D9" w:rsidP="002639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2" w:type="pct"/>
          </w:tcPr>
          <w:p w:rsidR="009808D9" w:rsidRPr="002848D8" w:rsidRDefault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9808D9" w:rsidRPr="002848D8" w:rsidRDefault="009808D9" w:rsidP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9808D9" w:rsidRPr="002848D8" w:rsidRDefault="009808D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9808D9" w:rsidRPr="002848D8" w:rsidRDefault="009808D9" w:rsidP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808D9" w:rsidRPr="002848D8" w:rsidRDefault="009808D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9808D9" w:rsidRPr="002848D8" w:rsidRDefault="009808D9" w:rsidP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9808D9" w:rsidRPr="002848D8" w:rsidRDefault="009808D9" w:rsidP="004F75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558" w:rsidRPr="002848D8" w:rsidTr="00E058DD">
        <w:tc>
          <w:tcPr>
            <w:tcW w:w="2039" w:type="pct"/>
          </w:tcPr>
          <w:p w:rsidR="002639AB" w:rsidRPr="002848D8" w:rsidRDefault="002639AB" w:rsidP="002639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632" w:type="pct"/>
          </w:tcPr>
          <w:p w:rsidR="002639AB" w:rsidRPr="002848D8" w:rsidRDefault="00263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2639AB" w:rsidRPr="002848D8" w:rsidRDefault="002639AB" w:rsidP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639AB" w:rsidRPr="002848D8" w:rsidRDefault="002639A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2639AB" w:rsidRPr="002848D8" w:rsidRDefault="002639AB" w:rsidP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639AB" w:rsidRPr="002848D8" w:rsidRDefault="002639A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2639AB" w:rsidRPr="002848D8" w:rsidRDefault="002639AB" w:rsidP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2639AB" w:rsidRPr="002848D8" w:rsidRDefault="002639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558" w:rsidRPr="002848D8" w:rsidTr="00E058DD">
        <w:tc>
          <w:tcPr>
            <w:tcW w:w="2039" w:type="pct"/>
          </w:tcPr>
          <w:p w:rsidR="005C1F7C" w:rsidRPr="002848D8" w:rsidRDefault="005C1F7C" w:rsidP="005C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632" w:type="pct"/>
          </w:tcPr>
          <w:p w:rsidR="005C1F7C" w:rsidRPr="002848D8" w:rsidRDefault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756,492</w:t>
            </w:r>
          </w:p>
        </w:tc>
        <w:tc>
          <w:tcPr>
            <w:tcW w:w="149" w:type="pct"/>
          </w:tcPr>
          <w:p w:rsidR="005C1F7C" w:rsidRPr="002848D8" w:rsidRDefault="005C1F7C" w:rsidP="005C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5C1F7C" w:rsidRPr="002848D8" w:rsidRDefault="005C1F7C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353,821</w:t>
            </w:r>
          </w:p>
        </w:tc>
        <w:tc>
          <w:tcPr>
            <w:tcW w:w="148" w:type="pct"/>
          </w:tcPr>
          <w:p w:rsidR="005C1F7C" w:rsidRPr="002848D8" w:rsidRDefault="005C1F7C" w:rsidP="005C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C1F7C" w:rsidRPr="002848D8" w:rsidRDefault="004F3ED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756,492</w:t>
            </w:r>
          </w:p>
        </w:tc>
        <w:tc>
          <w:tcPr>
            <w:tcW w:w="133" w:type="pct"/>
          </w:tcPr>
          <w:p w:rsidR="005C1F7C" w:rsidRPr="002848D8" w:rsidRDefault="005C1F7C" w:rsidP="005C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5C1F7C" w:rsidRPr="002848D8" w:rsidRDefault="005C1F7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353,821</w:t>
            </w:r>
          </w:p>
        </w:tc>
      </w:tr>
      <w:tr w:rsidR="008B1558" w:rsidRPr="002848D8" w:rsidTr="00E058DD">
        <w:trPr>
          <w:trHeight w:val="254"/>
        </w:trPr>
        <w:tc>
          <w:tcPr>
            <w:tcW w:w="2039" w:type="pct"/>
          </w:tcPr>
          <w:p w:rsidR="002B5C6B" w:rsidRPr="00E058DD" w:rsidRDefault="002B5C6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  <w:tab w:val="decimal" w:pos="9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2B5C6B" w:rsidRPr="002848D8" w:rsidRDefault="002B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2B5C6B" w:rsidRPr="002848D8" w:rsidRDefault="002B5C6B" w:rsidP="002B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B5C6B" w:rsidRPr="002848D8" w:rsidRDefault="002B5C6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2B5C6B" w:rsidRPr="002848D8" w:rsidRDefault="002B5C6B" w:rsidP="002B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B5C6B" w:rsidRPr="002848D8" w:rsidRDefault="002B5C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2B5C6B" w:rsidRPr="002848D8" w:rsidRDefault="002B5C6B" w:rsidP="002B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2B5C6B" w:rsidRPr="002848D8" w:rsidRDefault="002B5C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558" w:rsidRPr="002848D8" w:rsidTr="00E058DD">
        <w:tc>
          <w:tcPr>
            <w:tcW w:w="2039" w:type="pct"/>
          </w:tcPr>
          <w:p w:rsidR="002B5C6B" w:rsidRPr="002848D8" w:rsidRDefault="002B5C6B" w:rsidP="002B5C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2B5C6B" w:rsidRPr="002848D8" w:rsidRDefault="002B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2B5C6B" w:rsidRPr="002848D8" w:rsidRDefault="002B5C6B" w:rsidP="002B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B5C6B" w:rsidRPr="002848D8" w:rsidRDefault="002B5C6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2B5C6B" w:rsidRPr="002848D8" w:rsidRDefault="002B5C6B" w:rsidP="002B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B5C6B" w:rsidRPr="002848D8" w:rsidRDefault="002B5C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2B5C6B" w:rsidRPr="002848D8" w:rsidRDefault="002B5C6B" w:rsidP="002B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2B5C6B" w:rsidRPr="002848D8" w:rsidRDefault="002B5C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558" w:rsidRPr="002848D8" w:rsidTr="00E058DD">
        <w:tc>
          <w:tcPr>
            <w:tcW w:w="2039" w:type="pct"/>
          </w:tcPr>
          <w:p w:rsidR="005C1F7C" w:rsidRPr="008B1558" w:rsidRDefault="005C1F7C" w:rsidP="005C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B15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632" w:type="pct"/>
          </w:tcPr>
          <w:p w:rsidR="005C1F7C" w:rsidRPr="002848D8" w:rsidRDefault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171,568</w:t>
            </w:r>
          </w:p>
        </w:tc>
        <w:tc>
          <w:tcPr>
            <w:tcW w:w="149" w:type="pct"/>
          </w:tcPr>
          <w:p w:rsidR="005C1F7C" w:rsidRPr="002848D8" w:rsidRDefault="005C1F7C" w:rsidP="005C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5C1F7C" w:rsidRPr="002848D8" w:rsidRDefault="005C1F7C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84,721</w:t>
            </w:r>
          </w:p>
        </w:tc>
        <w:tc>
          <w:tcPr>
            <w:tcW w:w="148" w:type="pct"/>
          </w:tcPr>
          <w:p w:rsidR="005C1F7C" w:rsidRPr="002848D8" w:rsidRDefault="005C1F7C" w:rsidP="005C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C1F7C" w:rsidRPr="002848D8" w:rsidRDefault="004F3ED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171,568</w:t>
            </w:r>
          </w:p>
        </w:tc>
        <w:tc>
          <w:tcPr>
            <w:tcW w:w="133" w:type="pct"/>
          </w:tcPr>
          <w:p w:rsidR="005C1F7C" w:rsidRPr="002848D8" w:rsidRDefault="005C1F7C" w:rsidP="005C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5C1F7C" w:rsidRPr="002848D8" w:rsidRDefault="005C1F7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84,721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8B155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3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5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  <w:r w:rsidRPr="008B15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B1558">
              <w:rPr>
                <w:rFonts w:asciiTheme="majorBidi" w:hAnsiTheme="majorBidi" w:cstheme="majorBidi"/>
                <w:sz w:val="30"/>
                <w:szCs w:val="30"/>
                <w:cs/>
              </w:rPr>
              <w:t>(เดิมชื่อ บริษัท ไทยโอลีโอเคมี จำกัด)</w:t>
            </w:r>
          </w:p>
        </w:tc>
        <w:tc>
          <w:tcPr>
            <w:tcW w:w="632" w:type="pct"/>
          </w:tcPr>
          <w:p w:rsidR="00EC79BA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69,607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C79BA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32,871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C79BA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69,607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EC79BA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32,871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632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557,490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270,914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557,490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270,914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632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2,625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2,625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ไทยแฟตตี้แอลกอฮอลส์ จำกัด</w:t>
            </w:r>
          </w:p>
        </w:tc>
        <w:tc>
          <w:tcPr>
            <w:tcW w:w="632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18,895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8,766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18,895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8,766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บริษัท 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เอ็ชเอ็มซี โปลีเมอส์  จำกัด</w:t>
            </w:r>
          </w:p>
        </w:tc>
        <w:tc>
          <w:tcPr>
            <w:tcW w:w="632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266,394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131,923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266,394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131,923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บริษัท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</w:rPr>
              <w:t xml:space="preserve">  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พีทีที อาซาฮี เคมิคอล จำกัด       </w:t>
            </w:r>
          </w:p>
        </w:tc>
        <w:tc>
          <w:tcPr>
            <w:tcW w:w="632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46,582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20,699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46,582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20,699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บริษัท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</w:rPr>
              <w:t xml:space="preserve">  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พีทีที โพลีเมอร์ โลจิสติกส์ จำกัด                              </w:t>
            </w:r>
          </w:p>
        </w:tc>
        <w:tc>
          <w:tcPr>
            <w:tcW w:w="632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9,033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4,131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9,033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4,131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2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300,256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390,113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79BA" w:rsidRPr="002848D8" w:rsidTr="00EC79BA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2" w:type="pct"/>
          </w:tcPr>
          <w:p w:rsidR="00EC79BA" w:rsidRDefault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C79BA">
              <w:rPr>
                <w:rFonts w:asciiTheme="majorBidi" w:hAnsiTheme="majorBidi" w:cstheme="majorBidi"/>
                <w:sz w:val="30"/>
                <w:szCs w:val="30"/>
              </w:rPr>
              <w:t>9,506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3,129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C79BA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9,506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3,129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EC79BA">
              <w:rPr>
                <w:rFonts w:asciiTheme="majorBidi" w:hAnsiTheme="majorBidi"/>
                <w:sz w:val="30"/>
                <w:szCs w:val="30"/>
                <w:cs/>
              </w:rPr>
              <w:t>บริษัท ปตท.บริหารธุรกิจค้าปลีก จำกัด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3,191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C79BA" w:rsidRPr="002848D8" w:rsidRDefault="008C291B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2,211,351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1,303,713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EC79BA" w:rsidRPr="002848D8" w:rsidRDefault="008C291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1,907,904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913,600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EC79BA" w:rsidRPr="002848D8" w:rsidRDefault="008C291B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EC79BA" w:rsidRPr="002848D8" w:rsidRDefault="008C291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C79BA" w:rsidRPr="00E058DD" w:rsidRDefault="008C291B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9" w:type="pct"/>
          </w:tcPr>
          <w:p w:rsidR="00EC79BA" w:rsidRPr="00E058DD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1,303,713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EC79BA" w:rsidRPr="00E058DD" w:rsidRDefault="008C291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1,907,904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913,600</w:t>
            </w: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C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EC79BA" w:rsidRPr="002848D8" w:rsidRDefault="00EC79B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79BA" w:rsidRPr="002848D8" w:rsidTr="00E058DD">
        <w:tc>
          <w:tcPr>
            <w:tcW w:w="2039" w:type="pct"/>
          </w:tcPr>
          <w:p w:rsidR="00EC79BA" w:rsidRPr="002848D8" w:rsidRDefault="00EC79B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  <w:tab w:val="decimal" w:pos="9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หนี้สูญและค่าเผื่อหนี้สงสัยจะสูญสำหรับปี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EC79BA" w:rsidRPr="002848D8" w:rsidRDefault="008C291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EC79BA" w:rsidRPr="002848D8" w:rsidRDefault="00EC79B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EC79BA" w:rsidRPr="002848D8" w:rsidRDefault="008C291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EC79BA" w:rsidRPr="002848D8" w:rsidRDefault="00EC79BA" w:rsidP="00EC7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EC79BA" w:rsidRPr="002848D8" w:rsidRDefault="00EC79BA" w:rsidP="00EC79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3C750D" w:rsidRPr="002848D8" w:rsidRDefault="003C750D" w:rsidP="00BC01E1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E6870" w:rsidRPr="002848D8" w:rsidRDefault="008E6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5B7AA5" w:rsidRPr="00E058DD" w:rsidRDefault="00BC01E1" w:rsidP="0059344A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848D8">
        <w:rPr>
          <w:rFonts w:asciiTheme="majorBidi" w:hAnsiTheme="majorBidi" w:cstheme="majorBidi"/>
          <w:b/>
          <w:bCs/>
          <w:i/>
          <w:iCs/>
          <w:cs/>
        </w:rPr>
        <w:t>ลูกหนี้อื่น</w:t>
      </w:r>
      <w:r w:rsidR="000D303B" w:rsidRPr="00E058DD">
        <w:rPr>
          <w:rFonts w:asciiTheme="majorBidi" w:hAnsiTheme="majorBidi" w:cstheme="majorBidi"/>
          <w:b/>
          <w:bCs/>
          <w:i/>
          <w:iCs/>
          <w:cs/>
        </w:rPr>
        <w:t xml:space="preserve"> </w:t>
      </w:r>
      <w:r w:rsidR="009A0536" w:rsidRPr="002848D8">
        <w:rPr>
          <w:rFonts w:asciiTheme="majorBidi" w:hAnsiTheme="majorBidi" w:cstheme="majorBidi"/>
          <w:b/>
          <w:bCs/>
          <w:i/>
          <w:iCs/>
          <w:cs/>
        </w:rPr>
        <w:t>-</w:t>
      </w:r>
      <w:r w:rsidRPr="00E058DD">
        <w:rPr>
          <w:rFonts w:asciiTheme="majorBidi" w:hAnsiTheme="majorBidi" w:cstheme="majorBidi"/>
          <w:b/>
          <w:bCs/>
          <w:i/>
          <w:iCs/>
          <w:cs/>
        </w:rPr>
        <w:t xml:space="preserve"> </w:t>
      </w:r>
      <w:r w:rsidRPr="002848D8">
        <w:rPr>
          <w:rFonts w:asciiTheme="majorBidi" w:hAnsiTheme="majorBidi" w:cstheme="majorBidi"/>
          <w:b/>
          <w:bCs/>
          <w:i/>
          <w:iCs/>
          <w:cs/>
        </w:rPr>
        <w:t xml:space="preserve">กิจการที่เกี่ยวข้องกัน  </w:t>
      </w:r>
    </w:p>
    <w:p w:rsidR="00BC01E1" w:rsidRPr="00E058DD" w:rsidRDefault="00BC01E1" w:rsidP="00BC01E1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9"/>
        <w:gridCol w:w="271"/>
        <w:gridCol w:w="1170"/>
        <w:gridCol w:w="271"/>
        <w:gridCol w:w="1170"/>
        <w:gridCol w:w="258"/>
        <w:gridCol w:w="1187"/>
      </w:tblGrid>
      <w:tr w:rsidR="000A0D9F" w:rsidRPr="002848D8" w:rsidTr="00E058DD">
        <w:trPr>
          <w:tblHeader/>
        </w:trPr>
        <w:tc>
          <w:tcPr>
            <w:tcW w:w="2036" w:type="pct"/>
          </w:tcPr>
          <w:p w:rsidR="004F756C" w:rsidRPr="002848D8" w:rsidRDefault="004F756C" w:rsidP="00BD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4F756C" w:rsidRPr="002848D8" w:rsidRDefault="004F756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F756C" w:rsidRPr="002848D8" w:rsidRDefault="004F756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4F756C" w:rsidRPr="002848D8" w:rsidRDefault="004F756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A0D9F" w:rsidRPr="002848D8" w:rsidTr="00E058DD">
        <w:trPr>
          <w:tblHeader/>
        </w:trPr>
        <w:tc>
          <w:tcPr>
            <w:tcW w:w="2036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0301F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80301F" w:rsidRPr="002848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0301F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9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80301F" w:rsidRPr="002848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A0D9F" w:rsidRPr="002848D8" w:rsidTr="00E058DD">
        <w:trPr>
          <w:tblHeader/>
        </w:trPr>
        <w:tc>
          <w:tcPr>
            <w:tcW w:w="2036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D9F" w:rsidRPr="002848D8" w:rsidTr="00E058DD">
        <w:tc>
          <w:tcPr>
            <w:tcW w:w="2036" w:type="pct"/>
          </w:tcPr>
          <w:p w:rsidR="00DB5680" w:rsidRPr="002848D8" w:rsidRDefault="00DB5680" w:rsidP="00DB5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2848D8" w:rsidRDefault="00DB5680" w:rsidP="00DB5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DB5680" w:rsidRPr="002848D8" w:rsidRDefault="00DB5680" w:rsidP="00DB5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0D9F" w:rsidRPr="002848D8" w:rsidTr="00E058DD">
        <w:tc>
          <w:tcPr>
            <w:tcW w:w="2036" w:type="pct"/>
          </w:tcPr>
          <w:p w:rsidR="009B6DF2" w:rsidRPr="002848D8" w:rsidRDefault="009B6DF2" w:rsidP="009B6D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ปตท.  จำกัด (มหาชน)</w:t>
            </w:r>
          </w:p>
        </w:tc>
        <w:tc>
          <w:tcPr>
            <w:tcW w:w="631" w:type="pct"/>
          </w:tcPr>
          <w:p w:rsidR="009B6DF2" w:rsidRPr="002848D8" w:rsidRDefault="006D3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46" w:type="pct"/>
          </w:tcPr>
          <w:p w:rsidR="009B6DF2" w:rsidRPr="002848D8" w:rsidRDefault="009B6DF2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9B6DF2" w:rsidRPr="002848D8" w:rsidRDefault="0080301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146" w:type="pct"/>
          </w:tcPr>
          <w:p w:rsidR="009B6DF2" w:rsidRPr="002848D8" w:rsidRDefault="009B6DF2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9B6DF2" w:rsidRPr="002848D8" w:rsidRDefault="00964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39" w:type="pct"/>
          </w:tcPr>
          <w:p w:rsidR="009B6DF2" w:rsidRPr="002848D8" w:rsidRDefault="009B6DF2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9B6DF2" w:rsidRPr="002848D8" w:rsidRDefault="0080301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0A0D9F" w:rsidRPr="002848D8" w:rsidTr="00E058DD">
        <w:tc>
          <w:tcPr>
            <w:tcW w:w="2036" w:type="pct"/>
          </w:tcPr>
          <w:p w:rsidR="0033029C" w:rsidRPr="002848D8" w:rsidRDefault="0033029C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33029C" w:rsidRPr="002848D8" w:rsidRDefault="00330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3029C" w:rsidRPr="002848D8" w:rsidRDefault="0033029C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33029C" w:rsidRPr="002848D8" w:rsidRDefault="0033029C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3029C" w:rsidRPr="002848D8" w:rsidRDefault="0033029C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33029C" w:rsidRPr="002848D8" w:rsidRDefault="00330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33029C" w:rsidRPr="002848D8" w:rsidRDefault="0033029C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33029C" w:rsidRPr="002848D8" w:rsidRDefault="0033029C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0D9F" w:rsidRPr="002848D8" w:rsidTr="00E058DD">
        <w:tc>
          <w:tcPr>
            <w:tcW w:w="2036" w:type="pct"/>
          </w:tcPr>
          <w:p w:rsidR="009B6DF2" w:rsidRPr="002848D8" w:rsidRDefault="009B6DF2" w:rsidP="009B6D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1" w:type="pct"/>
          </w:tcPr>
          <w:p w:rsidR="009B6DF2" w:rsidRPr="002848D8" w:rsidRDefault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B6DF2" w:rsidRPr="002848D8" w:rsidRDefault="009B6DF2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9B6DF2" w:rsidRPr="002848D8" w:rsidRDefault="009B6DF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  <w:tab w:val="decimal" w:pos="102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B6DF2" w:rsidRPr="002848D8" w:rsidRDefault="009B6DF2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9B6DF2" w:rsidRPr="002848D8" w:rsidRDefault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9B6DF2" w:rsidRPr="002848D8" w:rsidRDefault="009B6DF2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9B6DF2" w:rsidRPr="002848D8" w:rsidRDefault="009B6DF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0D9F" w:rsidRPr="002848D8" w:rsidTr="00E058DD">
        <w:tc>
          <w:tcPr>
            <w:tcW w:w="2036" w:type="pct"/>
          </w:tcPr>
          <w:p w:rsidR="009B6DF2" w:rsidRPr="002848D8" w:rsidRDefault="009B6DF2" w:rsidP="009B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631" w:type="pct"/>
          </w:tcPr>
          <w:p w:rsidR="002F49D4" w:rsidRPr="002848D8" w:rsidRDefault="002F49D4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B6DF2" w:rsidRPr="002848D8" w:rsidRDefault="009B6DF2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9B6DF2" w:rsidRPr="002848D8" w:rsidRDefault="009B6DF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  <w:tab w:val="decimal" w:pos="102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B6DF2" w:rsidRPr="002848D8" w:rsidRDefault="009B6DF2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9B6DF2" w:rsidRPr="002848D8" w:rsidRDefault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9B6DF2" w:rsidRPr="002848D8" w:rsidRDefault="009B6DF2" w:rsidP="009B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9B6DF2" w:rsidRPr="002848D8" w:rsidRDefault="009B6DF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1924D3" w:rsidRPr="002848D8" w:rsidRDefault="00C1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C12EE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1" w:type="pct"/>
          </w:tcPr>
          <w:p w:rsidR="001924D3" w:rsidRPr="002848D8" w:rsidRDefault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5,990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5,990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631" w:type="pct"/>
          </w:tcPr>
          <w:p w:rsidR="001924D3" w:rsidRPr="002848D8" w:rsidRDefault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915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915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D3" w:rsidRPr="002848D8" w:rsidTr="00E058DD">
        <w:trPr>
          <w:trHeight w:val="137"/>
        </w:trPr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1" w:type="pct"/>
          </w:tcPr>
          <w:p w:rsidR="001924D3" w:rsidRPr="002848D8" w:rsidRDefault="00C12EE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9,638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10,134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631" w:type="pct"/>
          </w:tcPr>
          <w:p w:rsidR="001924D3" w:rsidRPr="002848D8" w:rsidRDefault="00C12EE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631" w:type="pct"/>
          </w:tcPr>
          <w:p w:rsidR="001924D3" w:rsidRPr="002848D8" w:rsidRDefault="00C12EE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E75FAC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3,021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eastAsia="Calibri" w:hAnsiTheme="majorBidi" w:cstheme="majorBidi"/>
                <w:sz w:val="30"/>
                <w:szCs w:val="30"/>
              </w:rPr>
              <w:t>Ichinoseki Solar Power 1 GK</w:t>
            </w:r>
          </w:p>
        </w:tc>
        <w:tc>
          <w:tcPr>
            <w:tcW w:w="631" w:type="pct"/>
          </w:tcPr>
          <w:p w:rsidR="001924D3" w:rsidRPr="002848D8" w:rsidRDefault="00C12EE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GPSC International Holdings Limited</w:t>
            </w:r>
          </w:p>
        </w:tc>
        <w:tc>
          <w:tcPr>
            <w:tcW w:w="631" w:type="pct"/>
          </w:tcPr>
          <w:p w:rsidR="001924D3" w:rsidRPr="002848D8" w:rsidRDefault="00C12EE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6,249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8,348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6,249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8,348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79,333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52,500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79,333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52,500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 ไซยะบุรี พาวเวอร์ จำกัด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24D3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F49D4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F49D4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pacing w:val="-14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ริษัท  พีทีที แทงค์ เทอร์มินัล จำกัด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ฟีนอล จำกัด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24D3">
              <w:rPr>
                <w:rFonts w:asciiTheme="majorBidi" w:hAnsiTheme="majorBidi" w:cstheme="majorBidi"/>
                <w:sz w:val="30"/>
                <w:szCs w:val="30"/>
              </w:rPr>
              <w:t>8,667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171,901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8,667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171,901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4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พีทีที ดิจิตอล โซลูชั่นส์  จำกัด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058DD">
              <w:rPr>
                <w:rFonts w:asciiTheme="majorBidi" w:hAnsiTheme="majorBidi" w:cstheme="majorBidi"/>
                <w:sz w:val="29"/>
                <w:szCs w:val="29"/>
                <w:cs/>
              </w:rPr>
              <w:t>(เดิมชื่อ บริษัท พีทีที ไอซีที โซลูชั่นส์ จำกัด)</w:t>
            </w:r>
          </w:p>
        </w:tc>
        <w:tc>
          <w:tcPr>
            <w:tcW w:w="631" w:type="pct"/>
          </w:tcPr>
          <w:p w:rsidR="001924D3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4D3" w:rsidRPr="002848D8" w:rsidRDefault="00C1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4BF5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4D3" w:rsidRPr="002848D8" w:rsidRDefault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F333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บริษัท  พีทีที อาซาฮี เคมิคอล จำกัด    </w:t>
            </w: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21,391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46,558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21,391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46,558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บริษัท ทิพยประกันภัย จำกัด (มหาชน)</w:t>
            </w:r>
          </w:p>
        </w:tc>
        <w:tc>
          <w:tcPr>
            <w:tcW w:w="631" w:type="pct"/>
          </w:tcPr>
          <w:p w:rsidR="001924D3" w:rsidRPr="002848D8" w:rsidRDefault="001728CD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71,195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107,614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E75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</w:t>
            </w:r>
            <w:r w:rsidR="001F333B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96,004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631" w:type="pct"/>
          </w:tcPr>
          <w:p w:rsidR="001924D3" w:rsidRPr="002848D8" w:rsidRDefault="00E62820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62820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1" w:type="pct"/>
          </w:tcPr>
          <w:p w:rsidR="001924D3" w:rsidRPr="002848D8" w:rsidRDefault="00C12EE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43,988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1" w:type="pct"/>
          </w:tcPr>
          <w:p w:rsidR="001924D3" w:rsidRPr="002848D8" w:rsidDel="00B104E5" w:rsidRDefault="00E6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62820">
              <w:rPr>
                <w:rFonts w:asciiTheme="majorBidi" w:hAnsiTheme="majorBidi" w:cstheme="majorBidi"/>
                <w:sz w:val="30"/>
                <w:szCs w:val="30"/>
              </w:rPr>
              <w:t>65,77</w:t>
            </w:r>
            <w:r w:rsidR="00304B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Del="00D9296A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15,863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Del="00B104E5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65,771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15,863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631" w:type="pct"/>
          </w:tcPr>
          <w:p w:rsidR="001924D3" w:rsidRPr="002848D8" w:rsidDel="00B104E5" w:rsidRDefault="00E62820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62820"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RDefault="00E62820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Pr="002848D8" w:rsidDel="00B104E5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เอ็นพีซี เซฟตี้ แอนด์ เอ็นไวรอนเมนทอล เซอร์วิส จำกัด</w:t>
            </w:r>
          </w:p>
        </w:tc>
        <w:tc>
          <w:tcPr>
            <w:tcW w:w="631" w:type="pct"/>
          </w:tcPr>
          <w:p w:rsidR="001924D3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4D3" w:rsidRPr="002848D8" w:rsidDel="00B104E5" w:rsidRDefault="001F333B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924D3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4D3" w:rsidRPr="002848D8" w:rsidDel="00B104E5" w:rsidRDefault="001F333B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1924D3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1924D3" w:rsidRPr="002848D8" w:rsidDel="00DB5680" w:rsidRDefault="0017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269,444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466,064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1924D3" w:rsidRPr="002848D8" w:rsidDel="00DB5680" w:rsidRDefault="003A4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268,15</w:t>
            </w:r>
            <w:r w:rsidR="001F333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425,179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924D3" w:rsidRPr="002848D8" w:rsidRDefault="0017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8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466,064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924D3" w:rsidRPr="003A4F8B" w:rsidRDefault="003A4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268,15</w:t>
            </w:r>
            <w:r w:rsidR="001F3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425,179</w:t>
            </w: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1924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24D3" w:rsidRPr="002848D8" w:rsidTr="00E058DD">
        <w:tc>
          <w:tcPr>
            <w:tcW w:w="2036" w:type="pct"/>
          </w:tcPr>
          <w:p w:rsidR="001924D3" w:rsidRPr="002848D8" w:rsidRDefault="001924D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หนี้สูญและค่าเผื่อหนี้สงสัยจะสูญสำหรับปี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1924D3" w:rsidRPr="002848D8" w:rsidRDefault="001924D3" w:rsidP="0019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1924D3" w:rsidRPr="002848D8" w:rsidRDefault="001924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C74AE5" w:rsidRPr="00E058DD" w:rsidRDefault="00C74AE5" w:rsidP="0059344A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:rsidR="00332ACA" w:rsidRDefault="00332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Cs/>
          <w:i/>
          <w:iCs/>
          <w:cs/>
        </w:rPr>
        <w:br w:type="page"/>
      </w:r>
    </w:p>
    <w:p w:rsidR="00B25CD3" w:rsidRPr="00E058DD" w:rsidRDefault="00B25CD3" w:rsidP="00B25CD3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Cs/>
          <w:i/>
          <w:iCs/>
          <w:cs/>
        </w:rPr>
      </w:pPr>
      <w:r w:rsidRPr="00E058DD">
        <w:rPr>
          <w:rFonts w:asciiTheme="majorBidi" w:hAnsiTheme="majorBidi" w:cstheme="majorBidi"/>
          <w:bCs/>
          <w:i/>
          <w:iCs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:rsidR="00B25CD3" w:rsidRPr="00E058DD" w:rsidRDefault="00B25CD3" w:rsidP="00B25CD3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Cs/>
          <w:i/>
          <w:iCs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6"/>
        <w:gridCol w:w="276"/>
        <w:gridCol w:w="1164"/>
        <w:gridCol w:w="276"/>
        <w:gridCol w:w="1162"/>
        <w:gridCol w:w="276"/>
        <w:gridCol w:w="1161"/>
      </w:tblGrid>
      <w:tr w:rsidR="009E0533" w:rsidRPr="002848D8" w:rsidTr="00E058DD">
        <w:trPr>
          <w:tblHeader/>
        </w:trPr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pct"/>
            <w:gridSpan w:val="3"/>
          </w:tcPr>
          <w:p w:rsidR="00B25CD3" w:rsidRPr="00E058DD" w:rsidDel="00F26954" w:rsidRDefault="00B25CD3" w:rsidP="003745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533" w:rsidRPr="002848D8" w:rsidTr="00E058DD">
        <w:trPr>
          <w:tblHeader/>
        </w:trPr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</w:tr>
      <w:tr w:rsidR="00B25CD3" w:rsidRPr="002848D8" w:rsidTr="00E058DD">
        <w:trPr>
          <w:tblHeader/>
        </w:trPr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:rsidR="00B25CD3" w:rsidRPr="00E058DD" w:rsidDel="00F26954" w:rsidRDefault="00B25CD3" w:rsidP="003745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15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3745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4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15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634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RDefault="000F4B5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47,760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73,000</w:t>
            </w: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4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RDefault="000F4B5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</w:t>
            </w:r>
            <w:r w:rsidR="005D1D11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203,500</w:t>
            </w:r>
          </w:p>
        </w:tc>
      </w:tr>
      <w:tr w:rsidR="008332A2" w:rsidRPr="002848D8" w:rsidTr="0003312B">
        <w:tc>
          <w:tcPr>
            <w:tcW w:w="2038" w:type="pct"/>
          </w:tcPr>
          <w:p w:rsidR="008332A2" w:rsidRPr="002848D8" w:rsidRDefault="008332A2" w:rsidP="003745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8332A2" w:rsidRPr="002848D8" w:rsidDel="00F26954" w:rsidRDefault="00833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8332A2" w:rsidRPr="002848D8" w:rsidRDefault="008332A2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8332A2" w:rsidRPr="002848D8" w:rsidRDefault="00833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8332A2" w:rsidRPr="002848D8" w:rsidRDefault="008332A2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8332A2" w:rsidRPr="002848D8" w:rsidDel="00F26954" w:rsidRDefault="00833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8332A2" w:rsidRPr="002848D8" w:rsidRDefault="008332A2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8332A2" w:rsidRPr="002848D8" w:rsidRDefault="00833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4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</w:t>
            </w:r>
            <w:r w:rsidRPr="00E058D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34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4" w:type="pct"/>
          </w:tcPr>
          <w:p w:rsidR="00B25CD3" w:rsidRPr="00E058DD" w:rsidDel="00F26954" w:rsidRDefault="005D1D1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101,146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Del="00F26954" w:rsidRDefault="005D1D1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101,146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4" w:type="pct"/>
          </w:tcPr>
          <w:p w:rsidR="00B25CD3" w:rsidRPr="00E058DD" w:rsidRDefault="005D1D1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2,495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B25CD3" w:rsidRPr="00E058DD" w:rsidRDefault="005D1D1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2,495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34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Del="00FE35D8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ไซยะบุรี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634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Del="00F26954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Del="00FE35D8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4" w:type="pct"/>
          </w:tcPr>
          <w:p w:rsidR="00B25CD3" w:rsidRPr="00E058DD" w:rsidDel="00F26954" w:rsidRDefault="005D1D1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419D4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Del="00F26954" w:rsidRDefault="005D1D1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419D4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4" w:type="pct"/>
          </w:tcPr>
          <w:p w:rsidR="00B25CD3" w:rsidRPr="00E058DD" w:rsidRDefault="005D1D1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227,172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66,429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B25CD3" w:rsidRPr="00E058DD" w:rsidRDefault="005D1D1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227,172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66,429</w:t>
            </w: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24M Technologies, Inc.</w:t>
            </w:r>
            <w:r w:rsidR="00511B34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34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4" w:type="pct"/>
          </w:tcPr>
          <w:p w:rsidR="00B25CD3" w:rsidRPr="00E058DD" w:rsidRDefault="005D1D1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162,573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E058DD" w:rsidRDefault="005D1D1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162,573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B25CD3" w:rsidRPr="00E058DD" w:rsidRDefault="005D1D1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8,50</w:t>
            </w:r>
            <w:r w:rsidR="00DB6A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B25CD3" w:rsidRPr="00E058DD" w:rsidRDefault="00B25C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B25CD3" w:rsidRPr="00E058DD" w:rsidRDefault="005D1D1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8,50</w:t>
            </w:r>
            <w:r w:rsidR="00DB6A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B25CD3" w:rsidRPr="00E058DD" w:rsidRDefault="00B25C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0533" w:rsidRPr="002848D8" w:rsidTr="00E058DD">
        <w:tc>
          <w:tcPr>
            <w:tcW w:w="2038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B25CD3" w:rsidRPr="00E058DD" w:rsidRDefault="005D1D1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2,965,0</w:t>
            </w:r>
            <w:r w:rsidR="00DB6A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B25CD3" w:rsidRPr="00E058DD" w:rsidRDefault="00B25CD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2,529,589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B25CD3" w:rsidRPr="00E058DD" w:rsidRDefault="005D1D1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3,263,5</w:t>
            </w:r>
            <w:r w:rsidR="00DB6A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9" w:type="pct"/>
          </w:tcPr>
          <w:p w:rsidR="00B25CD3" w:rsidRPr="00E058DD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B25CD3" w:rsidRPr="00E058DD" w:rsidRDefault="00B25CD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2,806,089</w:t>
            </w:r>
          </w:p>
        </w:tc>
      </w:tr>
    </w:tbl>
    <w:p w:rsidR="00BC01E1" w:rsidRPr="00E058DD" w:rsidRDefault="00BC01E1" w:rsidP="00BC01E1">
      <w:pPr>
        <w:tabs>
          <w:tab w:val="left" w:pos="90"/>
        </w:tabs>
        <w:ind w:left="540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:rsidR="008332A2" w:rsidRPr="00E058DD" w:rsidRDefault="00511B34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E058DD">
        <w:rPr>
          <w:rFonts w:asciiTheme="majorBidi" w:hAnsiTheme="majorBidi" w:cstheme="majorBidi"/>
          <w:lang w:val="en-US"/>
        </w:rPr>
        <w:t xml:space="preserve">* </w:t>
      </w:r>
      <w:r w:rsidRPr="00E058DD">
        <w:rPr>
          <w:rFonts w:asciiTheme="majorBidi" w:hAnsiTheme="majorBidi" w:cstheme="majorBidi"/>
          <w:cs/>
          <w:lang w:val="en-US"/>
        </w:rPr>
        <w:t xml:space="preserve">ดูหมายเหตุประกอบงบการเงินข้อ </w:t>
      </w:r>
      <w:r w:rsidRPr="00E058DD">
        <w:rPr>
          <w:rFonts w:asciiTheme="majorBidi" w:hAnsiTheme="majorBidi" w:cstheme="majorBidi"/>
          <w:lang w:val="en-US"/>
        </w:rPr>
        <w:t xml:space="preserve">7 </w:t>
      </w:r>
      <w:r w:rsidRPr="00E058DD">
        <w:rPr>
          <w:rFonts w:asciiTheme="majorBidi" w:hAnsiTheme="majorBidi" w:cstheme="majorBidi"/>
          <w:cs/>
          <w:lang w:val="en-US"/>
        </w:rPr>
        <w:t>เรื่องมูลค่าที่คาดว่าจะได้รับคืนของเงินให้กู้ยืมและดอกเบี้ยค้างรับ</w:t>
      </w:r>
      <w:r w:rsidR="00A72700" w:rsidRPr="00E058DD">
        <w:rPr>
          <w:rFonts w:asciiTheme="majorBidi" w:hAnsiTheme="majorBidi" w:cstheme="majorBidi"/>
          <w:cs/>
          <w:lang w:val="en-US"/>
        </w:rPr>
        <w:t xml:space="preserve"> </w:t>
      </w:r>
      <w:r w:rsidRPr="00E058DD">
        <w:rPr>
          <w:rFonts w:asciiTheme="majorBidi" w:hAnsiTheme="majorBidi" w:cstheme="majorBidi"/>
          <w:cs/>
          <w:lang w:val="en-US"/>
        </w:rPr>
        <w:t xml:space="preserve">และเงินลงทุนใน </w:t>
      </w:r>
      <w:r w:rsidRPr="00E058DD">
        <w:rPr>
          <w:rFonts w:asciiTheme="majorBidi" w:hAnsiTheme="majorBidi" w:cstheme="majorBidi"/>
          <w:lang w:val="en-US"/>
        </w:rPr>
        <w:t xml:space="preserve">24M Technologies, Inc. </w:t>
      </w:r>
    </w:p>
    <w:p w:rsidR="008332A2" w:rsidRDefault="0083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highlight w:val="yellow"/>
          <w:cs/>
        </w:rPr>
        <w:br w:type="page"/>
      </w:r>
    </w:p>
    <w:p w:rsidR="00F77A62" w:rsidRPr="00E058DD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E058DD">
        <w:rPr>
          <w:rFonts w:asciiTheme="majorBidi" w:hAnsiTheme="majorBidi" w:cstheme="majorBidi"/>
          <w:i/>
          <w:iCs/>
          <w:cs/>
          <w:lang w:val="en-US"/>
        </w:rPr>
        <w:t xml:space="preserve">สัญญาเงินให้กู้ยืมระยะยาว </w:t>
      </w:r>
    </w:p>
    <w:p w:rsidR="00F77A62" w:rsidRPr="00E058DD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:rsidR="00F77A62" w:rsidRPr="00E058DD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E058DD">
        <w:rPr>
          <w:rFonts w:asciiTheme="majorBidi" w:hAnsiTheme="majorBidi" w:cstheme="majorBidi"/>
          <w:i/>
          <w:iCs/>
          <w:cs/>
          <w:lang w:val="en-US"/>
        </w:rPr>
        <w:t>บริษัท ผลิตไฟฟ้าและพลังงานร่วม จำกัด</w:t>
      </w:r>
    </w:p>
    <w:p w:rsidR="00F77A62" w:rsidRPr="00E058DD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:rsidR="008332A2" w:rsidRPr="00E058DD" w:rsidRDefault="00F77A62" w:rsidP="00F77A62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lang w:val="en-US"/>
        </w:rPr>
      </w:pPr>
      <w:r w:rsidRPr="00E058DD">
        <w:rPr>
          <w:rFonts w:asciiTheme="majorBidi" w:hAnsiTheme="majorBidi" w:cstheme="majorBidi"/>
          <w:cs/>
        </w:rPr>
        <w:t xml:space="preserve">วงเงินกู้ </w:t>
      </w:r>
      <w:r w:rsidRPr="00E058DD">
        <w:rPr>
          <w:rFonts w:asciiTheme="majorBidi" w:hAnsiTheme="majorBidi" w:cs="Angsana New"/>
          <w:cs/>
        </w:rPr>
        <w:t xml:space="preserve">350.0 </w:t>
      </w:r>
      <w:r w:rsidRPr="00E058DD">
        <w:rPr>
          <w:rFonts w:asciiTheme="majorBidi" w:hAnsiTheme="majorBidi" w:cstheme="majorBidi"/>
          <w:cs/>
        </w:rPr>
        <w:t xml:space="preserve">ล้านบาท ตามสัญญาเงินกู้ยืมลงวันที่ </w:t>
      </w:r>
      <w:r w:rsidRPr="00E058DD">
        <w:rPr>
          <w:rFonts w:asciiTheme="majorBidi" w:hAnsiTheme="majorBidi" w:cs="Angsana New"/>
          <w:cs/>
        </w:rPr>
        <w:t xml:space="preserve">24 </w:t>
      </w:r>
      <w:r w:rsidRPr="00E058DD">
        <w:rPr>
          <w:rFonts w:asciiTheme="majorBidi" w:hAnsiTheme="majorBidi" w:cstheme="majorBidi"/>
          <w:cs/>
        </w:rPr>
        <w:t xml:space="preserve">มิถุนายน </w:t>
      </w:r>
      <w:r w:rsidRPr="00E058DD">
        <w:rPr>
          <w:rFonts w:asciiTheme="majorBidi" w:hAnsiTheme="majorBidi" w:cs="Angsana New"/>
          <w:cs/>
        </w:rPr>
        <w:t xml:space="preserve">2557 </w:t>
      </w:r>
      <w:r w:rsidRPr="00E058DD">
        <w:rPr>
          <w:rFonts w:asciiTheme="majorBidi" w:hAnsiTheme="majorBidi" w:cstheme="majorBidi"/>
          <w:cs/>
        </w:rPr>
        <w:t xml:space="preserve">เงินกู้มีระยะเวลา </w:t>
      </w:r>
      <w:r w:rsidRPr="00E058DD">
        <w:rPr>
          <w:rFonts w:asciiTheme="majorBidi" w:hAnsiTheme="majorBidi" w:cs="Angsana New"/>
          <w:cs/>
        </w:rPr>
        <w:t xml:space="preserve">10 </w:t>
      </w:r>
      <w:r w:rsidRPr="00E058DD">
        <w:rPr>
          <w:rFonts w:asciiTheme="majorBidi" w:hAnsiTheme="majorBidi" w:cstheme="majorBidi"/>
          <w:cs/>
        </w:rPr>
        <w:t>ปี และมีอัตราดอกเบี้ย</w:t>
      </w:r>
      <w:r w:rsidRPr="00E058DD">
        <w:rPr>
          <w:rFonts w:asciiTheme="majorBidi" w:hAnsiTheme="majorBidi" w:cstheme="majorBidi"/>
          <w:cs/>
        </w:rPr>
        <w:br/>
        <w:t xml:space="preserve">ต่อปีเท่ากับ </w:t>
      </w:r>
      <w:r w:rsidRPr="00E058DD">
        <w:rPr>
          <w:rFonts w:asciiTheme="majorBidi" w:hAnsiTheme="majorBidi" w:cs="Angsana New"/>
          <w:cs/>
        </w:rPr>
        <w:t xml:space="preserve">MLR </w:t>
      </w:r>
      <w:r w:rsidRPr="00E058DD">
        <w:rPr>
          <w:rFonts w:asciiTheme="majorBidi" w:hAnsiTheme="majorBidi" w:cstheme="majorBidi"/>
          <w:cs/>
        </w:rPr>
        <w:t xml:space="preserve">หักอัตราส่วนลด กำหนดชำระคืนเงินต้นทุกหกเดือน งวดแรกชำระในเดือนธันวาคม </w:t>
      </w:r>
      <w:r w:rsidRPr="00E058DD">
        <w:rPr>
          <w:rFonts w:asciiTheme="majorBidi" w:hAnsiTheme="majorBidi" w:cs="Angsana New"/>
          <w:cs/>
        </w:rPr>
        <w:t>2557</w:t>
      </w:r>
      <w:r w:rsidRPr="00E058DD">
        <w:rPr>
          <w:rFonts w:asciiTheme="majorBidi" w:hAnsiTheme="majorBidi" w:cs="Angsana New"/>
          <w:cs/>
        </w:rPr>
        <w:br/>
      </w:r>
      <w:r w:rsidRPr="00E058DD">
        <w:rPr>
          <w:rFonts w:asciiTheme="majorBidi" w:hAnsiTheme="majorBidi" w:cstheme="majorBidi"/>
          <w:cs/>
        </w:rPr>
        <w:t>เงินกู้ดังกล่าวมีวัตถุประสงค์เพื่อจ่ายเงินกู้ระยะสั้นและใช้ในการดำเนินงาน</w:t>
      </w:r>
    </w:p>
    <w:p w:rsidR="007F2D0B" w:rsidRPr="00E058DD" w:rsidRDefault="007F2D0B" w:rsidP="008817B5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F77A62" w:rsidRPr="00E058DD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E058DD">
        <w:rPr>
          <w:rFonts w:asciiTheme="majorBidi" w:hAnsiTheme="majorBidi" w:cstheme="majorBidi"/>
          <w:i/>
          <w:iCs/>
          <w:cs/>
          <w:lang w:val="en-US"/>
        </w:rPr>
        <w:t>บริษัท ไซยะบุรี พาวเวอร์ จำกัด</w:t>
      </w:r>
    </w:p>
    <w:p w:rsidR="00F77A62" w:rsidRPr="00E058DD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:rsidR="00F77A62" w:rsidRPr="00E058DD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E058DD">
        <w:rPr>
          <w:rFonts w:asciiTheme="majorBidi" w:hAnsiTheme="majorBidi" w:cstheme="majorBidi"/>
          <w:cs/>
          <w:lang w:val="en-US"/>
        </w:rPr>
        <w:t xml:space="preserve">วงเงินกู้  </w:t>
      </w:r>
      <w:r w:rsidRPr="00E058DD">
        <w:rPr>
          <w:rFonts w:asciiTheme="majorBidi" w:hAnsiTheme="majorBidi" w:cstheme="majorBidi"/>
          <w:lang w:val="en-US"/>
        </w:rPr>
        <w:t>2,463.2</w:t>
      </w:r>
      <w:r w:rsidRPr="00E058DD">
        <w:rPr>
          <w:rFonts w:asciiTheme="majorBidi" w:hAnsiTheme="majorBidi" w:cstheme="majorBidi"/>
          <w:cs/>
          <w:lang w:val="en-US"/>
        </w:rPr>
        <w:t xml:space="preserve"> ล้านบาท ตามสัญญาเงินกู้ยืม ลงวันที่ </w:t>
      </w:r>
      <w:r w:rsidRPr="00E058DD">
        <w:rPr>
          <w:rFonts w:asciiTheme="majorBidi" w:hAnsiTheme="majorBidi" w:cstheme="majorBidi"/>
          <w:lang w:val="en-US"/>
        </w:rPr>
        <w:t>2</w:t>
      </w:r>
      <w:r w:rsidRPr="00E058DD">
        <w:rPr>
          <w:rFonts w:asciiTheme="majorBidi" w:hAnsiTheme="majorBidi" w:cstheme="majorBidi"/>
          <w:cs/>
          <w:lang w:val="en-US"/>
        </w:rPr>
        <w:t xml:space="preserve"> สิงหาคม </w:t>
      </w:r>
      <w:r w:rsidRPr="00E058DD">
        <w:rPr>
          <w:rFonts w:asciiTheme="majorBidi" w:hAnsiTheme="majorBidi" w:cstheme="majorBidi"/>
          <w:lang w:val="en-US"/>
        </w:rPr>
        <w:t>2559</w:t>
      </w:r>
      <w:r w:rsidRPr="00E058DD">
        <w:rPr>
          <w:rFonts w:asciiTheme="majorBidi" w:hAnsiTheme="majorBidi" w:cstheme="majorBidi"/>
          <w:cs/>
          <w:lang w:val="en-US"/>
        </w:rPr>
        <w:t xml:space="preserve"> ภายใต้เงื่อนไขสัญญาการให้ความช่วยเหลือทางการเงิน</w:t>
      </w:r>
      <w:r w:rsidRPr="00E058DD">
        <w:rPr>
          <w:rFonts w:asciiTheme="majorBidi" w:hAnsiTheme="majorBidi" w:cstheme="majorBidi"/>
          <w:lang w:val="en-US"/>
        </w:rPr>
        <w:t xml:space="preserve"> </w:t>
      </w:r>
      <w:r w:rsidRPr="00E058DD">
        <w:rPr>
          <w:rFonts w:asciiTheme="majorBidi" w:hAnsiTheme="majorBidi" w:cstheme="majorBidi"/>
          <w:cs/>
          <w:lang w:val="en-US"/>
        </w:rPr>
        <w:t xml:space="preserve">ระหว่าง บริษัท ไซยะบุรี พาวเวอร์ จำกัด กับบริษัทซึ่งเป็นหนึ่งในผู้ให้การสนับสนุนทางการเงิน         โดยเงินกู้มีระยะเวลา </w:t>
      </w:r>
      <w:r w:rsidRPr="00E058DD">
        <w:rPr>
          <w:rFonts w:asciiTheme="majorBidi" w:hAnsiTheme="majorBidi" w:cstheme="majorBidi"/>
          <w:lang w:val="en-US"/>
        </w:rPr>
        <w:t xml:space="preserve">15 </w:t>
      </w:r>
      <w:r w:rsidRPr="00E058DD">
        <w:rPr>
          <w:rFonts w:asciiTheme="majorBidi" w:hAnsiTheme="majorBidi" w:cstheme="majorBidi"/>
          <w:cs/>
          <w:lang w:val="en-US"/>
        </w:rPr>
        <w:t xml:space="preserve">ปี และมีอัตราดอกเบี้ยต่อปีเท่ากับ </w:t>
      </w:r>
      <w:r w:rsidRPr="00E058DD">
        <w:rPr>
          <w:rFonts w:asciiTheme="majorBidi" w:hAnsiTheme="majorBidi" w:cstheme="majorBidi"/>
          <w:lang w:val="en-US"/>
        </w:rPr>
        <w:t xml:space="preserve">MLR </w:t>
      </w:r>
      <w:r w:rsidRPr="00E058DD">
        <w:rPr>
          <w:rFonts w:asciiTheme="majorBidi" w:hAnsiTheme="majorBidi" w:cstheme="majorBidi"/>
          <w:cs/>
          <w:lang w:val="en-US"/>
        </w:rPr>
        <w:t>บวกส่วนเพิ่ม กำหนดชำระคืนเงินต้นทุกครึ่งปี</w:t>
      </w:r>
      <w:r w:rsidRPr="00E058DD">
        <w:rPr>
          <w:rFonts w:asciiTheme="majorBidi" w:hAnsiTheme="majorBidi" w:cstheme="majorBidi"/>
          <w:cs/>
          <w:lang w:val="en-US"/>
        </w:rPr>
        <w:br/>
        <w:t xml:space="preserve">งวดแรกชำระในปี </w:t>
      </w:r>
      <w:r w:rsidRPr="00E058DD">
        <w:rPr>
          <w:rFonts w:asciiTheme="majorBidi" w:hAnsiTheme="majorBidi" w:cstheme="majorBidi"/>
          <w:lang w:val="en-US"/>
        </w:rPr>
        <w:t xml:space="preserve">2564 </w:t>
      </w:r>
      <w:r w:rsidRPr="00E058DD">
        <w:rPr>
          <w:rFonts w:asciiTheme="majorBidi" w:hAnsiTheme="majorBidi" w:cstheme="majorBidi"/>
          <w:cs/>
          <w:lang w:val="en-US"/>
        </w:rPr>
        <w:t xml:space="preserve">โดยแต่ละปีชำระคืนเป็นอัตราร้อยละ </w:t>
      </w:r>
      <w:r w:rsidRPr="00E058DD">
        <w:rPr>
          <w:rFonts w:asciiTheme="majorBidi" w:hAnsiTheme="majorBidi" w:cstheme="majorBidi"/>
          <w:lang w:val="en-US"/>
        </w:rPr>
        <w:t xml:space="preserve">5.6 </w:t>
      </w:r>
      <w:r w:rsidRPr="00E058DD">
        <w:rPr>
          <w:rFonts w:asciiTheme="majorBidi" w:hAnsiTheme="majorBidi" w:cstheme="majorBidi"/>
          <w:cs/>
          <w:lang w:val="en-US"/>
        </w:rPr>
        <w:t xml:space="preserve">ถึง </w:t>
      </w:r>
      <w:r w:rsidRPr="00E058DD">
        <w:rPr>
          <w:rFonts w:asciiTheme="majorBidi" w:hAnsiTheme="majorBidi" w:cstheme="majorBidi"/>
          <w:lang w:val="en-US"/>
        </w:rPr>
        <w:t xml:space="preserve">14.0 </w:t>
      </w:r>
      <w:r w:rsidRPr="00E058DD">
        <w:rPr>
          <w:rFonts w:asciiTheme="majorBidi" w:hAnsiTheme="majorBidi" w:cstheme="majorBidi"/>
          <w:cs/>
          <w:lang w:val="en-US"/>
        </w:rPr>
        <w:t xml:space="preserve">ของเงินต้นตามที่ระบุไว้ในสัญญา  </w:t>
      </w:r>
      <w:r w:rsidRPr="00E058DD">
        <w:rPr>
          <w:rFonts w:asciiTheme="majorBidi" w:hAnsiTheme="majorBidi" w:cstheme="majorBidi"/>
          <w:lang w:val="en-US"/>
        </w:rPr>
        <w:br/>
      </w:r>
      <w:r w:rsidRPr="00E058DD">
        <w:rPr>
          <w:rFonts w:asciiTheme="majorBidi" w:hAnsiTheme="majorBidi" w:cstheme="majorBidi"/>
          <w:cs/>
          <w:lang w:val="en-US"/>
        </w:rPr>
        <w:t>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</w:t>
      </w:r>
      <w:r w:rsidRPr="00E058DD">
        <w:rPr>
          <w:rFonts w:asciiTheme="majorBidi" w:hAnsiTheme="majorBidi" w:cstheme="majorBidi"/>
          <w:lang w:val="en-US"/>
        </w:rPr>
        <w:t xml:space="preserve"> </w:t>
      </w:r>
      <w:r w:rsidRPr="00E058DD">
        <w:rPr>
          <w:rFonts w:asciiTheme="majorBidi" w:hAnsiTheme="majorBidi" w:cstheme="majorBidi"/>
          <w:cs/>
          <w:lang w:val="en-US"/>
        </w:rPr>
        <w:t xml:space="preserve">เงินกู้ดังกล่าวมีวัตถุประสงค์เพื่อใช้จ่ายในโครงการก่อสร้าง </w:t>
      </w:r>
      <w:r w:rsidRPr="00E058DD">
        <w:rPr>
          <w:rFonts w:asciiTheme="majorBidi" w:hAnsiTheme="majorBidi" w:cstheme="majorBidi"/>
          <w:cs/>
          <w:lang w:val="en-US"/>
        </w:rPr>
        <w:br/>
      </w:r>
      <w:r w:rsidRPr="00E058DD">
        <w:rPr>
          <w:rFonts w:asciiTheme="majorBidi" w:hAnsiTheme="majorBidi" w:cstheme="majorBidi"/>
          <w:cs/>
        </w:rPr>
        <w:t>โดย ณ วันที่ 31 ธันวาคม 2560 ผู้กู้ได้เบิกใช้เงินกู้เต็มจำนวนแล้ว</w:t>
      </w:r>
    </w:p>
    <w:p w:rsidR="00F77A62" w:rsidRPr="00E058DD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:rsidR="00F77A62" w:rsidRPr="00E058DD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E058DD">
        <w:rPr>
          <w:rFonts w:asciiTheme="majorBidi" w:hAnsiTheme="majorBidi" w:cstheme="majorBidi"/>
          <w:i/>
          <w:iCs/>
          <w:cs/>
        </w:rPr>
        <w:t>บริษัท ไฟฟ้า น้ำลิก 1 จำกัด</w:t>
      </w:r>
    </w:p>
    <w:p w:rsidR="00F77A62" w:rsidRPr="00E058DD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cs/>
        </w:rPr>
      </w:pPr>
    </w:p>
    <w:p w:rsidR="005D1D11" w:rsidRDefault="00F77A62" w:rsidP="00F77A62">
      <w:pPr>
        <w:pStyle w:val="a"/>
        <w:ind w:left="540"/>
        <w:jc w:val="thaiDistribute"/>
        <w:rPr>
          <w:rFonts w:asciiTheme="majorBidi" w:hAnsiTheme="majorBidi" w:cs="Angsana New"/>
          <w:cs/>
        </w:rPr>
      </w:pPr>
      <w:r w:rsidRPr="00E058DD">
        <w:rPr>
          <w:rFonts w:asciiTheme="majorBidi" w:hAnsiTheme="majorBidi" w:cstheme="majorBidi"/>
          <w:cs/>
        </w:rPr>
        <w:t>วงเงินกู้</w:t>
      </w:r>
      <w:r w:rsidRPr="00E058DD">
        <w:rPr>
          <w:rFonts w:asciiTheme="majorBidi" w:hAnsiTheme="majorBidi" w:cs="Angsana New"/>
          <w:cs/>
        </w:rPr>
        <w:t> </w:t>
      </w:r>
      <w:r w:rsidRPr="00E058DD">
        <w:rPr>
          <w:rFonts w:asciiTheme="majorBidi" w:hAnsiTheme="majorBidi" w:cstheme="majorBidi"/>
          <w:cs/>
        </w:rPr>
        <w:t xml:space="preserve"> 3.1 ล้านเหรียญสหรัฐอเมริกา ตามสัญญาเงินกู้ยืม ลงวันที่ 21 มีนาคม 2560 ภายใต้เงื่อนไขสัญญาการให้</w:t>
      </w:r>
      <w:r w:rsidRPr="00E058DD">
        <w:rPr>
          <w:rFonts w:asciiTheme="majorBidi" w:hAnsiTheme="majorBidi" w:cstheme="majorBidi"/>
          <w:cs/>
        </w:rPr>
        <w:br/>
        <w:t>ความช่วยเหลือทางการเงินระหว่าง บริษัท ไฟฟ้า น้ำลิก 1 จำกัด กับบริษัทซึ่งเป็นหนึ่งในผู้ให้การสนับสนุน</w:t>
      </w:r>
      <w:r w:rsidRPr="00E058DD">
        <w:rPr>
          <w:rFonts w:asciiTheme="majorBidi" w:hAnsiTheme="majorBidi" w:cstheme="majorBidi"/>
          <w:cs/>
        </w:rPr>
        <w:br/>
        <w:t>ทางการเงิน โดยเงินกู้มีระยะเวลา 12 ปี และมีอัตราดอกเบี้ยต่อปีเท่ากับ</w:t>
      </w:r>
      <w:r w:rsidRPr="00E058DD">
        <w:rPr>
          <w:rFonts w:asciiTheme="majorBidi" w:hAnsiTheme="majorBidi" w:cs="Angsana New"/>
          <w:cs/>
        </w:rPr>
        <w:t xml:space="preserve"> LIBOR </w:t>
      </w:r>
      <w:r w:rsidRPr="00E058DD">
        <w:rPr>
          <w:rFonts w:asciiTheme="majorBidi" w:hAnsiTheme="majorBidi" w:cstheme="majorBidi"/>
          <w:cs/>
        </w:rPr>
        <w:t xml:space="preserve">3 </w:t>
      </w:r>
      <w:r w:rsidRPr="00E058DD">
        <w:rPr>
          <w:rFonts w:asciiTheme="majorBidi" w:hAnsiTheme="majorBidi" w:cs="Angsana New"/>
          <w:cs/>
        </w:rPr>
        <w:t xml:space="preserve">M </w:t>
      </w:r>
      <w:r w:rsidRPr="00E058DD">
        <w:rPr>
          <w:rFonts w:asciiTheme="majorBidi" w:hAnsiTheme="majorBidi" w:cstheme="majorBidi"/>
          <w:cs/>
        </w:rPr>
        <w:t>บวกอัตราส่วนเพิ่ม กำหนดชำระคืนเงินต้นทุกครึ่งปี งวดแรกชำระในปี 2562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เงินกู้ดังกล่าว</w:t>
      </w:r>
      <w:r w:rsidRPr="00E058DD">
        <w:rPr>
          <w:rFonts w:asciiTheme="majorBidi" w:hAnsiTheme="majorBidi" w:cstheme="majorBidi"/>
          <w:cs/>
        </w:rPr>
        <w:br/>
        <w:t xml:space="preserve">มีวัตถุประสงค์เพื่อใช้จ่ายในโครงการก่อสร้าง โดย ณ วันที่ 31 ธันวาคม 2560 </w:t>
      </w:r>
      <w:r w:rsidR="005D1D11" w:rsidRPr="00C419D4">
        <w:rPr>
          <w:rFonts w:asciiTheme="majorBidi" w:hAnsiTheme="majorBidi" w:cstheme="majorBidi"/>
          <w:cs/>
        </w:rPr>
        <w:t>ผู้กู้ได้เบิกใช้เงินกู้เต็มจำนวนแล้ว</w:t>
      </w:r>
    </w:p>
    <w:p w:rsidR="00F77A62" w:rsidRPr="00E058DD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cs/>
        </w:rPr>
      </w:pPr>
    </w:p>
    <w:p w:rsidR="008332A2" w:rsidRDefault="0083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:rsidR="00F77A62" w:rsidRPr="00E058DD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E058DD">
        <w:rPr>
          <w:rFonts w:asciiTheme="majorBidi" w:hAnsiTheme="majorBidi" w:cstheme="majorBidi"/>
          <w:i/>
          <w:iCs/>
          <w:cs/>
        </w:rPr>
        <w:t>24</w:t>
      </w:r>
      <w:r w:rsidRPr="00E058DD">
        <w:rPr>
          <w:rFonts w:asciiTheme="majorBidi" w:hAnsiTheme="majorBidi" w:cs="Angsana New"/>
          <w:i/>
          <w:iCs/>
          <w:cs/>
        </w:rPr>
        <w:t>M</w:t>
      </w:r>
      <w:r w:rsidRPr="00E058DD">
        <w:rPr>
          <w:rFonts w:asciiTheme="majorBidi" w:hAnsiTheme="majorBidi" w:cstheme="majorBidi"/>
          <w:i/>
          <w:iCs/>
          <w:cs/>
        </w:rPr>
        <w:t xml:space="preserve"> </w:t>
      </w:r>
      <w:r w:rsidRPr="00E058DD">
        <w:rPr>
          <w:rFonts w:asciiTheme="majorBidi" w:hAnsiTheme="majorBidi" w:cs="Angsana New"/>
          <w:i/>
          <w:iCs/>
          <w:cs/>
        </w:rPr>
        <w:t>Technologies,</w:t>
      </w:r>
      <w:r w:rsidRPr="00E058DD">
        <w:rPr>
          <w:rFonts w:asciiTheme="majorBidi" w:hAnsiTheme="majorBidi" w:cstheme="majorBidi"/>
          <w:i/>
          <w:iCs/>
          <w:cs/>
        </w:rPr>
        <w:t xml:space="preserve"> </w:t>
      </w:r>
      <w:r w:rsidRPr="00E058DD">
        <w:rPr>
          <w:rFonts w:asciiTheme="majorBidi" w:hAnsiTheme="majorBidi" w:cs="Angsana New"/>
          <w:i/>
          <w:iCs/>
          <w:cs/>
        </w:rPr>
        <w:t>Inc.</w:t>
      </w:r>
    </w:p>
    <w:p w:rsidR="00F77A62" w:rsidRPr="00E058DD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cs/>
        </w:rPr>
      </w:pPr>
    </w:p>
    <w:p w:rsidR="00F77A62" w:rsidRDefault="00F77A62" w:rsidP="00F77A62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lang w:val="en-US"/>
        </w:rPr>
      </w:pPr>
      <w:r w:rsidRPr="00E058DD">
        <w:rPr>
          <w:rFonts w:asciiTheme="majorBidi" w:hAnsiTheme="majorBidi" w:cstheme="majorBidi"/>
          <w:cs/>
          <w:lang w:val="en-US"/>
        </w:rPr>
        <w:t xml:space="preserve">ตั๋วสัญญาใช้เงิน </w:t>
      </w:r>
      <w:r w:rsidRPr="00E058DD">
        <w:rPr>
          <w:rFonts w:asciiTheme="majorBidi" w:hAnsiTheme="majorBidi" w:cstheme="majorBidi"/>
          <w:lang w:val="en-US"/>
        </w:rPr>
        <w:t xml:space="preserve">5.0 </w:t>
      </w:r>
      <w:r w:rsidRPr="00E058DD">
        <w:rPr>
          <w:rFonts w:asciiTheme="majorBidi" w:hAnsiTheme="majorBidi" w:cstheme="majorBidi"/>
          <w:cs/>
          <w:lang w:val="en-US"/>
        </w:rPr>
        <w:t xml:space="preserve">ล้านเหรียญสหรัฐอเมริกา หรือเทียบเท่า </w:t>
      </w:r>
      <w:r w:rsidRPr="00E058DD">
        <w:rPr>
          <w:rFonts w:asciiTheme="majorBidi" w:hAnsiTheme="majorBidi" w:cstheme="majorBidi"/>
          <w:lang w:val="en-US"/>
        </w:rPr>
        <w:t>1</w:t>
      </w:r>
      <w:r w:rsidR="00212DCC">
        <w:rPr>
          <w:rFonts w:asciiTheme="majorBidi" w:hAnsiTheme="majorBidi" w:cstheme="majorBidi" w:hint="cs"/>
          <w:cs/>
          <w:lang w:val="en-US"/>
        </w:rPr>
        <w:t>62.6</w:t>
      </w:r>
      <w:r w:rsidRPr="00E058DD">
        <w:rPr>
          <w:rFonts w:asciiTheme="majorBidi" w:hAnsiTheme="majorBidi" w:cstheme="majorBidi"/>
          <w:lang w:val="en-US"/>
        </w:rPr>
        <w:t xml:space="preserve"> </w:t>
      </w:r>
      <w:r w:rsidRPr="00E058DD">
        <w:rPr>
          <w:rFonts w:asciiTheme="majorBidi" w:hAnsiTheme="majorBidi" w:cstheme="majorBidi"/>
          <w:cs/>
          <w:lang w:val="en-US"/>
        </w:rPr>
        <w:t>ล้านบาท  ตามสัญญาเงินกู้ยืมลงวันที่</w:t>
      </w:r>
      <w:r w:rsidRPr="00E058DD">
        <w:rPr>
          <w:rFonts w:asciiTheme="majorBidi" w:hAnsiTheme="majorBidi" w:cstheme="majorBidi"/>
          <w:lang w:val="en-US"/>
        </w:rPr>
        <w:t xml:space="preserve"> </w:t>
      </w:r>
      <w:r w:rsidRPr="00E058DD">
        <w:rPr>
          <w:rFonts w:asciiTheme="majorBidi" w:hAnsiTheme="majorBidi" w:cstheme="majorBidi"/>
          <w:lang w:val="en-US"/>
        </w:rPr>
        <w:br/>
        <w:t xml:space="preserve">7 </w:t>
      </w:r>
      <w:r w:rsidRPr="00E058DD">
        <w:rPr>
          <w:rFonts w:asciiTheme="majorBidi" w:hAnsiTheme="majorBidi" w:cstheme="majorBidi"/>
          <w:cs/>
          <w:lang w:val="en-US"/>
        </w:rPr>
        <w:t xml:space="preserve">เมษายน </w:t>
      </w:r>
      <w:r w:rsidRPr="00E058DD">
        <w:rPr>
          <w:rFonts w:asciiTheme="majorBidi" w:hAnsiTheme="majorBidi" w:cstheme="majorBidi"/>
          <w:lang w:val="en-US"/>
        </w:rPr>
        <w:t xml:space="preserve">2560 </w:t>
      </w:r>
      <w:r w:rsidRPr="00E058DD">
        <w:rPr>
          <w:rFonts w:asciiTheme="majorBidi" w:hAnsiTheme="majorBidi" w:cstheme="majorBidi"/>
          <w:cs/>
          <w:lang w:val="en-US"/>
        </w:rPr>
        <w:t>โดยตั๋วสัญญาเป็นประเภทด้อยสิทธิและสามารถแปลงสภาพเป็นหุ้นทุนได้เมื่อเข้าเงื่อนไขที่กำหนด</w:t>
      </w:r>
      <w:r w:rsidRPr="00E058DD">
        <w:rPr>
          <w:rFonts w:asciiTheme="majorBidi" w:hAnsiTheme="majorBidi" w:cstheme="majorBidi"/>
          <w:lang w:val="en-US"/>
        </w:rPr>
        <w:br/>
      </w:r>
      <w:r w:rsidRPr="00E058DD">
        <w:rPr>
          <w:rFonts w:asciiTheme="majorBidi" w:hAnsiTheme="majorBidi" w:cstheme="majorBidi"/>
          <w:cs/>
          <w:lang w:val="en-US"/>
        </w:rPr>
        <w:t xml:space="preserve">ตั๋วสัญญาดังกล่าวมีอัตราดอกเบี้ยต่อปีเป็นอัตราคงที่ และมีกำหนดชำระคืนเงินต้นภายในวันที่ </w:t>
      </w:r>
      <w:r w:rsidR="005D1D11">
        <w:rPr>
          <w:rFonts w:asciiTheme="majorBidi" w:hAnsiTheme="majorBidi" w:cstheme="majorBidi"/>
          <w:lang w:val="en-US"/>
        </w:rPr>
        <w:t>3</w:t>
      </w:r>
      <w:r w:rsidRPr="00E058DD">
        <w:rPr>
          <w:rFonts w:asciiTheme="majorBidi" w:hAnsiTheme="majorBidi" w:cstheme="majorBidi"/>
          <w:lang w:val="en-US"/>
        </w:rPr>
        <w:t xml:space="preserve">1 </w:t>
      </w:r>
      <w:r w:rsidRPr="00E058DD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E058DD">
        <w:rPr>
          <w:rFonts w:asciiTheme="majorBidi" w:hAnsiTheme="majorBidi" w:cstheme="majorBidi"/>
          <w:lang w:val="en-US"/>
        </w:rPr>
        <w:t>256</w:t>
      </w:r>
      <w:r w:rsidR="005D1D11">
        <w:rPr>
          <w:rFonts w:asciiTheme="majorBidi" w:hAnsiTheme="majorBidi" w:cstheme="majorBidi"/>
          <w:lang w:val="en-US"/>
        </w:rPr>
        <w:t>1</w:t>
      </w:r>
      <w:r w:rsidRPr="00E058DD">
        <w:rPr>
          <w:rFonts w:asciiTheme="majorBidi" w:hAnsiTheme="majorBidi" w:cstheme="majorBidi"/>
          <w:lang w:val="en-US"/>
        </w:rPr>
        <w:t xml:space="preserve"> </w:t>
      </w:r>
      <w:r w:rsidRPr="00E058DD">
        <w:rPr>
          <w:rFonts w:asciiTheme="majorBidi" w:hAnsiTheme="majorBidi" w:cstheme="majorBidi"/>
          <w:cs/>
          <w:lang w:val="en-US"/>
        </w:rPr>
        <w:t>หรือเมื่อเกิดการแปลงสภาพแล้วแต่เหตุการณ์ใดจะเกิดก่อน</w:t>
      </w:r>
      <w:r w:rsidRPr="00E058DD">
        <w:rPr>
          <w:rFonts w:asciiTheme="majorBidi" w:hAnsiTheme="majorBidi" w:cstheme="majorBidi"/>
          <w:lang w:val="en-US"/>
        </w:rPr>
        <w:t xml:space="preserve"> </w:t>
      </w:r>
      <w:r w:rsidRPr="00E058DD">
        <w:rPr>
          <w:rFonts w:asciiTheme="majorBidi" w:hAnsiTheme="majorBidi" w:cstheme="majorBidi"/>
          <w:cs/>
          <w:lang w:val="en-US"/>
        </w:rPr>
        <w:t>โดยกิจการคาดว่ามีความเป็นไปได้ที่จะใช้สิทธิแปลงสภาพเป็นหุ้นทุน จึงจัดประเภทสินทรัพย์ดังกล่าวเป็นสินทรัพย์ระยะยาว</w:t>
      </w:r>
    </w:p>
    <w:p w:rsidR="001A69FF" w:rsidRDefault="001A69FF" w:rsidP="00F77A62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lang w:val="en-US"/>
        </w:rPr>
      </w:pPr>
    </w:p>
    <w:p w:rsidR="001A69FF" w:rsidRPr="00E058DD" w:rsidRDefault="001A69FF" w:rsidP="00E058DD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ภายหลังวันที่สิ้นงวด ในวันที่ </w:t>
      </w:r>
      <w:r>
        <w:rPr>
          <w:rFonts w:asciiTheme="majorBidi" w:hAnsiTheme="majorBidi" w:cstheme="majorBidi"/>
          <w:lang w:val="en-US"/>
        </w:rPr>
        <w:t xml:space="preserve">31 </w:t>
      </w:r>
      <w:r>
        <w:rPr>
          <w:rFonts w:asciiTheme="majorBidi" w:hAnsiTheme="majorBidi" w:cstheme="majorBidi" w:hint="cs"/>
          <w:cs/>
          <w:lang w:val="en-US"/>
        </w:rPr>
        <w:t xml:space="preserve">มกราคม </w:t>
      </w:r>
      <w:r>
        <w:rPr>
          <w:rFonts w:asciiTheme="majorBidi" w:hAnsiTheme="majorBidi" w:cstheme="majorBidi"/>
          <w:lang w:val="en-US"/>
        </w:rPr>
        <w:t xml:space="preserve">2561 </w:t>
      </w:r>
      <w:r>
        <w:rPr>
          <w:rFonts w:asciiTheme="majorBidi" w:hAnsiTheme="majorBidi" w:cstheme="majorBidi" w:hint="cs"/>
          <w:cs/>
          <w:lang w:val="en-US"/>
        </w:rPr>
        <w:t xml:space="preserve">บริษัทได้เข้าทำตั๋วสัญญาใช้เงินกับบริษัท </w:t>
      </w:r>
      <w:r>
        <w:rPr>
          <w:rFonts w:asciiTheme="majorBidi" w:hAnsiTheme="majorBidi" w:cstheme="majorBidi"/>
          <w:lang w:val="en-US"/>
        </w:rPr>
        <w:t xml:space="preserve">24M Technologies, Inc. </w:t>
      </w:r>
      <w:r>
        <w:rPr>
          <w:rFonts w:asciiTheme="majorBidi" w:hAnsiTheme="majorBidi" w:cstheme="majorBidi" w:hint="cs"/>
          <w:cs/>
          <w:lang w:val="en-US"/>
        </w:rPr>
        <w:t xml:space="preserve">เพื่อให้เงินกู้ยืมเพิ่มเติมเป็นจำนวน </w:t>
      </w:r>
      <w:r>
        <w:rPr>
          <w:rFonts w:asciiTheme="majorBidi" w:hAnsiTheme="majorBidi" w:cstheme="majorBidi"/>
          <w:lang w:val="en-US"/>
        </w:rPr>
        <w:t xml:space="preserve">1.5 </w:t>
      </w:r>
      <w:r>
        <w:rPr>
          <w:rFonts w:asciiTheme="majorBidi" w:hAnsiTheme="majorBidi" w:cstheme="majorBidi" w:hint="cs"/>
          <w:cs/>
          <w:lang w:val="en-US"/>
        </w:rPr>
        <w:t xml:space="preserve">ล้านเหรียญสหรัฐอเมริกา โดยมีการให้กู้ยืมกันเมื่อวันที่ </w:t>
      </w:r>
      <w:r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 w:hint="cs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lang w:val="en-US"/>
        </w:rPr>
        <w:t xml:space="preserve">2561 </w:t>
      </w:r>
      <w:r>
        <w:rPr>
          <w:rFonts w:asciiTheme="majorBidi" w:hAnsiTheme="majorBidi" w:cstheme="majorBidi" w:hint="cs"/>
          <w:cs/>
          <w:lang w:val="en-US"/>
        </w:rPr>
        <w:t xml:space="preserve">โดยตั๋วสัญญาเป็นประเภทด้อยสิทธิและสามารถแปลงสภาพเป็นหุ้นทุนได้เมื่อเข้าเงื่อนไขที่กำหนด ตั๋วสัญญาดังกล่าวมีอัตราดอกเบี้ยต่อปีเป็นอัตราคงที่ และมีกำหนดชำระคืนเงินต้นภายในวันที่ </w:t>
      </w:r>
      <w:r>
        <w:rPr>
          <w:rFonts w:asciiTheme="majorBidi" w:hAnsiTheme="majorBidi" w:cstheme="majorBidi"/>
          <w:lang w:val="en-US"/>
        </w:rPr>
        <w:t xml:space="preserve">31 </w:t>
      </w:r>
      <w:r>
        <w:rPr>
          <w:rFonts w:asciiTheme="majorBidi" w:hAnsiTheme="majorBidi" w:cstheme="majorBidi" w:hint="cs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lang w:val="en-US"/>
        </w:rPr>
        <w:t>2562</w:t>
      </w:r>
    </w:p>
    <w:p w:rsidR="008663A0" w:rsidRDefault="00866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:rsidR="0045799F" w:rsidRPr="002848D8" w:rsidRDefault="0045799F" w:rsidP="0045799F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2848D8">
        <w:rPr>
          <w:rFonts w:asciiTheme="majorBidi" w:hAnsiTheme="majorBidi" w:cstheme="majorBidi"/>
          <w:cs/>
          <w:lang w:val="en-US"/>
        </w:rPr>
        <w:t>รายการเคลื่อนไหวของเงินให้กู้ยืมแก่กิจการที่เกี่ยวข้องกันสำหรับ</w:t>
      </w:r>
      <w:r w:rsidR="00CE349A">
        <w:rPr>
          <w:rFonts w:asciiTheme="majorBidi" w:hAnsiTheme="majorBidi" w:cstheme="majorBidi" w:hint="cs"/>
          <w:cs/>
          <w:lang w:val="en-US"/>
        </w:rPr>
        <w:t>แต่ละ</w:t>
      </w:r>
      <w:r w:rsidRPr="002848D8">
        <w:rPr>
          <w:rFonts w:asciiTheme="majorBidi" w:hAnsiTheme="majorBidi" w:cstheme="majorBidi"/>
          <w:cs/>
          <w:lang w:val="en-US"/>
        </w:rPr>
        <w:t xml:space="preserve">ปีสิ้นสุดวันที่ </w:t>
      </w:r>
      <w:r w:rsidRPr="002848D8">
        <w:rPr>
          <w:rFonts w:asciiTheme="majorBidi" w:hAnsiTheme="majorBidi" w:cstheme="majorBidi"/>
          <w:lang w:val="en-US"/>
        </w:rPr>
        <w:t xml:space="preserve">31 </w:t>
      </w:r>
      <w:r w:rsidRPr="002848D8">
        <w:rPr>
          <w:rFonts w:asciiTheme="majorBidi" w:hAnsiTheme="majorBidi" w:cstheme="majorBidi"/>
          <w:cs/>
          <w:lang w:val="en-US"/>
        </w:rPr>
        <w:t>ธันวาคม</w:t>
      </w:r>
      <w:r w:rsidR="00DB5680" w:rsidRPr="002848D8">
        <w:rPr>
          <w:rFonts w:asciiTheme="majorBidi" w:hAnsiTheme="majorBidi" w:cstheme="majorBidi"/>
          <w:lang w:val="en-US"/>
        </w:rPr>
        <w:t xml:space="preserve"> </w:t>
      </w:r>
      <w:r w:rsidRPr="002848D8">
        <w:rPr>
          <w:rFonts w:asciiTheme="majorBidi" w:hAnsiTheme="majorBidi" w:cstheme="majorBidi"/>
          <w:cs/>
          <w:lang w:val="en-US"/>
        </w:rPr>
        <w:t xml:space="preserve">มีดังนี้  </w:t>
      </w:r>
    </w:p>
    <w:p w:rsidR="00602BC3" w:rsidRPr="00E058DD" w:rsidRDefault="0060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7F2D0B" w:rsidRPr="00E058DD" w:rsidRDefault="007F2D0B" w:rsidP="007F2D0B">
      <w:pPr>
        <w:pStyle w:val="a"/>
        <w:widowControl w:val="0"/>
        <w:tabs>
          <w:tab w:val="clear" w:pos="1080"/>
        </w:tabs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E058DD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เงินให้กู้ยืมระยะสั้นแก่กิจการที่เกี่ยวข้องกัน</w:t>
      </w:r>
    </w:p>
    <w:p w:rsidR="007F2D0B" w:rsidRPr="00E058DD" w:rsidRDefault="007F2D0B" w:rsidP="007F2D0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790"/>
        <w:gridCol w:w="270"/>
        <w:gridCol w:w="1170"/>
        <w:gridCol w:w="270"/>
        <w:gridCol w:w="1170"/>
      </w:tblGrid>
      <w:tr w:rsidR="007F2D0B" w:rsidRPr="002848D8" w:rsidTr="00E058DD">
        <w:trPr>
          <w:cantSplit/>
        </w:trPr>
        <w:tc>
          <w:tcPr>
            <w:tcW w:w="3600" w:type="dxa"/>
          </w:tcPr>
          <w:p w:rsidR="007F2D0B" w:rsidRPr="00E058DD" w:rsidRDefault="007F2D0B" w:rsidP="00847F6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</w:tcPr>
          <w:p w:rsidR="007F2D0B" w:rsidRPr="00E058DD" w:rsidRDefault="007F2D0B" w:rsidP="00847F62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F2D0B" w:rsidRPr="00E058DD" w:rsidRDefault="007F2D0B" w:rsidP="00847F62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7F2D0B" w:rsidRPr="00E058DD" w:rsidRDefault="007F2D0B" w:rsidP="00847F62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D0B" w:rsidRPr="002848D8" w:rsidTr="00E058DD">
        <w:trPr>
          <w:cantSplit/>
        </w:trPr>
        <w:tc>
          <w:tcPr>
            <w:tcW w:w="3600" w:type="dxa"/>
          </w:tcPr>
          <w:p w:rsidR="007F2D0B" w:rsidRPr="00E058DD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vAlign w:val="center"/>
          </w:tcPr>
          <w:p w:rsidR="007F2D0B" w:rsidRPr="00E058DD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F2D0B" w:rsidRPr="00E058DD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F2D0B" w:rsidRPr="00E058DD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0D1EEB"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center"/>
          </w:tcPr>
          <w:p w:rsidR="007F2D0B" w:rsidRPr="00E058DD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F2D0B" w:rsidRPr="00E058DD" w:rsidRDefault="007F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="000D1EEB"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F2D0B" w:rsidRPr="002848D8" w:rsidTr="00E058DD">
        <w:trPr>
          <w:cantSplit/>
        </w:trPr>
        <w:tc>
          <w:tcPr>
            <w:tcW w:w="3600" w:type="dxa"/>
          </w:tcPr>
          <w:p w:rsidR="007F2D0B" w:rsidRPr="00E058DD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</w:tcPr>
          <w:p w:rsidR="007F2D0B" w:rsidRPr="00E058DD" w:rsidRDefault="007F2D0B" w:rsidP="00847F62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F2D0B" w:rsidRPr="00E058DD" w:rsidRDefault="007F2D0B" w:rsidP="00847F62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7F2D0B" w:rsidRPr="00E058DD" w:rsidRDefault="007F2D0B" w:rsidP="00847F62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EEB" w:rsidRPr="002848D8" w:rsidTr="00E058DD">
        <w:trPr>
          <w:cantSplit/>
        </w:trPr>
        <w:tc>
          <w:tcPr>
            <w:tcW w:w="3600" w:type="dxa"/>
          </w:tcPr>
          <w:p w:rsidR="000D1EEB" w:rsidRPr="00E058DD" w:rsidRDefault="000D1EEB" w:rsidP="000D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90" w:type="dxa"/>
          </w:tcPr>
          <w:p w:rsidR="000D1EEB" w:rsidRPr="00E058DD" w:rsidRDefault="000D1EEB" w:rsidP="000D1EEB">
            <w:pPr>
              <w:pStyle w:val="a0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183,429</w:t>
            </w:r>
          </w:p>
        </w:tc>
      </w:tr>
      <w:tr w:rsidR="000D1EEB" w:rsidRPr="002848D8" w:rsidTr="00E058DD">
        <w:trPr>
          <w:cantSplit/>
        </w:trPr>
        <w:tc>
          <w:tcPr>
            <w:tcW w:w="3600" w:type="dxa"/>
          </w:tcPr>
          <w:p w:rsidR="000D1EEB" w:rsidRPr="00E058DD" w:rsidRDefault="000D1EEB" w:rsidP="000D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2790" w:type="dxa"/>
          </w:tcPr>
          <w:p w:rsidR="000D1EEB" w:rsidRPr="00E058DD" w:rsidRDefault="000D1EEB" w:rsidP="000D1EEB">
            <w:pPr>
              <w:pStyle w:val="a0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157,227</w:t>
            </w:r>
          </w:p>
        </w:tc>
      </w:tr>
      <w:tr w:rsidR="000D1EEB" w:rsidRPr="002848D8" w:rsidTr="00E058DD">
        <w:trPr>
          <w:cantSplit/>
        </w:trPr>
        <w:tc>
          <w:tcPr>
            <w:tcW w:w="3600" w:type="dxa"/>
          </w:tcPr>
          <w:p w:rsidR="000D1EEB" w:rsidRPr="00E058DD" w:rsidRDefault="000D1EEB" w:rsidP="000D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2790" w:type="dxa"/>
          </w:tcPr>
          <w:p w:rsidR="000D1EEB" w:rsidRPr="00E058DD" w:rsidRDefault="000D1EEB" w:rsidP="000D1EEB">
            <w:pPr>
              <w:pStyle w:val="a0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(373,984)</w:t>
            </w:r>
          </w:p>
        </w:tc>
      </w:tr>
      <w:tr w:rsidR="000D1EEB" w:rsidRPr="002848D8" w:rsidTr="00E058DD">
        <w:trPr>
          <w:cantSplit/>
        </w:trPr>
        <w:tc>
          <w:tcPr>
            <w:tcW w:w="6390" w:type="dxa"/>
            <w:gridSpan w:val="2"/>
          </w:tcPr>
          <w:p w:rsidR="000D1EEB" w:rsidRPr="00E058DD" w:rsidRDefault="000D1EEB" w:rsidP="000D1EEB">
            <w:pPr>
              <w:pStyle w:val="a0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D1EEB" w:rsidRPr="00E058DD" w:rsidRDefault="00602BC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33,328</w:t>
            </w:r>
          </w:p>
        </w:tc>
      </w:tr>
      <w:tr w:rsidR="000D1EEB" w:rsidRPr="002848D8" w:rsidTr="00E058DD">
        <w:trPr>
          <w:cantSplit/>
        </w:trPr>
        <w:tc>
          <w:tcPr>
            <w:tcW w:w="3600" w:type="dxa"/>
          </w:tcPr>
          <w:p w:rsidR="000D1EEB" w:rsidRPr="00E058DD" w:rsidRDefault="000D1EEB" w:rsidP="000D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0" w:type="dxa"/>
          </w:tcPr>
          <w:p w:rsidR="000D1EEB" w:rsidRPr="00E058DD" w:rsidRDefault="000D1EEB" w:rsidP="000D1EEB">
            <w:pPr>
              <w:pStyle w:val="a0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1EEB" w:rsidRPr="00E058DD" w:rsidRDefault="000D1EEB" w:rsidP="000D1EEB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F2D0B" w:rsidRPr="00E058DD" w:rsidRDefault="007F2D0B" w:rsidP="007F2D0B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8332A2" w:rsidRDefault="0083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:rsidR="007F2D0B" w:rsidRPr="00E058DD" w:rsidRDefault="007F2D0B" w:rsidP="007F2D0B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E058DD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เงินให้กู้ยืมระยะยาวแก่กิจการที่เกี่ยวข้องกัน</w:t>
      </w:r>
    </w:p>
    <w:p w:rsidR="007F2D0B" w:rsidRPr="00E058DD" w:rsidRDefault="007F2D0B" w:rsidP="007F2D0B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highlight w:val="yello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4"/>
        <w:gridCol w:w="263"/>
        <w:gridCol w:w="1174"/>
        <w:gridCol w:w="263"/>
        <w:gridCol w:w="1175"/>
        <w:gridCol w:w="250"/>
        <w:gridCol w:w="1194"/>
      </w:tblGrid>
      <w:tr w:rsidR="008663A0" w:rsidRPr="002848D8" w:rsidTr="008663A0">
        <w:trPr>
          <w:trHeight w:val="427"/>
          <w:tblHeader/>
        </w:trPr>
        <w:tc>
          <w:tcPr>
            <w:tcW w:w="2037" w:type="pct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663A0" w:rsidRPr="002848D8" w:rsidTr="00E058DD">
        <w:trPr>
          <w:trHeight w:val="427"/>
          <w:tblHeader/>
        </w:trPr>
        <w:tc>
          <w:tcPr>
            <w:tcW w:w="2037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2" w:type="pct"/>
            <w:vAlign w:val="center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5" w:type="pct"/>
            <w:vAlign w:val="center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D1EEB" w:rsidRPr="002848D8" w:rsidTr="00E058DD">
        <w:trPr>
          <w:trHeight w:val="414"/>
          <w:tblHeader/>
        </w:trPr>
        <w:tc>
          <w:tcPr>
            <w:tcW w:w="2037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63A0" w:rsidRPr="002848D8" w:rsidTr="00E058DD">
        <w:trPr>
          <w:trHeight w:val="414"/>
        </w:trPr>
        <w:tc>
          <w:tcPr>
            <w:tcW w:w="2037" w:type="pct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3" w:type="pct"/>
          </w:tcPr>
          <w:p w:rsidR="000D1EEB" w:rsidRPr="00E058DD" w:rsidRDefault="000D1EE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  <w:tc>
          <w:tcPr>
            <w:tcW w:w="142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0D1EEB" w:rsidRPr="00E058DD" w:rsidRDefault="000D1EE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2,739,660</w:t>
            </w:r>
          </w:p>
        </w:tc>
        <w:tc>
          <w:tcPr>
            <w:tcW w:w="135" w:type="pct"/>
          </w:tcPr>
          <w:p w:rsidR="000D1EEB" w:rsidRPr="00E058DD" w:rsidRDefault="000D1EEB" w:rsidP="0037455D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</w:tr>
      <w:tr w:rsidR="008663A0" w:rsidRPr="002848D8" w:rsidTr="00E058DD">
        <w:trPr>
          <w:trHeight w:val="414"/>
        </w:trPr>
        <w:tc>
          <w:tcPr>
            <w:tcW w:w="2037" w:type="pct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633" w:type="pct"/>
          </w:tcPr>
          <w:p w:rsidR="000D1EEB" w:rsidRPr="00E058DD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D0481">
              <w:rPr>
                <w:rFonts w:asciiTheme="majorBidi" w:hAnsiTheme="majorBidi" w:cstheme="majorBidi"/>
                <w:sz w:val="30"/>
                <w:szCs w:val="30"/>
              </w:rPr>
              <w:t>7,910</w:t>
            </w:r>
          </w:p>
        </w:tc>
        <w:tc>
          <w:tcPr>
            <w:tcW w:w="142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0D1EEB" w:rsidRPr="00E058DD" w:rsidRDefault="000D1EE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  <w:tc>
          <w:tcPr>
            <w:tcW w:w="142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0D1EEB" w:rsidRPr="00E058DD" w:rsidRDefault="00ED0481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332,910</w:t>
            </w:r>
          </w:p>
        </w:tc>
        <w:tc>
          <w:tcPr>
            <w:tcW w:w="135" w:type="pct"/>
          </w:tcPr>
          <w:p w:rsidR="000D1EEB" w:rsidRPr="00E058DD" w:rsidRDefault="000D1EEB" w:rsidP="0037455D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2,578,160</w:t>
            </w:r>
          </w:p>
        </w:tc>
      </w:tr>
      <w:tr w:rsidR="008663A0" w:rsidRPr="002848D8" w:rsidTr="00E058DD">
        <w:trPr>
          <w:trHeight w:val="414"/>
        </w:trPr>
        <w:tc>
          <w:tcPr>
            <w:tcW w:w="2037" w:type="pct"/>
          </w:tcPr>
          <w:p w:rsidR="000D1EEB" w:rsidRPr="00E058DD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633" w:type="pct"/>
          </w:tcPr>
          <w:p w:rsidR="000D1EEB" w:rsidRPr="00E058DD" w:rsidRDefault="00ED048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0D1EEB" w:rsidRPr="00E058DD" w:rsidRDefault="000D1EE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0D1EEB" w:rsidRPr="00E058DD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0D1EEB" w:rsidRPr="00E058DD" w:rsidRDefault="00ED0481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(33,000)</w:t>
            </w:r>
          </w:p>
        </w:tc>
        <w:tc>
          <w:tcPr>
            <w:tcW w:w="135" w:type="pct"/>
          </w:tcPr>
          <w:p w:rsidR="000D1EEB" w:rsidRPr="00E058DD" w:rsidRDefault="000D1EEB" w:rsidP="0037455D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0D1EEB" w:rsidRPr="00E058DD" w:rsidRDefault="000D1EE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B145E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45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</w:tr>
      <w:tr w:rsidR="00096F5F" w:rsidRPr="002848D8" w:rsidTr="00E058DD">
        <w:trPr>
          <w:trHeight w:val="414"/>
        </w:trPr>
        <w:tc>
          <w:tcPr>
            <w:tcW w:w="2037" w:type="pct"/>
          </w:tcPr>
          <w:p w:rsidR="00096F5F" w:rsidRPr="00E058DD" w:rsidRDefault="00096F5F" w:rsidP="0009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ผลต่างของอัตราแลกเปลี่ยนจาก     </w:t>
            </w:r>
          </w:p>
          <w:p w:rsidR="00096F5F" w:rsidRPr="00E058DD" w:rsidRDefault="00096F5F" w:rsidP="0009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096F5F" w:rsidRPr="00E058DD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(14,191)</w:t>
            </w:r>
          </w:p>
        </w:tc>
        <w:tc>
          <w:tcPr>
            <w:tcW w:w="142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096F5F" w:rsidRPr="00E058DD" w:rsidRDefault="00096F5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96F5F" w:rsidRPr="00E058DD" w:rsidRDefault="00096F5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096F5F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(14,191)</w:t>
            </w:r>
          </w:p>
        </w:tc>
        <w:tc>
          <w:tcPr>
            <w:tcW w:w="135" w:type="pct"/>
          </w:tcPr>
          <w:p w:rsidR="00096F5F" w:rsidRPr="00E058DD" w:rsidRDefault="00096F5F" w:rsidP="00096F5F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096F5F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96F5F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F5F" w:rsidRPr="002848D8" w:rsidTr="00E058DD">
        <w:trPr>
          <w:trHeight w:val="414"/>
        </w:trPr>
        <w:tc>
          <w:tcPr>
            <w:tcW w:w="2037" w:type="pct"/>
          </w:tcPr>
          <w:p w:rsidR="00096F5F" w:rsidRPr="00E058DD" w:rsidRDefault="00096F5F" w:rsidP="0009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096F5F" w:rsidRPr="00E058DD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2,726,879</w:t>
            </w:r>
          </w:p>
        </w:tc>
        <w:tc>
          <w:tcPr>
            <w:tcW w:w="142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096F5F" w:rsidRPr="00E058DD" w:rsidRDefault="00096F5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2,463,160</w:t>
            </w:r>
          </w:p>
        </w:tc>
        <w:tc>
          <w:tcPr>
            <w:tcW w:w="142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096F5F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3,025,379</w:t>
            </w:r>
          </w:p>
        </w:tc>
        <w:tc>
          <w:tcPr>
            <w:tcW w:w="135" w:type="pct"/>
          </w:tcPr>
          <w:p w:rsidR="00096F5F" w:rsidRPr="00E058DD" w:rsidRDefault="00096F5F" w:rsidP="00096F5F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096F5F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4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2,739,660</w:t>
            </w:r>
          </w:p>
        </w:tc>
      </w:tr>
    </w:tbl>
    <w:p w:rsidR="000D1EEB" w:rsidRPr="00E058DD" w:rsidRDefault="000D1EEB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highlight w:val="yellow"/>
        </w:rPr>
      </w:pPr>
    </w:p>
    <w:p w:rsidR="007F2D0B" w:rsidRPr="00E058DD" w:rsidRDefault="007F2D0B" w:rsidP="007F2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ค่าสิทธิ</w:t>
      </w:r>
      <w:r w:rsidR="00890A4F"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การใช้ระบบจำหน่ายก๊าซธรรมชาติ</w:t>
      </w: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7F2D0B" w:rsidRPr="00E058DD" w:rsidRDefault="007F2D0B" w:rsidP="007F2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0"/>
        <w:gridCol w:w="269"/>
        <w:gridCol w:w="1169"/>
        <w:gridCol w:w="269"/>
        <w:gridCol w:w="1167"/>
        <w:gridCol w:w="252"/>
        <w:gridCol w:w="1183"/>
      </w:tblGrid>
      <w:tr w:rsidR="007F2D0B" w:rsidRPr="002848D8" w:rsidTr="00E058DD">
        <w:trPr>
          <w:tblHeader/>
        </w:trPr>
        <w:tc>
          <w:tcPr>
            <w:tcW w:w="2042" w:type="pct"/>
          </w:tcPr>
          <w:p w:rsidR="007F2D0B" w:rsidRPr="00E058DD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663A0" w:rsidRPr="002848D8" w:rsidTr="00E058DD">
        <w:trPr>
          <w:tblHeader/>
        </w:trPr>
        <w:tc>
          <w:tcPr>
            <w:tcW w:w="2042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B76F9"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9B76F9"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B76F9"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6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9B76F9"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F2D0B" w:rsidRPr="002848D8" w:rsidTr="00E058DD">
        <w:trPr>
          <w:tblHeader/>
        </w:trPr>
        <w:tc>
          <w:tcPr>
            <w:tcW w:w="2042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8" w:type="pct"/>
            <w:gridSpan w:val="7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63A0" w:rsidRPr="002848D8" w:rsidTr="00E058DD">
        <w:tc>
          <w:tcPr>
            <w:tcW w:w="2042" w:type="pct"/>
          </w:tcPr>
          <w:p w:rsidR="007F2D0B" w:rsidRPr="00E058DD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2" w:type="pct"/>
          </w:tcPr>
          <w:p w:rsidR="007F2D0B" w:rsidRPr="00E058DD" w:rsidRDefault="007F2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D0B" w:rsidRPr="00E058DD" w:rsidRDefault="007F2D0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F2D0B" w:rsidRPr="00E058DD" w:rsidRDefault="007F2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7F2D0B" w:rsidRPr="00E058DD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F2D0B" w:rsidRPr="00E058DD" w:rsidRDefault="007F2D0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96F5F" w:rsidRPr="002848D8" w:rsidTr="00E058DD">
        <w:tc>
          <w:tcPr>
            <w:tcW w:w="2042" w:type="pct"/>
          </w:tcPr>
          <w:p w:rsidR="00096F5F" w:rsidRPr="00E058DD" w:rsidRDefault="00096F5F" w:rsidP="0009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ปตท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632" w:type="pct"/>
          </w:tcPr>
          <w:p w:rsidR="00096F5F" w:rsidRPr="00E058DD" w:rsidRDefault="00BF72F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558,932</w:t>
            </w:r>
          </w:p>
        </w:tc>
        <w:tc>
          <w:tcPr>
            <w:tcW w:w="145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096F5F" w:rsidRPr="00E058DD" w:rsidRDefault="00096F5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563,020</w:t>
            </w:r>
          </w:p>
        </w:tc>
        <w:tc>
          <w:tcPr>
            <w:tcW w:w="145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096F5F" w:rsidRPr="00E058DD" w:rsidRDefault="00096F5F" w:rsidP="00470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096F5F" w:rsidRPr="00E058DD" w:rsidRDefault="00096F5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3AA5" w:rsidRPr="002848D8" w:rsidTr="00E058DD">
        <w:tc>
          <w:tcPr>
            <w:tcW w:w="2042" w:type="pct"/>
          </w:tcPr>
          <w:p w:rsidR="00B53AA5" w:rsidRPr="00E058DD" w:rsidRDefault="008D26B1" w:rsidP="00B5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B53AA5" w:rsidRPr="00E058DD" w:rsidRDefault="00BF72F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558,932</w:t>
            </w:r>
          </w:p>
        </w:tc>
        <w:tc>
          <w:tcPr>
            <w:tcW w:w="145" w:type="pct"/>
          </w:tcPr>
          <w:p w:rsidR="00B53AA5" w:rsidRPr="00E058DD" w:rsidRDefault="00B53AA5" w:rsidP="00B53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B53AA5" w:rsidRPr="00E058DD" w:rsidRDefault="00B53AA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563,020</w:t>
            </w:r>
          </w:p>
        </w:tc>
        <w:tc>
          <w:tcPr>
            <w:tcW w:w="145" w:type="pct"/>
          </w:tcPr>
          <w:p w:rsidR="00B53AA5" w:rsidRPr="00E058DD" w:rsidRDefault="00B53AA5" w:rsidP="00B53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B53AA5" w:rsidRPr="00E058DD" w:rsidRDefault="00B53AA5" w:rsidP="00B53A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B53AA5" w:rsidRPr="00E058DD" w:rsidRDefault="00B53AA5" w:rsidP="00B53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B53AA5" w:rsidRPr="00E058DD" w:rsidRDefault="00B53AA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F2D0B" w:rsidRPr="00E058DD" w:rsidRDefault="007F2D0B" w:rsidP="0045799F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8332A2" w:rsidRDefault="0083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8E49BF" w:rsidRPr="002848D8" w:rsidRDefault="008E49BF" w:rsidP="008E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สินทรัพย์ไม่หมุนเวียนอื่น </w:t>
      </w: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F94523" w:rsidRPr="002848D8" w:rsidRDefault="00F9452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2"/>
        <w:gridCol w:w="46"/>
        <w:gridCol w:w="223"/>
        <w:gridCol w:w="13"/>
        <w:gridCol w:w="1175"/>
        <w:gridCol w:w="256"/>
        <w:gridCol w:w="9"/>
        <w:gridCol w:w="1175"/>
        <w:gridCol w:w="237"/>
        <w:gridCol w:w="1196"/>
      </w:tblGrid>
      <w:tr w:rsidR="00984016" w:rsidRPr="002848D8" w:rsidTr="00E058DD">
        <w:trPr>
          <w:tblHeader/>
        </w:trPr>
        <w:tc>
          <w:tcPr>
            <w:tcW w:w="2037" w:type="pct"/>
          </w:tcPr>
          <w:p w:rsidR="00A26D39" w:rsidRPr="002848D8" w:rsidRDefault="00A26D39" w:rsidP="00BD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5"/>
          </w:tcPr>
          <w:p w:rsidR="00A26D39" w:rsidRPr="002848D8" w:rsidRDefault="00A26D3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:rsidR="00A26D39" w:rsidRPr="002848D8" w:rsidRDefault="00A26D3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4"/>
          </w:tcPr>
          <w:p w:rsidR="00A26D39" w:rsidRPr="002848D8" w:rsidRDefault="00A26D3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4016" w:rsidRPr="002848D8" w:rsidTr="00E058DD">
        <w:trPr>
          <w:tblHeader/>
        </w:trPr>
        <w:tc>
          <w:tcPr>
            <w:tcW w:w="2037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B76F9"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  <w:gridSpan w:val="2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9B76F9"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B76F9"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9B76F9"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84016" w:rsidRPr="002848D8" w:rsidTr="00E058DD">
        <w:trPr>
          <w:tblHeader/>
        </w:trPr>
        <w:tc>
          <w:tcPr>
            <w:tcW w:w="2037" w:type="pct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3" w:type="pct"/>
            <w:gridSpan w:val="10"/>
          </w:tcPr>
          <w:p w:rsidR="00DB5680" w:rsidRPr="002848D8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5ED" w:rsidRPr="002848D8" w:rsidTr="00E058DD">
        <w:tc>
          <w:tcPr>
            <w:tcW w:w="2037" w:type="pct"/>
          </w:tcPr>
          <w:p w:rsidR="00FD05ED" w:rsidRPr="002848D8" w:rsidRDefault="00FD05ED" w:rsidP="00FD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52" w:type="pct"/>
            <w:gridSpan w:val="2"/>
          </w:tcPr>
          <w:p w:rsidR="00FD05ED" w:rsidRPr="002848D8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2848D8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:rsidR="00FD05ED" w:rsidRPr="002848D8" w:rsidRDefault="00FD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99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5ED" w:rsidRPr="002848D8" w:rsidTr="00E058DD">
        <w:tc>
          <w:tcPr>
            <w:tcW w:w="2037" w:type="pct"/>
          </w:tcPr>
          <w:p w:rsidR="00FD05ED" w:rsidRPr="002848D8" w:rsidRDefault="00FD05ED" w:rsidP="00FD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52" w:type="pct"/>
            <w:gridSpan w:val="2"/>
          </w:tcPr>
          <w:p w:rsidR="00FD05ED" w:rsidRPr="002848D8" w:rsidRDefault="00FD05E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  <w:tc>
          <w:tcPr>
            <w:tcW w:w="127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  <w:tc>
          <w:tcPr>
            <w:tcW w:w="143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2848D8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05ED"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  <w:tc>
          <w:tcPr>
            <w:tcW w:w="128" w:type="pct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</w:tr>
      <w:tr w:rsidR="00FD05ED" w:rsidRPr="002848D8" w:rsidTr="00E058DD">
        <w:tc>
          <w:tcPr>
            <w:tcW w:w="2037" w:type="pct"/>
          </w:tcPr>
          <w:p w:rsidR="00FD05ED" w:rsidRPr="002848D8" w:rsidRDefault="00FD05ED" w:rsidP="00FD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  <w:gridSpan w:val="2"/>
          </w:tcPr>
          <w:p w:rsidR="00FD05ED" w:rsidRPr="002848D8" w:rsidDel="009B76F9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2848D8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:rsidR="00FD05ED" w:rsidRPr="002848D8" w:rsidRDefault="00FD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5ED" w:rsidRPr="002848D8" w:rsidTr="00E058DD">
        <w:tc>
          <w:tcPr>
            <w:tcW w:w="2037" w:type="pct"/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73"/>
                <w:tab w:val="decimal" w:pos="100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2" w:type="pct"/>
            <w:gridSpan w:val="2"/>
          </w:tcPr>
          <w:p w:rsidR="00FD05ED" w:rsidRPr="002848D8" w:rsidRDefault="00FD05E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2848D8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5ED" w:rsidRPr="002848D8" w:rsidTr="00E058DD">
        <w:tc>
          <w:tcPr>
            <w:tcW w:w="2037" w:type="pct"/>
          </w:tcPr>
          <w:p w:rsidR="00FD05ED" w:rsidRPr="002848D8" w:rsidRDefault="00FD05ED" w:rsidP="00FD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เอนเนอร์ยี่ คอมเพล็กซ์ จำกัด       </w:t>
            </w:r>
          </w:p>
        </w:tc>
        <w:tc>
          <w:tcPr>
            <w:tcW w:w="652" w:type="pct"/>
            <w:gridSpan w:val="2"/>
            <w:tcBorders>
              <w:bottom w:val="single" w:sz="4" w:space="0" w:color="auto"/>
            </w:tcBorders>
          </w:tcPr>
          <w:p w:rsidR="00FD05ED" w:rsidRPr="002848D8" w:rsidRDefault="00FD05E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  <w:tc>
          <w:tcPr>
            <w:tcW w:w="127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  <w:tc>
          <w:tcPr>
            <w:tcW w:w="143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FD05ED" w:rsidRPr="002848D8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05ED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  <w:tc>
          <w:tcPr>
            <w:tcW w:w="128" w:type="pct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</w:tr>
      <w:tr w:rsidR="00FD05ED" w:rsidRPr="002848D8" w:rsidTr="00E058DD">
        <w:tc>
          <w:tcPr>
            <w:tcW w:w="2037" w:type="pct"/>
          </w:tcPr>
          <w:p w:rsidR="00FD05ED" w:rsidRPr="002848D8" w:rsidRDefault="00FD05ED" w:rsidP="00FD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05ED" w:rsidRPr="002848D8" w:rsidRDefault="00715BF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27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43" w:type="pct"/>
            <w:gridSpan w:val="2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FD05ED" w:rsidRPr="002848D8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0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28" w:type="pct"/>
          </w:tcPr>
          <w:p w:rsidR="00FD05ED" w:rsidRPr="002848D8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:rsidR="00FD05ED" w:rsidRPr="002848D8" w:rsidRDefault="00FD05E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7,258</w:t>
            </w:r>
          </w:p>
        </w:tc>
      </w:tr>
    </w:tbl>
    <w:p w:rsidR="002247D6" w:rsidRPr="002848D8" w:rsidRDefault="0022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FA207F" w:rsidRPr="002848D8" w:rsidRDefault="008E49BF" w:rsidP="00DB7B7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เจ้าหนี้การค้า </w:t>
      </w:r>
      <w:r w:rsidR="000F75EA" w:rsidRPr="002848D8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8E49BF" w:rsidRPr="002848D8" w:rsidRDefault="008E49BF" w:rsidP="008E49BF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70"/>
        <w:gridCol w:w="263"/>
        <w:gridCol w:w="1183"/>
        <w:gridCol w:w="270"/>
        <w:gridCol w:w="1170"/>
        <w:gridCol w:w="250"/>
        <w:gridCol w:w="1235"/>
      </w:tblGrid>
      <w:tr w:rsidR="00E360DB" w:rsidRPr="002848D8" w:rsidTr="00E058DD">
        <w:trPr>
          <w:tblHeader/>
        </w:trPr>
        <w:tc>
          <w:tcPr>
            <w:tcW w:w="2026" w:type="pct"/>
          </w:tcPr>
          <w:p w:rsidR="00A26D39" w:rsidRPr="00E058DD" w:rsidRDefault="00A26D3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:rsidR="00A26D39" w:rsidRPr="00E058DD" w:rsidRDefault="00A26D39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A26D39" w:rsidRPr="00E058DD" w:rsidRDefault="00A26D39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:rsidR="00A26D39" w:rsidRPr="00E058DD" w:rsidRDefault="00A26D39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360DB" w:rsidRPr="002848D8" w:rsidTr="00E058DD">
        <w:trPr>
          <w:tblHeader/>
        </w:trPr>
        <w:tc>
          <w:tcPr>
            <w:tcW w:w="2026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52F00"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1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252F00"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52F00"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4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252F00"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360DB" w:rsidRPr="002848D8" w:rsidTr="00E058DD">
        <w:trPr>
          <w:tblHeader/>
        </w:trPr>
        <w:tc>
          <w:tcPr>
            <w:tcW w:w="2026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60DB" w:rsidRPr="002848D8" w:rsidTr="00E058DD">
        <w:tc>
          <w:tcPr>
            <w:tcW w:w="2026" w:type="pct"/>
          </w:tcPr>
          <w:p w:rsidR="00DB5680" w:rsidRPr="00E058DD" w:rsidRDefault="00DB568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8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DB5680" w:rsidRPr="00E058DD" w:rsidRDefault="00DB568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DB5680" w:rsidRPr="00E058DD" w:rsidRDefault="00DB568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360DB" w:rsidRPr="002848D8" w:rsidTr="00E058DD">
        <w:tc>
          <w:tcPr>
            <w:tcW w:w="2026" w:type="pct"/>
          </w:tcPr>
          <w:p w:rsidR="00DB5680" w:rsidRPr="00E058DD" w:rsidRDefault="00DB568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ปตท.  จำกัด (มหาชน)</w:t>
            </w:r>
          </w:p>
        </w:tc>
        <w:tc>
          <w:tcPr>
            <w:tcW w:w="628" w:type="pct"/>
          </w:tcPr>
          <w:p w:rsidR="00DB5680" w:rsidRPr="00E058DD" w:rsidRDefault="00967578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7578">
              <w:rPr>
                <w:rFonts w:asciiTheme="majorBidi" w:hAnsiTheme="majorBidi" w:cstheme="majorBidi"/>
                <w:sz w:val="30"/>
                <w:szCs w:val="30"/>
              </w:rPr>
              <w:t>1,523,476</w:t>
            </w:r>
          </w:p>
        </w:tc>
        <w:tc>
          <w:tcPr>
            <w:tcW w:w="141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DB5680" w:rsidRPr="00E058DD" w:rsidRDefault="00252F0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1,051,897</w:t>
            </w:r>
          </w:p>
        </w:tc>
        <w:tc>
          <w:tcPr>
            <w:tcW w:w="145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DB5680" w:rsidRPr="00E058DD" w:rsidRDefault="00C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953,551</w:t>
            </w:r>
          </w:p>
        </w:tc>
        <w:tc>
          <w:tcPr>
            <w:tcW w:w="134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DB5680" w:rsidRPr="00E058DD" w:rsidRDefault="00252F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932,113</w:t>
            </w:r>
          </w:p>
        </w:tc>
      </w:tr>
      <w:tr w:rsidR="00E360DB" w:rsidRPr="002848D8" w:rsidTr="00E058DD">
        <w:tc>
          <w:tcPr>
            <w:tcW w:w="2026" w:type="pct"/>
          </w:tcPr>
          <w:p w:rsidR="002247D6" w:rsidRPr="00E058DD" w:rsidRDefault="002247D6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2247D6" w:rsidRPr="00E058DD" w:rsidRDefault="002247D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2247D6" w:rsidRPr="00E058DD" w:rsidRDefault="002247D6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2247D6" w:rsidRPr="00E058DD" w:rsidRDefault="002247D6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2247D6" w:rsidRPr="00E058DD" w:rsidRDefault="002247D6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247D6" w:rsidRPr="00E058DD" w:rsidRDefault="00224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2247D6" w:rsidRPr="00E058DD" w:rsidRDefault="002247D6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247D6" w:rsidRPr="00E058DD" w:rsidRDefault="00224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60DB" w:rsidRPr="002848D8" w:rsidTr="00E058DD">
        <w:tc>
          <w:tcPr>
            <w:tcW w:w="2026" w:type="pct"/>
          </w:tcPr>
          <w:p w:rsidR="00DB5680" w:rsidRPr="00E058DD" w:rsidRDefault="00DB568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28" w:type="pct"/>
          </w:tcPr>
          <w:p w:rsidR="00DB5680" w:rsidRPr="00E058DD" w:rsidRDefault="00DB568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DB5680" w:rsidRPr="00E058DD" w:rsidRDefault="00DB568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DB5680" w:rsidRPr="00E058DD" w:rsidRDefault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DB5680" w:rsidRPr="00E058DD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DB5680" w:rsidRPr="00E058DD" w:rsidRDefault="00DB56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0D0A" w:rsidRPr="002848D8" w:rsidTr="00E058DD">
        <w:tc>
          <w:tcPr>
            <w:tcW w:w="2026" w:type="pct"/>
          </w:tcPr>
          <w:p w:rsidR="00190D0A" w:rsidRPr="00E058DD" w:rsidRDefault="00190D0A" w:rsidP="00190D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28" w:type="pct"/>
          </w:tcPr>
          <w:p w:rsidR="00190D0A" w:rsidRPr="00E058DD" w:rsidRDefault="00190D0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3,503</w:t>
            </w:r>
          </w:p>
        </w:tc>
        <w:tc>
          <w:tcPr>
            <w:tcW w:w="141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190D0A" w:rsidRPr="00E058DD" w:rsidRDefault="00190D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145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90D0A" w:rsidRPr="00E058DD" w:rsidRDefault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3,503</w:t>
            </w:r>
          </w:p>
        </w:tc>
        <w:tc>
          <w:tcPr>
            <w:tcW w:w="134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190D0A" w:rsidRPr="00E058DD" w:rsidRDefault="00190D0A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190D0A" w:rsidRPr="002848D8" w:rsidTr="00E058DD">
        <w:tc>
          <w:tcPr>
            <w:tcW w:w="2026" w:type="pct"/>
          </w:tcPr>
          <w:p w:rsidR="00190D0A" w:rsidRPr="00E058DD" w:rsidRDefault="00190D0A" w:rsidP="0019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628" w:type="pct"/>
          </w:tcPr>
          <w:p w:rsidR="00190D0A" w:rsidRPr="00E058DD" w:rsidRDefault="00190D0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190D0A" w:rsidRPr="00E058DD" w:rsidRDefault="00190D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45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90D0A" w:rsidRPr="00E058DD" w:rsidRDefault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190D0A" w:rsidRPr="00E058DD" w:rsidRDefault="00190D0A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190D0A" w:rsidRPr="002848D8" w:rsidTr="00E058DD">
        <w:tc>
          <w:tcPr>
            <w:tcW w:w="2026" w:type="pct"/>
          </w:tcPr>
          <w:p w:rsidR="00190D0A" w:rsidRPr="00E058DD" w:rsidRDefault="00190D0A" w:rsidP="0019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628" w:type="pct"/>
          </w:tcPr>
          <w:p w:rsidR="00190D0A" w:rsidRPr="00E058DD" w:rsidRDefault="00190D0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190D0A" w:rsidRPr="00E058DD" w:rsidRDefault="00190D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90D0A" w:rsidRPr="00E058DD" w:rsidRDefault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190D0A" w:rsidRPr="00E058DD" w:rsidRDefault="00190D0A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D0A" w:rsidRPr="002848D8" w:rsidTr="00E058DD">
        <w:tc>
          <w:tcPr>
            <w:tcW w:w="2026" w:type="pct"/>
          </w:tcPr>
          <w:p w:rsidR="00190D0A" w:rsidRPr="00E058DD" w:rsidRDefault="00190D0A" w:rsidP="0019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628" w:type="pct"/>
          </w:tcPr>
          <w:p w:rsidR="00190D0A" w:rsidRPr="00E058DD" w:rsidRDefault="00190D0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41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190D0A" w:rsidRPr="00E058DD" w:rsidRDefault="00190D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45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90D0A" w:rsidRPr="00E058DD" w:rsidRDefault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34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190D0A" w:rsidRPr="00E058DD" w:rsidRDefault="00190D0A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190D0A" w:rsidRPr="002848D8" w:rsidTr="00E058DD">
        <w:tc>
          <w:tcPr>
            <w:tcW w:w="2026" w:type="pct"/>
          </w:tcPr>
          <w:p w:rsidR="00190D0A" w:rsidRPr="00E058DD" w:rsidRDefault="00190D0A" w:rsidP="0019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90D0A" w:rsidRPr="00E058DD" w:rsidRDefault="00190D0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190D0A" w:rsidRPr="00E058DD" w:rsidRDefault="00190D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90D0A" w:rsidRPr="00E058DD" w:rsidRDefault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190D0A" w:rsidRPr="00E058DD" w:rsidRDefault="00190D0A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D0A" w:rsidRPr="002848D8" w:rsidTr="00E058DD">
        <w:tc>
          <w:tcPr>
            <w:tcW w:w="2026" w:type="pct"/>
          </w:tcPr>
          <w:p w:rsidR="00190D0A" w:rsidRPr="00E058DD" w:rsidRDefault="00190D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8" w:type="pct"/>
          </w:tcPr>
          <w:p w:rsidR="00190D0A" w:rsidRPr="00E058DD" w:rsidRDefault="00190D0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190D0A" w:rsidRPr="00E058DD" w:rsidRDefault="00190D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90D0A" w:rsidRPr="00E058DD" w:rsidRDefault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190D0A" w:rsidRPr="00E058DD" w:rsidRDefault="00190D0A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D0A" w:rsidRPr="002848D8" w:rsidTr="00E058DD">
        <w:tc>
          <w:tcPr>
            <w:tcW w:w="2026" w:type="pct"/>
          </w:tcPr>
          <w:p w:rsidR="00190D0A" w:rsidRPr="00E058DD" w:rsidRDefault="00190D0A" w:rsidP="00190D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บริษัท </w:t>
            </w:r>
            <w:r w:rsidRPr="00E058DD">
              <w:rPr>
                <w:rFonts w:asciiTheme="majorBidi" w:hAnsiTheme="majorBidi" w:cstheme="majorBidi"/>
                <w:spacing w:val="-14"/>
                <w:sz w:val="30"/>
                <w:szCs w:val="30"/>
              </w:rPr>
              <w:t xml:space="preserve"> </w:t>
            </w:r>
            <w:r w:rsidRPr="00E058D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พีทีที อาซาฮี  เคมิคอล จำกัด       </w:t>
            </w:r>
          </w:p>
        </w:tc>
        <w:tc>
          <w:tcPr>
            <w:tcW w:w="628" w:type="pct"/>
          </w:tcPr>
          <w:p w:rsidR="00190D0A" w:rsidRPr="00E058DD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1CAA">
              <w:rPr>
                <w:rFonts w:asciiTheme="majorBidi" w:hAnsiTheme="majorBidi" w:cstheme="majorBidi"/>
                <w:sz w:val="30"/>
                <w:szCs w:val="30"/>
              </w:rPr>
              <w:t>34,739</w:t>
            </w:r>
          </w:p>
        </w:tc>
        <w:tc>
          <w:tcPr>
            <w:tcW w:w="141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190D0A" w:rsidRPr="00E058DD" w:rsidRDefault="00190D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38,118</w:t>
            </w:r>
          </w:p>
        </w:tc>
        <w:tc>
          <w:tcPr>
            <w:tcW w:w="145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190D0A" w:rsidRPr="00E058DD" w:rsidRDefault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34,739</w:t>
            </w:r>
          </w:p>
        </w:tc>
        <w:tc>
          <w:tcPr>
            <w:tcW w:w="134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190D0A" w:rsidRPr="00E058DD" w:rsidRDefault="00190D0A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38,118</w:t>
            </w:r>
          </w:p>
        </w:tc>
      </w:tr>
      <w:tr w:rsidR="00E36BAE" w:rsidRPr="002848D8" w:rsidTr="00E360DB">
        <w:tc>
          <w:tcPr>
            <w:tcW w:w="2026" w:type="pct"/>
          </w:tcPr>
          <w:p w:rsidR="00E36BAE" w:rsidRPr="002848D8" w:rsidRDefault="00E36BAE" w:rsidP="00190D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E36BAE">
              <w:rPr>
                <w:rFonts w:asciiTheme="majorBidi" w:hAnsiTheme="majorBidi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28" w:type="pct"/>
          </w:tcPr>
          <w:p w:rsidR="00E36BAE" w:rsidRPr="00941CAA" w:rsidRDefault="00967578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7,819</w:t>
            </w:r>
          </w:p>
        </w:tc>
        <w:tc>
          <w:tcPr>
            <w:tcW w:w="141" w:type="pct"/>
          </w:tcPr>
          <w:p w:rsidR="00E36BAE" w:rsidRPr="002848D8" w:rsidRDefault="00E36BAE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E36BAE" w:rsidRPr="002848D8" w:rsidRDefault="00E36BAE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6BAE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E36B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6BAE">
              <w:rPr>
                <w:rFonts w:asciiTheme="majorBidi" w:hAnsiTheme="majorBidi"/>
                <w:sz w:val="30"/>
                <w:szCs w:val="30"/>
                <w:cs/>
              </w:rPr>
              <w:t>220</w:t>
            </w:r>
          </w:p>
        </w:tc>
        <w:tc>
          <w:tcPr>
            <w:tcW w:w="145" w:type="pct"/>
          </w:tcPr>
          <w:p w:rsidR="00E36BAE" w:rsidRPr="002848D8" w:rsidRDefault="00E36BAE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36BAE" w:rsidRDefault="00967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E36BAE" w:rsidRPr="002848D8" w:rsidRDefault="00E36BAE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E36BAE" w:rsidRPr="002848D8" w:rsidRDefault="00967578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0D0A" w:rsidRPr="002848D8" w:rsidTr="00E058DD">
        <w:tc>
          <w:tcPr>
            <w:tcW w:w="2026" w:type="pct"/>
          </w:tcPr>
          <w:p w:rsidR="00190D0A" w:rsidRPr="00E058DD" w:rsidRDefault="00E36BAE" w:rsidP="00190D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E36BAE">
              <w:rPr>
                <w:rFonts w:asciiTheme="majorBidi" w:hAnsiTheme="majorBidi"/>
                <w:spacing w:val="-14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190D0A" w:rsidRPr="00E058DD" w:rsidRDefault="00967578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7578"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141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190D0A" w:rsidRPr="00E058DD" w:rsidRDefault="0096757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190D0A" w:rsidRPr="00E058DD" w:rsidRDefault="00E36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134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190D0A" w:rsidRPr="00E058DD" w:rsidRDefault="00190D0A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0D0A" w:rsidRPr="002848D8" w:rsidTr="00E058DD">
        <w:tc>
          <w:tcPr>
            <w:tcW w:w="2026" w:type="pct"/>
          </w:tcPr>
          <w:p w:rsidR="00190D0A" w:rsidRPr="00E058DD" w:rsidRDefault="00190D0A" w:rsidP="00190D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190D0A" w:rsidRPr="00E058DD" w:rsidRDefault="00967578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1,572,447</w:t>
            </w:r>
          </w:p>
        </w:tc>
        <w:tc>
          <w:tcPr>
            <w:tcW w:w="141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190D0A" w:rsidRPr="00E058DD" w:rsidRDefault="00190D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1,102,347</w:t>
            </w:r>
          </w:p>
        </w:tc>
        <w:tc>
          <w:tcPr>
            <w:tcW w:w="145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190D0A" w:rsidRPr="00E058DD" w:rsidRDefault="00E36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994,703</w:t>
            </w:r>
          </w:p>
        </w:tc>
        <w:tc>
          <w:tcPr>
            <w:tcW w:w="134" w:type="pct"/>
          </w:tcPr>
          <w:p w:rsidR="00190D0A" w:rsidRPr="00E058DD" w:rsidRDefault="00190D0A" w:rsidP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190D0A" w:rsidRPr="00E058DD" w:rsidRDefault="00190D0A" w:rsidP="00190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972,343</w:t>
            </w:r>
          </w:p>
        </w:tc>
      </w:tr>
    </w:tbl>
    <w:p w:rsidR="008E49BF" w:rsidRPr="002848D8" w:rsidRDefault="008E49BF" w:rsidP="008E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เจ้าหนี้อื่น </w:t>
      </w:r>
      <w:r w:rsidR="0098759C" w:rsidRPr="002848D8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8E49BF" w:rsidRPr="002848D8" w:rsidRDefault="008E49BF" w:rsidP="008E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3"/>
        <w:gridCol w:w="1166"/>
        <w:gridCol w:w="271"/>
        <w:gridCol w:w="1166"/>
        <w:gridCol w:w="249"/>
        <w:gridCol w:w="1222"/>
      </w:tblGrid>
      <w:tr w:rsidR="00773DAF" w:rsidRPr="002848D8" w:rsidTr="00E058DD">
        <w:trPr>
          <w:tblHeader/>
        </w:trPr>
        <w:tc>
          <w:tcPr>
            <w:tcW w:w="2033" w:type="pct"/>
          </w:tcPr>
          <w:p w:rsidR="00347FD9" w:rsidRPr="002848D8" w:rsidRDefault="00347FD9" w:rsidP="00E2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:rsidR="00347FD9" w:rsidRPr="002848D8" w:rsidRDefault="00347FD9" w:rsidP="00E2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347FD9" w:rsidRPr="002848D8" w:rsidRDefault="00347FD9" w:rsidP="00E2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347FD9" w:rsidRPr="002848D8" w:rsidRDefault="00347FD9" w:rsidP="00E2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73DAF" w:rsidRPr="002848D8" w:rsidTr="00E058DD">
        <w:trPr>
          <w:tblHeader/>
        </w:trPr>
        <w:tc>
          <w:tcPr>
            <w:tcW w:w="2033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52F00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252F00" w:rsidRPr="002848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52F00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4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252F00" w:rsidRPr="002848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16A95" w:rsidRPr="002848D8" w:rsidTr="00E058DD">
        <w:trPr>
          <w:tblHeader/>
        </w:trPr>
        <w:tc>
          <w:tcPr>
            <w:tcW w:w="2033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7" w:type="pct"/>
            <w:gridSpan w:val="7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3DAF" w:rsidRPr="002848D8" w:rsidTr="00E058DD">
        <w:tc>
          <w:tcPr>
            <w:tcW w:w="2033" w:type="pct"/>
          </w:tcPr>
          <w:p w:rsidR="00916A95" w:rsidRPr="002848D8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9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16A95" w:rsidRPr="002848D8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3DAF" w:rsidRPr="002848D8" w:rsidTr="00E058DD">
        <w:tc>
          <w:tcPr>
            <w:tcW w:w="2033" w:type="pct"/>
          </w:tcPr>
          <w:p w:rsidR="00916A95" w:rsidRPr="002848D8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629" w:type="pct"/>
          </w:tcPr>
          <w:p w:rsidR="00916A95" w:rsidRPr="002848D8" w:rsidRDefault="00CF142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21,952</w:t>
            </w:r>
          </w:p>
        </w:tc>
        <w:tc>
          <w:tcPr>
            <w:tcW w:w="14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252F0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96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14,613</w:t>
            </w:r>
          </w:p>
        </w:tc>
        <w:tc>
          <w:tcPr>
            <w:tcW w:w="146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190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21,568</w:t>
            </w:r>
          </w:p>
        </w:tc>
        <w:tc>
          <w:tcPr>
            <w:tcW w:w="134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16A95" w:rsidRPr="002848D8" w:rsidRDefault="00252F0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14,597</w:t>
            </w:r>
          </w:p>
        </w:tc>
      </w:tr>
      <w:tr w:rsidR="00773DAF" w:rsidRPr="002848D8" w:rsidTr="00E058DD">
        <w:tc>
          <w:tcPr>
            <w:tcW w:w="2033" w:type="pct"/>
          </w:tcPr>
          <w:p w:rsidR="00916A95" w:rsidRPr="002848D8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916A95" w:rsidRPr="002848D8" w:rsidRDefault="00916A9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16A95" w:rsidRPr="002848D8" w:rsidRDefault="00916A9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3DAF" w:rsidRPr="002848D8" w:rsidTr="00E058DD">
        <w:tc>
          <w:tcPr>
            <w:tcW w:w="2033" w:type="pct"/>
          </w:tcPr>
          <w:p w:rsidR="00916A95" w:rsidRPr="002848D8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29" w:type="pct"/>
          </w:tcPr>
          <w:p w:rsidR="00916A95" w:rsidRPr="002848D8" w:rsidRDefault="00916A9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16A95" w:rsidRPr="002848D8" w:rsidRDefault="00916A9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3DAF" w:rsidRPr="002848D8" w:rsidTr="00E058DD">
        <w:tc>
          <w:tcPr>
            <w:tcW w:w="2033" w:type="pct"/>
          </w:tcPr>
          <w:p w:rsidR="00916A95" w:rsidRPr="002848D8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629" w:type="pct"/>
          </w:tcPr>
          <w:p w:rsidR="00916A95" w:rsidRPr="002848D8" w:rsidRDefault="00916A9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2848D8" w:rsidRDefault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16A95" w:rsidRPr="002848D8" w:rsidRDefault="00916A9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96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4,838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4,838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5,574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96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5,574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5,574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5,574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4"/>
                <w:tab w:val="decimal" w:pos="1006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GPSC International Holdings Limited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1CAA">
              <w:rPr>
                <w:rFonts w:asciiTheme="majorBidi" w:hAnsiTheme="majorBidi" w:cstheme="majorBidi"/>
                <w:sz w:val="30"/>
                <w:szCs w:val="30"/>
              </w:rPr>
              <w:t>1,087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2,216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470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1,087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2,216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3,841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3,841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ดิจิตอล โซลูชั่นส์  จำกัด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36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(เดิมชื่อ บริษัท พีทีที ไอซีที โซลูชั่นส์  จำกัด)</w:t>
            </w:r>
          </w:p>
        </w:tc>
        <w:tc>
          <w:tcPr>
            <w:tcW w:w="629" w:type="pct"/>
          </w:tcPr>
          <w:p w:rsidR="003613F9" w:rsidRDefault="003613F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Pr="002848D8" w:rsidRDefault="00DE7EE4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6,549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613F9" w:rsidRDefault="003613F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0D0A">
              <w:rPr>
                <w:rFonts w:asciiTheme="majorBidi" w:hAnsiTheme="majorBidi" w:cstheme="majorBidi"/>
                <w:sz w:val="30"/>
                <w:szCs w:val="30"/>
              </w:rPr>
              <w:t>10,541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613F9" w:rsidRDefault="003613F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6,208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3613F9" w:rsidRDefault="003613F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190D0A">
              <w:rPr>
                <w:rFonts w:asciiTheme="majorBidi" w:hAnsiTheme="majorBidi" w:cstheme="majorBidi"/>
                <w:sz w:val="30"/>
                <w:szCs w:val="30"/>
              </w:rPr>
              <w:t>10,088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บิซิเนส เซอร์วิสเซส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อัลไลแอนซ์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29" w:type="pct"/>
          </w:tcPr>
          <w:p w:rsidR="00941CAA" w:rsidRPr="002848D8" w:rsidRDefault="00DE7EE4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7,153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7,501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6,726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7,157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4"/>
                <w:tab w:val="decimal" w:pos="1006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เมนเทนแนนซ์ แอนด์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เอนจิเนียริ่ง 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1CAA">
              <w:rPr>
                <w:rFonts w:asciiTheme="majorBidi" w:hAnsiTheme="majorBidi" w:cstheme="majorBidi"/>
                <w:sz w:val="30"/>
                <w:szCs w:val="30"/>
              </w:rPr>
              <w:t>8,178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9,937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8,178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9,937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29" w:type="pct"/>
          </w:tcPr>
          <w:p w:rsidR="00941CAA" w:rsidRPr="002848D8" w:rsidRDefault="00CF142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31,463</w:t>
            </w:r>
          </w:p>
        </w:tc>
        <w:tc>
          <w:tcPr>
            <w:tcW w:w="147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17,669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2848D8" w:rsidRDefault="00941CAA" w:rsidP="0094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บริษัท 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เอนเนอร์ยี่ คอมเพล็กซ์ จำกัด       </w:t>
            </w:r>
          </w:p>
        </w:tc>
        <w:tc>
          <w:tcPr>
            <w:tcW w:w="629" w:type="pct"/>
          </w:tcPr>
          <w:p w:rsidR="00941CAA" w:rsidRPr="002848D8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E058DD" w:rsidRDefault="00941CAA" w:rsidP="00E058DD">
            <w:pPr>
              <w:widowControl w:val="0"/>
              <w:tabs>
                <w:tab w:val="decimal" w:pos="954"/>
                <w:tab w:val="decimal" w:pos="1006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29" w:type="pct"/>
          </w:tcPr>
          <w:p w:rsidR="00941CAA" w:rsidRPr="002848D8" w:rsidDel="00916A95" w:rsidRDefault="00941CA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1CAA">
              <w:rPr>
                <w:rFonts w:asciiTheme="majorBidi" w:hAnsiTheme="majorBidi" w:cstheme="majorBidi"/>
                <w:sz w:val="30"/>
                <w:szCs w:val="30"/>
              </w:rPr>
              <w:t>61,468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14,825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Del="00916A95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61,468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14,825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E058DD" w:rsidRDefault="00941CAA" w:rsidP="00E058DD">
            <w:pPr>
              <w:widowControl w:val="0"/>
              <w:tabs>
                <w:tab w:val="decimal" w:pos="954"/>
                <w:tab w:val="decimal" w:pos="1006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เอ็นเนอร์ยี่ รีซอร์สเซส จำกัด</w:t>
            </w:r>
          </w:p>
        </w:tc>
        <w:tc>
          <w:tcPr>
            <w:tcW w:w="629" w:type="pct"/>
          </w:tcPr>
          <w:p w:rsidR="00941CAA" w:rsidRPr="002848D8" w:rsidDel="00916A95" w:rsidRDefault="00DE7EE4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Del="00916A95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E058DD" w:rsidRDefault="00941CAA" w:rsidP="00941CAA">
            <w:pPr>
              <w:widowControl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058DD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บริษัท ทิพยประกันภัย จำกัด (มหาชน)</w:t>
            </w:r>
          </w:p>
        </w:tc>
        <w:tc>
          <w:tcPr>
            <w:tcW w:w="629" w:type="pct"/>
          </w:tcPr>
          <w:p w:rsidR="00941CAA" w:rsidRPr="002848D8" w:rsidDel="00916A95" w:rsidRDefault="00DE7EE4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Del="00916A95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E058DD" w:rsidRDefault="00941CAA" w:rsidP="00941CAA">
            <w:pPr>
              <w:widowControl w:val="0"/>
              <w:spacing w:line="380" w:lineRule="exact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629" w:type="pct"/>
          </w:tcPr>
          <w:p w:rsidR="00941CAA" w:rsidRPr="002848D8" w:rsidDel="00916A95" w:rsidRDefault="00DE7EE4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158,237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158,237</w:t>
            </w:r>
          </w:p>
        </w:tc>
      </w:tr>
      <w:tr w:rsidR="008332A2" w:rsidRPr="002848D8" w:rsidTr="00773DAF">
        <w:tc>
          <w:tcPr>
            <w:tcW w:w="2033" w:type="pct"/>
          </w:tcPr>
          <w:p w:rsidR="008332A2" w:rsidRPr="00190D0A" w:rsidRDefault="008332A2" w:rsidP="00941CAA">
            <w:pPr>
              <w:widowControl w:val="0"/>
              <w:spacing w:line="380" w:lineRule="exact"/>
              <w:ind w:left="149" w:hanging="149"/>
              <w:rPr>
                <w:rFonts w:asciiTheme="majorBidi" w:hAnsi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</w:tcPr>
          <w:p w:rsidR="008332A2" w:rsidRDefault="008332A2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8332A2" w:rsidRPr="002848D8" w:rsidRDefault="008332A2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8332A2" w:rsidRDefault="008332A2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332A2" w:rsidRPr="002848D8" w:rsidRDefault="008332A2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8332A2" w:rsidRDefault="008332A2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8332A2" w:rsidRPr="002848D8" w:rsidRDefault="008332A2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8332A2" w:rsidRDefault="008332A2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CAA" w:rsidRPr="002848D8" w:rsidTr="00773DAF">
        <w:tc>
          <w:tcPr>
            <w:tcW w:w="2033" w:type="pct"/>
          </w:tcPr>
          <w:p w:rsidR="00941CAA" w:rsidRPr="00B84770" w:rsidRDefault="00941CAA" w:rsidP="00941CAA">
            <w:pPr>
              <w:widowControl w:val="0"/>
              <w:spacing w:line="380" w:lineRule="exact"/>
              <w:ind w:left="149" w:hanging="149"/>
              <w:rPr>
                <w:rFonts w:asciiTheme="majorBidi" w:hAnsiTheme="majorBidi"/>
                <w:sz w:val="30"/>
                <w:szCs w:val="30"/>
              </w:rPr>
            </w:pPr>
            <w:r w:rsidRPr="00190D0A">
              <w:rPr>
                <w:rFonts w:asciiTheme="majorBidi" w:hAnsiTheme="majorBidi"/>
                <w:sz w:val="30"/>
                <w:szCs w:val="30"/>
                <w:cs/>
              </w:rPr>
              <w:t>บริษัท เอ็นพีซี เซฟตี้ แอนด์ เอ็นไวรอนเมนทอล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90D0A">
              <w:rPr>
                <w:rFonts w:asciiTheme="majorBidi" w:hAnsiTheme="majorBidi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629" w:type="pct"/>
          </w:tcPr>
          <w:p w:rsidR="00941CAA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Pr="002848D8" w:rsidDel="00252F00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1CAA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41CAA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41CAA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1CAA" w:rsidRPr="002848D8" w:rsidTr="00773DAF">
        <w:tc>
          <w:tcPr>
            <w:tcW w:w="2033" w:type="pct"/>
          </w:tcPr>
          <w:p w:rsidR="00941CAA" w:rsidRPr="00190D0A" w:rsidRDefault="00941CAA" w:rsidP="00387136">
            <w:pPr>
              <w:widowControl w:val="0"/>
              <w:spacing w:line="380" w:lineRule="exact"/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190D0A">
              <w:rPr>
                <w:rFonts w:asciiTheme="majorBidi" w:hAnsiTheme="majorBidi"/>
                <w:sz w:val="30"/>
                <w:szCs w:val="30"/>
                <w:cs/>
              </w:rPr>
              <w:t>บริษัท ปตท กรีน เอ็นเนอร์ยี</w:t>
            </w:r>
            <w:r w:rsidR="00387136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="0038713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387136">
              <w:rPr>
                <w:rFonts w:asciiTheme="majorBidi" w:hAnsiTheme="majorBidi" w:hint="cs"/>
                <w:sz w:val="30"/>
                <w:szCs w:val="30"/>
                <w:cs/>
              </w:rPr>
              <w:t>(ประเทศไทย)</w:t>
            </w:r>
            <w:r w:rsidRPr="00190D0A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29" w:type="pct"/>
          </w:tcPr>
          <w:p w:rsidR="00387136" w:rsidRDefault="00387136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Pr="002848D8" w:rsidDel="00252F00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1CAA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87136" w:rsidRDefault="00387136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87136" w:rsidRDefault="00387136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387136" w:rsidRDefault="00387136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1CAA" w:rsidRDefault="00941CAA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2EA6" w:rsidRPr="002848D8" w:rsidTr="00773DAF">
        <w:tc>
          <w:tcPr>
            <w:tcW w:w="2033" w:type="pct"/>
          </w:tcPr>
          <w:p w:rsidR="00362EA6" w:rsidRPr="00190D0A" w:rsidRDefault="00362EA6" w:rsidP="00941CAA">
            <w:pPr>
              <w:widowControl w:val="0"/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362EA6">
              <w:rPr>
                <w:rFonts w:asciiTheme="majorBidi" w:hAnsiTheme="majorBidi"/>
                <w:sz w:val="30"/>
                <w:szCs w:val="30"/>
                <w:cs/>
              </w:rPr>
              <w:t>บริษัท ปตท.บริหารธุรกิจค้าปลีก จำกัด</w:t>
            </w:r>
          </w:p>
        </w:tc>
        <w:tc>
          <w:tcPr>
            <w:tcW w:w="629" w:type="pct"/>
          </w:tcPr>
          <w:p w:rsidR="00362EA6" w:rsidRPr="00941CAA" w:rsidRDefault="00362EA6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147" w:type="pct"/>
          </w:tcPr>
          <w:p w:rsidR="00362EA6" w:rsidRPr="002848D8" w:rsidRDefault="00362EA6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62EA6" w:rsidRDefault="00362EA6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62EA6" w:rsidRPr="002848D8" w:rsidRDefault="00362EA6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62EA6" w:rsidRDefault="00362EA6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362EA6" w:rsidRPr="002848D8" w:rsidRDefault="00362EA6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362EA6" w:rsidRDefault="00362EA6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0FF8" w:rsidRPr="002848D8" w:rsidTr="00773DAF">
        <w:tc>
          <w:tcPr>
            <w:tcW w:w="2033" w:type="pct"/>
          </w:tcPr>
          <w:p w:rsidR="00470FF8" w:rsidRPr="00362EA6" w:rsidRDefault="00470FF8" w:rsidP="00941CAA">
            <w:pPr>
              <w:widowControl w:val="0"/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พีทีที โพลีเมอร์ มาร์เก็ตติ้ง จำกัด</w:t>
            </w:r>
          </w:p>
        </w:tc>
        <w:tc>
          <w:tcPr>
            <w:tcW w:w="629" w:type="pct"/>
          </w:tcPr>
          <w:p w:rsidR="00470FF8" w:rsidRDefault="00470FF8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470FF8" w:rsidRPr="002848D8" w:rsidRDefault="00470FF8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470FF8" w:rsidRDefault="00470FF8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70FF8" w:rsidRPr="002848D8" w:rsidRDefault="00470FF8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470FF8" w:rsidRDefault="00470FF8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470FF8" w:rsidRPr="002848D8" w:rsidRDefault="00470FF8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470FF8" w:rsidRDefault="00470FF8" w:rsidP="00941C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1CAA" w:rsidRPr="002848D8" w:rsidTr="00E058DD">
        <w:tc>
          <w:tcPr>
            <w:tcW w:w="2033" w:type="pct"/>
          </w:tcPr>
          <w:p w:rsidR="00941CAA" w:rsidRPr="00E058DD" w:rsidRDefault="00941CAA" w:rsidP="00941CAA">
            <w:pPr>
              <w:widowControl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941CAA" w:rsidRPr="00E058DD" w:rsidDel="00916A95" w:rsidRDefault="006F1967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152,43</w:t>
            </w:r>
            <w:r w:rsidR="00492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250,305</w:t>
            </w:r>
          </w:p>
        </w:tc>
        <w:tc>
          <w:tcPr>
            <w:tcW w:w="146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941CAA" w:rsidRPr="00E058DD" w:rsidDel="00916A95" w:rsidRDefault="0013071F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118,660</w:t>
            </w:r>
          </w:p>
        </w:tc>
        <w:tc>
          <w:tcPr>
            <w:tcW w:w="134" w:type="pct"/>
          </w:tcPr>
          <w:p w:rsidR="00941CAA" w:rsidRPr="002848D8" w:rsidRDefault="00941CAA" w:rsidP="00941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941CAA" w:rsidRPr="002848D8" w:rsidRDefault="00941CA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231,972</w:t>
            </w:r>
          </w:p>
        </w:tc>
      </w:tr>
    </w:tbl>
    <w:p w:rsidR="003031AE" w:rsidRPr="00E058DD" w:rsidRDefault="003031AE">
      <w:pPr>
        <w:rPr>
          <w:rFonts w:asciiTheme="majorBidi" w:hAnsiTheme="majorBidi" w:cstheme="majorBidi"/>
          <w:sz w:val="30"/>
          <w:szCs w:val="30"/>
        </w:rPr>
      </w:pPr>
    </w:p>
    <w:p w:rsidR="00E731F0" w:rsidRPr="00E058DD" w:rsidRDefault="00E731F0" w:rsidP="00E731F0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Cs/>
          <w:i/>
          <w:iCs/>
          <w:cs/>
        </w:rPr>
      </w:pPr>
      <w:r w:rsidRPr="00E058DD">
        <w:rPr>
          <w:rFonts w:asciiTheme="majorBidi" w:hAnsiTheme="majorBidi" w:cstheme="majorBidi"/>
          <w:bCs/>
          <w:i/>
          <w:iCs/>
          <w:cs/>
        </w:rPr>
        <w:t>เงินกู้ยืมระยะสั้นจากกิจการที่เกี่ยวข้องกัน</w:t>
      </w:r>
    </w:p>
    <w:p w:rsidR="00E731F0" w:rsidRPr="00E058DD" w:rsidRDefault="00E731F0" w:rsidP="00E731F0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Cs/>
          <w:i/>
          <w:iCs/>
          <w:cs/>
        </w:rPr>
      </w:pPr>
    </w:p>
    <w:p w:rsidR="00E731F0" w:rsidRPr="00E058DD" w:rsidRDefault="00E731F0" w:rsidP="00E73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30"/>
          <w:szCs w:val="30"/>
          <w:cs/>
          <w:lang w:val="th-TH"/>
        </w:rPr>
      </w:pPr>
      <w:r w:rsidRPr="00E058DD">
        <w:rPr>
          <w:rFonts w:asciiTheme="majorBidi" w:hAnsiTheme="majorBidi" w:cstheme="majorBidi"/>
          <w:b/>
          <w:i/>
          <w:iCs/>
          <w:sz w:val="30"/>
          <w:szCs w:val="30"/>
          <w:cs/>
          <w:lang w:val="th-TH"/>
        </w:rPr>
        <w:t>สัญญาวงเงินกู้ยืม</w:t>
      </w:r>
    </w:p>
    <w:p w:rsidR="00E731F0" w:rsidRPr="00E058DD" w:rsidRDefault="00E731F0" w:rsidP="00E73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30"/>
          <w:szCs w:val="30"/>
          <w:cs/>
          <w:lang w:val="th-TH"/>
        </w:rPr>
      </w:pPr>
    </w:p>
    <w:p w:rsidR="00E731F0" w:rsidRPr="00E058DD" w:rsidRDefault="00E731F0" w:rsidP="00E73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058DD">
        <w:rPr>
          <w:rFonts w:asciiTheme="majorBidi" w:hAnsiTheme="majorBidi" w:cstheme="majorBidi"/>
          <w:b/>
          <w:sz w:val="30"/>
          <w:szCs w:val="30"/>
          <w:cs/>
        </w:rPr>
        <w:t>ณ วันที่ 15 มิถุนายน 2560 บริษัททำสัญญาวงเงินกู้ยืมกับบริษัทใหญ่ลำดับสูงสุด ซึ่งวงเงินกู้ยืมคำนวณจากเงินต้นรวมดอกเบี้ยเป็นจำนวนไม่เกิน 1</w:t>
      </w:r>
      <w:r w:rsidRPr="00E058DD">
        <w:rPr>
          <w:rFonts w:asciiTheme="majorBidi" w:hAnsiTheme="majorBidi" w:cstheme="majorBidi"/>
          <w:b/>
          <w:sz w:val="30"/>
          <w:szCs w:val="30"/>
        </w:rPr>
        <w:t>,</w:t>
      </w:r>
      <w:r w:rsidRPr="00E058DD">
        <w:rPr>
          <w:rFonts w:asciiTheme="majorBidi" w:hAnsiTheme="majorBidi" w:cstheme="majorBidi"/>
          <w:b/>
          <w:sz w:val="30"/>
          <w:szCs w:val="30"/>
          <w:cs/>
        </w:rPr>
        <w:t xml:space="preserve">500 ล้านบาทหรือไม่เกินร้อยละ </w:t>
      </w:r>
      <w:r w:rsidRPr="00E058DD">
        <w:rPr>
          <w:rFonts w:asciiTheme="majorBidi" w:hAnsiTheme="majorBidi" w:cstheme="majorBidi"/>
          <w:bCs/>
          <w:sz w:val="30"/>
          <w:szCs w:val="30"/>
        </w:rPr>
        <w:t>3.0</w:t>
      </w:r>
      <w:r w:rsidRPr="00E058DD">
        <w:rPr>
          <w:rFonts w:asciiTheme="majorBidi" w:hAnsiTheme="majorBidi" w:cstheme="majorBidi"/>
          <w:b/>
          <w:sz w:val="30"/>
          <w:szCs w:val="30"/>
          <w:cs/>
        </w:rPr>
        <w:t xml:space="preserve"> ของสินทรัพย์สุทธิของบริษัท แล้วแต่จำนวนใดจะต่ำกว่า โดยสามารถกู้ยืมเงินเป็นสกุลเงินบาทหรือสกุลเงินเหรียญสหรัฐอเมริกา เงินกู้ยืมมีอัตราดอกเบี้ยเท่ากับ </w:t>
      </w:r>
      <w:r w:rsidRPr="00E058DD">
        <w:rPr>
          <w:rFonts w:asciiTheme="majorBidi" w:hAnsiTheme="majorBidi" w:cstheme="majorBidi"/>
          <w:bCs/>
          <w:sz w:val="30"/>
          <w:szCs w:val="30"/>
        </w:rPr>
        <w:t>MMR</w:t>
      </w:r>
      <w:r w:rsidRPr="00E058D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b/>
          <w:sz w:val="30"/>
          <w:szCs w:val="30"/>
          <w:cs/>
        </w:rPr>
        <w:t>บวกอัตราส่วนเพิ่ม โดยกำหนดชำระคืนเป็นไปตามที่ตกลงกัน สัญญาวงเงินกู้ยืมดังกล่าวมีอายุ 1 ปีและสามารถต่ออายุได้เป็นระยะเวลาไม่เกิน 1 ปี ตามเงื่อนไขที่กำหนดในสัญญา</w:t>
      </w:r>
    </w:p>
    <w:p w:rsidR="00085704" w:rsidRPr="00E058DD" w:rsidRDefault="0008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E731F0" w:rsidRPr="00E058DD" w:rsidRDefault="00E731F0" w:rsidP="00E731F0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E058DD">
        <w:rPr>
          <w:rFonts w:asciiTheme="majorBidi" w:hAnsiTheme="majorBidi" w:cstheme="majorBidi"/>
          <w:cs/>
          <w:lang w:val="en-US"/>
        </w:rPr>
        <w:t>รายการเคลื่อนไหวของเงินกู้ยืมระยะสั้นจากกิจการที่เกี่ยวข้องกัน</w:t>
      </w:r>
      <w:r w:rsidR="00CE349A">
        <w:rPr>
          <w:rFonts w:asciiTheme="majorBidi" w:hAnsiTheme="majorBidi" w:cstheme="majorBidi" w:hint="cs"/>
          <w:cs/>
          <w:lang w:val="en-US"/>
        </w:rPr>
        <w:t>สำหรับแต่ละปี</w:t>
      </w:r>
      <w:r w:rsidRPr="00E058DD">
        <w:rPr>
          <w:rFonts w:asciiTheme="majorBidi" w:hAnsiTheme="majorBidi" w:cstheme="majorBidi"/>
          <w:cs/>
          <w:lang w:val="en-US"/>
        </w:rPr>
        <w:t>สิ้นสุดวันที่ 3</w:t>
      </w:r>
      <w:r w:rsidRPr="00E058DD">
        <w:rPr>
          <w:rFonts w:asciiTheme="majorBidi" w:hAnsiTheme="majorBidi" w:cstheme="majorBidi"/>
          <w:lang w:val="en-US"/>
        </w:rPr>
        <w:t>1</w:t>
      </w:r>
      <w:r w:rsidRPr="00E058DD">
        <w:rPr>
          <w:rFonts w:asciiTheme="majorBidi" w:hAnsiTheme="majorBidi" w:cstheme="majorBidi"/>
          <w:cs/>
          <w:lang w:val="en-US"/>
        </w:rPr>
        <w:t xml:space="preserve"> ธันวาคม มีดังนี้</w:t>
      </w:r>
    </w:p>
    <w:p w:rsidR="00E731F0" w:rsidRPr="002848D8" w:rsidRDefault="00E731F0" w:rsidP="0021260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6"/>
        <w:gridCol w:w="263"/>
        <w:gridCol w:w="1175"/>
        <w:gridCol w:w="263"/>
        <w:gridCol w:w="1177"/>
        <w:gridCol w:w="250"/>
        <w:gridCol w:w="1187"/>
      </w:tblGrid>
      <w:tr w:rsidR="003C22B1" w:rsidRPr="002848D8" w:rsidTr="00096F5F">
        <w:trPr>
          <w:trHeight w:val="427"/>
          <w:tblHeader/>
        </w:trPr>
        <w:tc>
          <w:tcPr>
            <w:tcW w:w="2038" w:type="pct"/>
          </w:tcPr>
          <w:p w:rsidR="00E731F0" w:rsidRPr="00E058DD" w:rsidRDefault="00E731F0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22B1" w:rsidRPr="002848D8" w:rsidTr="00E058DD">
        <w:trPr>
          <w:trHeight w:val="427"/>
          <w:tblHeader/>
        </w:trPr>
        <w:tc>
          <w:tcPr>
            <w:tcW w:w="2037" w:type="pct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:rsidR="00E731F0" w:rsidRPr="00E058DD" w:rsidRDefault="00E731F0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2" w:type="pct"/>
            <w:vAlign w:val="center"/>
          </w:tcPr>
          <w:p w:rsidR="00E731F0" w:rsidRPr="00E058DD" w:rsidRDefault="00E731F0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E731F0" w:rsidRPr="00E058DD" w:rsidRDefault="00E731F0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:rsidR="00E731F0" w:rsidRPr="00E058DD" w:rsidRDefault="00E731F0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5" w:type="pct"/>
            <w:vAlign w:val="center"/>
          </w:tcPr>
          <w:p w:rsidR="00E731F0" w:rsidRPr="00E058DD" w:rsidRDefault="00E731F0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:rsidR="00E731F0" w:rsidRPr="00E058DD" w:rsidRDefault="00E731F0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731F0" w:rsidRPr="002848D8" w:rsidTr="00E058DD">
        <w:trPr>
          <w:trHeight w:val="414"/>
          <w:tblHeader/>
        </w:trPr>
        <w:tc>
          <w:tcPr>
            <w:tcW w:w="2037" w:type="pct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2B1" w:rsidRPr="002848D8" w:rsidTr="00E058DD">
        <w:trPr>
          <w:trHeight w:val="414"/>
        </w:trPr>
        <w:tc>
          <w:tcPr>
            <w:tcW w:w="2037" w:type="pct"/>
          </w:tcPr>
          <w:p w:rsidR="00E731F0" w:rsidRPr="00E058DD" w:rsidRDefault="00E731F0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3" w:type="pct"/>
          </w:tcPr>
          <w:p w:rsidR="00E731F0" w:rsidRPr="00E058DD" w:rsidRDefault="00E731F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731F0" w:rsidRPr="00E058DD" w:rsidRDefault="00CD55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531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E53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531B">
              <w:rPr>
                <w:rFonts w:asciiTheme="majorBidi" w:hAnsiTheme="majorBidi" w:cstheme="majorBidi"/>
                <w:sz w:val="30"/>
                <w:szCs w:val="30"/>
                <w:cs/>
              </w:rPr>
              <w:t>617</w:t>
            </w:r>
          </w:p>
        </w:tc>
        <w:tc>
          <w:tcPr>
            <w:tcW w:w="142" w:type="pct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E731F0" w:rsidRPr="00E058DD" w:rsidRDefault="00E731F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E731F0" w:rsidRPr="00E058DD" w:rsidRDefault="00E731F0" w:rsidP="0037455D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</w:tcPr>
          <w:p w:rsidR="00E731F0" w:rsidRPr="00E058DD" w:rsidRDefault="00E731F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F5F" w:rsidRPr="002848D8" w:rsidTr="00E058DD">
        <w:trPr>
          <w:trHeight w:val="414"/>
        </w:trPr>
        <w:tc>
          <w:tcPr>
            <w:tcW w:w="2037" w:type="pct"/>
          </w:tcPr>
          <w:p w:rsidR="00096F5F" w:rsidRPr="00E058DD" w:rsidRDefault="00096F5F" w:rsidP="0009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633" w:type="pct"/>
          </w:tcPr>
          <w:p w:rsidR="00096F5F" w:rsidRPr="00E058DD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42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096F5F" w:rsidRPr="00E058DD" w:rsidRDefault="00CD550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53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096F5F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35" w:type="pct"/>
          </w:tcPr>
          <w:p w:rsidR="00096F5F" w:rsidRPr="00E058DD" w:rsidRDefault="00096F5F" w:rsidP="00096F5F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</w:tcPr>
          <w:p w:rsidR="00096F5F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F5F" w:rsidRPr="002848D8" w:rsidTr="00E058DD">
        <w:trPr>
          <w:trHeight w:val="414"/>
        </w:trPr>
        <w:tc>
          <w:tcPr>
            <w:tcW w:w="2038" w:type="pct"/>
          </w:tcPr>
          <w:p w:rsidR="00096F5F" w:rsidRPr="00E058DD" w:rsidRDefault="00096F5F" w:rsidP="0009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634" w:type="pct"/>
          </w:tcPr>
          <w:p w:rsidR="00096F5F" w:rsidRPr="00E058DD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(1,000,000)</w:t>
            </w:r>
          </w:p>
        </w:tc>
        <w:tc>
          <w:tcPr>
            <w:tcW w:w="142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096F5F" w:rsidRPr="00E058DD" w:rsidRDefault="00C72DF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(1,617)</w:t>
            </w:r>
          </w:p>
        </w:tc>
        <w:tc>
          <w:tcPr>
            <w:tcW w:w="142" w:type="pct"/>
          </w:tcPr>
          <w:p w:rsidR="00096F5F" w:rsidRPr="00E058DD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096F5F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(1,000,000)</w:t>
            </w:r>
          </w:p>
        </w:tc>
        <w:tc>
          <w:tcPr>
            <w:tcW w:w="135" w:type="pct"/>
          </w:tcPr>
          <w:p w:rsidR="00096F5F" w:rsidRPr="00E058DD" w:rsidRDefault="00096F5F" w:rsidP="00096F5F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</w:tcPr>
          <w:p w:rsidR="00096F5F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4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B1" w:rsidRPr="002848D8" w:rsidTr="00E058DD">
        <w:trPr>
          <w:trHeight w:val="414"/>
        </w:trPr>
        <w:tc>
          <w:tcPr>
            <w:tcW w:w="2038" w:type="pct"/>
          </w:tcPr>
          <w:p w:rsidR="00E731F0" w:rsidRPr="00E058DD" w:rsidRDefault="00E731F0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E731F0" w:rsidRPr="00E058DD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E731F0" w:rsidRPr="00E058DD" w:rsidRDefault="00E731F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E731F0" w:rsidRPr="00E058DD" w:rsidRDefault="00E731F0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E731F0" w:rsidRPr="00E058DD" w:rsidRDefault="00096F5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6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E731F0" w:rsidRPr="00E058DD" w:rsidRDefault="00E731F0" w:rsidP="0037455D">
            <w:pPr>
              <w:pStyle w:val="a5"/>
              <w:tabs>
                <w:tab w:val="decimal" w:pos="954"/>
              </w:tabs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E731F0" w:rsidRPr="00E058DD" w:rsidRDefault="00E731F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4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8332A2" w:rsidRDefault="0083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EE7D83" w:rsidRPr="002848D8" w:rsidRDefault="00EE7D83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หนี้สินไม่หมุนเวียนอื่น </w:t>
      </w: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EE7D83" w:rsidRPr="002848D8" w:rsidRDefault="00EE7D83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8"/>
        <w:gridCol w:w="272"/>
        <w:gridCol w:w="1170"/>
        <w:gridCol w:w="265"/>
        <w:gridCol w:w="1167"/>
        <w:gridCol w:w="248"/>
        <w:gridCol w:w="1189"/>
      </w:tblGrid>
      <w:tr w:rsidR="001A2583" w:rsidRPr="002848D8" w:rsidTr="00E058DD">
        <w:tc>
          <w:tcPr>
            <w:tcW w:w="2041" w:type="pct"/>
          </w:tcPr>
          <w:p w:rsidR="00EE7D83" w:rsidRPr="002848D8" w:rsidRDefault="00EE7D83" w:rsidP="0059375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EE7D83" w:rsidRPr="002848D8" w:rsidRDefault="00EE7D83" w:rsidP="005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EE7D83" w:rsidRPr="002848D8" w:rsidRDefault="00EE7D83" w:rsidP="005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EE7D83" w:rsidRPr="002848D8" w:rsidRDefault="00EE7D83" w:rsidP="005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2B1" w:rsidRPr="002848D8" w:rsidTr="00E058DD">
        <w:tc>
          <w:tcPr>
            <w:tcW w:w="2041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20C8B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F20C8B" w:rsidRPr="002848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20C8B" w:rsidRPr="002848D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4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F20C8B" w:rsidRPr="002848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16A95" w:rsidRPr="002848D8" w:rsidTr="00E058DD">
        <w:tc>
          <w:tcPr>
            <w:tcW w:w="2041" w:type="pct"/>
          </w:tcPr>
          <w:p w:rsidR="00916A95" w:rsidRPr="00E058DD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9" w:type="pct"/>
            <w:gridSpan w:val="7"/>
          </w:tcPr>
          <w:p w:rsidR="00916A95" w:rsidRPr="00E058DD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2B1" w:rsidRPr="002848D8" w:rsidTr="00E058DD">
        <w:tc>
          <w:tcPr>
            <w:tcW w:w="2041" w:type="pct"/>
          </w:tcPr>
          <w:p w:rsidR="00916A95" w:rsidRPr="002848D8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916A95" w:rsidRPr="002848D8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F5F" w:rsidRPr="002848D8" w:rsidTr="00E058DD">
        <w:tc>
          <w:tcPr>
            <w:tcW w:w="2041" w:type="pct"/>
          </w:tcPr>
          <w:p w:rsidR="00096F5F" w:rsidRPr="002848D8" w:rsidRDefault="00096F5F" w:rsidP="00096F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ไออาร์พีซี จำกัด</w:t>
            </w:r>
            <w:r w:rsidRPr="002848D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มหาชน)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096F5F" w:rsidRPr="002848D8" w:rsidRDefault="00D7675D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6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96F5F" w:rsidRPr="002848D8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096F5F" w:rsidRPr="002848D8" w:rsidRDefault="00096F5F" w:rsidP="00096F5F">
            <w:pPr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161,322</w:t>
            </w:r>
          </w:p>
        </w:tc>
        <w:tc>
          <w:tcPr>
            <w:tcW w:w="143" w:type="pct"/>
          </w:tcPr>
          <w:p w:rsidR="00096F5F" w:rsidRPr="002848D8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096F5F" w:rsidRPr="002848D8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6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096F5F" w:rsidRPr="002848D8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096F5F" w:rsidRPr="002848D8" w:rsidRDefault="00096F5F" w:rsidP="00096F5F">
            <w:pPr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F5F" w:rsidRPr="002848D8" w:rsidTr="00E058DD">
        <w:tc>
          <w:tcPr>
            <w:tcW w:w="2041" w:type="pct"/>
          </w:tcPr>
          <w:p w:rsidR="00096F5F" w:rsidRPr="00E058DD" w:rsidRDefault="00096F5F" w:rsidP="00096F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096F5F" w:rsidRPr="002848D8" w:rsidRDefault="00D7675D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6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96F5F" w:rsidRPr="002848D8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096F5F" w:rsidRPr="002848D8" w:rsidRDefault="00096F5F" w:rsidP="00096F5F">
            <w:pPr>
              <w:widowControl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161,322</w:t>
            </w:r>
          </w:p>
        </w:tc>
        <w:tc>
          <w:tcPr>
            <w:tcW w:w="143" w:type="pct"/>
          </w:tcPr>
          <w:p w:rsidR="00096F5F" w:rsidRPr="002848D8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096F5F" w:rsidRPr="002848D8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6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096F5F" w:rsidRPr="002848D8" w:rsidRDefault="00096F5F" w:rsidP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096F5F" w:rsidRPr="002848D8" w:rsidRDefault="00096F5F" w:rsidP="00096F5F">
            <w:pPr>
              <w:widowControl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EE7D83" w:rsidRPr="002848D8" w:rsidRDefault="00EE7D83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302B6" w:rsidRPr="002848D8" w:rsidRDefault="004302B6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:rsidR="004302B6" w:rsidRPr="002848D8" w:rsidRDefault="004302B6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302B6" w:rsidRPr="002848D8" w:rsidRDefault="004302B6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48D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870B7" w:rsidRPr="002848D8">
        <w:rPr>
          <w:rFonts w:asciiTheme="majorBidi" w:hAnsiTheme="majorBidi" w:cstheme="majorBidi"/>
          <w:sz w:val="30"/>
          <w:szCs w:val="30"/>
        </w:rPr>
        <w:t xml:space="preserve">31 </w:t>
      </w:r>
      <w:r w:rsidR="002870B7" w:rsidRPr="002848D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848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48D8">
        <w:rPr>
          <w:rFonts w:asciiTheme="majorBidi" w:hAnsiTheme="majorBidi" w:cstheme="majorBidi"/>
          <w:sz w:val="30"/>
          <w:szCs w:val="30"/>
        </w:rPr>
        <w:t>25</w:t>
      </w:r>
      <w:r w:rsidR="00F20C8B" w:rsidRPr="002848D8">
        <w:rPr>
          <w:rFonts w:asciiTheme="majorBidi" w:hAnsiTheme="majorBidi" w:cstheme="majorBidi"/>
          <w:sz w:val="30"/>
          <w:szCs w:val="30"/>
        </w:rPr>
        <w:t>60</w:t>
      </w:r>
      <w:r w:rsidRPr="002848D8">
        <w:rPr>
          <w:rFonts w:asciiTheme="majorBidi" w:hAnsiTheme="majorBidi" w:cstheme="majorBidi"/>
          <w:sz w:val="30"/>
          <w:szCs w:val="30"/>
        </w:rPr>
        <w:t xml:space="preserve"> </w:t>
      </w:r>
      <w:r w:rsidRPr="002848D8">
        <w:rPr>
          <w:rFonts w:asciiTheme="majorBidi" w:hAnsiTheme="majorBidi" w:cstheme="majorBidi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 ดังนี้</w:t>
      </w:r>
    </w:p>
    <w:p w:rsidR="00BC4598" w:rsidRPr="002848D8" w:rsidRDefault="00BC4598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058DD">
        <w:rPr>
          <w:rFonts w:asciiTheme="majorBidi" w:hAnsiTheme="majorBidi" w:cstheme="majorBidi"/>
          <w:spacing w:val="-8"/>
          <w:sz w:val="30"/>
          <w:szCs w:val="30"/>
          <w:cs/>
        </w:rPr>
        <w:t>บริษัทและบริษัทย่อย ได้ทำสัญญาซื้อก๊าซธรรมชาติกับกิจการที่เกี่ยวข้องกันแห่งหนึ่ง  เพื่อใช้ผลิตกระแสไฟฟ้า</w:t>
      </w:r>
      <w:r w:rsidRPr="00E058DD">
        <w:rPr>
          <w:rFonts w:asciiTheme="majorBidi" w:hAnsiTheme="majorBidi" w:cstheme="majorBidi"/>
          <w:spacing w:val="-8"/>
          <w:sz w:val="30"/>
          <w:szCs w:val="30"/>
        </w:rPr>
        <w:br/>
      </w:r>
      <w:r w:rsidRPr="00E058DD">
        <w:rPr>
          <w:rFonts w:asciiTheme="majorBidi" w:hAnsiTheme="majorBidi" w:cstheme="majorBidi"/>
          <w:spacing w:val="-8"/>
          <w:sz w:val="30"/>
          <w:szCs w:val="30"/>
          <w:cs/>
        </w:rPr>
        <w:t>และไอน้ำ</w:t>
      </w:r>
      <w:r w:rsidRPr="00E058D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pacing w:val="-8"/>
          <w:sz w:val="30"/>
          <w:szCs w:val="30"/>
          <w:cs/>
        </w:rPr>
        <w:t xml:space="preserve">โดยมีอายุสัญญาตั้งแต่ </w:t>
      </w:r>
      <w:r w:rsidRPr="00E058DD">
        <w:rPr>
          <w:rFonts w:asciiTheme="majorBidi" w:hAnsiTheme="majorBidi" w:cstheme="majorBidi"/>
          <w:spacing w:val="-8"/>
          <w:sz w:val="30"/>
          <w:szCs w:val="30"/>
        </w:rPr>
        <w:t xml:space="preserve">3 - 25  </w:t>
      </w:r>
      <w:r w:rsidRPr="00E058DD">
        <w:rPr>
          <w:rFonts w:asciiTheme="majorBidi" w:hAnsiTheme="majorBidi" w:cstheme="majorBidi"/>
          <w:spacing w:val="-8"/>
          <w:sz w:val="30"/>
          <w:szCs w:val="30"/>
          <w:cs/>
        </w:rPr>
        <w:t>ปี</w:t>
      </w:r>
      <w:r w:rsidRPr="00E058D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pacing w:val="-8"/>
          <w:sz w:val="30"/>
          <w:szCs w:val="30"/>
          <w:cs/>
        </w:rPr>
        <w:t>ปริมาณการซื้อขายและราคาซื้อขายผลิตภัณฑ์จะเป็นไปตามที่กำหนดในสัญญา</w:t>
      </w: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</w:t>
      </w: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058DD">
        <w:rPr>
          <w:rFonts w:asciiTheme="majorBidi" w:hAnsiTheme="majorBidi" w:cstheme="majorBidi"/>
          <w:spacing w:val="-6"/>
          <w:sz w:val="30"/>
          <w:szCs w:val="30"/>
          <w:cs/>
        </w:rPr>
        <w:t>บริษัทและบริษัทย่อยได้ทำสัญญารับซื้อและจำหน่ายไฟฟ้า</w:t>
      </w:r>
      <w:r w:rsidRPr="00E058D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ไอน้ำ น้ำเพื่อการอุตสาหกรรม และไนโตรเจน กับกิจการที่เกี่ยวข้องกันหลายแห่ง โดยมีอายุสัญญาตั้งแต่ </w:t>
      </w:r>
      <w:r w:rsidRPr="00E058DD">
        <w:rPr>
          <w:rFonts w:asciiTheme="majorBidi" w:hAnsiTheme="majorBidi" w:cstheme="majorBidi"/>
          <w:spacing w:val="-6"/>
          <w:sz w:val="30"/>
          <w:szCs w:val="30"/>
        </w:rPr>
        <w:t xml:space="preserve">15 - 27  </w:t>
      </w:r>
      <w:r w:rsidRPr="00E058DD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058D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หรือตามที่ระบุไว้ในสัญญา โดยปริมาณการซื้อขาย ราคาซื้อขายผลิตภัณฑ์ และการต่ออายุสัญญาจะเป็นไปตามที่กำหนดในสัญญา  </w:t>
      </w:r>
      <w:r w:rsidRPr="00E058D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:rsidR="004302B6" w:rsidRPr="002848D8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สัญญาเช่าสิทธิทางท่อ</w:t>
      </w: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บริษัทได้ทำสัญญาเช่าสิทธิทางท่อขนส่งผลิตภัณฑ์กับกิจการที่เกี่ยวข้องกัน โดยมีอายุสัญญา</w:t>
      </w:r>
      <w:r w:rsidRPr="00E058DD">
        <w:rPr>
          <w:rFonts w:asciiTheme="majorBidi" w:hAnsiTheme="majorBidi" w:cstheme="majorBidi"/>
          <w:sz w:val="30"/>
          <w:szCs w:val="30"/>
        </w:rPr>
        <w:t xml:space="preserve">15 - 25 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ปี </w:t>
      </w: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A77AA" w:rsidRPr="00E058DD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>บริษัทมีสัญญาให้เช่าสิทธิทางท่อขนส่งผลิตภัณฑ์จำนวนหลายสัญญากับกิจการที่เกี่ยวข้องกัน โดยสัญญา</w:t>
      </w:r>
      <w:r w:rsidRPr="00E058DD">
        <w:rPr>
          <w:rFonts w:asciiTheme="majorBidi" w:hAnsiTheme="majorBidi" w:cstheme="majorBidi"/>
          <w:sz w:val="30"/>
          <w:szCs w:val="30"/>
        </w:rPr>
        <w:br/>
      </w:r>
      <w:r w:rsidRPr="00E058DD">
        <w:rPr>
          <w:rFonts w:asciiTheme="majorBidi" w:hAnsiTheme="majorBidi" w:cstheme="majorBidi"/>
          <w:sz w:val="30"/>
          <w:szCs w:val="30"/>
          <w:cs/>
        </w:rPr>
        <w:t>มีระยะเวลา 15 ปี นับจากวันที่มีผลบังคับตามที่ระบุไว้ในแต่ละสัญญาและสามารถต่อสัญญาได้อีก ซึ่งคู่สัญญา</w:t>
      </w:r>
      <w:r w:rsidRPr="00E058DD">
        <w:rPr>
          <w:rFonts w:asciiTheme="majorBidi" w:hAnsiTheme="majorBidi" w:cstheme="majorBidi"/>
          <w:sz w:val="30"/>
          <w:szCs w:val="30"/>
        </w:rPr>
        <w:br/>
      </w:r>
      <w:r w:rsidRPr="00E058DD">
        <w:rPr>
          <w:rFonts w:asciiTheme="majorBidi" w:hAnsiTheme="majorBidi" w:cstheme="majorBidi"/>
          <w:sz w:val="30"/>
          <w:szCs w:val="30"/>
          <w:cs/>
        </w:rPr>
        <w:t>ทั้งสองฝ่ายตกลงกันในเงื่อนไขและรายละเอียดของสัญญาต่อไป</w:t>
      </w:r>
    </w:p>
    <w:p w:rsidR="004302B6" w:rsidRPr="002848D8" w:rsidRDefault="00542D3E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</w:t>
      </w:r>
      <w:r w:rsidR="004302B6"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ญาชดเชยต้นทุน</w:t>
      </w:r>
    </w:p>
    <w:p w:rsidR="004302B6" w:rsidRPr="002848D8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302B6" w:rsidRPr="002848D8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48D8">
        <w:rPr>
          <w:rFonts w:asciiTheme="majorBidi" w:hAnsiTheme="majorBidi" w:cstheme="majorBidi"/>
          <w:sz w:val="30"/>
          <w:szCs w:val="30"/>
          <w:cs/>
        </w:rPr>
        <w:t>บริษัทมีสัญญาชดเชยต้นทุนกับกิจการที่เกี่ยวข้องกันแห่งหนึ่งเพื่อชดเชยต้นทุนการก่อสร้างท่อส่ง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กระแสไฟฟ้าเพื่อเชื่อมโยงระบบของบริษัทกับการไฟฟ้าฝ่ายผลิตแห่งประเทศไทย (กฟผ.) ภายใต้เงื่อนไขของสัญญาเหล่านั้น บริษัทตกลงที่จะชดเชยต้นทุนการลงทุนที่เกิดขึ้นกับกิจการที่เกี่ยวข้องกันดังกล่าวตามหลักเกณฑ์และเงื่อนไขที่ระบุไว้ในสัญญา สัญญาเหล่านี้มีผลบังคับใช้เป็นเวลา 25 ปี หรือสิ้นสุดพร้อมกับสัญญาซื้อกระแสไฟฟ้าที่บริษัททำไว้กับ กฟผ. แล้วแต่เวลาใดจะถึงก่อน</w:t>
      </w:r>
    </w:p>
    <w:p w:rsidR="00B37C1C" w:rsidRPr="002848D8" w:rsidRDefault="00B37C1C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302B6" w:rsidRPr="002848D8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</w:t>
      </w:r>
    </w:p>
    <w:p w:rsidR="004302B6" w:rsidRPr="002848D8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F20C8B" w:rsidRPr="002848D8" w:rsidRDefault="003722D2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>บริษัทมีสัญญาเช่าที่ดินกับกิจการที่เกี่ยวข้องกันแห่งหนึ่งเพื่อเช่า/เช่าช่วงที่ดินบางแปลง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ซึ่งจะสิ้นสุดในเดือนกันยายน </w:t>
      </w:r>
      <w:r w:rsidRPr="00E058DD">
        <w:rPr>
          <w:rFonts w:asciiTheme="majorBidi" w:hAnsiTheme="majorBidi" w:cstheme="majorBidi"/>
          <w:sz w:val="30"/>
          <w:szCs w:val="30"/>
        </w:rPr>
        <w:t xml:space="preserve">2565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โดยมีค่าเช่ารวมสำหรับปี </w:t>
      </w:r>
      <w:r w:rsidRPr="00E058DD">
        <w:rPr>
          <w:rFonts w:asciiTheme="majorBidi" w:hAnsiTheme="majorBidi" w:cstheme="majorBidi"/>
          <w:sz w:val="30"/>
          <w:szCs w:val="30"/>
        </w:rPr>
        <w:t xml:space="preserve">2560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Pr="00E058DD">
        <w:rPr>
          <w:rFonts w:asciiTheme="majorBidi" w:hAnsiTheme="majorBidi" w:cstheme="majorBidi"/>
          <w:sz w:val="30"/>
          <w:szCs w:val="30"/>
        </w:rPr>
        <w:t>6.</w:t>
      </w:r>
      <w:r w:rsidR="0084670A">
        <w:rPr>
          <w:rFonts w:asciiTheme="majorBidi" w:hAnsiTheme="majorBidi" w:cstheme="majorBidi"/>
          <w:sz w:val="30"/>
          <w:szCs w:val="30"/>
        </w:rPr>
        <w:t>9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ล้านบาท (สำหรับปี </w:t>
      </w:r>
      <w:r w:rsidRPr="00E058DD">
        <w:rPr>
          <w:rFonts w:asciiTheme="majorBidi" w:hAnsiTheme="majorBidi" w:cstheme="majorBidi"/>
          <w:sz w:val="30"/>
          <w:szCs w:val="30"/>
        </w:rPr>
        <w:t xml:space="preserve">2559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E058DD">
        <w:rPr>
          <w:rFonts w:asciiTheme="majorBidi" w:hAnsiTheme="majorBidi" w:cstheme="majorBidi"/>
          <w:sz w:val="30"/>
          <w:szCs w:val="30"/>
        </w:rPr>
        <w:t xml:space="preserve">6.4 </w:t>
      </w:r>
      <w:r w:rsidRPr="00E058DD">
        <w:rPr>
          <w:rFonts w:asciiTheme="majorBidi" w:hAnsiTheme="majorBidi" w:cstheme="majorBidi"/>
          <w:sz w:val="30"/>
          <w:szCs w:val="30"/>
          <w:cs/>
        </w:rPr>
        <w:br/>
        <w:t>ล้านบาท</w:t>
      </w:r>
      <w:r w:rsidRPr="00E058DD">
        <w:rPr>
          <w:rFonts w:asciiTheme="majorBidi" w:hAnsiTheme="majorBidi" w:cstheme="majorBidi"/>
          <w:sz w:val="30"/>
          <w:szCs w:val="30"/>
        </w:rPr>
        <w:t>)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</w:rPr>
        <w:t>และจะมีการปรับอัตราค่าเช่าทุก</w:t>
      </w:r>
      <w:r w:rsidRPr="00E058DD">
        <w:rPr>
          <w:rFonts w:asciiTheme="majorBidi" w:hAnsiTheme="majorBidi" w:cstheme="majorBidi"/>
          <w:sz w:val="30"/>
          <w:szCs w:val="30"/>
        </w:rPr>
        <w:t xml:space="preserve"> 5 </w:t>
      </w:r>
      <w:r w:rsidRPr="00E058DD">
        <w:rPr>
          <w:rFonts w:asciiTheme="majorBidi" w:hAnsiTheme="majorBidi" w:cstheme="majorBidi"/>
          <w:sz w:val="30"/>
          <w:szCs w:val="30"/>
          <w:cs/>
        </w:rPr>
        <w:t>ปี</w:t>
      </w:r>
    </w:p>
    <w:p w:rsidR="00F30AD5" w:rsidRPr="002848D8" w:rsidRDefault="00F30AD5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B7AA5" w:rsidRPr="002848D8" w:rsidRDefault="004302B6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สัญญาเช่าพื้นที่และบริการสำนักงาน</w:t>
      </w: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EB1F31" w:rsidRPr="00E058DD" w:rsidRDefault="00EB1F31" w:rsidP="00EB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บริษัทและบริษัทย่อยได้ทำสัญญาเช่าพื้นที่และบริการสำนักงานกับกิจการที่เกี่ยวข้องกันจำนวน </w:t>
      </w:r>
      <w:r w:rsidR="00212602" w:rsidRPr="00E058DD">
        <w:rPr>
          <w:rFonts w:asciiTheme="majorBidi" w:hAnsiTheme="majorBidi" w:cstheme="majorBidi"/>
          <w:sz w:val="30"/>
          <w:szCs w:val="30"/>
        </w:rPr>
        <w:t>2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สัญญา </w:t>
      </w:r>
      <w:r w:rsidR="00F30AD5" w:rsidRPr="00E058DD">
        <w:rPr>
          <w:rFonts w:asciiTheme="majorBidi" w:hAnsiTheme="majorBidi" w:cstheme="majorBidi"/>
          <w:sz w:val="30"/>
          <w:szCs w:val="30"/>
        </w:rPr>
        <w:br/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โดยสัญญามีระยะเวลา </w:t>
      </w:r>
      <w:r w:rsidR="00F30AD5" w:rsidRPr="00E058DD">
        <w:rPr>
          <w:rFonts w:asciiTheme="majorBidi" w:hAnsiTheme="majorBidi" w:cstheme="majorBidi"/>
          <w:sz w:val="30"/>
          <w:szCs w:val="30"/>
        </w:rPr>
        <w:t xml:space="preserve">2 </w:t>
      </w:r>
      <w:r w:rsidRPr="00E058DD">
        <w:rPr>
          <w:rFonts w:asciiTheme="majorBidi" w:hAnsiTheme="majorBidi" w:cstheme="majorBidi"/>
          <w:sz w:val="30"/>
          <w:szCs w:val="30"/>
          <w:cs/>
        </w:rPr>
        <w:t>และ</w:t>
      </w:r>
      <w:r w:rsidRPr="00E058DD">
        <w:rPr>
          <w:rFonts w:asciiTheme="majorBidi" w:hAnsiTheme="majorBidi" w:cstheme="majorBidi"/>
          <w:sz w:val="30"/>
          <w:szCs w:val="30"/>
        </w:rPr>
        <w:t xml:space="preserve"> 3 </w:t>
      </w:r>
      <w:r w:rsidRPr="00E058DD">
        <w:rPr>
          <w:rFonts w:asciiTheme="majorBidi" w:hAnsiTheme="majorBidi" w:cstheme="majorBidi"/>
          <w:sz w:val="30"/>
          <w:szCs w:val="30"/>
          <w:cs/>
        </w:rPr>
        <w:t>ปี บริษัทสามารถต่ออายุสัญญาได้</w:t>
      </w: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สัญญาบริการและจัดหา</w:t>
      </w: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48D8">
        <w:rPr>
          <w:rFonts w:asciiTheme="majorBidi" w:hAnsiTheme="majorBidi" w:cstheme="majorBidi"/>
          <w:sz w:val="30"/>
          <w:szCs w:val="30"/>
          <w:cs/>
        </w:rPr>
        <w:t>บริษัทมีสัญญาบริการและจัดหากับกิจการที่เกี่ยวข้องกันแห่งหนึ่ง โดยกิจการที่เกี่ยวข้องกันจะให้บริการเกี่ยวกับ</w:t>
      </w:r>
      <w:r w:rsidR="00641492" w:rsidRPr="002848D8">
        <w:rPr>
          <w:rFonts w:asciiTheme="majorBidi" w:hAnsiTheme="majorBidi" w:cstheme="majorBidi"/>
          <w:sz w:val="30"/>
          <w:szCs w:val="30"/>
        </w:rPr>
        <w:t xml:space="preserve"> </w:t>
      </w:r>
      <w:r w:rsidRPr="002848D8">
        <w:rPr>
          <w:rFonts w:asciiTheme="majorBidi" w:hAnsiTheme="majorBidi" w:cstheme="majorBidi"/>
          <w:sz w:val="30"/>
          <w:szCs w:val="30"/>
          <w:cs/>
        </w:rPr>
        <w:t xml:space="preserve">การจัดซื้อจัดจ้าง การให้บริการคำปรึกษาและบริการด้านอื่นๆ แก่บริษัท โดยสัญญามีระยะเวลา </w:t>
      </w:r>
      <w:r w:rsidRPr="002848D8">
        <w:rPr>
          <w:rFonts w:asciiTheme="majorBidi" w:hAnsiTheme="majorBidi" w:cstheme="majorBidi"/>
          <w:sz w:val="30"/>
          <w:szCs w:val="30"/>
        </w:rPr>
        <w:t xml:space="preserve">3 </w:t>
      </w:r>
      <w:r w:rsidRPr="002848D8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และงวดสุดท้ายจะมีผลสิ้นสุดในเดือนธันวาคม </w:t>
      </w:r>
      <w:r w:rsidR="00E90C59" w:rsidRPr="002848D8">
        <w:rPr>
          <w:rFonts w:asciiTheme="majorBidi" w:hAnsiTheme="majorBidi" w:cstheme="majorBidi"/>
          <w:sz w:val="30"/>
          <w:szCs w:val="30"/>
        </w:rPr>
        <w:t>2561</w:t>
      </w: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8332A2" w:rsidRDefault="0083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48D8">
        <w:rPr>
          <w:rFonts w:asciiTheme="majorBidi" w:hAnsiTheme="majorBidi" w:cstheme="majorBidi"/>
          <w:sz w:val="30"/>
          <w:szCs w:val="30"/>
          <w:cs/>
        </w:rPr>
        <w:t>บริษัทมีสัญญาบริหารจัดการกับกิจการที่เกี่ยวข้องกันหลายแห่ง สัญญามีผลบังคับใช้ตั้งแต่วันที่ที่กำหนดในสัญญา บริษัทจะเรียกเก็บค่าบริหารจัดการดังกล่าวตามที่ระบุไว้ในสัญญา และค่าบริหารจัดการนี้จะปรับเพิ่มขึ้นปีละครั้งตามอัตราที่กำหนดไว้ในสัญญา</w:t>
      </w:r>
    </w:p>
    <w:p w:rsidR="00EB1F31" w:rsidRPr="002848D8" w:rsidRDefault="00EB1F31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B1F31" w:rsidRPr="00E058DD" w:rsidRDefault="00EB1F31" w:rsidP="00EB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สัญญาบริหารจัดการด้านเทคนิคและงานสนับสนุนโครงการ</w:t>
      </w:r>
    </w:p>
    <w:p w:rsidR="00EB1F31" w:rsidRPr="00E058DD" w:rsidRDefault="00EB1F31" w:rsidP="00EB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B1F31" w:rsidRPr="00E058DD" w:rsidRDefault="00EB1F31" w:rsidP="00EB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สัญญาบริหารจัดการด้านเทคนิคและงานสนับสนุนโครงการกับกิจการที่เกี่ยวข้องกันแห่งหนึ่ง สัญญามีผลบังคับใช้ตั้งแต่วันที่ที่กำหนดในสัญญา บริษัทย่อยจะถูกเรียกเก็บค่าบริหารจัดการดังกล่าวตามที่ระบุไว้ในสัญญา</w:t>
      </w:r>
    </w:p>
    <w:p w:rsidR="00B37C1C" w:rsidRPr="002848D8" w:rsidRDefault="00B37C1C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302B6" w:rsidRPr="002848D8" w:rsidRDefault="004302B6" w:rsidP="00EF6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848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สัญญาประกันภัย</w:t>
      </w: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302B6" w:rsidRPr="002848D8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48D8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หลายแห่งได้ทำกรมธรรม์ประกันภัยคุ้มครองความเสี่ยงภัยทุกประเภทกับบริษัทรับประกันภัยในประเทศแห่งหนึ่งซึ่งเป็นกิจการที่เกี่ยวข้องกัน โดยมีทุนประกันตามสัญญา กรมธรรม์ดังกล่าวมีการต่ออายุทุกปี โดยบริษัทและบริษัทย่อยบางแห่งได้ให้เจ้าหนี้เงินกู้เป็นผู้รับผลประโยชน์ตามกรมธรรม์ประกันภัยภายใต้เงื่อนไขหลักประกันของสัญญาเงินกู้</w:t>
      </w:r>
    </w:p>
    <w:p w:rsidR="00C05CE7" w:rsidRPr="00E058DD" w:rsidRDefault="00C05CE7" w:rsidP="00E058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EB1F31" w:rsidRPr="00E058DD" w:rsidRDefault="00EB1F31" w:rsidP="00EB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สัญญาซ่อมบำรุง</w:t>
      </w:r>
    </w:p>
    <w:p w:rsidR="00EB1F31" w:rsidRPr="00E058DD" w:rsidRDefault="00EB1F31" w:rsidP="00EB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</w:rPr>
        <w:t> </w:t>
      </w:r>
    </w:p>
    <w:p w:rsidR="003722D2" w:rsidRDefault="003722D2" w:rsidP="0037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แห่งหนึ่งมีสัญญาซ่อมบำรุงเชิงป้องกันและแก้ไขกับบริษัทที่เกี่ยวข้องกันแห่งหนึ่ง </w:t>
      </w:r>
      <w:r w:rsidRPr="00E058DD">
        <w:rPr>
          <w:rFonts w:asciiTheme="majorBidi" w:hAnsiTheme="majorBidi" w:cstheme="majorBidi"/>
          <w:sz w:val="30"/>
          <w:szCs w:val="30"/>
          <w:cs/>
        </w:rPr>
        <w:br/>
        <w:t>(</w:t>
      </w:r>
      <w:r w:rsidRPr="00E058DD">
        <w:rPr>
          <w:rFonts w:asciiTheme="majorBidi" w:hAnsiTheme="majorBidi" w:cstheme="majorBidi"/>
          <w:sz w:val="30"/>
          <w:szCs w:val="30"/>
        </w:rPr>
        <w:t>"</w:t>
      </w:r>
      <w:r w:rsidRPr="00E058DD">
        <w:rPr>
          <w:rFonts w:asciiTheme="majorBidi" w:hAnsiTheme="majorBidi" w:cstheme="majorBidi"/>
          <w:sz w:val="30"/>
          <w:szCs w:val="30"/>
          <w:cs/>
        </w:rPr>
        <w:t>ผู้ให้บริการ</w:t>
      </w:r>
      <w:r w:rsidRPr="00E058DD">
        <w:rPr>
          <w:rFonts w:asciiTheme="majorBidi" w:hAnsiTheme="majorBidi" w:cstheme="majorBidi"/>
          <w:sz w:val="30"/>
          <w:szCs w:val="30"/>
        </w:rPr>
        <w:t xml:space="preserve">") </w:t>
      </w:r>
      <w:r w:rsidRPr="00E058DD">
        <w:rPr>
          <w:rFonts w:asciiTheme="majorBidi" w:hAnsiTheme="majorBidi" w:cstheme="majorBidi"/>
          <w:sz w:val="30"/>
          <w:szCs w:val="30"/>
          <w:cs/>
        </w:rPr>
        <w:t>โดยผู้ให้บริการจะทำการซ่อมบำรุงอุปกรณ์และเครื่องจักรทั้งหมดภายในโรงไฟฟ้า ในการนี้บริษัทและบริษัทย่อยมีภาระผูกพันที่จะต้องจ่ายชำระค่าบริการซ่อมบำรุงให้กับผู้ให้บริการดังกล่าวตามราคาที่ระบุไว้</w:t>
      </w:r>
      <w:r w:rsidRPr="00E058DD">
        <w:rPr>
          <w:rFonts w:asciiTheme="majorBidi" w:hAnsiTheme="majorBidi" w:cstheme="majorBidi"/>
          <w:sz w:val="30"/>
          <w:szCs w:val="30"/>
        </w:rPr>
        <w:br/>
      </w:r>
      <w:r w:rsidRPr="00E058DD">
        <w:rPr>
          <w:rFonts w:asciiTheme="majorBidi" w:hAnsiTheme="majorBidi" w:cstheme="majorBidi"/>
          <w:sz w:val="30"/>
          <w:szCs w:val="30"/>
          <w:cs/>
        </w:rPr>
        <w:t>ในสัญญา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สัญญามีอายุ </w:t>
      </w:r>
      <w:r w:rsidRPr="00E058DD">
        <w:rPr>
          <w:rFonts w:asciiTheme="majorBidi" w:hAnsiTheme="majorBidi" w:cstheme="majorBidi"/>
          <w:sz w:val="30"/>
          <w:szCs w:val="30"/>
        </w:rPr>
        <w:t xml:space="preserve">1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058DD">
        <w:rPr>
          <w:rFonts w:asciiTheme="majorBidi" w:hAnsiTheme="majorBidi" w:cstheme="majorBidi"/>
          <w:sz w:val="30"/>
          <w:szCs w:val="30"/>
        </w:rPr>
        <w:t xml:space="preserve">2 </w:t>
      </w:r>
      <w:r w:rsidRPr="00E058DD">
        <w:rPr>
          <w:rFonts w:asciiTheme="majorBidi" w:hAnsiTheme="majorBidi" w:cstheme="majorBidi"/>
          <w:sz w:val="30"/>
          <w:szCs w:val="30"/>
          <w:cs/>
        </w:rPr>
        <w:t>ปี</w:t>
      </w:r>
    </w:p>
    <w:p w:rsidR="00453B40" w:rsidRPr="00453B40" w:rsidRDefault="00453B40" w:rsidP="0037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53B40" w:rsidRDefault="00453B40" w:rsidP="0037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สัญญาจะซื้อจะขายที่ดิน</w:t>
      </w:r>
    </w:p>
    <w:p w:rsidR="00453B40" w:rsidRDefault="00453B40" w:rsidP="0037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EB1F31" w:rsidRPr="002848D8" w:rsidRDefault="00453B40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E058DD">
        <w:rPr>
          <w:rFonts w:asciiTheme="majorBidi" w:hAnsiTheme="majorBidi" w:cstheme="majorBidi"/>
          <w:sz w:val="30"/>
          <w:szCs w:val="30"/>
        </w:rPr>
        <w:t xml:space="preserve">29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058DD">
        <w:rPr>
          <w:rFonts w:asciiTheme="majorBidi" w:hAnsiTheme="majorBidi" w:cstheme="majorBidi"/>
          <w:sz w:val="30"/>
          <w:szCs w:val="30"/>
        </w:rPr>
        <w:t xml:space="preserve">2560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บริษัทและบริษัทใหญ่ลำดับสูงสุดได้มีการทำสัญญาจะซื้อจะขายที่ดินมูลค่า </w:t>
      </w:r>
      <w:r w:rsidRPr="00E058DD">
        <w:rPr>
          <w:rFonts w:asciiTheme="majorBidi" w:hAnsiTheme="majorBidi" w:cstheme="majorBidi"/>
          <w:sz w:val="30"/>
          <w:szCs w:val="30"/>
        </w:rPr>
        <w:t xml:space="preserve">269.3 </w:t>
      </w:r>
      <w:r w:rsidRPr="00E058D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8373A">
        <w:rPr>
          <w:rFonts w:asciiTheme="majorBidi" w:hAnsiTheme="majorBidi" w:cstheme="majorBidi" w:hint="cs"/>
          <w:sz w:val="30"/>
          <w:szCs w:val="30"/>
          <w:cs/>
        </w:rPr>
        <w:t xml:space="preserve"> โดยมีวัตถุประสงค์เพื่อใช้ในการก่อสร้างและดำเนินกิจการโรงไฟฟ้า โดยได้ทำ</w:t>
      </w:r>
      <w:r w:rsidR="0068373A" w:rsidRPr="004E531B">
        <w:rPr>
          <w:rFonts w:asciiTheme="majorBidi" w:hAnsiTheme="majorBidi" w:cstheme="majorBidi"/>
          <w:sz w:val="30"/>
          <w:szCs w:val="30"/>
          <w:cs/>
        </w:rPr>
        <w:t>การ</w:t>
      </w:r>
      <w:r w:rsidR="00727C2D" w:rsidRPr="004E531B">
        <w:rPr>
          <w:rFonts w:asciiTheme="majorBidi" w:hAnsiTheme="majorBidi" w:cstheme="majorBidi"/>
          <w:sz w:val="30"/>
          <w:szCs w:val="30"/>
          <w:cs/>
        </w:rPr>
        <w:t>จ่ายชำระและ</w:t>
      </w:r>
      <w:r w:rsidR="0068373A">
        <w:rPr>
          <w:rFonts w:asciiTheme="majorBidi" w:hAnsiTheme="majorBidi" w:cstheme="majorBidi" w:hint="cs"/>
          <w:sz w:val="30"/>
          <w:szCs w:val="30"/>
          <w:cs/>
        </w:rPr>
        <w:t xml:space="preserve">โอนกรรมสิทธิ์ในที่ดินดังกล่าวเมื่อวันที่ </w:t>
      </w:r>
      <w:r w:rsidR="0068373A">
        <w:rPr>
          <w:rFonts w:asciiTheme="majorBidi" w:hAnsiTheme="majorBidi" w:cstheme="majorBidi"/>
          <w:sz w:val="30"/>
          <w:szCs w:val="30"/>
        </w:rPr>
        <w:t xml:space="preserve">15 </w:t>
      </w:r>
      <w:r w:rsidR="0068373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68373A">
        <w:rPr>
          <w:rFonts w:asciiTheme="majorBidi" w:hAnsiTheme="majorBidi" w:cstheme="majorBidi"/>
          <w:sz w:val="30"/>
          <w:szCs w:val="30"/>
        </w:rPr>
        <w:t>2561</w:t>
      </w:r>
    </w:p>
    <w:p w:rsidR="001B7171" w:rsidRDefault="001B7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876AC8" w:rsidRPr="00E058DD" w:rsidRDefault="00D6775B" w:rsidP="00E058DD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rtl/>
          <w:cs/>
          <w:lang w:val="th-TH"/>
        </w:rPr>
      </w:pPr>
      <w:r w:rsidRPr="002848D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5</w:t>
      </w:r>
      <w:r w:rsidR="00C85EBE" w:rsidRPr="002848D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       </w:t>
      </w:r>
      <w:r w:rsidR="00793BF4" w:rsidRPr="00E058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:rsidR="00F9505F" w:rsidRPr="00E058DD" w:rsidRDefault="00F9505F" w:rsidP="009850C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69"/>
        <w:gridCol w:w="1172"/>
        <w:gridCol w:w="271"/>
        <w:gridCol w:w="1172"/>
        <w:gridCol w:w="256"/>
        <w:gridCol w:w="1181"/>
      </w:tblGrid>
      <w:tr w:rsidR="00AC1A2A" w:rsidRPr="002848D8" w:rsidTr="00E058DD">
        <w:trPr>
          <w:tblHeader/>
        </w:trPr>
        <w:tc>
          <w:tcPr>
            <w:tcW w:w="2039" w:type="pct"/>
          </w:tcPr>
          <w:p w:rsidR="009D4F9C" w:rsidRPr="002848D8" w:rsidRDefault="009D4F9C" w:rsidP="00BD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9D4F9C" w:rsidRPr="002848D8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9D4F9C" w:rsidRPr="002848D8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9D4F9C" w:rsidRPr="002848D8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22B1" w:rsidRPr="002848D8" w:rsidTr="003C22B1">
        <w:trPr>
          <w:tblHeader/>
        </w:trPr>
        <w:tc>
          <w:tcPr>
            <w:tcW w:w="2039" w:type="pct"/>
          </w:tcPr>
          <w:p w:rsidR="009D4F9C" w:rsidRPr="002848D8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9D4F9C" w:rsidRPr="002848D8" w:rsidRDefault="00916A95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722D2"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9D4F9C" w:rsidRPr="002848D8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9D4F9C" w:rsidRPr="002848D8" w:rsidRDefault="003722D2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:rsidR="009D4F9C" w:rsidRPr="002848D8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9D4F9C" w:rsidRPr="002848D8" w:rsidRDefault="00916A95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722D2" w:rsidRPr="00E058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8" w:type="pct"/>
          </w:tcPr>
          <w:p w:rsidR="009D4F9C" w:rsidRPr="002848D8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9D4F9C" w:rsidRPr="002848D8" w:rsidRDefault="003722D2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9D4F9C" w:rsidRPr="002848D8" w:rsidTr="00E058DD">
        <w:trPr>
          <w:tblHeader/>
        </w:trPr>
        <w:tc>
          <w:tcPr>
            <w:tcW w:w="2039" w:type="pct"/>
          </w:tcPr>
          <w:p w:rsidR="009D4F9C" w:rsidRPr="002848D8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9D4F9C" w:rsidRPr="002848D8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2B1" w:rsidRPr="002848D8" w:rsidTr="003C22B1">
        <w:tc>
          <w:tcPr>
            <w:tcW w:w="2039" w:type="pct"/>
          </w:tcPr>
          <w:p w:rsidR="003722D2" w:rsidRPr="002848D8" w:rsidRDefault="003722D2" w:rsidP="00372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1" w:type="pct"/>
          </w:tcPr>
          <w:p w:rsidR="003722D2" w:rsidRPr="002848D8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5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46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722D2" w:rsidRPr="002848D8" w:rsidRDefault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B1" w:rsidRPr="002848D8" w:rsidTr="003C22B1">
        <w:tc>
          <w:tcPr>
            <w:tcW w:w="2039" w:type="pct"/>
          </w:tcPr>
          <w:p w:rsidR="009535B4" w:rsidRDefault="009535B4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  <w:p w:rsidR="003722D2" w:rsidRPr="002848D8" w:rsidRDefault="009535B4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631" w:type="pct"/>
          </w:tcPr>
          <w:p w:rsidR="009535B4" w:rsidRDefault="009535B4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722D2" w:rsidRPr="002848D8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1,960,633</w:t>
            </w:r>
          </w:p>
        </w:tc>
        <w:tc>
          <w:tcPr>
            <w:tcW w:w="145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9535B4" w:rsidRDefault="009535B4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1,119,915</w:t>
            </w:r>
          </w:p>
        </w:tc>
        <w:tc>
          <w:tcPr>
            <w:tcW w:w="146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9535B4" w:rsidRDefault="00953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722D2" w:rsidRPr="002848D8" w:rsidRDefault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1,917,027</w:t>
            </w:r>
          </w:p>
        </w:tc>
        <w:tc>
          <w:tcPr>
            <w:tcW w:w="138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9535B4" w:rsidRDefault="009535B4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1,044,879</w:t>
            </w:r>
          </w:p>
        </w:tc>
      </w:tr>
      <w:tr w:rsidR="003C22B1" w:rsidRPr="002848D8" w:rsidTr="003C22B1">
        <w:tc>
          <w:tcPr>
            <w:tcW w:w="2039" w:type="pct"/>
          </w:tcPr>
          <w:p w:rsidR="003722D2" w:rsidRPr="002848D8" w:rsidRDefault="003722D2" w:rsidP="00372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เงินฝากธนาคารประเภทประจำ</w:t>
            </w:r>
          </w:p>
        </w:tc>
        <w:tc>
          <w:tcPr>
            <w:tcW w:w="631" w:type="pct"/>
          </w:tcPr>
          <w:p w:rsidR="003722D2" w:rsidRPr="002848D8" w:rsidRDefault="003722D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722D2" w:rsidRPr="002848D8" w:rsidRDefault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2B1" w:rsidRPr="002848D8" w:rsidTr="003C22B1">
        <w:tc>
          <w:tcPr>
            <w:tcW w:w="2039" w:type="pct"/>
          </w:tcPr>
          <w:p w:rsidR="003722D2" w:rsidRPr="002848D8" w:rsidRDefault="003722D2" w:rsidP="00953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72" w:right="-2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(ระยะสั้นกว่า </w:t>
            </w: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เดือนนับตั้งแต่วันที่ลงทุน)</w:t>
            </w:r>
          </w:p>
        </w:tc>
        <w:tc>
          <w:tcPr>
            <w:tcW w:w="631" w:type="pct"/>
          </w:tcPr>
          <w:p w:rsidR="003722D2" w:rsidRPr="002848D8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2,000,002</w:t>
            </w:r>
          </w:p>
        </w:tc>
        <w:tc>
          <w:tcPr>
            <w:tcW w:w="145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722D2" w:rsidRPr="002848D8" w:rsidRDefault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2,000,002</w:t>
            </w:r>
          </w:p>
        </w:tc>
        <w:tc>
          <w:tcPr>
            <w:tcW w:w="138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B1" w:rsidRPr="002848D8" w:rsidTr="003C22B1">
        <w:tc>
          <w:tcPr>
            <w:tcW w:w="2039" w:type="pct"/>
          </w:tcPr>
          <w:p w:rsidR="003722D2" w:rsidRPr="002848D8" w:rsidRDefault="003722D2" w:rsidP="00372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631" w:type="pct"/>
          </w:tcPr>
          <w:p w:rsidR="003722D2" w:rsidRPr="002848D8" w:rsidRDefault="003722D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722D2" w:rsidRPr="002848D8" w:rsidRDefault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2B1" w:rsidRPr="002848D8" w:rsidTr="003C22B1">
        <w:tc>
          <w:tcPr>
            <w:tcW w:w="2039" w:type="pct"/>
          </w:tcPr>
          <w:p w:rsidR="003722D2" w:rsidRPr="002848D8" w:rsidRDefault="003722D2" w:rsidP="00953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342" w:right="-287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(ระยะสั้นกว่า </w:t>
            </w: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เดือนนับตั้งแต่วันที่ลงทุน)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3722D2" w:rsidRPr="002848D8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4,007</w:t>
            </w:r>
          </w:p>
        </w:tc>
        <w:tc>
          <w:tcPr>
            <w:tcW w:w="145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4,301,578</w:t>
            </w:r>
          </w:p>
        </w:tc>
        <w:tc>
          <w:tcPr>
            <w:tcW w:w="146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3722D2" w:rsidRPr="002848D8" w:rsidRDefault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3,709,806</w:t>
            </w:r>
          </w:p>
        </w:tc>
      </w:tr>
      <w:tr w:rsidR="003C22B1" w:rsidRPr="002848D8" w:rsidTr="003C22B1">
        <w:tc>
          <w:tcPr>
            <w:tcW w:w="2039" w:type="pct"/>
          </w:tcPr>
          <w:p w:rsidR="003722D2" w:rsidRPr="002848D8" w:rsidRDefault="003722D2" w:rsidP="00372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3722D2" w:rsidRPr="002848D8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3,964,781</w:t>
            </w:r>
          </w:p>
        </w:tc>
        <w:tc>
          <w:tcPr>
            <w:tcW w:w="145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5,421,670</w:t>
            </w:r>
          </w:p>
        </w:tc>
        <w:tc>
          <w:tcPr>
            <w:tcW w:w="146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3722D2" w:rsidRPr="002848D8" w:rsidRDefault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3,917,038</w:t>
            </w:r>
          </w:p>
        </w:tc>
        <w:tc>
          <w:tcPr>
            <w:tcW w:w="138" w:type="pct"/>
          </w:tcPr>
          <w:p w:rsidR="003722D2" w:rsidRPr="002848D8" w:rsidRDefault="003722D2" w:rsidP="0037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3722D2" w:rsidRPr="002848D8" w:rsidRDefault="003722D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4,754,685</w:t>
            </w:r>
          </w:p>
        </w:tc>
      </w:tr>
    </w:tbl>
    <w:p w:rsidR="00A51427" w:rsidRPr="00E058DD" w:rsidRDefault="00A51427" w:rsidP="009850C1">
      <w:pPr>
        <w:pStyle w:val="index"/>
        <w:widowControl w:val="0"/>
        <w:tabs>
          <w:tab w:val="clear" w:pos="1134"/>
          <w:tab w:val="left" w:pos="540"/>
        </w:tabs>
        <w:spacing w:after="0" w:line="240" w:lineRule="auto"/>
        <w:ind w:left="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:rsidR="00FD4197" w:rsidRPr="00E058DD" w:rsidRDefault="00D6775B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058DD">
        <w:rPr>
          <w:rFonts w:asciiTheme="majorBidi" w:hAnsiTheme="majorBidi"/>
          <w:b/>
          <w:bCs/>
          <w:sz w:val="30"/>
          <w:szCs w:val="30"/>
          <w:cs/>
          <w:lang w:val="th-TH"/>
        </w:rPr>
        <w:t>6</w:t>
      </w:r>
      <w:r w:rsidR="00FD4197" w:rsidRPr="00E058DD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  </w:t>
      </w:r>
      <w:r w:rsidR="00F30AD5" w:rsidRPr="00E058D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   </w:t>
      </w:r>
      <w:r w:rsidR="00FD4197" w:rsidRPr="00E058DD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</w:t>
      </w:r>
      <w:r w:rsidR="00FD4197" w:rsidRPr="00E058D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เงินฝากธนาคารที่มีข้อจำกัดในการเบิกใช้</w:t>
      </w:r>
    </w:p>
    <w:p w:rsidR="00876AC8" w:rsidRPr="00E058DD" w:rsidRDefault="00876AC8" w:rsidP="00E058DD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:rsidR="00C85EBE" w:rsidRPr="002848D8" w:rsidRDefault="002F010E" w:rsidP="00F30AD5">
      <w:pPr>
        <w:pStyle w:val="index"/>
        <w:widowControl w:val="0"/>
        <w:tabs>
          <w:tab w:val="clear" w:pos="1134"/>
          <w:tab w:val="left" w:pos="540"/>
        </w:tabs>
        <w:spacing w:after="0" w:line="240" w:lineRule="auto"/>
        <w:ind w:left="540" w:right="-25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2848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2848D8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2848D8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="004A3AB9" w:rsidRPr="002848D8">
        <w:rPr>
          <w:rFonts w:asciiTheme="majorBidi" w:hAnsiTheme="majorBidi" w:cstheme="majorBidi"/>
          <w:sz w:val="30"/>
          <w:szCs w:val="30"/>
          <w:lang w:bidi="th-TH"/>
        </w:rPr>
        <w:t xml:space="preserve"> 25</w:t>
      </w:r>
      <w:r w:rsidR="00FD4197" w:rsidRPr="00E058DD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2848D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C4263" w:rsidRPr="002848D8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="004B431A" w:rsidRPr="002848D8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1B037C" w:rsidRPr="002848D8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2848D8">
        <w:rPr>
          <w:rFonts w:asciiTheme="majorBidi" w:hAnsiTheme="majorBidi" w:cstheme="majorBidi"/>
          <w:sz w:val="30"/>
          <w:szCs w:val="30"/>
          <w:cs/>
          <w:lang w:bidi="th-TH"/>
        </w:rPr>
        <w:t>เงินฝากธนาคาร</w:t>
      </w:r>
      <w:r w:rsidR="00212DCC">
        <w:rPr>
          <w:rFonts w:asciiTheme="majorBidi" w:hAnsiTheme="majorBidi" w:cstheme="majorBidi" w:hint="cs"/>
          <w:sz w:val="30"/>
          <w:szCs w:val="30"/>
          <w:cs/>
          <w:lang w:bidi="th-TH"/>
        </w:rPr>
        <w:t>ที่มีข้อจำกัดในการใช้</w:t>
      </w:r>
      <w:r w:rsidRPr="002848D8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E058DD">
        <w:rPr>
          <w:rFonts w:asciiTheme="majorBidi" w:hAnsiTheme="majorBidi" w:cstheme="majorBidi"/>
          <w:sz w:val="30"/>
          <w:szCs w:val="30"/>
          <w:cs/>
          <w:lang w:bidi="th-TH"/>
        </w:rPr>
        <w:t>จำนวนเงิน</w:t>
      </w:r>
      <w:r w:rsidR="004302B6" w:rsidRPr="00E058D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96F5F" w:rsidRPr="00E058DD">
        <w:rPr>
          <w:rFonts w:asciiTheme="majorBidi" w:hAnsiTheme="majorBidi" w:cstheme="majorBidi"/>
          <w:sz w:val="30"/>
          <w:szCs w:val="30"/>
          <w:lang w:val="en-US" w:bidi="th-TH"/>
        </w:rPr>
        <w:t>137.1</w:t>
      </w:r>
      <w:r w:rsidRPr="00E058D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="001313BD" w:rsidRPr="00E058DD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</w:t>
      </w:r>
      <w:r w:rsidR="00AF5AD4">
        <w:rPr>
          <w:rFonts w:asciiTheme="majorBidi" w:hAnsiTheme="majorBidi" w:cstheme="majorBidi"/>
          <w:sz w:val="30"/>
          <w:szCs w:val="30"/>
          <w:lang w:val="en-US" w:bidi="th-TH"/>
        </w:rPr>
        <w:t xml:space="preserve"> 515.3 </w:t>
      </w:r>
      <w:r w:rsidR="001313BD" w:rsidRPr="00E058D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ล้านเยน รวมเป็นเงินเท่ากับ </w:t>
      </w:r>
      <w:r w:rsidR="00096F5F" w:rsidRPr="00E058DD">
        <w:rPr>
          <w:rFonts w:asciiTheme="majorBidi" w:hAnsiTheme="majorBidi" w:cstheme="majorBidi"/>
          <w:sz w:val="30"/>
          <w:szCs w:val="30"/>
          <w:lang w:val="en-US" w:bidi="th-TH"/>
        </w:rPr>
        <w:t>286.4</w:t>
      </w:r>
      <w:r w:rsidR="001313BD" w:rsidRPr="00E058D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313BD" w:rsidRPr="00E058DD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CC4263" w:rsidRPr="00E6429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64293">
        <w:rPr>
          <w:rFonts w:asciiTheme="majorBidi" w:hAnsiTheme="majorBidi" w:cstheme="majorBidi"/>
          <w:sz w:val="30"/>
          <w:szCs w:val="30"/>
          <w:cs/>
          <w:lang w:bidi="th-TH"/>
        </w:rPr>
        <w:t>ซึ่งมีเงื่อนไขการใช้จ่าย และขั้นตอนการเบิกถอนสำ</w:t>
      </w:r>
      <w:r w:rsidRPr="002848D8">
        <w:rPr>
          <w:rFonts w:asciiTheme="majorBidi" w:hAnsiTheme="majorBidi" w:cstheme="majorBidi"/>
          <w:sz w:val="30"/>
          <w:szCs w:val="30"/>
          <w:cs/>
          <w:lang w:bidi="th-TH"/>
        </w:rPr>
        <w:t>หรับวัตถุประสงค์เฉพาะตามเงื่อนไขในสัญญาเงินกู้ยืม</w:t>
      </w:r>
      <w:r w:rsidR="004A3AB9" w:rsidRPr="002848D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954652" w:rsidRPr="002848D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916A95" w:rsidRPr="002848D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255</w:t>
      </w:r>
      <w:r w:rsidR="00FD4197" w:rsidRPr="00E058D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="00954652" w:rsidRPr="002848D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FD4197" w:rsidRPr="00E058DD">
        <w:rPr>
          <w:rFonts w:asciiTheme="majorBidi" w:hAnsiTheme="majorBidi" w:cstheme="majorBidi"/>
          <w:sz w:val="30"/>
          <w:szCs w:val="30"/>
          <w:lang w:val="en-US" w:bidi="th-TH"/>
        </w:rPr>
        <w:t xml:space="preserve">359.2 </w:t>
      </w:r>
      <w:r w:rsidR="004A3AB9" w:rsidRPr="002848D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="004A3AB9" w:rsidRPr="002848D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AC59E0" w:rsidRPr="002848D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</w:p>
    <w:p w:rsidR="00CD4953" w:rsidRPr="002848D8" w:rsidRDefault="00CD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trike/>
          <w:sz w:val="30"/>
          <w:szCs w:val="30"/>
          <w:highlight w:val="yellow"/>
          <w:lang w:val="en-GB"/>
        </w:rPr>
      </w:pPr>
    </w:p>
    <w:p w:rsidR="00CD4953" w:rsidRPr="00E058DD" w:rsidRDefault="00CD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trike/>
          <w:sz w:val="30"/>
          <w:szCs w:val="30"/>
          <w:highlight w:val="yellow"/>
        </w:rPr>
      </w:pPr>
      <w:r w:rsidRPr="002848D8">
        <w:rPr>
          <w:rFonts w:asciiTheme="majorBidi" w:hAnsiTheme="majorBidi" w:cstheme="majorBidi"/>
          <w:strike/>
          <w:sz w:val="30"/>
          <w:szCs w:val="30"/>
          <w:highlight w:val="yellow"/>
          <w:lang w:val="en-GB"/>
        </w:rPr>
        <w:br w:type="page"/>
      </w:r>
    </w:p>
    <w:p w:rsidR="00876AC8" w:rsidRPr="00E058DD" w:rsidRDefault="00744C7E" w:rsidP="00E058DD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tabs>
          <w:tab w:val="clear" w:pos="4243"/>
          <w:tab w:val="decimal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058DD">
        <w:rPr>
          <w:rFonts w:asciiTheme="majorBidi" w:hAnsiTheme="majorBidi" w:cstheme="majorBidi"/>
          <w:sz w:val="30"/>
          <w:szCs w:val="30"/>
          <w:u w:val="none"/>
          <w:cs/>
        </w:rPr>
        <w:t>เ</w:t>
      </w:r>
      <w:r w:rsidR="00A304C4" w:rsidRPr="00E058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งินลงทุนอื่น</w:t>
      </w:r>
    </w:p>
    <w:p w:rsidR="00A304C4" w:rsidRPr="00E058DD" w:rsidRDefault="00A304C4" w:rsidP="00FE24E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rFonts w:asciiTheme="majorBidi" w:hAnsiTheme="majorBidi" w:cstheme="majorBidi"/>
          <w:sz w:val="30"/>
          <w:szCs w:val="30"/>
          <w:highlight w:val="yellow"/>
          <w:u w:val="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4"/>
        <w:gridCol w:w="271"/>
        <w:gridCol w:w="1170"/>
        <w:gridCol w:w="271"/>
        <w:gridCol w:w="1166"/>
        <w:gridCol w:w="256"/>
        <w:gridCol w:w="1183"/>
      </w:tblGrid>
      <w:tr w:rsidR="003C22B1" w:rsidRPr="002848D8" w:rsidTr="00E058DD">
        <w:trPr>
          <w:tblHeader/>
        </w:trPr>
        <w:tc>
          <w:tcPr>
            <w:tcW w:w="2038" w:type="pct"/>
          </w:tcPr>
          <w:p w:rsidR="00FC64C0" w:rsidRPr="002848D8" w:rsidRDefault="00FC64C0" w:rsidP="000D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22B1" w:rsidRPr="002848D8" w:rsidTr="00E058DD">
        <w:trPr>
          <w:tblHeader/>
        </w:trPr>
        <w:tc>
          <w:tcPr>
            <w:tcW w:w="2039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8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3C22B1" w:rsidRPr="002848D8" w:rsidTr="00E058DD">
        <w:trPr>
          <w:tblHeader/>
        </w:trPr>
        <w:tc>
          <w:tcPr>
            <w:tcW w:w="2039" w:type="pct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2B1" w:rsidRPr="002848D8" w:rsidTr="00E058DD">
        <w:tc>
          <w:tcPr>
            <w:tcW w:w="2039" w:type="pct"/>
          </w:tcPr>
          <w:p w:rsidR="00FC64C0" w:rsidRPr="002848D8" w:rsidRDefault="00FC64C0" w:rsidP="000D71E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33" w:type="pct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C64C0" w:rsidRPr="002848D8" w:rsidRDefault="00FC64C0" w:rsidP="000D71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:rsidR="00FC64C0" w:rsidRPr="002848D8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FC64C0" w:rsidRPr="002848D8" w:rsidRDefault="00FC64C0" w:rsidP="000D71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2B1" w:rsidRPr="002848D8" w:rsidTr="00E058DD">
        <w:tc>
          <w:tcPr>
            <w:tcW w:w="2039" w:type="pct"/>
          </w:tcPr>
          <w:p w:rsidR="00FD4197" w:rsidRPr="002848D8" w:rsidRDefault="00FD4197" w:rsidP="00FD41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เงินฝากธนาคารประเภทประจำ</w:t>
            </w:r>
          </w:p>
        </w:tc>
        <w:tc>
          <w:tcPr>
            <w:tcW w:w="633" w:type="pct"/>
          </w:tcPr>
          <w:p w:rsidR="00FD4197" w:rsidRPr="002848D8" w:rsidRDefault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D4197" w:rsidRPr="002848D8" w:rsidRDefault="00FD419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987,667</w:t>
            </w: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D4197" w:rsidRPr="002848D8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FD4197" w:rsidRPr="002848D8" w:rsidRDefault="00FD419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987,667</w:t>
            </w:r>
          </w:p>
        </w:tc>
      </w:tr>
      <w:tr w:rsidR="003C22B1" w:rsidRPr="002848D8" w:rsidTr="00E058DD">
        <w:tc>
          <w:tcPr>
            <w:tcW w:w="2039" w:type="pct"/>
          </w:tcPr>
          <w:p w:rsidR="00FD4197" w:rsidRPr="002848D8" w:rsidRDefault="00FD4197" w:rsidP="00FD41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FD4197" w:rsidRPr="002848D8" w:rsidRDefault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D4197" w:rsidRPr="002848D8" w:rsidRDefault="00FD419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1,044,436</w:t>
            </w: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FD4197" w:rsidRPr="002848D8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2" w:space="0" w:color="auto"/>
            </w:tcBorders>
          </w:tcPr>
          <w:p w:rsidR="00FD4197" w:rsidRPr="002848D8" w:rsidRDefault="00FD419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1,044,436</w:t>
            </w:r>
          </w:p>
        </w:tc>
      </w:tr>
      <w:tr w:rsidR="003C22B1" w:rsidRPr="002848D8" w:rsidTr="00E058DD">
        <w:tc>
          <w:tcPr>
            <w:tcW w:w="2039" w:type="pct"/>
          </w:tcPr>
          <w:p w:rsidR="00FD4197" w:rsidRPr="002848D8" w:rsidRDefault="00FD4197" w:rsidP="00FD41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single" w:sz="2" w:space="0" w:color="auto"/>
            </w:tcBorders>
          </w:tcPr>
          <w:p w:rsidR="00FD4197" w:rsidRPr="00E058DD" w:rsidRDefault="00096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6,000</w:t>
            </w: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FD4197" w:rsidRPr="002848D8" w:rsidRDefault="00FD419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2,032,103</w:t>
            </w: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single" w:sz="2" w:space="0" w:color="auto"/>
            </w:tcBorders>
          </w:tcPr>
          <w:p w:rsidR="00FD4197" w:rsidRPr="002848D8" w:rsidRDefault="00096F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2" w:space="0" w:color="auto"/>
              <w:bottom w:val="single" w:sz="2" w:space="0" w:color="auto"/>
            </w:tcBorders>
          </w:tcPr>
          <w:p w:rsidR="00FD4197" w:rsidRPr="002848D8" w:rsidRDefault="00FD419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2,032,103</w:t>
            </w:r>
          </w:p>
        </w:tc>
      </w:tr>
      <w:tr w:rsidR="003C22B1" w:rsidRPr="002848D8" w:rsidTr="00E058DD">
        <w:tc>
          <w:tcPr>
            <w:tcW w:w="2039" w:type="pct"/>
          </w:tcPr>
          <w:p w:rsidR="00FD4197" w:rsidRPr="002848D8" w:rsidRDefault="00FD4197" w:rsidP="00FD41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3" w:type="pct"/>
          </w:tcPr>
          <w:p w:rsidR="00FD4197" w:rsidRPr="002848D8" w:rsidRDefault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FD4197" w:rsidRPr="002848D8" w:rsidRDefault="00FD419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D4197" w:rsidRPr="002848D8" w:rsidRDefault="00FD4197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:rsidR="00FD4197" w:rsidRPr="002848D8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FD4197" w:rsidRPr="002848D8" w:rsidRDefault="00FD419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257D" w:rsidRPr="002848D8" w:rsidTr="00E058DD">
        <w:tc>
          <w:tcPr>
            <w:tcW w:w="2039" w:type="pct"/>
          </w:tcPr>
          <w:p w:rsidR="00CD257D" w:rsidRPr="002848D8" w:rsidRDefault="00CD257D" w:rsidP="00CD2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  <w:p w:rsidR="00CD257D" w:rsidRPr="002848D8" w:rsidRDefault="00CD257D" w:rsidP="00CD2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633" w:type="pct"/>
            <w:tcBorders>
              <w:bottom w:val="single" w:sz="2" w:space="0" w:color="auto"/>
            </w:tcBorders>
            <w:vAlign w:val="bottom"/>
          </w:tcPr>
          <w:p w:rsidR="00CD257D" w:rsidRPr="002848D8" w:rsidRDefault="00CD257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2,923,375</w:t>
            </w:r>
          </w:p>
        </w:tc>
        <w:tc>
          <w:tcPr>
            <w:tcW w:w="146" w:type="pct"/>
          </w:tcPr>
          <w:p w:rsidR="00CD257D" w:rsidRPr="002848D8" w:rsidRDefault="00CD257D" w:rsidP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vAlign w:val="bottom"/>
          </w:tcPr>
          <w:p w:rsidR="00CD257D" w:rsidRPr="002848D8" w:rsidRDefault="00CD257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2,923,125</w:t>
            </w:r>
          </w:p>
        </w:tc>
        <w:tc>
          <w:tcPr>
            <w:tcW w:w="146" w:type="pct"/>
          </w:tcPr>
          <w:p w:rsidR="00CD257D" w:rsidRPr="002848D8" w:rsidRDefault="00CD257D" w:rsidP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  <w:vAlign w:val="bottom"/>
          </w:tcPr>
          <w:p w:rsidR="00CD257D" w:rsidRPr="002848D8" w:rsidRDefault="00CD257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2,923,375</w:t>
            </w:r>
          </w:p>
        </w:tc>
        <w:tc>
          <w:tcPr>
            <w:tcW w:w="138" w:type="pct"/>
          </w:tcPr>
          <w:p w:rsidR="00CD257D" w:rsidRPr="002848D8" w:rsidRDefault="00CD257D" w:rsidP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2" w:space="0" w:color="auto"/>
            </w:tcBorders>
            <w:vAlign w:val="bottom"/>
          </w:tcPr>
          <w:p w:rsidR="00CD257D" w:rsidRPr="002848D8" w:rsidRDefault="00CD257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2,923,125</w:t>
            </w:r>
          </w:p>
        </w:tc>
      </w:tr>
      <w:tr w:rsidR="00CD257D" w:rsidRPr="002848D8" w:rsidTr="00E058DD">
        <w:tc>
          <w:tcPr>
            <w:tcW w:w="2038" w:type="pct"/>
          </w:tcPr>
          <w:p w:rsidR="00CD257D" w:rsidRPr="002848D8" w:rsidRDefault="00CD257D" w:rsidP="00CD25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single" w:sz="4" w:space="0" w:color="auto"/>
            </w:tcBorders>
          </w:tcPr>
          <w:p w:rsidR="00CD257D" w:rsidRPr="002848D8" w:rsidRDefault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2,923,375</w:t>
            </w:r>
          </w:p>
        </w:tc>
        <w:tc>
          <w:tcPr>
            <w:tcW w:w="146" w:type="pct"/>
          </w:tcPr>
          <w:p w:rsidR="00CD257D" w:rsidRPr="002848D8" w:rsidRDefault="00CD257D" w:rsidP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CD257D" w:rsidRPr="002848D8" w:rsidRDefault="00CD257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2,923,125</w:t>
            </w:r>
          </w:p>
        </w:tc>
        <w:tc>
          <w:tcPr>
            <w:tcW w:w="146" w:type="pct"/>
          </w:tcPr>
          <w:p w:rsidR="00CD257D" w:rsidRPr="002848D8" w:rsidRDefault="00CD257D" w:rsidP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single" w:sz="4" w:space="0" w:color="auto"/>
            </w:tcBorders>
          </w:tcPr>
          <w:p w:rsidR="00CD257D" w:rsidRPr="002848D8" w:rsidRDefault="00CD257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2,923,375</w:t>
            </w:r>
          </w:p>
        </w:tc>
        <w:tc>
          <w:tcPr>
            <w:tcW w:w="138" w:type="pct"/>
          </w:tcPr>
          <w:p w:rsidR="00CD257D" w:rsidRPr="002848D8" w:rsidRDefault="00CD257D" w:rsidP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2" w:space="0" w:color="auto"/>
              <w:bottom w:val="single" w:sz="4" w:space="0" w:color="auto"/>
            </w:tcBorders>
          </w:tcPr>
          <w:p w:rsidR="00CD257D" w:rsidRPr="002848D8" w:rsidRDefault="00CD257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2,923,125</w:t>
            </w:r>
          </w:p>
        </w:tc>
      </w:tr>
      <w:tr w:rsidR="00CD257D" w:rsidRPr="002848D8" w:rsidTr="00E058DD">
        <w:tc>
          <w:tcPr>
            <w:tcW w:w="2038" w:type="pct"/>
          </w:tcPr>
          <w:p w:rsidR="00CD257D" w:rsidRPr="002848D8" w:rsidRDefault="00CD257D" w:rsidP="00CD25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CD257D" w:rsidRPr="002848D8" w:rsidRDefault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2,929,375</w:t>
            </w:r>
          </w:p>
        </w:tc>
        <w:tc>
          <w:tcPr>
            <w:tcW w:w="146" w:type="pct"/>
          </w:tcPr>
          <w:p w:rsidR="00CD257D" w:rsidRPr="002848D8" w:rsidRDefault="00CD257D" w:rsidP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CD257D" w:rsidRPr="002848D8" w:rsidRDefault="00CD257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4,955,228</w:t>
            </w:r>
          </w:p>
        </w:tc>
        <w:tc>
          <w:tcPr>
            <w:tcW w:w="146" w:type="pct"/>
          </w:tcPr>
          <w:p w:rsidR="00CD257D" w:rsidRPr="002848D8" w:rsidRDefault="00CD257D" w:rsidP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CD257D" w:rsidRPr="002848D8" w:rsidRDefault="00CD257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2,923,375</w:t>
            </w:r>
          </w:p>
        </w:tc>
        <w:tc>
          <w:tcPr>
            <w:tcW w:w="138" w:type="pct"/>
          </w:tcPr>
          <w:p w:rsidR="00CD257D" w:rsidRPr="002848D8" w:rsidRDefault="00CD257D" w:rsidP="00CD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CD257D" w:rsidRPr="002848D8" w:rsidRDefault="00CD257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4,955,228</w:t>
            </w:r>
          </w:p>
        </w:tc>
      </w:tr>
    </w:tbl>
    <w:p w:rsidR="00876AC8" w:rsidRPr="002848D8" w:rsidRDefault="00DE5AE9" w:rsidP="00DE5D41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58DD">
        <w:rPr>
          <w:rFonts w:asciiTheme="majorBidi" w:hAnsiTheme="majorBidi" w:cstheme="majorBidi"/>
          <w:b/>
          <w:sz w:val="30"/>
          <w:szCs w:val="30"/>
        </w:rPr>
        <w:tab/>
      </w:r>
    </w:p>
    <w:p w:rsidR="00E612AE" w:rsidRPr="00E058DD" w:rsidRDefault="00E6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:rsidR="00E612AE" w:rsidRPr="002848D8" w:rsidDel="00E612AE" w:rsidRDefault="00E612AE" w:rsidP="00E6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2848D8" w:rsidDel="00E612A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A3AB9" w:rsidRPr="00E058DD" w:rsidRDefault="004A3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highlight w:val="yellow"/>
          <w:cs/>
          <w:lang w:val="th-TH"/>
        </w:rPr>
        <w:sectPr w:rsidR="004A3AB9" w:rsidRPr="00E058DD" w:rsidSect="003B0990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360"/>
        </w:sectPr>
      </w:pPr>
    </w:p>
    <w:p w:rsidR="005B7AA5" w:rsidRPr="0037455D" w:rsidRDefault="00744C7E" w:rsidP="0059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7455D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 ณ วันที่ </w:t>
      </w:r>
      <w:r w:rsidRPr="0037455D">
        <w:rPr>
          <w:rFonts w:asciiTheme="majorBidi" w:hAnsiTheme="majorBidi" w:cstheme="majorBidi"/>
          <w:sz w:val="30"/>
          <w:szCs w:val="30"/>
        </w:rPr>
        <w:t xml:space="preserve">31 </w:t>
      </w:r>
      <w:r w:rsidRPr="00374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16A95" w:rsidRPr="0037455D">
        <w:rPr>
          <w:rFonts w:asciiTheme="majorBidi" w:hAnsiTheme="majorBidi" w:cstheme="majorBidi"/>
          <w:sz w:val="30"/>
          <w:szCs w:val="30"/>
        </w:rPr>
        <w:t>25</w:t>
      </w:r>
      <w:r w:rsidR="0037455D" w:rsidRPr="00E058DD">
        <w:rPr>
          <w:rFonts w:asciiTheme="majorBidi" w:hAnsiTheme="majorBidi" w:cstheme="majorBidi"/>
          <w:sz w:val="30"/>
          <w:szCs w:val="30"/>
        </w:rPr>
        <w:t>60</w:t>
      </w:r>
      <w:r w:rsidR="00916A95" w:rsidRPr="0037455D">
        <w:rPr>
          <w:rFonts w:asciiTheme="majorBidi" w:hAnsiTheme="majorBidi" w:cstheme="majorBidi"/>
          <w:sz w:val="30"/>
          <w:szCs w:val="30"/>
        </w:rPr>
        <w:t xml:space="preserve"> </w:t>
      </w:r>
      <w:r w:rsidRPr="0037455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16A95" w:rsidRPr="0037455D">
        <w:rPr>
          <w:rFonts w:asciiTheme="majorBidi" w:hAnsiTheme="majorBidi" w:cstheme="majorBidi"/>
          <w:sz w:val="30"/>
          <w:szCs w:val="30"/>
        </w:rPr>
        <w:t>255</w:t>
      </w:r>
      <w:r w:rsidR="0037455D" w:rsidRPr="00E058DD">
        <w:rPr>
          <w:rFonts w:asciiTheme="majorBidi" w:hAnsiTheme="majorBidi" w:cstheme="majorBidi"/>
          <w:sz w:val="30"/>
          <w:szCs w:val="30"/>
        </w:rPr>
        <w:t>9</w:t>
      </w:r>
      <w:r w:rsidR="009945B4">
        <w:rPr>
          <w:rFonts w:asciiTheme="majorBidi" w:hAnsiTheme="majorBidi" w:cstheme="majorBidi"/>
          <w:sz w:val="30"/>
          <w:szCs w:val="30"/>
        </w:rPr>
        <w:t xml:space="preserve"> </w:t>
      </w:r>
      <w:r w:rsidR="009945B4">
        <w:rPr>
          <w:rFonts w:asciiTheme="majorBidi" w:hAnsiTheme="majorBidi" w:cstheme="majorBidi" w:hint="cs"/>
          <w:sz w:val="30"/>
          <w:szCs w:val="30"/>
          <w:cs/>
        </w:rPr>
        <w:t>และเงินปันผลรับสำหรับแต่ละปี</w:t>
      </w:r>
      <w:r w:rsidR="00916A95" w:rsidRPr="0037455D">
        <w:rPr>
          <w:rFonts w:asciiTheme="majorBidi" w:hAnsiTheme="majorBidi" w:cstheme="majorBidi"/>
          <w:sz w:val="30"/>
          <w:szCs w:val="30"/>
        </w:rPr>
        <w:t xml:space="preserve"> </w:t>
      </w:r>
      <w:r w:rsidRPr="0037455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593755" w:rsidRPr="00E058DD" w:rsidRDefault="005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highlight w:val="yellow"/>
        </w:rPr>
      </w:pPr>
    </w:p>
    <w:tbl>
      <w:tblPr>
        <w:tblW w:w="141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900"/>
        <w:gridCol w:w="270"/>
        <w:gridCol w:w="900"/>
        <w:gridCol w:w="27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7D63D5" w:rsidRPr="00EA3434" w:rsidTr="00E058DD">
        <w:trPr>
          <w:trHeight w:val="345"/>
        </w:trPr>
        <w:tc>
          <w:tcPr>
            <w:tcW w:w="2520" w:type="dxa"/>
            <w:vAlign w:val="center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0" w:type="dxa"/>
            <w:gridSpan w:val="15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63D5" w:rsidRPr="00EA3434" w:rsidTr="00E058DD">
        <w:trPr>
          <w:trHeight w:val="345"/>
        </w:trPr>
        <w:tc>
          <w:tcPr>
            <w:tcW w:w="2520" w:type="dxa"/>
            <w:vAlign w:val="center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center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  <w:tc>
          <w:tcPr>
            <w:tcW w:w="2070" w:type="dxa"/>
            <w:gridSpan w:val="3"/>
            <w:vAlign w:val="center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center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70" w:type="dxa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7D63D5" w:rsidRPr="00E058DD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37455D" w:rsidRPr="00EA3434" w:rsidTr="00E058DD">
        <w:trPr>
          <w:trHeight w:val="345"/>
        </w:trPr>
        <w:tc>
          <w:tcPr>
            <w:tcW w:w="252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ของธุรกิจ</w:t>
            </w:r>
          </w:p>
        </w:tc>
        <w:tc>
          <w:tcPr>
            <w:tcW w:w="90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70" w:type="dxa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7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70" w:type="dxa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E058DD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8426CF" w:rsidRPr="00EA3434" w:rsidTr="00E058DD">
        <w:trPr>
          <w:trHeight w:val="345"/>
        </w:trPr>
        <w:tc>
          <w:tcPr>
            <w:tcW w:w="2520" w:type="dxa"/>
            <w:vAlign w:val="center"/>
          </w:tcPr>
          <w:p w:rsidR="008426CF" w:rsidRPr="00E058DD" w:rsidDel="004A4EDF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426CF" w:rsidRPr="00E058DD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8426CF" w:rsidRPr="00E058DD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:rsidR="008426CF" w:rsidRPr="00E058DD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11"/>
          </w:tcPr>
          <w:p w:rsidR="008426CF" w:rsidRPr="00E058DD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63D5" w:rsidRPr="00EA3434" w:rsidTr="00E058DD">
        <w:trPr>
          <w:trHeight w:val="345"/>
        </w:trPr>
        <w:tc>
          <w:tcPr>
            <w:tcW w:w="4050" w:type="dxa"/>
            <w:gridSpan w:val="2"/>
            <w:vAlign w:val="center"/>
          </w:tcPr>
          <w:p w:rsidR="007D63D5" w:rsidRPr="00E058DD" w:rsidRDefault="007D63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0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63D5" w:rsidRPr="00EA3434" w:rsidTr="00E058DD">
        <w:trPr>
          <w:trHeight w:val="345"/>
        </w:trPr>
        <w:tc>
          <w:tcPr>
            <w:tcW w:w="2520" w:type="dxa"/>
            <w:vAlign w:val="center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3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3D5" w:rsidRPr="00E058DD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3434" w:rsidRPr="00EA3434" w:rsidTr="00E058DD">
        <w:trPr>
          <w:trHeight w:val="345"/>
        </w:trPr>
        <w:tc>
          <w:tcPr>
            <w:tcW w:w="2520" w:type="dxa"/>
            <w:vAlign w:val="center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ราชบุรีเพาเวอร์ จำกัด </w:t>
            </w:r>
          </w:p>
        </w:tc>
        <w:tc>
          <w:tcPr>
            <w:tcW w:w="1530" w:type="dxa"/>
            <w:vAlign w:val="bottom"/>
          </w:tcPr>
          <w:p w:rsidR="00EA3434" w:rsidRPr="00E058DD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ผลิตไฟฟ้า</w:t>
            </w:r>
          </w:p>
        </w:tc>
        <w:tc>
          <w:tcPr>
            <w:tcW w:w="900" w:type="dxa"/>
            <w:vAlign w:val="bottom"/>
          </w:tcPr>
          <w:p w:rsidR="00EA3434" w:rsidRPr="00E058DD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A3434" w:rsidRPr="00E058DD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A3434" w:rsidRPr="00E058DD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7,325,000</w:t>
            </w:r>
          </w:p>
        </w:tc>
        <w:tc>
          <w:tcPr>
            <w:tcW w:w="27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A3434" w:rsidRPr="00E058DD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7,325,000</w:t>
            </w:r>
          </w:p>
        </w:tc>
        <w:tc>
          <w:tcPr>
            <w:tcW w:w="27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A3434" w:rsidRPr="00E058DD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3434">
              <w:rPr>
                <w:rFonts w:asciiTheme="majorBidi" w:hAnsiTheme="majorBidi" w:cstheme="majorBidi"/>
                <w:sz w:val="28"/>
                <w:szCs w:val="28"/>
              </w:rPr>
              <w:t>2,207,000</w:t>
            </w:r>
          </w:p>
        </w:tc>
        <w:tc>
          <w:tcPr>
            <w:tcW w:w="27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A3434" w:rsidRPr="00E058DD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2,207,000</w:t>
            </w:r>
          </w:p>
        </w:tc>
        <w:tc>
          <w:tcPr>
            <w:tcW w:w="270" w:type="dxa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EA3434" w:rsidRPr="00E058DD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270,000</w:t>
            </w:r>
          </w:p>
        </w:tc>
        <w:tc>
          <w:tcPr>
            <w:tcW w:w="270" w:type="dxa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EA3434" w:rsidRPr="00E058DD" w:rsidRDefault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420,000</w:t>
            </w:r>
          </w:p>
        </w:tc>
      </w:tr>
      <w:tr w:rsidR="00EA3434" w:rsidRPr="00EA3434" w:rsidTr="00E058DD">
        <w:trPr>
          <w:trHeight w:val="345"/>
        </w:trPr>
        <w:tc>
          <w:tcPr>
            <w:tcW w:w="2520" w:type="dxa"/>
            <w:vAlign w:val="center"/>
          </w:tcPr>
          <w:p w:rsidR="0047745B" w:rsidRDefault="00EA3434" w:rsidP="0047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Theme="majorBidi" w:hAnsiTheme="majorBidi"/>
                <w:sz w:val="28"/>
                <w:szCs w:val="28"/>
              </w:rPr>
            </w:pPr>
            <w:r w:rsidRPr="00E058DD">
              <w:rPr>
                <w:rFonts w:asciiTheme="majorBidi" w:hAnsiTheme="majorBidi"/>
                <w:sz w:val="28"/>
                <w:szCs w:val="28"/>
                <w:cs/>
              </w:rPr>
              <w:t>บริษัท สานพลัง วิสาหกิจ</w:t>
            </w:r>
          </w:p>
          <w:p w:rsidR="00EA3434" w:rsidRPr="00E058DD" w:rsidRDefault="00EA3434" w:rsidP="0047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"/>
              <w:rPr>
                <w:rFonts w:asciiTheme="majorBidi" w:hAnsiTheme="majorBidi"/>
                <w:sz w:val="28"/>
                <w:szCs w:val="28"/>
              </w:rPr>
            </w:pPr>
            <w:r w:rsidRPr="00E058DD">
              <w:rPr>
                <w:rFonts w:asciiTheme="majorBidi" w:hAnsiTheme="majorBidi"/>
                <w:sz w:val="28"/>
                <w:szCs w:val="28"/>
                <w:cs/>
              </w:rPr>
              <w:t>เพื่อสังคม จำกัด</w:t>
            </w:r>
          </w:p>
        </w:tc>
        <w:tc>
          <w:tcPr>
            <w:tcW w:w="153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A3434" w:rsidRPr="00E058DD" w:rsidRDefault="00E64293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27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A3434" w:rsidRPr="00E058DD" w:rsidRDefault="00035D0B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A3434" w:rsidRPr="00E058DD" w:rsidDel="00F27370" w:rsidRDefault="0003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70" w:type="dxa"/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A3434" w:rsidRPr="00E058DD" w:rsidDel="00F27370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A3434" w:rsidRPr="00E058DD" w:rsidRDefault="00EA3434" w:rsidP="00EA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A3434" w:rsidRPr="00E058DD" w:rsidRDefault="00EA34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7B60" w:rsidRPr="00957B60" w:rsidTr="00E058DD">
        <w:trPr>
          <w:trHeight w:val="345"/>
        </w:trPr>
        <w:tc>
          <w:tcPr>
            <w:tcW w:w="2520" w:type="dxa"/>
            <w:vAlign w:val="center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57B60" w:rsidRPr="00E058DD" w:rsidDel="00E64293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57B60" w:rsidRPr="00E058DD" w:rsidDel="006A64B9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2,207,250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2,207,000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270,000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420,000</w:t>
            </w:r>
          </w:p>
        </w:tc>
      </w:tr>
      <w:tr w:rsidR="00957B60" w:rsidRPr="00EA3434" w:rsidTr="00E058DD">
        <w:trPr>
          <w:trHeight w:val="345"/>
        </w:trPr>
        <w:tc>
          <w:tcPr>
            <w:tcW w:w="2520" w:type="dxa"/>
            <w:vAlign w:val="center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74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หุ้นบุริมสิทธิ์</w:t>
            </w:r>
          </w:p>
        </w:tc>
        <w:tc>
          <w:tcPr>
            <w:tcW w:w="153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B60" w:rsidRPr="00EA3434" w:rsidTr="00E058DD">
        <w:trPr>
          <w:trHeight w:val="345"/>
        </w:trPr>
        <w:tc>
          <w:tcPr>
            <w:tcW w:w="2520" w:type="dxa"/>
            <w:vAlign w:val="center"/>
          </w:tcPr>
          <w:p w:rsidR="0047745B" w:rsidRDefault="00957B60" w:rsidP="0047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9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บิซิเนส เซอร์วิสเซส</w:t>
            </w:r>
          </w:p>
          <w:p w:rsidR="00957B60" w:rsidRPr="00E058DD" w:rsidRDefault="00957B60" w:rsidP="0047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อัลไลแอนซ์ จำกัด </w:t>
            </w:r>
            <w:r w:rsidRPr="00E058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บริหารจัดการทรัพยากรบุคคล</w:t>
            </w:r>
          </w:p>
        </w:tc>
        <w:tc>
          <w:tcPr>
            <w:tcW w:w="90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9D4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57B60" w:rsidRPr="00EA3434" w:rsidTr="00E058DD">
        <w:trPr>
          <w:trHeight w:val="345"/>
        </w:trPr>
        <w:tc>
          <w:tcPr>
            <w:tcW w:w="2520" w:type="dxa"/>
            <w:vAlign w:val="center"/>
          </w:tcPr>
          <w:p w:rsidR="0047745B" w:rsidRDefault="00957B60" w:rsidP="0047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 xml:space="preserve">24M Technologies, Inc. </w:t>
            </w:r>
          </w:p>
          <w:p w:rsidR="0047745B" w:rsidRDefault="00957B60" w:rsidP="0047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ทุนชำระแล้วหน่วยพั</w:t>
            </w:r>
            <w:r w:rsidR="0047745B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  <w:p w:rsidR="00957B60" w:rsidRPr="00E058DD" w:rsidRDefault="00957B60" w:rsidP="0047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53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วิจัยและพัฒนาแบตเตอรี่</w:t>
            </w:r>
          </w:p>
        </w:tc>
        <w:tc>
          <w:tcPr>
            <w:tcW w:w="90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9D4">
              <w:rPr>
                <w:rFonts w:asciiTheme="majorBidi" w:hAnsiTheme="majorBidi" w:cstheme="majorBidi"/>
                <w:sz w:val="28"/>
                <w:szCs w:val="28"/>
              </w:rPr>
              <w:t>715,625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715,625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7B60" w:rsidRPr="00957B60" w:rsidTr="00E058DD">
        <w:trPr>
          <w:trHeight w:val="345"/>
        </w:trPr>
        <w:tc>
          <w:tcPr>
            <w:tcW w:w="2520" w:type="dxa"/>
            <w:vAlign w:val="center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58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716,125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716,125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957B60" w:rsidRPr="00EA3434" w:rsidTr="00E058DD">
        <w:trPr>
          <w:trHeight w:val="345"/>
        </w:trPr>
        <w:tc>
          <w:tcPr>
            <w:tcW w:w="2520" w:type="dxa"/>
            <w:vAlign w:val="center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57B60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57B60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57B60" w:rsidRPr="00EA3434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7B60" w:rsidRPr="00EA3434" w:rsidTr="00E058DD">
        <w:trPr>
          <w:trHeight w:val="345"/>
        </w:trPr>
        <w:tc>
          <w:tcPr>
            <w:tcW w:w="2520" w:type="dxa"/>
            <w:vAlign w:val="center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9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2,923,37</w:t>
            </w:r>
            <w:r w:rsidRPr="00C419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2,923,125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57B60" w:rsidRPr="00E058DD" w:rsidRDefault="00957B6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270,005</w:t>
            </w:r>
          </w:p>
        </w:tc>
        <w:tc>
          <w:tcPr>
            <w:tcW w:w="270" w:type="dxa"/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57B60" w:rsidRPr="00E058DD" w:rsidRDefault="00957B60" w:rsidP="0095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420,007</w:t>
            </w:r>
          </w:p>
        </w:tc>
      </w:tr>
    </w:tbl>
    <w:p w:rsidR="004A3AB9" w:rsidRPr="00E058DD" w:rsidRDefault="004A3AB9" w:rsidP="00FE2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highlight w:val="yellow"/>
          <w:cs/>
          <w:lang w:val="th-TH"/>
        </w:rPr>
        <w:sectPr w:rsidR="004A3AB9" w:rsidRPr="00E058DD" w:rsidSect="0049277E"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A72700" w:rsidRPr="00E058DD" w:rsidRDefault="00A72700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i/>
          <w:iCs/>
          <w:sz w:val="30"/>
          <w:szCs w:val="30"/>
          <w:cs/>
        </w:rPr>
        <w:t>มูลค่าที่คาดว่าจะได้รับคืนของเงินให้กู้ยืม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และดอกเบี้ยค้างรับ </w:t>
      </w:r>
      <w:r w:rsidRPr="00E058DD">
        <w:rPr>
          <w:rFonts w:asciiTheme="majorBidi" w:hAnsiTheme="majorBidi" w:cstheme="majorBidi"/>
          <w:i/>
          <w:iCs/>
          <w:sz w:val="30"/>
          <w:szCs w:val="30"/>
          <w:cs/>
        </w:rPr>
        <w:t>และเงินลงทุนในบริษัท 24</w:t>
      </w:r>
      <w:r w:rsidRPr="00E058DD">
        <w:rPr>
          <w:rFonts w:asciiTheme="majorBidi" w:hAnsiTheme="majorBidi" w:cstheme="majorBidi"/>
          <w:i/>
          <w:iCs/>
          <w:sz w:val="30"/>
          <w:szCs w:val="30"/>
        </w:rPr>
        <w:t>M Technologies, Inc.</w:t>
      </w:r>
    </w:p>
    <w:p w:rsidR="00A72700" w:rsidRPr="00E058DD" w:rsidRDefault="00A72700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A72700" w:rsidRPr="002429CC" w:rsidRDefault="00A72700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cs/>
        </w:rPr>
        <w:t>60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กลุ่มบริษัทมีเงินให้กู้ยืมรวมดอกเบี้ยค้างรับจำนวนเงินรวม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171.1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และเงิน</w:t>
      </w:r>
      <w:r>
        <w:rPr>
          <w:rFonts w:asciiTheme="majorBidi" w:hAnsiTheme="majorBidi" w:cstheme="majorBidi"/>
          <w:sz w:val="30"/>
          <w:szCs w:val="30"/>
          <w:cs/>
        </w:rPr>
        <w:t>ลงทุนจำนวน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715.6 </w:t>
      </w:r>
      <w:r>
        <w:rPr>
          <w:rFonts w:asciiTheme="majorBidi" w:hAnsiTheme="majorBidi" w:cstheme="majorBidi"/>
          <w:sz w:val="30"/>
          <w:szCs w:val="30"/>
          <w:cs/>
        </w:rPr>
        <w:t>ล้านบา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9CC">
        <w:rPr>
          <w:rFonts w:asciiTheme="majorBidi" w:hAnsiTheme="majorBidi" w:cstheme="majorBidi"/>
          <w:sz w:val="30"/>
          <w:szCs w:val="30"/>
          <w:cs/>
        </w:rPr>
        <w:t>คิดเป็นร้อยละ</w:t>
      </w:r>
      <w:r>
        <w:rPr>
          <w:rFonts w:asciiTheme="majorBidi" w:hAnsiTheme="majorBidi" w:cstheme="majorBidi"/>
          <w:sz w:val="30"/>
          <w:szCs w:val="30"/>
        </w:rPr>
        <w:t xml:space="preserve"> 18</w:t>
      </w:r>
      <w:r>
        <w:rPr>
          <w:rFonts w:asciiTheme="majorBidi" w:hAnsiTheme="majorBidi" w:cstheme="majorBidi"/>
          <w:sz w:val="30"/>
          <w:szCs w:val="30"/>
          <w:cs/>
        </w:rPr>
        <w:t xml:space="preserve"> ของหุ้นใ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>
        <w:rPr>
          <w:rFonts w:asciiTheme="majorBidi" w:hAnsiTheme="majorBidi" w:cstheme="majorBidi"/>
          <w:sz w:val="30"/>
          <w:szCs w:val="30"/>
        </w:rPr>
        <w:t xml:space="preserve">24M Technologies, Inc. </w:t>
      </w:r>
      <w:r w:rsidRPr="002429CC">
        <w:rPr>
          <w:rFonts w:asciiTheme="majorBidi" w:hAnsiTheme="majorBidi" w:cstheme="majorBidi"/>
          <w:sz w:val="30"/>
          <w:szCs w:val="30"/>
          <w:cs/>
        </w:rPr>
        <w:t>ซึ่งถือว่าเป็นตราสารทุนที่ไม่อยู่ในความต้องการของตลาดและบันทึกด้วยราคาทุน</w:t>
      </w:r>
    </w:p>
    <w:p w:rsidR="00A72700" w:rsidRPr="00E058DD" w:rsidRDefault="00A72700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25F4C" w:rsidRPr="008769E8" w:rsidRDefault="00D64CB0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/>
          <w:sz w:val="30"/>
          <w:szCs w:val="30"/>
        </w:rPr>
        <w:t xml:space="preserve">24M Technologies, Inc. </w:t>
      </w:r>
      <w:r>
        <w:rPr>
          <w:rFonts w:asciiTheme="majorBidi" w:hAnsiTheme="majorBidi" w:cstheme="majorBidi" w:hint="cs"/>
          <w:sz w:val="30"/>
          <w:szCs w:val="30"/>
          <w:cs/>
        </w:rPr>
        <w:t>อยู่ระหว่างการพัฒนาผลิตภัณฑ์และยังไม่มีกำไร ดังนั้น</w:t>
      </w:r>
      <w:r w:rsidR="00025F4C" w:rsidRPr="008769E8">
        <w:rPr>
          <w:rFonts w:asciiTheme="majorBidi" w:hAnsiTheme="majorBidi"/>
          <w:sz w:val="30"/>
          <w:szCs w:val="30"/>
          <w:cs/>
        </w:rPr>
        <w:t>บริษัทได้ประเมินมูลค่าที่คาดว่าจะได้รับคืนของเงินลงทุนโดยการวิเคราะห์เชิงปริมาณและคุณภาพ ซึ่งรวมถึงการประเมินรายได้ในอนาคตโดยอ้างอิงจากขั้นความสำเร็จที่กำหนดไว้รวมถึงความเป็นไปได้ในเชิงธุรกิจของเทคโนโลยี และผลิตภัณฑ์ที่ผลิตจากเทคโนโลยีนั้น นอกจากนี้ยังพิจารณาถึงปัจจัยทางธุรกิจอื่นๆ เช่น อุตสาหกรรม ภูมิประเทศ รวมถึงกฎหมายและสภาวะทางเศรษฐกิจซึ่งเป็นปัจจัยที่เกี่ยวข้องกับการดำเนินธุรกิจของบริษัท 24</w:t>
      </w:r>
      <w:r w:rsidR="00025F4C" w:rsidRPr="008769E8">
        <w:rPr>
          <w:rFonts w:asciiTheme="majorBidi" w:hAnsiTheme="majorBidi" w:cstheme="majorBidi"/>
          <w:sz w:val="30"/>
          <w:szCs w:val="30"/>
        </w:rPr>
        <w:t>M Technologies, Inc.</w:t>
      </w:r>
    </w:p>
    <w:p w:rsidR="00025F4C" w:rsidRPr="00E058DD" w:rsidRDefault="00025F4C" w:rsidP="00025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8769E8" w:rsidRDefault="008769E8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>นอกจากนี้บริษัทยังได้พิจารณากระแสเงินสดคิดลดโดยพิจารณาถึงความเหมาะสมของสมมติฐานต่างๆที่ใช้ใน</w:t>
      </w:r>
      <w:r w:rsidRPr="00E058DD">
        <w:rPr>
          <w:rFonts w:asciiTheme="majorBidi" w:hAnsiTheme="majorBidi" w:cstheme="majorBidi"/>
          <w:sz w:val="30"/>
          <w:szCs w:val="30"/>
          <w:cs/>
        </w:rPr>
        <w:br/>
        <w:t>การประเมินมูลค่าที่คาดว่าจะได้รับคืน เช่น ปริมาณการขาย ราคาขาย ต้นทุนจากการดำเนินงาน และอัตรา</w:t>
      </w:r>
      <w:r w:rsidRPr="00E058DD">
        <w:rPr>
          <w:rFonts w:asciiTheme="majorBidi" w:hAnsiTheme="majorBidi" w:cstheme="majorBidi"/>
          <w:sz w:val="30"/>
          <w:szCs w:val="30"/>
          <w:cs/>
        </w:rPr>
        <w:br/>
        <w:t>การเติบโตระยะยาว ตลอดจนการเปรียบเทียบปัจจัยเหล่านั้นกับข้อมูลที่ได้จากภายนอก</w:t>
      </w:r>
      <w:r w:rsidR="000C1CE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51D33">
        <w:rPr>
          <w:rFonts w:asciiTheme="majorBidi" w:hAnsiTheme="majorBidi" w:hint="cs"/>
          <w:sz w:val="30"/>
          <w:szCs w:val="30"/>
          <w:cs/>
        </w:rPr>
        <w:t>ราคาขายหุ้นบุริมสิทธิ์ของบริษัทล่าสุด</w:t>
      </w:r>
      <w:r w:rsidR="001A69FF">
        <w:rPr>
          <w:rFonts w:asciiTheme="majorBidi" w:hAnsiTheme="majorBidi" w:hint="cs"/>
          <w:sz w:val="30"/>
          <w:szCs w:val="30"/>
          <w:cs/>
        </w:rPr>
        <w:t xml:space="preserve"> ในการคำนวณกระแสเงินสดคิดลด บริษัทใช้สมมติฐานโดยประมาณการ</w:t>
      </w:r>
      <w:r w:rsidR="004E531B">
        <w:rPr>
          <w:rFonts w:asciiTheme="majorBidi" w:hAnsiTheme="majorBidi" w:hint="cs"/>
          <w:sz w:val="30"/>
          <w:szCs w:val="30"/>
          <w:cs/>
        </w:rPr>
        <w:t>อัตราการเติบโตในระยะยาว</w:t>
      </w:r>
      <w:r w:rsidR="001A69FF">
        <w:rPr>
          <w:rFonts w:asciiTheme="majorBidi" w:hAnsiTheme="majorBidi" w:hint="cs"/>
          <w:sz w:val="30"/>
          <w:szCs w:val="30"/>
          <w:cs/>
        </w:rPr>
        <w:t xml:space="preserve">ที่ร้อยละ </w:t>
      </w:r>
      <w:r w:rsidR="001A69FF">
        <w:rPr>
          <w:rFonts w:asciiTheme="majorBidi" w:hAnsiTheme="majorBidi"/>
          <w:sz w:val="30"/>
          <w:szCs w:val="30"/>
        </w:rPr>
        <w:t xml:space="preserve">2.5 </w:t>
      </w:r>
      <w:r w:rsidR="001A69FF">
        <w:rPr>
          <w:rFonts w:asciiTheme="majorBidi" w:hAnsiTheme="majorBidi" w:hint="cs"/>
          <w:sz w:val="30"/>
          <w:szCs w:val="30"/>
          <w:cs/>
        </w:rPr>
        <w:t xml:space="preserve">ในช่วงเวลาตั้งแต่ปี </w:t>
      </w:r>
      <w:r w:rsidR="001A69FF">
        <w:rPr>
          <w:rFonts w:asciiTheme="majorBidi" w:hAnsiTheme="majorBidi"/>
          <w:sz w:val="30"/>
          <w:szCs w:val="30"/>
        </w:rPr>
        <w:t xml:space="preserve">2567 </w:t>
      </w:r>
      <w:r w:rsidR="001A69FF">
        <w:rPr>
          <w:rFonts w:asciiTheme="majorBidi" w:hAnsiTheme="majorBidi" w:hint="cs"/>
          <w:sz w:val="30"/>
          <w:szCs w:val="30"/>
          <w:cs/>
        </w:rPr>
        <w:t xml:space="preserve">และอัตราคิดลดร้อยละ </w:t>
      </w:r>
      <w:r w:rsidR="001A69FF">
        <w:rPr>
          <w:rFonts w:asciiTheme="majorBidi" w:hAnsiTheme="majorBidi"/>
          <w:sz w:val="30"/>
          <w:szCs w:val="30"/>
        </w:rPr>
        <w:t xml:space="preserve">20 </w:t>
      </w:r>
      <w:r w:rsidR="001A69FF">
        <w:rPr>
          <w:rFonts w:asciiTheme="majorBidi" w:hAnsiTheme="majorBidi" w:hint="cs"/>
          <w:sz w:val="30"/>
          <w:szCs w:val="30"/>
          <w:cs/>
        </w:rPr>
        <w:t xml:space="preserve">ทั้งนี้การเพิ่มขึ้นของอัตราคิดลดที่มากกว่าร้อยละ </w:t>
      </w:r>
      <w:r w:rsidR="001A69FF">
        <w:rPr>
          <w:rFonts w:asciiTheme="majorBidi" w:hAnsiTheme="majorBidi"/>
          <w:sz w:val="30"/>
          <w:szCs w:val="30"/>
        </w:rPr>
        <w:t xml:space="preserve">6.94 </w:t>
      </w:r>
      <w:r w:rsidR="001A69FF">
        <w:rPr>
          <w:rFonts w:asciiTheme="majorBidi" w:hAnsiTheme="majorBidi" w:hint="cs"/>
          <w:sz w:val="30"/>
          <w:szCs w:val="30"/>
          <w:cs/>
        </w:rPr>
        <w:t>จะทำให้มูลค่าตามบัญชีสูงกว่ามูลค่าที่คาดว่าจะได้รับคืน</w:t>
      </w:r>
    </w:p>
    <w:p w:rsidR="00156A5D" w:rsidRDefault="00156A5D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156A5D" w:rsidRPr="00E058DD" w:rsidRDefault="00156A5D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2560 </w:t>
      </w:r>
      <w:r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>
        <w:rPr>
          <w:rFonts w:asciiTheme="majorBidi" w:hAnsiTheme="majorBidi"/>
          <w:sz w:val="30"/>
          <w:szCs w:val="30"/>
        </w:rPr>
        <w:t xml:space="preserve">24M Technologies, Inc. </w:t>
      </w:r>
      <w:r>
        <w:rPr>
          <w:rFonts w:asciiTheme="majorBidi" w:hAnsiTheme="majorBidi" w:hint="cs"/>
          <w:sz w:val="30"/>
          <w:szCs w:val="30"/>
          <w:cs/>
        </w:rPr>
        <w:t xml:space="preserve">สามารถดำเนินงานได้ตามแผนการและยังมีการระดมทุนเพิ่มเติมจากผู้ถือหุ้นรายอื่น กลุ่มบริษัทเชื่อว่ามูลค่าที่คาดว่าจะได้รับคืนของเงินลงทุนในบริษัท </w:t>
      </w:r>
      <w:r>
        <w:rPr>
          <w:rFonts w:asciiTheme="majorBidi" w:hAnsiTheme="majorBidi"/>
          <w:sz w:val="30"/>
          <w:szCs w:val="30"/>
        </w:rPr>
        <w:t>24M Technologies, Inc.</w:t>
      </w:r>
      <w:r>
        <w:rPr>
          <w:rFonts w:asciiTheme="majorBidi" w:hAnsiTheme="majorBidi" w:hint="cs"/>
          <w:sz w:val="30"/>
          <w:szCs w:val="30"/>
          <w:cs/>
        </w:rPr>
        <w:t xml:space="preserve"> สูงกว่ามูลค่าตามบัญชี</w:t>
      </w:r>
    </w:p>
    <w:p w:rsidR="00CD6301" w:rsidRPr="008A2504" w:rsidRDefault="00CD6301" w:rsidP="00CD6301">
      <w:pPr>
        <w:rPr>
          <w:rFonts w:ascii="Cordia New" w:hAnsi="Cordia New"/>
          <w:color w:val="1F497D"/>
          <w:sz w:val="32"/>
          <w:szCs w:val="32"/>
        </w:rPr>
      </w:pPr>
    </w:p>
    <w:p w:rsidR="005B7AA5" w:rsidRDefault="00F152AA" w:rsidP="00E058DD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:rsidR="00E61899" w:rsidRPr="00E058DD" w:rsidRDefault="00E6189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5"/>
        <w:gridCol w:w="894"/>
        <w:gridCol w:w="1174"/>
        <w:gridCol w:w="273"/>
        <w:gridCol w:w="1174"/>
        <w:gridCol w:w="273"/>
        <w:gridCol w:w="1170"/>
        <w:gridCol w:w="252"/>
        <w:gridCol w:w="1185"/>
      </w:tblGrid>
      <w:tr w:rsidR="00563474" w:rsidRPr="009664BA" w:rsidTr="00E058DD">
        <w:trPr>
          <w:tblHeader/>
        </w:trPr>
        <w:tc>
          <w:tcPr>
            <w:tcW w:w="1551" w:type="pct"/>
          </w:tcPr>
          <w:p w:rsidR="00C257A4" w:rsidRPr="009664BA" w:rsidRDefault="00C257A4" w:rsidP="00C25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pct"/>
            <w:gridSpan w:val="3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3474" w:rsidRPr="009664BA" w:rsidTr="00E058DD">
        <w:trPr>
          <w:tblHeader/>
        </w:trPr>
        <w:tc>
          <w:tcPr>
            <w:tcW w:w="1551" w:type="pct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</w:tcPr>
          <w:p w:rsidR="00C257A4" w:rsidRPr="009664BA" w:rsidRDefault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0C8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C257A4" w:rsidRPr="009664BA" w:rsidRDefault="00864745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F20C8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C257A4" w:rsidRPr="009664BA" w:rsidRDefault="00864745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20C8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6" w:type="pct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C257A4" w:rsidRPr="009664BA" w:rsidRDefault="00864745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C64C8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563474" w:rsidRPr="009664BA" w:rsidTr="00E058DD">
        <w:trPr>
          <w:tblHeader/>
        </w:trPr>
        <w:tc>
          <w:tcPr>
            <w:tcW w:w="1551" w:type="pct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:rsidR="00C257A4" w:rsidRPr="009664BA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3474" w:rsidRPr="009664BA" w:rsidTr="00E058DD">
        <w:tc>
          <w:tcPr>
            <w:tcW w:w="1551" w:type="pct"/>
          </w:tcPr>
          <w:p w:rsidR="00A718D1" w:rsidRPr="009664BA" w:rsidRDefault="00A718D1" w:rsidP="00A718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3" w:type="pct"/>
          </w:tcPr>
          <w:p w:rsidR="00A718D1" w:rsidRPr="009664BA" w:rsidRDefault="00D6775B" w:rsidP="00A7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3" w:type="pct"/>
          </w:tcPr>
          <w:p w:rsidR="00A718D1" w:rsidRPr="009664BA" w:rsidRDefault="00420EF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2,211,351</w:t>
            </w:r>
          </w:p>
        </w:tc>
        <w:tc>
          <w:tcPr>
            <w:tcW w:w="147" w:type="pct"/>
          </w:tcPr>
          <w:p w:rsidR="00A718D1" w:rsidRPr="009664BA" w:rsidRDefault="00A718D1" w:rsidP="00A7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718D1" w:rsidRPr="009664BA" w:rsidRDefault="00A718D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1,303,713</w:t>
            </w:r>
          </w:p>
        </w:tc>
        <w:tc>
          <w:tcPr>
            <w:tcW w:w="147" w:type="pct"/>
          </w:tcPr>
          <w:p w:rsidR="00A718D1" w:rsidRPr="009664BA" w:rsidRDefault="00A718D1" w:rsidP="00A7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718D1" w:rsidRPr="00CE7D6E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1,907,90</w:t>
            </w:r>
            <w:r w:rsidR="001F33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:rsidR="00A718D1" w:rsidRPr="009664BA" w:rsidRDefault="00A718D1" w:rsidP="00A7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A718D1" w:rsidRPr="009664BA" w:rsidRDefault="00A718D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913,600</w:t>
            </w:r>
          </w:p>
        </w:tc>
      </w:tr>
      <w:tr w:rsidR="00563474" w:rsidRPr="009664BA" w:rsidTr="00E058DD">
        <w:tc>
          <w:tcPr>
            <w:tcW w:w="1551" w:type="pct"/>
          </w:tcPr>
          <w:p w:rsidR="00A718D1" w:rsidRPr="009664BA" w:rsidRDefault="00A718D1" w:rsidP="00A718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83" w:type="pct"/>
          </w:tcPr>
          <w:p w:rsidR="00A718D1" w:rsidRPr="009664BA" w:rsidRDefault="00A718D1" w:rsidP="00A7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A718D1" w:rsidRPr="009664BA" w:rsidRDefault="00420EF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1,452,054</w:t>
            </w:r>
          </w:p>
        </w:tc>
        <w:tc>
          <w:tcPr>
            <w:tcW w:w="147" w:type="pct"/>
          </w:tcPr>
          <w:p w:rsidR="00A718D1" w:rsidRPr="009664BA" w:rsidRDefault="00A718D1" w:rsidP="00A7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A718D1" w:rsidRPr="009664BA" w:rsidRDefault="00A718D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876,220</w:t>
            </w:r>
          </w:p>
        </w:tc>
        <w:tc>
          <w:tcPr>
            <w:tcW w:w="147" w:type="pct"/>
          </w:tcPr>
          <w:p w:rsidR="00A718D1" w:rsidRPr="009664BA" w:rsidRDefault="00A718D1" w:rsidP="00A7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A718D1" w:rsidRPr="00CE7D6E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866,09</w:t>
            </w:r>
            <w:r w:rsidR="001F333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:rsidR="00A718D1" w:rsidRPr="009664BA" w:rsidRDefault="00A718D1" w:rsidP="00A7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</w:tcPr>
          <w:p w:rsidR="00A718D1" w:rsidRPr="009664BA" w:rsidRDefault="00A718D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844,493</w:t>
            </w:r>
          </w:p>
        </w:tc>
      </w:tr>
      <w:tr w:rsidR="00563474" w:rsidRPr="009664BA" w:rsidTr="00E058DD">
        <w:tc>
          <w:tcPr>
            <w:tcW w:w="1551" w:type="pct"/>
          </w:tcPr>
          <w:p w:rsidR="00864745" w:rsidRPr="009664BA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3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</w:tcBorders>
          </w:tcPr>
          <w:p w:rsidR="00864745" w:rsidRPr="009664BA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3,663,405</w:t>
            </w: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</w:tcBorders>
          </w:tcPr>
          <w:p w:rsidR="00864745" w:rsidRPr="009664BA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A718D1">
              <w:rPr>
                <w:rFonts w:asciiTheme="majorBidi" w:hAnsiTheme="majorBidi" w:cstheme="majorBidi"/>
                <w:sz w:val="30"/>
                <w:szCs w:val="30"/>
              </w:rPr>
              <w:t>179,933</w:t>
            </w: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864745" w:rsidRPr="00CE7D6E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2,774,002</w:t>
            </w:r>
          </w:p>
        </w:tc>
        <w:tc>
          <w:tcPr>
            <w:tcW w:w="136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</w:tcPr>
          <w:p w:rsidR="00864745" w:rsidRPr="009664BA" w:rsidRDefault="00A718D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1,758,093</w:t>
            </w:r>
          </w:p>
        </w:tc>
      </w:tr>
      <w:tr w:rsidR="00563474" w:rsidRPr="009664BA" w:rsidTr="00E058DD">
        <w:tc>
          <w:tcPr>
            <w:tcW w:w="1551" w:type="pct"/>
          </w:tcPr>
          <w:p w:rsidR="00864745" w:rsidRPr="009664BA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3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864745" w:rsidRPr="009664BA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864745" w:rsidRPr="009664BA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  <w:tab w:val="decimal" w:pos="9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864745" w:rsidRPr="00CE7D6E" w:rsidRDefault="00A8132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</w:tcPr>
          <w:p w:rsidR="00864745" w:rsidRPr="009664BA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3474" w:rsidRPr="009664BA" w:rsidTr="00E058DD">
        <w:tc>
          <w:tcPr>
            <w:tcW w:w="1551" w:type="pct"/>
          </w:tcPr>
          <w:p w:rsidR="00864745" w:rsidRPr="009664BA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3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864745" w:rsidRPr="009664BA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864745" w:rsidRPr="009664BA" w:rsidRDefault="00A718D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2,179,933</w:t>
            </w: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864745" w:rsidRPr="00CE7D6E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2,774,002</w:t>
            </w:r>
          </w:p>
        </w:tc>
        <w:tc>
          <w:tcPr>
            <w:tcW w:w="136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double" w:sz="4" w:space="0" w:color="auto"/>
            </w:tcBorders>
          </w:tcPr>
          <w:p w:rsidR="00864745" w:rsidRPr="009664BA" w:rsidRDefault="00A718D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1,758,093</w:t>
            </w:r>
          </w:p>
        </w:tc>
      </w:tr>
      <w:tr w:rsidR="00563474" w:rsidRPr="009664BA" w:rsidTr="00E058DD">
        <w:tc>
          <w:tcPr>
            <w:tcW w:w="1551" w:type="pct"/>
          </w:tcPr>
          <w:p w:rsidR="00864745" w:rsidRPr="009664BA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หนี้สูญและค่าเผื่อหนี้สงสัยจะสูญ</w:t>
            </w:r>
          </w:p>
        </w:tc>
        <w:tc>
          <w:tcPr>
            <w:tcW w:w="483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864745" w:rsidRPr="009664BA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864745" w:rsidRPr="009664BA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9664BA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864745" w:rsidRPr="009664BA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474" w:rsidRPr="009664BA" w:rsidTr="00E058DD">
        <w:tc>
          <w:tcPr>
            <w:tcW w:w="1551" w:type="pct"/>
          </w:tcPr>
          <w:p w:rsidR="00864745" w:rsidRPr="009664BA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สำหรับปี</w:t>
            </w:r>
          </w:p>
        </w:tc>
        <w:tc>
          <w:tcPr>
            <w:tcW w:w="483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864745" w:rsidRPr="009664BA" w:rsidRDefault="00A8132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864745" w:rsidRPr="009664BA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864745" w:rsidRPr="009664BA" w:rsidRDefault="00A8132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864745" w:rsidRPr="009664BA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864745" w:rsidRPr="009664BA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A72700" w:rsidRDefault="00A72700" w:rsidP="00872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Cs w:val="22"/>
        </w:rPr>
      </w:pPr>
    </w:p>
    <w:p w:rsidR="00872A6B" w:rsidRPr="00B500D5" w:rsidRDefault="00F152AA" w:rsidP="00872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500D5">
        <w:rPr>
          <w:rFonts w:asciiTheme="majorBidi" w:hAnsiTheme="majorBidi" w:cstheme="majorBidi"/>
          <w:sz w:val="30"/>
          <w:szCs w:val="30"/>
          <w:cs/>
          <w:lang w:val="th-TH"/>
        </w:rPr>
        <w:t>การวิเคราะห์อายุของลูกหนี้การค้า มีดังนี้</w:t>
      </w:r>
    </w:p>
    <w:p w:rsidR="00872A6B" w:rsidRPr="00B500D5" w:rsidRDefault="00872A6B" w:rsidP="009850C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894"/>
        <w:gridCol w:w="1174"/>
        <w:gridCol w:w="271"/>
        <w:gridCol w:w="1170"/>
        <w:gridCol w:w="271"/>
        <w:gridCol w:w="1170"/>
        <w:gridCol w:w="252"/>
        <w:gridCol w:w="1187"/>
      </w:tblGrid>
      <w:tr w:rsidR="007B6AB2" w:rsidRPr="00B500D5" w:rsidTr="00E058DD">
        <w:trPr>
          <w:tblHeader/>
        </w:trPr>
        <w:tc>
          <w:tcPr>
            <w:tcW w:w="1554" w:type="pct"/>
          </w:tcPr>
          <w:p w:rsidR="0093729E" w:rsidRPr="00B500D5" w:rsidRDefault="0093729E" w:rsidP="002C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93729E" w:rsidRPr="00B500D5" w:rsidRDefault="0093729E" w:rsidP="002C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93729E" w:rsidRPr="00B500D5" w:rsidRDefault="00F152AA" w:rsidP="002C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93729E" w:rsidRPr="00B500D5" w:rsidRDefault="0093729E" w:rsidP="002C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93729E" w:rsidRPr="00B500D5" w:rsidRDefault="00F152AA" w:rsidP="002C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50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B6AB2" w:rsidRPr="00B500D5" w:rsidTr="00E058DD">
        <w:trPr>
          <w:tblHeader/>
        </w:trPr>
        <w:tc>
          <w:tcPr>
            <w:tcW w:w="1554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00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B500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18D1" w:rsidRPr="00B500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718D1" w:rsidRPr="00B500D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718D1" w:rsidRPr="00B500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A718D1" w:rsidRPr="00B500D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B6AB2" w:rsidRPr="00B500D5" w:rsidTr="007B6AB2">
        <w:trPr>
          <w:tblHeader/>
        </w:trPr>
        <w:tc>
          <w:tcPr>
            <w:tcW w:w="1554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6AB2" w:rsidRPr="00B500D5" w:rsidTr="00E058DD">
        <w:tc>
          <w:tcPr>
            <w:tcW w:w="1554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0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2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6AB2" w:rsidRPr="00B500D5" w:rsidTr="00E058DD">
        <w:tc>
          <w:tcPr>
            <w:tcW w:w="1554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2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86474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2,181,7</w:t>
            </w:r>
            <w:r w:rsidR="001F333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718D1" w:rsidRPr="00B500D5">
              <w:rPr>
                <w:rFonts w:asciiTheme="majorBidi" w:hAnsiTheme="majorBidi" w:cstheme="majorBidi"/>
                <w:sz w:val="30"/>
                <w:szCs w:val="30"/>
              </w:rPr>
              <w:t>303,713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1,878,272</w:t>
            </w:r>
          </w:p>
        </w:tc>
        <w:tc>
          <w:tcPr>
            <w:tcW w:w="13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64745" w:rsidRPr="00B500D5" w:rsidRDefault="00A718D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913,600</w:t>
            </w:r>
          </w:p>
        </w:tc>
      </w:tr>
      <w:tr w:rsidR="007B6AB2" w:rsidRPr="00B500D5" w:rsidTr="00E058DD">
        <w:tc>
          <w:tcPr>
            <w:tcW w:w="1554" w:type="pct"/>
          </w:tcPr>
          <w:p w:rsidR="00864745" w:rsidRPr="00B500D5" w:rsidRDefault="00864745" w:rsidP="00FB48A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B500D5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482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2228" w:rsidRPr="00B500D5" w:rsidTr="00E058DD">
        <w:tc>
          <w:tcPr>
            <w:tcW w:w="1554" w:type="pct"/>
          </w:tcPr>
          <w:p w:rsidR="00AC2228" w:rsidRPr="00B500D5" w:rsidRDefault="00AC2228" w:rsidP="00AC22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500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82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AC2228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11,564</w:t>
            </w:r>
          </w:p>
        </w:tc>
        <w:tc>
          <w:tcPr>
            <w:tcW w:w="146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C2228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C2228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11,564</w:t>
            </w:r>
          </w:p>
        </w:tc>
        <w:tc>
          <w:tcPr>
            <w:tcW w:w="136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C2228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2228" w:rsidRPr="00B500D5" w:rsidTr="00E058DD">
        <w:tc>
          <w:tcPr>
            <w:tcW w:w="1554" w:type="pct"/>
          </w:tcPr>
          <w:p w:rsidR="00AC2228" w:rsidRPr="00B500D5" w:rsidRDefault="00AC2228" w:rsidP="00AC22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2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AC2228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</w:t>
            </w:r>
            <w:r w:rsidR="001F33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C2228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C2228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</w:t>
            </w:r>
            <w:r w:rsidR="001F33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C2228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2228" w:rsidRPr="00B500D5" w:rsidTr="00E058DD">
        <w:tc>
          <w:tcPr>
            <w:tcW w:w="1554" w:type="pct"/>
          </w:tcPr>
          <w:p w:rsidR="00AC2228" w:rsidRPr="00B500D5" w:rsidRDefault="00AC2228" w:rsidP="00AC22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2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AC2228" w:rsidRPr="00B500D5" w:rsidDel="007B6AB2" w:rsidRDefault="00AC2228" w:rsidP="00AC22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10,544</w:t>
            </w:r>
          </w:p>
        </w:tc>
        <w:tc>
          <w:tcPr>
            <w:tcW w:w="146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AC2228" w:rsidRPr="0032704E" w:rsidRDefault="00AC2228" w:rsidP="00AC22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AC2228" w:rsidRDefault="00AC2228" w:rsidP="00AC22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10,544</w:t>
            </w:r>
          </w:p>
        </w:tc>
        <w:tc>
          <w:tcPr>
            <w:tcW w:w="136" w:type="pct"/>
          </w:tcPr>
          <w:p w:rsidR="00AC2228" w:rsidRPr="00B500D5" w:rsidRDefault="00AC2228" w:rsidP="00AC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AC2228" w:rsidRPr="0032704E" w:rsidRDefault="00AC2228" w:rsidP="00AC22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6AB2" w:rsidRPr="00B500D5" w:rsidTr="00E058DD">
        <w:tc>
          <w:tcPr>
            <w:tcW w:w="1554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864745" w:rsidRPr="00B500D5" w:rsidRDefault="00B500D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3" w:type="pct"/>
            <w:tcBorders>
              <w:top w:val="single" w:sz="2" w:space="0" w:color="auto"/>
            </w:tcBorders>
          </w:tcPr>
          <w:p w:rsidR="0086474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86474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DF54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03,713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86474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1,907,90</w:t>
            </w:r>
            <w:r w:rsidR="001F3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</w:tcBorders>
          </w:tcPr>
          <w:p w:rsidR="0086474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913,600</w:t>
            </w:r>
          </w:p>
        </w:tc>
      </w:tr>
      <w:tr w:rsidR="007B6AB2" w:rsidRPr="00B500D5" w:rsidTr="00E058DD">
        <w:tc>
          <w:tcPr>
            <w:tcW w:w="1554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2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86474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86474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971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6AB2" w:rsidRPr="00B500D5" w:rsidTr="00E058DD">
        <w:tc>
          <w:tcPr>
            <w:tcW w:w="1554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single" w:sz="2" w:space="0" w:color="auto"/>
            </w:tcBorders>
          </w:tcPr>
          <w:p w:rsidR="0086474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2" w:space="0" w:color="auto"/>
            </w:tcBorders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F54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303,713</w:t>
            </w: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2" w:space="0" w:color="auto"/>
            </w:tcBorders>
          </w:tcPr>
          <w:p w:rsidR="0086474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1,907,90</w:t>
            </w:r>
            <w:r w:rsidR="001F3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  <w:bottom w:val="single" w:sz="2" w:space="0" w:color="auto"/>
            </w:tcBorders>
          </w:tcPr>
          <w:p w:rsidR="00864745" w:rsidRPr="00B500D5" w:rsidRDefault="00CA620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913,600</w:t>
            </w:r>
          </w:p>
        </w:tc>
      </w:tr>
      <w:tr w:rsidR="007B6AB2" w:rsidRPr="00B500D5" w:rsidTr="00E058DD">
        <w:tc>
          <w:tcPr>
            <w:tcW w:w="1554" w:type="pct"/>
          </w:tcPr>
          <w:p w:rsidR="00864745" w:rsidRPr="00B500D5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0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2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</w:tcBorders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864745" w:rsidRPr="00B500D5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</w:tcBorders>
          </w:tcPr>
          <w:p w:rsidR="00864745" w:rsidRPr="00B500D5" w:rsidRDefault="0086474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AB2" w:rsidRPr="00B500D5" w:rsidTr="00E058DD">
        <w:tc>
          <w:tcPr>
            <w:tcW w:w="1554" w:type="pct"/>
          </w:tcPr>
          <w:p w:rsidR="00B500D5" w:rsidRPr="00B500D5" w:rsidRDefault="00B500D5" w:rsidP="00B50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2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795,60</w:t>
            </w:r>
            <w:r w:rsidR="00DF54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866,09</w:t>
            </w:r>
            <w:r w:rsidR="001F333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763,874</w:t>
            </w:r>
          </w:p>
        </w:tc>
      </w:tr>
      <w:tr w:rsidR="007B6AB2" w:rsidRPr="00B500D5" w:rsidTr="00E058DD">
        <w:tc>
          <w:tcPr>
            <w:tcW w:w="1554" w:type="pct"/>
          </w:tcPr>
          <w:p w:rsidR="00B500D5" w:rsidRPr="00B500D5" w:rsidRDefault="00B500D5" w:rsidP="00B50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B500D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82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AB2" w:rsidRPr="00B500D5" w:rsidTr="00E058DD">
        <w:tc>
          <w:tcPr>
            <w:tcW w:w="1554" w:type="pct"/>
          </w:tcPr>
          <w:p w:rsidR="00B500D5" w:rsidRPr="00B500D5" w:rsidRDefault="00B500D5" w:rsidP="00B50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500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82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80,587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80,587</w:t>
            </w:r>
          </w:p>
        </w:tc>
      </w:tr>
      <w:tr w:rsidR="007B6AB2" w:rsidRPr="00B500D5" w:rsidTr="00E058DD">
        <w:tc>
          <w:tcPr>
            <w:tcW w:w="1554" w:type="pct"/>
          </w:tcPr>
          <w:p w:rsidR="00B500D5" w:rsidRPr="00B500D5" w:rsidRDefault="00B500D5" w:rsidP="00B50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500D5">
              <w:rPr>
                <w:rFonts w:asciiTheme="majorBidi" w:hAnsiTheme="majorBidi" w:cstheme="majorBidi"/>
                <w:sz w:val="30"/>
                <w:szCs w:val="30"/>
              </w:rPr>
              <w:t>6 -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12  เดือน</w:t>
            </w:r>
          </w:p>
        </w:tc>
        <w:tc>
          <w:tcPr>
            <w:tcW w:w="482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7B6AB2" w:rsidRPr="00B500D5" w:rsidTr="00E058DD">
        <w:tc>
          <w:tcPr>
            <w:tcW w:w="1554" w:type="pct"/>
          </w:tcPr>
          <w:p w:rsidR="00B500D5" w:rsidRPr="00B500D5" w:rsidRDefault="00B500D5" w:rsidP="00B50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</w:tcBorders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876,2</w:t>
            </w:r>
            <w:r w:rsidR="00DF54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866,09</w:t>
            </w:r>
            <w:r w:rsidR="001F3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</w:tcBorders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844,493</w:t>
            </w:r>
          </w:p>
        </w:tc>
      </w:tr>
      <w:tr w:rsidR="007B6AB2" w:rsidRPr="00B500D5" w:rsidTr="00E058DD">
        <w:tc>
          <w:tcPr>
            <w:tcW w:w="1554" w:type="pct"/>
          </w:tcPr>
          <w:p w:rsidR="00A81323" w:rsidRPr="00B500D5" w:rsidRDefault="00A81323" w:rsidP="00A81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2" w:type="pct"/>
          </w:tcPr>
          <w:p w:rsidR="00A81323" w:rsidRPr="00B500D5" w:rsidRDefault="00A81323" w:rsidP="00A8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A81323" w:rsidRPr="00B500D5" w:rsidRDefault="00A8132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81323" w:rsidRPr="00B500D5" w:rsidRDefault="00A81323" w:rsidP="00A8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A81323" w:rsidRPr="00B500D5" w:rsidRDefault="00A8132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81323" w:rsidRPr="00B500D5" w:rsidRDefault="00A81323" w:rsidP="00A8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A81323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81323" w:rsidRPr="00B500D5" w:rsidRDefault="00A81323" w:rsidP="00A8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A81323" w:rsidRPr="00B500D5" w:rsidRDefault="00A8132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97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6AB2" w:rsidRPr="00B500D5" w:rsidTr="00E058DD">
        <w:tc>
          <w:tcPr>
            <w:tcW w:w="1554" w:type="pct"/>
          </w:tcPr>
          <w:p w:rsidR="00B500D5" w:rsidRPr="00B500D5" w:rsidRDefault="00B500D5" w:rsidP="00B50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single" w:sz="4" w:space="0" w:color="auto"/>
            </w:tcBorders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876,2</w:t>
            </w:r>
            <w:r w:rsidR="00DF54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B500D5" w:rsidRPr="00B500D5" w:rsidRDefault="00CA620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866,098</w:t>
            </w:r>
          </w:p>
        </w:tc>
        <w:tc>
          <w:tcPr>
            <w:tcW w:w="13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  <w:bottom w:val="single" w:sz="4" w:space="0" w:color="auto"/>
            </w:tcBorders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844,493</w:t>
            </w:r>
          </w:p>
        </w:tc>
      </w:tr>
      <w:tr w:rsidR="00196A19" w:rsidRPr="009664BA" w:rsidTr="00E058DD">
        <w:tc>
          <w:tcPr>
            <w:tcW w:w="1554" w:type="pct"/>
          </w:tcPr>
          <w:p w:rsidR="00196A19" w:rsidRPr="00B500D5" w:rsidRDefault="00196A19" w:rsidP="00B50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196A19" w:rsidRPr="00B500D5" w:rsidRDefault="00196A19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196A19" w:rsidRDefault="00196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96A19" w:rsidRPr="00B500D5" w:rsidRDefault="00196A19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196A19" w:rsidRPr="0032704E" w:rsidRDefault="00196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96A19" w:rsidRPr="00B500D5" w:rsidRDefault="00196A19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196A19" w:rsidRDefault="00196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196A19" w:rsidRPr="00B500D5" w:rsidRDefault="00196A19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196A19" w:rsidRPr="0032704E" w:rsidRDefault="00196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6AB2" w:rsidRPr="009664BA" w:rsidTr="00E058DD">
        <w:tc>
          <w:tcPr>
            <w:tcW w:w="1554" w:type="pct"/>
          </w:tcPr>
          <w:p w:rsidR="00B500D5" w:rsidRPr="00B500D5" w:rsidRDefault="00B500D5" w:rsidP="00B50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B500D5" w:rsidRPr="00B500D5" w:rsidRDefault="00AC22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B500D5" w:rsidRPr="00B500D5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DF54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179,933</w:t>
            </w:r>
          </w:p>
        </w:tc>
        <w:tc>
          <w:tcPr>
            <w:tcW w:w="14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B500D5" w:rsidRPr="00B500D5" w:rsidRDefault="0004691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2,774,002</w:t>
            </w:r>
          </w:p>
        </w:tc>
        <w:tc>
          <w:tcPr>
            <w:tcW w:w="136" w:type="pct"/>
          </w:tcPr>
          <w:p w:rsidR="00B500D5" w:rsidRPr="00B500D5" w:rsidRDefault="00B500D5" w:rsidP="00B50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B500D5" w:rsidRPr="009664BA" w:rsidRDefault="00B500D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1,758,093</w:t>
            </w:r>
          </w:p>
        </w:tc>
      </w:tr>
    </w:tbl>
    <w:p w:rsidR="0093729E" w:rsidRPr="009664BA" w:rsidRDefault="0093729E" w:rsidP="002C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3F32F8" w:rsidRPr="009664BA" w:rsidRDefault="003E632F" w:rsidP="002C19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664BA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โดยปกติระยะเวลาการให้สินเชื่อแก่ลูกค้าของ</w:t>
      </w:r>
      <w:r w:rsidR="00DE5AE9" w:rsidRPr="009664BA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Pr="009664BA">
        <w:rPr>
          <w:rFonts w:asciiTheme="majorBidi" w:hAnsiTheme="majorBidi" w:cstheme="majorBidi"/>
          <w:b/>
          <w:sz w:val="30"/>
          <w:szCs w:val="30"/>
          <w:cs/>
        </w:rPr>
        <w:t>บริษัทมีระยะเวลา</w:t>
      </w:r>
      <w:r w:rsidRPr="009664B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bCs/>
          <w:sz w:val="30"/>
          <w:szCs w:val="30"/>
        </w:rPr>
        <w:t>30</w:t>
      </w:r>
      <w:r w:rsidRPr="009664B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b/>
          <w:sz w:val="30"/>
          <w:szCs w:val="30"/>
          <w:cs/>
        </w:rPr>
        <w:t>วัน</w:t>
      </w:r>
    </w:p>
    <w:p w:rsidR="00DE31A6" w:rsidRPr="009664BA" w:rsidRDefault="00DE31A6" w:rsidP="00E058DD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  <w:sectPr w:rsidR="00DE31A6" w:rsidRPr="009664BA" w:rsidSect="0049277E"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5B7AA5" w:rsidRDefault="007B6258" w:rsidP="00E058DD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9664BA">
        <w:rPr>
          <w:rFonts w:asciiTheme="majorBidi" w:hAnsiTheme="majorBidi" w:cstheme="majorBidi"/>
          <w:sz w:val="30"/>
          <w:szCs w:val="30"/>
          <w:u w:val="none"/>
          <w:cs/>
        </w:rPr>
        <w:t>ลูกหนี้ตามสัญญาเช่าการเงิน</w:t>
      </w:r>
    </w:p>
    <w:p w:rsidR="007B6258" w:rsidRPr="009664BA" w:rsidRDefault="007B6258" w:rsidP="007B625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4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68"/>
        <w:gridCol w:w="1240"/>
        <w:gridCol w:w="238"/>
        <w:gridCol w:w="1206"/>
        <w:gridCol w:w="259"/>
        <w:gridCol w:w="1204"/>
        <w:gridCol w:w="238"/>
        <w:gridCol w:w="1229"/>
        <w:gridCol w:w="259"/>
        <w:gridCol w:w="1203"/>
        <w:gridCol w:w="238"/>
        <w:gridCol w:w="15"/>
        <w:gridCol w:w="1205"/>
        <w:gridCol w:w="259"/>
        <w:gridCol w:w="1203"/>
        <w:gridCol w:w="259"/>
        <w:gridCol w:w="1249"/>
      </w:tblGrid>
      <w:tr w:rsidR="009D2F28" w:rsidRPr="009664BA" w:rsidTr="00E058DD">
        <w:trPr>
          <w:trHeight w:val="381"/>
        </w:trPr>
        <w:tc>
          <w:tcPr>
            <w:tcW w:w="2970" w:type="dxa"/>
          </w:tcPr>
          <w:p w:rsidR="00B3336F" w:rsidRPr="009664BA" w:rsidRDefault="00B3336F" w:rsidP="00E36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2" w:type="dxa"/>
            <w:gridSpan w:val="16"/>
          </w:tcPr>
          <w:p w:rsidR="00B3336F" w:rsidRPr="009664BA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00B" w:rsidRPr="009664BA" w:rsidTr="00E058DD">
        <w:trPr>
          <w:trHeight w:val="381"/>
        </w:trPr>
        <w:tc>
          <w:tcPr>
            <w:tcW w:w="2970" w:type="dxa"/>
          </w:tcPr>
          <w:p w:rsidR="00B3336F" w:rsidRPr="009664BA" w:rsidRDefault="00B3336F" w:rsidP="00E36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:rsidR="00B3336F" w:rsidRPr="009664BA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B3336F" w:rsidRPr="009664BA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B3336F" w:rsidRPr="009664BA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B3336F" w:rsidRPr="009664BA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1" w:type="dxa"/>
            <w:gridSpan w:val="4"/>
          </w:tcPr>
          <w:p w:rsidR="00B3336F" w:rsidRPr="009664BA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B3336F" w:rsidRPr="009664BA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:rsidR="00B3336F" w:rsidRPr="009664BA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55500B" w:rsidRPr="009664BA" w:rsidTr="00E058DD">
        <w:trPr>
          <w:trHeight w:val="381"/>
        </w:trPr>
        <w:tc>
          <w:tcPr>
            <w:tcW w:w="2970" w:type="dxa"/>
          </w:tcPr>
          <w:p w:rsidR="00B3336F" w:rsidRPr="009664BA" w:rsidRDefault="00B3336F" w:rsidP="00E36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:rsidR="00B3336F" w:rsidRPr="009664BA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:rsidR="00B3336F" w:rsidRPr="009664BA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B3336F" w:rsidRPr="009664BA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:rsidR="00B3336F" w:rsidRPr="009664BA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1" w:type="dxa"/>
            <w:gridSpan w:val="4"/>
          </w:tcPr>
          <w:p w:rsidR="00B3336F" w:rsidRPr="009664BA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:rsidR="00B3336F" w:rsidRPr="009664BA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:rsidR="00B3336F" w:rsidRPr="009664BA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500D5" w:rsidRPr="009664BA" w:rsidTr="00E058DD">
        <w:trPr>
          <w:trHeight w:val="381"/>
        </w:trPr>
        <w:tc>
          <w:tcPr>
            <w:tcW w:w="2970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2559</w:t>
            </w:r>
          </w:p>
        </w:tc>
        <w:tc>
          <w:tcPr>
            <w:tcW w:w="259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2559</w:t>
            </w:r>
          </w:p>
        </w:tc>
        <w:tc>
          <w:tcPr>
            <w:tcW w:w="259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20" w:type="dxa"/>
            <w:gridSpan w:val="2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2559</w:t>
            </w:r>
          </w:p>
        </w:tc>
        <w:tc>
          <w:tcPr>
            <w:tcW w:w="259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:rsidR="00B500D5" w:rsidRPr="009664BA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2559</w:t>
            </w:r>
          </w:p>
        </w:tc>
      </w:tr>
      <w:tr w:rsidR="00864745" w:rsidRPr="009664BA" w:rsidTr="00E058DD">
        <w:trPr>
          <w:trHeight w:val="420"/>
        </w:trPr>
        <w:tc>
          <w:tcPr>
            <w:tcW w:w="2970" w:type="dxa"/>
            <w:vAlign w:val="bottom"/>
          </w:tcPr>
          <w:p w:rsidR="00864745" w:rsidRPr="009664BA" w:rsidRDefault="00864745" w:rsidP="0086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2" w:type="dxa"/>
            <w:gridSpan w:val="16"/>
            <w:shd w:val="clear" w:color="auto" w:fill="auto"/>
            <w:vAlign w:val="bottom"/>
          </w:tcPr>
          <w:p w:rsidR="00864745" w:rsidRPr="009664BA" w:rsidRDefault="00864745" w:rsidP="00864745">
            <w:pPr>
              <w:pStyle w:val="a0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44744" w:rsidRPr="009664BA" w:rsidTr="00E058DD">
        <w:trPr>
          <w:trHeight w:val="403"/>
        </w:trPr>
        <w:tc>
          <w:tcPr>
            <w:tcW w:w="2970" w:type="dxa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1046"/>
              </w:tabs>
              <w:ind w:left="-108" w:right="-2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1,148,037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08"/>
              </w:tabs>
              <w:ind w:left="-108" w:right="-19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1,028,432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3"/>
              </w:tabs>
              <w:ind w:left="-108" w:right="-17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4,566,537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13"/>
              </w:tabs>
              <w:ind w:left="-108" w:right="-14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4,546,723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2,589,728</w:t>
            </w:r>
          </w:p>
        </w:tc>
        <w:tc>
          <w:tcPr>
            <w:tcW w:w="253" w:type="dxa"/>
            <w:gridSpan w:val="2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0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3,757,579</w:t>
            </w:r>
          </w:p>
        </w:tc>
        <w:tc>
          <w:tcPr>
            <w:tcW w:w="259" w:type="dxa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8,304,302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3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9,332,734</w:t>
            </w:r>
          </w:p>
        </w:tc>
      </w:tr>
      <w:tr w:rsidR="00244744" w:rsidRPr="009664BA" w:rsidTr="00E058DD">
        <w:trPr>
          <w:trHeight w:val="403"/>
        </w:trPr>
        <w:tc>
          <w:tcPr>
            <w:tcW w:w="2970" w:type="dxa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664B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664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Default="00E15E07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(542,850)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9664BA" w:rsidRDefault="0024474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(591,731)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9664BA" w:rsidRDefault="00E15E07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(1,511,544)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13"/>
              </w:tabs>
              <w:ind w:left="-108" w:right="-14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(1,787,513)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(290,531)</w:t>
            </w:r>
          </w:p>
        </w:tc>
        <w:tc>
          <w:tcPr>
            <w:tcW w:w="253" w:type="dxa"/>
            <w:gridSpan w:val="2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0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(557,412)</w:t>
            </w:r>
          </w:p>
        </w:tc>
        <w:tc>
          <w:tcPr>
            <w:tcW w:w="259" w:type="dxa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(2,344,925)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3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(2,936,656)</w:t>
            </w:r>
          </w:p>
        </w:tc>
      </w:tr>
      <w:tr w:rsidR="00244744" w:rsidRPr="009664BA" w:rsidTr="00E058DD">
        <w:trPr>
          <w:trHeight w:val="403"/>
        </w:trPr>
        <w:tc>
          <w:tcPr>
            <w:tcW w:w="2970" w:type="dxa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1046"/>
              </w:tabs>
              <w:ind w:left="-108" w:right="-2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605,187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44" w:rsidRPr="009664BA" w:rsidRDefault="0024474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436,701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44" w:rsidRPr="009664BA" w:rsidRDefault="00E15E07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3,054,993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13"/>
              </w:tabs>
              <w:ind w:left="-108" w:right="-14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2,759,210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53" w:type="dxa"/>
            <w:gridSpan w:val="2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0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3,200,167</w:t>
            </w:r>
          </w:p>
        </w:tc>
        <w:tc>
          <w:tcPr>
            <w:tcW w:w="259" w:type="dxa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5,959,377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3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6,396,078</w:t>
            </w:r>
          </w:p>
        </w:tc>
      </w:tr>
      <w:tr w:rsidR="00244744" w:rsidRPr="009664BA" w:rsidTr="00E058DD">
        <w:trPr>
          <w:trHeight w:val="420"/>
        </w:trPr>
        <w:tc>
          <w:tcPr>
            <w:tcW w:w="2970" w:type="dxa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49277E" w:rsidRDefault="00E15E07" w:rsidP="00E058DD">
            <w:pPr>
              <w:pStyle w:val="a0"/>
              <w:tabs>
                <w:tab w:val="decimal" w:pos="1046"/>
              </w:tabs>
              <w:ind w:left="-108" w:right="-20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44744" w:rsidRPr="0049277E" w:rsidRDefault="00244744" w:rsidP="00244744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49277E" w:rsidRDefault="00244744" w:rsidP="00E058DD">
            <w:pPr>
              <w:pStyle w:val="a0"/>
              <w:tabs>
                <w:tab w:val="decimal" w:pos="1008"/>
              </w:tabs>
              <w:ind w:left="-108" w:right="-19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49277E" w:rsidRDefault="00244744" w:rsidP="00244744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49277E" w:rsidRDefault="00E15E07" w:rsidP="00E058DD">
            <w:pPr>
              <w:pStyle w:val="a0"/>
              <w:tabs>
                <w:tab w:val="decimal" w:pos="983"/>
              </w:tabs>
              <w:ind w:left="-108" w:right="-17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44744" w:rsidRPr="0049277E" w:rsidRDefault="00244744" w:rsidP="00244744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49277E" w:rsidRDefault="00244744" w:rsidP="00E058DD">
            <w:pPr>
              <w:pStyle w:val="a0"/>
              <w:tabs>
                <w:tab w:val="decimal" w:pos="1013"/>
              </w:tabs>
              <w:ind w:left="-108" w:right="-14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49277E" w:rsidRDefault="00244744" w:rsidP="00244744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:rsidR="00244744" w:rsidRPr="0049277E" w:rsidRDefault="00244744" w:rsidP="00244744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0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49277E" w:rsidRDefault="00E15E07" w:rsidP="00E058DD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49277E" w:rsidRDefault="00244744" w:rsidP="00244744">
            <w:pPr>
              <w:pStyle w:val="a0"/>
              <w:tabs>
                <w:tab w:val="decimal" w:pos="702"/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44" w:rsidRPr="0049277E" w:rsidRDefault="00244744" w:rsidP="00E058DD">
            <w:pPr>
              <w:pStyle w:val="a0"/>
              <w:tabs>
                <w:tab w:val="decimal" w:pos="103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4744" w:rsidRPr="009664BA" w:rsidTr="00E058DD">
        <w:trPr>
          <w:trHeight w:val="70"/>
        </w:trPr>
        <w:tc>
          <w:tcPr>
            <w:tcW w:w="2970" w:type="dxa"/>
            <w:vAlign w:val="bottom"/>
          </w:tcPr>
          <w:p w:rsidR="00244744" w:rsidRPr="0049277E" w:rsidRDefault="00244744" w:rsidP="00244744">
            <w:pPr>
              <w:pStyle w:val="a0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1046"/>
              </w:tabs>
              <w:ind w:left="-108" w:right="-2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605,187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4744" w:rsidRPr="009664BA" w:rsidRDefault="0024474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436,701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4744" w:rsidRPr="009664BA" w:rsidRDefault="00E15E07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97" w:right="-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3,054,993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13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2,759,210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53" w:type="dxa"/>
            <w:gridSpan w:val="2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0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3,200,167</w:t>
            </w:r>
          </w:p>
        </w:tc>
        <w:tc>
          <w:tcPr>
            <w:tcW w:w="259" w:type="dxa"/>
            <w:vAlign w:val="bottom"/>
          </w:tcPr>
          <w:p w:rsidR="00244744" w:rsidRPr="009664BA" w:rsidRDefault="00244744" w:rsidP="00244744">
            <w:pPr>
              <w:pStyle w:val="a0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4744" w:rsidRPr="009664BA" w:rsidRDefault="00E15E07" w:rsidP="00E058DD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5,959,377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44744" w:rsidRPr="009664BA" w:rsidRDefault="00244744" w:rsidP="0024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4744" w:rsidRPr="009664BA" w:rsidRDefault="00244744" w:rsidP="00E058DD">
            <w:pPr>
              <w:pStyle w:val="a0"/>
              <w:tabs>
                <w:tab w:val="decimal" w:pos="103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6,396,078</w:t>
            </w:r>
          </w:p>
        </w:tc>
      </w:tr>
    </w:tbl>
    <w:p w:rsidR="00CA5A21" w:rsidRPr="00E058DD" w:rsidRDefault="00CA5A21" w:rsidP="00E058DD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CE7D6E" w:rsidRPr="00244744" w:rsidRDefault="00CE7D6E" w:rsidP="00CE7D6E">
      <w:pPr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058DD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244744" w:rsidRPr="00244744">
        <w:rPr>
          <w:rFonts w:asciiTheme="majorBidi" w:hAnsiTheme="majorBidi" w:cstheme="majorBidi"/>
          <w:sz w:val="30"/>
          <w:szCs w:val="30"/>
        </w:rPr>
        <w:t xml:space="preserve">31 </w:t>
      </w:r>
      <w:r w:rsidR="00244744" w:rsidRPr="0024474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4744" w:rsidRPr="00244744">
        <w:rPr>
          <w:rFonts w:asciiTheme="majorBidi" w:hAnsiTheme="majorBidi" w:cstheme="majorBidi"/>
          <w:sz w:val="30"/>
          <w:szCs w:val="30"/>
        </w:rPr>
        <w:t>25</w:t>
      </w:r>
      <w:r w:rsidR="00244744" w:rsidRPr="00E058DD">
        <w:rPr>
          <w:rFonts w:asciiTheme="majorBidi" w:hAnsiTheme="majorBidi" w:cstheme="majorBidi"/>
          <w:sz w:val="30"/>
          <w:szCs w:val="30"/>
        </w:rPr>
        <w:t>60</w:t>
      </w:r>
      <w:r w:rsidR="00244744" w:rsidRPr="00244744">
        <w:rPr>
          <w:rFonts w:asciiTheme="majorBidi" w:hAnsiTheme="majorBidi" w:cstheme="majorBidi"/>
          <w:sz w:val="30"/>
          <w:szCs w:val="30"/>
        </w:rPr>
        <w:t xml:space="preserve"> </w:t>
      </w:r>
      <w:r w:rsidR="00244744" w:rsidRPr="0024474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4744" w:rsidRPr="00244744">
        <w:rPr>
          <w:rFonts w:asciiTheme="majorBidi" w:hAnsiTheme="majorBidi" w:cstheme="majorBidi"/>
          <w:sz w:val="30"/>
          <w:szCs w:val="30"/>
        </w:rPr>
        <w:t>255</w:t>
      </w:r>
      <w:r w:rsidR="00244744" w:rsidRPr="00E058DD">
        <w:rPr>
          <w:rFonts w:asciiTheme="majorBidi" w:hAnsiTheme="majorBidi" w:cstheme="majorBidi"/>
          <w:sz w:val="30"/>
          <w:szCs w:val="30"/>
        </w:rPr>
        <w:t>9</w:t>
      </w:r>
      <w:r w:rsidR="00244744" w:rsidRPr="00244744">
        <w:rPr>
          <w:rFonts w:asciiTheme="majorBidi" w:hAnsiTheme="majorBidi" w:cstheme="majorBidi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กลุ่มบริษัทและบริษัทไม่มีลูกหนี้ตามสัญญาเช่าการเงินที่เกินกำหนดชำระหนี้</w:t>
      </w:r>
    </w:p>
    <w:p w:rsidR="00504EC9" w:rsidRPr="00244744" w:rsidRDefault="00CA5A21" w:rsidP="00212602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  <w:sectPr w:rsidR="00504EC9" w:rsidRPr="00244744" w:rsidSect="0049277E">
          <w:headerReference w:type="default" r:id="rId10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244744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:rsidR="009A3203" w:rsidRPr="00274231" w:rsidRDefault="00F152AA" w:rsidP="00E058DD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ลูกหนี้อื่น</w:t>
      </w:r>
    </w:p>
    <w:p w:rsidR="00CC11A3" w:rsidRPr="0059344A" w:rsidRDefault="00CC11A3" w:rsidP="009850C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895"/>
        <w:gridCol w:w="1177"/>
        <w:gridCol w:w="269"/>
        <w:gridCol w:w="1172"/>
        <w:gridCol w:w="269"/>
        <w:gridCol w:w="1170"/>
        <w:gridCol w:w="256"/>
        <w:gridCol w:w="1183"/>
      </w:tblGrid>
      <w:tr w:rsidR="00351E50" w:rsidRPr="009664BA" w:rsidTr="00E058DD">
        <w:trPr>
          <w:tblHeader/>
        </w:trPr>
        <w:tc>
          <w:tcPr>
            <w:tcW w:w="1553" w:type="pct"/>
          </w:tcPr>
          <w:p w:rsidR="00046684" w:rsidRPr="009664BA" w:rsidRDefault="00046684" w:rsidP="00F72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046684" w:rsidRPr="009664BA" w:rsidRDefault="00046684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046684" w:rsidRPr="009664BA" w:rsidRDefault="00046684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046684" w:rsidRPr="009664BA" w:rsidRDefault="00046684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046684" w:rsidRPr="009664BA" w:rsidRDefault="00046684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51E50" w:rsidRPr="009664BA" w:rsidTr="00E058DD">
        <w:trPr>
          <w:tblHeader/>
        </w:trPr>
        <w:tc>
          <w:tcPr>
            <w:tcW w:w="1553" w:type="pct"/>
          </w:tcPr>
          <w:p w:rsidR="00FB7C93" w:rsidRPr="009664BA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:rsidR="00FB7C93" w:rsidRPr="009664BA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5" w:type="pct"/>
          </w:tcPr>
          <w:p w:rsidR="00FB7C93" w:rsidRPr="009664BA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FB7C93" w:rsidRPr="009664BA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B7C93" w:rsidRPr="009664BA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:rsidR="00FB7C93" w:rsidRPr="009664BA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B7C93" w:rsidRPr="009664BA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138" w:type="pct"/>
          </w:tcPr>
          <w:p w:rsidR="00FB7C93" w:rsidRPr="009664BA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FB7C93" w:rsidRPr="009664BA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2559</w:t>
            </w:r>
          </w:p>
        </w:tc>
      </w:tr>
      <w:tr w:rsidR="00667C65" w:rsidRPr="009664BA" w:rsidTr="00E058DD">
        <w:trPr>
          <w:tblHeader/>
        </w:trPr>
        <w:tc>
          <w:tcPr>
            <w:tcW w:w="1553" w:type="pct"/>
          </w:tcPr>
          <w:p w:rsidR="00C67509" w:rsidRPr="009664BA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C67509" w:rsidRPr="009664BA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7"/>
          </w:tcPr>
          <w:p w:rsidR="00C67509" w:rsidRPr="009664BA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1E50" w:rsidRPr="009664BA" w:rsidTr="00E058DD">
        <w:tc>
          <w:tcPr>
            <w:tcW w:w="1553" w:type="pct"/>
          </w:tcPr>
          <w:p w:rsidR="00FB7C93" w:rsidRPr="00CE7D6E" w:rsidRDefault="00196A19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FB7C93" w:rsidRPr="00CE7D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="00FB7C93" w:rsidRPr="00CE7D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</w:tc>
        <w:tc>
          <w:tcPr>
            <w:tcW w:w="483" w:type="pct"/>
          </w:tcPr>
          <w:p w:rsidR="00FB7C93" w:rsidRPr="00CE7D6E" w:rsidRDefault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B7C93" w:rsidRPr="00CE7D6E" w:rsidRDefault="001728C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269,444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B7C93" w:rsidRPr="00CE7D6E" w:rsidRDefault="00FB7C9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466,064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B7C93" w:rsidRPr="00CE7D6E" w:rsidRDefault="0000582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268,15</w:t>
            </w:r>
            <w:r w:rsidR="00C72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FB7C93" w:rsidRPr="00CE7D6E" w:rsidRDefault="00FB7C9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425,179</w:t>
            </w:r>
          </w:p>
        </w:tc>
      </w:tr>
      <w:tr w:rsidR="00EB0BF1" w:rsidRPr="009664BA" w:rsidTr="00E058DD">
        <w:tc>
          <w:tcPr>
            <w:tcW w:w="1553" w:type="pct"/>
          </w:tcPr>
          <w:p w:rsidR="00EB0BF1" w:rsidRDefault="00EB0BF1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EB0BF1" w:rsidRDefault="00EB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EB0BF1" w:rsidRDefault="00EB0B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EB0BF1" w:rsidRPr="00CE7D6E" w:rsidRDefault="00EB0BF1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EB0BF1" w:rsidRDefault="00EB0B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EB0BF1" w:rsidRPr="00CE7D6E" w:rsidRDefault="00EB0BF1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EB0BF1" w:rsidRDefault="00EB0B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:rsidR="00EB0BF1" w:rsidRPr="00CE7D6E" w:rsidRDefault="00EB0BF1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EB0BF1" w:rsidRPr="00CE7D6E" w:rsidRDefault="00EB0B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1E50" w:rsidRPr="009664BA" w:rsidTr="00E058DD">
        <w:tc>
          <w:tcPr>
            <w:tcW w:w="1553" w:type="pct"/>
          </w:tcPr>
          <w:p w:rsidR="00FB7C93" w:rsidRPr="00CE7D6E" w:rsidRDefault="00FB7C93" w:rsidP="00FB7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83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FB7C93" w:rsidRPr="00CE7D6E" w:rsidRDefault="00FB7C9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B7C93" w:rsidRPr="00CE7D6E" w:rsidRDefault="00FB7C9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B7C93" w:rsidRPr="00CE7D6E" w:rsidRDefault="00FB7C9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FB7C93" w:rsidRPr="00CE7D6E" w:rsidRDefault="00FB7C9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1E50" w:rsidRPr="009664BA" w:rsidTr="00E058DD">
        <w:tc>
          <w:tcPr>
            <w:tcW w:w="1553" w:type="pct"/>
          </w:tcPr>
          <w:p w:rsidR="00FB7C93" w:rsidRPr="00CE7D6E" w:rsidRDefault="00FB7C93" w:rsidP="00FB7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483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FB7C93" w:rsidRPr="00CE7D6E" w:rsidRDefault="001728C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234,094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B7C93" w:rsidRPr="00CE7D6E" w:rsidRDefault="00FB7C9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101,768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B7C93" w:rsidRPr="00CE7D6E" w:rsidRDefault="00C72B6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156,13</w:t>
            </w:r>
            <w:r w:rsidR="009A3B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FB7C93" w:rsidRPr="00CE7D6E" w:rsidRDefault="00FB7C9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56,540</w:t>
            </w:r>
          </w:p>
        </w:tc>
      </w:tr>
      <w:tr w:rsidR="00351E50" w:rsidRPr="009664BA" w:rsidTr="00E058DD">
        <w:tc>
          <w:tcPr>
            <w:tcW w:w="1553" w:type="pct"/>
          </w:tcPr>
          <w:p w:rsidR="00FB7C93" w:rsidRPr="00FA43FE" w:rsidRDefault="00FB7C93" w:rsidP="00FB7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/>
                <w:sz w:val="30"/>
                <w:szCs w:val="30"/>
                <w:cs/>
              </w:rPr>
            </w:pPr>
            <w:r w:rsidRPr="00FA43FE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83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FB7C93" w:rsidRPr="00FA43FE" w:rsidRDefault="009A3B4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161,918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B7C93" w:rsidRPr="00FA43FE" w:rsidRDefault="00FB7C9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43FE">
              <w:rPr>
                <w:rFonts w:asciiTheme="majorBidi" w:hAnsiTheme="majorBidi" w:cstheme="majorBidi"/>
                <w:sz w:val="30"/>
                <w:szCs w:val="30"/>
              </w:rPr>
              <w:t>27,170</w:t>
            </w:r>
          </w:p>
        </w:tc>
        <w:tc>
          <w:tcPr>
            <w:tcW w:w="145" w:type="pct"/>
          </w:tcPr>
          <w:p w:rsidR="00FB7C93" w:rsidRPr="00FA43F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B7C93" w:rsidRPr="00FA43FE" w:rsidRDefault="0000582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30,13</w:t>
            </w:r>
            <w:r w:rsidR="009A3B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:rsidR="00FB7C93" w:rsidRPr="00FA43F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FB7C93" w:rsidRPr="00FA43FE" w:rsidRDefault="00FB7C9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43FE">
              <w:rPr>
                <w:rFonts w:asciiTheme="majorBidi" w:hAnsiTheme="majorBidi" w:cstheme="majorBidi"/>
                <w:sz w:val="30"/>
                <w:szCs w:val="30"/>
              </w:rPr>
              <w:t>26,576</w:t>
            </w:r>
          </w:p>
        </w:tc>
      </w:tr>
      <w:tr w:rsidR="00351E50" w:rsidRPr="009664BA" w:rsidTr="00E058DD">
        <w:tc>
          <w:tcPr>
            <w:tcW w:w="1553" w:type="pct"/>
          </w:tcPr>
          <w:p w:rsidR="00FB7C93" w:rsidRPr="00CE7D6E" w:rsidRDefault="00FB7C93" w:rsidP="00FB7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6E">
              <w:rPr>
                <w:rFonts w:asciiTheme="majorBidi" w:hAnsiTheme="majorBidi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483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FB7C93" w:rsidRPr="00CE7D6E" w:rsidRDefault="00EF4DF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15,205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B7C93" w:rsidRPr="00CE7D6E" w:rsidRDefault="00FB7C9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14,657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B7C93" w:rsidRPr="00CE7D6E" w:rsidRDefault="0000582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FB7C93" w:rsidRPr="00CE7D6E" w:rsidRDefault="00FB7C9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1E50" w:rsidRPr="009664BA" w:rsidTr="00E058DD">
        <w:tc>
          <w:tcPr>
            <w:tcW w:w="1553" w:type="pct"/>
          </w:tcPr>
          <w:p w:rsidR="00FB7C93" w:rsidRPr="00CE7D6E" w:rsidRDefault="00FB7C93" w:rsidP="00FB7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ดอกเบี้ยเงินฝากธนาคารค้างรับ</w:t>
            </w:r>
          </w:p>
        </w:tc>
        <w:tc>
          <w:tcPr>
            <w:tcW w:w="483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FB7C93" w:rsidRPr="00CE7D6E" w:rsidRDefault="00EF4DF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6,67</w:t>
            </w:r>
            <w:r w:rsidR="009A3B4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B7C93" w:rsidRPr="00CE7D6E" w:rsidRDefault="00FB7C9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12,588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B7C93" w:rsidRPr="00CE7D6E" w:rsidRDefault="0000582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6,650</w:t>
            </w:r>
          </w:p>
        </w:tc>
        <w:tc>
          <w:tcPr>
            <w:tcW w:w="138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FB7C93" w:rsidRPr="00CE7D6E" w:rsidRDefault="00FB7C9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</w:rPr>
              <w:t>12,305</w:t>
            </w:r>
          </w:p>
        </w:tc>
      </w:tr>
      <w:tr w:rsidR="00351E50" w:rsidRPr="009664BA" w:rsidTr="00E058DD">
        <w:tc>
          <w:tcPr>
            <w:tcW w:w="1553" w:type="pct"/>
          </w:tcPr>
          <w:p w:rsidR="00FB7C93" w:rsidRPr="00CE7D6E" w:rsidRDefault="00FB7C9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7D6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483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FB7C93" w:rsidRPr="0025696D" w:rsidRDefault="00EF4DF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</w:t>
            </w:r>
            <w:r w:rsidR="009A3B4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FB7C93" w:rsidRPr="0025696D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FB7C93" w:rsidRPr="0025696D" w:rsidRDefault="0025696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5,878</w:t>
            </w:r>
          </w:p>
        </w:tc>
        <w:tc>
          <w:tcPr>
            <w:tcW w:w="145" w:type="pct"/>
          </w:tcPr>
          <w:p w:rsidR="00FB7C93" w:rsidRPr="0025696D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B7C93" w:rsidRPr="0025696D" w:rsidRDefault="0000582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4,410</w:t>
            </w:r>
          </w:p>
        </w:tc>
        <w:tc>
          <w:tcPr>
            <w:tcW w:w="138" w:type="pct"/>
          </w:tcPr>
          <w:p w:rsidR="00FB7C93" w:rsidRPr="0025696D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</w:tcPr>
          <w:p w:rsidR="00FB7C93" w:rsidRPr="0025696D" w:rsidRDefault="0025696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4,426</w:t>
            </w:r>
          </w:p>
        </w:tc>
      </w:tr>
      <w:tr w:rsidR="00351E50" w:rsidRPr="009664BA" w:rsidTr="00E058DD">
        <w:tc>
          <w:tcPr>
            <w:tcW w:w="1553" w:type="pct"/>
          </w:tcPr>
          <w:p w:rsidR="00FB7C93" w:rsidRPr="00CE7D6E" w:rsidRDefault="00FB7C93" w:rsidP="00FB7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4" w:space="0" w:color="auto"/>
            </w:tcBorders>
          </w:tcPr>
          <w:p w:rsidR="00FB7C93" w:rsidRPr="00CE7D6E" w:rsidRDefault="001728C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422,427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single" w:sz="4" w:space="0" w:color="auto"/>
            </w:tcBorders>
          </w:tcPr>
          <w:p w:rsidR="00FB7C93" w:rsidRPr="00CE7D6E" w:rsidRDefault="00667C6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162,061</w:t>
            </w:r>
          </w:p>
        </w:tc>
        <w:tc>
          <w:tcPr>
            <w:tcW w:w="145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FB7C93" w:rsidRPr="00CE7D6E" w:rsidRDefault="00C72B6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197,327</w:t>
            </w:r>
          </w:p>
        </w:tc>
        <w:tc>
          <w:tcPr>
            <w:tcW w:w="138" w:type="pct"/>
          </w:tcPr>
          <w:p w:rsidR="00FB7C93" w:rsidRPr="00CE7D6E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single" w:sz="4" w:space="0" w:color="auto"/>
            </w:tcBorders>
          </w:tcPr>
          <w:p w:rsidR="00FB7C93" w:rsidRPr="00CE7D6E" w:rsidRDefault="00667C6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99,847</w:t>
            </w:r>
          </w:p>
        </w:tc>
      </w:tr>
      <w:tr w:rsidR="00EB0BF1" w:rsidRPr="009664BA" w:rsidTr="00E058DD">
        <w:tc>
          <w:tcPr>
            <w:tcW w:w="1553" w:type="pct"/>
          </w:tcPr>
          <w:p w:rsidR="00EB0BF1" w:rsidRPr="00CE7D6E" w:rsidDel="0025696D" w:rsidRDefault="00EB0BF1" w:rsidP="00FB7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EB0BF1" w:rsidRPr="00CE7D6E" w:rsidRDefault="00EB0BF1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2" w:space="0" w:color="auto"/>
            </w:tcBorders>
          </w:tcPr>
          <w:p w:rsidR="00EB0BF1" w:rsidDel="009A3B43" w:rsidRDefault="00EB0B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EB0BF1" w:rsidRPr="00CE7D6E" w:rsidRDefault="00EB0BF1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</w:tcBorders>
          </w:tcPr>
          <w:p w:rsidR="00EB0BF1" w:rsidRDefault="00EB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EB0BF1" w:rsidRPr="00CE7D6E" w:rsidRDefault="00EB0BF1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EB0BF1" w:rsidDel="00C72B6A" w:rsidRDefault="00EB0B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:rsidR="00EB0BF1" w:rsidRPr="00CE7D6E" w:rsidRDefault="00EB0BF1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</w:tcPr>
          <w:p w:rsidR="00EB0BF1" w:rsidRPr="00CE7D6E" w:rsidDel="0025696D" w:rsidRDefault="00EB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1E50" w:rsidRPr="00B500D5" w:rsidTr="00E058DD">
        <w:tc>
          <w:tcPr>
            <w:tcW w:w="1553" w:type="pct"/>
          </w:tcPr>
          <w:p w:rsidR="0025696D" w:rsidRPr="00B500D5" w:rsidRDefault="0025696D" w:rsidP="00571E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3" w:type="pct"/>
          </w:tcPr>
          <w:p w:rsidR="0025696D" w:rsidRPr="00B500D5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25696D" w:rsidRPr="00E058DD" w:rsidRDefault="00C72B6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691,87</w:t>
            </w:r>
            <w:r w:rsidR="009A3B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25696D" w:rsidRPr="00E058DD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5696D" w:rsidRPr="00E058DD" w:rsidRDefault="00667C6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628,125</w:t>
            </w:r>
          </w:p>
        </w:tc>
        <w:tc>
          <w:tcPr>
            <w:tcW w:w="145" w:type="pct"/>
          </w:tcPr>
          <w:p w:rsidR="0025696D" w:rsidRPr="00E058DD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25696D" w:rsidRPr="00E058DD" w:rsidRDefault="00C72B6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465,485</w:t>
            </w:r>
          </w:p>
        </w:tc>
        <w:tc>
          <w:tcPr>
            <w:tcW w:w="138" w:type="pct"/>
          </w:tcPr>
          <w:p w:rsidR="0025696D" w:rsidRPr="00E058DD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:rsidR="0025696D" w:rsidRPr="00E058DD" w:rsidRDefault="00667C6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525,026</w:t>
            </w:r>
          </w:p>
        </w:tc>
      </w:tr>
      <w:tr w:rsidR="00351E50" w:rsidRPr="00B500D5" w:rsidTr="00E058DD">
        <w:tc>
          <w:tcPr>
            <w:tcW w:w="1553" w:type="pct"/>
          </w:tcPr>
          <w:p w:rsidR="0025696D" w:rsidRPr="00B500D5" w:rsidRDefault="0025696D" w:rsidP="00571E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500D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3" w:type="pct"/>
          </w:tcPr>
          <w:p w:rsidR="0025696D" w:rsidRPr="00B500D5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25696D" w:rsidRPr="00B500D5" w:rsidRDefault="00EF4DF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(4,290)</w:t>
            </w:r>
          </w:p>
        </w:tc>
        <w:tc>
          <w:tcPr>
            <w:tcW w:w="145" w:type="pct"/>
          </w:tcPr>
          <w:p w:rsidR="0025696D" w:rsidRPr="00B500D5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25696D" w:rsidRPr="00B500D5" w:rsidRDefault="0025696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25696D" w:rsidRPr="00B500D5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25696D" w:rsidRPr="00B500D5" w:rsidRDefault="0000582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(4,290)</w:t>
            </w:r>
          </w:p>
        </w:tc>
        <w:tc>
          <w:tcPr>
            <w:tcW w:w="138" w:type="pct"/>
          </w:tcPr>
          <w:p w:rsidR="0025696D" w:rsidRPr="00B500D5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</w:tcPr>
          <w:p w:rsidR="0025696D" w:rsidRPr="00B500D5" w:rsidRDefault="0025696D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1E50" w:rsidRPr="009664BA" w:rsidTr="00E058DD">
        <w:tc>
          <w:tcPr>
            <w:tcW w:w="1553" w:type="pct"/>
          </w:tcPr>
          <w:p w:rsidR="0025696D" w:rsidRPr="00B500D5" w:rsidRDefault="0025696D" w:rsidP="00571E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0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3" w:type="pct"/>
          </w:tcPr>
          <w:p w:rsidR="0025696D" w:rsidRPr="00B500D5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double" w:sz="4" w:space="0" w:color="auto"/>
            </w:tcBorders>
          </w:tcPr>
          <w:p w:rsidR="0025696D" w:rsidRPr="00B500D5" w:rsidRDefault="00C72B6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687,58</w:t>
            </w:r>
            <w:r w:rsidR="009A3B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25696D" w:rsidRPr="00B500D5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25696D" w:rsidRPr="00B500D5" w:rsidRDefault="00667C6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628,125</w:t>
            </w:r>
          </w:p>
        </w:tc>
        <w:tc>
          <w:tcPr>
            <w:tcW w:w="145" w:type="pct"/>
          </w:tcPr>
          <w:p w:rsidR="0025696D" w:rsidRPr="00B500D5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25696D" w:rsidRPr="00B500D5" w:rsidRDefault="00C72B6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461,195</w:t>
            </w:r>
          </w:p>
        </w:tc>
        <w:tc>
          <w:tcPr>
            <w:tcW w:w="138" w:type="pct"/>
          </w:tcPr>
          <w:p w:rsidR="0025696D" w:rsidRPr="00B500D5" w:rsidRDefault="0025696D" w:rsidP="0057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double" w:sz="4" w:space="0" w:color="auto"/>
            </w:tcBorders>
          </w:tcPr>
          <w:p w:rsidR="0025696D" w:rsidRPr="009664BA" w:rsidRDefault="00667C65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525,026</w:t>
            </w:r>
          </w:p>
        </w:tc>
      </w:tr>
    </w:tbl>
    <w:p w:rsidR="00FE0C69" w:rsidRPr="00E058DD" w:rsidRDefault="00FE0C69" w:rsidP="00E058D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A3203" w:rsidRPr="009664BA" w:rsidRDefault="00FB1617" w:rsidP="00E058DD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tabs>
          <w:tab w:val="num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:rsidR="0044343B" w:rsidRPr="0059344A" w:rsidRDefault="0044343B" w:rsidP="009850C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65"/>
        <w:gridCol w:w="1177"/>
        <w:gridCol w:w="284"/>
        <w:gridCol w:w="1149"/>
        <w:gridCol w:w="265"/>
        <w:gridCol w:w="1172"/>
      </w:tblGrid>
      <w:tr w:rsidR="00351E50" w:rsidRPr="009664BA" w:rsidTr="00E058DD">
        <w:trPr>
          <w:tblHeader/>
        </w:trPr>
        <w:tc>
          <w:tcPr>
            <w:tcW w:w="2043" w:type="pct"/>
          </w:tcPr>
          <w:p w:rsidR="00286A55" w:rsidRPr="009664BA" w:rsidRDefault="00286A55" w:rsidP="00F72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286A55" w:rsidRPr="009664BA" w:rsidRDefault="00744C7E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3" w:type="pct"/>
          </w:tcPr>
          <w:p w:rsidR="00286A55" w:rsidRPr="009664BA" w:rsidRDefault="00286A55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286A55" w:rsidRPr="009664BA" w:rsidRDefault="00744C7E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51E50" w:rsidRPr="009664BA" w:rsidTr="00E058DD">
        <w:trPr>
          <w:tblHeader/>
        </w:trPr>
        <w:tc>
          <w:tcPr>
            <w:tcW w:w="2043" w:type="pct"/>
          </w:tcPr>
          <w:p w:rsidR="00EB248C" w:rsidRPr="009664BA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EB248C" w:rsidRPr="009664BA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EB248C" w:rsidRPr="009664BA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EB248C" w:rsidRPr="009664BA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2559</w:t>
            </w:r>
          </w:p>
        </w:tc>
        <w:tc>
          <w:tcPr>
            <w:tcW w:w="153" w:type="pct"/>
          </w:tcPr>
          <w:p w:rsidR="00EB248C" w:rsidRPr="009664BA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EB248C" w:rsidRPr="009664BA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EB248C" w:rsidRPr="009664BA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EB248C" w:rsidRPr="009664BA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2559</w:t>
            </w:r>
          </w:p>
        </w:tc>
      </w:tr>
      <w:tr w:rsidR="00351E50" w:rsidRPr="009664BA" w:rsidTr="00351E50">
        <w:trPr>
          <w:tblHeader/>
        </w:trPr>
        <w:tc>
          <w:tcPr>
            <w:tcW w:w="2043" w:type="pct"/>
          </w:tcPr>
          <w:p w:rsidR="00C67509" w:rsidRPr="009664BA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</w:tcPr>
          <w:p w:rsidR="00C67509" w:rsidRPr="009664BA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D69" w:rsidRPr="009664BA" w:rsidTr="00E058DD">
        <w:tc>
          <w:tcPr>
            <w:tcW w:w="2043" w:type="pct"/>
          </w:tcPr>
          <w:p w:rsidR="00AE6D69" w:rsidRPr="009664BA" w:rsidRDefault="00AE6D69" w:rsidP="00AE6D6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</w:tcPr>
          <w:p w:rsidR="00AE6D69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6,412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7,988</w:t>
            </w:r>
          </w:p>
        </w:tc>
        <w:tc>
          <w:tcPr>
            <w:tcW w:w="15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AE6D69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6,412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7,988</w:t>
            </w:r>
          </w:p>
        </w:tc>
      </w:tr>
      <w:tr w:rsidR="00AE6D69" w:rsidRPr="009664BA" w:rsidTr="00E058DD">
        <w:tc>
          <w:tcPr>
            <w:tcW w:w="2043" w:type="pct"/>
          </w:tcPr>
          <w:p w:rsidR="00AE6D69" w:rsidRPr="009664BA" w:rsidRDefault="00AE6D69" w:rsidP="00AE6D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</w:tcPr>
          <w:p w:rsidR="00AE6D69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</w:t>
            </w:r>
            <w:r w:rsidR="0018436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  <w:tc>
          <w:tcPr>
            <w:tcW w:w="15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AE6D69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1,433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</w:tr>
      <w:tr w:rsidR="00AE6D69" w:rsidRPr="009664BA" w:rsidTr="00E058DD">
        <w:tc>
          <w:tcPr>
            <w:tcW w:w="2043" w:type="pct"/>
          </w:tcPr>
          <w:p w:rsidR="00AE6D69" w:rsidRPr="009664BA" w:rsidRDefault="00AE6D69" w:rsidP="00AE6D6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พัสดุคงคลัง</w:t>
            </w: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AE6D69" w:rsidRPr="009664BA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476,94</w:t>
            </w:r>
            <w:r w:rsidR="0018436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448,390</w:t>
            </w:r>
          </w:p>
        </w:tc>
        <w:tc>
          <w:tcPr>
            <w:tcW w:w="15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2" w:space="0" w:color="auto"/>
            </w:tcBorders>
          </w:tcPr>
          <w:p w:rsidR="00AE6D69" w:rsidRPr="009664BA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460,919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442,806</w:t>
            </w:r>
          </w:p>
        </w:tc>
      </w:tr>
      <w:tr w:rsidR="00AE6D69" w:rsidRPr="009664BA" w:rsidTr="00E058DD">
        <w:tc>
          <w:tcPr>
            <w:tcW w:w="2043" w:type="pct"/>
          </w:tcPr>
          <w:p w:rsidR="00AE6D69" w:rsidRPr="009664BA" w:rsidRDefault="00AE6D69" w:rsidP="00AE6D6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AE6D69" w:rsidRPr="009664BA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484,78</w:t>
            </w:r>
            <w:r w:rsidR="006A6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2" w:space="0" w:color="auto"/>
            </w:tcBorders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457,758</w:t>
            </w:r>
          </w:p>
        </w:tc>
        <w:tc>
          <w:tcPr>
            <w:tcW w:w="15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2" w:space="0" w:color="auto"/>
            </w:tcBorders>
          </w:tcPr>
          <w:p w:rsidR="00AE6D69" w:rsidRPr="009664BA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468,764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</w:tcBorders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452,174</w:t>
            </w:r>
          </w:p>
        </w:tc>
      </w:tr>
      <w:tr w:rsidR="00AE6D69" w:rsidRPr="009664BA" w:rsidTr="00E058DD">
        <w:tc>
          <w:tcPr>
            <w:tcW w:w="2043" w:type="pct"/>
          </w:tcPr>
          <w:p w:rsidR="00AE6D69" w:rsidRPr="009664BA" w:rsidRDefault="00AE6D69" w:rsidP="00AE6D6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AE6D69" w:rsidRPr="009664BA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2" w:space="0" w:color="auto"/>
            </w:tcBorders>
          </w:tcPr>
          <w:p w:rsidR="00AE6D69" w:rsidRPr="009664BA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6D69" w:rsidRPr="009664BA" w:rsidTr="00E058DD">
        <w:tc>
          <w:tcPr>
            <w:tcW w:w="2043" w:type="pct"/>
          </w:tcPr>
          <w:p w:rsidR="00AE6D69" w:rsidRPr="009664BA" w:rsidRDefault="00AE6D69" w:rsidP="00AE6D6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AE6D69" w:rsidRPr="009664BA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484,78</w:t>
            </w:r>
            <w:r w:rsidR="006A6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double" w:sz="4" w:space="0" w:color="auto"/>
            </w:tcBorders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457,758</w:t>
            </w:r>
          </w:p>
        </w:tc>
        <w:tc>
          <w:tcPr>
            <w:tcW w:w="15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2" w:space="0" w:color="auto"/>
              <w:bottom w:val="double" w:sz="4" w:space="0" w:color="auto"/>
            </w:tcBorders>
          </w:tcPr>
          <w:p w:rsidR="00AE6D69" w:rsidRPr="009664BA" w:rsidRDefault="00AE6D6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468,764</w:t>
            </w:r>
          </w:p>
        </w:tc>
        <w:tc>
          <w:tcPr>
            <w:tcW w:w="143" w:type="pct"/>
          </w:tcPr>
          <w:p w:rsidR="00AE6D69" w:rsidRPr="009664BA" w:rsidRDefault="00AE6D69" w:rsidP="00AE6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AE6D69" w:rsidRPr="009664BA" w:rsidRDefault="00AE6D69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452,174</w:t>
            </w:r>
          </w:p>
        </w:tc>
      </w:tr>
    </w:tbl>
    <w:p w:rsidR="00DD7569" w:rsidRDefault="00DD7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:rsidR="00BC5C63" w:rsidRPr="0049277E" w:rsidRDefault="00BC5C63" w:rsidP="00BC5C63">
      <w:pPr>
        <w:pStyle w:val="Heading1"/>
        <w:keepLines/>
        <w:numPr>
          <w:ilvl w:val="0"/>
          <w:numId w:val="54"/>
        </w:numPr>
        <w:shd w:val="clear" w:color="auto" w:fill="auto"/>
        <w:tabs>
          <w:tab w:val="num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</w:t>
      </w:r>
      <w:r w:rsidRPr="0049277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การร่วมค้า</w:t>
      </w:r>
    </w:p>
    <w:p w:rsidR="00BC5C63" w:rsidRPr="0049277E" w:rsidRDefault="00BC5C63" w:rsidP="00BC5C63">
      <w:pPr>
        <w:ind w:left="9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9277E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2"/>
        <w:gridCol w:w="271"/>
        <w:gridCol w:w="1170"/>
        <w:gridCol w:w="271"/>
        <w:gridCol w:w="1170"/>
        <w:gridCol w:w="250"/>
        <w:gridCol w:w="1188"/>
      </w:tblGrid>
      <w:tr w:rsidR="00BC5C63" w:rsidRPr="009664BA" w:rsidTr="00515162">
        <w:trPr>
          <w:tblHeader/>
        </w:trPr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C5C63" w:rsidRPr="009664BA" w:rsidTr="000F4B56">
        <w:trPr>
          <w:tblHeader/>
        </w:trPr>
        <w:tc>
          <w:tcPr>
            <w:tcW w:w="2038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  <w:vAlign w:val="bottom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6" w:type="pct"/>
            <w:vAlign w:val="bottom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5" w:type="pct"/>
            <w:vAlign w:val="bottom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BC5C63" w:rsidRPr="009664BA" w:rsidTr="000F4B56">
        <w:trPr>
          <w:tblHeader/>
        </w:trPr>
        <w:tc>
          <w:tcPr>
            <w:tcW w:w="2038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62" w:type="pct"/>
            <w:gridSpan w:val="7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2" w:type="pct"/>
          </w:tcPr>
          <w:p w:rsidR="00BC5C63" w:rsidRPr="009664BA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4,461,337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3,413,934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673,438</w:t>
            </w:r>
          </w:p>
        </w:tc>
        <w:tc>
          <w:tcPr>
            <w:tcW w:w="135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BC5C63" w:rsidRPr="009664BA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673,438</w:t>
            </w: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632" w:type="pct"/>
          </w:tcPr>
          <w:p w:rsidR="00BC5C63" w:rsidRPr="009664BA" w:rsidRDefault="00BC5C6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BC5C63" w:rsidP="000F4B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BC5C63" w:rsidRPr="009664BA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632" w:type="pct"/>
          </w:tcPr>
          <w:p w:rsidR="00BC5C63" w:rsidRPr="009664BA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66,334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5,410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515162" w:rsidP="000F4B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BC5C63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632" w:type="pct"/>
          </w:tcPr>
          <w:p w:rsidR="00BC5C63" w:rsidRPr="009664BA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Default="00515162" w:rsidP="000F4B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BC5C63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:rsidR="00BC5C63" w:rsidRPr="009664BA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(20,288)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(40,575)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6A64B9" w:rsidP="000F4B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BC5C63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BC5C63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1,640,353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1,082,541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BC5C63" w:rsidRPr="009664BA" w:rsidRDefault="00515162" w:rsidP="000F4B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250,312</w:t>
            </w:r>
          </w:p>
        </w:tc>
        <w:tc>
          <w:tcPr>
            <w:tcW w:w="135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2" w:space="0" w:color="auto"/>
            </w:tcBorders>
          </w:tcPr>
          <w:p w:rsidR="00BC5C63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BC5C63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6,148,316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4,461,337</w:t>
            </w: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BC5C63" w:rsidRPr="009664BA" w:rsidRDefault="00515162" w:rsidP="000F4B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923,750</w:t>
            </w:r>
          </w:p>
        </w:tc>
        <w:tc>
          <w:tcPr>
            <w:tcW w:w="135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2" w:space="0" w:color="auto"/>
              <w:bottom w:val="double" w:sz="4" w:space="0" w:color="auto"/>
            </w:tcBorders>
          </w:tcPr>
          <w:p w:rsidR="00BC5C63" w:rsidRPr="009664BA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673,438</w:t>
            </w: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71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BC5C63" w:rsidRPr="009664BA" w:rsidRDefault="00BC5C6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BC5C63" w:rsidP="000F4B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BC5C63" w:rsidRPr="009664BA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:rsidR="00BC5C63" w:rsidRPr="009664BA" w:rsidRDefault="00BC5C6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C5C63" w:rsidRPr="009664BA" w:rsidRDefault="00BC5C63" w:rsidP="000F4B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BC5C63" w:rsidRPr="009664BA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BC5C63" w:rsidRPr="009664BA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  <w:shd w:val="clear" w:color="auto" w:fill="auto"/>
          </w:tcPr>
          <w:p w:rsidR="00BC5C63" w:rsidRPr="00A468C9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2,476,611</w:t>
            </w:r>
          </w:p>
        </w:tc>
        <w:tc>
          <w:tcPr>
            <w:tcW w:w="146" w:type="pct"/>
            <w:shd w:val="clear" w:color="auto" w:fill="auto"/>
          </w:tcPr>
          <w:p w:rsidR="00BC5C63" w:rsidRPr="00A468C9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BC5C63" w:rsidRPr="00A468C9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2,177,010</w:t>
            </w:r>
          </w:p>
        </w:tc>
        <w:tc>
          <w:tcPr>
            <w:tcW w:w="146" w:type="pct"/>
            <w:shd w:val="clear" w:color="auto" w:fill="auto"/>
          </w:tcPr>
          <w:p w:rsidR="00BC5C63" w:rsidRPr="00A468C9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BC5C63" w:rsidRPr="00A468C9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2,496,553</w:t>
            </w:r>
          </w:p>
        </w:tc>
        <w:tc>
          <w:tcPr>
            <w:tcW w:w="135" w:type="pct"/>
            <w:shd w:val="clear" w:color="auto" w:fill="auto"/>
          </w:tcPr>
          <w:p w:rsidR="00BC5C63" w:rsidRPr="00A468C9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BC5C63" w:rsidRPr="00A468C9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2,258,274</w:t>
            </w:r>
          </w:p>
        </w:tc>
      </w:tr>
      <w:tr w:rsidR="00BC5C63" w:rsidRPr="009664BA" w:rsidTr="000F4B56">
        <w:tc>
          <w:tcPr>
            <w:tcW w:w="2038" w:type="pct"/>
          </w:tcPr>
          <w:p w:rsidR="00BC5C63" w:rsidRPr="009664BA" w:rsidRDefault="00BC5C63" w:rsidP="000F4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632" w:type="pct"/>
            <w:shd w:val="clear" w:color="auto" w:fill="auto"/>
          </w:tcPr>
          <w:p w:rsidR="00BC5C63" w:rsidRPr="00A468C9" w:rsidRDefault="00BC5C6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BC5C63" w:rsidRPr="00A468C9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BC5C63" w:rsidRPr="00A468C9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C5C63" w:rsidRPr="00A468C9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BC5C63" w:rsidRPr="00A468C9" w:rsidRDefault="00BC5C63" w:rsidP="000F4B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BC5C63" w:rsidRPr="00A468C9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BC5C63" w:rsidRPr="00A468C9" w:rsidRDefault="00BC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62" w:rsidRPr="009664BA" w:rsidTr="000F4B56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632" w:type="pct"/>
            <w:shd w:val="clear" w:color="auto" w:fill="auto"/>
          </w:tcPr>
          <w:p w:rsidR="00515162" w:rsidRPr="00A468C9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450,797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Pr="00A468C9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340,797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Pr="00A468C9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515162" w:rsidRPr="00A468C9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  <w:shd w:val="clear" w:color="auto" w:fill="auto"/>
          </w:tcPr>
          <w:p w:rsidR="00515162" w:rsidRPr="00A468C9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(301,000)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Pr="00A468C9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(291,667)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Pr="00A468C9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515162" w:rsidRPr="00A468C9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632" w:type="pct"/>
            <w:shd w:val="clear" w:color="auto" w:fill="auto"/>
          </w:tcPr>
          <w:p w:rsidR="00515162" w:rsidRPr="00A468C9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26,120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Pr="00A468C9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238,279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Pr="00A468C9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26,120</w:t>
            </w: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515162" w:rsidRPr="00A468C9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238,279</w:t>
            </w:r>
          </w:p>
        </w:tc>
      </w:tr>
      <w:tr w:rsidR="00515162" w:rsidRPr="009664BA" w:rsidTr="00E058DD">
        <w:tc>
          <w:tcPr>
            <w:tcW w:w="2038" w:type="pct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การแปลงค่างบการเงิน</w:t>
            </w:r>
          </w:p>
        </w:tc>
        <w:tc>
          <w:tcPr>
            <w:tcW w:w="632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515162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(26,404)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12,192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515162" w:rsidRDefault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515162" w:rsidRPr="00A468C9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2,626,124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515162" w:rsidRPr="00A468C9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2,476,611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515162" w:rsidRPr="00A468C9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2,522,673</w:t>
            </w: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515162" w:rsidRPr="00A468C9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2,496,553</w:t>
            </w: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2" w:space="0" w:color="auto"/>
            </w:tcBorders>
            <w:shd w:val="clear" w:color="auto" w:fill="auto"/>
          </w:tcPr>
          <w:p w:rsidR="00515162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  <w:shd w:val="clear" w:color="auto" w:fill="auto"/>
          </w:tcPr>
          <w:p w:rsidR="00515162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515162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515162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515162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515162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515162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515162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515162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15162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vAlign w:val="bottom"/>
          </w:tcPr>
          <w:p w:rsidR="00515162" w:rsidRPr="009664BA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515162" w:rsidRPr="009664BA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515162" w:rsidRPr="009664BA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:rsidR="00515162" w:rsidRPr="009664BA" w:rsidRDefault="0023790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6,937,948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5,590,944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Pr="009664BA" w:rsidRDefault="00237903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3,169,991</w:t>
            </w:r>
          </w:p>
        </w:tc>
        <w:tc>
          <w:tcPr>
            <w:tcW w:w="135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515162" w:rsidRPr="009664BA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2,931,712</w:t>
            </w: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632" w:type="pct"/>
          </w:tcPr>
          <w:p w:rsidR="00515162" w:rsidRPr="009664BA" w:rsidRDefault="0051516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Pr="009664BA" w:rsidRDefault="00515162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515162" w:rsidRPr="009664BA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632" w:type="pct"/>
          </w:tcPr>
          <w:p w:rsidR="00515162" w:rsidRPr="009664BA" w:rsidRDefault="0023790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517,131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346,207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Default="006708E6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515162" w:rsidRPr="009664BA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632" w:type="pct"/>
          </w:tcPr>
          <w:p w:rsidR="00515162" w:rsidRPr="009664BA" w:rsidRDefault="0023790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Default="006708E6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515162" w:rsidRPr="009664BA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:rsidR="00515162" w:rsidRPr="009664BA" w:rsidRDefault="0023790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(321,288)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(332,242)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Default="006708E6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632" w:type="pct"/>
          </w:tcPr>
          <w:p w:rsidR="00515162" w:rsidRPr="009664BA" w:rsidRDefault="0023790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1,666,473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1,320,820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15162" w:rsidRPr="009664BA" w:rsidRDefault="006708E6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276,432</w:t>
            </w:r>
          </w:p>
        </w:tc>
        <w:tc>
          <w:tcPr>
            <w:tcW w:w="135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515162" w:rsidRPr="009664BA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238,279</w:t>
            </w:r>
          </w:p>
        </w:tc>
      </w:tr>
      <w:tr w:rsidR="00515162" w:rsidRPr="009664BA" w:rsidTr="00E058DD">
        <w:tc>
          <w:tcPr>
            <w:tcW w:w="2038" w:type="pct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การแปลงค่างบการเงิน</w:t>
            </w:r>
          </w:p>
        </w:tc>
        <w:tc>
          <w:tcPr>
            <w:tcW w:w="632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515162" w:rsidRDefault="0023790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(26,404)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shd w:val="clear" w:color="auto" w:fill="auto"/>
          </w:tcPr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5162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12,192</w:t>
            </w:r>
          </w:p>
        </w:tc>
        <w:tc>
          <w:tcPr>
            <w:tcW w:w="146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515162" w:rsidRDefault="006708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515162" w:rsidRPr="00A468C9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  <w:shd w:val="clear" w:color="auto" w:fill="auto"/>
          </w:tcPr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5162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162" w:rsidRPr="009664BA" w:rsidTr="00515162">
        <w:tc>
          <w:tcPr>
            <w:tcW w:w="2038" w:type="pct"/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515162" w:rsidRPr="009664BA" w:rsidRDefault="006708E6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8,774,440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515162" w:rsidRPr="009664BA" w:rsidRDefault="00515162" w:rsidP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6,937,948</w:t>
            </w:r>
          </w:p>
        </w:tc>
        <w:tc>
          <w:tcPr>
            <w:tcW w:w="146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515162" w:rsidRPr="009664BA" w:rsidRDefault="006708E6" w:rsidP="005151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3,446,423</w:t>
            </w:r>
          </w:p>
        </w:tc>
        <w:tc>
          <w:tcPr>
            <w:tcW w:w="135" w:type="pct"/>
          </w:tcPr>
          <w:p w:rsidR="00515162" w:rsidRPr="009664BA" w:rsidRDefault="00515162" w:rsidP="0051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515162" w:rsidRPr="009664BA" w:rsidRDefault="0051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3,169,991</w:t>
            </w:r>
          </w:p>
        </w:tc>
      </w:tr>
    </w:tbl>
    <w:p w:rsidR="00BC5C63" w:rsidRPr="00433BD2" w:rsidRDefault="00BC5C63" w:rsidP="00BC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BC5C63" w:rsidRPr="00433BD2" w:rsidRDefault="00196A19" w:rsidP="00BC5C63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="00BC5C6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การจ่ายชำระค่าหุ้นเพิ่มเติม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ในบริษัทร่วมและการร่วมค้าในระหว่างปี</w:t>
      </w:r>
      <w:r w:rsidR="00BC5C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BC5C63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C5C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C5C63">
        <w:rPr>
          <w:rFonts w:asciiTheme="majorBidi" w:hAnsiTheme="majorBidi" w:cstheme="majorBidi"/>
          <w:sz w:val="30"/>
          <w:szCs w:val="30"/>
          <w:lang w:val="en-US" w:bidi="th-TH"/>
        </w:rPr>
        <w:t xml:space="preserve">2560 </w:t>
      </w:r>
      <w:r w:rsidR="00BC5C63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ดังนี้</w:t>
      </w:r>
    </w:p>
    <w:p w:rsidR="00BC5C63" w:rsidRDefault="00BC5C63" w:rsidP="00BC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BC5C63" w:rsidRDefault="00BC5C63" w:rsidP="00BC5C63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บริษัท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บางปะอิน โคเจนเนอเรชั่น</w:t>
      </w:r>
      <w:r w:rsidRPr="00B344E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 จำกัด</w:t>
      </w:r>
    </w:p>
    <w:p w:rsidR="00BC5C63" w:rsidRPr="00B344EA" w:rsidRDefault="00BC5C63" w:rsidP="00BC5C63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</w:p>
    <w:p w:rsidR="00BC5C63" w:rsidRPr="0024013E" w:rsidRDefault="00BC5C63" w:rsidP="00BC5C63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344E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B344E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3473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ได้ชำระค่าหุ้นส่วนที่เหลื</w:t>
      </w:r>
      <w:r w:rsidRPr="00F36A7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อเพิ่มเติมคิดเป็นร้อยละ </w:t>
      </w:r>
      <w:r w:rsidR="00F36A73">
        <w:rPr>
          <w:rFonts w:asciiTheme="majorBidi" w:hAnsiTheme="majorBidi" w:cstheme="majorBidi"/>
          <w:sz w:val="30"/>
          <w:szCs w:val="30"/>
          <w:lang w:val="en-US" w:bidi="th-TH"/>
        </w:rPr>
        <w:t>75.0</w:t>
      </w:r>
      <w:r w:rsidRPr="00F36A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36A7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ของมูลค่าที่ตราไว้ของบริษัท </w:t>
      </w:r>
      <w:r w:rsidR="00034739" w:rsidRPr="00F36A7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 บางปะอิน โคเจนเนอเรชั่น  จำกัด </w:t>
      </w:r>
      <w:r w:rsidRPr="00F36A7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เป็นจำนวนทั้งสิ้น </w:t>
      </w:r>
      <w:r w:rsidR="00F36A73">
        <w:rPr>
          <w:rFonts w:asciiTheme="majorBidi" w:hAnsiTheme="majorBidi" w:cstheme="majorBidi"/>
          <w:sz w:val="30"/>
          <w:szCs w:val="30"/>
          <w:lang w:val="en-US" w:bidi="th-TH"/>
        </w:rPr>
        <w:t>250.3</w:t>
      </w:r>
      <w:r w:rsidRPr="00F36A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36A7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>ท</w:t>
      </w:r>
    </w:p>
    <w:p w:rsidR="00BC5C63" w:rsidRPr="0059344A" w:rsidRDefault="00BC5C63" w:rsidP="00BC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BC5C63" w:rsidRPr="00B344EA" w:rsidRDefault="00BC5C63" w:rsidP="00BC5C63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B344E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บริษัท ไซยะบุรี พาวเวอร์ จำกัด</w:t>
      </w:r>
    </w:p>
    <w:p w:rsidR="00BC5C63" w:rsidRPr="00B344EA" w:rsidRDefault="00BC5C63" w:rsidP="00BC5C63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BC5C63" w:rsidRPr="0024013E" w:rsidRDefault="00BC5C63" w:rsidP="00BC5C63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344E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B344E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344EA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นที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344E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ซินเนอร์ยี่ 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จำกัด ได้ชำระค่าหุ้นส่วนที่เหลือเพิ่มเติมคิดเป็นร้อยละ </w:t>
      </w:r>
      <w:r w:rsidR="006708E6">
        <w:rPr>
          <w:rFonts w:asciiTheme="majorBidi" w:hAnsiTheme="majorBidi" w:cstheme="majorBidi"/>
          <w:sz w:val="30"/>
          <w:szCs w:val="30"/>
          <w:lang w:val="en-US" w:bidi="th-TH"/>
        </w:rPr>
        <w:t>52.4</w:t>
      </w:r>
      <w:r w:rsidRPr="0024013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ของมูลค่าที่ตราไว้ของบริษัท ไซยะบุรี พาวเวอร์ จำกัด เป็นจำนวนทั้งสิ้น </w:t>
      </w:r>
      <w:r w:rsidR="00034739">
        <w:rPr>
          <w:rFonts w:asciiTheme="majorBidi" w:hAnsiTheme="majorBidi" w:cstheme="majorBidi"/>
          <w:sz w:val="30"/>
          <w:szCs w:val="30"/>
          <w:lang w:val="en-US" w:bidi="th-TH"/>
        </w:rPr>
        <w:t>1,390</w:t>
      </w:r>
      <w:r w:rsidR="00EA0645">
        <w:rPr>
          <w:rFonts w:asciiTheme="majorBidi" w:hAnsiTheme="majorBidi" w:cstheme="majorBidi"/>
          <w:sz w:val="30"/>
          <w:szCs w:val="30"/>
          <w:lang w:val="en-US" w:bidi="th-TH"/>
        </w:rPr>
        <w:t>.0</w:t>
      </w:r>
      <w:r w:rsidRPr="0024013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:rsidR="00BC5C63" w:rsidRDefault="00BC5C63" w:rsidP="00BC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034739" w:rsidRDefault="00034739" w:rsidP="00034739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034739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บริษัท  ไฟฟ้า น้ำลิก 1 จำกัด</w:t>
      </w:r>
    </w:p>
    <w:p w:rsidR="00034739" w:rsidRPr="00B344EA" w:rsidRDefault="00034739" w:rsidP="00034739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</w:p>
    <w:p w:rsidR="00034739" w:rsidRPr="0024013E" w:rsidRDefault="00034739" w:rsidP="00034739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344E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B344E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B344E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ได้ชำระค่าหุ้นส่วนที่เหลือเพิ่มเติมคิดเป็นร้อยละ</w:t>
      </w:r>
      <w:r w:rsidR="00F36A73" w:rsidRPr="004D1F8A">
        <w:rPr>
          <w:rFonts w:asciiTheme="majorBidi" w:hAnsiTheme="majorBidi" w:cstheme="majorBidi"/>
          <w:sz w:val="30"/>
          <w:szCs w:val="30"/>
          <w:lang w:val="en-US" w:bidi="th-TH"/>
        </w:rPr>
        <w:t xml:space="preserve"> 5.6</w:t>
      </w:r>
      <w:r w:rsidRPr="0024013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ของมูลค่าที่ตราไว้ของบริษัท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ไฟฟ้า น้ำลิก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จำกัด 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เป็นจำนวนทั้งสิ้น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0.8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เหรียญสหรัฐฯ หรือเทียบเท่า 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26.1 </w:t>
      </w:r>
      <w:r w:rsidRPr="0024013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:rsidR="00BC5C63" w:rsidRPr="009664BA" w:rsidRDefault="00BC5C63" w:rsidP="00BC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  <w:sectPr w:rsidR="00BC5C63" w:rsidRPr="009664BA" w:rsidSect="00BC5C63">
          <w:type w:val="nextColumn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</w:p>
    <w:p w:rsidR="00BC5C63" w:rsidRPr="009664BA" w:rsidRDefault="00BC5C63" w:rsidP="00BC5C63">
      <w:pPr>
        <w:pStyle w:val="block"/>
        <w:tabs>
          <w:tab w:val="left" w:pos="-2835"/>
          <w:tab w:val="left" w:pos="1044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</w:t>
      </w:r>
      <w:r w:rsidRPr="0049277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  <w:r w:rsidRPr="009664BA">
        <w:rPr>
          <w:rFonts w:asciiTheme="majorBidi" w:hAnsiTheme="majorBidi"/>
          <w:sz w:val="30"/>
          <w:szCs w:val="30"/>
          <w:rtl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9664BA">
        <w:rPr>
          <w:rFonts w:asciiTheme="majorBidi" w:hAnsiTheme="majorBidi"/>
          <w:sz w:val="30"/>
          <w:szCs w:val="30"/>
          <w:rtl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9664BA">
        <w:rPr>
          <w:rFonts w:asciiTheme="majorBidi" w:hAnsiTheme="majorBidi"/>
          <w:sz w:val="30"/>
          <w:szCs w:val="30"/>
          <w:rtl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9664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9664BA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9664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Pr="009664BA">
        <w:rPr>
          <w:rFonts w:asciiTheme="majorBidi" w:hAnsiTheme="majorBidi" w:cstheme="majorBidi"/>
          <w:sz w:val="30"/>
          <w:szCs w:val="30"/>
        </w:rPr>
        <w:t xml:space="preserve"> 255</w:t>
      </w:r>
      <w:r>
        <w:rPr>
          <w:rFonts w:asciiTheme="majorBidi" w:hAnsiTheme="majorBidi" w:cstheme="majorBidi"/>
          <w:sz w:val="30"/>
          <w:szCs w:val="30"/>
        </w:rPr>
        <w:t>9</w:t>
      </w:r>
      <w:r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</w:t>
      </w:r>
      <w:r w:rsidR="00C65ED1">
        <w:rPr>
          <w:rFonts w:asciiTheme="majorBidi" w:hAnsiTheme="majorBidi" w:cstheme="majorBidi" w:hint="cs"/>
          <w:sz w:val="30"/>
          <w:szCs w:val="30"/>
          <w:cs/>
          <w:lang w:bidi="th-TH"/>
        </w:rPr>
        <w:t>จากเงินลงทุน</w:t>
      </w:r>
      <w:r w:rsidRPr="009664BA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</w:t>
      </w:r>
      <w:r w:rsidR="00196A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แต่ละปี</w:t>
      </w:r>
      <w:r w:rsidRPr="009664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:rsidR="00BC5C63" w:rsidRPr="00D30D24" w:rsidRDefault="00BC5C63" w:rsidP="00BC5C63">
      <w:pPr>
        <w:pStyle w:val="block"/>
        <w:tabs>
          <w:tab w:val="left" w:pos="-2835"/>
          <w:tab w:val="left" w:pos="1044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-90" w:tblpY="43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78"/>
        <w:gridCol w:w="992"/>
        <w:gridCol w:w="178"/>
        <w:gridCol w:w="992"/>
        <w:gridCol w:w="180"/>
        <w:gridCol w:w="990"/>
      </w:tblGrid>
      <w:tr w:rsidR="00BC5C63" w:rsidRPr="00A26A88" w:rsidTr="000F4B56">
        <w:trPr>
          <w:cantSplit/>
          <w:tblHeader/>
        </w:trPr>
        <w:tc>
          <w:tcPr>
            <w:tcW w:w="324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1520" w:type="dxa"/>
            <w:gridSpan w:val="19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BC5C63" w:rsidRPr="00A26A88" w:rsidTr="000F4B56">
        <w:trPr>
          <w:cantSplit/>
          <w:tblHeader/>
        </w:trPr>
        <w:tc>
          <w:tcPr>
            <w:tcW w:w="324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5"/>
                <w:szCs w:val="25"/>
              </w:rPr>
            </w:pPr>
          </w:p>
        </w:tc>
        <w:tc>
          <w:tcPr>
            <w:tcW w:w="2160" w:type="dxa"/>
            <w:gridSpan w:val="3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5"/>
                <w:szCs w:val="25"/>
              </w:rPr>
            </w:pPr>
          </w:p>
        </w:tc>
        <w:tc>
          <w:tcPr>
            <w:tcW w:w="2160" w:type="dxa"/>
            <w:gridSpan w:val="3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5"/>
                <w:szCs w:val="25"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</w:tr>
      <w:tr w:rsidR="00BC5C63" w:rsidRPr="00A26A88" w:rsidTr="000F4B56">
        <w:trPr>
          <w:cantSplit/>
          <w:trHeight w:val="389"/>
          <w:tblHeader/>
        </w:trPr>
        <w:tc>
          <w:tcPr>
            <w:tcW w:w="324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178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178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</w:tr>
      <w:tr w:rsidR="00BC5C63" w:rsidRPr="00A26A88" w:rsidTr="000F4B56">
        <w:trPr>
          <w:cantSplit/>
          <w:tblHeader/>
        </w:trPr>
        <w:tc>
          <w:tcPr>
            <w:tcW w:w="324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0" w:type="dxa"/>
            <w:gridSpan w:val="15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</w:pPr>
            <w:r w:rsidRPr="00D30D24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</w:t>
            </w:r>
            <w:r w:rsidRPr="00D30D24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 w:bidi="th-TH"/>
              </w:rPr>
              <w:t>พัน</w:t>
            </w:r>
            <w:r w:rsidRPr="00D30D24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BC5C63" w:rsidRPr="00A26A88" w:rsidTr="000F4B56">
        <w:trPr>
          <w:cantSplit/>
        </w:trPr>
        <w:tc>
          <w:tcPr>
            <w:tcW w:w="5400" w:type="dxa"/>
            <w:gridSpan w:val="4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992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</w:tcPr>
          <w:p w:rsidR="00BC5C63" w:rsidRPr="00D30D24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</w:tr>
      <w:tr w:rsidR="006200DF" w:rsidRPr="00A26A88" w:rsidTr="000F4B56">
        <w:trPr>
          <w:cantSplit/>
        </w:trPr>
        <w:tc>
          <w:tcPr>
            <w:tcW w:w="3240" w:type="dxa"/>
          </w:tcPr>
          <w:p w:rsidR="006200DF" w:rsidRPr="00D30D24" w:rsidRDefault="006200DF" w:rsidP="006200DF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D30D24">
              <w:rPr>
                <w:rFonts w:ascii="Angsana New" w:hAnsi="Angsana New"/>
                <w:sz w:val="25"/>
                <w:szCs w:val="25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1,697,000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1,697,000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1,711,829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1,713,577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6200DF" w:rsidRPr="00D30D24" w:rsidRDefault="002A3ADE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301,000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291,667</w:t>
            </w:r>
          </w:p>
        </w:tc>
      </w:tr>
      <w:tr w:rsidR="006200DF" w:rsidRPr="00A26A88" w:rsidTr="000F4B56">
        <w:trPr>
          <w:cantSplit/>
        </w:trPr>
        <w:tc>
          <w:tcPr>
            <w:tcW w:w="3240" w:type="dxa"/>
          </w:tcPr>
          <w:p w:rsidR="006200DF" w:rsidRPr="00D30D24" w:rsidRDefault="006200DF" w:rsidP="006200DF">
            <w:pPr>
              <w:rPr>
                <w:rFonts w:ascii="Angsana New" w:hAnsi="Angsana New"/>
                <w:sz w:val="25"/>
                <w:szCs w:val="25"/>
              </w:rPr>
            </w:pPr>
            <w:r w:rsidRPr="00D30D2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D30D2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30D24">
              <w:rPr>
                <w:rFonts w:ascii="Angsana New" w:hAnsi="Angsana New"/>
                <w:sz w:val="25"/>
                <w:szCs w:val="25"/>
                <w:cs/>
              </w:rPr>
              <w:t>ผลิตไฟฟ้า</w:t>
            </w:r>
            <w:r w:rsidRPr="00D30D2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30D24">
              <w:rPr>
                <w:rFonts w:ascii="Angsana New" w:hAnsi="Angsana New"/>
                <w:sz w:val="25"/>
                <w:szCs w:val="25"/>
                <w:cs/>
              </w:rPr>
              <w:t>นวนคร</w:t>
            </w:r>
            <w:r w:rsidRPr="00D30D2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30D2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30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30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1,525,000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1,525,000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480,900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480,900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588,631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466,579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2" w:type="dxa"/>
          </w:tcPr>
          <w:p w:rsidR="006200DF" w:rsidRPr="00D30D24" w:rsidRDefault="002A3ADE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</w:tr>
      <w:tr w:rsidR="006200DF" w:rsidRPr="00A26A88" w:rsidTr="000F4B56">
        <w:trPr>
          <w:cantSplit/>
        </w:trPr>
        <w:tc>
          <w:tcPr>
            <w:tcW w:w="3240" w:type="dxa"/>
          </w:tcPr>
          <w:p w:rsidR="006200DF" w:rsidRPr="00D30D24" w:rsidRDefault="006200DF" w:rsidP="006200DF">
            <w:pPr>
              <w:tabs>
                <w:tab w:val="clear" w:pos="227"/>
                <w:tab w:val="clear" w:pos="454"/>
              </w:tabs>
              <w:ind w:left="101" w:hanging="101"/>
              <w:rPr>
                <w:rFonts w:ascii="Angsana New" w:hAnsi="Angsana New"/>
                <w:sz w:val="25"/>
                <w:szCs w:val="25"/>
                <w:cs/>
              </w:rPr>
            </w:pPr>
            <w:r w:rsidRPr="00D30D24">
              <w:rPr>
                <w:rFonts w:ascii="Angsana New" w:hAnsi="Angsana New"/>
                <w:sz w:val="25"/>
                <w:szCs w:val="25"/>
                <w:cs/>
                <w:lang w:eastAsia="ja-JP"/>
              </w:rPr>
              <w:t>บ</w:t>
            </w:r>
            <w:r w:rsidRPr="00D30D24">
              <w:rPr>
                <w:rFonts w:ascii="Angsana New" w:hAnsi="Angsana New"/>
                <w:spacing w:val="-14"/>
                <w:sz w:val="25"/>
                <w:szCs w:val="25"/>
                <w:cs/>
              </w:rPr>
              <w:t>ริษัท ไฟฟ้า น้ำลิก 1 จำกัด</w:t>
            </w:r>
            <w:r w:rsidRPr="00D30D24">
              <w:rPr>
                <w:rFonts w:ascii="Angsana New" w:hAnsi="Angsana New"/>
                <w:spacing w:val="-14"/>
                <w:sz w:val="25"/>
                <w:szCs w:val="25"/>
                <w:cs/>
              </w:rPr>
              <w:br/>
            </w:r>
            <w:r w:rsidRPr="00D30D24">
              <w:rPr>
                <w:rFonts w:ascii="Angsana New" w:hAnsi="Angsana New"/>
                <w:sz w:val="25"/>
                <w:szCs w:val="25"/>
              </w:rPr>
              <w:t>(</w:t>
            </w:r>
            <w:r w:rsidRPr="00D30D24">
              <w:rPr>
                <w:rFonts w:ascii="Angsana New" w:hAnsi="Angsana New"/>
                <w:sz w:val="25"/>
                <w:szCs w:val="25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99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</w:t>
            </w: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,400</w:t>
            </w: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23,400</w:t>
            </w: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344,773</w:t>
            </w: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318,653</w:t>
            </w: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325,664</w:t>
            </w:r>
          </w:p>
        </w:tc>
        <w:tc>
          <w:tcPr>
            <w:tcW w:w="178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296,455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200DF" w:rsidRPr="00D30D24" w:rsidRDefault="002A3ADE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200DF" w:rsidRPr="00A26A88" w:rsidTr="000F4B56">
        <w:trPr>
          <w:cantSplit/>
        </w:trPr>
        <w:tc>
          <w:tcPr>
            <w:tcW w:w="3240" w:type="dxa"/>
          </w:tcPr>
          <w:p w:rsidR="006200DF" w:rsidRPr="00D30D24" w:rsidRDefault="006200DF" w:rsidP="006200DF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A663D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2,522,673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</w:rPr>
              <w:t>2,496,553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2A3ADE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2,626,124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2,476,611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2A3ADE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301,000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</w:rPr>
              <w:t>291,667</w:t>
            </w:r>
          </w:p>
        </w:tc>
      </w:tr>
      <w:tr w:rsidR="006200DF" w:rsidRPr="00A26A88" w:rsidTr="000F4B56">
        <w:trPr>
          <w:cantSplit/>
        </w:trPr>
        <w:tc>
          <w:tcPr>
            <w:tcW w:w="5400" w:type="dxa"/>
            <w:gridSpan w:val="4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6200DF" w:rsidRPr="00D30D24" w:rsidRDefault="006200DF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200DF" w:rsidRPr="00A26A88" w:rsidTr="000F4B56">
        <w:trPr>
          <w:cantSplit/>
        </w:trPr>
        <w:tc>
          <w:tcPr>
            <w:tcW w:w="3240" w:type="dxa"/>
          </w:tcPr>
          <w:p w:rsidR="006200DF" w:rsidRPr="00D30D24" w:rsidRDefault="006200DF" w:rsidP="006200DF">
            <w:pPr>
              <w:rPr>
                <w:rFonts w:ascii="Angsana New" w:hAnsi="Angsana New"/>
                <w:sz w:val="25"/>
                <w:szCs w:val="25"/>
              </w:rPr>
            </w:pPr>
            <w:r w:rsidRPr="00D30D2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D30D2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30D24">
              <w:rPr>
                <w:rFonts w:ascii="Angsana New" w:hAnsi="Angsana New"/>
                <w:sz w:val="25"/>
                <w:szCs w:val="25"/>
                <w:cs/>
              </w:rPr>
              <w:t>บางปะอิน</w:t>
            </w:r>
            <w:r w:rsidRPr="00D30D2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30D24">
              <w:rPr>
                <w:rFonts w:ascii="Angsana New" w:hAnsi="Angsana New"/>
                <w:sz w:val="25"/>
                <w:szCs w:val="25"/>
                <w:cs/>
              </w:rPr>
              <w:t>โคเจนเนอเรชั่น</w:t>
            </w:r>
            <w:r w:rsidRPr="00D30D2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30D2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25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25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2,705,000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1,707,050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</w:tcPr>
          <w:p w:rsidR="006200DF" w:rsidRPr="00D30D24" w:rsidRDefault="006200DF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923,750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673,438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817,512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498,966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</w:tcPr>
          <w:p w:rsidR="006200DF" w:rsidRPr="00D30D24" w:rsidRDefault="002A3ADE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20,288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40,575</w:t>
            </w:r>
          </w:p>
        </w:tc>
      </w:tr>
      <w:tr w:rsidR="006200DF" w:rsidRPr="00A26A88" w:rsidTr="000F4B56">
        <w:trPr>
          <w:cantSplit/>
          <w:trHeight w:val="377"/>
        </w:trPr>
        <w:tc>
          <w:tcPr>
            <w:tcW w:w="3240" w:type="dxa"/>
          </w:tcPr>
          <w:p w:rsidR="006200DF" w:rsidRPr="00D30D24" w:rsidRDefault="006200DF" w:rsidP="006200DF">
            <w:pPr>
              <w:rPr>
                <w:rFonts w:ascii="Angsana New" w:hAnsi="Angsana New"/>
                <w:sz w:val="25"/>
                <w:szCs w:val="25"/>
                <w:highlight w:val="magenta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923,750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673,438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817,512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498,966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2A3ADE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20,288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</w:rPr>
              <w:t>40,575</w:t>
            </w:r>
          </w:p>
        </w:tc>
      </w:tr>
      <w:tr w:rsidR="006200DF" w:rsidRPr="00A26A88" w:rsidTr="000F4B56">
        <w:trPr>
          <w:cantSplit/>
        </w:trPr>
        <w:tc>
          <w:tcPr>
            <w:tcW w:w="4230" w:type="dxa"/>
            <w:gridSpan w:val="2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บริษัทร่วมทางอ้อม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200DF" w:rsidRPr="00D30D24" w:rsidRDefault="006200DF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200DF" w:rsidRPr="00A26A88" w:rsidTr="00E058DD">
        <w:trPr>
          <w:cantSplit/>
        </w:trPr>
        <w:tc>
          <w:tcPr>
            <w:tcW w:w="3240" w:type="dxa"/>
          </w:tcPr>
          <w:p w:rsidR="006200DF" w:rsidRPr="00D30D24" w:rsidRDefault="006200DF" w:rsidP="006200DF">
            <w:pPr>
              <w:rPr>
                <w:rFonts w:ascii="Angsana New" w:hAnsi="Angsana New"/>
                <w:sz w:val="25"/>
                <w:szCs w:val="25"/>
              </w:rPr>
            </w:pPr>
            <w:r w:rsidRPr="00D30D2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D30D2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30D24">
              <w:rPr>
                <w:rFonts w:ascii="Angsana New" w:hAnsi="Angsana New"/>
                <w:sz w:val="25"/>
                <w:szCs w:val="25"/>
                <w:cs/>
              </w:rPr>
              <w:t>ไซยะบุรี</w:t>
            </w:r>
            <w:r w:rsidRPr="00D30D2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30D24">
              <w:rPr>
                <w:rFonts w:ascii="Angsana New" w:hAnsi="Angsana New"/>
                <w:sz w:val="25"/>
                <w:szCs w:val="25"/>
                <w:cs/>
              </w:rPr>
              <w:t>พาวเวอร์ จำกัด</w:t>
            </w: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25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25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22,064,828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16,504,664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5,794,469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4,404,428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5,330,804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bidi="th-TH"/>
              </w:rPr>
              <w:t>3,962,371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00DF" w:rsidRPr="00D30D24" w:rsidRDefault="002A3ADE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200DF" w:rsidRPr="00A26A88" w:rsidTr="00E058DD">
        <w:trPr>
          <w:cantSplit/>
        </w:trPr>
        <w:tc>
          <w:tcPr>
            <w:tcW w:w="3240" w:type="dxa"/>
          </w:tcPr>
          <w:p w:rsidR="006200DF" w:rsidRPr="00D30D24" w:rsidRDefault="006200DF" w:rsidP="006200DF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46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6200DF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5,794,469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4,404,428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5,330,804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3,962,371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2A3ADE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</w:tr>
      <w:tr w:rsidR="00957B60" w:rsidRPr="00A26A88" w:rsidTr="00E058DD">
        <w:trPr>
          <w:cantSplit/>
        </w:trPr>
        <w:tc>
          <w:tcPr>
            <w:tcW w:w="3240" w:type="dxa"/>
          </w:tcPr>
          <w:p w:rsidR="00957B60" w:rsidRPr="00D30D24" w:rsidRDefault="00957B60" w:rsidP="006200DF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446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529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57B60" w:rsidRPr="006200DF" w:rsidRDefault="00957B60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57B60" w:rsidRDefault="00957B60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57B60" w:rsidRDefault="00957B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57B60" w:rsidRPr="00D30D24" w:rsidRDefault="00957B60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6200DF" w:rsidRPr="00A26A88" w:rsidTr="00E058DD">
        <w:trPr>
          <w:cantSplit/>
          <w:trHeight w:val="305"/>
        </w:trPr>
        <w:tc>
          <w:tcPr>
            <w:tcW w:w="3240" w:type="dxa"/>
            <w:vAlign w:val="bottom"/>
          </w:tcPr>
          <w:p w:rsidR="006200DF" w:rsidRPr="00D30D24" w:rsidRDefault="006200DF" w:rsidP="006200DF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30D2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46"/>
                <w:tab w:val="decimal" w:pos="55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529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9,240,892</w:t>
            </w: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7,574,419</w:t>
            </w:r>
          </w:p>
        </w:tc>
        <w:tc>
          <w:tcPr>
            <w:tcW w:w="180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200DF" w:rsidRPr="00D30D24" w:rsidRDefault="002A3ADE" w:rsidP="006200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8,774,440</w:t>
            </w:r>
          </w:p>
        </w:tc>
        <w:tc>
          <w:tcPr>
            <w:tcW w:w="178" w:type="dxa"/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6,937,948</w:t>
            </w:r>
          </w:p>
        </w:tc>
        <w:tc>
          <w:tcPr>
            <w:tcW w:w="178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200DF" w:rsidRPr="00D30D24" w:rsidRDefault="002A3ADE" w:rsidP="00E058D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321,288</w:t>
            </w:r>
          </w:p>
        </w:tc>
        <w:tc>
          <w:tcPr>
            <w:tcW w:w="180" w:type="dxa"/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200DF" w:rsidRPr="00D30D24" w:rsidRDefault="006200DF" w:rsidP="00620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b/>
                <w:bCs/>
                <w:sz w:val="25"/>
                <w:szCs w:val="25"/>
              </w:rPr>
              <w:t>332,242</w:t>
            </w:r>
          </w:p>
        </w:tc>
      </w:tr>
    </w:tbl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tbl>
      <w:tblPr>
        <w:tblpPr w:leftFromText="180" w:rightFromText="180" w:vertAnchor="text" w:horzAnchor="margin" w:tblpX="-90" w:tblpY="43"/>
        <w:tblW w:w="151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178"/>
        <w:gridCol w:w="812"/>
        <w:gridCol w:w="178"/>
        <w:gridCol w:w="892"/>
        <w:gridCol w:w="178"/>
        <w:gridCol w:w="892"/>
        <w:gridCol w:w="178"/>
        <w:gridCol w:w="832"/>
        <w:gridCol w:w="178"/>
        <w:gridCol w:w="812"/>
        <w:gridCol w:w="178"/>
        <w:gridCol w:w="802"/>
        <w:gridCol w:w="178"/>
        <w:gridCol w:w="803"/>
        <w:gridCol w:w="178"/>
        <w:gridCol w:w="831"/>
        <w:gridCol w:w="178"/>
        <w:gridCol w:w="812"/>
        <w:gridCol w:w="178"/>
        <w:gridCol w:w="812"/>
        <w:gridCol w:w="178"/>
        <w:gridCol w:w="812"/>
      </w:tblGrid>
      <w:tr w:rsidR="00BC5C63" w:rsidRPr="003E63B1" w:rsidTr="000F4B56">
        <w:trPr>
          <w:cantSplit/>
          <w:trHeight w:val="371"/>
          <w:tblHeader/>
        </w:trPr>
        <w:tc>
          <w:tcPr>
            <w:tcW w:w="3240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80" w:type="dxa"/>
            <w:gridSpan w:val="23"/>
            <w:vAlign w:val="center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C5C63" w:rsidRPr="003E63B1" w:rsidTr="000F4B56">
        <w:trPr>
          <w:cantSplit/>
          <w:trHeight w:val="355"/>
          <w:tblHeader/>
        </w:trPr>
        <w:tc>
          <w:tcPr>
            <w:tcW w:w="3240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1962" w:type="dxa"/>
            <w:gridSpan w:val="3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1822" w:type="dxa"/>
            <w:gridSpan w:val="3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</w:pPr>
          </w:p>
        </w:tc>
        <w:tc>
          <w:tcPr>
            <w:tcW w:w="1783" w:type="dxa"/>
            <w:gridSpan w:val="3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821" w:type="dxa"/>
            <w:gridSpan w:val="3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ราคาทุน</w:t>
            </w: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  <w:r w:rsidRPr="003E63B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</w:tr>
      <w:tr w:rsidR="00BC5C63" w:rsidRPr="003E63B1" w:rsidTr="000F4B56">
        <w:trPr>
          <w:cantSplit/>
          <w:trHeight w:val="393"/>
          <w:tblHeader/>
        </w:trPr>
        <w:tc>
          <w:tcPr>
            <w:tcW w:w="3240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3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1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</w:tr>
      <w:tr w:rsidR="00BC5C63" w:rsidRPr="003E63B1" w:rsidTr="000F4B56">
        <w:trPr>
          <w:cantSplit/>
          <w:trHeight w:val="355"/>
          <w:tblHeader/>
        </w:trPr>
        <w:tc>
          <w:tcPr>
            <w:tcW w:w="3240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E63B1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2" w:type="dxa"/>
            <w:gridSpan w:val="19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  <w:r w:rsidRPr="003E63B1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BC5C63" w:rsidRPr="003E63B1" w:rsidTr="000F4B56">
        <w:trPr>
          <w:cantSplit/>
          <w:trHeight w:val="371"/>
        </w:trPr>
        <w:tc>
          <w:tcPr>
            <w:tcW w:w="5040" w:type="dxa"/>
            <w:gridSpan w:val="4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31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</w:tcPr>
          <w:p w:rsidR="00BC5C63" w:rsidRPr="003E63B1" w:rsidRDefault="00BC5C63" w:rsidP="000F4B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F36A73" w:rsidRPr="003E63B1" w:rsidTr="000F4B56">
        <w:trPr>
          <w:cantSplit/>
          <w:trHeight w:val="355"/>
        </w:trPr>
        <w:tc>
          <w:tcPr>
            <w:tcW w:w="3240" w:type="dxa"/>
          </w:tcPr>
          <w:p w:rsidR="00F36A73" w:rsidRPr="003E63B1" w:rsidRDefault="00F36A73" w:rsidP="00F36A73">
            <w:pPr>
              <w:ind w:left="-79" w:firstLine="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810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</w:tabs>
              <w:spacing w:line="240" w:lineRule="atLeast"/>
              <w:ind w:left="-79" w:right="-16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1" w:right="-79" w:firstLine="90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7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2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2" w:right="-169"/>
              <w:rPr>
                <w:rFonts w:asciiTheme="majorBidi" w:hAnsiTheme="majorBidi" w:cstheme="majorBidi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1,697,000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1,697,000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3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 w:right="-8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31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</w:rPr>
              <w:t>1,697,000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7"/>
              <w:rPr>
                <w:rFonts w:asciiTheme="majorBidi" w:hAnsiTheme="majorBidi" w:cstheme="majorBidi"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1,697,000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301,000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291,667</w:t>
            </w:r>
          </w:p>
        </w:tc>
      </w:tr>
      <w:tr w:rsidR="00F36A73" w:rsidRPr="003E63B1" w:rsidTr="000F4B56">
        <w:trPr>
          <w:cantSplit/>
          <w:trHeight w:val="355"/>
        </w:trPr>
        <w:tc>
          <w:tcPr>
            <w:tcW w:w="3240" w:type="dxa"/>
          </w:tcPr>
          <w:p w:rsidR="00F36A73" w:rsidRPr="003E63B1" w:rsidRDefault="00F36A73" w:rsidP="00F36A73">
            <w:pPr>
              <w:ind w:left="-79" w:firstLine="79"/>
              <w:rPr>
                <w:rFonts w:asciiTheme="majorBidi" w:hAnsiTheme="majorBidi" w:cstheme="majorBidi"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3E63B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3E63B1">
              <w:rPr>
                <w:rFonts w:asciiTheme="majorBidi" w:hAnsiTheme="majorBidi" w:cstheme="majorBidi"/>
                <w:sz w:val="25"/>
                <w:szCs w:val="25"/>
                <w:cs/>
              </w:rPr>
              <w:t>ผลิตไฟฟ้า</w:t>
            </w:r>
            <w:r w:rsidRPr="003E63B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3E63B1">
              <w:rPr>
                <w:rFonts w:asciiTheme="majorBidi" w:hAnsiTheme="majorBidi" w:cstheme="majorBidi"/>
                <w:sz w:val="25"/>
                <w:szCs w:val="25"/>
                <w:cs/>
              </w:rPr>
              <w:t>นวนคร</w:t>
            </w:r>
            <w:r w:rsidRPr="003E63B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3E63B1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</w:tabs>
              <w:spacing w:line="240" w:lineRule="atLeast"/>
              <w:ind w:left="-79" w:right="-16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1" w:right="-79" w:firstLine="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7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1,525,000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1,525,000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2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2" w:right="-169"/>
              <w:rPr>
                <w:rFonts w:asciiTheme="majorBidi" w:hAnsiTheme="majorBidi" w:cstheme="majorBidi"/>
                <w:sz w:val="25"/>
                <w:szCs w:val="25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 w:right="-8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31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480,900</w:t>
            </w:r>
          </w:p>
        </w:tc>
        <w:tc>
          <w:tcPr>
            <w:tcW w:w="178" w:type="dxa"/>
            <w:vMerge w:val="restart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Merge w:val="restart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F36A73" w:rsidRPr="003E63B1" w:rsidTr="000F4B56">
        <w:trPr>
          <w:cantSplit/>
          <w:trHeight w:val="709"/>
        </w:trPr>
        <w:tc>
          <w:tcPr>
            <w:tcW w:w="3240" w:type="dxa"/>
          </w:tcPr>
          <w:p w:rsidR="00F36A73" w:rsidRPr="003E63B1" w:rsidRDefault="00F36A73" w:rsidP="00F36A73">
            <w:pPr>
              <w:ind w:left="101" w:hanging="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  <w:t>บ</w:t>
            </w:r>
            <w:r w:rsidRPr="003E63B1">
              <w:rPr>
                <w:rFonts w:asciiTheme="majorBidi" w:hAnsiTheme="majorBidi" w:cstheme="majorBidi"/>
                <w:spacing w:val="-14"/>
                <w:sz w:val="25"/>
                <w:szCs w:val="25"/>
                <w:cs/>
              </w:rPr>
              <w:t>ริษัท ไฟฟ้า น้ำลิก 1 จำกัด</w:t>
            </w:r>
            <w:r w:rsidRPr="003E63B1">
              <w:rPr>
                <w:rFonts w:asciiTheme="majorBidi" w:hAnsiTheme="majorBidi" w:cstheme="majorBidi"/>
                <w:spacing w:val="-14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spacing w:val="-14"/>
                <w:sz w:val="25"/>
                <w:szCs w:val="25"/>
              </w:rPr>
              <w:br/>
            </w:r>
            <w:r w:rsidRPr="003E63B1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ทุนชำระแล้วหน่วยพันเหรีย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ญ</w:t>
            </w:r>
            <w:r w:rsidRPr="003E63B1">
              <w:rPr>
                <w:rFonts w:asciiTheme="majorBidi" w:hAnsiTheme="majorBidi" w:cstheme="majorBidi"/>
                <w:sz w:val="25"/>
                <w:szCs w:val="25"/>
                <w:cs/>
              </w:rPr>
              <w:t>สหรัฐอเมริกา)</w:t>
            </w:r>
          </w:p>
        </w:tc>
        <w:tc>
          <w:tcPr>
            <w:tcW w:w="810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</w:tabs>
              <w:spacing w:line="240" w:lineRule="atLeast"/>
              <w:ind w:left="-79" w:right="-16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1" w:right="-79" w:firstLine="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7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</w:t>
            </w:r>
            <w:r w:rsidRPr="00D30D24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,400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23,400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2" w:right="-16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344,773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318,653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344,773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7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318,653</w:t>
            </w: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36A73" w:rsidRPr="003E63B1" w:rsidTr="000F4B56">
        <w:trPr>
          <w:cantSplit/>
          <w:trHeight w:val="355"/>
        </w:trPr>
        <w:tc>
          <w:tcPr>
            <w:tcW w:w="3240" w:type="dxa"/>
          </w:tcPr>
          <w:p w:rsidR="00F36A73" w:rsidRPr="003E63B1" w:rsidRDefault="00F36A73" w:rsidP="00F36A73">
            <w:pPr>
              <w:ind w:left="-79" w:firstLine="79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16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1" w:right="-79" w:firstLine="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7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718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191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2" w:right="-16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2,522,673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2,496,553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2,522,673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2,496,553</w:t>
            </w: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301,000</w:t>
            </w: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291,667</w:t>
            </w:r>
          </w:p>
        </w:tc>
      </w:tr>
      <w:tr w:rsidR="00F36A73" w:rsidRPr="003E63B1" w:rsidTr="00E058DD">
        <w:trPr>
          <w:cantSplit/>
          <w:trHeight w:val="371"/>
        </w:trPr>
        <w:tc>
          <w:tcPr>
            <w:tcW w:w="5040" w:type="dxa"/>
            <w:gridSpan w:val="4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</w:tabs>
              <w:spacing w:line="240" w:lineRule="atLeast"/>
              <w:ind w:left="-79" w:right="-169" w:firstLine="90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บริษัทร่วม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191"/>
                <w:tab w:val="decimal" w:pos="52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2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19"/>
                <w:tab w:val="decimal" w:pos="663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8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31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7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  <w:vAlign w:val="center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F36A73" w:rsidRPr="003E63B1" w:rsidTr="00E058DD">
        <w:trPr>
          <w:cantSplit/>
          <w:trHeight w:val="355"/>
        </w:trPr>
        <w:tc>
          <w:tcPr>
            <w:tcW w:w="3240" w:type="dxa"/>
          </w:tcPr>
          <w:p w:rsidR="00F36A73" w:rsidRPr="003E63B1" w:rsidRDefault="00F36A73" w:rsidP="00F36A73">
            <w:pPr>
              <w:ind w:left="-79" w:firstLine="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810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</w:tabs>
              <w:spacing w:line="240" w:lineRule="atLeast"/>
              <w:ind w:left="-79" w:right="-16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1" w:right="-79" w:firstLine="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7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9" w:right="-1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191"/>
                <w:tab w:val="decimal" w:pos="52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1,707,050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673,438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-8" w:hanging="35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7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673,438</w:t>
            </w: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20,288</w:t>
            </w: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sz w:val="25"/>
                <w:szCs w:val="25"/>
              </w:rPr>
              <w:t>40,575</w:t>
            </w:r>
          </w:p>
        </w:tc>
      </w:tr>
      <w:tr w:rsidR="00F36A73" w:rsidRPr="003E63B1" w:rsidTr="00E058DD">
        <w:trPr>
          <w:cantSplit/>
          <w:trHeight w:val="355"/>
        </w:trPr>
        <w:tc>
          <w:tcPr>
            <w:tcW w:w="3240" w:type="dxa"/>
          </w:tcPr>
          <w:p w:rsidR="00F36A73" w:rsidRPr="003E63B1" w:rsidRDefault="00F36A73" w:rsidP="00F36A73">
            <w:pPr>
              <w:ind w:left="-79" w:firstLine="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16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1" w:right="-79" w:firstLine="9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191" w:right="-79" w:firstLine="90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decimal" w:pos="718"/>
              </w:tabs>
              <w:spacing w:line="240" w:lineRule="atLeast"/>
              <w:ind w:lef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673,438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-8" w:hanging="35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7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673,438</w:t>
            </w: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20,288</w:t>
            </w: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40,575</w:t>
            </w:r>
          </w:p>
        </w:tc>
      </w:tr>
      <w:tr w:rsidR="00932E3B" w:rsidRPr="003E63B1" w:rsidTr="00E058DD">
        <w:trPr>
          <w:cantSplit/>
          <w:trHeight w:val="355"/>
        </w:trPr>
        <w:tc>
          <w:tcPr>
            <w:tcW w:w="3240" w:type="dxa"/>
          </w:tcPr>
          <w:p w:rsidR="00932E3B" w:rsidRPr="003E63B1" w:rsidRDefault="00932E3B" w:rsidP="00F36A73">
            <w:pPr>
              <w:ind w:left="-79" w:firstLine="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932E3B" w:rsidRPr="003E63B1" w:rsidRDefault="00932E3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16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1" w:right="-79" w:firstLine="9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191" w:right="-79" w:firstLine="90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932E3B" w:rsidRPr="003E63B1" w:rsidRDefault="00932E3B">
            <w:pPr>
              <w:pStyle w:val="acctfourfigures"/>
              <w:tabs>
                <w:tab w:val="decimal" w:pos="718"/>
              </w:tabs>
              <w:spacing w:line="240" w:lineRule="atLeast"/>
              <w:ind w:lef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</w:tcPr>
          <w:p w:rsidR="00932E3B" w:rsidRDefault="00932E3B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-8" w:hanging="35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932E3B" w:rsidRDefault="00932E3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7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32E3B" w:rsidRDefault="00932E3B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Merge/>
            <w:vAlign w:val="bottom"/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32E3B" w:rsidRPr="003E63B1" w:rsidRDefault="00932E3B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F36A73" w:rsidRPr="003E63B1" w:rsidTr="00E058DD">
        <w:trPr>
          <w:cantSplit/>
          <w:trHeight w:val="308"/>
        </w:trPr>
        <w:tc>
          <w:tcPr>
            <w:tcW w:w="3240" w:type="dxa"/>
            <w:vAlign w:val="bottom"/>
          </w:tcPr>
          <w:p w:rsidR="00F36A73" w:rsidRPr="003E63B1" w:rsidRDefault="00F36A73" w:rsidP="00F36A73">
            <w:pPr>
              <w:ind w:left="-79" w:firstLine="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810" w:type="dxa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6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178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1" w:right="-79" w:firstLine="9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91" w:right="-79" w:firstLine="9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36A73" w:rsidRPr="00E058DD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</w:tcPr>
          <w:p w:rsidR="00F36A73" w:rsidRPr="002A3ADE" w:rsidRDefault="00F36A73" w:rsidP="00E058DD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E058DD">
              <w:rPr>
                <w:rFonts w:ascii="Angsana New" w:hAnsi="Angsana New" w:cs="Angsana New"/>
                <w:b/>
                <w:bCs/>
                <w:sz w:val="25"/>
                <w:szCs w:val="25"/>
              </w:rPr>
              <w:t>3,446,423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3,169,991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2" w:type="dxa"/>
            <w:tcBorders>
              <w:bottom w:val="doub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-8" w:hanging="35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31" w:type="dxa"/>
            <w:tcBorders>
              <w:bottom w:val="double" w:sz="4" w:space="0" w:color="auto"/>
            </w:tcBorders>
          </w:tcPr>
          <w:p w:rsidR="00F36A73" w:rsidRPr="003E63B1" w:rsidRDefault="00F36A73" w:rsidP="00E058D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35752B">
              <w:rPr>
                <w:rFonts w:ascii="Angsana New" w:hAnsi="Angsana New" w:cs="Angsana New"/>
                <w:b/>
                <w:bCs/>
                <w:sz w:val="25"/>
                <w:szCs w:val="25"/>
              </w:rPr>
              <w:t>3,446,423</w:t>
            </w:r>
          </w:p>
        </w:tc>
        <w:tc>
          <w:tcPr>
            <w:tcW w:w="178" w:type="dxa"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7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3,169,991</w:t>
            </w:r>
          </w:p>
        </w:tc>
        <w:tc>
          <w:tcPr>
            <w:tcW w:w="178" w:type="dxa"/>
            <w:vMerge/>
            <w:tcBorders>
              <w:bottom w:val="nil"/>
            </w:tcBorders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321,288</w:t>
            </w:r>
          </w:p>
        </w:tc>
        <w:tc>
          <w:tcPr>
            <w:tcW w:w="178" w:type="dxa"/>
            <w:vMerge/>
            <w:vAlign w:val="bottom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F36A73" w:rsidRPr="003E63B1" w:rsidRDefault="00F36A73" w:rsidP="00F36A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E63B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332,242</w:t>
            </w:r>
          </w:p>
        </w:tc>
      </w:tr>
    </w:tbl>
    <w:p w:rsidR="00BC5C63" w:rsidRPr="009664BA" w:rsidRDefault="00BC5C63" w:rsidP="00BC5C6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 w:bidi="th-TH"/>
        </w:rPr>
      </w:pPr>
    </w:p>
    <w:p w:rsidR="00BC5C63" w:rsidRPr="00FA43FE" w:rsidRDefault="00BC5C63" w:rsidP="00BC5C6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BC5C63" w:rsidRDefault="00BC5C63" w:rsidP="00BC5C63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</w:t>
      </w:r>
      <w:r w:rsidRPr="0049277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ทั้งหมดไม่ได้เป็นบริษัทจดทะเบียนในตลาดหลักทรัพย์จึงไม่มีราคาที่ต้องเปิดเผยต่อสาธารณชน</w:t>
      </w:r>
    </w:p>
    <w:p w:rsidR="00BD4FF7" w:rsidRPr="009664BA" w:rsidRDefault="00BD4FF7" w:rsidP="00BC5C63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BD4FF7" w:rsidRDefault="00BD4FF7" w:rsidP="00BC5C6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BD4FF7" w:rsidSect="006E0837">
          <w:headerReference w:type="even" r:id="rId11"/>
          <w:headerReference w:type="first" r:id="rId12"/>
          <w:footerReference w:type="first" r:id="rId13"/>
          <w:type w:val="nextColumn"/>
          <w:pgSz w:w="16834" w:h="11909" w:orient="landscape" w:code="9"/>
          <w:pgMar w:top="691" w:right="1444" w:bottom="576" w:left="1152" w:header="720" w:footer="720" w:gutter="0"/>
          <w:paperSrc w:first="7" w:other="7"/>
          <w:cols w:space="720"/>
          <w:docGrid w:linePitch="360"/>
        </w:sectPr>
      </w:pPr>
    </w:p>
    <w:p w:rsidR="00BC5C63" w:rsidRPr="0049277E" w:rsidRDefault="00BC5C63" w:rsidP="00BD4FF7">
      <w:pPr>
        <w:pStyle w:val="block"/>
        <w:tabs>
          <w:tab w:val="left" w:pos="10080"/>
        </w:tabs>
        <w:spacing w:after="0"/>
        <w:ind w:left="540" w:right="-72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 w:bidi="th-TH"/>
        </w:rPr>
      </w:pPr>
      <w:r w:rsidRPr="0049277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บริษัทร่วมและการร่วมค้า</w:t>
      </w:r>
    </w:p>
    <w:p w:rsidR="00BC5C63" w:rsidRPr="0049277E" w:rsidRDefault="00BC5C63" w:rsidP="00BD4FF7">
      <w:pPr>
        <w:pStyle w:val="block"/>
        <w:tabs>
          <w:tab w:val="left" w:pos="10080"/>
        </w:tabs>
        <w:spacing w:after="0"/>
        <w:ind w:left="540" w:right="-72"/>
        <w:jc w:val="both"/>
        <w:rPr>
          <w:rFonts w:asciiTheme="majorBidi" w:hAnsiTheme="majorBidi" w:cstheme="majorBidi"/>
          <w:color w:val="0000FF"/>
          <w:sz w:val="20"/>
          <w:szCs w:val="22"/>
          <w:shd w:val="clear" w:color="auto" w:fill="E6E6E6"/>
          <w:lang w:bidi="th-TH"/>
        </w:rPr>
      </w:pPr>
    </w:p>
    <w:p w:rsidR="00BC5C63" w:rsidRPr="009664BA" w:rsidRDefault="00BC5C63" w:rsidP="00BD4FF7">
      <w:pPr>
        <w:pStyle w:val="block"/>
        <w:tabs>
          <w:tab w:val="left" w:pos="10080"/>
        </w:tabs>
        <w:ind w:left="540" w:right="-72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</w:pPr>
      <w:r w:rsidRPr="0049277E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</w:t>
      </w:r>
      <w:r w:rsidR="00BD4FF7">
        <w:rPr>
          <w:rFonts w:asciiTheme="majorBidi" w:hAnsiTheme="majorBidi" w:cstheme="majorBidi"/>
          <w:sz w:val="30"/>
          <w:szCs w:val="30"/>
          <w:lang w:bidi="th-TH"/>
        </w:rPr>
        <w:br/>
      </w:r>
      <w:r w:rsidRPr="0049277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 ปรับปรุงด้วยการปรับมูลค่ายุติธรรม ณ วันที่ซื้อ</w:t>
      </w:r>
      <w:r w:rsidR="00BD4FF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9277E">
        <w:rPr>
          <w:rFonts w:asciiTheme="majorBidi" w:hAnsiTheme="majorBidi" w:cstheme="majorBidi"/>
          <w:sz w:val="30"/>
          <w:szCs w:val="30"/>
          <w:cs/>
          <w:lang w:bidi="th-TH"/>
        </w:rPr>
        <w:t>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196A19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49277E">
        <w:rPr>
          <w:rFonts w:asciiTheme="majorBidi" w:hAnsiTheme="majorBidi" w:cstheme="majorBidi"/>
          <w:sz w:val="30"/>
          <w:szCs w:val="30"/>
          <w:cs/>
          <w:lang w:bidi="th-TH"/>
        </w:rPr>
        <w:t>ในกิจการเหล่านี้</w:t>
      </w:r>
    </w:p>
    <w:tbl>
      <w:tblPr>
        <w:tblStyle w:val="TableGridLight1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5"/>
        <w:gridCol w:w="1170"/>
        <w:gridCol w:w="270"/>
        <w:gridCol w:w="1170"/>
        <w:gridCol w:w="270"/>
        <w:gridCol w:w="1170"/>
        <w:gridCol w:w="270"/>
        <w:gridCol w:w="1170"/>
      </w:tblGrid>
      <w:tr w:rsidR="00CE0DF1" w:rsidRPr="009664BA" w:rsidTr="00E058DD">
        <w:trPr>
          <w:trHeight w:val="446"/>
        </w:trPr>
        <w:tc>
          <w:tcPr>
            <w:tcW w:w="3785" w:type="dxa"/>
          </w:tcPr>
          <w:p w:rsidR="00CE0DF1" w:rsidRPr="0049277E" w:rsidRDefault="00CE0DF1" w:rsidP="000F4B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5934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ไซยะบุรี</w:t>
            </w:r>
            <w:r w:rsidRPr="005934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CE0DF1" w:rsidRPr="0059344A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พาวเวอร์ จำกัด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10" w:type="dxa"/>
            <w:gridSpan w:val="3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บริษัท ไทย โซล่าร์ </w:t>
            </w:r>
          </w:p>
          <w:p w:rsidR="00CE0DF1" w:rsidRPr="0059344A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รีนิวเอเบิล จำกัด</w:t>
            </w:r>
          </w:p>
        </w:tc>
      </w:tr>
      <w:tr w:rsidR="00CE0DF1" w:rsidRPr="009664BA" w:rsidTr="00E058DD">
        <w:trPr>
          <w:trHeight w:val="425"/>
        </w:trPr>
        <w:tc>
          <w:tcPr>
            <w:tcW w:w="3785" w:type="dxa"/>
          </w:tcPr>
          <w:p w:rsidR="00CE0DF1" w:rsidRPr="0049277E" w:rsidRDefault="00CE0DF1" w:rsidP="000F4B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E0DF1" w:rsidRPr="0049277E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E0DF1" w:rsidRPr="0049277E" w:rsidRDefault="00CE0DF1" w:rsidP="000F4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E0DF1" w:rsidRPr="009664BA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51D5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CE0DF1" w:rsidRPr="009664BA" w:rsidRDefault="00CE0DF1" w:rsidP="000F4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E0DF1" w:rsidRPr="00E058DD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51D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CE0DF1" w:rsidRPr="009664BA" w:rsidRDefault="00CE0DF1" w:rsidP="000F4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E0DF1" w:rsidRPr="009664BA" w:rsidRDefault="00CE0DF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51D5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BC5C63" w:rsidRPr="009664BA" w:rsidTr="00E058DD">
        <w:trPr>
          <w:trHeight w:val="428"/>
        </w:trPr>
        <w:tc>
          <w:tcPr>
            <w:tcW w:w="3785" w:type="dxa"/>
          </w:tcPr>
          <w:p w:rsidR="00BC5C63" w:rsidRPr="009664BA" w:rsidRDefault="00BC5C63" w:rsidP="000F4B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BC5C63" w:rsidRPr="0059344A" w:rsidRDefault="00BC5C63" w:rsidP="000F4B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934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0DF1" w:rsidRPr="0044628F" w:rsidTr="00E058DD">
        <w:trPr>
          <w:trHeight w:val="428"/>
        </w:trPr>
        <w:tc>
          <w:tcPr>
            <w:tcW w:w="3785" w:type="dxa"/>
          </w:tcPr>
          <w:p w:rsidR="00CE0DF1" w:rsidRPr="009664BA" w:rsidRDefault="00CE0DF1" w:rsidP="000F4B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:rsidR="00CE0DF1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E0DF1" w:rsidRPr="0059344A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E0DF1" w:rsidRPr="00E46A64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6A64">
              <w:rPr>
                <w:rFonts w:asciiTheme="majorBidi" w:hAnsiTheme="majorBidi" w:cstheme="majorBidi"/>
                <w:sz w:val="30"/>
                <w:szCs w:val="30"/>
              </w:rPr>
              <w:t>1,480,733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E0DF1" w:rsidRDefault="00CE0DF1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1,478,238</w:t>
            </w:r>
          </w:p>
        </w:tc>
      </w:tr>
      <w:tr w:rsidR="00CE0DF1" w:rsidRPr="0044628F" w:rsidTr="00E058DD">
        <w:trPr>
          <w:trHeight w:val="407"/>
        </w:trPr>
        <w:tc>
          <w:tcPr>
            <w:tcW w:w="3785" w:type="dxa"/>
          </w:tcPr>
          <w:p w:rsidR="00CE0DF1" w:rsidRPr="009664BA" w:rsidRDefault="00CE0DF1" w:rsidP="00BD4FF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</w:tcPr>
          <w:p w:rsidR="00BD4FF7" w:rsidRDefault="00BD4FF7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CE0DF1" w:rsidRPr="0059344A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(86,432)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D4FF7" w:rsidRDefault="00BD4FF7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CE0DF1" w:rsidRPr="0044628F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(174,541)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D4FF7" w:rsidRDefault="00BD4FF7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CE0DF1" w:rsidRPr="00E46A64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738,215</w:t>
            </w:r>
            <w:r w:rsidRPr="0059344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D4FF7" w:rsidRDefault="00BD4FF7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CE0DF1" w:rsidRPr="0059344A" w:rsidRDefault="00CE0DF1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708,704</w:t>
            </w:r>
            <w:r w:rsidRPr="0059344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</w:tr>
      <w:tr w:rsidR="00CE0DF1" w:rsidRPr="0044628F" w:rsidTr="00E058DD">
        <w:trPr>
          <w:trHeight w:val="408"/>
        </w:trPr>
        <w:tc>
          <w:tcPr>
            <w:tcW w:w="3785" w:type="dxa"/>
          </w:tcPr>
          <w:p w:rsidR="00CE0DF1" w:rsidRPr="009664BA" w:rsidRDefault="00CE0DF1" w:rsidP="000F4B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E0DF1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E0DF1" w:rsidRPr="0059344A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E0DF1" w:rsidRPr="00E46A64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6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0DF1" w:rsidRPr="0059344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E0DF1" w:rsidRPr="0059344A" w:rsidRDefault="00CE0DF1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0DF1" w:rsidRPr="0044628F" w:rsidTr="00E058DD">
        <w:trPr>
          <w:trHeight w:val="425"/>
        </w:trPr>
        <w:tc>
          <w:tcPr>
            <w:tcW w:w="3785" w:type="dxa"/>
          </w:tcPr>
          <w:p w:rsidR="00CE0DF1" w:rsidRPr="00D30D24" w:rsidRDefault="00CE0DF1" w:rsidP="000F4B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D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E0DF1" w:rsidRPr="00D30D24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(86,432)</w:t>
            </w:r>
          </w:p>
        </w:tc>
        <w:tc>
          <w:tcPr>
            <w:tcW w:w="270" w:type="dxa"/>
          </w:tcPr>
          <w:p w:rsidR="00CE0DF1" w:rsidRPr="00425DD4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E0DF1" w:rsidRPr="00D30D24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0D24">
              <w:rPr>
                <w:rFonts w:asciiTheme="majorBidi" w:hAnsiTheme="majorBidi" w:cstheme="majorBidi"/>
                <w:sz w:val="30"/>
                <w:szCs w:val="30"/>
              </w:rPr>
              <w:t>(174,541)</w:t>
            </w:r>
          </w:p>
        </w:tc>
        <w:tc>
          <w:tcPr>
            <w:tcW w:w="270" w:type="dxa"/>
          </w:tcPr>
          <w:p w:rsidR="00CE0DF1" w:rsidRPr="00D30D24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E0DF1" w:rsidRPr="00E46A64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738,215</w:t>
            </w:r>
          </w:p>
        </w:tc>
        <w:tc>
          <w:tcPr>
            <w:tcW w:w="270" w:type="dxa"/>
          </w:tcPr>
          <w:p w:rsidR="00CE0DF1" w:rsidRPr="00D30D24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E0DF1" w:rsidRPr="00D30D24" w:rsidRDefault="00CE0DF1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0D24">
              <w:rPr>
                <w:rFonts w:asciiTheme="majorBidi" w:hAnsiTheme="majorBidi" w:cstheme="majorBidi"/>
                <w:sz w:val="30"/>
                <w:szCs w:val="30"/>
              </w:rPr>
              <w:t>708,704</w:t>
            </w:r>
          </w:p>
        </w:tc>
      </w:tr>
      <w:tr w:rsidR="00CE0DF1" w:rsidRPr="0044628F" w:rsidTr="00E058DD">
        <w:trPr>
          <w:trHeight w:val="425"/>
        </w:trPr>
        <w:tc>
          <w:tcPr>
            <w:tcW w:w="3785" w:type="dxa"/>
          </w:tcPr>
          <w:p w:rsidR="00CE0DF1" w:rsidRPr="00425DD4" w:rsidRDefault="00CE0DF1" w:rsidP="000F4B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E0DF1" w:rsidRPr="00425DD4" w:rsidDel="0098245F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E0DF1" w:rsidRPr="00425DD4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E0DF1" w:rsidRPr="00425DD4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E0DF1" w:rsidRPr="00425DD4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E0DF1" w:rsidRPr="00E46A64" w:rsidDel="0098245F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E0DF1" w:rsidRPr="00425DD4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E0DF1" w:rsidRPr="00425DD4" w:rsidRDefault="00CE0DF1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DF1" w:rsidRPr="000E2D0A" w:rsidTr="00E058DD">
        <w:trPr>
          <w:trHeight w:val="408"/>
        </w:trPr>
        <w:tc>
          <w:tcPr>
            <w:tcW w:w="3785" w:type="dxa"/>
          </w:tcPr>
          <w:p w:rsidR="00CE0DF1" w:rsidRPr="00E058DD" w:rsidRDefault="00CE0DF1" w:rsidP="00BD4FF7">
            <w:pPr>
              <w:ind w:left="162" w:hanging="180"/>
              <w:rPr>
                <w:rFonts w:cs="Arial"/>
                <w:b/>
                <w:bCs/>
                <w:sz w:val="20"/>
                <w:szCs w:val="2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ตามส่วนได้เสีย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:rsidR="00BD4FF7" w:rsidRDefault="00BD4FF7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E0DF1" w:rsidRPr="000E2D0A" w:rsidDel="002D7FE4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(21,608)</w:t>
            </w:r>
          </w:p>
        </w:tc>
        <w:tc>
          <w:tcPr>
            <w:tcW w:w="270" w:type="dxa"/>
          </w:tcPr>
          <w:p w:rsidR="00CE0DF1" w:rsidRPr="000E2D0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D4FF7" w:rsidRDefault="00BD4FF7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E0DF1" w:rsidRPr="000E2D0A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(43,635)</w:t>
            </w:r>
          </w:p>
        </w:tc>
        <w:tc>
          <w:tcPr>
            <w:tcW w:w="270" w:type="dxa"/>
          </w:tcPr>
          <w:p w:rsidR="00CE0DF1" w:rsidRPr="000E2D0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D4FF7" w:rsidRDefault="00BD4FF7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E0DF1" w:rsidRPr="00E46A64" w:rsidDel="002D7FE4" w:rsidRDefault="00CE0DF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295,286</w:t>
            </w:r>
          </w:p>
        </w:tc>
        <w:tc>
          <w:tcPr>
            <w:tcW w:w="270" w:type="dxa"/>
          </w:tcPr>
          <w:p w:rsidR="00CE0DF1" w:rsidRPr="000E2D0A" w:rsidRDefault="00CE0DF1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D4FF7" w:rsidRDefault="00BD4FF7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E0DF1" w:rsidRPr="000E2D0A" w:rsidRDefault="00CE0DF1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283,482</w:t>
            </w:r>
          </w:p>
        </w:tc>
      </w:tr>
      <w:tr w:rsidR="00B1347A" w:rsidRPr="000E2D0A" w:rsidTr="00C8292D">
        <w:trPr>
          <w:trHeight w:val="408"/>
        </w:trPr>
        <w:tc>
          <w:tcPr>
            <w:tcW w:w="3785" w:type="dxa"/>
          </w:tcPr>
          <w:p w:rsidR="00B1347A" w:rsidRPr="00957B60" w:rsidRDefault="00B1347A" w:rsidP="00BD4FF7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1347A" w:rsidRDefault="00B134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47A" w:rsidRPr="000E2D0A" w:rsidRDefault="00B1347A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47A" w:rsidRDefault="00B134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47A" w:rsidRPr="000E2D0A" w:rsidRDefault="00B1347A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47A" w:rsidRDefault="00B134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47A" w:rsidRPr="000E2D0A" w:rsidRDefault="00B1347A" w:rsidP="000F4B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47A" w:rsidRDefault="00B1347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4FF7" w:rsidRPr="0044628F" w:rsidTr="00E058DD">
        <w:trPr>
          <w:trHeight w:val="408"/>
        </w:trPr>
        <w:tc>
          <w:tcPr>
            <w:tcW w:w="3785" w:type="dxa"/>
          </w:tcPr>
          <w:p w:rsidR="00E51D54" w:rsidRPr="009664BA" w:rsidRDefault="00E51D54" w:rsidP="00BD4FF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</w:tcPr>
          <w:p w:rsidR="00E51D54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948,252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D54" w:rsidRPr="0059344A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434,667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D54" w:rsidRPr="005B387A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580,833</w:t>
            </w:r>
            <w:r w:rsidRPr="0059344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D54" w:rsidRPr="0059344A" w:rsidRDefault="00E51D5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555,744</w:t>
            </w:r>
            <w:r w:rsidRPr="0059344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</w:tr>
      <w:tr w:rsidR="00BD4FF7" w:rsidRPr="0044628F" w:rsidTr="00E058DD">
        <w:trPr>
          <w:trHeight w:val="425"/>
        </w:trPr>
        <w:tc>
          <w:tcPr>
            <w:tcW w:w="3785" w:type="dxa"/>
          </w:tcPr>
          <w:p w:rsidR="00E51D54" w:rsidRPr="009664BA" w:rsidRDefault="00E51D54" w:rsidP="00BD4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:rsidR="00E51D54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106,802,916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D54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89,411,742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D54" w:rsidRDefault="00CA1ED6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6,835,951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D54" w:rsidRDefault="00E51D5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7,405,333</w:t>
            </w:r>
          </w:p>
        </w:tc>
      </w:tr>
      <w:tr w:rsidR="00BD4FF7" w:rsidRPr="0044628F" w:rsidTr="00E058DD">
        <w:trPr>
          <w:trHeight w:val="146"/>
        </w:trPr>
        <w:tc>
          <w:tcPr>
            <w:tcW w:w="3785" w:type="dxa"/>
          </w:tcPr>
          <w:p w:rsidR="00E51D54" w:rsidRPr="009664BA" w:rsidRDefault="00E51D54" w:rsidP="00BD4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70" w:type="dxa"/>
          </w:tcPr>
          <w:p w:rsidR="00E51D54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(1,098,376)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D54" w:rsidRPr="0044628F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(2,670,181)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D54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(779,798)</w:t>
            </w:r>
            <w:r w:rsidRPr="0059344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D54" w:rsidRDefault="00E51D5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(781,797)</w:t>
            </w:r>
            <w:r w:rsidRPr="0059344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</w:tr>
      <w:tr w:rsidR="00BD4FF7" w:rsidRPr="0044628F" w:rsidTr="00E058DD">
        <w:trPr>
          <w:trHeight w:val="146"/>
        </w:trPr>
        <w:tc>
          <w:tcPr>
            <w:tcW w:w="3785" w:type="dxa"/>
          </w:tcPr>
          <w:p w:rsidR="00E51D54" w:rsidRPr="009664BA" w:rsidRDefault="00E51D54" w:rsidP="00BD4FF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1D54" w:rsidRPr="0044628F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(85,468,933)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1D54" w:rsidRPr="0044628F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(71,466,101)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1D54" w:rsidRPr="00E46A64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6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A1E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2,445,610</w:t>
            </w:r>
            <w:r w:rsidRPr="00E46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Pr="00E46A64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0" w:type="dxa"/>
          </w:tcPr>
          <w:p w:rsidR="00E51D54" w:rsidRPr="0059344A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1D54" w:rsidRDefault="00E51D5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(2,983,475)</w:t>
            </w:r>
            <w:r w:rsidRPr="0059344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</w:tr>
      <w:tr w:rsidR="00BD4FF7" w:rsidRPr="0044628F" w:rsidTr="00E058DD">
        <w:trPr>
          <w:trHeight w:val="146"/>
        </w:trPr>
        <w:tc>
          <w:tcPr>
            <w:tcW w:w="3785" w:type="dxa"/>
          </w:tcPr>
          <w:p w:rsidR="00E51D54" w:rsidRPr="00D30D24" w:rsidRDefault="00E51D54" w:rsidP="00BD4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D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  <w:r w:rsidRPr="00D30D2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30D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D30D24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51D54" w:rsidRPr="00D30D24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21,183,859</w:t>
            </w:r>
          </w:p>
        </w:tc>
        <w:tc>
          <w:tcPr>
            <w:tcW w:w="270" w:type="dxa"/>
          </w:tcPr>
          <w:p w:rsidR="00E51D54" w:rsidRPr="00D30D24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51D54" w:rsidRPr="00D30D24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30D24">
              <w:rPr>
                <w:rFonts w:asciiTheme="majorBidi" w:hAnsiTheme="majorBidi" w:cstheme="majorBidi"/>
                <w:sz w:val="30"/>
                <w:szCs w:val="30"/>
              </w:rPr>
              <w:t>15,710,127</w:t>
            </w:r>
          </w:p>
        </w:tc>
        <w:tc>
          <w:tcPr>
            <w:tcW w:w="270" w:type="dxa"/>
          </w:tcPr>
          <w:p w:rsidR="00E51D54" w:rsidRPr="00D30D24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51D54" w:rsidRPr="00E46A64" w:rsidRDefault="00CA1ED6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4,191,376</w:t>
            </w:r>
          </w:p>
        </w:tc>
        <w:tc>
          <w:tcPr>
            <w:tcW w:w="270" w:type="dxa"/>
          </w:tcPr>
          <w:p w:rsidR="00E51D54" w:rsidRPr="00D30D24" w:rsidRDefault="00E51D54" w:rsidP="00BD4F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51D54" w:rsidRPr="00D30D24" w:rsidRDefault="00E51D5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0D24">
              <w:rPr>
                <w:rFonts w:asciiTheme="majorBidi" w:hAnsiTheme="majorBidi" w:cstheme="majorBidi"/>
                <w:sz w:val="30"/>
                <w:szCs w:val="30"/>
              </w:rPr>
              <w:t>4,195,805</w:t>
            </w:r>
          </w:p>
        </w:tc>
      </w:tr>
      <w:tr w:rsidR="00BD4FF7" w:rsidRPr="009664BA" w:rsidTr="00E058DD">
        <w:trPr>
          <w:trHeight w:val="146"/>
        </w:trPr>
        <w:tc>
          <w:tcPr>
            <w:tcW w:w="3785" w:type="dxa"/>
          </w:tcPr>
          <w:p w:rsidR="00E51D54" w:rsidRPr="009664BA" w:rsidRDefault="00E51D54" w:rsidP="00BD4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51D54" w:rsidRPr="009664BA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5,295,965</w:t>
            </w:r>
          </w:p>
        </w:tc>
        <w:tc>
          <w:tcPr>
            <w:tcW w:w="270" w:type="dxa"/>
            <w:vAlign w:val="bottom"/>
          </w:tcPr>
          <w:p w:rsidR="00E51D54" w:rsidRPr="009664BA" w:rsidRDefault="00E51D54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51D54" w:rsidRPr="00FA43FE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3,927,532</w:t>
            </w:r>
          </w:p>
        </w:tc>
        <w:tc>
          <w:tcPr>
            <w:tcW w:w="270" w:type="dxa"/>
            <w:vAlign w:val="bottom"/>
          </w:tcPr>
          <w:p w:rsidR="00E51D54" w:rsidRPr="002E3266" w:rsidRDefault="00E51D54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51D54" w:rsidRPr="002E3266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2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1,676,550</w:t>
            </w:r>
          </w:p>
        </w:tc>
        <w:tc>
          <w:tcPr>
            <w:tcW w:w="270" w:type="dxa"/>
            <w:vAlign w:val="bottom"/>
          </w:tcPr>
          <w:p w:rsidR="00E51D54" w:rsidRPr="002E3266" w:rsidRDefault="00E51D54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51D54" w:rsidRPr="00FA43FE" w:rsidRDefault="00E51D5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22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3266">
              <w:rPr>
                <w:rFonts w:asciiTheme="majorBidi" w:hAnsiTheme="majorBidi" w:cstheme="majorBidi"/>
                <w:sz w:val="30"/>
                <w:szCs w:val="30"/>
              </w:rPr>
              <w:t>1,678,298</w:t>
            </w:r>
          </w:p>
        </w:tc>
      </w:tr>
      <w:tr w:rsidR="00BD4FF7" w:rsidRPr="009664BA" w:rsidTr="00E058DD">
        <w:trPr>
          <w:trHeight w:val="146"/>
        </w:trPr>
        <w:tc>
          <w:tcPr>
            <w:tcW w:w="3785" w:type="dxa"/>
          </w:tcPr>
          <w:p w:rsidR="00E51D54" w:rsidRPr="009664BA" w:rsidRDefault="00E51D54" w:rsidP="00BD4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51D54" w:rsidRPr="009664BA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34,839</w:t>
            </w:r>
          </w:p>
        </w:tc>
        <w:tc>
          <w:tcPr>
            <w:tcW w:w="270" w:type="dxa"/>
            <w:vAlign w:val="bottom"/>
          </w:tcPr>
          <w:p w:rsidR="00E51D54" w:rsidRPr="009664BA" w:rsidRDefault="00E51D54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51D54" w:rsidRPr="00FA43FE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34,839</w:t>
            </w:r>
          </w:p>
        </w:tc>
        <w:tc>
          <w:tcPr>
            <w:tcW w:w="270" w:type="dxa"/>
            <w:vAlign w:val="bottom"/>
          </w:tcPr>
          <w:p w:rsidR="00E51D54" w:rsidRPr="002E3266" w:rsidRDefault="00E51D54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51D54" w:rsidRPr="002E3266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2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35,279</w:t>
            </w:r>
          </w:p>
        </w:tc>
        <w:tc>
          <w:tcPr>
            <w:tcW w:w="270" w:type="dxa"/>
            <w:vAlign w:val="bottom"/>
          </w:tcPr>
          <w:p w:rsidR="00E51D54" w:rsidRPr="002E3266" w:rsidRDefault="00E51D54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51D54" w:rsidRPr="00FA43FE" w:rsidRDefault="00E51D5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22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3266">
              <w:rPr>
                <w:rFonts w:asciiTheme="majorBidi" w:hAnsiTheme="majorBidi" w:cstheme="majorBidi"/>
                <w:sz w:val="30"/>
                <w:szCs w:val="30"/>
              </w:rPr>
              <w:t>35,279</w:t>
            </w:r>
          </w:p>
        </w:tc>
      </w:tr>
      <w:tr w:rsidR="00BD4FF7" w:rsidRPr="009664BA" w:rsidTr="00E058DD">
        <w:trPr>
          <w:trHeight w:val="146"/>
        </w:trPr>
        <w:tc>
          <w:tcPr>
            <w:tcW w:w="3785" w:type="dxa"/>
          </w:tcPr>
          <w:p w:rsidR="00E51D54" w:rsidRPr="00D30D24" w:rsidRDefault="00E51D54" w:rsidP="00BD4FF7">
            <w:pPr>
              <w:tabs>
                <w:tab w:val="clear" w:pos="227"/>
                <w:tab w:val="left" w:pos="191"/>
              </w:tabs>
              <w:ind w:left="191" w:hanging="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1D54" w:rsidRPr="009664BA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5,330,804</w:t>
            </w:r>
          </w:p>
        </w:tc>
        <w:tc>
          <w:tcPr>
            <w:tcW w:w="270" w:type="dxa"/>
            <w:vAlign w:val="bottom"/>
          </w:tcPr>
          <w:p w:rsidR="00E51D54" w:rsidRPr="009664BA" w:rsidRDefault="00E51D54" w:rsidP="00BD4FF7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1D54" w:rsidRPr="009664BA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3,962,371</w:t>
            </w:r>
          </w:p>
        </w:tc>
        <w:tc>
          <w:tcPr>
            <w:tcW w:w="270" w:type="dxa"/>
            <w:vAlign w:val="bottom"/>
          </w:tcPr>
          <w:p w:rsidR="00E51D54" w:rsidRPr="009664BA" w:rsidRDefault="00E51D54" w:rsidP="00BD4FF7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D4FF7" w:rsidRDefault="00BD4FF7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51D54" w:rsidRDefault="00E51D5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1,711,829</w:t>
            </w:r>
          </w:p>
        </w:tc>
        <w:tc>
          <w:tcPr>
            <w:tcW w:w="270" w:type="dxa"/>
          </w:tcPr>
          <w:p w:rsidR="00E51D54" w:rsidRPr="009664BA" w:rsidRDefault="00E51D54" w:rsidP="00BD4FF7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D4FF7" w:rsidRDefault="00BD4FF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51D54" w:rsidRPr="009664BA" w:rsidRDefault="00E51D5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1,713,577</w:t>
            </w:r>
          </w:p>
        </w:tc>
      </w:tr>
    </w:tbl>
    <w:p w:rsidR="00C8292D" w:rsidRDefault="00C8292D">
      <w:r>
        <w:br w:type="page"/>
      </w:r>
    </w:p>
    <w:tbl>
      <w:tblPr>
        <w:tblStyle w:val="TableGridLight1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5"/>
        <w:gridCol w:w="1170"/>
        <w:gridCol w:w="270"/>
        <w:gridCol w:w="1170"/>
      </w:tblGrid>
      <w:tr w:rsidR="00C8292D" w:rsidRPr="00C8292D" w:rsidTr="00E058DD">
        <w:trPr>
          <w:trHeight w:val="425"/>
        </w:trPr>
        <w:tc>
          <w:tcPr>
            <w:tcW w:w="6665" w:type="dxa"/>
          </w:tcPr>
          <w:p w:rsidR="00C8292D" w:rsidRPr="00C8292D" w:rsidRDefault="00C8292D" w:rsidP="0053460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C8292D" w:rsidRPr="00C8292D" w:rsidRDefault="00C8292D" w:rsidP="0053460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E058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  <w:r w:rsidRPr="00E058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โซล่าร์</w:t>
            </w:r>
            <w:r w:rsidRPr="00E058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รีนิวเอเบิล จำกัด</w:t>
            </w:r>
          </w:p>
        </w:tc>
      </w:tr>
      <w:tr w:rsidR="00BC5C63" w:rsidRPr="00C8292D" w:rsidTr="00E058DD">
        <w:trPr>
          <w:trHeight w:val="425"/>
        </w:trPr>
        <w:tc>
          <w:tcPr>
            <w:tcW w:w="6665" w:type="dxa"/>
          </w:tcPr>
          <w:p w:rsidR="00BC5C63" w:rsidRPr="00C8292D" w:rsidRDefault="00BC5C63" w:rsidP="00BD4FF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C8292D" w:rsidRPr="00C8292D" w:rsidTr="00E058DD">
        <w:trPr>
          <w:trHeight w:val="425"/>
        </w:trPr>
        <w:tc>
          <w:tcPr>
            <w:tcW w:w="6665" w:type="dxa"/>
          </w:tcPr>
          <w:p w:rsidR="00C8292D" w:rsidRPr="00C8292D" w:rsidRDefault="00C8292D" w:rsidP="00BD4FF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C8292D" w:rsidRPr="00C8292D" w:rsidRDefault="00C8292D" w:rsidP="00BD4FF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5C63" w:rsidRPr="00C8292D" w:rsidTr="00E058DD">
        <w:trPr>
          <w:trHeight w:val="146"/>
        </w:trPr>
        <w:tc>
          <w:tcPr>
            <w:tcW w:w="6665" w:type="dxa"/>
          </w:tcPr>
          <w:p w:rsidR="00BC5C63" w:rsidRPr="00C8292D" w:rsidRDefault="00C8292D" w:rsidP="00E058D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 w:hanging="3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.   </w:t>
            </w:r>
            <w:r w:rsidR="00BC5C63" w:rsidRPr="00C8292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170" w:type="dxa"/>
            <w:vAlign w:val="bottom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</w:tr>
      <w:tr w:rsidR="00BC5C63" w:rsidRPr="00C8292D" w:rsidTr="00E058DD">
        <w:trPr>
          <w:trHeight w:val="146"/>
        </w:trPr>
        <w:tc>
          <w:tcPr>
            <w:tcW w:w="6665" w:type="dxa"/>
          </w:tcPr>
          <w:p w:rsidR="00BC5C63" w:rsidRPr="00C8292D" w:rsidRDefault="00BC5C6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BC5C63" w:rsidRPr="00C8292D" w:rsidRDefault="0091349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233,027</w:t>
            </w:r>
          </w:p>
        </w:tc>
        <w:tc>
          <w:tcPr>
            <w:tcW w:w="270" w:type="dxa"/>
            <w:vAlign w:val="bottom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C63" w:rsidRPr="00C8292D" w:rsidRDefault="00BC5C6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232,998</w:t>
            </w:r>
          </w:p>
        </w:tc>
      </w:tr>
      <w:tr w:rsidR="00BC5C63" w:rsidRPr="00C8292D" w:rsidTr="00E058DD">
        <w:trPr>
          <w:trHeight w:val="146"/>
        </w:trPr>
        <w:tc>
          <w:tcPr>
            <w:tcW w:w="6665" w:type="dxa"/>
          </w:tcPr>
          <w:p w:rsidR="00BC5C63" w:rsidRPr="00C8292D" w:rsidRDefault="00BC5C6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170" w:type="dxa"/>
            <w:vAlign w:val="bottom"/>
          </w:tcPr>
          <w:p w:rsidR="00BC5C63" w:rsidRPr="00C8292D" w:rsidRDefault="0091349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150,236</w:t>
            </w:r>
          </w:p>
        </w:tc>
        <w:tc>
          <w:tcPr>
            <w:tcW w:w="270" w:type="dxa"/>
            <w:vAlign w:val="bottom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C63" w:rsidRPr="00C8292D" w:rsidRDefault="00BC5C6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177,711</w:t>
            </w:r>
          </w:p>
        </w:tc>
      </w:tr>
      <w:tr w:rsidR="00BC5C63" w:rsidRPr="00C8292D" w:rsidTr="00E058DD">
        <w:trPr>
          <w:trHeight w:val="146"/>
        </w:trPr>
        <w:tc>
          <w:tcPr>
            <w:tcW w:w="6665" w:type="dxa"/>
          </w:tcPr>
          <w:p w:rsidR="00BC5C63" w:rsidRPr="00C8292D" w:rsidRDefault="00BC5C6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BC5C63" w:rsidRPr="00C8292D" w:rsidRDefault="0091349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7,079</w:t>
            </w:r>
          </w:p>
        </w:tc>
        <w:tc>
          <w:tcPr>
            <w:tcW w:w="270" w:type="dxa"/>
            <w:vAlign w:val="bottom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C63" w:rsidRPr="00C8292D" w:rsidRDefault="00BC5C6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2,495</w:t>
            </w:r>
          </w:p>
        </w:tc>
      </w:tr>
      <w:tr w:rsidR="00BC5C63" w:rsidRPr="00C8292D" w:rsidTr="00E058DD">
        <w:trPr>
          <w:trHeight w:val="146"/>
        </w:trPr>
        <w:tc>
          <w:tcPr>
            <w:tcW w:w="6665" w:type="dxa"/>
          </w:tcPr>
          <w:p w:rsidR="00BC5C63" w:rsidRPr="00C8292D" w:rsidRDefault="00BC5C63" w:rsidP="00E058DD">
            <w:pPr>
              <w:pStyle w:val="ListParagraph"/>
              <w:numPr>
                <w:ilvl w:val="0"/>
                <w:numId w:val="10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:rsidR="00BC5C63" w:rsidRPr="00C8292D" w:rsidRDefault="00825E6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  <w:tc>
          <w:tcPr>
            <w:tcW w:w="270" w:type="dxa"/>
            <w:vAlign w:val="bottom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C63" w:rsidRPr="00C8292D" w:rsidRDefault="00BC5C6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1,314</w:t>
            </w:r>
          </w:p>
        </w:tc>
      </w:tr>
      <w:tr w:rsidR="00BC5C63" w:rsidRPr="00C8292D" w:rsidTr="00E058DD">
        <w:trPr>
          <w:trHeight w:val="146"/>
        </w:trPr>
        <w:tc>
          <w:tcPr>
            <w:tcW w:w="6665" w:type="dxa"/>
          </w:tcPr>
          <w:p w:rsidR="00BC5C63" w:rsidRPr="00C8292D" w:rsidRDefault="00BC5C63" w:rsidP="00E058DD">
            <w:pPr>
              <w:pStyle w:val="ListParagraph"/>
              <w:numPr>
                <w:ilvl w:val="0"/>
                <w:numId w:val="10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:rsidR="00BC5C63" w:rsidRPr="00C8292D" w:rsidRDefault="00BC5C63" w:rsidP="00E058D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cs/>
              </w:rPr>
              <w:t>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170" w:type="dxa"/>
            <w:vAlign w:val="bottom"/>
          </w:tcPr>
          <w:p w:rsidR="00BC5C63" w:rsidRPr="00E058DD" w:rsidRDefault="00825E6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537,750</w:t>
            </w:r>
          </w:p>
        </w:tc>
        <w:tc>
          <w:tcPr>
            <w:tcW w:w="270" w:type="dxa"/>
            <w:vAlign w:val="bottom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C63" w:rsidRPr="00C8292D" w:rsidRDefault="00BC5C6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537,750</w:t>
            </w:r>
          </w:p>
        </w:tc>
      </w:tr>
      <w:tr w:rsidR="00BC5C63" w:rsidRPr="00C8292D" w:rsidTr="00E058DD">
        <w:trPr>
          <w:trHeight w:val="146"/>
        </w:trPr>
        <w:tc>
          <w:tcPr>
            <w:tcW w:w="6665" w:type="dxa"/>
          </w:tcPr>
          <w:p w:rsidR="00BC5C63" w:rsidRPr="00C8292D" w:rsidRDefault="00BC5C63" w:rsidP="00E058DD">
            <w:pPr>
              <w:pStyle w:val="ListParagraph"/>
              <w:numPr>
                <w:ilvl w:val="0"/>
                <w:numId w:val="10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รวมรายการหนี้สินทางการเงินไม่หมุนเวียน </w:t>
            </w:r>
          </w:p>
          <w:p w:rsidR="00BC5C63" w:rsidRPr="00C8292D" w:rsidRDefault="00BC5C6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  <w:cs/>
              </w:rPr>
              <w:t>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170" w:type="dxa"/>
            <w:vAlign w:val="bottom"/>
          </w:tcPr>
          <w:p w:rsidR="00BC5C63" w:rsidRPr="00C8292D" w:rsidRDefault="00825E6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2,397,04</w:t>
            </w:r>
            <w:r w:rsidR="009945B4" w:rsidRPr="00C82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BC5C63" w:rsidRPr="00C8292D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C63" w:rsidRPr="00C8292D" w:rsidRDefault="00BC5C6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2D">
              <w:rPr>
                <w:rFonts w:asciiTheme="majorBidi" w:hAnsiTheme="majorBidi" w:cstheme="majorBidi"/>
                <w:sz w:val="30"/>
                <w:szCs w:val="30"/>
              </w:rPr>
              <w:t>2,934,791</w:t>
            </w:r>
          </w:p>
        </w:tc>
      </w:tr>
    </w:tbl>
    <w:p w:rsidR="00BC5C63" w:rsidRPr="00D30D24" w:rsidRDefault="00BC5C63" w:rsidP="00BC5C63">
      <w:pPr>
        <w:rPr>
          <w:rFonts w:asciiTheme="majorBidi" w:hAnsiTheme="majorBidi" w:cstheme="majorBidi"/>
          <w:sz w:val="30"/>
          <w:szCs w:val="30"/>
        </w:rPr>
      </w:pPr>
    </w:p>
    <w:p w:rsidR="00BC5C63" w:rsidRPr="008E7FEF" w:rsidRDefault="00E47FC0" w:rsidP="00BC5C63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E7FE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บริษัทร่วมและ</w:t>
      </w:r>
      <w:r w:rsidR="00BC5C63" w:rsidRPr="008E7FE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การร่วมค้าที่ไม่มีสาระสำคัญ</w:t>
      </w:r>
    </w:p>
    <w:p w:rsidR="00BC5C63" w:rsidRPr="008E7FEF" w:rsidRDefault="00BC5C63" w:rsidP="00C8292D">
      <w:pPr>
        <w:pStyle w:val="block"/>
        <w:spacing w:after="0" w:line="240" w:lineRule="atLeast"/>
        <w:ind w:left="540" w:right="-72"/>
        <w:rPr>
          <w:rFonts w:asciiTheme="majorBidi" w:hAnsiTheme="majorBidi" w:cstheme="majorBidi"/>
          <w:sz w:val="30"/>
          <w:szCs w:val="30"/>
          <w:lang w:val="en-US"/>
        </w:rPr>
      </w:pPr>
    </w:p>
    <w:p w:rsidR="00BC5C63" w:rsidRPr="008E7FEF" w:rsidRDefault="00BC5C63" w:rsidP="00C8292D">
      <w:pPr>
        <w:pStyle w:val="block"/>
        <w:spacing w:after="0" w:line="240" w:lineRule="atLeast"/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E7FEF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</w:t>
      </w:r>
      <w:r w:rsidR="00E47FC0" w:rsidRPr="008E7FEF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</w:t>
      </w:r>
      <w:r w:rsidRPr="008E7FEF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การร่วมค้าที่ไม่มีสาระสำคัญ จากจำนวนเงินที่รายงานในงบการเงินรวมของกลุ่มบริษัท</w:t>
      </w:r>
    </w:p>
    <w:p w:rsidR="00BC5C63" w:rsidRPr="008E7FEF" w:rsidRDefault="00BC5C63" w:rsidP="00BC5C63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BC5C63" w:rsidRPr="008E7FEF" w:rsidTr="000F4B56">
        <w:trPr>
          <w:cantSplit/>
          <w:trHeight w:val="104"/>
          <w:tblHeader/>
        </w:trPr>
        <w:tc>
          <w:tcPr>
            <w:tcW w:w="6660" w:type="dxa"/>
          </w:tcPr>
          <w:p w:rsidR="00BC5C63" w:rsidRPr="008E7FEF" w:rsidRDefault="00BC5C63" w:rsidP="000F4B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C5C63" w:rsidRPr="008E7FEF" w:rsidRDefault="00BC5C63" w:rsidP="000F4B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C5C63" w:rsidRPr="008E7FEF" w:rsidRDefault="00BC5C63" w:rsidP="000F4B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C63" w:rsidRPr="008E7FEF" w:rsidRDefault="00BC5C63" w:rsidP="000F4B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BC5C63" w:rsidRPr="008E7FEF" w:rsidTr="000F4B56">
        <w:trPr>
          <w:cantSplit/>
          <w:trHeight w:val="104"/>
          <w:tblHeader/>
        </w:trPr>
        <w:tc>
          <w:tcPr>
            <w:tcW w:w="6660" w:type="dxa"/>
          </w:tcPr>
          <w:p w:rsidR="00BC5C63" w:rsidRPr="008E7FEF" w:rsidRDefault="00BC5C63" w:rsidP="000F4B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BC5C63" w:rsidRPr="008E7FEF" w:rsidRDefault="00BC5C63" w:rsidP="000F4B56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E7FE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8E7F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E7FE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C5C63" w:rsidRPr="008E7FEF" w:rsidTr="00E058DD">
        <w:trPr>
          <w:cantSplit/>
          <w:trHeight w:val="407"/>
        </w:trPr>
        <w:tc>
          <w:tcPr>
            <w:tcW w:w="6660" w:type="dxa"/>
          </w:tcPr>
          <w:p w:rsidR="00BC5C63" w:rsidRPr="008E7FEF" w:rsidRDefault="00BC5C63" w:rsidP="00E058DD">
            <w:pPr>
              <w:tabs>
                <w:tab w:val="clear" w:pos="227"/>
                <w:tab w:val="left" w:pos="-61"/>
              </w:tabs>
              <w:ind w:left="11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  <w:vAlign w:val="bottom"/>
          </w:tcPr>
          <w:p w:rsidR="00BC5C63" w:rsidRPr="00E058DD" w:rsidRDefault="003D446C" w:rsidP="00E058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7F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1,731,807</w:t>
            </w:r>
          </w:p>
        </w:tc>
        <w:tc>
          <w:tcPr>
            <w:tcW w:w="270" w:type="dxa"/>
            <w:vAlign w:val="bottom"/>
          </w:tcPr>
          <w:p w:rsidR="00BC5C63" w:rsidRPr="008E7FEF" w:rsidRDefault="00BC5C63" w:rsidP="000F4B56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C63" w:rsidRPr="00E058DD" w:rsidRDefault="003D446C" w:rsidP="00E058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1,262,000</w:t>
            </w:r>
          </w:p>
        </w:tc>
      </w:tr>
      <w:tr w:rsidR="00BC5C63" w:rsidRPr="008E7FEF" w:rsidTr="000F4B56">
        <w:trPr>
          <w:cantSplit/>
          <w:trHeight w:val="404"/>
        </w:trPr>
        <w:tc>
          <w:tcPr>
            <w:tcW w:w="6660" w:type="dxa"/>
          </w:tcPr>
          <w:p w:rsidR="00BC5C63" w:rsidRPr="008E7FEF" w:rsidRDefault="00BC5C63" w:rsidP="000F4B56">
            <w:pPr>
              <w:ind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FE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:rsidR="00BC5C63" w:rsidRPr="008E7FEF" w:rsidRDefault="00BC5C63" w:rsidP="000F4B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C5C63" w:rsidRPr="008E7FEF" w:rsidRDefault="00BC5C63" w:rsidP="000F4B56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C63" w:rsidRPr="008E7FEF" w:rsidRDefault="00BC5C63" w:rsidP="000F4B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C63" w:rsidRPr="008E7FEF" w:rsidTr="000F4B56">
        <w:trPr>
          <w:cantSplit/>
          <w:trHeight w:val="404"/>
        </w:trPr>
        <w:tc>
          <w:tcPr>
            <w:tcW w:w="6660" w:type="dxa"/>
          </w:tcPr>
          <w:p w:rsidR="00BC5C63" w:rsidRPr="008E7FEF" w:rsidRDefault="00BC5C63" w:rsidP="000F4B56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E7FEF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</w:tcPr>
          <w:p w:rsidR="00BC5C63" w:rsidRPr="008E7FEF" w:rsidRDefault="00154761" w:rsidP="000F4B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sz w:val="30"/>
                <w:szCs w:val="30"/>
              </w:rPr>
              <w:t>242,088</w:t>
            </w:r>
          </w:p>
        </w:tc>
        <w:tc>
          <w:tcPr>
            <w:tcW w:w="270" w:type="dxa"/>
          </w:tcPr>
          <w:p w:rsidR="00BC5C63" w:rsidRPr="008E7FEF" w:rsidRDefault="00BC5C63" w:rsidP="000F4B56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C63" w:rsidRPr="008E7FEF" w:rsidRDefault="003D446C" w:rsidP="000F4B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sz w:val="30"/>
                <w:szCs w:val="30"/>
              </w:rPr>
              <w:t>106,360</w:t>
            </w:r>
          </w:p>
        </w:tc>
      </w:tr>
      <w:tr w:rsidR="00BC5C63" w:rsidRPr="008E7FEF" w:rsidTr="000F4B56">
        <w:trPr>
          <w:cantSplit/>
          <w:trHeight w:val="421"/>
        </w:trPr>
        <w:tc>
          <w:tcPr>
            <w:tcW w:w="6660" w:type="dxa"/>
          </w:tcPr>
          <w:p w:rsidR="00BC5C63" w:rsidRPr="008E7FEF" w:rsidRDefault="00BC5C63" w:rsidP="000F4B56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E7FE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C63" w:rsidRPr="008E7FEF" w:rsidRDefault="00825E61" w:rsidP="000F4B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154761" w:rsidRPr="008E7FEF">
              <w:rPr>
                <w:rFonts w:asciiTheme="majorBidi" w:hAnsiTheme="majorBidi" w:cstheme="majorBidi"/>
                <w:sz w:val="30"/>
                <w:szCs w:val="30"/>
              </w:rPr>
              <w:t>5,824</w:t>
            </w:r>
            <w:r w:rsidRPr="008E7F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C5C63" w:rsidRPr="008E7FEF" w:rsidRDefault="00BC5C63" w:rsidP="000F4B56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C63" w:rsidRPr="008E7FEF" w:rsidRDefault="00BC5C63" w:rsidP="000F4B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5C63" w:rsidRPr="009664BA" w:rsidTr="000F4B56">
        <w:trPr>
          <w:cantSplit/>
          <w:trHeight w:val="437"/>
        </w:trPr>
        <w:tc>
          <w:tcPr>
            <w:tcW w:w="6660" w:type="dxa"/>
          </w:tcPr>
          <w:p w:rsidR="00BC5C63" w:rsidRPr="008E7FEF" w:rsidRDefault="00BC5C63" w:rsidP="000F4B56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E7FE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C63" w:rsidRPr="008E7FEF" w:rsidRDefault="00154761" w:rsidP="000F4B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216,264</w:t>
            </w:r>
          </w:p>
        </w:tc>
        <w:tc>
          <w:tcPr>
            <w:tcW w:w="270" w:type="dxa"/>
          </w:tcPr>
          <w:p w:rsidR="00BC5C63" w:rsidRPr="008E7FEF" w:rsidRDefault="00BC5C63" w:rsidP="000F4B56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C63" w:rsidRDefault="003D446C" w:rsidP="000F4B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106,360</w:t>
            </w:r>
          </w:p>
        </w:tc>
      </w:tr>
    </w:tbl>
    <w:p w:rsidR="00BC5C63" w:rsidRPr="00E058DD" w:rsidRDefault="00BC5C63" w:rsidP="00E058DD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30"/>
          <w:szCs w:val="30"/>
          <w:rtl/>
          <w:cs/>
          <w:lang w:val="en-US"/>
        </w:rPr>
      </w:pPr>
    </w:p>
    <w:p w:rsidR="00BC5C63" w:rsidRDefault="00BC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EB248C" w:rsidRDefault="00EB248C" w:rsidP="001C2B6A">
      <w:pPr>
        <w:pStyle w:val="Heading1"/>
        <w:keepLines/>
        <w:numPr>
          <w:ilvl w:val="0"/>
          <w:numId w:val="54"/>
        </w:numPr>
        <w:shd w:val="clear" w:color="auto" w:fill="auto"/>
        <w:tabs>
          <w:tab w:val="num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:rsidR="00EB248C" w:rsidRDefault="00EB248C" w:rsidP="00E058DD">
      <w:pPr>
        <w:rPr>
          <w:rFonts w:cs="Arial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1261"/>
        <w:gridCol w:w="1168"/>
        <w:gridCol w:w="237"/>
        <w:gridCol w:w="1201"/>
      </w:tblGrid>
      <w:tr w:rsidR="00EB248C" w:rsidRPr="009664BA" w:rsidTr="00E058DD">
        <w:trPr>
          <w:trHeight w:val="317"/>
        </w:trPr>
        <w:tc>
          <w:tcPr>
            <w:tcW w:w="2914" w:type="pct"/>
          </w:tcPr>
          <w:p w:rsidR="00EB248C" w:rsidRPr="009664BA" w:rsidRDefault="00EB248C" w:rsidP="00B240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EB248C" w:rsidRPr="009664BA" w:rsidRDefault="00EB248C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</w:tcPr>
          <w:p w:rsidR="00EB248C" w:rsidRPr="009664BA" w:rsidRDefault="00EB248C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248C" w:rsidRPr="009664BA" w:rsidTr="00E058DD">
        <w:tc>
          <w:tcPr>
            <w:tcW w:w="2914" w:type="pct"/>
          </w:tcPr>
          <w:p w:rsidR="00EB248C" w:rsidRPr="009664BA" w:rsidRDefault="00EB248C" w:rsidP="00B240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:rsidR="00EB248C" w:rsidRPr="009664BA" w:rsidRDefault="00EB248C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EB248C" w:rsidRPr="009664BA" w:rsidRDefault="00EB248C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EB248C" w:rsidRPr="009664BA" w:rsidRDefault="00EB248C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:rsidR="00EB248C" w:rsidRPr="009664BA" w:rsidRDefault="00EB248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2559</w:t>
            </w:r>
          </w:p>
        </w:tc>
      </w:tr>
      <w:tr w:rsidR="00EB248C" w:rsidRPr="009664BA" w:rsidTr="00E058DD">
        <w:tc>
          <w:tcPr>
            <w:tcW w:w="2914" w:type="pct"/>
          </w:tcPr>
          <w:p w:rsidR="00EB248C" w:rsidRPr="009664BA" w:rsidRDefault="00EB248C" w:rsidP="00B240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EB248C" w:rsidRPr="009664BA" w:rsidRDefault="00EB248C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</w:tcPr>
          <w:p w:rsidR="00EB248C" w:rsidRPr="009664BA" w:rsidRDefault="00EB248C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248C" w:rsidRPr="009664BA" w:rsidTr="00E058DD">
        <w:tc>
          <w:tcPr>
            <w:tcW w:w="2914" w:type="pct"/>
          </w:tcPr>
          <w:p w:rsidR="00EB248C" w:rsidRPr="009664BA" w:rsidRDefault="00EB248C" w:rsidP="0020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80" w:type="pct"/>
          </w:tcPr>
          <w:p w:rsidR="00EB248C" w:rsidRPr="00F04037" w:rsidRDefault="00EB248C" w:rsidP="00EB248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EB248C" w:rsidRPr="005B387A" w:rsidRDefault="002A3ADE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7,626,921</w:t>
            </w:r>
          </w:p>
        </w:tc>
        <w:tc>
          <w:tcPr>
            <w:tcW w:w="128" w:type="pct"/>
          </w:tcPr>
          <w:p w:rsidR="00EB248C" w:rsidRDefault="00EB248C" w:rsidP="00EB248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:rsidR="00EB248C" w:rsidRPr="009664BA" w:rsidRDefault="00EB248C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5,360,948</w:t>
            </w:r>
          </w:p>
        </w:tc>
      </w:tr>
      <w:tr w:rsidR="00EB248C" w:rsidRPr="009664BA" w:rsidTr="00E058DD">
        <w:tc>
          <w:tcPr>
            <w:tcW w:w="2914" w:type="pct"/>
          </w:tcPr>
          <w:p w:rsidR="00EB248C" w:rsidRPr="009664BA" w:rsidRDefault="00EB248C" w:rsidP="00EB24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680" w:type="pct"/>
          </w:tcPr>
          <w:p w:rsidR="00EB248C" w:rsidRPr="009664BA" w:rsidRDefault="00EB248C" w:rsidP="00EB248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B248C" w:rsidRDefault="002A3ADE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872,198</w:t>
            </w:r>
          </w:p>
        </w:tc>
        <w:tc>
          <w:tcPr>
            <w:tcW w:w="128" w:type="pct"/>
          </w:tcPr>
          <w:p w:rsidR="00EB248C" w:rsidRDefault="00EB248C" w:rsidP="00EB248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:rsidR="00EB248C" w:rsidRDefault="00EB248C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2,265,973</w:t>
            </w:r>
          </w:p>
        </w:tc>
      </w:tr>
      <w:tr w:rsidR="00EB248C" w:rsidRPr="00274231" w:rsidTr="00E058DD">
        <w:tc>
          <w:tcPr>
            <w:tcW w:w="2914" w:type="pct"/>
          </w:tcPr>
          <w:p w:rsidR="00EB248C" w:rsidRDefault="00EB248C" w:rsidP="00EB24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0" w:type="pct"/>
          </w:tcPr>
          <w:p w:rsidR="00EB248C" w:rsidRPr="00274231" w:rsidRDefault="00EB248C" w:rsidP="00EB248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54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EB248C" w:rsidRDefault="002A3ADE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8,499,119</w:t>
            </w:r>
          </w:p>
        </w:tc>
        <w:tc>
          <w:tcPr>
            <w:tcW w:w="128" w:type="pct"/>
          </w:tcPr>
          <w:p w:rsidR="00EB248C" w:rsidRDefault="00EB248C" w:rsidP="00EB248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EB248C" w:rsidRDefault="00EB248C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7,626,921</w:t>
            </w:r>
          </w:p>
        </w:tc>
      </w:tr>
    </w:tbl>
    <w:p w:rsidR="00EB248C" w:rsidRPr="00E058DD" w:rsidRDefault="00EB248C" w:rsidP="00E058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EB248C" w:rsidRPr="004E36A6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E36A6">
        <w:rPr>
          <w:rFonts w:ascii="Angsana New" w:hAnsi="Angsana New"/>
          <w:sz w:val="30"/>
          <w:szCs w:val="30"/>
          <w:cs/>
        </w:rPr>
        <w:t>มีการจ่ายชำระค่าหุ้นเพิ่มเติมในบริษัทย่อยในระหว่าง</w:t>
      </w:r>
      <w:r w:rsidRPr="00212602">
        <w:rPr>
          <w:rFonts w:ascii="Angsana New" w:hAnsi="Angsana New"/>
          <w:sz w:val="30"/>
          <w:szCs w:val="30"/>
          <w:cs/>
        </w:rPr>
        <w:t>ปี</w:t>
      </w:r>
      <w:r w:rsidRPr="004E36A6">
        <w:rPr>
          <w:rFonts w:ascii="Angsana New" w:hAnsi="Angsana New"/>
          <w:sz w:val="30"/>
          <w:szCs w:val="30"/>
          <w:cs/>
        </w:rPr>
        <w:t>สิ้นสุดวันที่ 3</w:t>
      </w:r>
      <w:r w:rsidRPr="00212602">
        <w:rPr>
          <w:rFonts w:ascii="Angsana New" w:hAnsi="Angsana New"/>
          <w:sz w:val="30"/>
          <w:szCs w:val="30"/>
        </w:rPr>
        <w:t>1</w:t>
      </w:r>
      <w:r w:rsidRPr="004E36A6">
        <w:rPr>
          <w:rFonts w:ascii="Angsana New" w:hAnsi="Angsana New"/>
          <w:sz w:val="30"/>
          <w:szCs w:val="30"/>
          <w:cs/>
        </w:rPr>
        <w:t xml:space="preserve"> </w:t>
      </w:r>
      <w:r w:rsidRPr="00212602">
        <w:rPr>
          <w:rFonts w:ascii="Angsana New" w:hAnsi="Angsana New"/>
          <w:sz w:val="30"/>
          <w:szCs w:val="30"/>
          <w:cs/>
        </w:rPr>
        <w:t>ธันวาคม</w:t>
      </w:r>
      <w:r w:rsidRPr="004E36A6">
        <w:rPr>
          <w:rFonts w:ascii="Angsana New" w:hAnsi="Angsana New"/>
          <w:sz w:val="30"/>
          <w:szCs w:val="30"/>
          <w:cs/>
        </w:rPr>
        <w:t xml:space="preserve"> 25</w:t>
      </w:r>
      <w:r w:rsidR="00283024">
        <w:rPr>
          <w:rFonts w:ascii="Angsana New" w:hAnsi="Angsana New"/>
          <w:sz w:val="30"/>
          <w:szCs w:val="30"/>
        </w:rPr>
        <w:t>60</w:t>
      </w:r>
      <w:r w:rsidRPr="004E36A6">
        <w:rPr>
          <w:rFonts w:ascii="Angsana New" w:hAnsi="Angsana New"/>
          <w:sz w:val="30"/>
          <w:szCs w:val="30"/>
        </w:rPr>
        <w:t xml:space="preserve"> </w:t>
      </w:r>
      <w:r w:rsidRPr="004E36A6">
        <w:rPr>
          <w:rFonts w:ascii="Angsana New" w:hAnsi="Angsana New"/>
          <w:sz w:val="30"/>
          <w:szCs w:val="30"/>
          <w:cs/>
        </w:rPr>
        <w:t>ดังนี้</w:t>
      </w:r>
    </w:p>
    <w:p w:rsidR="00EB248C" w:rsidRPr="004E36A6" w:rsidRDefault="00EB248C" w:rsidP="00EB24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B248C" w:rsidRPr="00FA43FE" w:rsidRDefault="00EB248C" w:rsidP="00EB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43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 ผลิตไฟฟ้าและพลังงานร่วม จำกัด</w:t>
      </w:r>
    </w:p>
    <w:p w:rsidR="00EB248C" w:rsidRPr="00FA43FE" w:rsidRDefault="00EB248C" w:rsidP="00EB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EB248C" w:rsidRPr="00FA43FE" w:rsidRDefault="00EB248C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FA43FE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FA43FE">
        <w:rPr>
          <w:rFonts w:asciiTheme="majorBidi" w:hAnsiTheme="majorBidi" w:cstheme="majorBidi"/>
          <w:sz w:val="30"/>
          <w:szCs w:val="30"/>
        </w:rPr>
        <w:t xml:space="preserve">31 </w:t>
      </w:r>
      <w:r w:rsidRPr="00FA43F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43FE">
        <w:rPr>
          <w:rFonts w:asciiTheme="majorBidi" w:hAnsiTheme="majorBidi" w:cstheme="majorBidi"/>
          <w:sz w:val="30"/>
          <w:szCs w:val="30"/>
        </w:rPr>
        <w:t>25</w:t>
      </w:r>
      <w:r w:rsidR="00283024">
        <w:rPr>
          <w:rFonts w:asciiTheme="majorBidi" w:hAnsiTheme="majorBidi" w:cstheme="majorBidi"/>
          <w:sz w:val="30"/>
          <w:szCs w:val="30"/>
        </w:rPr>
        <w:t>60</w:t>
      </w:r>
      <w:r w:rsidRPr="00FA43FE">
        <w:rPr>
          <w:rFonts w:asciiTheme="majorBidi" w:hAnsiTheme="majorBidi" w:cstheme="majorBidi"/>
          <w:sz w:val="30"/>
          <w:szCs w:val="30"/>
        </w:rPr>
        <w:t xml:space="preserve"> </w:t>
      </w:r>
      <w:r w:rsidRPr="00FA43FE">
        <w:rPr>
          <w:rFonts w:asciiTheme="majorBidi" w:hAnsiTheme="majorBidi" w:cstheme="majorBidi"/>
          <w:sz w:val="30"/>
          <w:szCs w:val="30"/>
          <w:cs/>
        </w:rPr>
        <w:t xml:space="preserve">บริษัทได้จ่ายชำระค่าหุ้นจากหุ้นสามัญของบริษัท ผลิตไฟฟ้าและพลังงานร่วม จำกัด เพิ่มเติมเป็นจำนวน </w:t>
      </w:r>
      <w:r w:rsidR="0056675D">
        <w:rPr>
          <w:rFonts w:asciiTheme="majorBidi" w:hAnsiTheme="majorBidi" w:cstheme="majorBidi"/>
          <w:sz w:val="30"/>
          <w:szCs w:val="30"/>
        </w:rPr>
        <w:t>10.5</w:t>
      </w:r>
      <w:r w:rsidRPr="00FA43FE">
        <w:rPr>
          <w:rFonts w:asciiTheme="majorBidi" w:hAnsiTheme="majorBidi" w:cstheme="majorBidi"/>
          <w:sz w:val="30"/>
          <w:szCs w:val="30"/>
        </w:rPr>
        <w:t xml:space="preserve"> </w:t>
      </w:r>
      <w:r w:rsidRPr="00FA43FE">
        <w:rPr>
          <w:rFonts w:asciiTheme="majorBidi" w:hAnsiTheme="majorBidi" w:cstheme="majorBidi"/>
          <w:sz w:val="30"/>
          <w:szCs w:val="30"/>
          <w:cs/>
        </w:rPr>
        <w:t>ล้านบาท รวมเป็นทุนจดทะเบียนและชำระแล้วทั้งห</w:t>
      </w:r>
      <w:r w:rsidRPr="005C1643">
        <w:rPr>
          <w:rFonts w:asciiTheme="majorBidi" w:hAnsiTheme="majorBidi" w:cstheme="majorBidi"/>
          <w:sz w:val="30"/>
          <w:szCs w:val="30"/>
          <w:cs/>
        </w:rPr>
        <w:t xml:space="preserve">มดจำนวน </w:t>
      </w:r>
      <w:r w:rsidR="0056675D" w:rsidRPr="00E058DD">
        <w:rPr>
          <w:rFonts w:asciiTheme="majorBidi" w:hAnsiTheme="majorBidi" w:cstheme="majorBidi"/>
          <w:sz w:val="30"/>
          <w:szCs w:val="30"/>
        </w:rPr>
        <w:t>371.7</w:t>
      </w:r>
      <w:r w:rsidRPr="00FA43FE">
        <w:rPr>
          <w:rFonts w:asciiTheme="majorBidi" w:hAnsiTheme="majorBidi" w:cstheme="majorBidi"/>
          <w:sz w:val="30"/>
          <w:szCs w:val="30"/>
        </w:rPr>
        <w:t xml:space="preserve"> </w:t>
      </w:r>
      <w:r w:rsidRPr="00FA43F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EB248C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:rsidR="00EB248C" w:rsidRPr="00FA43FE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43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 นที ซินเนอร์ยี่ จำกัด</w:t>
      </w:r>
    </w:p>
    <w:p w:rsidR="00EB248C" w:rsidRPr="00FA43FE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EB248C" w:rsidRPr="0025513E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5513E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25513E">
        <w:rPr>
          <w:rFonts w:asciiTheme="majorBidi" w:hAnsiTheme="majorBidi" w:cstheme="majorBidi"/>
          <w:sz w:val="30"/>
          <w:szCs w:val="30"/>
        </w:rPr>
        <w:t xml:space="preserve">31 </w:t>
      </w:r>
      <w:r w:rsidRPr="0025513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513E">
        <w:rPr>
          <w:rFonts w:asciiTheme="majorBidi" w:hAnsiTheme="majorBidi" w:cstheme="majorBidi"/>
          <w:sz w:val="30"/>
          <w:szCs w:val="30"/>
        </w:rPr>
        <w:t>25</w:t>
      </w:r>
      <w:r w:rsidR="00283024">
        <w:rPr>
          <w:rFonts w:asciiTheme="majorBidi" w:hAnsiTheme="majorBidi" w:cstheme="majorBidi"/>
          <w:sz w:val="30"/>
          <w:szCs w:val="30"/>
        </w:rPr>
        <w:t>60</w:t>
      </w:r>
      <w:r w:rsidRPr="0025513E">
        <w:rPr>
          <w:rFonts w:asciiTheme="majorBidi" w:hAnsiTheme="majorBidi" w:cstheme="majorBidi"/>
          <w:sz w:val="30"/>
          <w:szCs w:val="30"/>
        </w:rPr>
        <w:t xml:space="preserve"> </w:t>
      </w:r>
      <w:r w:rsidRPr="0025513E">
        <w:rPr>
          <w:rFonts w:asciiTheme="majorBidi" w:hAnsiTheme="majorBidi" w:cstheme="majorBidi"/>
          <w:sz w:val="30"/>
          <w:szCs w:val="30"/>
          <w:cs/>
        </w:rPr>
        <w:t>บริษัทได้จ่ายชำระค่าหุ้นจากหุ้นสามัญ</w:t>
      </w:r>
      <w:r w:rsidR="00283024">
        <w:rPr>
          <w:rFonts w:asciiTheme="majorBidi" w:hAnsiTheme="majorBidi" w:cstheme="majorBidi" w:hint="cs"/>
          <w:sz w:val="30"/>
          <w:szCs w:val="30"/>
          <w:cs/>
        </w:rPr>
        <w:t>ของบริษัท นที ซินเนอร์ยี่ จำกัด เพิ่มเติมเป็นจำ</w:t>
      </w:r>
      <w:r w:rsidR="00283024" w:rsidRPr="005C1643">
        <w:rPr>
          <w:rFonts w:asciiTheme="majorBidi" w:hAnsiTheme="majorBidi" w:cstheme="majorBidi"/>
          <w:sz w:val="30"/>
          <w:szCs w:val="30"/>
          <w:cs/>
        </w:rPr>
        <w:t>นวน</w:t>
      </w:r>
      <w:r w:rsidRPr="005C16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675D" w:rsidRPr="00E058DD">
        <w:rPr>
          <w:rFonts w:asciiTheme="majorBidi" w:hAnsiTheme="majorBidi" w:cstheme="majorBidi"/>
          <w:sz w:val="30"/>
          <w:szCs w:val="30"/>
        </w:rPr>
        <w:t>798.6</w:t>
      </w:r>
      <w:r w:rsidRPr="005C1643">
        <w:rPr>
          <w:rFonts w:asciiTheme="majorBidi" w:hAnsiTheme="majorBidi" w:cstheme="majorBidi"/>
          <w:sz w:val="30"/>
          <w:szCs w:val="30"/>
        </w:rPr>
        <w:t xml:space="preserve"> </w:t>
      </w:r>
      <w:r w:rsidRPr="005C1643">
        <w:rPr>
          <w:rFonts w:asciiTheme="majorBidi" w:hAnsiTheme="majorBidi" w:cstheme="majorBidi"/>
          <w:sz w:val="30"/>
          <w:szCs w:val="30"/>
          <w:cs/>
        </w:rPr>
        <w:t>ล้านบาท รวมเป็นทุนจดทะเบียนและชำระแล้วทั้ง</w:t>
      </w:r>
      <w:r w:rsidRPr="0025513E">
        <w:rPr>
          <w:rFonts w:asciiTheme="majorBidi" w:hAnsiTheme="majorBidi" w:cstheme="majorBidi"/>
          <w:sz w:val="30"/>
          <w:szCs w:val="30"/>
          <w:cs/>
        </w:rPr>
        <w:t xml:space="preserve">หมดจำนวน </w:t>
      </w:r>
      <w:r w:rsidR="0056675D">
        <w:rPr>
          <w:rFonts w:asciiTheme="majorBidi" w:hAnsiTheme="majorBidi" w:cstheme="majorBidi"/>
          <w:sz w:val="30"/>
          <w:szCs w:val="30"/>
        </w:rPr>
        <w:t>5,627.5</w:t>
      </w:r>
      <w:r w:rsidRPr="0025513E">
        <w:rPr>
          <w:rFonts w:asciiTheme="majorBidi" w:hAnsiTheme="majorBidi" w:cstheme="majorBidi"/>
          <w:sz w:val="30"/>
          <w:szCs w:val="30"/>
        </w:rPr>
        <w:t xml:space="preserve"> </w:t>
      </w:r>
      <w:r w:rsidRPr="0025513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EB248C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:rsidR="00EB248C" w:rsidRPr="00FA43FE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43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 ไออาร์พีซี คลีน</w:t>
      </w:r>
      <w:r w:rsidRPr="00FA43F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FA43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พาวเวอร์ จำกัด</w:t>
      </w:r>
    </w:p>
    <w:p w:rsidR="00EB248C" w:rsidRPr="00FA43FE" w:rsidRDefault="00EB248C" w:rsidP="00EB24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B248C" w:rsidRPr="002E3266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A43FE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FA43FE">
        <w:rPr>
          <w:rFonts w:asciiTheme="majorBidi" w:hAnsiTheme="majorBidi" w:cstheme="majorBidi"/>
          <w:sz w:val="30"/>
          <w:szCs w:val="30"/>
        </w:rPr>
        <w:t xml:space="preserve">31 </w:t>
      </w:r>
      <w:r w:rsidRPr="00FA43F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43FE">
        <w:rPr>
          <w:rFonts w:asciiTheme="majorBidi" w:hAnsiTheme="majorBidi" w:cstheme="majorBidi"/>
          <w:sz w:val="30"/>
          <w:szCs w:val="30"/>
        </w:rPr>
        <w:t>25</w:t>
      </w:r>
      <w:r w:rsidR="00283024">
        <w:rPr>
          <w:rFonts w:asciiTheme="majorBidi" w:hAnsiTheme="majorBidi" w:cstheme="majorBidi"/>
          <w:sz w:val="30"/>
          <w:szCs w:val="30"/>
        </w:rPr>
        <w:t>60</w:t>
      </w:r>
      <w:r w:rsidRPr="00FA43FE">
        <w:rPr>
          <w:rFonts w:asciiTheme="majorBidi" w:hAnsiTheme="majorBidi" w:cstheme="majorBidi"/>
          <w:sz w:val="30"/>
          <w:szCs w:val="30"/>
        </w:rPr>
        <w:t xml:space="preserve"> </w:t>
      </w:r>
      <w:r w:rsidRPr="00FA43FE">
        <w:rPr>
          <w:rFonts w:asciiTheme="majorBidi" w:hAnsiTheme="majorBidi" w:cstheme="majorBidi"/>
          <w:sz w:val="30"/>
          <w:szCs w:val="30"/>
          <w:cs/>
        </w:rPr>
        <w:t>บริษัทได้จ่ายชำระค่าหุ้นจากหุ้นสามัญ</w:t>
      </w:r>
      <w:r w:rsidR="00283024">
        <w:rPr>
          <w:rFonts w:asciiTheme="majorBidi" w:hAnsiTheme="majorBidi" w:cstheme="majorBidi" w:hint="cs"/>
          <w:sz w:val="30"/>
          <w:szCs w:val="30"/>
          <w:cs/>
        </w:rPr>
        <w:t>ของบริษัท ไออาร์พีซี คลีน</w:t>
      </w:r>
      <w:r w:rsidR="00283024">
        <w:rPr>
          <w:rFonts w:asciiTheme="majorBidi" w:hAnsiTheme="majorBidi" w:cstheme="majorBidi"/>
          <w:sz w:val="30"/>
          <w:szCs w:val="30"/>
        </w:rPr>
        <w:br/>
      </w:r>
      <w:r w:rsidR="00283024">
        <w:rPr>
          <w:rFonts w:asciiTheme="majorBidi" w:hAnsiTheme="majorBidi" w:cstheme="majorBidi" w:hint="cs"/>
          <w:sz w:val="30"/>
          <w:szCs w:val="30"/>
          <w:cs/>
        </w:rPr>
        <w:t xml:space="preserve">พาวเวอร์ จำกัด </w:t>
      </w:r>
      <w:r w:rsidRPr="00FA43FE">
        <w:rPr>
          <w:rFonts w:asciiTheme="majorBidi" w:hAnsiTheme="majorBidi" w:cstheme="majorBidi"/>
          <w:sz w:val="30"/>
          <w:szCs w:val="30"/>
          <w:cs/>
        </w:rPr>
        <w:t xml:space="preserve">เพิ่มเติมเป็นจำนวน </w:t>
      </w:r>
      <w:r w:rsidR="0056675D">
        <w:rPr>
          <w:rFonts w:asciiTheme="majorBidi" w:hAnsiTheme="majorBidi" w:cstheme="majorBidi"/>
          <w:sz w:val="30"/>
          <w:szCs w:val="30"/>
        </w:rPr>
        <w:t>59.9</w:t>
      </w:r>
      <w:r w:rsidR="00283024">
        <w:rPr>
          <w:rFonts w:asciiTheme="majorBidi" w:hAnsiTheme="majorBidi" w:cstheme="majorBidi"/>
          <w:sz w:val="30"/>
          <w:szCs w:val="30"/>
        </w:rPr>
        <w:t xml:space="preserve"> </w:t>
      </w:r>
      <w:r w:rsidRPr="00FA43FE">
        <w:rPr>
          <w:rFonts w:asciiTheme="majorBidi" w:hAnsiTheme="majorBidi" w:cstheme="majorBidi"/>
          <w:sz w:val="30"/>
          <w:szCs w:val="30"/>
          <w:cs/>
        </w:rPr>
        <w:t xml:space="preserve">ล้านบาท รวมเป็นทุนจดทะเบียนและชำระแล้วทั้งหมดจำนวน </w:t>
      </w:r>
      <w:r w:rsidR="0056675D" w:rsidRPr="00E058DD">
        <w:rPr>
          <w:rFonts w:asciiTheme="majorBidi" w:hAnsiTheme="majorBidi" w:cstheme="majorBidi"/>
          <w:sz w:val="30"/>
          <w:szCs w:val="30"/>
        </w:rPr>
        <w:t>3,083</w:t>
      </w:r>
      <w:r w:rsidR="005C1643" w:rsidRPr="00E058DD">
        <w:rPr>
          <w:rFonts w:asciiTheme="majorBidi" w:hAnsiTheme="majorBidi" w:cstheme="majorBidi"/>
          <w:sz w:val="30"/>
          <w:szCs w:val="30"/>
        </w:rPr>
        <w:t>.0</w:t>
      </w:r>
      <w:r w:rsidRPr="00FA43FE">
        <w:rPr>
          <w:rFonts w:asciiTheme="majorBidi" w:hAnsiTheme="majorBidi" w:cstheme="majorBidi"/>
          <w:sz w:val="30"/>
          <w:szCs w:val="30"/>
        </w:rPr>
        <w:t xml:space="preserve"> </w:t>
      </w:r>
      <w:r w:rsidRPr="00FA43F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EB248C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:rsidR="00283024" w:rsidRDefault="00283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br w:type="page"/>
      </w:r>
    </w:p>
    <w:p w:rsidR="00EB248C" w:rsidRPr="00CE7D6E" w:rsidRDefault="00EB248C" w:rsidP="00EB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2704E">
        <w:rPr>
          <w:rFonts w:asciiTheme="majorBidi" w:hAnsiTheme="majorBidi" w:cstheme="majorBidi"/>
          <w:b/>
          <w:bCs/>
          <w:i/>
          <w:iCs/>
          <w:sz w:val="30"/>
          <w:szCs w:val="30"/>
        </w:rPr>
        <w:t>GPSC International Holdings Limited</w:t>
      </w:r>
    </w:p>
    <w:p w:rsidR="00EB248C" w:rsidRPr="00CE7D6E" w:rsidRDefault="00EB248C" w:rsidP="00EB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9413E" w:rsidRDefault="00283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  <w:sectPr w:rsidR="00B9413E" w:rsidSect="0084624D">
          <w:headerReference w:type="even" r:id="rId14"/>
          <w:footerReference w:type="default" r:id="rId15"/>
          <w:headerReference w:type="first" r:id="rId16"/>
          <w:type w:val="nextColumn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  <w:r w:rsidRPr="00FA43FE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FA43FE">
        <w:rPr>
          <w:rFonts w:asciiTheme="majorBidi" w:hAnsiTheme="majorBidi" w:cstheme="majorBidi"/>
          <w:sz w:val="30"/>
          <w:szCs w:val="30"/>
        </w:rPr>
        <w:t xml:space="preserve">31 </w:t>
      </w:r>
      <w:r w:rsidRPr="00FA43F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43FE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 xml:space="preserve">60 </w:t>
      </w:r>
      <w:r w:rsidR="00EB248C" w:rsidRPr="00CE7D6E">
        <w:rPr>
          <w:rFonts w:asciiTheme="majorBidi" w:hAnsiTheme="majorBidi" w:cstheme="majorBidi"/>
          <w:sz w:val="30"/>
          <w:szCs w:val="30"/>
          <w:cs/>
        </w:rPr>
        <w:t>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จ่ายชำระค่าหุ้นจากหุ้นสามัญของบริษัท </w:t>
      </w:r>
      <w:r>
        <w:rPr>
          <w:rFonts w:asciiTheme="majorBidi" w:hAnsiTheme="majorBidi" w:cstheme="majorBidi"/>
          <w:sz w:val="30"/>
          <w:szCs w:val="30"/>
        </w:rPr>
        <w:t xml:space="preserve">GPSC International Holdings Limited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เพิ่มเติมเป็นจำนวน </w:t>
      </w:r>
      <w:r w:rsidR="0056675D">
        <w:rPr>
          <w:rFonts w:asciiTheme="majorBidi" w:hAnsiTheme="majorBidi" w:cstheme="majorBidi"/>
          <w:sz w:val="30"/>
          <w:szCs w:val="30"/>
        </w:rPr>
        <w:t>93,000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เหรียญสหรัฐอเมริกา หรือเทียบ</w:t>
      </w:r>
      <w:r w:rsidRPr="005C1643">
        <w:rPr>
          <w:rFonts w:asciiTheme="majorBidi" w:hAnsiTheme="majorBidi" w:cstheme="majorBidi"/>
          <w:sz w:val="30"/>
          <w:szCs w:val="30"/>
          <w:cs/>
        </w:rPr>
        <w:t xml:space="preserve">เท่า </w:t>
      </w:r>
      <w:r w:rsidR="0056675D" w:rsidRPr="00E058DD">
        <w:rPr>
          <w:rFonts w:asciiTheme="majorBidi" w:hAnsiTheme="majorBidi" w:cstheme="majorBidi"/>
          <w:sz w:val="30"/>
          <w:szCs w:val="30"/>
        </w:rPr>
        <w:t>3.2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รวมเป็น</w:t>
      </w:r>
      <w:r w:rsidR="004E4262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ทุนจดทะเบียนและชำระแล้วทั้งหมดจำนวน </w:t>
      </w:r>
      <w:r w:rsidR="0056675D">
        <w:rPr>
          <w:rFonts w:asciiTheme="majorBidi" w:hAnsiTheme="majorBidi" w:cstheme="majorBidi"/>
          <w:sz w:val="30"/>
          <w:szCs w:val="30"/>
        </w:rPr>
        <w:t>98</w:t>
      </w:r>
      <w:r w:rsidR="005C1643">
        <w:rPr>
          <w:rFonts w:asciiTheme="majorBidi" w:hAnsiTheme="majorBidi" w:cstheme="majorBidi"/>
          <w:sz w:val="30"/>
          <w:szCs w:val="30"/>
        </w:rPr>
        <w:t>,</w:t>
      </w:r>
      <w:r w:rsidR="0056675D">
        <w:rPr>
          <w:rFonts w:asciiTheme="majorBidi" w:hAnsiTheme="majorBidi" w:cstheme="majorBidi"/>
          <w:sz w:val="30"/>
          <w:szCs w:val="30"/>
        </w:rPr>
        <w:t xml:space="preserve">000 </w:t>
      </w:r>
      <w:r>
        <w:rPr>
          <w:rFonts w:asciiTheme="majorBidi" w:hAnsiTheme="majorBidi" w:cstheme="majorBidi" w:hint="cs"/>
          <w:sz w:val="30"/>
          <w:szCs w:val="30"/>
          <w:cs/>
        </w:rPr>
        <w:t>เหรียญสหรัฐอเมริกา</w:t>
      </w:r>
    </w:p>
    <w:p w:rsidR="00EB248C" w:rsidRPr="00E058DD" w:rsidRDefault="00B24088" w:rsidP="00E058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B9413E">
        <w:rPr>
          <w:rFonts w:ascii="Angsana New" w:hAnsi="Angsana New"/>
          <w:sz w:val="30"/>
          <w:szCs w:val="30"/>
        </w:rPr>
        <w:t>2560</w:t>
      </w:r>
      <w:r w:rsidR="00B9413E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847D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B2D23">
        <w:rPr>
          <w:rFonts w:ascii="Angsana New" w:hAnsi="Angsana New" w:hint="cs"/>
          <w:sz w:val="30"/>
          <w:szCs w:val="30"/>
          <w:cs/>
        </w:rPr>
        <w:t>จากเงินลงทุน</w:t>
      </w:r>
      <w:r w:rsidRPr="00B847D1">
        <w:rPr>
          <w:rFonts w:ascii="Angsana New" w:hAnsi="Angsana New"/>
          <w:sz w:val="30"/>
          <w:szCs w:val="30"/>
          <w:cs/>
        </w:rPr>
        <w:t>สำหรับ</w:t>
      </w:r>
      <w:r w:rsidR="00BB2D23">
        <w:rPr>
          <w:rFonts w:ascii="Angsana New" w:hAnsi="Angsana New" w:hint="cs"/>
          <w:sz w:val="30"/>
          <w:szCs w:val="30"/>
          <w:cs/>
        </w:rPr>
        <w:t>แต่ละ</w:t>
      </w:r>
      <w:r w:rsidR="00B9413E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EB248C" w:rsidRPr="00E058DD" w:rsidRDefault="00EB248C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80"/>
        <w:gridCol w:w="720"/>
        <w:gridCol w:w="810"/>
        <w:gridCol w:w="180"/>
        <w:gridCol w:w="810"/>
        <w:gridCol w:w="180"/>
        <w:gridCol w:w="867"/>
        <w:gridCol w:w="180"/>
        <w:gridCol w:w="810"/>
        <w:gridCol w:w="180"/>
        <w:gridCol w:w="810"/>
        <w:gridCol w:w="180"/>
        <w:gridCol w:w="810"/>
        <w:gridCol w:w="180"/>
        <w:gridCol w:w="843"/>
        <w:gridCol w:w="180"/>
        <w:gridCol w:w="810"/>
        <w:gridCol w:w="180"/>
        <w:gridCol w:w="810"/>
        <w:gridCol w:w="180"/>
        <w:gridCol w:w="810"/>
      </w:tblGrid>
      <w:tr w:rsidR="002879E3" w:rsidRPr="00A26A88" w:rsidTr="00E058DD">
        <w:trPr>
          <w:cantSplit/>
          <w:tblHeader/>
        </w:trPr>
        <w:tc>
          <w:tcPr>
            <w:tcW w:w="2880" w:type="dxa"/>
          </w:tcPr>
          <w:p w:rsidR="00EB248C" w:rsidRPr="00A26A88" w:rsidRDefault="00EB248C" w:rsidP="00B24088">
            <w:pPr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30" w:type="dxa"/>
            <w:gridSpan w:val="22"/>
          </w:tcPr>
          <w:p w:rsidR="00EB248C" w:rsidRPr="00A26A88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26A8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2879E3" w:rsidRPr="00A26A88" w:rsidTr="00E058DD">
        <w:trPr>
          <w:cantSplit/>
          <w:tblHeader/>
        </w:trPr>
        <w:tc>
          <w:tcPr>
            <w:tcW w:w="2880" w:type="dxa"/>
          </w:tcPr>
          <w:p w:rsidR="00EB248C" w:rsidRPr="00A26A88" w:rsidRDefault="00EB248C" w:rsidP="00B24088">
            <w:pPr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20" w:type="dxa"/>
            <w:gridSpan w:val="3"/>
          </w:tcPr>
          <w:p w:rsidR="00EB248C" w:rsidRPr="00A26A88" w:rsidRDefault="00EB248C" w:rsidP="00B24088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สัดส่วนความ</w:t>
            </w:r>
          </w:p>
        </w:tc>
        <w:tc>
          <w:tcPr>
            <w:tcW w:w="1800" w:type="dxa"/>
            <w:gridSpan w:val="3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1857" w:type="dxa"/>
            <w:gridSpan w:val="3"/>
            <w:vAlign w:val="bottom"/>
          </w:tcPr>
          <w:p w:rsidR="00EB248C" w:rsidRPr="00A26A88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A26A88" w:rsidRDefault="00EB248C" w:rsidP="00B24088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1833" w:type="dxa"/>
            <w:gridSpan w:val="3"/>
            <w:vAlign w:val="bottom"/>
          </w:tcPr>
          <w:p w:rsidR="00EB248C" w:rsidRPr="00A26A88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A26A88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</w:tr>
      <w:tr w:rsidR="002879E3" w:rsidRPr="00A26A88" w:rsidTr="00E058DD">
        <w:trPr>
          <w:cantSplit/>
          <w:tblHeader/>
        </w:trPr>
        <w:tc>
          <w:tcPr>
            <w:tcW w:w="2880" w:type="dxa"/>
          </w:tcPr>
          <w:p w:rsidR="00EB248C" w:rsidRPr="00A26A88" w:rsidRDefault="00EB248C" w:rsidP="00B24088">
            <w:pPr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20" w:type="dxa"/>
            <w:gridSpan w:val="3"/>
          </w:tcPr>
          <w:p w:rsidR="00EB248C" w:rsidRPr="00A26A88" w:rsidRDefault="00EB248C" w:rsidP="00B24088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1857" w:type="dxa"/>
            <w:gridSpan w:val="3"/>
            <w:vAlign w:val="bottom"/>
          </w:tcPr>
          <w:p w:rsidR="00EB248C" w:rsidRPr="00A26A88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A26A88" w:rsidRDefault="00EB248C" w:rsidP="00B24088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1833" w:type="dxa"/>
            <w:gridSpan w:val="3"/>
            <w:vAlign w:val="bottom"/>
          </w:tcPr>
          <w:p w:rsidR="00EB248C" w:rsidRPr="00A26A88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ราคาทุน </w:t>
            </w:r>
            <w:r w:rsidRPr="00A26A88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- </w:t>
            </w:r>
            <w:r w:rsidRPr="00A26A8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A26A88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</w:tr>
      <w:tr w:rsidR="002879E3" w:rsidRPr="00A26A88" w:rsidTr="00E058DD">
        <w:trPr>
          <w:cantSplit/>
          <w:tblHeader/>
        </w:trPr>
        <w:tc>
          <w:tcPr>
            <w:tcW w:w="2880" w:type="dxa"/>
          </w:tcPr>
          <w:p w:rsidR="00B9413E" w:rsidRPr="00A26A88" w:rsidRDefault="00B9413E" w:rsidP="00B941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72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bidi="th-TH"/>
              </w:rPr>
              <w:t>25</w:t>
            </w: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  <w:t>2559</w:t>
            </w:r>
          </w:p>
        </w:tc>
        <w:tc>
          <w:tcPr>
            <w:tcW w:w="81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bidi="th-TH"/>
              </w:rPr>
              <w:t>25</w:t>
            </w: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  <w:t>2559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867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bidi="th-TH"/>
              </w:rPr>
              <w:t>25</w:t>
            </w: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  <w:t>2559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bidi="th-TH"/>
              </w:rPr>
              <w:t>25</w:t>
            </w: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  <w:t>2559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843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bidi="th-TH"/>
              </w:rPr>
              <w:t>25</w:t>
            </w: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  <w:t>2559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bidi="th-TH"/>
              </w:rPr>
              <w:t>25</w:t>
            </w: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B9413E" w:rsidRPr="00A26A88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  <w:t>2559</w:t>
            </w:r>
          </w:p>
        </w:tc>
      </w:tr>
      <w:tr w:rsidR="002879E3" w:rsidRPr="00A26A88" w:rsidTr="00E058DD">
        <w:trPr>
          <w:cantSplit/>
          <w:trHeight w:val="270"/>
        </w:trPr>
        <w:tc>
          <w:tcPr>
            <w:tcW w:w="2880" w:type="dxa"/>
          </w:tcPr>
          <w:p w:rsidR="00EB248C" w:rsidRPr="00A26A88" w:rsidRDefault="00EB248C" w:rsidP="00B240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gridSpan w:val="3"/>
          </w:tcPr>
          <w:p w:rsidR="00EB248C" w:rsidRPr="00A26A88" w:rsidRDefault="00EB248C" w:rsidP="00B2408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(%)</w:t>
            </w:r>
          </w:p>
        </w:tc>
        <w:tc>
          <w:tcPr>
            <w:tcW w:w="9810" w:type="dxa"/>
            <w:gridSpan w:val="19"/>
          </w:tcPr>
          <w:p w:rsidR="00EB248C" w:rsidRPr="00A26A88" w:rsidRDefault="00EB248C" w:rsidP="00B24088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2879E3" w:rsidRPr="00A26A88" w:rsidTr="00E058DD">
        <w:trPr>
          <w:cantSplit/>
          <w:trHeight w:val="270"/>
        </w:trPr>
        <w:tc>
          <w:tcPr>
            <w:tcW w:w="2880" w:type="dxa"/>
          </w:tcPr>
          <w:p w:rsidR="00EB248C" w:rsidRPr="00A26A88" w:rsidRDefault="00EB248C" w:rsidP="00B24088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rtl/>
                <w:cs/>
              </w:rPr>
            </w:pPr>
            <w:r w:rsidRPr="00A26A88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EB248C" w:rsidRPr="00A26A88" w:rsidRDefault="00EB248C" w:rsidP="00B24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7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3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</w:tr>
      <w:tr w:rsidR="002879E3" w:rsidRPr="00A26A88" w:rsidTr="00E058DD">
        <w:trPr>
          <w:cantSplit/>
          <w:trHeight w:val="270"/>
        </w:trPr>
        <w:tc>
          <w:tcPr>
            <w:tcW w:w="2880" w:type="dxa"/>
          </w:tcPr>
          <w:p w:rsidR="00EB248C" w:rsidRPr="00A26A88" w:rsidRDefault="00EB248C" w:rsidP="00B24088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Theme="majorBidi" w:hAnsiTheme="majorBidi" w:cstheme="majorBidi"/>
                <w:i w:val="0"/>
                <w:iCs w:val="0"/>
                <w:spacing w:val="-6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i w:val="0"/>
                <w:iCs w:val="0"/>
                <w:spacing w:val="-6"/>
                <w:sz w:val="25"/>
                <w:szCs w:val="25"/>
                <w:cs/>
              </w:rPr>
              <w:t>บริษัท ผลิตไฟฟ้าและพลังงานร่วม</w:t>
            </w:r>
          </w:p>
        </w:tc>
        <w:tc>
          <w:tcPr>
            <w:tcW w:w="720" w:type="dxa"/>
          </w:tcPr>
          <w:p w:rsidR="00EB248C" w:rsidRPr="00A26A88" w:rsidRDefault="00EB248C" w:rsidP="00B24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7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358" w:right="-4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3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331" w:right="-2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EB248C" w:rsidRPr="00A26A88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EB248C" w:rsidRPr="00A26A88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C1643" w:rsidRPr="00A26A88" w:rsidTr="00E058DD">
        <w:trPr>
          <w:cantSplit/>
          <w:trHeight w:val="270"/>
        </w:trPr>
        <w:tc>
          <w:tcPr>
            <w:tcW w:w="2880" w:type="dxa"/>
          </w:tcPr>
          <w:p w:rsidR="005C1643" w:rsidRPr="00A26A88" w:rsidRDefault="005C1643" w:rsidP="005C1643">
            <w:pPr>
              <w:pStyle w:val="Heading8"/>
              <w:widowControl w:val="0"/>
              <w:tabs>
                <w:tab w:val="left" w:pos="328"/>
              </w:tabs>
              <w:ind w:left="202" w:hanging="202"/>
              <w:rPr>
                <w:rFonts w:asciiTheme="majorBidi" w:hAnsiTheme="majorBidi" w:cstheme="majorBidi"/>
                <w:i w:val="0"/>
                <w:iCs w:val="0"/>
                <w:spacing w:val="-6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i w:val="0"/>
                <w:iCs w:val="0"/>
                <w:spacing w:val="-6"/>
                <w:sz w:val="25"/>
                <w:szCs w:val="25"/>
                <w:cs/>
              </w:rPr>
              <w:t xml:space="preserve">   </w:t>
            </w:r>
            <w:r w:rsidRPr="00A26A88">
              <w:rPr>
                <w:rFonts w:asciiTheme="majorBidi" w:hAnsiTheme="majorBidi" w:cstheme="majorBidi"/>
                <w:i w:val="0"/>
                <w:iCs w:val="0"/>
                <w:spacing w:val="-6"/>
                <w:sz w:val="25"/>
                <w:szCs w:val="25"/>
              </w:rPr>
              <w:tab/>
            </w:r>
            <w:r w:rsidRPr="00A26A88">
              <w:rPr>
                <w:rFonts w:asciiTheme="majorBidi" w:hAnsiTheme="majorBidi" w:cstheme="majorBidi"/>
                <w:i w:val="0"/>
                <w:iCs w:val="0"/>
                <w:spacing w:val="-6"/>
                <w:sz w:val="25"/>
                <w:szCs w:val="25"/>
                <w:cs/>
              </w:rPr>
              <w:t>จำกัด</w:t>
            </w:r>
          </w:p>
        </w:tc>
        <w:tc>
          <w:tcPr>
            <w:tcW w:w="720" w:type="dxa"/>
          </w:tcPr>
          <w:p w:rsidR="005C1643" w:rsidRPr="00A26A88" w:rsidRDefault="005C164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25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371,730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361,220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7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265,510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255,000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3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265,510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255,000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E058DD" w:rsidRDefault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val="en-GB" w:bidi="ar-SA"/>
              </w:rPr>
              <w:t>-</w:t>
            </w:r>
          </w:p>
        </w:tc>
      </w:tr>
      <w:tr w:rsidR="005C1643" w:rsidRPr="00A26A88" w:rsidTr="00E058DD">
        <w:trPr>
          <w:cantSplit/>
          <w:trHeight w:val="270"/>
        </w:trPr>
        <w:tc>
          <w:tcPr>
            <w:tcW w:w="288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นที ซินเนอร์ยี่ จำกัด</w:t>
            </w:r>
          </w:p>
        </w:tc>
        <w:tc>
          <w:tcPr>
            <w:tcW w:w="720" w:type="dxa"/>
          </w:tcPr>
          <w:p w:rsidR="005C1643" w:rsidRPr="00A26A88" w:rsidRDefault="005C164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25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5,627,457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4,828,813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7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5,862,693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5,064,049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3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5,862,693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5,064,049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E058DD" w:rsidRDefault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val="en-GB" w:bidi="ar-SA"/>
              </w:rPr>
              <w:t>-</w:t>
            </w:r>
          </w:p>
        </w:tc>
      </w:tr>
      <w:tr w:rsidR="005C1643" w:rsidRPr="00A26A88" w:rsidTr="00E058DD">
        <w:trPr>
          <w:cantSplit/>
          <w:trHeight w:val="270"/>
        </w:trPr>
        <w:tc>
          <w:tcPr>
            <w:tcW w:w="288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ไออาร์พีซี คลีน พาวเวอร์</w:t>
            </w:r>
            <w:r w:rsidRPr="00A26A88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A26A88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720" w:type="dxa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25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3,083,000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2,965,575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7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1,822,330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1,762,443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3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1,822,330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1,762,443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E058DD" w:rsidRDefault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rtl/>
                <w:cs/>
                <w:lang w:val="en-GB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rPr>
                <w:rFonts w:asciiTheme="majorBidi" w:hAnsiTheme="majorBidi" w:cstheme="majorBidi"/>
                <w:sz w:val="25"/>
                <w:szCs w:val="25"/>
                <w:rtl/>
                <w:cs/>
                <w:lang w:val="en-GB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-</w:t>
            </w:r>
          </w:p>
        </w:tc>
      </w:tr>
      <w:tr w:rsidR="005C1643" w:rsidRPr="00A26A88" w:rsidTr="00E058DD">
        <w:trPr>
          <w:cantSplit/>
        </w:trPr>
        <w:tc>
          <w:tcPr>
            <w:tcW w:w="288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eastAsia="Calibri" w:hAnsiTheme="majorBidi" w:cstheme="majorBidi"/>
                <w:sz w:val="25"/>
                <w:szCs w:val="25"/>
              </w:rPr>
              <w:t>Ichinoseki Solar Power 1 GK</w:t>
            </w:r>
            <w:r w:rsidRPr="00A26A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A26A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</w:r>
            <w:r w:rsidRPr="00A26A8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26A88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ทุนชำระแล้วหน่วยพันเยน)</w:t>
            </w:r>
          </w:p>
        </w:tc>
        <w:tc>
          <w:tcPr>
            <w:tcW w:w="720" w:type="dxa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:rsidR="005C1643" w:rsidRPr="00A26A88" w:rsidRDefault="005C164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7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545,250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545,250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3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545,250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545,250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E058DD" w:rsidRDefault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</w:p>
          <w:p w:rsidR="005C1643" w:rsidRPr="00E058DD" w:rsidRDefault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E058DD" w:rsidRDefault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</w:p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rPr>
                <w:rFonts w:asciiTheme="majorBidi" w:hAnsiTheme="majorBidi" w:cstheme="majorBidi"/>
                <w:sz w:val="25"/>
                <w:szCs w:val="25"/>
                <w:rtl/>
                <w:cs/>
                <w:lang w:val="en-GB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-</w:t>
            </w:r>
          </w:p>
        </w:tc>
      </w:tr>
      <w:tr w:rsidR="005C1643" w:rsidRPr="00A26A88" w:rsidTr="00E058DD">
        <w:trPr>
          <w:cantSplit/>
        </w:trPr>
        <w:tc>
          <w:tcPr>
            <w:tcW w:w="288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GPSC International Holdings Limited (</w:t>
            </w:r>
            <w:r w:rsidRPr="00A26A88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720" w:type="dxa"/>
            <w:vAlign w:val="bottom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vAlign w:val="bottom"/>
          </w:tcPr>
          <w:p w:rsidR="005C1643" w:rsidRPr="00A26A88" w:rsidRDefault="005C164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98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179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sz w:val="25"/>
                <w:szCs w:val="25"/>
              </w:rPr>
              <w:t>179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  <w:t>-</w:t>
            </w:r>
          </w:p>
        </w:tc>
      </w:tr>
      <w:tr w:rsidR="005C1643" w:rsidRPr="00A26A88" w:rsidTr="00E058DD">
        <w:trPr>
          <w:cantSplit/>
        </w:trPr>
        <w:tc>
          <w:tcPr>
            <w:tcW w:w="2880" w:type="dxa"/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26A8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0" w:type="dxa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5C1643" w:rsidRPr="00A26A88" w:rsidRDefault="005C1643" w:rsidP="005C1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79"/>
              <w:jc w:val="center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81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72" w:right="-14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1643" w:rsidRPr="00A26A88" w:rsidRDefault="005C1643" w:rsidP="00E058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8,499,119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1643" w:rsidRPr="00A26A88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26A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7,626,921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1643" w:rsidRPr="00A26A88" w:rsidRDefault="005C1643" w:rsidP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5C1643" w:rsidRPr="00A26A88" w:rsidRDefault="005C1643" w:rsidP="005C16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1643" w:rsidRPr="005C1643" w:rsidRDefault="005C1643" w:rsidP="00E058D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8,499,119</w:t>
            </w:r>
          </w:p>
        </w:tc>
        <w:tc>
          <w:tcPr>
            <w:tcW w:w="180" w:type="dxa"/>
          </w:tcPr>
          <w:p w:rsidR="005C1643" w:rsidRPr="00E058DD" w:rsidRDefault="005C1643" w:rsidP="00E058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1643" w:rsidRPr="00E058DD" w:rsidRDefault="005C164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 w:bidi="ar-SA"/>
              </w:rPr>
              <w:t>7,626,921</w:t>
            </w:r>
          </w:p>
        </w:tc>
        <w:tc>
          <w:tcPr>
            <w:tcW w:w="180" w:type="dxa"/>
          </w:tcPr>
          <w:p w:rsidR="005C1643" w:rsidRPr="00E058DD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1643" w:rsidRPr="00E058DD" w:rsidRDefault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5C1643" w:rsidRPr="00E058DD" w:rsidRDefault="005C1643" w:rsidP="00E058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1643" w:rsidRPr="00E058DD" w:rsidRDefault="005C1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  <w:r w:rsidRPr="00E058DD">
              <w:rPr>
                <w:rFonts w:asciiTheme="majorBidi" w:hAnsiTheme="majorBidi" w:cstheme="majorBidi"/>
                <w:sz w:val="25"/>
                <w:szCs w:val="25"/>
                <w:rtl/>
                <w:lang w:val="en-GB" w:bidi="ar-SA"/>
              </w:rPr>
              <w:t>-</w:t>
            </w:r>
          </w:p>
        </w:tc>
      </w:tr>
    </w:tbl>
    <w:p w:rsidR="00EB248C" w:rsidRDefault="00EB248C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</w:pPr>
    </w:p>
    <w:p w:rsidR="005C1EB5" w:rsidRPr="00E058DD" w:rsidRDefault="00B9413E" w:rsidP="00E058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5C1EB5" w:rsidRPr="00E058DD" w:rsidSect="00B9413E">
          <w:headerReference w:type="even" r:id="rId17"/>
          <w:footerReference w:type="default" r:id="rId18"/>
          <w:headerReference w:type="firs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มีราคาที่ต้องเปิดเผยต่อสาธารณช</w:t>
      </w:r>
      <w:r w:rsidR="007478F1">
        <w:rPr>
          <w:rFonts w:ascii="Angsana New" w:hAnsi="Angsana New" w:hint="cs"/>
          <w:sz w:val="30"/>
          <w:szCs w:val="30"/>
          <w:cs/>
        </w:rPr>
        <w:t>น</w:t>
      </w:r>
    </w:p>
    <w:p w:rsidR="00DA014B" w:rsidRDefault="00DA014B" w:rsidP="00E058DD">
      <w:pPr>
        <w:pStyle w:val="Heading1"/>
        <w:keepLines/>
        <w:numPr>
          <w:ilvl w:val="0"/>
          <w:numId w:val="54"/>
        </w:numPr>
        <w:shd w:val="clear" w:color="auto" w:fill="auto"/>
        <w:tabs>
          <w:tab w:val="num" w:pos="540"/>
        </w:tabs>
        <w:spacing w:line="0" w:lineRule="atLeast"/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ส่วน</w:t>
      </w:r>
      <w:r w:rsidR="00BB2D2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ของผู้ถือหุ้น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ที่ไม่มีอำนาจควบคุม</w:t>
      </w:r>
    </w:p>
    <w:p w:rsidR="00DA014B" w:rsidRPr="00E058DD" w:rsidRDefault="00DA014B" w:rsidP="00E058DD">
      <w:pPr>
        <w:spacing w:line="0" w:lineRule="atLeast"/>
        <w:rPr>
          <w:rFonts w:asciiTheme="majorBidi" w:hAnsiTheme="majorBidi" w:cstheme="majorBidi"/>
          <w:sz w:val="30"/>
          <w:szCs w:val="30"/>
          <w:cs/>
        </w:rPr>
      </w:pPr>
    </w:p>
    <w:p w:rsidR="00DA014B" w:rsidRDefault="00DA014B" w:rsidP="00E058DD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2BE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:rsidR="00006A2A" w:rsidRDefault="00006A2A" w:rsidP="00DA014B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530"/>
        <w:gridCol w:w="180"/>
        <w:gridCol w:w="1260"/>
        <w:gridCol w:w="180"/>
        <w:gridCol w:w="1080"/>
        <w:gridCol w:w="180"/>
        <w:gridCol w:w="990"/>
      </w:tblGrid>
      <w:tr w:rsidR="007333DF" w:rsidRPr="00483F5F" w:rsidTr="00E058DD">
        <w:trPr>
          <w:cantSplit/>
          <w:tblHeader/>
        </w:trPr>
        <w:tc>
          <w:tcPr>
            <w:tcW w:w="3870" w:type="dxa"/>
            <w:vAlign w:val="bottom"/>
          </w:tcPr>
          <w:p w:rsidR="00006A2A" w:rsidRPr="00E058DD" w:rsidRDefault="00006A2A" w:rsidP="00CC3E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5934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</w:tr>
      <w:tr w:rsidR="007333DF" w:rsidRPr="00483F5F" w:rsidTr="00E058DD">
        <w:trPr>
          <w:cantSplit/>
          <w:tblHeader/>
        </w:trPr>
        <w:tc>
          <w:tcPr>
            <w:tcW w:w="3870" w:type="dxa"/>
            <w:vAlign w:val="bottom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ไออาร์พีซี คลีน พาวเวอร์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33DF" w:rsidRPr="00483F5F" w:rsidTr="00E058DD">
        <w:trPr>
          <w:cantSplit/>
          <w:tblHeader/>
        </w:trPr>
        <w:tc>
          <w:tcPr>
            <w:tcW w:w="3870" w:type="dxa"/>
            <w:vAlign w:val="bottom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934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33DF" w:rsidRPr="00483F5F" w:rsidTr="00E058DD">
        <w:trPr>
          <w:cantSplit/>
        </w:trPr>
        <w:tc>
          <w:tcPr>
            <w:tcW w:w="3870" w:type="dxa"/>
            <w:vAlign w:val="bottom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:rsidR="00006A2A" w:rsidRPr="0059344A" w:rsidRDefault="00006A2A" w:rsidP="00E058DD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49%</w:t>
            </w: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333DF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:rsidR="00006A2A" w:rsidRPr="000E2D0A" w:rsidRDefault="005C34F8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1,238,483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333DF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:rsidR="00006A2A" w:rsidRPr="000E2D0A" w:rsidRDefault="005C34F8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12,186,948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333DF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:rsidR="00006A2A" w:rsidRPr="000E2D0A" w:rsidRDefault="005C34F8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(1,988,637</w:t>
            </w:r>
            <w:r w:rsidR="00E749CD" w:rsidRPr="00E05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333DF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06A2A" w:rsidRPr="000E2D0A" w:rsidRDefault="005C34F8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(7,716,564</w:t>
            </w:r>
            <w:r w:rsidR="00E749CD" w:rsidRPr="00E05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333DF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06A2A" w:rsidRPr="000E2D0A" w:rsidRDefault="005C34F8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3,720,230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333DF" w:rsidRPr="00340185" w:rsidTr="00E058DD">
        <w:trPr>
          <w:cantSplit/>
        </w:trPr>
        <w:tc>
          <w:tcPr>
            <w:tcW w:w="3870" w:type="dxa"/>
          </w:tcPr>
          <w:p w:rsidR="007333DF" w:rsidRDefault="00006A2A" w:rsidP="007333DF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</w:t>
            </w:r>
          </w:p>
          <w:p w:rsidR="00006A2A" w:rsidRPr="0059344A" w:rsidRDefault="00006A2A" w:rsidP="007333DF">
            <w:pPr>
              <w:pStyle w:val="acctfourfigures"/>
              <w:tabs>
                <w:tab w:val="clear" w:pos="765"/>
              </w:tabs>
              <w:spacing w:line="240" w:lineRule="auto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06A2A" w:rsidRDefault="00006A2A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78F1" w:rsidRPr="00BB2D23" w:rsidRDefault="005C34F8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1,822,913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E058DD" w:rsidRDefault="00006A2A" w:rsidP="00E058DD">
            <w:pPr>
              <w:pStyle w:val="acctmergecolhdg"/>
              <w:spacing w:line="240" w:lineRule="auto"/>
              <w:ind w:right="11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7478F1" w:rsidRPr="000E2D0A" w:rsidRDefault="00340185" w:rsidP="00E058DD">
            <w:pPr>
              <w:pStyle w:val="acctmergecolhdg"/>
              <w:tabs>
                <w:tab w:val="decimal" w:pos="1091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2,051</w:t>
            </w:r>
          </w:p>
        </w:tc>
        <w:tc>
          <w:tcPr>
            <w:tcW w:w="180" w:type="dxa"/>
          </w:tcPr>
          <w:p w:rsidR="00006A2A" w:rsidRPr="000E2D0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E058DD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7478F1" w:rsidRPr="000E2D0A" w:rsidRDefault="00340185" w:rsidP="00E058DD">
            <w:pPr>
              <w:pStyle w:val="acctmergecolhdg"/>
              <w:tabs>
                <w:tab w:val="decimal" w:pos="91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2,077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Default="00006A2A" w:rsidP="00E058DD">
            <w:pPr>
              <w:pStyle w:val="acctmergecolhdg"/>
              <w:tabs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78F1" w:rsidRPr="00340185" w:rsidRDefault="00340185" w:rsidP="00E058DD">
            <w:pPr>
              <w:pStyle w:val="acctmergecolhdg"/>
              <w:tabs>
                <w:tab w:val="decimal" w:pos="832"/>
              </w:tabs>
              <w:spacing w:line="240" w:lineRule="auto"/>
              <w:ind w:right="-16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1,827,041</w:t>
            </w: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Default="00006A2A" w:rsidP="00CC3E6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006A2A" w:rsidRDefault="00006A2A" w:rsidP="00E058DD">
            <w:pPr>
              <w:tabs>
                <w:tab w:val="clear" w:pos="1644"/>
                <w:tab w:val="decimal" w:pos="136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006A2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006A2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006A2A" w:rsidRDefault="00006A2A" w:rsidP="00E058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59344A" w:rsidRDefault="00006A2A" w:rsidP="00CC3E6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</w:tcPr>
          <w:p w:rsidR="00006A2A" w:rsidRPr="0059344A" w:rsidRDefault="00C35F4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2,093,963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1530" w:type="dxa"/>
          </w:tcPr>
          <w:p w:rsidR="00006A2A" w:rsidRPr="0059344A" w:rsidRDefault="00C35F4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338,318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06A2A" w:rsidRPr="0059344A" w:rsidRDefault="00C35F4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338,318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="00BB2D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(ขาดทุน)</w:t>
            </w:r>
            <w:r w:rsidR="00BB2D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</w:t>
            </w:r>
            <w:r w:rsidR="007333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</w:t>
            </w:r>
            <w:r w:rsidR="007333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่</w:t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06A2A" w:rsidRDefault="00006A2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78F1" w:rsidRPr="00944201" w:rsidRDefault="00C35F4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165,776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-7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78F1" w:rsidRPr="0059344A" w:rsidRDefault="00C35F40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(189)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7478F1" w:rsidRPr="0059344A" w:rsidRDefault="00C35F40" w:rsidP="00E058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Default="00006A2A" w:rsidP="00E058DD">
            <w:pPr>
              <w:pStyle w:val="acctfourfigures"/>
              <w:tabs>
                <w:tab w:val="clear" w:pos="765"/>
                <w:tab w:val="decimal" w:pos="832"/>
                <w:tab w:val="decimal" w:pos="108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478F1" w:rsidRPr="0059344A" w:rsidRDefault="00C35F40" w:rsidP="00E058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165,587</w:t>
            </w: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  <w:r w:rsidR="007333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006A2A" w:rsidRDefault="00006A2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78F1" w:rsidRPr="0059344A" w:rsidRDefault="00C35F4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78F1" w:rsidRPr="0059344A" w:rsidRDefault="00C35F40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="002278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78F1" w:rsidRPr="0059344A" w:rsidRDefault="00C35F40" w:rsidP="00E058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Default="00006A2A" w:rsidP="00E058DD">
            <w:pPr>
              <w:pStyle w:val="acctfourfigures"/>
              <w:tabs>
                <w:tab w:val="clear" w:pos="765"/>
                <w:tab w:val="decimal" w:pos="832"/>
                <w:tab w:val="decimal" w:pos="1080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478F1" w:rsidRPr="0059344A" w:rsidRDefault="00C35F40" w:rsidP="00E058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0D5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333DF" w:rsidRPr="00483F5F" w:rsidTr="00E058DD">
        <w:trPr>
          <w:cantSplit/>
          <w:trHeight w:val="233"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530" w:type="dxa"/>
          </w:tcPr>
          <w:p w:rsidR="00006A2A" w:rsidRDefault="00006A2A">
            <w:pPr>
              <w:tabs>
                <w:tab w:val="clear" w:pos="164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:rsidR="00006A2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:rsidR="00006A2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:rsidR="00006A2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:rsidR="00006A2A" w:rsidRDefault="00006A2A" w:rsidP="00CC3E60">
            <w:pPr>
              <w:pStyle w:val="acctfourfigures"/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  <w:vAlign w:val="bottom"/>
          </w:tcPr>
          <w:p w:rsidR="00006A2A" w:rsidRPr="00F04037" w:rsidRDefault="00006A2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04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6B4EB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</w:t>
            </w:r>
            <w:r w:rsidRPr="00F04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:rsidR="00006A2A" w:rsidRPr="00E058DD" w:rsidRDefault="006B4EB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447,394</w:t>
            </w: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06A2A" w:rsidRPr="0059344A" w:rsidRDefault="00006A2A" w:rsidP="00CC3E60">
            <w:pPr>
              <w:pStyle w:val="acctfourfigures"/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  <w:vAlign w:val="bottom"/>
          </w:tcPr>
          <w:p w:rsidR="00006A2A" w:rsidRPr="00F04037" w:rsidRDefault="00006A2A" w:rsidP="00CC3E6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04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530" w:type="dxa"/>
            <w:vAlign w:val="bottom"/>
          </w:tcPr>
          <w:p w:rsidR="00006A2A" w:rsidRPr="00E058DD" w:rsidRDefault="006B4EB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1,008,950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06A2A" w:rsidRPr="0059344A" w:rsidRDefault="00006A2A" w:rsidP="00CC3E60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F04037" w:rsidRDefault="00006A2A" w:rsidP="00CC3E6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04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06A2A" w:rsidRPr="00E058DD" w:rsidRDefault="006B4EB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518,012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33DF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F04037" w:rsidRDefault="00006A2A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="006B4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F0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06A2A" w:rsidRPr="00E058DD" w:rsidRDefault="006B4EB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A2A" w:rsidRPr="00483F5F" w:rsidTr="00E058DD">
        <w:trPr>
          <w:cantSplit/>
          <w:tblHeader/>
        </w:trPr>
        <w:tc>
          <w:tcPr>
            <w:tcW w:w="3870" w:type="dxa"/>
            <w:vAlign w:val="bottom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5934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5934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</w:t>
            </w:r>
          </w:p>
        </w:tc>
      </w:tr>
      <w:tr w:rsidR="00006A2A" w:rsidRPr="00483F5F" w:rsidTr="00E058DD">
        <w:trPr>
          <w:cantSplit/>
          <w:tblHeader/>
        </w:trPr>
        <w:tc>
          <w:tcPr>
            <w:tcW w:w="3870" w:type="dxa"/>
            <w:vAlign w:val="bottom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ไออาร์พีซี คลีน พาวเวอร์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06A2A" w:rsidRPr="00E058DD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06A2A" w:rsidRPr="00483F5F" w:rsidTr="00E058DD">
        <w:trPr>
          <w:cantSplit/>
          <w:tblHeader/>
        </w:trPr>
        <w:tc>
          <w:tcPr>
            <w:tcW w:w="3870" w:type="dxa"/>
            <w:vAlign w:val="bottom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934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6A2A" w:rsidRPr="00483F5F" w:rsidTr="00E058DD">
        <w:trPr>
          <w:cantSplit/>
        </w:trPr>
        <w:tc>
          <w:tcPr>
            <w:tcW w:w="3870" w:type="dxa"/>
            <w:vAlign w:val="bottom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:rsidR="00006A2A" w:rsidRPr="0059344A" w:rsidRDefault="00006A2A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49%</w:t>
            </w: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06A2A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:rsidR="00006A2A" w:rsidRPr="0059344A" w:rsidRDefault="00006A2A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671,749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06A2A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:rsidR="00006A2A" w:rsidRPr="0059344A" w:rsidRDefault="00006A2A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11,130,193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06A2A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:rsidR="00006A2A" w:rsidRPr="0059344A" w:rsidRDefault="00006A2A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(325,780)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06A2A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06A2A" w:rsidRPr="0059344A" w:rsidRDefault="00006A2A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(8,211,674)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06A2A" w:rsidRPr="00483F5F" w:rsidTr="00E058DD">
        <w:trPr>
          <w:cantSplit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06A2A" w:rsidRPr="0059344A" w:rsidRDefault="00006A2A" w:rsidP="00E058DD">
            <w:pPr>
              <w:pStyle w:val="acctmergecolhdg"/>
              <w:tabs>
                <w:tab w:val="decimal" w:pos="136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3,264,488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E058DD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51D54" w:rsidRPr="00483F5F" w:rsidTr="00245FD6">
        <w:trPr>
          <w:cantSplit/>
          <w:trHeight w:val="270"/>
        </w:trPr>
        <w:tc>
          <w:tcPr>
            <w:tcW w:w="3870" w:type="dxa"/>
          </w:tcPr>
          <w:p w:rsidR="00E51D54" w:rsidRPr="0059344A" w:rsidRDefault="00E51D54" w:rsidP="00E51D54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51D54" w:rsidRDefault="00E51D54" w:rsidP="00E51D54">
            <w:pPr>
              <w:pStyle w:val="acctmergecolhdg"/>
              <w:tabs>
                <w:tab w:val="decimal" w:pos="136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E51D54" w:rsidRPr="00944201" w:rsidRDefault="00E51D54" w:rsidP="00E5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1,599,599</w:t>
            </w:r>
          </w:p>
        </w:tc>
        <w:tc>
          <w:tcPr>
            <w:tcW w:w="180" w:type="dxa"/>
          </w:tcPr>
          <w:p w:rsidR="00E51D54" w:rsidRPr="0059344A" w:rsidRDefault="00E51D54" w:rsidP="00E51D5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1D54" w:rsidRDefault="00E51D54" w:rsidP="00E51D54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E51D54" w:rsidRPr="0059344A" w:rsidRDefault="00E51D54" w:rsidP="00E51D5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2,370</w:t>
            </w:r>
          </w:p>
        </w:tc>
        <w:tc>
          <w:tcPr>
            <w:tcW w:w="180" w:type="dxa"/>
          </w:tcPr>
          <w:p w:rsidR="00E51D54" w:rsidRPr="0059344A" w:rsidRDefault="00E51D54" w:rsidP="00E51D5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D54" w:rsidRDefault="00E51D54" w:rsidP="00E51D54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E51D54" w:rsidRPr="0059344A" w:rsidRDefault="00E51D54" w:rsidP="00E51D5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2,236</w:t>
            </w:r>
          </w:p>
        </w:tc>
        <w:tc>
          <w:tcPr>
            <w:tcW w:w="180" w:type="dxa"/>
          </w:tcPr>
          <w:p w:rsidR="00E51D54" w:rsidRPr="0059344A" w:rsidRDefault="00E51D54" w:rsidP="00E51D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51D54" w:rsidRDefault="00E51D54" w:rsidP="00E51D54">
            <w:pPr>
              <w:pStyle w:val="acctmergecolhdg"/>
              <w:tabs>
                <w:tab w:val="decimal" w:pos="1001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51D54" w:rsidRPr="00E51D54" w:rsidRDefault="00E51D54" w:rsidP="00E51D5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1,604,205</w:t>
            </w:r>
          </w:p>
        </w:tc>
      </w:tr>
      <w:tr w:rsidR="00E51D54" w:rsidRPr="004D254F" w:rsidTr="00E51D54">
        <w:trPr>
          <w:cantSplit/>
        </w:trPr>
        <w:tc>
          <w:tcPr>
            <w:tcW w:w="3870" w:type="dxa"/>
          </w:tcPr>
          <w:p w:rsidR="00E51D54" w:rsidRPr="004D254F" w:rsidRDefault="00E51D54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51D54" w:rsidRPr="004D254F" w:rsidRDefault="00E51D54">
            <w:pPr>
              <w:pStyle w:val="acctmergecolhdg"/>
              <w:tabs>
                <w:tab w:val="decimal" w:pos="136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:rsidR="00E51D54" w:rsidRPr="004D254F" w:rsidRDefault="00E51D54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:rsidR="00E51D54" w:rsidRPr="004D254F" w:rsidRDefault="00E51D54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E51D54" w:rsidRPr="004D254F" w:rsidRDefault="00E51D54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E51D54" w:rsidRPr="004D254F" w:rsidRDefault="00E51D54">
            <w:pPr>
              <w:pStyle w:val="acctmergecolhdg"/>
              <w:spacing w:line="240" w:lineRule="auto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E51D54" w:rsidRPr="004D254F" w:rsidRDefault="00E51D54" w:rsidP="00CC3E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E51D54" w:rsidRPr="004D254F" w:rsidRDefault="00E51D54" w:rsidP="00CC3E6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</w:tr>
      <w:tr w:rsidR="00006A2A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59344A" w:rsidRDefault="00006A2A" w:rsidP="00CC3E6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</w:tcPr>
          <w:p w:rsidR="00006A2A" w:rsidRPr="0059344A" w:rsidRDefault="005E14B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2,055,207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06A2A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1530" w:type="dxa"/>
          </w:tcPr>
          <w:p w:rsidR="00006A2A" w:rsidRPr="0059344A" w:rsidRDefault="005E14B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352,192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A2A" w:rsidRPr="00483F5F" w:rsidTr="00E058DD">
        <w:trPr>
          <w:cantSplit/>
          <w:trHeight w:val="270"/>
        </w:trPr>
        <w:tc>
          <w:tcPr>
            <w:tcW w:w="387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06A2A" w:rsidRPr="0059344A" w:rsidRDefault="005E14B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352,192</w:t>
            </w:r>
          </w:p>
        </w:tc>
        <w:tc>
          <w:tcPr>
            <w:tcW w:w="180" w:type="dxa"/>
          </w:tcPr>
          <w:p w:rsidR="00006A2A" w:rsidRPr="0059344A" w:rsidRDefault="00006A2A" w:rsidP="00CC3E6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6A2A" w:rsidRPr="0059344A" w:rsidRDefault="00006A2A" w:rsidP="00CC3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06A2A" w:rsidRPr="0059344A" w:rsidRDefault="00006A2A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D0" w:rsidRPr="00483F5F" w:rsidTr="004D254F">
        <w:trPr>
          <w:cantSplit/>
          <w:trHeight w:val="270"/>
        </w:trPr>
        <w:tc>
          <w:tcPr>
            <w:tcW w:w="3870" w:type="dxa"/>
          </w:tcPr>
          <w:p w:rsidR="009218D0" w:rsidRPr="0059344A" w:rsidRDefault="009218D0" w:rsidP="009218D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(ขาดทุน)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</w:t>
            </w:r>
            <w:r w:rsidR="007464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9218D0" w:rsidRDefault="009218D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218D0" w:rsidRPr="00944201" w:rsidRDefault="009218D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172,574</w:t>
            </w:r>
          </w:p>
        </w:tc>
        <w:tc>
          <w:tcPr>
            <w:tcW w:w="180" w:type="dxa"/>
          </w:tcPr>
          <w:p w:rsidR="009218D0" w:rsidRPr="0059344A" w:rsidRDefault="009218D0" w:rsidP="009218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18D0" w:rsidRDefault="009218D0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218D0" w:rsidRPr="0059344A" w:rsidRDefault="009218D0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(503)</w:t>
            </w:r>
          </w:p>
        </w:tc>
        <w:tc>
          <w:tcPr>
            <w:tcW w:w="180" w:type="dxa"/>
          </w:tcPr>
          <w:p w:rsidR="009218D0" w:rsidRPr="0059344A" w:rsidRDefault="009218D0" w:rsidP="009218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8D0" w:rsidRDefault="009218D0" w:rsidP="00E058D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218D0" w:rsidRPr="0059344A" w:rsidRDefault="009218D0" w:rsidP="00E058D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218D0" w:rsidRPr="0059344A" w:rsidRDefault="009218D0" w:rsidP="009218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218D0" w:rsidRDefault="009218D0" w:rsidP="00E058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218D0" w:rsidRPr="0059344A" w:rsidRDefault="009218D0" w:rsidP="00E058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D0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72,071</w:t>
            </w:r>
          </w:p>
        </w:tc>
      </w:tr>
      <w:tr w:rsidR="00746423" w:rsidRPr="00483F5F" w:rsidTr="004D254F">
        <w:trPr>
          <w:cantSplit/>
          <w:trHeight w:val="270"/>
        </w:trPr>
        <w:tc>
          <w:tcPr>
            <w:tcW w:w="3870" w:type="dxa"/>
          </w:tcPr>
          <w:p w:rsidR="00746423" w:rsidRDefault="00746423" w:rsidP="0074642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746423" w:rsidRDefault="00746423" w:rsidP="0074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6423" w:rsidRDefault="00746423" w:rsidP="0074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46423" w:rsidRPr="0059344A" w:rsidRDefault="00746423" w:rsidP="0074642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46423" w:rsidRDefault="00746423" w:rsidP="007464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6423" w:rsidRDefault="00746423" w:rsidP="007464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746423" w:rsidRPr="0059344A" w:rsidRDefault="00746423" w:rsidP="0074642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6423" w:rsidRDefault="00746423" w:rsidP="0074642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6423" w:rsidRDefault="00746423" w:rsidP="0074642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752B">
              <w:rPr>
                <w:rFonts w:asciiTheme="majorBidi" w:hAnsiTheme="majorBidi" w:cstheme="majorBidi"/>
                <w:bCs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:rsidR="00746423" w:rsidRPr="0059344A" w:rsidRDefault="00746423" w:rsidP="00746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46423" w:rsidRDefault="00746423" w:rsidP="0074642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46423" w:rsidRDefault="00746423" w:rsidP="0074642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746423" w:rsidRPr="004D254F" w:rsidTr="004D254F">
        <w:trPr>
          <w:cantSplit/>
          <w:trHeight w:val="270"/>
        </w:trPr>
        <w:tc>
          <w:tcPr>
            <w:tcW w:w="3870" w:type="dxa"/>
          </w:tcPr>
          <w:p w:rsidR="00746423" w:rsidRPr="004D254F" w:rsidRDefault="00746423" w:rsidP="0074642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746423" w:rsidRPr="004D254F" w:rsidRDefault="0074642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:rsidR="00746423" w:rsidRPr="004D254F" w:rsidRDefault="00746423" w:rsidP="00746423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:rsidR="00746423" w:rsidRPr="004D254F" w:rsidRDefault="00746423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:rsidR="00746423" w:rsidRPr="004D254F" w:rsidRDefault="00746423" w:rsidP="0074642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746423" w:rsidRPr="004D254F" w:rsidRDefault="00746423" w:rsidP="00E058DD">
            <w:pPr>
              <w:pStyle w:val="acctmergecolhdg"/>
              <w:tabs>
                <w:tab w:val="decimal" w:pos="922"/>
              </w:tabs>
              <w:spacing w:line="240" w:lineRule="auto"/>
              <w:ind w:right="-79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746423" w:rsidRPr="004D254F" w:rsidRDefault="00746423" w:rsidP="00746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:rsidR="00746423" w:rsidRPr="004D254F" w:rsidRDefault="00746423" w:rsidP="00E058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46423" w:rsidRPr="00483F5F" w:rsidTr="004D254F">
        <w:trPr>
          <w:cantSplit/>
          <w:trHeight w:val="270"/>
        </w:trPr>
        <w:tc>
          <w:tcPr>
            <w:tcW w:w="3870" w:type="dxa"/>
            <w:vAlign w:val="bottom"/>
          </w:tcPr>
          <w:p w:rsidR="00746423" w:rsidRPr="00F04037" w:rsidRDefault="00746423" w:rsidP="00E058DD">
            <w:pPr>
              <w:pStyle w:val="acctfourfigures"/>
              <w:tabs>
                <w:tab w:val="clear" w:pos="765"/>
                <w:tab w:val="decimal" w:pos="0"/>
                <w:tab w:val="decimal" w:pos="1091"/>
                <w:tab w:val="decimal" w:pos="1361"/>
              </w:tabs>
              <w:spacing w:line="240" w:lineRule="auto"/>
              <w:ind w:left="19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04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</w:t>
            </w:r>
            <w:r w:rsidRPr="00F04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:rsidR="00746423" w:rsidRPr="00AE7842" w:rsidRDefault="0074642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561,521</w:t>
            </w:r>
          </w:p>
        </w:tc>
        <w:tc>
          <w:tcPr>
            <w:tcW w:w="180" w:type="dxa"/>
            <w:vAlign w:val="bottom"/>
          </w:tcPr>
          <w:p w:rsidR="00746423" w:rsidRPr="0059344A" w:rsidRDefault="00746423" w:rsidP="0074642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746423" w:rsidRPr="0059344A" w:rsidRDefault="00746423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:rsidR="00746423" w:rsidRPr="0059344A" w:rsidRDefault="00746423" w:rsidP="0074642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746423" w:rsidRPr="0059344A" w:rsidRDefault="00746423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:rsidR="00746423" w:rsidRPr="0059344A" w:rsidRDefault="00746423" w:rsidP="00746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746423" w:rsidRPr="0059344A" w:rsidRDefault="00746423" w:rsidP="00E058DD">
            <w:pPr>
              <w:pStyle w:val="acctfourfigures"/>
              <w:tabs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46423" w:rsidRPr="00483F5F" w:rsidTr="00E058DD">
        <w:trPr>
          <w:cantSplit/>
          <w:trHeight w:val="270"/>
        </w:trPr>
        <w:tc>
          <w:tcPr>
            <w:tcW w:w="3870" w:type="dxa"/>
            <w:vAlign w:val="bottom"/>
          </w:tcPr>
          <w:p w:rsidR="00746423" w:rsidRPr="00F04037" w:rsidRDefault="00746423" w:rsidP="00746423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04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530" w:type="dxa"/>
            <w:vAlign w:val="bottom"/>
          </w:tcPr>
          <w:p w:rsidR="00746423" w:rsidRPr="00AE7842" w:rsidRDefault="0074642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(3,017,785)</w:t>
            </w:r>
          </w:p>
        </w:tc>
        <w:tc>
          <w:tcPr>
            <w:tcW w:w="180" w:type="dxa"/>
            <w:vAlign w:val="bottom"/>
          </w:tcPr>
          <w:p w:rsidR="00746423" w:rsidRPr="0059344A" w:rsidRDefault="00746423" w:rsidP="0074642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746423" w:rsidRPr="0059344A" w:rsidRDefault="00746423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:rsidR="00746423" w:rsidRPr="0059344A" w:rsidRDefault="00746423" w:rsidP="0074642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746423" w:rsidRPr="0059344A" w:rsidRDefault="00746423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:rsidR="00746423" w:rsidRPr="0059344A" w:rsidRDefault="00746423" w:rsidP="00746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746423" w:rsidRPr="0059344A" w:rsidRDefault="00746423" w:rsidP="00E058DD">
            <w:pPr>
              <w:pStyle w:val="acctfourfigures"/>
              <w:tabs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46423" w:rsidRPr="00483F5F" w:rsidTr="00E058DD">
        <w:trPr>
          <w:cantSplit/>
          <w:trHeight w:val="270"/>
        </w:trPr>
        <w:tc>
          <w:tcPr>
            <w:tcW w:w="3870" w:type="dxa"/>
          </w:tcPr>
          <w:p w:rsidR="00746423" w:rsidRPr="00F04037" w:rsidRDefault="00746423" w:rsidP="0074642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04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46423" w:rsidRPr="00AE7842" w:rsidRDefault="0074642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2,396,014</w:t>
            </w:r>
          </w:p>
        </w:tc>
        <w:tc>
          <w:tcPr>
            <w:tcW w:w="180" w:type="dxa"/>
          </w:tcPr>
          <w:p w:rsidR="00746423" w:rsidRPr="0059344A" w:rsidRDefault="00746423" w:rsidP="0074642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746423" w:rsidRPr="0059344A" w:rsidRDefault="00746423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746423" w:rsidRPr="0059344A" w:rsidRDefault="00746423" w:rsidP="0074642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:rsidR="00746423" w:rsidRPr="0059344A" w:rsidRDefault="00746423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746423" w:rsidRPr="0059344A" w:rsidRDefault="00746423" w:rsidP="00746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:rsidR="00746423" w:rsidRPr="0059344A" w:rsidRDefault="00746423" w:rsidP="00E058DD">
            <w:pPr>
              <w:pStyle w:val="acctfourfigures"/>
              <w:tabs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46423" w:rsidRPr="00483F5F" w:rsidTr="00E058DD">
        <w:trPr>
          <w:cantSplit/>
          <w:trHeight w:val="270"/>
        </w:trPr>
        <w:tc>
          <w:tcPr>
            <w:tcW w:w="3870" w:type="dxa"/>
          </w:tcPr>
          <w:p w:rsidR="00746423" w:rsidRPr="00F04037" w:rsidRDefault="0074642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F0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46423" w:rsidRPr="0032704E" w:rsidRDefault="0074642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(60,250)</w:t>
            </w:r>
          </w:p>
        </w:tc>
        <w:tc>
          <w:tcPr>
            <w:tcW w:w="180" w:type="dxa"/>
          </w:tcPr>
          <w:p w:rsidR="00746423" w:rsidRPr="0059344A" w:rsidRDefault="00746423" w:rsidP="0074642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746423" w:rsidRPr="0059344A" w:rsidRDefault="00746423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46423" w:rsidRPr="0059344A" w:rsidRDefault="00746423" w:rsidP="0074642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6423" w:rsidRPr="0059344A" w:rsidRDefault="00746423" w:rsidP="00E0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746423" w:rsidRPr="0059344A" w:rsidRDefault="00746423" w:rsidP="00746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46423" w:rsidRPr="0059344A" w:rsidRDefault="00746423" w:rsidP="00E058DD">
            <w:pPr>
              <w:pStyle w:val="acctfourfigures"/>
              <w:tabs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1C2B6A" w:rsidRPr="009664BA" w:rsidRDefault="001C2B6A" w:rsidP="00E058DD">
      <w:pPr>
        <w:rPr>
          <w:rFonts w:asciiTheme="majorBidi" w:hAnsiTheme="majorBidi" w:cstheme="majorBidi"/>
          <w:b/>
          <w:sz w:val="30"/>
          <w:szCs w:val="30"/>
        </w:rPr>
      </w:pPr>
      <w:r w:rsidRPr="009664BA">
        <w:rPr>
          <w:rFonts w:asciiTheme="majorBidi" w:hAnsiTheme="majorBidi" w:cstheme="majorBidi"/>
          <w:b/>
          <w:sz w:val="30"/>
          <w:szCs w:val="30"/>
        </w:rPr>
        <w:tab/>
      </w:r>
    </w:p>
    <w:p w:rsidR="001C2B6A" w:rsidRPr="009664BA" w:rsidRDefault="001C2B6A" w:rsidP="001C2B6A">
      <w:pPr>
        <w:pStyle w:val="Heading1"/>
        <w:keepNext w:val="0"/>
        <w:widowControl w:val="0"/>
        <w:numPr>
          <w:ilvl w:val="0"/>
          <w:numId w:val="0"/>
        </w:num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u w:val="none"/>
        </w:rPr>
        <w:sectPr w:rsidR="001C2B6A" w:rsidRPr="009664BA" w:rsidSect="0049277E">
          <w:headerReference w:type="even" r:id="rId20"/>
          <w:headerReference w:type="first" r:id="rId21"/>
          <w:footerReference w:type="first" r:id="rId2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F32B8C" w:rsidRPr="009664BA" w:rsidRDefault="00F32B8C" w:rsidP="00F32B8C">
      <w:pPr>
        <w:pStyle w:val="Heading1"/>
        <w:keepLines/>
        <w:numPr>
          <w:ilvl w:val="0"/>
          <w:numId w:val="54"/>
        </w:numPr>
        <w:shd w:val="clear" w:color="auto" w:fill="auto"/>
        <w:tabs>
          <w:tab w:val="num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:rsidR="009F38E3" w:rsidRPr="000F1C2D" w:rsidRDefault="009F38E3" w:rsidP="009850C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262"/>
        <w:gridCol w:w="242"/>
        <w:gridCol w:w="1281"/>
        <w:gridCol w:w="236"/>
        <w:gridCol w:w="1295"/>
        <w:gridCol w:w="236"/>
        <w:gridCol w:w="1298"/>
        <w:gridCol w:w="242"/>
        <w:gridCol w:w="1290"/>
        <w:gridCol w:w="250"/>
        <w:gridCol w:w="1281"/>
        <w:gridCol w:w="236"/>
        <w:gridCol w:w="1301"/>
      </w:tblGrid>
      <w:tr w:rsidR="00672A7F" w:rsidRPr="00672A7F" w:rsidTr="00E058DD">
        <w:trPr>
          <w:tblHeader/>
        </w:trPr>
        <w:tc>
          <w:tcPr>
            <w:tcW w:w="1281" w:type="pct"/>
          </w:tcPr>
          <w:p w:rsidR="00512558" w:rsidRPr="00672A7F" w:rsidRDefault="0051255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9" w:type="pct"/>
            <w:gridSpan w:val="13"/>
          </w:tcPr>
          <w:p w:rsidR="00512558" w:rsidRPr="00672A7F" w:rsidRDefault="005125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2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72A7F" w:rsidRPr="00672A7F" w:rsidTr="00E058DD">
        <w:trPr>
          <w:tblHeader/>
        </w:trPr>
        <w:tc>
          <w:tcPr>
            <w:tcW w:w="1281" w:type="pct"/>
          </w:tcPr>
          <w:p w:rsidR="00512558" w:rsidRPr="00672A7F" w:rsidRDefault="0051255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9" w:type="pct"/>
            <w:vAlign w:val="bottom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ที่ดินและส่วนปรับปรุง</w:t>
            </w:r>
          </w:p>
        </w:tc>
        <w:tc>
          <w:tcPr>
            <w:tcW w:w="86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84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  <w:vAlign w:val="bottom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84" w:type="pct"/>
            <w:vAlign w:val="bottom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:rsidR="00512558" w:rsidRPr="00672A7F" w:rsidRDefault="00512558">
            <w:pPr>
              <w:pStyle w:val="BodyText"/>
              <w:widowControl w:val="0"/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</w:t>
            </w:r>
            <w:r w:rsidR="002B6C7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86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9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84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  <w:vAlign w:val="bottom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2A7F" w:rsidRPr="00672A7F" w:rsidTr="00E058DD">
        <w:trPr>
          <w:tblHeader/>
        </w:trPr>
        <w:tc>
          <w:tcPr>
            <w:tcW w:w="1281" w:type="pct"/>
          </w:tcPr>
          <w:p w:rsidR="00512558" w:rsidRPr="00672A7F" w:rsidRDefault="0051255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9" w:type="pct"/>
            <w:gridSpan w:val="13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2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2A7F" w:rsidRPr="00672A7F" w:rsidTr="00E058DD">
        <w:tc>
          <w:tcPr>
            <w:tcW w:w="1281" w:type="pct"/>
          </w:tcPr>
          <w:p w:rsidR="00512558" w:rsidRPr="00672A7F" w:rsidRDefault="0051255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49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:rsidR="00512558" w:rsidRPr="00672A7F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2A7F" w:rsidRPr="00672A7F" w:rsidTr="00E058DD">
        <w:tc>
          <w:tcPr>
            <w:tcW w:w="1281" w:type="pct"/>
          </w:tcPr>
          <w:p w:rsidR="00FB0A28" w:rsidRPr="00672A7F" w:rsidRDefault="00FB0A28" w:rsidP="00FB0A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2A7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72A7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449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1,117,737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948,019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24,241,559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97,676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3,126</w:t>
            </w:r>
          </w:p>
        </w:tc>
        <w:tc>
          <w:tcPr>
            <w:tcW w:w="89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4,314,728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30,722,845</w:t>
            </w:r>
          </w:p>
        </w:tc>
      </w:tr>
      <w:tr w:rsidR="00672A7F" w:rsidRPr="00672A7F" w:rsidTr="00E058DD">
        <w:tc>
          <w:tcPr>
            <w:tcW w:w="1281" w:type="pct"/>
          </w:tcPr>
          <w:p w:rsidR="00FB0A28" w:rsidRPr="00672A7F" w:rsidRDefault="00FB0A28" w:rsidP="00FB0A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449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50,511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16,733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202,813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20,373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3,740,797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4,031,227</w:t>
            </w:r>
          </w:p>
        </w:tc>
      </w:tr>
      <w:tr w:rsidR="00672A7F" w:rsidRPr="00672A7F" w:rsidTr="00E058DD">
        <w:tc>
          <w:tcPr>
            <w:tcW w:w="1281" w:type="pct"/>
          </w:tcPr>
          <w:p w:rsidR="00FB0A28" w:rsidRPr="00672A7F" w:rsidRDefault="00FB0A28" w:rsidP="00FB0A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449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2,515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524,283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17,581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(652,925)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(108,546)</w:t>
            </w:r>
          </w:p>
        </w:tc>
      </w:tr>
      <w:tr w:rsidR="00672A7F" w:rsidRPr="00672A7F" w:rsidTr="00E058DD">
        <w:tc>
          <w:tcPr>
            <w:tcW w:w="1281" w:type="pct"/>
          </w:tcPr>
          <w:p w:rsidR="00FB0A28" w:rsidRPr="00672A7F" w:rsidRDefault="00FB0A28" w:rsidP="00FB0A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 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(20,230)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(33,173)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(14,571)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(1,947)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(69,921)</w:t>
            </w:r>
          </w:p>
        </w:tc>
      </w:tr>
      <w:tr w:rsidR="00672A7F" w:rsidRPr="00672A7F" w:rsidTr="00E058DD">
        <w:tc>
          <w:tcPr>
            <w:tcW w:w="1281" w:type="pct"/>
          </w:tcPr>
          <w:p w:rsidR="00FB0A28" w:rsidRPr="00672A7F" w:rsidRDefault="00FB0A2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2559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49" w:type="pct"/>
            <w:tcBorders>
              <w:top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1,168,248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947,037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24,935,482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121,059</w:t>
            </w:r>
          </w:p>
        </w:tc>
        <w:tc>
          <w:tcPr>
            <w:tcW w:w="86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3,126</w:t>
            </w:r>
          </w:p>
        </w:tc>
        <w:tc>
          <w:tcPr>
            <w:tcW w:w="89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7,400,653</w:t>
            </w:r>
          </w:p>
        </w:tc>
        <w:tc>
          <w:tcPr>
            <w:tcW w:w="84" w:type="pct"/>
          </w:tcPr>
          <w:p w:rsidR="00FB0A28" w:rsidRPr="00672A7F" w:rsidRDefault="00FB0A28" w:rsidP="00FB0A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:rsidR="00FB0A28" w:rsidRPr="00672A7F" w:rsidRDefault="00FB0A2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34,575,605</w:t>
            </w:r>
          </w:p>
        </w:tc>
      </w:tr>
      <w:tr w:rsidR="0056675D" w:rsidRPr="00672A7F" w:rsidTr="00E058DD">
        <w:tc>
          <w:tcPr>
            <w:tcW w:w="1281" w:type="pct"/>
          </w:tcPr>
          <w:p w:rsidR="0056675D" w:rsidRPr="00672A7F" w:rsidRDefault="0056675D" w:rsidP="005667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49" w:type="pct"/>
          </w:tcPr>
          <w:p w:rsidR="0056675D" w:rsidRPr="00672A7F" w:rsidRDefault="005B7BE6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86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9,068</w:t>
            </w:r>
          </w:p>
        </w:tc>
        <w:tc>
          <w:tcPr>
            <w:tcW w:w="84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</w:tcPr>
          <w:p w:rsidR="0056675D" w:rsidRPr="00672A7F" w:rsidRDefault="005B7BE6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7,200</w:t>
            </w:r>
          </w:p>
        </w:tc>
        <w:tc>
          <w:tcPr>
            <w:tcW w:w="84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11,763</w:t>
            </w:r>
          </w:p>
        </w:tc>
        <w:tc>
          <w:tcPr>
            <w:tcW w:w="86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16,721</w:t>
            </w:r>
          </w:p>
        </w:tc>
        <w:tc>
          <w:tcPr>
            <w:tcW w:w="89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56675D" w:rsidRPr="00672A7F" w:rsidRDefault="005B7BE6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2E535D">
              <w:rPr>
                <w:rFonts w:asciiTheme="majorBidi" w:hAnsiTheme="majorBidi" w:cstheme="majorBidi"/>
                <w:sz w:val="26"/>
                <w:szCs w:val="26"/>
              </w:rPr>
              <w:t>72,79</w:t>
            </w:r>
            <w:r w:rsidR="003C56A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4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:rsidR="0056675D" w:rsidRPr="00672A7F" w:rsidRDefault="0044141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E535D">
              <w:rPr>
                <w:rFonts w:asciiTheme="majorBidi" w:hAnsiTheme="majorBidi" w:cstheme="majorBidi"/>
                <w:sz w:val="26"/>
                <w:szCs w:val="26"/>
              </w:rPr>
              <w:t>717,62</w:t>
            </w:r>
            <w:r w:rsidR="003C56A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6675D" w:rsidRPr="00672A7F" w:rsidTr="00E058DD">
        <w:tc>
          <w:tcPr>
            <w:tcW w:w="1281" w:type="pct"/>
          </w:tcPr>
          <w:p w:rsidR="0056675D" w:rsidRPr="00672A7F" w:rsidRDefault="0056675D" w:rsidP="005667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449" w:type="pct"/>
          </w:tcPr>
          <w:p w:rsidR="0056675D" w:rsidRPr="00672A7F" w:rsidRDefault="00810B9A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(253,4</w:t>
            </w:r>
            <w:r w:rsidR="005B7BE6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Del="00810B9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B7BE6">
              <w:rPr>
                <w:rFonts w:asciiTheme="majorBidi" w:hAnsiTheme="majorBidi" w:cstheme="majorBidi"/>
                <w:sz w:val="26"/>
                <w:szCs w:val="26"/>
              </w:rPr>
              <w:t>22,477</w:t>
            </w:r>
          </w:p>
        </w:tc>
        <w:tc>
          <w:tcPr>
            <w:tcW w:w="84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</w:tcPr>
          <w:p w:rsidR="0056675D" w:rsidRPr="00672A7F" w:rsidRDefault="00243B3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8,195,389</w:t>
            </w:r>
          </w:p>
        </w:tc>
        <w:tc>
          <w:tcPr>
            <w:tcW w:w="84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3,082</w:t>
            </w:r>
          </w:p>
        </w:tc>
        <w:tc>
          <w:tcPr>
            <w:tcW w:w="86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3B33">
              <w:rPr>
                <w:rFonts w:asciiTheme="majorBidi" w:hAnsiTheme="majorBidi" w:cstheme="majorBidi"/>
                <w:sz w:val="26"/>
                <w:szCs w:val="26"/>
              </w:rPr>
              <w:t>9,020,948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:rsidR="0056675D" w:rsidRPr="00672A7F" w:rsidRDefault="00810B9A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(253,</w:t>
            </w:r>
            <w:r w:rsidR="005B7BE6">
              <w:rPr>
                <w:rFonts w:asciiTheme="majorBidi" w:hAnsiTheme="majorBidi" w:cstheme="majorBidi"/>
                <w:sz w:val="26"/>
                <w:szCs w:val="26"/>
              </w:rPr>
              <w:t>489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6675D" w:rsidRPr="00672A7F" w:rsidTr="00E058DD">
        <w:tc>
          <w:tcPr>
            <w:tcW w:w="1281" w:type="pct"/>
          </w:tcPr>
          <w:p w:rsidR="0056675D" w:rsidRPr="00672A7F" w:rsidRDefault="0056675D" w:rsidP="005667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(3,807)</w:t>
            </w:r>
          </w:p>
        </w:tc>
        <w:tc>
          <w:tcPr>
            <w:tcW w:w="84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(802)</w:t>
            </w:r>
          </w:p>
        </w:tc>
        <w:tc>
          <w:tcPr>
            <w:tcW w:w="86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:rsidR="0056675D" w:rsidRPr="00672A7F" w:rsidRDefault="0056675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:rsidR="0056675D" w:rsidRPr="00672A7F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56675D" w:rsidRPr="00672A7F" w:rsidRDefault="00B55E4C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(4,609)</w:t>
            </w:r>
          </w:p>
        </w:tc>
      </w:tr>
      <w:tr w:rsidR="00672A7F" w:rsidRPr="00672A7F" w:rsidTr="00E058DD">
        <w:tc>
          <w:tcPr>
            <w:tcW w:w="1281" w:type="pct"/>
          </w:tcPr>
          <w:p w:rsidR="00512558" w:rsidRPr="00672A7F" w:rsidRDefault="00512558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FB0A28"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:rsidR="00512558" w:rsidRPr="00672A7F" w:rsidRDefault="0044141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914,836</w:t>
            </w:r>
          </w:p>
        </w:tc>
        <w:tc>
          <w:tcPr>
            <w:tcW w:w="86" w:type="pct"/>
          </w:tcPr>
          <w:p w:rsidR="00512558" w:rsidRPr="00672A7F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</w:tcPr>
          <w:p w:rsidR="00512558" w:rsidRPr="00672A7F" w:rsidRDefault="0044141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</w:t>
            </w:r>
            <w:r w:rsidR="005B7B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78,582</w:t>
            </w:r>
          </w:p>
        </w:tc>
        <w:tc>
          <w:tcPr>
            <w:tcW w:w="84" w:type="pct"/>
          </w:tcPr>
          <w:p w:rsidR="00512558" w:rsidRPr="00672A7F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512558" w:rsidRPr="00672A7F" w:rsidRDefault="0044141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243B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3,134,264</w:t>
            </w:r>
          </w:p>
        </w:tc>
        <w:tc>
          <w:tcPr>
            <w:tcW w:w="84" w:type="pct"/>
          </w:tcPr>
          <w:p w:rsidR="00512558" w:rsidRPr="00672A7F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:rsidR="00512558" w:rsidRPr="00672A7F" w:rsidRDefault="0044141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135,102</w:t>
            </w:r>
          </w:p>
        </w:tc>
        <w:tc>
          <w:tcPr>
            <w:tcW w:w="86" w:type="pct"/>
          </w:tcPr>
          <w:p w:rsidR="00512558" w:rsidRPr="00672A7F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512558" w:rsidRPr="00672A7F" w:rsidRDefault="00441418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19,847</w:t>
            </w:r>
          </w:p>
        </w:tc>
        <w:tc>
          <w:tcPr>
            <w:tcW w:w="89" w:type="pct"/>
          </w:tcPr>
          <w:p w:rsidR="00512558" w:rsidRPr="00672A7F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</w:tcPr>
          <w:p w:rsidR="00512558" w:rsidRPr="00672A7F" w:rsidRDefault="00243B3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1,052,502</w:t>
            </w:r>
          </w:p>
        </w:tc>
        <w:tc>
          <w:tcPr>
            <w:tcW w:w="84" w:type="pct"/>
          </w:tcPr>
          <w:p w:rsidR="00512558" w:rsidRPr="00672A7F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512558" w:rsidRPr="00672A7F" w:rsidRDefault="00B55E4C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2E53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7,035,13</w:t>
            </w:r>
            <w:r w:rsidR="003C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:rsidR="00A006F2" w:rsidRDefault="00A006F2" w:rsidP="005B387A">
      <w:pPr>
        <w:tabs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4530"/>
        </w:tabs>
        <w:jc w:val="right"/>
        <w:rPr>
          <w:rFonts w:asciiTheme="majorBidi" w:hAnsiTheme="majorBidi" w:cstheme="majorBidi"/>
        </w:rPr>
      </w:pPr>
    </w:p>
    <w:p w:rsidR="00AF2FB7" w:rsidRDefault="00AF2FB7" w:rsidP="00E058DD">
      <w:pPr>
        <w:tabs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4530"/>
        </w:tabs>
        <w:jc w:val="right"/>
        <w:rPr>
          <w:rFonts w:asciiTheme="majorBidi" w:hAnsiTheme="majorBidi" w:cstheme="majorBidi"/>
        </w:rPr>
      </w:pPr>
    </w:p>
    <w:p w:rsidR="003D76E0" w:rsidDel="00277045" w:rsidRDefault="00FB2B2B">
      <w:pPr>
        <w:tabs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4530"/>
        </w:tabs>
        <w:rPr>
          <w:rFonts w:asciiTheme="majorBidi" w:hAnsiTheme="majorBidi" w:cstheme="majorBidi"/>
        </w:rPr>
      </w:pPr>
      <w:r w:rsidRPr="00AF2FB7">
        <w:rPr>
          <w:rFonts w:asciiTheme="majorBidi" w:hAnsiTheme="majorBidi" w:cstheme="majorBidi"/>
        </w:rPr>
        <w:br w:type="page"/>
      </w:r>
    </w:p>
    <w:tbl>
      <w:tblPr>
        <w:tblW w:w="14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264"/>
        <w:gridCol w:w="270"/>
        <w:gridCol w:w="1264"/>
        <w:gridCol w:w="236"/>
        <w:gridCol w:w="1292"/>
        <w:gridCol w:w="258"/>
        <w:gridCol w:w="1275"/>
        <w:gridCol w:w="253"/>
        <w:gridCol w:w="1272"/>
        <w:gridCol w:w="267"/>
        <w:gridCol w:w="1258"/>
        <w:gridCol w:w="253"/>
        <w:gridCol w:w="1286"/>
      </w:tblGrid>
      <w:tr w:rsidR="002B6C7F" w:rsidRPr="00672A7F" w:rsidTr="00E058DD">
        <w:trPr>
          <w:tblHeader/>
        </w:trPr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20" w:type="pct"/>
            <w:gridSpan w:val="13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97" w:right="-2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B6C7F" w:rsidRPr="00672A7F" w:rsidTr="00E058DD">
        <w:trPr>
          <w:tblHeader/>
        </w:trPr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0" w:type="pct"/>
            <w:vAlign w:val="bottom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ที่ดินและส่วนปรับปรุง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vAlign w:val="bottom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92" w:type="pct"/>
            <w:vAlign w:val="bottom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:rsidR="003D76E0" w:rsidRPr="00672A7F" w:rsidRDefault="002B6C7F" w:rsidP="00E058DD">
            <w:pPr>
              <w:pStyle w:val="BodyText"/>
              <w:widowControl w:val="0"/>
              <w:spacing w:after="0" w:line="360" w:lineRule="exact"/>
              <w:ind w:left="-106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ติดตั้ง แล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ะ</w:t>
            </w:r>
            <w:r w:rsidR="003D76E0"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vAlign w:val="bottom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B6C7F" w:rsidRPr="00672A7F" w:rsidTr="00E058DD">
        <w:trPr>
          <w:tblHeader/>
        </w:trPr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20" w:type="pct"/>
            <w:gridSpan w:val="13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97" w:right="-2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B6C7F" w:rsidRPr="00672A7F" w:rsidTr="00E058DD">
        <w:trPr>
          <w:trHeight w:val="297"/>
        </w:trPr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45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380" w:lineRule="exact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6C7F" w:rsidRPr="00672A7F" w:rsidTr="00E058DD"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2A7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72A7F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</w:p>
        </w:tc>
        <w:tc>
          <w:tcPr>
            <w:tcW w:w="45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251,108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6,940,184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380" w:lineRule="exact"/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92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61,419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2,934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7,255,645</w:t>
            </w:r>
          </w:p>
        </w:tc>
      </w:tr>
      <w:tr w:rsidR="002B6C7F" w:rsidRPr="00672A7F" w:rsidTr="00E058DD"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45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36,895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1,183,355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11,045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1,231,390</w:t>
            </w:r>
          </w:p>
        </w:tc>
      </w:tr>
      <w:tr w:rsidR="002B6C7F" w:rsidRPr="00672A7F" w:rsidTr="00E058DD"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45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(8,318)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(8,318)</w:t>
            </w:r>
          </w:p>
        </w:tc>
      </w:tr>
      <w:tr w:rsidR="002B6C7F" w:rsidRPr="00672A7F" w:rsidTr="00E058DD"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(4,728)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(20,903)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(6,000)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</w:rPr>
              <w:t>(31,631)</w:t>
            </w:r>
          </w:p>
        </w:tc>
      </w:tr>
      <w:tr w:rsidR="002B6C7F" w:rsidRPr="00672A7F" w:rsidTr="00E058DD">
        <w:trPr>
          <w:trHeight w:val="334"/>
        </w:trPr>
        <w:tc>
          <w:tcPr>
            <w:tcW w:w="1280" w:type="pct"/>
          </w:tcPr>
          <w:p w:rsidR="003D76E0" w:rsidRPr="00672A7F" w:rsidRDefault="003D76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2559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283,275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8,094,318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66,464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3,029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8,447,086</w:t>
            </w:r>
          </w:p>
        </w:tc>
      </w:tr>
      <w:tr w:rsidR="002B6C7F" w:rsidRPr="00672A7F" w:rsidTr="00E058DD"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450" w:type="pct"/>
          </w:tcPr>
          <w:p w:rsidR="003D76E0" w:rsidRPr="00672A7F" w:rsidRDefault="00B55E4C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3D76E0" w:rsidRPr="00AA7FFB" w:rsidRDefault="00B55E4C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B7BE6">
              <w:rPr>
                <w:rFonts w:asciiTheme="majorBidi" w:hAnsiTheme="majorBidi" w:cstheme="majorBidi"/>
                <w:sz w:val="26"/>
                <w:szCs w:val="26"/>
              </w:rPr>
              <w:t>0,425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B7BE6">
              <w:rPr>
                <w:rFonts w:asciiTheme="majorBidi" w:hAnsiTheme="majorBidi" w:cstheme="majorBidi"/>
                <w:sz w:val="26"/>
                <w:szCs w:val="26"/>
              </w:rPr>
              <w:t>245,679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13,031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2,225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3D76E0" w:rsidRPr="00672A7F" w:rsidRDefault="00B55E4C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</w:t>
            </w:r>
            <w:r w:rsidR="00AA7FFB">
              <w:rPr>
                <w:rFonts w:asciiTheme="majorBidi" w:hAnsiTheme="majorBidi" w:cstheme="majorBidi"/>
                <w:sz w:val="26"/>
                <w:szCs w:val="26"/>
              </w:rPr>
              <w:t>1,360</w:t>
            </w:r>
          </w:p>
        </w:tc>
      </w:tr>
      <w:tr w:rsidR="00EF5060" w:rsidRPr="00672A7F" w:rsidTr="00E058DD">
        <w:tc>
          <w:tcPr>
            <w:tcW w:w="1280" w:type="pct"/>
          </w:tcPr>
          <w:p w:rsidR="00EF5060" w:rsidRPr="00672A7F" w:rsidRDefault="00EF506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450" w:type="pct"/>
          </w:tcPr>
          <w:p w:rsidR="00EF5060" w:rsidRDefault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EF5060" w:rsidRPr="00672A7F" w:rsidRDefault="00EF506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EF5060" w:rsidRDefault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:rsidR="00EF5060" w:rsidRPr="00672A7F" w:rsidRDefault="00EF506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:rsidR="00EF5060" w:rsidRDefault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EF5060" w:rsidRPr="00672A7F" w:rsidRDefault="00EF506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EF5060" w:rsidRDefault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EF5060" w:rsidRPr="00672A7F" w:rsidRDefault="00EF506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EF5060" w:rsidRDefault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:rsidR="00EF5060" w:rsidRPr="00672A7F" w:rsidRDefault="00EF506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EF5060" w:rsidRDefault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42,990</w:t>
            </w:r>
          </w:p>
        </w:tc>
        <w:tc>
          <w:tcPr>
            <w:tcW w:w="90" w:type="pct"/>
          </w:tcPr>
          <w:p w:rsidR="00EF5060" w:rsidRPr="00672A7F" w:rsidRDefault="00EF506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EF5060" w:rsidRPr="00672A7F" w:rsidRDefault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42,990</w:t>
            </w:r>
          </w:p>
        </w:tc>
      </w:tr>
      <w:tr w:rsidR="00EF5060" w:rsidRPr="00672A7F" w:rsidTr="00E058DD">
        <w:tc>
          <w:tcPr>
            <w:tcW w:w="1280" w:type="pct"/>
          </w:tcPr>
          <w:p w:rsidR="00EF5060" w:rsidRPr="00672A7F" w:rsidRDefault="00EF5060" w:rsidP="00EF50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A7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EF506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EF5060" w:rsidRPr="00672A7F" w:rsidRDefault="00EF5060" w:rsidP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EF506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:rsidR="00EF5060" w:rsidRPr="00672A7F" w:rsidRDefault="00EF5060" w:rsidP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:rsidR="00EF506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7FFB">
              <w:rPr>
                <w:rFonts w:asciiTheme="majorBidi" w:hAnsiTheme="majorBidi" w:cstheme="majorBidi"/>
                <w:sz w:val="26"/>
                <w:szCs w:val="26"/>
              </w:rPr>
              <w:t>1,780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:rsidR="00EF5060" w:rsidRPr="00672A7F" w:rsidRDefault="00EF5060" w:rsidP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EF506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(236)</w:t>
            </w:r>
          </w:p>
        </w:tc>
        <w:tc>
          <w:tcPr>
            <w:tcW w:w="90" w:type="pct"/>
          </w:tcPr>
          <w:p w:rsidR="00EF5060" w:rsidRPr="00672A7F" w:rsidRDefault="00EF5060" w:rsidP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EF506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:rsidR="00EF5060" w:rsidRPr="00672A7F" w:rsidRDefault="00EF5060" w:rsidP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EF506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EF5060" w:rsidRPr="00672A7F" w:rsidRDefault="00EF5060" w:rsidP="00EF50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:rsidR="00EF506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7FFB">
              <w:rPr>
                <w:rFonts w:asciiTheme="majorBidi" w:hAnsiTheme="majorBidi" w:cstheme="majorBidi"/>
                <w:sz w:val="26"/>
                <w:szCs w:val="26"/>
              </w:rPr>
              <w:t>2,016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6C7F" w:rsidRPr="00672A7F" w:rsidTr="00E058DD"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3D76E0" w:rsidRPr="00672A7F" w:rsidRDefault="00B55E4C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B7B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23,700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="005B7B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338,217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3D76E0" w:rsidRPr="00672A7F" w:rsidRDefault="00380BE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79,259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5,254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42,990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9,789,420</w:t>
            </w:r>
          </w:p>
        </w:tc>
      </w:tr>
      <w:tr w:rsidR="002B6C7F" w:rsidRPr="00672A7F" w:rsidTr="00E058DD">
        <w:trPr>
          <w:trHeight w:val="199"/>
        </w:trPr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898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6C7F" w:rsidRPr="00672A7F" w:rsidTr="00E058DD">
        <w:trPr>
          <w:trHeight w:val="163"/>
        </w:trPr>
        <w:tc>
          <w:tcPr>
            <w:tcW w:w="1280" w:type="pct"/>
          </w:tcPr>
          <w:p w:rsidR="003D76E0" w:rsidRPr="00E058DD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  <w:tab w:val="decimal" w:pos="898"/>
                <w:tab w:val="decimal" w:pos="1049"/>
                <w:tab w:val="decimal" w:pos="1150"/>
                <w:tab w:val="decimal" w:pos="1222"/>
                <w:tab w:val="decimal" w:pos="1524"/>
              </w:tabs>
              <w:spacing w:line="36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45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6C7F" w:rsidRPr="00672A7F" w:rsidTr="00E058DD"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450" w:type="pct"/>
            <w:tcBorders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1,117,737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696,911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  <w:tcBorders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17,301,375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36,257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4,314,728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23,467,200</w:t>
            </w:r>
          </w:p>
        </w:tc>
      </w:tr>
      <w:tr w:rsidR="002B6C7F" w:rsidRPr="00672A7F" w:rsidTr="00E058DD">
        <w:tc>
          <w:tcPr>
            <w:tcW w:w="1280" w:type="pct"/>
          </w:tcPr>
          <w:p w:rsidR="003D76E0" w:rsidRPr="00672A7F" w:rsidRDefault="003D76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2559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1,168,248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663,762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16,841,164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54,595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7,400,653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D76E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26,128,519</w:t>
            </w:r>
          </w:p>
        </w:tc>
      </w:tr>
      <w:tr w:rsidR="002B6C7F" w:rsidRPr="00672A7F" w:rsidTr="00E058DD">
        <w:tc>
          <w:tcPr>
            <w:tcW w:w="1280" w:type="pct"/>
          </w:tcPr>
          <w:p w:rsidR="003D76E0" w:rsidRPr="00672A7F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72A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914,836</w:t>
            </w:r>
          </w:p>
        </w:tc>
        <w:tc>
          <w:tcPr>
            <w:tcW w:w="96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EF5060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</w:t>
            </w:r>
            <w:r w:rsidR="00AA7F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4,882</w:t>
            </w:r>
          </w:p>
        </w:tc>
        <w:tc>
          <w:tcPr>
            <w:tcW w:w="84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80BE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AA7F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3,745,887</w:t>
            </w:r>
          </w:p>
        </w:tc>
        <w:tc>
          <w:tcPr>
            <w:tcW w:w="92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80BE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55,843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80BE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14,593</w:t>
            </w:r>
          </w:p>
        </w:tc>
        <w:tc>
          <w:tcPr>
            <w:tcW w:w="95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AA7FF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2E53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059,67</w:t>
            </w:r>
            <w:r w:rsidR="003C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" w:type="pct"/>
          </w:tcPr>
          <w:p w:rsidR="003D76E0" w:rsidRPr="00672A7F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double" w:sz="4" w:space="0" w:color="auto"/>
              <w:bottom w:val="double" w:sz="4" w:space="0" w:color="auto"/>
            </w:tcBorders>
          </w:tcPr>
          <w:p w:rsidR="003D76E0" w:rsidRPr="00672A7F" w:rsidRDefault="00380BED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</w:t>
            </w:r>
            <w:r w:rsidR="002E53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245,71</w:t>
            </w:r>
            <w:r w:rsidR="003C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:rsidR="00FB2B2B" w:rsidRPr="0049277E" w:rsidRDefault="00AF2FB7">
      <w:pPr>
        <w:tabs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453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:rsidR="00D36CD4" w:rsidRPr="009664BA" w:rsidRDefault="00D36CD4" w:rsidP="00CC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36CD4" w:rsidRPr="009664BA" w:rsidSect="0049277E">
          <w:footerReference w:type="default" r:id="rId23"/>
          <w:footerReference w:type="first" r:id="rId2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D36CD4" w:rsidRPr="006D0E54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9664BA">
        <w:rPr>
          <w:rFonts w:asciiTheme="majorBidi" w:hAnsiTheme="majorBidi" w:cstheme="majorBidi"/>
          <w:sz w:val="30"/>
          <w:szCs w:val="30"/>
        </w:rPr>
        <w:t xml:space="preserve">31 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B265F" w:rsidRPr="009664BA">
        <w:rPr>
          <w:rFonts w:asciiTheme="majorBidi" w:hAnsiTheme="majorBidi" w:cstheme="majorBidi"/>
          <w:sz w:val="30"/>
          <w:szCs w:val="30"/>
        </w:rPr>
        <w:t>25</w:t>
      </w:r>
      <w:r w:rsidR="003C15F5">
        <w:rPr>
          <w:rFonts w:asciiTheme="majorBidi" w:hAnsiTheme="majorBidi" w:cstheme="majorBidi"/>
          <w:sz w:val="30"/>
          <w:szCs w:val="30"/>
        </w:rPr>
        <w:t>60</w:t>
      </w:r>
      <w:r w:rsidR="009B265F">
        <w:rPr>
          <w:rFonts w:asciiTheme="majorBidi" w:hAnsiTheme="majorBidi" w:cstheme="majorBidi"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มีจำ</w:t>
      </w:r>
      <w:r w:rsidRPr="006D0E54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="000F26A9" w:rsidRPr="00E058DD">
        <w:rPr>
          <w:rFonts w:asciiTheme="majorBidi" w:hAnsiTheme="majorBidi" w:cstheme="majorBidi"/>
          <w:sz w:val="30"/>
          <w:szCs w:val="30"/>
        </w:rPr>
        <w:t>4</w:t>
      </w:r>
      <w:r w:rsidR="006D0E54">
        <w:rPr>
          <w:rFonts w:asciiTheme="majorBidi" w:hAnsiTheme="majorBidi" w:cstheme="majorBidi"/>
          <w:sz w:val="30"/>
          <w:szCs w:val="30"/>
        </w:rPr>
        <w:t>21.8</w:t>
      </w:r>
      <w:r w:rsidR="000F26A9" w:rsidRPr="00E058DD">
        <w:rPr>
          <w:rFonts w:asciiTheme="majorBidi" w:hAnsiTheme="majorBidi" w:cstheme="majorBidi"/>
          <w:sz w:val="30"/>
          <w:szCs w:val="30"/>
        </w:rPr>
        <w:t xml:space="preserve"> </w:t>
      </w:r>
      <w:r w:rsidRPr="006D0E5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D0E54">
        <w:rPr>
          <w:rFonts w:asciiTheme="majorBidi" w:hAnsiTheme="majorBidi" w:cstheme="majorBidi"/>
          <w:sz w:val="30"/>
          <w:szCs w:val="30"/>
        </w:rPr>
        <w:t xml:space="preserve"> </w:t>
      </w:r>
      <w:r w:rsidR="00EB5DA7" w:rsidRPr="006D0E5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B265F" w:rsidRPr="006D0E54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48285E" w:rsidRPr="006D0E54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9B265F" w:rsidRPr="006D0E5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B5DA7" w:rsidRPr="006D0E5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E78B1" w:rsidRPr="006D0E5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C15F5" w:rsidRPr="006D0E54">
        <w:rPr>
          <w:rFonts w:asciiTheme="majorBidi" w:hAnsiTheme="majorBidi" w:cstheme="majorBidi"/>
          <w:i/>
          <w:iCs/>
          <w:sz w:val="30"/>
          <w:szCs w:val="30"/>
        </w:rPr>
        <w:t>295.9</w:t>
      </w:r>
      <w:r w:rsidR="00206063" w:rsidRPr="006D0E5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D0E5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D0E5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D36CD4" w:rsidRPr="006D0E54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:rsidR="00D36CD4" w:rsidRPr="00E058DD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:rsidR="00D36CD4" w:rsidRPr="00E058DD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D36CD4" w:rsidRPr="006D0E54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058DD">
        <w:rPr>
          <w:rFonts w:asciiTheme="majorBidi" w:hAnsiTheme="majorBidi" w:cstheme="majorBidi"/>
          <w:sz w:val="30"/>
          <w:szCs w:val="30"/>
        </w:rPr>
        <w:t xml:space="preserve">31 </w:t>
      </w:r>
      <w:r w:rsidRPr="00E058D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B265F" w:rsidRPr="00E058DD">
        <w:rPr>
          <w:rFonts w:asciiTheme="majorBidi" w:hAnsiTheme="majorBidi" w:cstheme="majorBidi"/>
          <w:sz w:val="30"/>
          <w:szCs w:val="30"/>
          <w:cs/>
        </w:rPr>
        <w:t>25</w:t>
      </w:r>
      <w:r w:rsidR="0048285E" w:rsidRPr="006D0E54">
        <w:rPr>
          <w:rFonts w:asciiTheme="majorBidi" w:hAnsiTheme="majorBidi" w:cstheme="majorBidi"/>
          <w:sz w:val="30"/>
          <w:szCs w:val="30"/>
        </w:rPr>
        <w:t>60</w:t>
      </w:r>
      <w:r w:rsidR="009B265F" w:rsidRPr="00E058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</w:rPr>
        <w:t>กลุ่มบริษัทได้จำนองที่ดินและสิ่งปลูกสร้าง รวมทั้งเครื่องจักรที่จะมีขึ้นต่อไปในภายหน้าซึ่งมีมูลค่าตามบัญชีสุทธิ</w:t>
      </w:r>
      <w:r w:rsidR="008F0BC0" w:rsidRPr="00E058DD">
        <w:rPr>
          <w:rFonts w:asciiTheme="majorBidi" w:hAnsiTheme="majorBidi" w:cstheme="majorBidi"/>
          <w:sz w:val="30"/>
          <w:szCs w:val="30"/>
          <w:cs/>
        </w:rPr>
        <w:t>จำนวน</w:t>
      </w:r>
      <w:r w:rsidR="008F0BC0" w:rsidRPr="00E058DD">
        <w:rPr>
          <w:rFonts w:asciiTheme="majorBidi" w:hAnsiTheme="majorBidi" w:cstheme="majorBidi"/>
          <w:sz w:val="30"/>
          <w:szCs w:val="30"/>
        </w:rPr>
        <w:t xml:space="preserve"> </w:t>
      </w:r>
      <w:r w:rsidR="006D0E54">
        <w:rPr>
          <w:rFonts w:asciiTheme="majorBidi" w:hAnsiTheme="majorBidi" w:cstheme="majorBidi"/>
          <w:sz w:val="30"/>
          <w:szCs w:val="30"/>
        </w:rPr>
        <w:t xml:space="preserve">12,666.3 </w:t>
      </w:r>
      <w:r w:rsidRPr="00E058D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</w:rPr>
        <w:t>เพื่อเป็นหลักประกันเงินกู้ยืมระยะยาว</w:t>
      </w:r>
      <w:r w:rsidRPr="00E058DD">
        <w:rPr>
          <w:rFonts w:asciiTheme="majorBidi" w:hAnsiTheme="majorBidi" w:cstheme="majorBidi"/>
          <w:sz w:val="30"/>
          <w:szCs w:val="30"/>
        </w:rPr>
        <w:t xml:space="preserve"> </w:t>
      </w:r>
      <w:r w:rsidR="0037010E" w:rsidRPr="00E058D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B265F" w:rsidRPr="00E058DD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48285E" w:rsidRPr="006D0E54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9B265F" w:rsidRPr="00E058D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010E" w:rsidRPr="00E058D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B265F" w:rsidRPr="00E058DD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48285E" w:rsidRPr="006D0E54">
        <w:rPr>
          <w:rFonts w:asciiTheme="majorBidi" w:hAnsiTheme="majorBidi" w:cstheme="majorBidi"/>
          <w:i/>
          <w:iCs/>
          <w:sz w:val="30"/>
          <w:szCs w:val="30"/>
        </w:rPr>
        <w:t>3,497.3</w:t>
      </w:r>
      <w:r w:rsidR="00206063" w:rsidRPr="00E058D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46423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E058D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058D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D0E54">
        <w:rPr>
          <w:rFonts w:asciiTheme="majorBidi" w:hAnsiTheme="majorBidi" w:cstheme="majorBidi"/>
          <w:sz w:val="30"/>
          <w:szCs w:val="30"/>
        </w:rPr>
        <w:t xml:space="preserve"> </w:t>
      </w:r>
      <w:r w:rsidRPr="00E058DD">
        <w:rPr>
          <w:rFonts w:asciiTheme="majorBidi" w:hAnsiTheme="majorBidi" w:cstheme="majorBidi"/>
          <w:sz w:val="30"/>
          <w:szCs w:val="30"/>
          <w:cs/>
        </w:rPr>
        <w:t>(ดูหมาย</w:t>
      </w:r>
      <w:r w:rsidR="00A941FB" w:rsidRPr="00E058DD">
        <w:rPr>
          <w:rFonts w:asciiTheme="majorBidi" w:hAnsiTheme="majorBidi" w:cstheme="majorBidi"/>
          <w:sz w:val="30"/>
          <w:szCs w:val="30"/>
          <w:cs/>
        </w:rPr>
        <w:t xml:space="preserve">เหตุ </w:t>
      </w:r>
      <w:r w:rsidR="0048285E" w:rsidRPr="006D0E54">
        <w:rPr>
          <w:rFonts w:asciiTheme="majorBidi" w:hAnsiTheme="majorBidi" w:cstheme="majorBidi"/>
          <w:sz w:val="30"/>
          <w:szCs w:val="30"/>
        </w:rPr>
        <w:t>19</w:t>
      </w:r>
      <w:r w:rsidR="00A941FB" w:rsidRPr="00E058DD">
        <w:rPr>
          <w:rFonts w:asciiTheme="majorBidi" w:hAnsiTheme="majorBidi" w:cstheme="majorBidi"/>
          <w:sz w:val="30"/>
          <w:szCs w:val="30"/>
          <w:cs/>
        </w:rPr>
        <w:t>)</w:t>
      </w:r>
    </w:p>
    <w:p w:rsidR="00D36CD4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15EFB" w:rsidRDefault="00D15EFB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i/>
          <w:iCs/>
          <w:sz w:val="30"/>
          <w:szCs w:val="30"/>
          <w:cs/>
        </w:rPr>
        <w:t>ต้นทุนกู้ยืม</w:t>
      </w:r>
    </w:p>
    <w:p w:rsidR="00D15EFB" w:rsidRPr="00E058DD" w:rsidRDefault="00D15EFB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BC4D03" w:rsidRDefault="00BC4D03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0E54">
        <w:rPr>
          <w:rFonts w:asciiTheme="majorBidi" w:hAnsiTheme="majorBidi" w:cstheme="majorBidi"/>
          <w:sz w:val="30"/>
          <w:szCs w:val="30"/>
          <w:cs/>
        </w:rPr>
        <w:t xml:space="preserve">บริษัทย่อยของกิจการได้รวมต้นทุนการกู้ยืมที่เกี่ยวข้องกับการได้มาซึ่งที่ดินและก่อสร้างโรงงานใหม่เป็นส่วนหนึ่งของต้นทุนสินทรัพย์จํานวน </w:t>
      </w:r>
      <w:r w:rsidR="00577342">
        <w:rPr>
          <w:rFonts w:asciiTheme="majorBidi" w:hAnsiTheme="majorBidi" w:cstheme="majorBidi"/>
          <w:sz w:val="30"/>
          <w:szCs w:val="30"/>
        </w:rPr>
        <w:t xml:space="preserve">226.4 </w:t>
      </w:r>
      <w:r w:rsidRPr="006D0E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D0E5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B265F" w:rsidRPr="006D0E54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48285E" w:rsidRPr="006D0E54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6D0E5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8285E" w:rsidRPr="006D0E54">
        <w:rPr>
          <w:rFonts w:asciiTheme="majorBidi" w:hAnsiTheme="majorBidi" w:cstheme="majorBidi"/>
          <w:i/>
          <w:iCs/>
          <w:sz w:val="30"/>
          <w:szCs w:val="30"/>
        </w:rPr>
        <w:t>221.6</w:t>
      </w:r>
      <w:r w:rsidRPr="006D0E5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D0E5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D0E54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อัตราดอกเบี้ยที่รับรู้เป็นอัตราดอกเบี้ยเงินฝากประจำหกเดือนบวก</w:t>
      </w:r>
      <w:r w:rsidR="006E0E39" w:rsidRPr="006D0E54">
        <w:rPr>
          <w:rFonts w:asciiTheme="majorBidi" w:hAnsiTheme="majorBidi" w:cstheme="majorBidi"/>
          <w:sz w:val="30"/>
          <w:szCs w:val="30"/>
          <w:cs/>
        </w:rPr>
        <w:t>อัตราส่วนเพิ่ม</w:t>
      </w:r>
      <w:r w:rsidR="006D7398" w:rsidRPr="006D0E54">
        <w:rPr>
          <w:rFonts w:asciiTheme="majorBidi" w:hAnsiTheme="majorBidi" w:cstheme="majorBidi"/>
          <w:sz w:val="30"/>
          <w:szCs w:val="30"/>
        </w:rPr>
        <w:t xml:space="preserve"> </w:t>
      </w:r>
      <w:r w:rsidR="006D7398" w:rsidRPr="006D0E5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D7398" w:rsidRPr="006D0E54">
        <w:rPr>
          <w:rFonts w:asciiTheme="majorBidi" w:hAnsiTheme="majorBidi" w:cstheme="majorBidi"/>
          <w:sz w:val="30"/>
          <w:szCs w:val="30"/>
        </w:rPr>
        <w:t xml:space="preserve">JPY-LIBOR </w:t>
      </w:r>
      <w:r w:rsidR="006D7398" w:rsidRPr="006D0E54">
        <w:rPr>
          <w:rFonts w:asciiTheme="majorBidi" w:hAnsiTheme="majorBidi" w:cstheme="majorBidi"/>
          <w:sz w:val="30"/>
          <w:szCs w:val="30"/>
          <w:cs/>
        </w:rPr>
        <w:t>บวก</w:t>
      </w:r>
      <w:r w:rsidR="00560D8D" w:rsidRPr="006D0E54">
        <w:rPr>
          <w:rFonts w:asciiTheme="majorBidi" w:hAnsiTheme="majorBidi" w:cstheme="majorBidi"/>
          <w:sz w:val="30"/>
          <w:szCs w:val="30"/>
          <w:cs/>
        </w:rPr>
        <w:t>อัตราส่วนเพิ่ม</w:t>
      </w:r>
      <w:r w:rsidRPr="006D0E54">
        <w:rPr>
          <w:rFonts w:asciiTheme="majorBidi" w:hAnsiTheme="majorBidi" w:cstheme="majorBidi"/>
          <w:sz w:val="30"/>
          <w:szCs w:val="30"/>
        </w:rPr>
        <w:t xml:space="preserve"> </w:t>
      </w:r>
      <w:r w:rsidRPr="006D0E5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B265F" w:rsidRPr="006D0E54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48285E" w:rsidRPr="006D0E54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6D0E5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8285E" w:rsidRPr="00E058DD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อัตราดอกเบี้ยเงินฝากประจำ</w:t>
      </w:r>
      <w:r w:rsidR="00746423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48285E" w:rsidRPr="00E058DD">
        <w:rPr>
          <w:rFonts w:asciiTheme="majorBidi" w:hAnsiTheme="majorBidi" w:cstheme="majorBidi"/>
          <w:i/>
          <w:iCs/>
          <w:sz w:val="30"/>
          <w:szCs w:val="30"/>
          <w:cs/>
        </w:rPr>
        <w:t>หกเดือนบวก</w:t>
      </w:r>
      <w:r w:rsidR="006E0E39" w:rsidRPr="006D0E54">
        <w:rPr>
          <w:rFonts w:asciiTheme="majorBidi" w:hAnsiTheme="majorBidi" w:cstheme="majorBidi"/>
          <w:i/>
          <w:iCs/>
          <w:sz w:val="30"/>
          <w:szCs w:val="30"/>
          <w:cs/>
        </w:rPr>
        <w:t>อัตราส่วนเพิ่ม</w:t>
      </w:r>
      <w:r w:rsidR="0048285E" w:rsidRPr="00E058D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8285E" w:rsidRPr="00E058D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48285E" w:rsidRPr="00E058DD">
        <w:rPr>
          <w:rFonts w:asciiTheme="majorBidi" w:hAnsiTheme="majorBidi" w:cstheme="majorBidi"/>
          <w:i/>
          <w:iCs/>
          <w:sz w:val="30"/>
          <w:szCs w:val="30"/>
        </w:rPr>
        <w:t xml:space="preserve">JPY-LIBOR </w:t>
      </w:r>
      <w:r w:rsidR="0048285E" w:rsidRPr="00E058DD">
        <w:rPr>
          <w:rFonts w:asciiTheme="majorBidi" w:hAnsiTheme="majorBidi" w:cstheme="majorBidi"/>
          <w:i/>
          <w:iCs/>
          <w:sz w:val="30"/>
          <w:szCs w:val="30"/>
          <w:cs/>
        </w:rPr>
        <w:t>บวก</w:t>
      </w:r>
      <w:r w:rsidR="00560D8D" w:rsidRPr="006D0E54">
        <w:rPr>
          <w:rFonts w:asciiTheme="majorBidi" w:hAnsiTheme="majorBidi" w:cstheme="majorBidi"/>
          <w:i/>
          <w:iCs/>
          <w:sz w:val="30"/>
          <w:szCs w:val="30"/>
          <w:cs/>
        </w:rPr>
        <w:t>อัตราส่วนเพิ่ม</w:t>
      </w:r>
      <w:r w:rsidRPr="006D0E5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:rsidR="00D15EFB" w:rsidRDefault="00D15EFB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D15EFB" w:rsidRDefault="00D15EFB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การโอนสินทรัพย์</w:t>
      </w:r>
    </w:p>
    <w:p w:rsidR="00D15EFB" w:rsidRDefault="00D15EFB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D15EFB" w:rsidRDefault="008C6462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6462">
        <w:rPr>
          <w:rFonts w:asciiTheme="majorBidi" w:hAnsiTheme="majorBidi"/>
          <w:sz w:val="30"/>
          <w:szCs w:val="30"/>
          <w:cs/>
        </w:rPr>
        <w:t>ในระหว่างปี 2560 บริษัทย่อยได้โอนกรรมสิทธิ์ในที่ดิน</w:t>
      </w:r>
      <w:r w:rsidR="001057E6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1057E6">
        <w:rPr>
          <w:rFonts w:asciiTheme="majorBidi" w:hAnsiTheme="majorBidi"/>
          <w:sz w:val="30"/>
          <w:szCs w:val="30"/>
        </w:rPr>
        <w:t xml:space="preserve">253.5 </w:t>
      </w:r>
      <w:r w:rsidR="001057E6">
        <w:rPr>
          <w:rFonts w:asciiTheme="majorBidi" w:hAnsiTheme="majorBidi" w:hint="cs"/>
          <w:sz w:val="30"/>
          <w:szCs w:val="30"/>
          <w:cs/>
        </w:rPr>
        <w:t>ล้านบาท</w:t>
      </w:r>
      <w:r w:rsidRPr="008C6462">
        <w:rPr>
          <w:rFonts w:asciiTheme="majorBidi" w:hAnsiTheme="majorBidi"/>
          <w:sz w:val="30"/>
          <w:szCs w:val="30"/>
          <w:cs/>
        </w:rPr>
        <w:t xml:space="preserve"> ซึ่งเป็นสถานที่ตั้งสถานีไฟฟ้าแรงสูงพร้อมทั้งทรัพย์สินที่ปลูกสร้างอยู่บนที่ดินดังกล่า</w:t>
      </w:r>
      <w:r w:rsidR="001057E6">
        <w:rPr>
          <w:rFonts w:asciiTheme="majorBidi" w:hAnsiTheme="majorBidi" w:hint="cs"/>
          <w:sz w:val="30"/>
          <w:szCs w:val="30"/>
          <w:cs/>
        </w:rPr>
        <w:t>ว</w:t>
      </w:r>
      <w:r w:rsidRPr="008C6462">
        <w:rPr>
          <w:rFonts w:asciiTheme="majorBidi" w:hAnsiTheme="majorBidi"/>
          <w:sz w:val="30"/>
          <w:szCs w:val="30"/>
          <w:cs/>
        </w:rPr>
        <w:t>ให้กับ</w:t>
      </w:r>
      <w:r w:rsidR="00843B93" w:rsidRPr="008C6462">
        <w:rPr>
          <w:rFonts w:asciiTheme="majorBidi" w:hAnsiTheme="majorBidi"/>
          <w:sz w:val="30"/>
          <w:szCs w:val="30"/>
          <w:cs/>
        </w:rPr>
        <w:t>ก</w:t>
      </w:r>
      <w:r w:rsidR="00843B93">
        <w:rPr>
          <w:rFonts w:asciiTheme="majorBidi" w:hAnsiTheme="majorBidi" w:hint="cs"/>
          <w:sz w:val="30"/>
          <w:szCs w:val="30"/>
          <w:cs/>
        </w:rPr>
        <w:t>ารไฟฟ้าฝ่ายผลิตแห่งประเทศไทย</w:t>
      </w:r>
      <w:r w:rsidRPr="008C6462">
        <w:rPr>
          <w:rFonts w:asciiTheme="majorBidi" w:hAnsiTheme="majorBidi"/>
          <w:sz w:val="30"/>
          <w:szCs w:val="30"/>
          <w:cs/>
        </w:rPr>
        <w:t>ตามสัญญาซื้อขายไฟฟ้า โดยบริษัทย่อยได้รับสิทธิใน</w:t>
      </w:r>
      <w:r>
        <w:rPr>
          <w:rFonts w:asciiTheme="majorBidi" w:hAnsiTheme="majorBidi"/>
          <w:sz w:val="30"/>
          <w:szCs w:val="30"/>
          <w:cs/>
        </w:rPr>
        <w:t>การเชื่อมโยงระบบจำหน่ายไฟฟ้ากับ</w:t>
      </w:r>
      <w:r w:rsidRPr="008C6462">
        <w:rPr>
          <w:rFonts w:asciiTheme="majorBidi" w:hAnsiTheme="majorBidi"/>
          <w:sz w:val="30"/>
          <w:szCs w:val="30"/>
          <w:cs/>
        </w:rPr>
        <w:t>ก</w:t>
      </w:r>
      <w:r w:rsidR="00843B93">
        <w:rPr>
          <w:rFonts w:asciiTheme="majorBidi" w:hAnsiTheme="majorBidi" w:hint="cs"/>
          <w:sz w:val="30"/>
          <w:szCs w:val="30"/>
          <w:cs/>
        </w:rPr>
        <w:t>ารไฟฟ้าฝ่ายผลิตแห่งประเทศไทย</w:t>
      </w:r>
      <w:r w:rsidRPr="008C6462">
        <w:rPr>
          <w:rFonts w:asciiTheme="majorBidi" w:hAnsiTheme="majorBidi"/>
          <w:sz w:val="30"/>
          <w:szCs w:val="30"/>
          <w:cs/>
        </w:rPr>
        <w:t>และได้แสดงรายการดังกล่าวภายใต้</w:t>
      </w:r>
      <w:r w:rsidR="001057E6">
        <w:rPr>
          <w:rFonts w:asciiTheme="majorBidi" w:hAnsiTheme="majorBidi" w:hint="cs"/>
          <w:sz w:val="30"/>
          <w:szCs w:val="30"/>
          <w:cs/>
        </w:rPr>
        <w:t>ค่าสิทธิการใช้สินทรัพย์รอตัดจ่าย</w:t>
      </w:r>
    </w:p>
    <w:p w:rsidR="008C6462" w:rsidRDefault="008C6462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D15EFB" w:rsidRDefault="00D15EFB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i/>
          <w:iCs/>
          <w:sz w:val="30"/>
          <w:szCs w:val="30"/>
          <w:cs/>
        </w:rPr>
        <w:t>ขาดทุนจากการด้อยค่า</w:t>
      </w:r>
      <w:r w:rsidR="00A72700"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เครื่องจักรเก่า</w:t>
      </w:r>
    </w:p>
    <w:p w:rsidR="00D15EFB" w:rsidRDefault="00D15EFB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A72700" w:rsidRPr="00E058DD" w:rsidRDefault="00A72700" w:rsidP="00E058DD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058DD">
        <w:rPr>
          <w:rFonts w:asciiTheme="majorBidi" w:hAnsiTheme="majorBidi"/>
          <w:sz w:val="30"/>
          <w:szCs w:val="30"/>
          <w:cs/>
        </w:rPr>
        <w:t>บริษัท</w:t>
      </w:r>
      <w:r w:rsidR="00A72B33">
        <w:rPr>
          <w:rFonts w:asciiTheme="majorBidi" w:hAnsiTheme="majorBidi" w:hint="cs"/>
          <w:sz w:val="30"/>
          <w:szCs w:val="30"/>
          <w:cs/>
        </w:rPr>
        <w:t>ย่อย</w:t>
      </w:r>
      <w:r w:rsidRPr="00E058DD">
        <w:rPr>
          <w:rFonts w:asciiTheme="majorBidi" w:hAnsiTheme="majorBidi"/>
          <w:sz w:val="30"/>
          <w:szCs w:val="30"/>
          <w:cs/>
        </w:rPr>
        <w:t>มีเครื่องจักรเก่า</w:t>
      </w:r>
      <w:r w:rsidR="008E7FEF">
        <w:rPr>
          <w:rFonts w:asciiTheme="majorBidi" w:hAnsiTheme="majorBidi" w:hint="cs"/>
          <w:sz w:val="30"/>
          <w:szCs w:val="30"/>
          <w:cs/>
        </w:rPr>
        <w:t>มูลค่าตามบัญชี 109.6 ล้านบาท</w:t>
      </w:r>
      <w:r w:rsidRPr="00E058DD">
        <w:rPr>
          <w:rFonts w:asciiTheme="majorBidi" w:hAnsiTheme="majorBidi"/>
          <w:sz w:val="30"/>
          <w:szCs w:val="30"/>
          <w:cs/>
        </w:rPr>
        <w:t>ที่ไม่ได้ใช้ในการดำเนินงาน</w:t>
      </w:r>
      <w:r w:rsidR="008E7FEF">
        <w:rPr>
          <w:rFonts w:asciiTheme="majorBidi" w:hAnsiTheme="majorBidi" w:hint="cs"/>
          <w:sz w:val="30"/>
          <w:szCs w:val="30"/>
          <w:cs/>
        </w:rPr>
        <w:t>เป็นเวลาหลายปี</w:t>
      </w:r>
      <w:r w:rsidRPr="00E058DD">
        <w:rPr>
          <w:rFonts w:asciiTheme="majorBidi" w:hAnsiTheme="majorBidi"/>
          <w:sz w:val="30"/>
          <w:szCs w:val="30"/>
          <w:cs/>
        </w:rPr>
        <w:t xml:space="preserve"> </w:t>
      </w:r>
      <w:r w:rsidR="008E7FEF">
        <w:rPr>
          <w:rFonts w:asciiTheme="majorBidi" w:hAnsiTheme="majorBidi" w:hint="cs"/>
          <w:sz w:val="30"/>
          <w:szCs w:val="30"/>
          <w:cs/>
        </w:rPr>
        <w:t>และอยู่ระหว่างการแก้ไขปรับปรุงเพื่อนำมาใช้งาน</w:t>
      </w:r>
    </w:p>
    <w:p w:rsidR="00A72700" w:rsidRDefault="00A72700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D36CD4" w:rsidRPr="009664BA" w:rsidRDefault="000809E0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09E0">
        <w:rPr>
          <w:rFonts w:asciiTheme="majorBidi" w:hAnsiTheme="majorBidi"/>
          <w:sz w:val="30"/>
          <w:szCs w:val="30"/>
          <w:cs/>
        </w:rPr>
        <w:t>ณ วันที่ 31 ธันวาคม 2560 บริษัทย่อยได้ประเมินมูลค่าที่คาดว่าจะได้รับคืนของ</w:t>
      </w:r>
      <w:r w:rsidR="00A72B33">
        <w:rPr>
          <w:rFonts w:asciiTheme="majorBidi" w:hAnsiTheme="majorBidi" w:hint="cs"/>
          <w:sz w:val="30"/>
          <w:szCs w:val="30"/>
          <w:cs/>
        </w:rPr>
        <w:t>เครื่องจักรเก่า</w:t>
      </w:r>
      <w:r w:rsidRPr="000809E0">
        <w:rPr>
          <w:rFonts w:asciiTheme="majorBidi" w:hAnsiTheme="majorBidi"/>
          <w:sz w:val="30"/>
          <w:szCs w:val="30"/>
          <w:cs/>
        </w:rPr>
        <w:t>ระหว่างก่อสร้าง ซึ่งได้แก่เครื่องกำเนิดไฟฟ้าเก่าและบันทึกผลขาดทุนจากการด้อยค่าเป็น</w:t>
      </w:r>
      <w:r>
        <w:rPr>
          <w:rFonts w:asciiTheme="majorBidi" w:hAnsiTheme="majorBidi"/>
          <w:sz w:val="30"/>
          <w:szCs w:val="30"/>
          <w:cs/>
        </w:rPr>
        <w:t>ค่าใช้จ่ายในงบกำไรขาดทุน</w:t>
      </w:r>
      <w:r w:rsidR="008E7FEF">
        <w:rPr>
          <w:rFonts w:asciiTheme="majorBidi" w:hAnsiTheme="majorBidi" w:hint="cs"/>
          <w:sz w:val="30"/>
          <w:szCs w:val="30"/>
          <w:cs/>
        </w:rPr>
        <w:t>รวม</w:t>
      </w:r>
      <w:r>
        <w:rPr>
          <w:rFonts w:asciiTheme="majorBidi" w:hAnsi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>43.0</w:t>
      </w:r>
      <w:r w:rsidRPr="000809E0">
        <w:rPr>
          <w:rFonts w:asciiTheme="majorBidi" w:hAnsiTheme="majorBidi"/>
          <w:sz w:val="30"/>
          <w:szCs w:val="30"/>
          <w:cs/>
        </w:rPr>
        <w:t xml:space="preserve"> ล้านบาท ทั</w:t>
      </w:r>
      <w:r w:rsidR="00843B93">
        <w:rPr>
          <w:rFonts w:asciiTheme="majorBidi" w:hAnsiTheme="majorBidi"/>
          <w:sz w:val="30"/>
          <w:szCs w:val="30"/>
          <w:cs/>
        </w:rPr>
        <w:t>้งนี้มูลค่าที่คาดว่าจะได้รับคืน</w:t>
      </w:r>
      <w:r w:rsidR="0015067E">
        <w:rPr>
          <w:rFonts w:asciiTheme="majorBidi" w:hAnsiTheme="majorBidi" w:hint="cs"/>
          <w:sz w:val="30"/>
          <w:szCs w:val="30"/>
          <w:cs/>
        </w:rPr>
        <w:t>มาจากมูลค่าจากการใช้โดย</w:t>
      </w:r>
      <w:r w:rsidRPr="000809E0">
        <w:rPr>
          <w:rFonts w:asciiTheme="majorBidi" w:hAnsiTheme="majorBidi"/>
          <w:sz w:val="30"/>
          <w:szCs w:val="30"/>
          <w:cs/>
        </w:rPr>
        <w:t>คำนวณจากประมาณการ</w:t>
      </w:r>
      <w:r w:rsidR="0015067E">
        <w:rPr>
          <w:rFonts w:asciiTheme="majorBidi" w:hAnsiTheme="majorBidi" w:hint="cs"/>
          <w:sz w:val="30"/>
          <w:szCs w:val="30"/>
          <w:cs/>
        </w:rPr>
        <w:t>คิดลด</w:t>
      </w:r>
      <w:r w:rsidRPr="000809E0">
        <w:rPr>
          <w:rFonts w:asciiTheme="majorBidi" w:hAnsiTheme="majorBidi"/>
          <w:sz w:val="30"/>
          <w:szCs w:val="30"/>
          <w:cs/>
        </w:rPr>
        <w:t>กระแสเงินสดในอนาคต โดยอ้างอิงข้อมูลที่เคยเกิดขึ้นในอดีตจากแหล่งข้อมูลภายนอกและภายใน รวมทั้งข้อสมมติฐานที่สำคัญ เช่น อัตราคิดลดที่ร้อยละ 7.7</w:t>
      </w:r>
    </w:p>
    <w:p w:rsidR="00E81D6F" w:rsidRPr="0049277E" w:rsidRDefault="00E81D6F" w:rsidP="00E81D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E81D6F" w:rsidRPr="0049277E" w:rsidSect="0049277E">
          <w:footerReference w:type="default" r:id="rId25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6"/>
        <w:gridCol w:w="1255"/>
        <w:gridCol w:w="272"/>
        <w:gridCol w:w="1264"/>
        <w:gridCol w:w="247"/>
        <w:gridCol w:w="1286"/>
        <w:gridCol w:w="253"/>
        <w:gridCol w:w="1269"/>
        <w:gridCol w:w="258"/>
        <w:gridCol w:w="1266"/>
        <w:gridCol w:w="264"/>
        <w:gridCol w:w="1272"/>
        <w:gridCol w:w="239"/>
        <w:gridCol w:w="1289"/>
      </w:tblGrid>
      <w:tr w:rsidR="009D170F" w:rsidRPr="009664BA" w:rsidTr="00E058DD">
        <w:trPr>
          <w:tblHeader/>
        </w:trPr>
        <w:tc>
          <w:tcPr>
            <w:tcW w:w="1284" w:type="pct"/>
          </w:tcPr>
          <w:p w:rsidR="008528B5" w:rsidRPr="0059344A" w:rsidRDefault="008528B5" w:rsidP="000375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6" w:type="pct"/>
            <w:gridSpan w:val="13"/>
          </w:tcPr>
          <w:p w:rsidR="008528B5" w:rsidRPr="0059344A" w:rsidRDefault="008528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2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9D170F" w:rsidRPr="009664BA" w:rsidTr="009D170F">
        <w:trPr>
          <w:tblHeader/>
        </w:trPr>
        <w:tc>
          <w:tcPr>
            <w:tcW w:w="1284" w:type="pct"/>
          </w:tcPr>
          <w:p w:rsidR="008528B5" w:rsidRPr="0059344A" w:rsidRDefault="008528B5" w:rsidP="000375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7" w:type="pct"/>
            <w:vAlign w:val="bottom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ที่ดินและส่วนปรับปรุง</w:t>
            </w:r>
          </w:p>
        </w:tc>
        <w:tc>
          <w:tcPr>
            <w:tcW w:w="97" w:type="pct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vAlign w:val="bottom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88" w:type="pct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90" w:type="pct"/>
            <w:vAlign w:val="bottom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8528B5" w:rsidRPr="0059344A" w:rsidRDefault="008528B5" w:rsidP="000375C3">
            <w:pPr>
              <w:pStyle w:val="BodyText"/>
              <w:widowControl w:val="0"/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และอุปกรณ์</w:t>
            </w:r>
          </w:p>
        </w:tc>
        <w:tc>
          <w:tcPr>
            <w:tcW w:w="92" w:type="pct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vAlign w:val="bottom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4" w:type="pct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85" w:type="pct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D170F" w:rsidRPr="009664BA" w:rsidTr="00E058DD">
        <w:trPr>
          <w:tblHeader/>
        </w:trPr>
        <w:tc>
          <w:tcPr>
            <w:tcW w:w="1284" w:type="pct"/>
          </w:tcPr>
          <w:p w:rsidR="008528B5" w:rsidRPr="0059344A" w:rsidRDefault="008528B5" w:rsidP="000375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6" w:type="pct"/>
            <w:gridSpan w:val="13"/>
          </w:tcPr>
          <w:p w:rsidR="008528B5" w:rsidRPr="0059344A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2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34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D170F" w:rsidRPr="009664BA" w:rsidTr="009D170F">
        <w:tc>
          <w:tcPr>
            <w:tcW w:w="1284" w:type="pct"/>
          </w:tcPr>
          <w:p w:rsidR="008528B5" w:rsidRPr="00212602" w:rsidRDefault="008528B5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126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47" w:type="pct"/>
          </w:tcPr>
          <w:p w:rsidR="008528B5" w:rsidRPr="009B265F" w:rsidRDefault="008528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8528B5" w:rsidRPr="009B265F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170F" w:rsidRPr="009664BA" w:rsidTr="009D170F">
        <w:tc>
          <w:tcPr>
            <w:tcW w:w="1284" w:type="pct"/>
          </w:tcPr>
          <w:p w:rsidR="0048285E" w:rsidRPr="0059344A" w:rsidRDefault="0048285E" w:rsidP="004828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934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9344A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447" w:type="pct"/>
          </w:tcPr>
          <w:p w:rsidR="0048285E" w:rsidRPr="00D2088C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250,197</w:t>
            </w:r>
          </w:p>
        </w:tc>
        <w:tc>
          <w:tcPr>
            <w:tcW w:w="97" w:type="pct"/>
          </w:tcPr>
          <w:p w:rsidR="0048285E" w:rsidRPr="00D2088C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48285E" w:rsidRPr="00D2088C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742,814</w:t>
            </w:r>
          </w:p>
        </w:tc>
        <w:tc>
          <w:tcPr>
            <w:tcW w:w="88" w:type="pct"/>
          </w:tcPr>
          <w:p w:rsidR="0048285E" w:rsidRPr="00D2088C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48285E" w:rsidRPr="00D2088C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20,437,650</w:t>
            </w:r>
          </w:p>
        </w:tc>
        <w:tc>
          <w:tcPr>
            <w:tcW w:w="90" w:type="pct"/>
          </w:tcPr>
          <w:p w:rsidR="0048285E" w:rsidRPr="00D2088C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8285E" w:rsidRPr="00D2088C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96,026</w:t>
            </w:r>
          </w:p>
        </w:tc>
        <w:tc>
          <w:tcPr>
            <w:tcW w:w="92" w:type="pct"/>
          </w:tcPr>
          <w:p w:rsidR="0048285E" w:rsidRPr="00D2088C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:rsidR="0048285E" w:rsidRPr="00D2088C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3,126</w:t>
            </w:r>
          </w:p>
        </w:tc>
        <w:tc>
          <w:tcPr>
            <w:tcW w:w="94" w:type="pct"/>
          </w:tcPr>
          <w:p w:rsidR="0048285E" w:rsidRPr="00D2088C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48285E" w:rsidRPr="00D2088C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989,117</w:t>
            </w:r>
          </w:p>
        </w:tc>
        <w:tc>
          <w:tcPr>
            <w:tcW w:w="85" w:type="pct"/>
          </w:tcPr>
          <w:p w:rsidR="0048285E" w:rsidRPr="00D2088C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48285E" w:rsidRPr="00D2088C" w:rsidRDefault="0048285E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22,518,930</w:t>
            </w:r>
          </w:p>
        </w:tc>
      </w:tr>
      <w:tr w:rsidR="009D170F" w:rsidRPr="009664BA" w:rsidTr="009D170F">
        <w:tc>
          <w:tcPr>
            <w:tcW w:w="1284" w:type="pct"/>
          </w:tcPr>
          <w:p w:rsidR="0048285E" w:rsidRPr="0059344A" w:rsidRDefault="0048285E" w:rsidP="004828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5934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47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50,511</w:t>
            </w:r>
          </w:p>
        </w:tc>
        <w:tc>
          <w:tcPr>
            <w:tcW w:w="97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15,594</w:t>
            </w:r>
          </w:p>
        </w:tc>
        <w:tc>
          <w:tcPr>
            <w:tcW w:w="88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40,892</w:t>
            </w:r>
          </w:p>
        </w:tc>
        <w:tc>
          <w:tcPr>
            <w:tcW w:w="90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19,950</w:t>
            </w:r>
          </w:p>
        </w:tc>
        <w:tc>
          <w:tcPr>
            <w:tcW w:w="92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164,723</w:t>
            </w:r>
          </w:p>
        </w:tc>
        <w:tc>
          <w:tcPr>
            <w:tcW w:w="85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48285E" w:rsidRPr="0059344A" w:rsidRDefault="0048285E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291,670</w:t>
            </w:r>
          </w:p>
        </w:tc>
      </w:tr>
      <w:tr w:rsidR="009D170F" w:rsidRPr="009664BA" w:rsidTr="009D170F">
        <w:tc>
          <w:tcPr>
            <w:tcW w:w="1284" w:type="pct"/>
          </w:tcPr>
          <w:p w:rsidR="0048285E" w:rsidRPr="0059344A" w:rsidRDefault="0048285E" w:rsidP="004828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5934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47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2,515</w:t>
            </w:r>
          </w:p>
        </w:tc>
        <w:tc>
          <w:tcPr>
            <w:tcW w:w="88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494,792</w:t>
            </w:r>
          </w:p>
        </w:tc>
        <w:tc>
          <w:tcPr>
            <w:tcW w:w="90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17,582</w:t>
            </w:r>
          </w:p>
        </w:tc>
        <w:tc>
          <w:tcPr>
            <w:tcW w:w="92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(623,435)</w:t>
            </w:r>
          </w:p>
        </w:tc>
        <w:tc>
          <w:tcPr>
            <w:tcW w:w="85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48285E" w:rsidRPr="0059344A" w:rsidRDefault="0048285E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(108,546)</w:t>
            </w:r>
          </w:p>
        </w:tc>
      </w:tr>
      <w:tr w:rsidR="009D170F" w:rsidRPr="009664BA" w:rsidTr="009D170F">
        <w:tc>
          <w:tcPr>
            <w:tcW w:w="1284" w:type="pct"/>
          </w:tcPr>
          <w:p w:rsidR="0048285E" w:rsidRPr="0059344A" w:rsidRDefault="0048285E" w:rsidP="004828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5934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(20,230)</w:t>
            </w:r>
          </w:p>
        </w:tc>
        <w:tc>
          <w:tcPr>
            <w:tcW w:w="88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(33,173)</w:t>
            </w:r>
          </w:p>
        </w:tc>
        <w:tc>
          <w:tcPr>
            <w:tcW w:w="90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48285E" w:rsidRPr="0059344A" w:rsidRDefault="0048285E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(14,457)</w:t>
            </w:r>
          </w:p>
        </w:tc>
        <w:tc>
          <w:tcPr>
            <w:tcW w:w="92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(1,947)</w:t>
            </w:r>
          </w:p>
        </w:tc>
        <w:tc>
          <w:tcPr>
            <w:tcW w:w="85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48285E" w:rsidRPr="0059344A" w:rsidRDefault="0048285E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(69,807)</w:t>
            </w:r>
          </w:p>
        </w:tc>
      </w:tr>
      <w:tr w:rsidR="009D170F" w:rsidRPr="009664BA" w:rsidTr="009D170F">
        <w:tc>
          <w:tcPr>
            <w:tcW w:w="1284" w:type="pct"/>
          </w:tcPr>
          <w:p w:rsidR="0048285E" w:rsidRPr="0059344A" w:rsidRDefault="0048285E" w:rsidP="004828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300,708</w:t>
            </w:r>
          </w:p>
        </w:tc>
        <w:tc>
          <w:tcPr>
            <w:tcW w:w="97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740,693</w:t>
            </w:r>
          </w:p>
        </w:tc>
        <w:tc>
          <w:tcPr>
            <w:tcW w:w="88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20,940,161</w:t>
            </w:r>
          </w:p>
        </w:tc>
        <w:tc>
          <w:tcPr>
            <w:tcW w:w="90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119,101</w:t>
            </w:r>
          </w:p>
        </w:tc>
        <w:tc>
          <w:tcPr>
            <w:tcW w:w="92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3,126</w:t>
            </w:r>
          </w:p>
        </w:tc>
        <w:tc>
          <w:tcPr>
            <w:tcW w:w="94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48285E" w:rsidRPr="0059344A" w:rsidRDefault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528,458</w:t>
            </w:r>
          </w:p>
        </w:tc>
        <w:tc>
          <w:tcPr>
            <w:tcW w:w="85" w:type="pct"/>
          </w:tcPr>
          <w:p w:rsidR="0048285E" w:rsidRPr="0059344A" w:rsidRDefault="0048285E" w:rsidP="0048285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48285E" w:rsidRPr="0059344A" w:rsidRDefault="0048285E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22,632,247</w:t>
            </w:r>
          </w:p>
        </w:tc>
      </w:tr>
      <w:tr w:rsidR="009D170F" w:rsidRPr="009664BA" w:rsidTr="009D170F">
        <w:tc>
          <w:tcPr>
            <w:tcW w:w="1284" w:type="pct"/>
          </w:tcPr>
          <w:p w:rsidR="008528B5" w:rsidRPr="0059344A" w:rsidRDefault="008528B5" w:rsidP="009B26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47" w:type="pct"/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97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9,068</w:t>
            </w:r>
          </w:p>
        </w:tc>
        <w:tc>
          <w:tcPr>
            <w:tcW w:w="88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8528B5" w:rsidRPr="0059344A" w:rsidRDefault="0060045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16,313</w:t>
            </w:r>
          </w:p>
        </w:tc>
        <w:tc>
          <w:tcPr>
            <w:tcW w:w="90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11,451</w:t>
            </w:r>
          </w:p>
        </w:tc>
        <w:tc>
          <w:tcPr>
            <w:tcW w:w="92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16,410</w:t>
            </w:r>
          </w:p>
        </w:tc>
        <w:tc>
          <w:tcPr>
            <w:tcW w:w="94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8528B5" w:rsidRPr="0059344A" w:rsidRDefault="0060045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578,000</w:t>
            </w:r>
          </w:p>
        </w:tc>
        <w:tc>
          <w:tcPr>
            <w:tcW w:w="85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8528B5" w:rsidRPr="0059344A" w:rsidRDefault="001E7D4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631,319</w:t>
            </w:r>
          </w:p>
        </w:tc>
      </w:tr>
      <w:tr w:rsidR="009D170F" w:rsidRPr="009664BA" w:rsidTr="009D170F">
        <w:tc>
          <w:tcPr>
            <w:tcW w:w="1284" w:type="pct"/>
          </w:tcPr>
          <w:p w:rsidR="008528B5" w:rsidRPr="0059344A" w:rsidRDefault="008528B5" w:rsidP="009B26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447" w:type="pct"/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8528B5" w:rsidRPr="0059344A" w:rsidRDefault="00902C9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15,848</w:t>
            </w:r>
          </w:p>
        </w:tc>
        <w:tc>
          <w:tcPr>
            <w:tcW w:w="88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8528B5" w:rsidRPr="0059344A" w:rsidRDefault="00902C9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318,968</w:t>
            </w:r>
          </w:p>
        </w:tc>
        <w:tc>
          <w:tcPr>
            <w:tcW w:w="90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2,842</w:t>
            </w:r>
          </w:p>
        </w:tc>
        <w:tc>
          <w:tcPr>
            <w:tcW w:w="92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8528B5" w:rsidRPr="0059344A" w:rsidRDefault="0060045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(337,658)</w:t>
            </w:r>
          </w:p>
        </w:tc>
        <w:tc>
          <w:tcPr>
            <w:tcW w:w="85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</w:tcPr>
          <w:p w:rsidR="008528B5" w:rsidRPr="0059344A" w:rsidRDefault="00D65E6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70F" w:rsidRPr="009664BA" w:rsidTr="009D170F">
        <w:tc>
          <w:tcPr>
            <w:tcW w:w="1284" w:type="pct"/>
          </w:tcPr>
          <w:p w:rsidR="008528B5" w:rsidRPr="0059344A" w:rsidRDefault="008528B5" w:rsidP="009B26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344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(3,807)</w:t>
            </w:r>
          </w:p>
        </w:tc>
        <w:tc>
          <w:tcPr>
            <w:tcW w:w="90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(802)</w:t>
            </w:r>
          </w:p>
        </w:tc>
        <w:tc>
          <w:tcPr>
            <w:tcW w:w="92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8528B5" w:rsidRPr="0059344A" w:rsidRDefault="001E7D4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(4,609)</w:t>
            </w:r>
          </w:p>
        </w:tc>
      </w:tr>
      <w:tr w:rsidR="009D170F" w:rsidRPr="009664BA" w:rsidTr="009D170F">
        <w:tc>
          <w:tcPr>
            <w:tcW w:w="1284" w:type="pct"/>
          </w:tcPr>
          <w:p w:rsidR="008528B5" w:rsidRPr="0059344A" w:rsidRDefault="008528B5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4828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300,785</w:t>
            </w:r>
          </w:p>
        </w:tc>
        <w:tc>
          <w:tcPr>
            <w:tcW w:w="97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59344A" w:rsidRDefault="00902C9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765,609</w:t>
            </w:r>
          </w:p>
        </w:tc>
        <w:tc>
          <w:tcPr>
            <w:tcW w:w="88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21,2</w:t>
            </w:r>
            <w:r w:rsidR="00902C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71,635</w:t>
            </w:r>
          </w:p>
        </w:tc>
        <w:tc>
          <w:tcPr>
            <w:tcW w:w="90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132,592</w:t>
            </w:r>
          </w:p>
        </w:tc>
        <w:tc>
          <w:tcPr>
            <w:tcW w:w="92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59344A" w:rsidRDefault="00D65E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19,536</w:t>
            </w:r>
          </w:p>
        </w:tc>
        <w:tc>
          <w:tcPr>
            <w:tcW w:w="94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59344A" w:rsidRDefault="0060045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768,800</w:t>
            </w:r>
          </w:p>
        </w:tc>
        <w:tc>
          <w:tcPr>
            <w:tcW w:w="85" w:type="pct"/>
          </w:tcPr>
          <w:p w:rsidR="008528B5" w:rsidRPr="0059344A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59344A" w:rsidRDefault="001E7D4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23,258,957</w:t>
            </w:r>
          </w:p>
        </w:tc>
      </w:tr>
    </w:tbl>
    <w:p w:rsidR="000375C3" w:rsidRDefault="000375C3">
      <w:pPr>
        <w:rPr>
          <w:rFonts w:asciiTheme="majorBidi" w:hAnsiTheme="majorBidi" w:cstheme="majorBidi"/>
        </w:rPr>
      </w:pPr>
      <w:r w:rsidRPr="0049277E">
        <w:rPr>
          <w:rFonts w:asciiTheme="majorBidi" w:hAnsiTheme="majorBidi" w:cstheme="majorBidi"/>
        </w:rPr>
        <w:br w:type="page"/>
      </w:r>
    </w:p>
    <w:tbl>
      <w:tblPr>
        <w:tblW w:w="14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264"/>
        <w:gridCol w:w="270"/>
        <w:gridCol w:w="1264"/>
        <w:gridCol w:w="236"/>
        <w:gridCol w:w="1297"/>
        <w:gridCol w:w="253"/>
        <w:gridCol w:w="1275"/>
        <w:gridCol w:w="253"/>
        <w:gridCol w:w="1272"/>
        <w:gridCol w:w="267"/>
        <w:gridCol w:w="1258"/>
        <w:gridCol w:w="253"/>
        <w:gridCol w:w="1286"/>
      </w:tblGrid>
      <w:tr w:rsidR="009D170F" w:rsidRPr="002A46E6" w:rsidTr="009D170F">
        <w:trPr>
          <w:tblHeader/>
        </w:trPr>
        <w:tc>
          <w:tcPr>
            <w:tcW w:w="1280" w:type="pct"/>
          </w:tcPr>
          <w:p w:rsidR="009D170F" w:rsidRPr="002A46E6" w:rsidRDefault="009D170F" w:rsidP="009D17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20" w:type="pct"/>
            <w:gridSpan w:val="13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97" w:right="-2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70F" w:rsidRPr="002A46E6" w:rsidTr="009D170F">
        <w:trPr>
          <w:tblHeader/>
        </w:trPr>
        <w:tc>
          <w:tcPr>
            <w:tcW w:w="1280" w:type="pct"/>
          </w:tcPr>
          <w:p w:rsidR="009D170F" w:rsidRPr="002A46E6" w:rsidRDefault="009D170F" w:rsidP="009D17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0" w:type="pct"/>
            <w:vAlign w:val="bottom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ที่ดินและส่วนปรับปรุง</w:t>
            </w:r>
          </w:p>
        </w:tc>
        <w:tc>
          <w:tcPr>
            <w:tcW w:w="96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vAlign w:val="bottom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84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90" w:type="pct"/>
            <w:vAlign w:val="bottom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:rsidR="009D170F" w:rsidRPr="002A46E6" w:rsidRDefault="009D170F" w:rsidP="009D170F">
            <w:pPr>
              <w:pStyle w:val="BodyText"/>
              <w:widowControl w:val="0"/>
              <w:spacing w:after="0" w:line="360" w:lineRule="exact"/>
              <w:ind w:left="-106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ะ</w:t>
            </w: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0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5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vAlign w:val="bottom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90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D170F" w:rsidRPr="002A46E6" w:rsidTr="009D170F">
        <w:trPr>
          <w:tblHeader/>
        </w:trPr>
        <w:tc>
          <w:tcPr>
            <w:tcW w:w="1280" w:type="pct"/>
          </w:tcPr>
          <w:p w:rsidR="009D170F" w:rsidRPr="002A46E6" w:rsidRDefault="009D170F" w:rsidP="009D17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20" w:type="pct"/>
            <w:gridSpan w:val="13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97" w:right="-2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6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D170F" w:rsidRPr="002A46E6" w:rsidTr="009D170F">
        <w:trPr>
          <w:trHeight w:val="297"/>
        </w:trPr>
        <w:tc>
          <w:tcPr>
            <w:tcW w:w="1280" w:type="pct"/>
          </w:tcPr>
          <w:p w:rsidR="009D170F" w:rsidRPr="002A46E6" w:rsidRDefault="009D170F" w:rsidP="00184E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50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380" w:lineRule="exact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9D170F" w:rsidRPr="002A46E6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B5B" w:rsidRPr="002A46E6" w:rsidTr="009D170F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A46E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A46E6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</w:p>
        </w:tc>
        <w:tc>
          <w:tcPr>
            <w:tcW w:w="45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9D17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244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9D17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826</w:t>
            </w:r>
            <w:r w:rsidRPr="009D17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380" w:lineRule="exact"/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92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514B5B">
              <w:rPr>
                <w:rFonts w:asciiTheme="majorBidi" w:hAnsiTheme="majorBidi"/>
                <w:sz w:val="26"/>
                <w:szCs w:val="26"/>
                <w:cs/>
              </w:rPr>
              <w:t>60</w:t>
            </w:r>
            <w:r w:rsidRPr="00514B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4B5B">
              <w:rPr>
                <w:rFonts w:asciiTheme="majorBidi" w:hAnsiTheme="majorBidi"/>
                <w:sz w:val="26"/>
                <w:szCs w:val="26"/>
                <w:cs/>
              </w:rPr>
              <w:t>537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514B5B" w:rsidRPr="00514B5B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2,934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514B5B" w:rsidRPr="00514B5B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058DD">
              <w:rPr>
                <w:rFonts w:asciiTheme="majorBidi" w:hAnsiTheme="majorBidi" w:cstheme="majorBidi"/>
                <w:sz w:val="26"/>
                <w:szCs w:val="26"/>
              </w:rPr>
              <w:t>7,094,454</w:t>
            </w:r>
          </w:p>
        </w:tc>
      </w:tr>
      <w:tr w:rsidR="00514B5B" w:rsidRPr="002A46E6" w:rsidTr="009D170F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Pr="002A46E6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45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9D17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482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998</w:t>
            </w:r>
            <w:r w:rsidRPr="009D17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222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514B5B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514B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4B5B">
              <w:rPr>
                <w:rFonts w:asciiTheme="majorBidi" w:hAnsiTheme="majorBidi"/>
                <w:sz w:val="26"/>
                <w:szCs w:val="26"/>
                <w:cs/>
              </w:rPr>
              <w:t>775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1,038,573</w:t>
            </w:r>
          </w:p>
        </w:tc>
      </w:tr>
      <w:tr w:rsidR="00514B5B" w:rsidRPr="002A46E6" w:rsidTr="009D170F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6E6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45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(8</w:t>
            </w:r>
            <w:r w:rsidRPr="009D17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318)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(8,318)</w:t>
            </w:r>
          </w:p>
        </w:tc>
      </w:tr>
      <w:tr w:rsidR="00514B5B" w:rsidRPr="002A46E6" w:rsidTr="009D170F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(4</w:t>
            </w:r>
            <w:r w:rsidRPr="009D17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728)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(20</w:t>
            </w:r>
            <w:r w:rsidRPr="009D17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sz w:val="26"/>
                <w:szCs w:val="26"/>
                <w:cs/>
              </w:rPr>
              <w:t>903)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(5,934)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(31,565)</w:t>
            </w:r>
          </w:p>
        </w:tc>
      </w:tr>
      <w:tr w:rsidR="00514B5B" w:rsidRPr="002A46E6" w:rsidTr="009D170F">
        <w:trPr>
          <w:trHeight w:val="334"/>
        </w:trPr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2559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70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228</w:t>
            </w:r>
            <w:r w:rsidRPr="009D17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998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70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</w:t>
            </w:r>
            <w:r w:rsidRPr="009D17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795</w:t>
            </w:r>
            <w:r w:rsidRPr="009D17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170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740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65,378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3,028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8,093,144</w:t>
            </w:r>
          </w:p>
        </w:tc>
      </w:tr>
      <w:tr w:rsidR="00514B5B" w:rsidRPr="002A46E6" w:rsidTr="009D170F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450" w:type="pct"/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514B5B" w:rsidRPr="002A46E6" w:rsidRDefault="00902C95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28,220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514B5B" w:rsidRPr="002A46E6" w:rsidRDefault="00902C9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1,011,450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12,716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2,173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514B5B" w:rsidRPr="002A46E6" w:rsidRDefault="001E7D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</w:t>
            </w:r>
            <w:r w:rsidR="0052011F">
              <w:rPr>
                <w:rFonts w:asciiTheme="majorBidi" w:hAnsiTheme="majorBidi" w:cstheme="majorBidi"/>
                <w:sz w:val="26"/>
                <w:szCs w:val="26"/>
              </w:rPr>
              <w:t>4,559</w:t>
            </w:r>
          </w:p>
        </w:tc>
      </w:tr>
      <w:tr w:rsidR="00514B5B" w:rsidRPr="002A46E6" w:rsidTr="009D170F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6E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514B5B" w:rsidRPr="002A46E6" w:rsidRDefault="001E7D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2011F">
              <w:rPr>
                <w:rFonts w:asciiTheme="majorBidi" w:hAnsiTheme="majorBidi" w:cstheme="majorBidi"/>
                <w:sz w:val="26"/>
                <w:szCs w:val="26"/>
              </w:rPr>
              <w:t>1,780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(236)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:rsidR="00514B5B" w:rsidRPr="002A46E6" w:rsidRDefault="001E7D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2011F">
              <w:rPr>
                <w:rFonts w:asciiTheme="majorBidi" w:hAnsiTheme="majorBidi" w:cstheme="majorBidi"/>
                <w:sz w:val="26"/>
                <w:szCs w:val="26"/>
              </w:rPr>
              <w:t>2,016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14B5B" w:rsidRPr="002A46E6" w:rsidTr="009D170F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2A46E6" w:rsidRDefault="00902C9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257,218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2A46E6" w:rsidRDefault="001E7D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8,80</w:t>
            </w:r>
            <w:r w:rsidR="00902C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5,410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77,858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5,201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9,145,687</w:t>
            </w:r>
          </w:p>
        </w:tc>
      </w:tr>
      <w:tr w:rsidR="00514B5B" w:rsidRPr="002A46E6" w:rsidTr="009D170F">
        <w:trPr>
          <w:trHeight w:val="199"/>
        </w:trPr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898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4B5B" w:rsidRPr="002A46E6" w:rsidTr="00E058DD">
        <w:trPr>
          <w:trHeight w:val="163"/>
        </w:trPr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  <w:tab w:val="decimal" w:pos="898"/>
                <w:tab w:val="decimal" w:pos="1049"/>
                <w:tab w:val="decimal" w:pos="1150"/>
                <w:tab w:val="decimal" w:pos="1222"/>
                <w:tab w:val="decimal" w:pos="1524"/>
              </w:tabs>
              <w:spacing w:line="360" w:lineRule="exact"/>
              <w:ind w:right="-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45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B5B" w:rsidRPr="002A46E6" w:rsidTr="00E058DD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450" w:type="pct"/>
            <w:tcBorders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250,197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538,570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13,610,911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35,489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989,117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15,424,476</w:t>
            </w:r>
          </w:p>
        </w:tc>
      </w:tr>
      <w:tr w:rsidR="00514B5B" w:rsidRPr="002A46E6" w:rsidTr="00E058DD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2559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300,708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511,695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13,144,421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53,723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528,458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14,539,103</w:t>
            </w:r>
          </w:p>
        </w:tc>
      </w:tr>
      <w:tr w:rsidR="00514B5B" w:rsidRPr="002A46E6" w:rsidTr="00E058DD">
        <w:tc>
          <w:tcPr>
            <w:tcW w:w="1280" w:type="pct"/>
          </w:tcPr>
          <w:p w:rsidR="00514B5B" w:rsidRPr="002A46E6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46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300,785</w:t>
            </w:r>
          </w:p>
        </w:tc>
        <w:tc>
          <w:tcPr>
            <w:tcW w:w="96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52011F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508,391</w:t>
            </w:r>
          </w:p>
        </w:tc>
        <w:tc>
          <w:tcPr>
            <w:tcW w:w="84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1E7D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5201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,466,225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54,734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14,335</w:t>
            </w:r>
          </w:p>
        </w:tc>
        <w:tc>
          <w:tcPr>
            <w:tcW w:w="95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52011F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768,800</w:t>
            </w:r>
          </w:p>
        </w:tc>
        <w:tc>
          <w:tcPr>
            <w:tcW w:w="90" w:type="pct"/>
          </w:tcPr>
          <w:p w:rsidR="00514B5B" w:rsidRPr="002A46E6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2A46E6" w:rsidRDefault="001E7D43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14,113,270</w:t>
            </w:r>
          </w:p>
        </w:tc>
      </w:tr>
    </w:tbl>
    <w:p w:rsidR="009D170F" w:rsidRPr="0049277E" w:rsidRDefault="009D170F">
      <w:pPr>
        <w:rPr>
          <w:rFonts w:asciiTheme="majorBidi" w:hAnsiTheme="majorBidi" w:cstheme="majorBidi"/>
        </w:rPr>
      </w:pPr>
    </w:p>
    <w:p w:rsidR="00C22E39" w:rsidRPr="0049277E" w:rsidRDefault="00C22E39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22E39" w:rsidRPr="0049277E" w:rsidSect="0049277E">
          <w:footerReference w:type="default" r:id="rId26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F16CAF" w:rsidRPr="009664BA" w:rsidRDefault="00F16CAF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</w:t>
      </w:r>
      <w:r w:rsidR="00C07917" w:rsidRPr="009664BA">
        <w:rPr>
          <w:rFonts w:asciiTheme="majorBidi" w:hAnsiTheme="majorBidi" w:cstheme="majorBidi"/>
          <w:sz w:val="30"/>
          <w:szCs w:val="30"/>
          <w:cs/>
        </w:rPr>
        <w:t>่อ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9664BA">
        <w:rPr>
          <w:rFonts w:asciiTheme="majorBidi" w:hAnsiTheme="majorBidi" w:cstheme="majorBidi"/>
          <w:sz w:val="30"/>
          <w:szCs w:val="30"/>
        </w:rPr>
        <w:t xml:space="preserve">31 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B265F" w:rsidRPr="009664BA">
        <w:rPr>
          <w:rFonts w:asciiTheme="majorBidi" w:hAnsiTheme="majorBidi" w:cstheme="majorBidi"/>
          <w:sz w:val="30"/>
          <w:szCs w:val="30"/>
        </w:rPr>
        <w:t>25</w:t>
      </w:r>
      <w:r w:rsidR="004C2AF1">
        <w:rPr>
          <w:rFonts w:asciiTheme="majorBidi" w:hAnsiTheme="majorBidi" w:cstheme="majorBidi"/>
          <w:sz w:val="30"/>
          <w:szCs w:val="30"/>
        </w:rPr>
        <w:t>60</w:t>
      </w:r>
      <w:r w:rsidR="009B265F">
        <w:rPr>
          <w:rFonts w:asciiTheme="majorBidi" w:hAnsiTheme="majorBidi" w:cstheme="majorBidi"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0F26A9">
        <w:rPr>
          <w:rFonts w:asciiTheme="majorBidi" w:hAnsiTheme="majorBidi" w:cstheme="majorBidi"/>
          <w:sz w:val="30"/>
          <w:szCs w:val="30"/>
        </w:rPr>
        <w:t xml:space="preserve"> 406.3</w:t>
      </w:r>
      <w:r w:rsidR="009A6CBF"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36CD4"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="00EB5DA7" w:rsidRPr="009664B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B265F" w:rsidRPr="009664BA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4C2AF1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9B265F" w:rsidRPr="009664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B5DA7" w:rsidRPr="009664B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C2AF1">
        <w:rPr>
          <w:rFonts w:asciiTheme="majorBidi" w:hAnsiTheme="majorBidi" w:cstheme="majorBidi"/>
          <w:i/>
          <w:iCs/>
          <w:sz w:val="30"/>
          <w:szCs w:val="30"/>
        </w:rPr>
        <w:t>295.9</w:t>
      </w:r>
      <w:r w:rsidR="00206063" w:rsidRPr="009664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941FB" w:rsidRPr="009664B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941FB" w:rsidRPr="009664B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F16CAF" w:rsidRPr="00E058DD" w:rsidRDefault="00F16CAF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F16CAF" w:rsidRPr="009664BA" w:rsidRDefault="00A941FB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:rsidR="00F16CAF" w:rsidRPr="00E058DD" w:rsidRDefault="00F16CAF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9A3203" w:rsidRPr="009664BA" w:rsidRDefault="00A941FB" w:rsidP="00EC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664BA">
        <w:rPr>
          <w:rFonts w:asciiTheme="majorBidi" w:hAnsiTheme="majorBidi" w:cstheme="majorBidi"/>
          <w:sz w:val="30"/>
          <w:szCs w:val="30"/>
        </w:rPr>
        <w:t xml:space="preserve">31 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B265F" w:rsidRPr="009664BA">
        <w:rPr>
          <w:rFonts w:asciiTheme="majorBidi" w:hAnsiTheme="majorBidi" w:cstheme="majorBidi"/>
          <w:sz w:val="30"/>
          <w:szCs w:val="30"/>
          <w:cs/>
        </w:rPr>
        <w:t>25</w:t>
      </w:r>
      <w:r w:rsidR="004C2AF1">
        <w:rPr>
          <w:rFonts w:asciiTheme="majorBidi" w:hAnsiTheme="majorBidi" w:cstheme="majorBidi"/>
          <w:sz w:val="30"/>
          <w:szCs w:val="30"/>
        </w:rPr>
        <w:t>60</w:t>
      </w:r>
      <w:r w:rsidR="009B265F" w:rsidRPr="009664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บริษัทไ</w:t>
      </w:r>
      <w:r w:rsidR="004C2AF1">
        <w:rPr>
          <w:rFonts w:asciiTheme="majorBidi" w:hAnsiTheme="majorBidi" w:cstheme="majorBidi" w:hint="cs"/>
          <w:sz w:val="30"/>
          <w:szCs w:val="30"/>
          <w:cs/>
        </w:rPr>
        <w:t>ม่มีการ</w:t>
      </w:r>
      <w:r w:rsidRPr="009664BA">
        <w:rPr>
          <w:rFonts w:asciiTheme="majorBidi" w:hAnsiTheme="majorBidi" w:cstheme="majorBidi"/>
          <w:sz w:val="30"/>
          <w:szCs w:val="30"/>
          <w:cs/>
        </w:rPr>
        <w:t>จำนองที่ดินและสิ่งปลูกสร้าง รวมทั้งเครื่องจักร</w:t>
      </w:r>
      <w:r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เพื่อเป็นหลักประกัน</w:t>
      </w:r>
      <w:r w:rsidR="00514B5B">
        <w:rPr>
          <w:rFonts w:asciiTheme="majorBidi" w:hAnsiTheme="majorBidi" w:cstheme="majorBidi"/>
          <w:sz w:val="30"/>
          <w:szCs w:val="30"/>
          <w:cs/>
        </w:rPr>
        <w:br/>
      </w:r>
      <w:r w:rsidRPr="009664BA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  <w:r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B265F" w:rsidRPr="009664BA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4C2AF1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9B265F" w:rsidRPr="009664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C2AF1">
        <w:rPr>
          <w:rFonts w:asciiTheme="majorBidi" w:hAnsiTheme="majorBidi" w:cstheme="majorBidi"/>
          <w:i/>
          <w:iCs/>
          <w:sz w:val="30"/>
          <w:szCs w:val="30"/>
        </w:rPr>
        <w:t>13,625.7</w:t>
      </w:r>
      <w:r w:rsidR="00206063" w:rsidRPr="009664B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664B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664B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(ดูหมายเหตุ </w:t>
      </w:r>
      <w:r w:rsidR="004C2AF1">
        <w:rPr>
          <w:rFonts w:asciiTheme="majorBidi" w:hAnsiTheme="majorBidi" w:cstheme="majorBidi"/>
          <w:sz w:val="30"/>
          <w:szCs w:val="30"/>
        </w:rPr>
        <w:t>19</w:t>
      </w:r>
      <w:r w:rsidRPr="009664BA">
        <w:rPr>
          <w:rFonts w:asciiTheme="majorBidi" w:hAnsiTheme="majorBidi" w:cstheme="majorBidi"/>
          <w:sz w:val="30"/>
          <w:szCs w:val="30"/>
          <w:cs/>
        </w:rPr>
        <w:t>)</w:t>
      </w:r>
      <w:r w:rsidR="00F16CAF" w:rsidRPr="009664B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F16CAF" w:rsidRDefault="00F16CAF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245FD6" w:rsidRPr="00E62CDC" w:rsidRDefault="00245FD6" w:rsidP="00245FD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decimal" w:pos="540"/>
        </w:tabs>
        <w:spacing w:line="240" w:lineRule="auto"/>
        <w:ind w:left="270" w:right="-45" w:hanging="27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62CDC">
        <w:rPr>
          <w:rFonts w:asciiTheme="majorBidi" w:hAnsiTheme="majorBidi"/>
          <w:sz w:val="30"/>
          <w:szCs w:val="30"/>
          <w:u w:val="none"/>
          <w:cs/>
          <w:lang w:val="th-TH"/>
        </w:rPr>
        <w:t>1</w:t>
      </w:r>
      <w:r>
        <w:rPr>
          <w:rFonts w:asciiTheme="majorBidi" w:hAnsiTheme="majorBidi"/>
          <w:sz w:val="30"/>
          <w:szCs w:val="30"/>
          <w:u w:val="none"/>
        </w:rPr>
        <w:t>6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     </w:t>
      </w:r>
      <w:r w:rsidRPr="0074642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สินทรัพย์ที่ไม่ได้ใช้ในการดำเนินงาน</w:t>
      </w:r>
    </w:p>
    <w:p w:rsidR="00245FD6" w:rsidRPr="00E62CDC" w:rsidRDefault="00245FD6" w:rsidP="00245FD6">
      <w:pPr>
        <w:rPr>
          <w:rFonts w:asciiTheme="majorBidi" w:hAnsiTheme="majorBidi"/>
          <w:sz w:val="30"/>
          <w:szCs w:val="30"/>
          <w:cs/>
          <w:lang w:val="th-TH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8"/>
        <w:gridCol w:w="272"/>
        <w:gridCol w:w="1168"/>
        <w:gridCol w:w="272"/>
        <w:gridCol w:w="1169"/>
        <w:gridCol w:w="250"/>
        <w:gridCol w:w="1188"/>
      </w:tblGrid>
      <w:tr w:rsidR="00245FD6" w:rsidRPr="00C36B5F" w:rsidTr="00245FD6">
        <w:trPr>
          <w:tblHeader/>
        </w:trPr>
        <w:tc>
          <w:tcPr>
            <w:tcW w:w="2039" w:type="pct"/>
          </w:tcPr>
          <w:p w:rsidR="00245FD6" w:rsidRPr="00C36B5F" w:rsidRDefault="00245FD6" w:rsidP="00245FD6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245FD6" w:rsidRPr="00C36B5F" w:rsidRDefault="00245FD6" w:rsidP="00245FD6">
            <w:pPr>
              <w:tabs>
                <w:tab w:val="clear" w:pos="2580"/>
                <w:tab w:val="left" w:pos="2502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B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B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36B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45FD6" w:rsidRPr="00C36B5F" w:rsidTr="00245FD6">
        <w:trPr>
          <w:tblHeader/>
        </w:trPr>
        <w:tc>
          <w:tcPr>
            <w:tcW w:w="2039" w:type="pct"/>
          </w:tcPr>
          <w:p w:rsidR="00245FD6" w:rsidRPr="00C36B5F" w:rsidRDefault="00245FD6" w:rsidP="00245FD6">
            <w:pPr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B5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B5F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B5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" w:type="pct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B5F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45FD6" w:rsidRPr="00C36B5F" w:rsidTr="00245FD6">
        <w:trPr>
          <w:tblHeader/>
        </w:trPr>
        <w:tc>
          <w:tcPr>
            <w:tcW w:w="2039" w:type="pct"/>
          </w:tcPr>
          <w:p w:rsidR="00245FD6" w:rsidRPr="00C36B5F" w:rsidRDefault="00245FD6" w:rsidP="00245FD6">
            <w:pPr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245FD6" w:rsidRPr="00C36B5F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B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5FD6" w:rsidRPr="00980D68" w:rsidTr="00245FD6">
        <w:tc>
          <w:tcPr>
            <w:tcW w:w="2039" w:type="pct"/>
          </w:tcPr>
          <w:p w:rsidR="00245FD6" w:rsidRPr="00980D68" w:rsidRDefault="00245FD6" w:rsidP="00245F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0D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pct"/>
          </w:tcPr>
          <w:p w:rsidR="00245FD6" w:rsidRPr="00980D68" w:rsidRDefault="00245FD6" w:rsidP="00245FD6">
            <w:pPr>
              <w:tabs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980D68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980D68" w:rsidRDefault="00245FD6" w:rsidP="00245FD6">
            <w:pPr>
              <w:widowControl w:val="0"/>
              <w:tabs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980D68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245FD6" w:rsidRPr="00980D68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:rsidR="00245FD6" w:rsidRPr="00980D68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:rsidR="00245FD6" w:rsidRPr="00980D68" w:rsidRDefault="00245FD6" w:rsidP="00245FD6">
            <w:pPr>
              <w:widowControl w:val="0"/>
              <w:tabs>
                <w:tab w:val="decimal" w:pos="1009"/>
              </w:tabs>
              <w:spacing w:line="240" w:lineRule="auto"/>
              <w:ind w:left="-115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45FD6" w:rsidRPr="00C36B5F" w:rsidTr="00245FD6">
        <w:tc>
          <w:tcPr>
            <w:tcW w:w="2039" w:type="pct"/>
          </w:tcPr>
          <w:p w:rsidR="00245FD6" w:rsidRPr="00C36B5F" w:rsidRDefault="00245FD6" w:rsidP="00245F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0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350,822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369,247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108,547</w:t>
            </w:r>
          </w:p>
        </w:tc>
        <w:tc>
          <w:tcPr>
            <w:tcW w:w="135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5FD6" w:rsidRPr="00C36B5F" w:rsidTr="00245FD6">
        <w:tc>
          <w:tcPr>
            <w:tcW w:w="2039" w:type="pct"/>
          </w:tcPr>
          <w:p w:rsidR="00245FD6" w:rsidRDefault="00245FD6" w:rsidP="00245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(18,425)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108,547</w:t>
            </w:r>
          </w:p>
        </w:tc>
      </w:tr>
      <w:tr w:rsidR="00245FD6" w:rsidRPr="00980D68" w:rsidTr="00245FD6">
        <w:tc>
          <w:tcPr>
            <w:tcW w:w="2039" w:type="pct"/>
          </w:tcPr>
          <w:p w:rsidR="00245FD6" w:rsidRPr="00980D68" w:rsidRDefault="00245FD6" w:rsidP="00245F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0D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80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350,822</w:t>
            </w:r>
          </w:p>
        </w:tc>
        <w:tc>
          <w:tcPr>
            <w:tcW w:w="147" w:type="pct"/>
          </w:tcPr>
          <w:p w:rsidR="00245FD6" w:rsidRPr="00980D68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245FD6" w:rsidRPr="00980D68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350,822</w:t>
            </w:r>
          </w:p>
        </w:tc>
        <w:tc>
          <w:tcPr>
            <w:tcW w:w="147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108,547</w:t>
            </w:r>
          </w:p>
        </w:tc>
        <w:tc>
          <w:tcPr>
            <w:tcW w:w="135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245FD6" w:rsidRPr="00980D68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108,547</w:t>
            </w:r>
          </w:p>
        </w:tc>
      </w:tr>
      <w:tr w:rsidR="00245FD6" w:rsidRPr="00C36B5F" w:rsidTr="00245FD6">
        <w:tc>
          <w:tcPr>
            <w:tcW w:w="2039" w:type="pct"/>
          </w:tcPr>
          <w:p w:rsidR="00245FD6" w:rsidRDefault="00245FD6" w:rsidP="00245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FD6" w:rsidRPr="00980D68" w:rsidTr="00245FD6">
        <w:tc>
          <w:tcPr>
            <w:tcW w:w="2039" w:type="pct"/>
          </w:tcPr>
          <w:p w:rsidR="00245FD6" w:rsidRPr="00980D68" w:rsidRDefault="00245FD6" w:rsidP="00245FD6">
            <w:pPr>
              <w:tabs>
                <w:tab w:val="clear" w:pos="680"/>
                <w:tab w:val="clear" w:pos="907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</w:t>
            </w:r>
            <w:r w:rsidRPr="00980D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0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980D68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980D68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:rsidR="00245FD6" w:rsidRPr="00980D68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45FD6" w:rsidRPr="00C36B5F" w:rsidTr="00245FD6">
        <w:tc>
          <w:tcPr>
            <w:tcW w:w="2039" w:type="pct"/>
          </w:tcPr>
          <w:p w:rsidR="00245FD6" w:rsidRPr="00C36B5F" w:rsidRDefault="00245FD6" w:rsidP="00245F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0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289,839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226,023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108,547</w:t>
            </w:r>
          </w:p>
        </w:tc>
        <w:tc>
          <w:tcPr>
            <w:tcW w:w="135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5FD6" w:rsidRPr="00C36B5F" w:rsidTr="00245FD6">
        <w:tc>
          <w:tcPr>
            <w:tcW w:w="2039" w:type="pct"/>
          </w:tcPr>
          <w:p w:rsidR="00245FD6" w:rsidRDefault="00245FD6" w:rsidP="00245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(36,413)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8,318</w:t>
            </w:r>
          </w:p>
        </w:tc>
      </w:tr>
      <w:tr w:rsidR="00245FD6" w:rsidRPr="00C36B5F" w:rsidTr="00245FD6">
        <w:tc>
          <w:tcPr>
            <w:tcW w:w="2039" w:type="pct"/>
          </w:tcPr>
          <w:p w:rsidR="00245FD6" w:rsidRDefault="00245FD6" w:rsidP="00245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634786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="00634786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245FD6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(12,132)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100,229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100,229</w:t>
            </w:r>
          </w:p>
        </w:tc>
      </w:tr>
      <w:tr w:rsidR="00245FD6" w:rsidRPr="00C36B5F" w:rsidTr="00245FD6">
        <w:tc>
          <w:tcPr>
            <w:tcW w:w="2039" w:type="pct"/>
          </w:tcPr>
          <w:p w:rsidR="00245FD6" w:rsidRPr="00980D68" w:rsidRDefault="00245FD6" w:rsidP="00245F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0D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80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245FD6" w:rsidRPr="00E62CDC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277,707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245FD6" w:rsidRPr="00E62CDC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2704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2704E">
              <w:rPr>
                <w:rFonts w:ascii="Angsana New" w:hAnsi="Angsana New"/>
                <w:b/>
                <w:bCs/>
                <w:sz w:val="30"/>
                <w:szCs w:val="30"/>
              </w:rPr>
              <w:t>,839</w:t>
            </w:r>
          </w:p>
        </w:tc>
        <w:tc>
          <w:tcPr>
            <w:tcW w:w="147" w:type="pct"/>
          </w:tcPr>
          <w:p w:rsidR="00245FD6" w:rsidRPr="00E62CDC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245FD6" w:rsidRPr="00E62CDC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108,547</w:t>
            </w:r>
          </w:p>
        </w:tc>
        <w:tc>
          <w:tcPr>
            <w:tcW w:w="135" w:type="pct"/>
          </w:tcPr>
          <w:p w:rsidR="00245FD6" w:rsidRPr="00E62CDC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245FD6" w:rsidRPr="00E62CDC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108,547</w:t>
            </w:r>
          </w:p>
        </w:tc>
      </w:tr>
      <w:tr w:rsidR="00245FD6" w:rsidRPr="00C36B5F" w:rsidTr="00245FD6">
        <w:tc>
          <w:tcPr>
            <w:tcW w:w="2039" w:type="pct"/>
          </w:tcPr>
          <w:p w:rsidR="00245FD6" w:rsidRPr="00980D68" w:rsidRDefault="00245FD6" w:rsidP="00245F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245FD6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245FD6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155B9C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245FD6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:rsidR="00245FD6" w:rsidRPr="00155B9C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45FD6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5FD6" w:rsidRPr="00980D68" w:rsidTr="00245FD6">
        <w:tc>
          <w:tcPr>
            <w:tcW w:w="2039" w:type="pct"/>
          </w:tcPr>
          <w:p w:rsidR="00245FD6" w:rsidRPr="00980D68" w:rsidRDefault="00245FD6" w:rsidP="00245F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0D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980D68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980D68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:rsidR="00245FD6" w:rsidRPr="00980D68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:rsidR="00245FD6" w:rsidRPr="00980D68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45FD6" w:rsidRPr="00C36B5F" w:rsidTr="00245FD6">
        <w:tc>
          <w:tcPr>
            <w:tcW w:w="2039" w:type="pct"/>
          </w:tcPr>
          <w:p w:rsidR="00245FD6" w:rsidRPr="00C36B5F" w:rsidRDefault="00245FD6" w:rsidP="00245F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D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0D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80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245FD6" w:rsidRPr="00F04037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60,983</w:t>
            </w:r>
          </w:p>
        </w:tc>
        <w:tc>
          <w:tcPr>
            <w:tcW w:w="147" w:type="pct"/>
          </w:tcPr>
          <w:p w:rsidR="00245FD6" w:rsidRPr="00F04037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245FD6" w:rsidRPr="00F04037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143,224</w:t>
            </w:r>
          </w:p>
        </w:tc>
        <w:tc>
          <w:tcPr>
            <w:tcW w:w="147" w:type="pct"/>
          </w:tcPr>
          <w:p w:rsidR="00245FD6" w:rsidRPr="00F04037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245FD6" w:rsidRPr="00F04037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C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45FD6" w:rsidRPr="00F04037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245FD6" w:rsidRPr="00F04037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C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45FD6" w:rsidRPr="00C36B5F" w:rsidTr="00245FD6">
        <w:tc>
          <w:tcPr>
            <w:tcW w:w="2039" w:type="pct"/>
          </w:tcPr>
          <w:p w:rsidR="00245FD6" w:rsidRPr="00C36B5F" w:rsidRDefault="00245FD6" w:rsidP="00245F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0D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80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1F8A">
              <w:rPr>
                <w:rFonts w:ascii="Angsana New" w:hAnsi="Angsana New"/>
                <w:b/>
                <w:bCs/>
                <w:sz w:val="30"/>
                <w:szCs w:val="30"/>
              </w:rPr>
              <w:t>73,115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60,983</w:t>
            </w:r>
          </w:p>
        </w:tc>
        <w:tc>
          <w:tcPr>
            <w:tcW w:w="147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45FD6" w:rsidRPr="00C36B5F" w:rsidRDefault="00245FD6" w:rsidP="002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245FD6" w:rsidRPr="00C36B5F" w:rsidRDefault="00245FD6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45FD6" w:rsidRPr="00E62CDC" w:rsidRDefault="00245FD6" w:rsidP="00245FD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sz w:val="30"/>
          <w:szCs w:val="30"/>
          <w:u w:val="none"/>
          <w:cs/>
          <w:lang w:val="th-TH"/>
        </w:rPr>
      </w:pPr>
    </w:p>
    <w:p w:rsidR="00245FD6" w:rsidRDefault="00245FD6" w:rsidP="0024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72B33" w:rsidRPr="00E058DD" w:rsidRDefault="00A72B33" w:rsidP="00245FD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การด้อยค่าของสินทรัพย์ที่ไม่ได้ใช้ในการดำเนินงาน</w:t>
      </w:r>
    </w:p>
    <w:p w:rsidR="00A72B33" w:rsidRDefault="00A72B33" w:rsidP="00245FD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245FD6" w:rsidRDefault="00245FD6" w:rsidP="00245FD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C029E3">
        <w:rPr>
          <w:rFonts w:ascii="Angsana New" w:hAnsi="Angsana New"/>
          <w:sz w:val="30"/>
          <w:szCs w:val="30"/>
          <w:cs/>
        </w:rPr>
        <w:t>ณ วันที่ 31</w:t>
      </w:r>
      <w:r w:rsidRPr="00E62CDC">
        <w:rPr>
          <w:rFonts w:ascii="Angsana New" w:hAnsi="Angsana New"/>
          <w:sz w:val="30"/>
          <w:szCs w:val="30"/>
          <w:cs/>
        </w:rPr>
        <w:t xml:space="preserve"> </w:t>
      </w:r>
      <w:r w:rsidRPr="00C029E3">
        <w:rPr>
          <w:rFonts w:ascii="Angsana New" w:hAnsi="Angsana New"/>
          <w:sz w:val="30"/>
          <w:szCs w:val="30"/>
          <w:cs/>
        </w:rPr>
        <w:t>ธันวาคม 25</w:t>
      </w:r>
      <w:r w:rsidRPr="00C029E3">
        <w:rPr>
          <w:rFonts w:ascii="Angsana New" w:hAnsi="Angsana New"/>
          <w:sz w:val="30"/>
          <w:szCs w:val="30"/>
        </w:rPr>
        <w:t>60</w:t>
      </w:r>
      <w:r w:rsidRPr="00C029E3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กลุ่มบริษัทมีสินทรัพย์ที่ไม่ได้ใช้งานเป็นเครื่องกำเนิดไฟฟ้า เครื่องจักรและอุปกรณ์</w:t>
      </w:r>
    </w:p>
    <w:p w:rsidR="00245FD6" w:rsidRPr="00E62CDC" w:rsidRDefault="00245FD6" w:rsidP="00245FD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:rsidR="00245FD6" w:rsidRDefault="00245FD6" w:rsidP="00245FD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C029E3">
        <w:rPr>
          <w:rFonts w:ascii="Angsana New" w:hAnsi="Angsana New"/>
          <w:sz w:val="30"/>
          <w:szCs w:val="30"/>
          <w:cs/>
        </w:rPr>
        <w:t>กลุ่มบริษัทได้ให้บริษัทผู้ประเมินราคาอิสระทำการประเมินราคาเครื่องกำเนิดไฟฟ้าในเดือน</w:t>
      </w:r>
      <w:r w:rsidRPr="00E62CDC">
        <w:rPr>
          <w:rFonts w:ascii="Angsana New" w:hAnsi="Angsana New"/>
          <w:sz w:val="30"/>
          <w:szCs w:val="30"/>
          <w:cs/>
        </w:rPr>
        <w:t>พฤศจิกายน</w:t>
      </w:r>
      <w:r w:rsidRPr="00C029E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C029E3">
        <w:rPr>
          <w:rFonts w:ascii="Angsana New" w:hAnsi="Angsana New"/>
          <w:sz w:val="30"/>
          <w:szCs w:val="30"/>
          <w:cs/>
        </w:rPr>
        <w:t>25</w:t>
      </w:r>
      <w:r w:rsidRPr="00E62CDC">
        <w:rPr>
          <w:rFonts w:ascii="Angsana New" w:hAnsi="Angsana New"/>
          <w:sz w:val="30"/>
          <w:szCs w:val="30"/>
        </w:rPr>
        <w:t>60</w:t>
      </w:r>
      <w:r w:rsidRPr="00C029E3">
        <w:rPr>
          <w:rFonts w:ascii="Angsana New" w:hAnsi="Angsana New"/>
          <w:sz w:val="30"/>
          <w:szCs w:val="30"/>
          <w:cs/>
        </w:rPr>
        <w:t xml:space="preserve"> โดยผู้ประเมินอิสระโดยใช้</w:t>
      </w:r>
      <w:r w:rsidRPr="00E62CDC">
        <w:rPr>
          <w:rFonts w:ascii="Angsana New" w:hAnsi="Angsana New"/>
          <w:sz w:val="30"/>
          <w:szCs w:val="30"/>
          <w:cs/>
        </w:rPr>
        <w:t>วิธี</w:t>
      </w:r>
      <w:r w:rsidRPr="00C029E3">
        <w:rPr>
          <w:rFonts w:ascii="Angsana New" w:hAnsi="Angsana New"/>
          <w:sz w:val="30"/>
          <w:szCs w:val="30"/>
          <w:cs/>
        </w:rPr>
        <w:t xml:space="preserve">มูลค่าตลาด </w:t>
      </w:r>
      <w:r w:rsidRPr="00E62CDC">
        <w:rPr>
          <w:rFonts w:ascii="Angsana New" w:hAnsi="Angsana New"/>
          <w:sz w:val="30"/>
          <w:szCs w:val="30"/>
          <w:cs/>
        </w:rPr>
        <w:t>โดยมูลค่าประเมินทำให้</w:t>
      </w:r>
      <w:r w:rsidRPr="00C029E3">
        <w:rPr>
          <w:rFonts w:ascii="Angsana New" w:hAnsi="Angsana New"/>
          <w:sz w:val="30"/>
          <w:szCs w:val="30"/>
          <w:cs/>
        </w:rPr>
        <w:t>บริษัท</w:t>
      </w:r>
      <w:r w:rsidR="00A72B33">
        <w:rPr>
          <w:rFonts w:ascii="Angsana New" w:hAnsi="Angsana New" w:hint="cs"/>
          <w:sz w:val="30"/>
          <w:szCs w:val="30"/>
          <w:cs/>
        </w:rPr>
        <w:t>ย่อย</w:t>
      </w:r>
      <w:r w:rsidRPr="00E62CDC">
        <w:rPr>
          <w:rFonts w:ascii="Angsana New" w:hAnsi="Angsana New"/>
          <w:sz w:val="30"/>
          <w:szCs w:val="30"/>
          <w:cs/>
        </w:rPr>
        <w:t>ต้อง</w:t>
      </w:r>
      <w:r w:rsidRPr="00C029E3">
        <w:rPr>
          <w:rFonts w:ascii="Angsana New" w:hAnsi="Angsana New"/>
          <w:sz w:val="30"/>
          <w:szCs w:val="30"/>
          <w:cs/>
        </w:rPr>
        <w:t>บันทึก</w:t>
      </w:r>
      <w:r w:rsidRPr="00E62CDC">
        <w:rPr>
          <w:rFonts w:ascii="Angsana New" w:hAnsi="Angsana New"/>
          <w:sz w:val="30"/>
          <w:szCs w:val="30"/>
          <w:cs/>
        </w:rPr>
        <w:t>กลับรายการ</w:t>
      </w:r>
      <w:r w:rsidRPr="00C029E3">
        <w:rPr>
          <w:rFonts w:ascii="Angsana New" w:hAnsi="Angsana New"/>
          <w:sz w:val="30"/>
          <w:szCs w:val="30"/>
          <w:cs/>
        </w:rPr>
        <w:t xml:space="preserve">ขาดทุนจากการด้อยค่าจำนวน </w:t>
      </w:r>
      <w:r w:rsidRPr="00E62CDC">
        <w:rPr>
          <w:rFonts w:ascii="Angsana New" w:hAnsi="Angsana New"/>
          <w:sz w:val="30"/>
          <w:szCs w:val="30"/>
        </w:rPr>
        <w:t>12</w:t>
      </w:r>
      <w:r w:rsidRPr="00C029E3">
        <w:rPr>
          <w:rFonts w:ascii="Angsana New" w:hAnsi="Angsana New"/>
          <w:sz w:val="30"/>
          <w:szCs w:val="30"/>
          <w:cs/>
        </w:rPr>
        <w:t>.</w:t>
      </w:r>
      <w:r w:rsidRPr="00E62CDC">
        <w:rPr>
          <w:rFonts w:ascii="Angsana New" w:hAnsi="Angsana New"/>
          <w:sz w:val="30"/>
          <w:szCs w:val="30"/>
        </w:rPr>
        <w:t>1</w:t>
      </w:r>
      <w:r w:rsidRPr="00C029E3">
        <w:rPr>
          <w:rFonts w:ascii="Angsana New" w:hAnsi="Angsana New"/>
          <w:sz w:val="30"/>
          <w:szCs w:val="30"/>
          <w:cs/>
        </w:rPr>
        <w:t xml:space="preserve">  ล้านบาท</w:t>
      </w:r>
    </w:p>
    <w:p w:rsidR="00245FD6" w:rsidRPr="00E62CDC" w:rsidRDefault="00245FD6" w:rsidP="00245FD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rFonts w:asciiTheme="majorBidi" w:hAnsiTheme="majorBidi"/>
          <w:b w:val="0"/>
          <w:bCs w:val="0"/>
          <w:sz w:val="30"/>
          <w:szCs w:val="30"/>
          <w:cs/>
          <w:lang w:val="th-TH"/>
        </w:rPr>
      </w:pPr>
    </w:p>
    <w:p w:rsidR="00245FD6" w:rsidRDefault="00245FD6" w:rsidP="00245FD6">
      <w:pPr>
        <w:ind w:firstLine="540"/>
      </w:pPr>
      <w:r>
        <w:rPr>
          <w:b/>
          <w:bCs/>
          <w:sz w:val="30"/>
          <w:szCs w:val="30"/>
          <w:cs/>
        </w:rPr>
        <w:t>การวัดมูลค่ายุติธรรม</w:t>
      </w:r>
      <w:r>
        <w:rPr>
          <w:rtl/>
          <w:cs/>
        </w:rPr>
        <w:t xml:space="preserve"> </w:t>
      </w:r>
    </w:p>
    <w:p w:rsidR="00245FD6" w:rsidRDefault="00245FD6" w:rsidP="00245FD6">
      <w:pPr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:rsidR="00245FD6" w:rsidRDefault="00245FD6" w:rsidP="00245FD6">
      <w:pPr>
        <w:tabs>
          <w:tab w:val="left" w:pos="540"/>
        </w:tabs>
        <w:spacing w:line="0" w:lineRule="atLeast"/>
        <w:ind w:left="54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245FD6" w:rsidRPr="00E62CDC" w:rsidRDefault="00245FD6" w:rsidP="00245FD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:rsidR="00245FD6" w:rsidRPr="00C029E3" w:rsidRDefault="00245FD6" w:rsidP="00245FD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C029E3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ไม่ได้ใช้งานของบริษัทย่อย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Pr="00C029E3">
        <w:rPr>
          <w:rFonts w:ascii="Angsana New" w:hAnsi="Angsana New"/>
          <w:sz w:val="30"/>
          <w:szCs w:val="30"/>
        </w:rPr>
        <w:br/>
      </w:r>
      <w:r w:rsidRPr="00C029E3">
        <w:rPr>
          <w:rFonts w:ascii="Angsana New" w:hAnsi="Angsana New"/>
          <w:sz w:val="30"/>
          <w:szCs w:val="30"/>
          <w:cs/>
        </w:rPr>
        <w:t>ผู้ประเมินราคาทรัพย์สินอิสระได้ประเมินมูลค่ายุติธรรมของ</w:t>
      </w:r>
      <w:r>
        <w:rPr>
          <w:rFonts w:ascii="Angsana New" w:hAnsi="Angsana New" w:hint="cs"/>
          <w:sz w:val="30"/>
          <w:szCs w:val="30"/>
          <w:cs/>
        </w:rPr>
        <w:t>สินทรัพย์ที่ไม่ได้ใช้งาน</w:t>
      </w:r>
      <w:r w:rsidRPr="00C029E3">
        <w:rPr>
          <w:rFonts w:ascii="Angsana New" w:hAnsi="Angsana New"/>
          <w:sz w:val="30"/>
          <w:szCs w:val="30"/>
          <w:cs/>
        </w:rPr>
        <w:t>ของกลุ่มบริษัทเป็นประจำทุกปี</w:t>
      </w:r>
    </w:p>
    <w:p w:rsidR="00245FD6" w:rsidRDefault="00245FD6" w:rsidP="00245FD6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C029E3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การวัดมูลค่ายุติธรรมของสินทรัพย์ที่ไม่ได้ใช้งานจำนว</w:t>
      </w:r>
      <w:r w:rsidRPr="004D1F8A">
        <w:rPr>
          <w:rFonts w:ascii="Angsana New" w:hAnsi="Angsana New"/>
          <w:sz w:val="30"/>
          <w:szCs w:val="30"/>
          <w:cs/>
        </w:rPr>
        <w:t xml:space="preserve">น </w:t>
      </w:r>
      <w:r w:rsidRPr="00E62CDC">
        <w:rPr>
          <w:rFonts w:ascii="Angsana New" w:hAnsi="Angsana New"/>
          <w:sz w:val="30"/>
          <w:szCs w:val="30"/>
        </w:rPr>
        <w:t>73</w:t>
      </w:r>
      <w:r w:rsidRPr="004D1F8A">
        <w:rPr>
          <w:rFonts w:ascii="Angsana New" w:hAnsi="Angsana New"/>
          <w:sz w:val="30"/>
          <w:szCs w:val="30"/>
        </w:rPr>
        <w:t>.</w:t>
      </w:r>
      <w:r w:rsidRPr="00E62CDC">
        <w:rPr>
          <w:rFonts w:ascii="Angsana New" w:hAnsi="Angsana New"/>
          <w:sz w:val="30"/>
          <w:szCs w:val="30"/>
        </w:rPr>
        <w:t>1</w:t>
      </w:r>
      <w:r w:rsidRPr="004D1F8A">
        <w:rPr>
          <w:rFonts w:ascii="Angsana New" w:hAnsi="Angsana New"/>
          <w:sz w:val="30"/>
          <w:szCs w:val="30"/>
        </w:rPr>
        <w:t xml:space="preserve"> </w:t>
      </w:r>
      <w:r w:rsidRPr="004D1F8A">
        <w:rPr>
          <w:rFonts w:ascii="Angsana New" w:hAnsi="Angsana New"/>
          <w:sz w:val="30"/>
          <w:szCs w:val="30"/>
          <w:cs/>
        </w:rPr>
        <w:t>ล้า</w:t>
      </w:r>
      <w:r w:rsidRPr="00C029E3">
        <w:rPr>
          <w:rFonts w:ascii="Angsana New" w:hAnsi="Angsana New"/>
          <w:sz w:val="30"/>
          <w:szCs w:val="30"/>
          <w:cs/>
        </w:rPr>
        <w:t xml:space="preserve">นบาท ถูกจัดลำดับชั้นการวัดมูลค่ายุติธรรม อยู่ในระดับที่ </w:t>
      </w:r>
      <w:r w:rsidRPr="00C029E3">
        <w:rPr>
          <w:rFonts w:ascii="Angsana New" w:hAnsi="Angsana New"/>
          <w:sz w:val="30"/>
          <w:szCs w:val="30"/>
        </w:rPr>
        <w:t>3</w:t>
      </w:r>
      <w:r w:rsidRPr="00C029E3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โดยใช้เทคนิคการเปรียบเทียบราคาตลาด</w:t>
      </w:r>
    </w:p>
    <w:p w:rsidR="00245FD6" w:rsidRPr="00E058DD" w:rsidRDefault="00245FD6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245FD6" w:rsidRDefault="0024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876AC8" w:rsidRPr="00E058DD" w:rsidRDefault="00245FD6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058DD">
        <w:rPr>
          <w:rFonts w:asciiTheme="majorBidi" w:hAnsiTheme="majorBidi" w:cstheme="majorBidi"/>
          <w:b/>
          <w:bCs/>
          <w:sz w:val="30"/>
          <w:szCs w:val="30"/>
        </w:rPr>
        <w:t>17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82728" w:rsidRPr="00E058D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:rsidR="00277045" w:rsidRPr="00E058DD" w:rsidRDefault="00277045" w:rsidP="00E058DD">
      <w:pPr>
        <w:rPr>
          <w:sz w:val="30"/>
          <w:szCs w:val="30"/>
          <w:cs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368"/>
        <w:gridCol w:w="269"/>
        <w:gridCol w:w="1347"/>
        <w:gridCol w:w="269"/>
        <w:gridCol w:w="1332"/>
      </w:tblGrid>
      <w:tr w:rsidR="00514B5B" w:rsidRPr="009664BA" w:rsidTr="00E058DD">
        <w:trPr>
          <w:trHeight w:val="74"/>
          <w:tblHeader/>
        </w:trPr>
        <w:tc>
          <w:tcPr>
            <w:tcW w:w="2526" w:type="pct"/>
          </w:tcPr>
          <w:p w:rsidR="00514B5B" w:rsidRPr="009664BA" w:rsidRDefault="00514B5B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4" w:type="pct"/>
            <w:gridSpan w:val="5"/>
          </w:tcPr>
          <w:p w:rsidR="00514B5B" w:rsidRPr="009664BA" w:rsidRDefault="00514B5B" w:rsidP="0021260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14B5B" w:rsidRPr="009664BA" w:rsidTr="00E058DD">
        <w:trPr>
          <w:trHeight w:val="828"/>
          <w:tblHeader/>
        </w:trPr>
        <w:tc>
          <w:tcPr>
            <w:tcW w:w="2526" w:type="pct"/>
          </w:tcPr>
          <w:p w:rsidR="00514B5B" w:rsidRPr="009664BA" w:rsidRDefault="00514B5B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:rsidR="00514B5B" w:rsidRPr="009664BA" w:rsidRDefault="00514B5B" w:rsidP="0021260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1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ซื้อขาย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ประกอบกิจการ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ไฟฟ้า</w:t>
            </w:r>
          </w:p>
        </w:tc>
        <w:tc>
          <w:tcPr>
            <w:tcW w:w="145" w:type="pct"/>
          </w:tcPr>
          <w:p w:rsidR="00514B5B" w:rsidRPr="009664BA" w:rsidRDefault="00514B5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7" w:type="pct"/>
            <w:vAlign w:val="bottom"/>
          </w:tcPr>
          <w:p w:rsidR="00514B5B" w:rsidRPr="009664BA" w:rsidRDefault="00514B5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145" w:type="pct"/>
          </w:tcPr>
          <w:p w:rsidR="00514B5B" w:rsidRPr="009664BA" w:rsidRDefault="00514B5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Pr="009664BA" w:rsidRDefault="00514B5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514B5B" w:rsidRDefault="00514B5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4B5B" w:rsidRPr="00C8695A" w:rsidRDefault="00514B5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34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4B5B" w:rsidRPr="009664BA" w:rsidTr="00E058DD">
        <w:trPr>
          <w:trHeight w:val="74"/>
          <w:tblHeader/>
        </w:trPr>
        <w:tc>
          <w:tcPr>
            <w:tcW w:w="2526" w:type="pct"/>
          </w:tcPr>
          <w:p w:rsidR="00514B5B" w:rsidRPr="009664BA" w:rsidRDefault="00514B5B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4" w:type="pct"/>
            <w:gridSpan w:val="5"/>
          </w:tcPr>
          <w:p w:rsidR="00514B5B" w:rsidRPr="009664BA" w:rsidRDefault="00514B5B" w:rsidP="0021260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B5B" w:rsidRPr="009664BA" w:rsidTr="00E058DD">
        <w:trPr>
          <w:trHeight w:val="74"/>
        </w:trPr>
        <w:tc>
          <w:tcPr>
            <w:tcW w:w="2526" w:type="pct"/>
          </w:tcPr>
          <w:p w:rsidR="00514B5B" w:rsidRPr="009664BA" w:rsidRDefault="00514B5B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38" w:type="pct"/>
          </w:tcPr>
          <w:p w:rsidR="00514B5B" w:rsidRPr="009664BA" w:rsidRDefault="00514B5B" w:rsidP="0021260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514B5B" w:rsidRPr="009664BA" w:rsidRDefault="00514B5B" w:rsidP="0021260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Pr="009664BA" w:rsidRDefault="00514B5B" w:rsidP="0021260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514B5B" w:rsidRPr="009664BA" w:rsidRDefault="00514B5B" w:rsidP="0021260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Pr="009664BA" w:rsidRDefault="00514B5B" w:rsidP="0021260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B5B" w:rsidRPr="009664BA" w:rsidTr="00E058DD">
        <w:trPr>
          <w:trHeight w:val="64"/>
        </w:trPr>
        <w:tc>
          <w:tcPr>
            <w:tcW w:w="2526" w:type="pct"/>
          </w:tcPr>
          <w:p w:rsidR="00514B5B" w:rsidRPr="009664BA" w:rsidRDefault="00514B5B" w:rsidP="004C2A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38" w:type="pct"/>
          </w:tcPr>
          <w:p w:rsidR="00514B5B" w:rsidRPr="004C2AF1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after="0" w:line="360" w:lineRule="exact"/>
              <w:ind w:right="-365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431,363</w:t>
            </w:r>
          </w:p>
        </w:tc>
        <w:tc>
          <w:tcPr>
            <w:tcW w:w="145" w:type="pct"/>
          </w:tcPr>
          <w:p w:rsidR="00514B5B" w:rsidRPr="004C2AF1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Pr="004C2AF1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360" w:lineRule="exact"/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103,992</w:t>
            </w:r>
          </w:p>
        </w:tc>
        <w:tc>
          <w:tcPr>
            <w:tcW w:w="145" w:type="pct"/>
          </w:tcPr>
          <w:p w:rsidR="00514B5B" w:rsidRPr="004C2AF1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Pr="004C2AF1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right="-296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535,355</w:t>
            </w:r>
          </w:p>
        </w:tc>
      </w:tr>
      <w:tr w:rsidR="00514B5B" w:rsidRPr="009664BA" w:rsidTr="00E058DD">
        <w:trPr>
          <w:trHeight w:val="74"/>
        </w:trPr>
        <w:tc>
          <w:tcPr>
            <w:tcW w:w="2526" w:type="pct"/>
          </w:tcPr>
          <w:p w:rsidR="00514B5B" w:rsidRPr="009664BA" w:rsidRDefault="00514B5B" w:rsidP="004C2A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38" w:type="pct"/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after="0" w:line="360" w:lineRule="exact"/>
              <w:ind w:left="-101" w:right="-3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14B5B" w:rsidRPr="009664BA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Pr="009664BA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30,892</w:t>
            </w:r>
          </w:p>
        </w:tc>
        <w:tc>
          <w:tcPr>
            <w:tcW w:w="145" w:type="pct"/>
          </w:tcPr>
          <w:p w:rsidR="00514B5B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Del="00DC3B14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2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30,892</w:t>
            </w:r>
          </w:p>
        </w:tc>
      </w:tr>
      <w:tr w:rsidR="00514B5B" w:rsidRPr="009664BA" w:rsidTr="00E058DD">
        <w:trPr>
          <w:trHeight w:val="74"/>
        </w:trPr>
        <w:tc>
          <w:tcPr>
            <w:tcW w:w="2526" w:type="pct"/>
          </w:tcPr>
          <w:p w:rsidR="00514B5B" w:rsidRDefault="00514B5B" w:rsidP="004C2A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38" w:type="pct"/>
          </w:tcPr>
          <w:p w:rsidR="00514B5B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after="0" w:line="360" w:lineRule="exact"/>
              <w:ind w:left="-101" w:right="-3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14B5B" w:rsidRPr="009664BA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Pr="009664BA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(1,699)</w:t>
            </w:r>
          </w:p>
        </w:tc>
        <w:tc>
          <w:tcPr>
            <w:tcW w:w="145" w:type="pct"/>
          </w:tcPr>
          <w:p w:rsidR="00514B5B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2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(1,699)</w:t>
            </w:r>
          </w:p>
        </w:tc>
      </w:tr>
      <w:tr w:rsidR="00514B5B" w:rsidRPr="009664BA" w:rsidTr="00E058DD">
        <w:trPr>
          <w:trHeight w:val="406"/>
        </w:trPr>
        <w:tc>
          <w:tcPr>
            <w:tcW w:w="2526" w:type="pct"/>
          </w:tcPr>
          <w:p w:rsidR="00514B5B" w:rsidRDefault="00514B5B" w:rsidP="004C2A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  <w:p w:rsidR="00514B5B" w:rsidRPr="009664BA" w:rsidRDefault="00514B5B" w:rsidP="00184E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:rsidR="00514B5B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after="0" w:line="360" w:lineRule="exact"/>
              <w:ind w:left="-101" w:right="-36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4B5B" w:rsidRPr="009664BA" w:rsidDel="0026448E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after="0" w:line="360" w:lineRule="exact"/>
              <w:ind w:left="-101" w:right="-3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12,018</w:t>
            </w:r>
          </w:p>
        </w:tc>
        <w:tc>
          <w:tcPr>
            <w:tcW w:w="145" w:type="pct"/>
          </w:tcPr>
          <w:p w:rsidR="00514B5B" w:rsidRPr="009664BA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4B5B" w:rsidRPr="009664BA" w:rsidDel="0026448E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14B5B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2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4B5B" w:rsidRPr="0059344A" w:rsidDel="0026448E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2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12,018</w:t>
            </w:r>
          </w:p>
        </w:tc>
      </w:tr>
      <w:tr w:rsidR="00514B5B" w:rsidRPr="009664BA" w:rsidTr="00E058DD">
        <w:trPr>
          <w:trHeight w:val="109"/>
        </w:trPr>
        <w:tc>
          <w:tcPr>
            <w:tcW w:w="2526" w:type="pct"/>
          </w:tcPr>
          <w:p w:rsidR="00514B5B" w:rsidRDefault="00514B5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after="0" w:line="360" w:lineRule="exact"/>
              <w:ind w:left="-101" w:right="-3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443,381</w:t>
            </w:r>
          </w:p>
        </w:tc>
        <w:tc>
          <w:tcPr>
            <w:tcW w:w="145" w:type="pct"/>
          </w:tcPr>
          <w:p w:rsidR="00514B5B" w:rsidRPr="009664BA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133,185</w:t>
            </w:r>
          </w:p>
        </w:tc>
        <w:tc>
          <w:tcPr>
            <w:tcW w:w="145" w:type="pct"/>
          </w:tcPr>
          <w:p w:rsidR="00514B5B" w:rsidRDefault="00514B5B" w:rsidP="004C2A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2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576,566</w:t>
            </w:r>
          </w:p>
        </w:tc>
      </w:tr>
      <w:tr w:rsidR="00514B5B" w:rsidRPr="009664BA" w:rsidTr="00E058DD">
        <w:trPr>
          <w:trHeight w:val="335"/>
        </w:trPr>
        <w:tc>
          <w:tcPr>
            <w:tcW w:w="2526" w:type="pct"/>
          </w:tcPr>
          <w:p w:rsidR="00514B5B" w:rsidRPr="009664BA" w:rsidRDefault="00514B5B" w:rsidP="00385B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38" w:type="pct"/>
          </w:tcPr>
          <w:p w:rsidR="00514B5B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after="0" w:line="360" w:lineRule="exact"/>
              <w:ind w:lef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14B5B" w:rsidRPr="009664B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22,18</w:t>
            </w:r>
            <w:r w:rsidR="00C043F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:rsidR="00514B5B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Pr="0059344A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2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22,18</w:t>
            </w:r>
            <w:r w:rsidR="008A178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14B5B" w:rsidRPr="00063AB7" w:rsidTr="00E058DD">
        <w:trPr>
          <w:trHeight w:val="74"/>
        </w:trPr>
        <w:tc>
          <w:tcPr>
            <w:tcW w:w="2526" w:type="pct"/>
          </w:tcPr>
          <w:p w:rsidR="00514B5B" w:rsidRDefault="00514B5B" w:rsidP="00385B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  <w:p w:rsidR="00514B5B" w:rsidRPr="0059344A" w:rsidRDefault="00514B5B" w:rsidP="00385B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:rsidR="00514B5B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60" w:lineRule="exact"/>
              <w:ind w:left="-101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(26,125)</w:t>
            </w:r>
          </w:p>
        </w:tc>
        <w:tc>
          <w:tcPr>
            <w:tcW w:w="145" w:type="pct"/>
          </w:tcPr>
          <w:p w:rsidR="00514B5B" w:rsidRPr="009664B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:rsidR="00514B5B" w:rsidRPr="0059344A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14B5B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:rsidR="00514B5B" w:rsidRPr="0059344A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2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(26,125)</w:t>
            </w:r>
          </w:p>
        </w:tc>
      </w:tr>
      <w:tr w:rsidR="00514B5B" w:rsidRPr="009664BA" w:rsidTr="00E058DD">
        <w:trPr>
          <w:trHeight w:val="64"/>
        </w:trPr>
        <w:tc>
          <w:tcPr>
            <w:tcW w:w="2526" w:type="pct"/>
          </w:tcPr>
          <w:p w:rsidR="00514B5B" w:rsidRPr="009664BA" w:rsidRDefault="00514B5B" w:rsidP="00385B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59344A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after="0" w:line="360" w:lineRule="exact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417,256</w:t>
            </w:r>
          </w:p>
        </w:tc>
        <w:tc>
          <w:tcPr>
            <w:tcW w:w="145" w:type="pct"/>
          </w:tcPr>
          <w:p w:rsidR="00514B5B" w:rsidRPr="009664B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155,3</w:t>
            </w:r>
            <w:r w:rsidR="00C04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5" w:type="pct"/>
          </w:tcPr>
          <w:p w:rsidR="00514B5B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2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572,62</w:t>
            </w:r>
            <w:r w:rsidR="008A1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514B5B" w:rsidRPr="00C8695A" w:rsidTr="00E058DD">
        <w:trPr>
          <w:trHeight w:val="226"/>
        </w:trPr>
        <w:tc>
          <w:tcPr>
            <w:tcW w:w="2526" w:type="pct"/>
          </w:tcPr>
          <w:p w:rsidR="00514B5B" w:rsidRPr="0059344A" w:rsidRDefault="00514B5B" w:rsidP="00385B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514B5B" w:rsidRPr="0059344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:rsidR="00514B5B" w:rsidRPr="0059344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7" w:type="pct"/>
          </w:tcPr>
          <w:p w:rsidR="00514B5B" w:rsidRPr="0059344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:rsidR="00514B5B" w:rsidRPr="0059344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pct"/>
          </w:tcPr>
          <w:p w:rsidR="00514B5B" w:rsidRPr="0059344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14B5B" w:rsidRPr="009664BA" w:rsidTr="00E058DD">
        <w:trPr>
          <w:trHeight w:val="74"/>
        </w:trPr>
        <w:tc>
          <w:tcPr>
            <w:tcW w:w="2526" w:type="pct"/>
          </w:tcPr>
          <w:p w:rsidR="00514B5B" w:rsidRPr="009664BA" w:rsidRDefault="00514B5B" w:rsidP="00385B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38" w:type="pct"/>
          </w:tcPr>
          <w:p w:rsidR="00514B5B" w:rsidRPr="009664B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514B5B" w:rsidRPr="009664B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514B5B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4B5B" w:rsidRPr="009664BA" w:rsidTr="00E058DD">
        <w:trPr>
          <w:trHeight w:val="74"/>
        </w:trPr>
        <w:tc>
          <w:tcPr>
            <w:tcW w:w="2526" w:type="pct"/>
          </w:tcPr>
          <w:p w:rsidR="00514B5B" w:rsidRPr="009664BA" w:rsidRDefault="00514B5B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38" w:type="pct"/>
          </w:tcPr>
          <w:p w:rsidR="00514B5B" w:rsidRPr="00B7172C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14B5B" w:rsidRPr="00B7172C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Pr="006D0E54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38,339</w:t>
            </w:r>
          </w:p>
        </w:tc>
        <w:tc>
          <w:tcPr>
            <w:tcW w:w="145" w:type="pct"/>
          </w:tcPr>
          <w:p w:rsidR="00514B5B" w:rsidRPr="006D0E54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Pr="006D0E54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38,339</w:t>
            </w:r>
          </w:p>
        </w:tc>
      </w:tr>
      <w:tr w:rsidR="00514B5B" w:rsidRPr="009664BA" w:rsidTr="00E058DD">
        <w:trPr>
          <w:trHeight w:val="74"/>
        </w:trPr>
        <w:tc>
          <w:tcPr>
            <w:tcW w:w="2526" w:type="pct"/>
          </w:tcPr>
          <w:p w:rsidR="00514B5B" w:rsidRPr="009664BA" w:rsidRDefault="00514B5B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38" w:type="pct"/>
          </w:tcPr>
          <w:p w:rsidR="00514B5B" w:rsidRPr="009664BA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14B5B" w:rsidRPr="009664BA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11,901</w:t>
            </w:r>
          </w:p>
        </w:tc>
        <w:tc>
          <w:tcPr>
            <w:tcW w:w="145" w:type="pct"/>
          </w:tcPr>
          <w:p w:rsidR="00514B5B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Pr="0059344A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11,901</w:t>
            </w:r>
          </w:p>
        </w:tc>
      </w:tr>
      <w:tr w:rsidR="00514B5B" w:rsidRPr="009664BA" w:rsidTr="00E058DD">
        <w:trPr>
          <w:trHeight w:val="74"/>
        </w:trPr>
        <w:tc>
          <w:tcPr>
            <w:tcW w:w="2526" w:type="pct"/>
          </w:tcPr>
          <w:p w:rsidR="00514B5B" w:rsidRPr="009664BA" w:rsidRDefault="00514B5B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:rsidR="00514B5B" w:rsidRPr="009664BA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14B5B" w:rsidRPr="009664BA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514B5B" w:rsidRPr="009664BA" w:rsidRDefault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145" w:type="pct"/>
          </w:tcPr>
          <w:p w:rsidR="00514B5B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:rsidR="00514B5B" w:rsidRPr="0059344A" w:rsidRDefault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</w:tr>
      <w:tr w:rsidR="00514B5B" w:rsidRPr="009664BA" w:rsidTr="00E058DD">
        <w:trPr>
          <w:trHeight w:val="64"/>
        </w:trPr>
        <w:tc>
          <w:tcPr>
            <w:tcW w:w="2526" w:type="pct"/>
          </w:tcPr>
          <w:p w:rsidR="00514B5B" w:rsidRPr="009664BA" w:rsidRDefault="00514B5B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14B5B" w:rsidRPr="009664BA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49,660</w:t>
            </w:r>
          </w:p>
        </w:tc>
        <w:tc>
          <w:tcPr>
            <w:tcW w:w="145" w:type="pct"/>
          </w:tcPr>
          <w:p w:rsidR="00514B5B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49,660</w:t>
            </w:r>
          </w:p>
        </w:tc>
      </w:tr>
      <w:tr w:rsidR="00492979" w:rsidRPr="009664BA" w:rsidTr="00E058DD">
        <w:trPr>
          <w:trHeight w:val="74"/>
        </w:trPr>
        <w:tc>
          <w:tcPr>
            <w:tcW w:w="2526" w:type="pct"/>
          </w:tcPr>
          <w:p w:rsidR="00492979" w:rsidRPr="009664BA" w:rsidRDefault="00492979" w:rsidP="00492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38" w:type="pct"/>
          </w:tcPr>
          <w:p w:rsidR="00492979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492979" w:rsidRPr="009664BA" w:rsidRDefault="00492979" w:rsidP="00492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:rsidR="00492979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12,982</w:t>
            </w:r>
          </w:p>
        </w:tc>
        <w:tc>
          <w:tcPr>
            <w:tcW w:w="145" w:type="pct"/>
          </w:tcPr>
          <w:p w:rsidR="00492979" w:rsidRDefault="00492979" w:rsidP="00492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7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:rsidR="00492979" w:rsidRPr="0059344A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12,982</w:t>
            </w:r>
          </w:p>
        </w:tc>
      </w:tr>
      <w:tr w:rsidR="00492979" w:rsidRPr="009664BA" w:rsidTr="00E058DD">
        <w:trPr>
          <w:trHeight w:val="64"/>
        </w:trPr>
        <w:tc>
          <w:tcPr>
            <w:tcW w:w="2526" w:type="pct"/>
          </w:tcPr>
          <w:p w:rsidR="00492979" w:rsidRPr="009664BA" w:rsidRDefault="00492979" w:rsidP="00492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:rsidR="00492979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492979" w:rsidRPr="009664BA" w:rsidRDefault="00492979" w:rsidP="00492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:rsidR="00492979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62,642</w:t>
            </w:r>
          </w:p>
        </w:tc>
        <w:tc>
          <w:tcPr>
            <w:tcW w:w="145" w:type="pct"/>
          </w:tcPr>
          <w:p w:rsidR="00492979" w:rsidRDefault="00492979" w:rsidP="00492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:rsidR="00492979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62,642</w:t>
            </w:r>
          </w:p>
        </w:tc>
      </w:tr>
      <w:tr w:rsidR="00514B5B" w:rsidRPr="009664BA" w:rsidTr="00E058DD">
        <w:trPr>
          <w:trHeight w:val="64"/>
        </w:trPr>
        <w:tc>
          <w:tcPr>
            <w:tcW w:w="2526" w:type="pct"/>
          </w:tcPr>
          <w:p w:rsidR="00514B5B" w:rsidRPr="009664BA" w:rsidRDefault="00514B5B" w:rsidP="00385B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514B5B" w:rsidRPr="009664BA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514B5B" w:rsidRDefault="00514B5B" w:rsidP="00385B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4B5B" w:rsidRPr="009664BA" w:rsidTr="00E058DD">
        <w:trPr>
          <w:trHeight w:val="64"/>
        </w:trPr>
        <w:tc>
          <w:tcPr>
            <w:tcW w:w="2526" w:type="pct"/>
          </w:tcPr>
          <w:p w:rsidR="00514B5B" w:rsidRPr="009664BA" w:rsidRDefault="00514B5B" w:rsidP="00FE3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38" w:type="pct"/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514B5B" w:rsidRPr="009664BA" w:rsidRDefault="00514B5B" w:rsidP="00FE38C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514B5B" w:rsidRDefault="00514B5B" w:rsidP="00FE38C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4B5B" w:rsidRPr="009664BA" w:rsidTr="00E058DD">
        <w:trPr>
          <w:trHeight w:val="64"/>
        </w:trPr>
        <w:tc>
          <w:tcPr>
            <w:tcW w:w="2526" w:type="pct"/>
          </w:tcPr>
          <w:p w:rsidR="00514B5B" w:rsidRPr="009664BA" w:rsidRDefault="00514B5B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431,363</w:t>
            </w:r>
          </w:p>
        </w:tc>
        <w:tc>
          <w:tcPr>
            <w:tcW w:w="145" w:type="pct"/>
          </w:tcPr>
          <w:p w:rsidR="00514B5B" w:rsidRPr="009664BA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65,653</w:t>
            </w:r>
          </w:p>
        </w:tc>
        <w:tc>
          <w:tcPr>
            <w:tcW w:w="145" w:type="pct"/>
          </w:tcPr>
          <w:p w:rsidR="00514B5B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497,016</w:t>
            </w:r>
          </w:p>
        </w:tc>
      </w:tr>
      <w:tr w:rsidR="00514B5B" w:rsidRPr="009664BA" w:rsidTr="00E058DD">
        <w:trPr>
          <w:trHeight w:val="64"/>
        </w:trPr>
        <w:tc>
          <w:tcPr>
            <w:tcW w:w="2526" w:type="pct"/>
          </w:tcPr>
          <w:p w:rsidR="00514B5B" w:rsidRPr="00B44186" w:rsidRDefault="00514B5B" w:rsidP="00184E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38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443,381</w:t>
            </w:r>
          </w:p>
        </w:tc>
        <w:tc>
          <w:tcPr>
            <w:tcW w:w="145" w:type="pct"/>
          </w:tcPr>
          <w:p w:rsidR="00514B5B" w:rsidRPr="009664BA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83,525</w:t>
            </w:r>
          </w:p>
        </w:tc>
        <w:tc>
          <w:tcPr>
            <w:tcW w:w="145" w:type="pct"/>
          </w:tcPr>
          <w:p w:rsidR="00514B5B" w:rsidRDefault="00514B5B" w:rsidP="007A50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Default="00514B5B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526,906</w:t>
            </w:r>
          </w:p>
        </w:tc>
      </w:tr>
      <w:tr w:rsidR="00514B5B" w:rsidRPr="009664BA" w:rsidTr="00E058DD">
        <w:trPr>
          <w:trHeight w:val="64"/>
        </w:trPr>
        <w:tc>
          <w:tcPr>
            <w:tcW w:w="2526" w:type="pct"/>
          </w:tcPr>
          <w:p w:rsidR="00514B5B" w:rsidRPr="009664BA" w:rsidRDefault="00514B5B" w:rsidP="00FE3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38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417,256</w:t>
            </w:r>
          </w:p>
        </w:tc>
        <w:tc>
          <w:tcPr>
            <w:tcW w:w="145" w:type="pct"/>
          </w:tcPr>
          <w:p w:rsidR="00514B5B" w:rsidRPr="009664BA" w:rsidRDefault="00514B5B" w:rsidP="00FE38C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after="0" w:line="360" w:lineRule="exact"/>
              <w:ind w:left="-101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92,72</w:t>
            </w:r>
            <w:r w:rsidR="00C04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:rsidR="00514B5B" w:rsidRDefault="00514B5B" w:rsidP="00FE38C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360" w:lineRule="exact"/>
              <w:ind w:left="-101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509,98</w:t>
            </w:r>
            <w:r w:rsidR="00C04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:rsidR="0026448E" w:rsidRPr="00E058DD" w:rsidRDefault="0026448E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160"/>
      </w:tblGrid>
      <w:tr w:rsidR="00C8695A" w:rsidRPr="009664BA" w:rsidTr="00E058DD">
        <w:trPr>
          <w:tblHeader/>
        </w:trPr>
        <w:tc>
          <w:tcPr>
            <w:tcW w:w="3835" w:type="pct"/>
          </w:tcPr>
          <w:p w:rsidR="00C8695A" w:rsidRPr="009664BA" w:rsidRDefault="00C8695A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pct"/>
          </w:tcPr>
          <w:p w:rsidR="005B7AA5" w:rsidRPr="0059344A" w:rsidRDefault="00C8695A" w:rsidP="0059344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95A" w:rsidRPr="009664BA" w:rsidTr="00E058DD">
        <w:trPr>
          <w:tblHeader/>
        </w:trPr>
        <w:tc>
          <w:tcPr>
            <w:tcW w:w="3835" w:type="pct"/>
          </w:tcPr>
          <w:p w:rsidR="00C8695A" w:rsidRPr="009664BA" w:rsidRDefault="00C8695A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pct"/>
          </w:tcPr>
          <w:p w:rsidR="005B7AA5" w:rsidRDefault="00C8695A" w:rsidP="005934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ค่าลิขสิทธิ์ซอฟท์แวร์</w:t>
            </w:r>
          </w:p>
        </w:tc>
      </w:tr>
      <w:tr w:rsidR="00C8695A" w:rsidRPr="009664BA" w:rsidTr="00E058DD">
        <w:trPr>
          <w:tblHeader/>
        </w:trPr>
        <w:tc>
          <w:tcPr>
            <w:tcW w:w="3835" w:type="pct"/>
          </w:tcPr>
          <w:p w:rsidR="00C8695A" w:rsidRPr="009664BA" w:rsidRDefault="00C8695A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pct"/>
          </w:tcPr>
          <w:p w:rsidR="005B7AA5" w:rsidRPr="0059344A" w:rsidRDefault="00C8695A" w:rsidP="005934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695A" w:rsidRPr="009664BA" w:rsidTr="00E058DD">
        <w:tc>
          <w:tcPr>
            <w:tcW w:w="3835" w:type="pct"/>
          </w:tcPr>
          <w:p w:rsidR="00C8695A" w:rsidRPr="009664BA" w:rsidRDefault="00C8695A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5" w:type="pct"/>
          </w:tcPr>
          <w:p w:rsidR="00C8695A" w:rsidRPr="009664BA" w:rsidRDefault="00C8695A" w:rsidP="006706B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0E3" w:rsidRPr="009664BA" w:rsidTr="00E058DD">
        <w:tc>
          <w:tcPr>
            <w:tcW w:w="3835" w:type="pct"/>
          </w:tcPr>
          <w:p w:rsidR="007A50E3" w:rsidRPr="009664BA" w:rsidRDefault="007A50E3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65" w:type="pct"/>
          </w:tcPr>
          <w:p w:rsidR="007A50E3" w:rsidRPr="007A50E3" w:rsidRDefault="007A50E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99,687</w:t>
            </w:r>
          </w:p>
        </w:tc>
      </w:tr>
      <w:tr w:rsidR="007A50E3" w:rsidRPr="009664BA" w:rsidTr="00E058DD">
        <w:tc>
          <w:tcPr>
            <w:tcW w:w="3835" w:type="pct"/>
          </w:tcPr>
          <w:p w:rsidR="007A50E3" w:rsidRPr="009664BA" w:rsidRDefault="007A50E3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5" w:type="pct"/>
          </w:tcPr>
          <w:p w:rsidR="007A50E3" w:rsidRPr="009664BA" w:rsidRDefault="007A50E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24,970</w:t>
            </w:r>
          </w:p>
        </w:tc>
      </w:tr>
      <w:tr w:rsidR="007A50E3" w:rsidRPr="009664BA" w:rsidTr="00E058DD">
        <w:tc>
          <w:tcPr>
            <w:tcW w:w="3835" w:type="pct"/>
          </w:tcPr>
          <w:p w:rsidR="007A50E3" w:rsidRPr="009664BA" w:rsidRDefault="007A50E3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5" w:type="pct"/>
          </w:tcPr>
          <w:p w:rsidR="007A50E3" w:rsidRPr="009664BA" w:rsidRDefault="007A50E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2C2C0F">
              <w:rPr>
                <w:rFonts w:asciiTheme="majorBidi" w:hAnsiTheme="majorBidi" w:cstheme="majorBidi"/>
                <w:sz w:val="30"/>
                <w:szCs w:val="30"/>
              </w:rPr>
              <w:t>699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50E3" w:rsidRPr="009664BA" w:rsidTr="00E058DD">
        <w:tc>
          <w:tcPr>
            <w:tcW w:w="3835" w:type="pct"/>
          </w:tcPr>
          <w:p w:rsidR="007A50E3" w:rsidRPr="009664BA" w:rsidRDefault="007A50E3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65" w:type="pct"/>
            <w:tcBorders>
              <w:top w:val="single" w:sz="4" w:space="0" w:color="auto"/>
            </w:tcBorders>
          </w:tcPr>
          <w:p w:rsidR="007A50E3" w:rsidRPr="009664BA" w:rsidRDefault="007A50E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122,95</w:t>
            </w:r>
            <w:r w:rsidR="002C2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B7172C" w:rsidRPr="009664BA" w:rsidTr="00E058DD">
        <w:tc>
          <w:tcPr>
            <w:tcW w:w="3835" w:type="pct"/>
          </w:tcPr>
          <w:p w:rsidR="00B7172C" w:rsidRPr="009664BA" w:rsidRDefault="00B7172C" w:rsidP="00B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5" w:type="pct"/>
            <w:tcBorders>
              <w:bottom w:val="single" w:sz="4" w:space="0" w:color="auto"/>
            </w:tcBorders>
          </w:tcPr>
          <w:p w:rsidR="00B7172C" w:rsidRPr="009664BA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15,74</w:t>
            </w:r>
            <w:r w:rsidR="002C2C0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60BDE" w:rsidRPr="009664BA" w:rsidTr="00E058DD">
        <w:tc>
          <w:tcPr>
            <w:tcW w:w="3835" w:type="pct"/>
          </w:tcPr>
          <w:p w:rsidR="00C60BDE" w:rsidRPr="009664BA" w:rsidRDefault="00C60BDE" w:rsidP="00B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65" w:type="pct"/>
            <w:tcBorders>
              <w:top w:val="single" w:sz="4" w:space="0" w:color="auto"/>
            </w:tcBorders>
          </w:tcPr>
          <w:p w:rsidR="00C60BDE" w:rsidRDefault="00C60BD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138,70</w:t>
            </w:r>
            <w:r w:rsidR="00E3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2916E5" w:rsidRPr="009664BA" w:rsidTr="00E058DD">
        <w:tc>
          <w:tcPr>
            <w:tcW w:w="3835" w:type="pct"/>
          </w:tcPr>
          <w:p w:rsidR="002916E5" w:rsidRDefault="002916E5" w:rsidP="00B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pct"/>
            <w:tcBorders>
              <w:top w:val="single" w:sz="4" w:space="0" w:color="auto"/>
              <w:bottom w:val="single" w:sz="4" w:space="0" w:color="auto"/>
            </w:tcBorders>
          </w:tcPr>
          <w:p w:rsidR="002916E5" w:rsidRDefault="002916E5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72C" w:rsidRPr="009664BA" w:rsidTr="00E058DD">
        <w:tc>
          <w:tcPr>
            <w:tcW w:w="3835" w:type="pct"/>
          </w:tcPr>
          <w:p w:rsidR="00B7172C" w:rsidRPr="009664BA" w:rsidRDefault="00B7172C" w:rsidP="00B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65" w:type="pct"/>
          </w:tcPr>
          <w:p w:rsidR="00B7172C" w:rsidRPr="009664BA" w:rsidRDefault="00B7172C" w:rsidP="00E058DD">
            <w:pPr>
              <w:tabs>
                <w:tab w:val="clear" w:pos="1644"/>
                <w:tab w:val="clear" w:pos="1871"/>
                <w:tab w:val="decimal" w:pos="1693"/>
                <w:tab w:val="decimal" w:pos="19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0E3" w:rsidRPr="009664BA" w:rsidTr="00E058DD">
        <w:tc>
          <w:tcPr>
            <w:tcW w:w="3835" w:type="pct"/>
          </w:tcPr>
          <w:p w:rsidR="007A50E3" w:rsidRPr="009664BA" w:rsidRDefault="007A50E3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165" w:type="pct"/>
          </w:tcPr>
          <w:p w:rsidR="007A50E3" w:rsidRPr="007A50E3" w:rsidRDefault="007A50E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35,446</w:t>
            </w:r>
          </w:p>
        </w:tc>
      </w:tr>
      <w:tr w:rsidR="007A50E3" w:rsidRPr="009664BA" w:rsidTr="00E058DD">
        <w:tc>
          <w:tcPr>
            <w:tcW w:w="3835" w:type="pct"/>
          </w:tcPr>
          <w:p w:rsidR="007A50E3" w:rsidRDefault="007A50E3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5" w:type="pct"/>
          </w:tcPr>
          <w:p w:rsidR="007A50E3" w:rsidRPr="009664BA" w:rsidRDefault="007A50E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10,562</w:t>
            </w:r>
          </w:p>
        </w:tc>
      </w:tr>
      <w:tr w:rsidR="007A50E3" w:rsidRPr="009664BA" w:rsidTr="00E058DD">
        <w:tc>
          <w:tcPr>
            <w:tcW w:w="3835" w:type="pct"/>
          </w:tcPr>
          <w:p w:rsidR="007A50E3" w:rsidRPr="009664BA" w:rsidRDefault="007A50E3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5" w:type="pct"/>
            <w:tcBorders>
              <w:bottom w:val="single" w:sz="4" w:space="0" w:color="auto"/>
            </w:tcBorders>
          </w:tcPr>
          <w:p w:rsidR="007A50E3" w:rsidRPr="009664BA" w:rsidRDefault="007A50E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</w:tr>
      <w:tr w:rsidR="007A50E3" w:rsidRPr="009664BA" w:rsidTr="00E058DD">
        <w:tc>
          <w:tcPr>
            <w:tcW w:w="3835" w:type="pct"/>
          </w:tcPr>
          <w:p w:rsidR="007A50E3" w:rsidRPr="0059344A" w:rsidRDefault="007A50E3" w:rsidP="007A50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65" w:type="pct"/>
          </w:tcPr>
          <w:p w:rsidR="007A50E3" w:rsidRPr="0059344A" w:rsidRDefault="007A50E3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45,428</w:t>
            </w:r>
          </w:p>
        </w:tc>
      </w:tr>
      <w:tr w:rsidR="00B7172C" w:rsidRPr="009664BA" w:rsidTr="00E058DD">
        <w:tc>
          <w:tcPr>
            <w:tcW w:w="3835" w:type="pct"/>
          </w:tcPr>
          <w:p w:rsidR="00B7172C" w:rsidRPr="009664BA" w:rsidRDefault="00B7172C" w:rsidP="00B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65" w:type="pct"/>
            <w:vAlign w:val="bottom"/>
          </w:tcPr>
          <w:p w:rsidR="00B7172C" w:rsidRPr="009664BA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7"/>
                <w:tab w:val="decimal" w:pos="1944"/>
              </w:tabs>
              <w:spacing w:after="0" w:line="240" w:lineRule="auto"/>
              <w:ind w:left="-101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11,538</w:t>
            </w:r>
          </w:p>
        </w:tc>
      </w:tr>
      <w:tr w:rsidR="00B7172C" w:rsidRPr="009664BA" w:rsidTr="00E058DD">
        <w:tc>
          <w:tcPr>
            <w:tcW w:w="3835" w:type="pct"/>
          </w:tcPr>
          <w:p w:rsidR="00B7172C" w:rsidRPr="009664BA" w:rsidRDefault="00B7172C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A5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172C" w:rsidRPr="009664BA" w:rsidRDefault="0049297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7"/>
                <w:tab w:val="decimal" w:pos="1944"/>
              </w:tabs>
              <w:spacing w:after="0" w:line="240" w:lineRule="auto"/>
              <w:ind w:left="-101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56,966</w:t>
            </w:r>
          </w:p>
        </w:tc>
      </w:tr>
      <w:tr w:rsidR="00812C86" w:rsidRPr="009664BA" w:rsidTr="00E058DD">
        <w:tc>
          <w:tcPr>
            <w:tcW w:w="3835" w:type="pct"/>
          </w:tcPr>
          <w:p w:rsidR="00812C86" w:rsidRPr="009664BA" w:rsidRDefault="00812C86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pct"/>
            <w:tcBorders>
              <w:top w:val="single" w:sz="4" w:space="0" w:color="auto"/>
            </w:tcBorders>
          </w:tcPr>
          <w:p w:rsidR="00812C86" w:rsidRDefault="00812C86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7"/>
                <w:tab w:val="decimal" w:pos="1944"/>
              </w:tabs>
              <w:spacing w:after="0" w:line="240" w:lineRule="auto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172C" w:rsidRPr="009664BA" w:rsidTr="00E058DD">
        <w:tc>
          <w:tcPr>
            <w:tcW w:w="3835" w:type="pct"/>
          </w:tcPr>
          <w:p w:rsidR="00B7172C" w:rsidRPr="009664BA" w:rsidRDefault="00B7172C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  <w:tab w:val="decimal" w:pos="1917"/>
                <w:tab w:val="decimal" w:pos="194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5" w:type="pct"/>
          </w:tcPr>
          <w:p w:rsidR="00B7172C" w:rsidRPr="009664BA" w:rsidRDefault="00B7172C" w:rsidP="00E058DD">
            <w:pPr>
              <w:tabs>
                <w:tab w:val="clear" w:pos="1871"/>
                <w:tab w:val="decimal" w:pos="1917"/>
                <w:tab w:val="decimal" w:pos="1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6E04" w:rsidRPr="009664BA" w:rsidTr="00E058DD">
        <w:tc>
          <w:tcPr>
            <w:tcW w:w="3835" w:type="pct"/>
          </w:tcPr>
          <w:p w:rsidR="008C6E04" w:rsidRPr="009664BA" w:rsidRDefault="008C6E04" w:rsidP="008C6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65" w:type="pct"/>
            <w:tcBorders>
              <w:bottom w:val="double" w:sz="4" w:space="0" w:color="auto"/>
            </w:tcBorders>
          </w:tcPr>
          <w:p w:rsidR="008C6E04" w:rsidRPr="0049277E" w:rsidRDefault="008C6E04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64,241</w:t>
            </w:r>
          </w:p>
        </w:tc>
      </w:tr>
      <w:tr w:rsidR="008C6E04" w:rsidRPr="009664BA" w:rsidTr="00E058DD">
        <w:tc>
          <w:tcPr>
            <w:tcW w:w="3835" w:type="pct"/>
          </w:tcPr>
          <w:p w:rsidR="008C6E04" w:rsidRPr="00FE7F72" w:rsidRDefault="008C6E04" w:rsidP="008C6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65" w:type="pct"/>
            <w:tcBorders>
              <w:top w:val="double" w:sz="4" w:space="0" w:color="auto"/>
              <w:bottom w:val="double" w:sz="4" w:space="0" w:color="auto"/>
            </w:tcBorders>
          </w:tcPr>
          <w:p w:rsidR="008C6E04" w:rsidRPr="0049277E" w:rsidRDefault="008C6E04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77,530</w:t>
            </w:r>
          </w:p>
        </w:tc>
      </w:tr>
      <w:tr w:rsidR="00B7172C" w:rsidRPr="009664BA" w:rsidTr="00E058DD">
        <w:tc>
          <w:tcPr>
            <w:tcW w:w="3835" w:type="pct"/>
          </w:tcPr>
          <w:p w:rsidR="00B7172C" w:rsidRPr="009664BA" w:rsidRDefault="008C6E04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172C" w:rsidRPr="009664BA" w:rsidRDefault="00C93F89" w:rsidP="00E058D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4"/>
              </w:tabs>
              <w:spacing w:after="0" w:line="240" w:lineRule="auto"/>
              <w:ind w:left="-101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</w:t>
            </w:r>
            <w:r w:rsidR="00E3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:rsidR="00746423" w:rsidRDefault="00746423" w:rsidP="00E058DD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decimal" w:pos="540"/>
        </w:tabs>
        <w:spacing w:line="240" w:lineRule="auto"/>
        <w:ind w:left="270" w:right="-45" w:hanging="27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</w:p>
    <w:p w:rsidR="00F03FF2" w:rsidRDefault="00F03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6404F6" w:rsidRDefault="00640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2C3A91" w:rsidRPr="00E058DD" w:rsidRDefault="002C3A91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b/>
          <w:bCs/>
          <w:cs/>
          <w:lang w:val="th-TH"/>
        </w:rPr>
      </w:pPr>
      <w:r w:rsidRPr="00E058DD">
        <w:rPr>
          <w:b/>
          <w:bCs/>
          <w:sz w:val="30"/>
          <w:szCs w:val="30"/>
          <w:cs/>
          <w:lang w:val="th-TH"/>
        </w:rPr>
        <w:t>18</w:t>
      </w:r>
      <w:r w:rsidR="009C7889">
        <w:rPr>
          <w:b/>
          <w:bCs/>
          <w:sz w:val="30"/>
          <w:szCs w:val="30"/>
          <w:cs/>
          <w:lang w:val="th-TH"/>
        </w:rPr>
        <w:tab/>
      </w:r>
      <w:r w:rsidRPr="00E058DD">
        <w:rPr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241A98" w:rsidRPr="0059344A" w:rsidRDefault="00241A98" w:rsidP="00E058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z w:val="30"/>
          <w:szCs w:val="30"/>
        </w:rPr>
      </w:pPr>
    </w:p>
    <w:p w:rsidR="00851D9E" w:rsidRPr="0036066C" w:rsidRDefault="00F152AA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 ณ วันที่ 31 ธันวาคม</w:t>
      </w:r>
      <w:r w:rsidR="00B7172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D2809" w:rsidRPr="0036066C" w:rsidRDefault="00ED2809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3"/>
        <w:gridCol w:w="1167"/>
        <w:gridCol w:w="270"/>
        <w:gridCol w:w="1170"/>
      </w:tblGrid>
      <w:tr w:rsidR="00CA2CAA" w:rsidRPr="009664BA" w:rsidTr="00E058DD">
        <w:trPr>
          <w:trHeight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ED2809" w:rsidRPr="009664BA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ED2809" w:rsidRPr="009664BA" w:rsidRDefault="00ED2809" w:rsidP="0049074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CAA" w:rsidRPr="009664BA" w:rsidTr="00E058DD">
        <w:trPr>
          <w:trHeight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ED2809" w:rsidRPr="009664BA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D2809" w:rsidRPr="009664BA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ED2809" w:rsidRPr="009664BA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D2809" w:rsidRPr="009664BA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A2CAA" w:rsidRPr="009664BA" w:rsidTr="00E058DD">
        <w:trPr>
          <w:trHeight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9664BA" w:rsidRDefault="005D4D62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A2CAA" w:rsidRPr="009664BA" w:rsidTr="00E058DD">
        <w:trPr>
          <w:trHeight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ED2809" w:rsidRPr="009664BA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ED2809" w:rsidRPr="009664BA" w:rsidRDefault="00ED2809" w:rsidP="00CA2CAA">
            <w:pPr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2CAA" w:rsidRPr="009664BA" w:rsidTr="00E058DD">
        <w:trPr>
          <w:trHeight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D62" w:rsidRPr="009664BA" w:rsidRDefault="005D4D62" w:rsidP="00CA2CAA">
            <w:pPr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D4D62" w:rsidRPr="0059344A" w:rsidRDefault="00CF3B4C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786,</w:t>
            </w:r>
            <w:r w:rsidR="00C02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D4D62" w:rsidRDefault="005D4D62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924,799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5D4D62" w:rsidRDefault="00CF3B4C" w:rsidP="00E05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</w:t>
            </w:r>
            <w:r w:rsidR="00C029E3">
              <w:rPr>
                <w:rFonts w:asciiTheme="majorBidi" w:hAnsiTheme="majorBidi" w:cstheme="majorBidi"/>
                <w:sz w:val="30"/>
                <w:szCs w:val="30"/>
              </w:rPr>
              <w:t>94,137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(1,382,453)</w:t>
            </w:r>
          </w:p>
        </w:tc>
      </w:tr>
      <w:tr w:rsidR="00CA2CAA" w:rsidRPr="009664BA" w:rsidTr="00E058DD">
        <w:trPr>
          <w:trHeight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D62" w:rsidRPr="009664BA" w:rsidRDefault="005D4D62" w:rsidP="00CA2CAA">
            <w:pPr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D4D62" w:rsidRDefault="00365D97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</w:t>
            </w:r>
            <w:r w:rsidR="00A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86,447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D4D62" w:rsidRDefault="005D4D62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(918,73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D4D62" w:rsidRDefault="00E65A7B" w:rsidP="00E05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A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D4D62" w:rsidRDefault="005D4D62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918,736</w:t>
            </w:r>
          </w:p>
        </w:tc>
      </w:tr>
      <w:tr w:rsidR="00CA2CAA" w:rsidRPr="009664BA" w:rsidTr="00E058DD">
        <w:trPr>
          <w:trHeight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D62" w:rsidRPr="009664BA" w:rsidRDefault="005D4D62" w:rsidP="00E058DD">
            <w:pPr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D4D62" w:rsidRDefault="005D4D62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D4D62" w:rsidRDefault="005D4D62" w:rsidP="00E058DD">
            <w:pPr>
              <w:pStyle w:val="acctfourfigures"/>
              <w:tabs>
                <w:tab w:val="clear" w:pos="765"/>
                <w:tab w:val="decimal" w:pos="882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D4D62" w:rsidRDefault="005D4D62" w:rsidP="00E058DD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D4D62" w:rsidRPr="009664BA" w:rsidRDefault="005D4D62" w:rsidP="00E058DD">
            <w:pPr>
              <w:pStyle w:val="acctfourfigures"/>
              <w:tabs>
                <w:tab w:val="clear" w:pos="765"/>
                <w:tab w:val="decimal" w:pos="882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A2CAA" w:rsidRPr="009664BA" w:rsidTr="00E058DD">
        <w:trPr>
          <w:trHeight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D62" w:rsidRPr="009664BA" w:rsidRDefault="005D4D62" w:rsidP="00CA2CAA">
            <w:pPr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8F5016"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D4D62" w:rsidRDefault="00A470AA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D4D62" w:rsidRDefault="005D4D62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6,063</w:t>
            </w: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D4D62" w:rsidRPr="005B387A" w:rsidRDefault="00365D97" w:rsidP="00E05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65A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507,690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5D4D62" w:rsidRPr="009664BA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D4D62" w:rsidRDefault="005D4D62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(463,717)</w:t>
            </w:r>
          </w:p>
        </w:tc>
      </w:tr>
    </w:tbl>
    <w:p w:rsidR="00C029E3" w:rsidRDefault="00C029E3" w:rsidP="0016478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3"/>
        <w:gridCol w:w="1167"/>
        <w:gridCol w:w="270"/>
        <w:gridCol w:w="1170"/>
      </w:tblGrid>
      <w:tr w:rsidR="00ED2809" w:rsidRPr="009664BA" w:rsidTr="00E058DD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ED2809" w:rsidRPr="009664BA" w:rsidRDefault="00ED2809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ED2809" w:rsidRPr="009664BA" w:rsidRDefault="00ED2809" w:rsidP="0049074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D2809" w:rsidRPr="009664BA" w:rsidTr="00E058DD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ED2809" w:rsidRPr="009664BA" w:rsidRDefault="00ED280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ED2809" w:rsidRPr="009664BA" w:rsidRDefault="00ED280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ED2809" w:rsidRPr="009664BA" w:rsidRDefault="00ED280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right w:val="nil"/>
            </w:tcBorders>
          </w:tcPr>
          <w:p w:rsidR="00ED2809" w:rsidRPr="009664BA" w:rsidRDefault="00ED280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80B96" w:rsidRPr="009664BA" w:rsidTr="00E058DD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9664BA" w:rsidRDefault="00D80B96" w:rsidP="00E058D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7172C" w:rsidRPr="009664BA" w:rsidTr="00E058DD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B7172C" w:rsidRPr="009664BA" w:rsidRDefault="00B7172C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B7172C" w:rsidRPr="009664BA" w:rsidRDefault="00B7172C" w:rsidP="00212602">
            <w:pPr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B96" w:rsidRPr="009664BA" w:rsidTr="00E058DD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80B96" w:rsidRPr="009664BA" w:rsidRDefault="00D80B96" w:rsidP="00D80B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D80B96" w:rsidRDefault="00365D97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783,35</w:t>
            </w:r>
            <w:r w:rsidR="00C029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D80B96" w:rsidRDefault="00D80B96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918,736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D80B96" w:rsidRDefault="00365D97" w:rsidP="00E05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(1,191,876)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D80B96" w:rsidRDefault="00D80B96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(1,279,216)</w:t>
            </w:r>
          </w:p>
        </w:tc>
      </w:tr>
      <w:tr w:rsidR="00D80B96" w:rsidRPr="009664BA" w:rsidTr="00E058DD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80B96" w:rsidRPr="009664BA" w:rsidRDefault="00D80B96" w:rsidP="00D80B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0B96" w:rsidRDefault="00365D97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(783,35</w:t>
            </w:r>
            <w:r w:rsidR="00C029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0B96" w:rsidRDefault="00D80B96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(918,736)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0B96" w:rsidRDefault="00365D97" w:rsidP="00E05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783,35</w:t>
            </w:r>
            <w:r w:rsidR="00C02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0B96" w:rsidRDefault="00D80B96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918,736</w:t>
            </w:r>
          </w:p>
        </w:tc>
      </w:tr>
      <w:tr w:rsidR="00D80B96" w:rsidRPr="009664BA" w:rsidTr="00E058DD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80B96" w:rsidRPr="009664BA" w:rsidRDefault="00D80B96" w:rsidP="00D80B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0B96" w:rsidRDefault="00365D97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D80B96" w:rsidRPr="009664BA" w:rsidRDefault="00D80B96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50"/>
                <w:tab w:val="decimal" w:pos="882"/>
                <w:tab w:val="decimal" w:pos="956"/>
              </w:tabs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0B96" w:rsidRDefault="00D80B96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0B96" w:rsidRDefault="00365D97" w:rsidP="00E05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(408,51</w:t>
            </w:r>
            <w:r w:rsidR="00C029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D80B96" w:rsidRPr="009664BA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0B96" w:rsidRDefault="00D80B96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(360,480)</w:t>
            </w:r>
          </w:p>
        </w:tc>
      </w:tr>
    </w:tbl>
    <w:p w:rsidR="00E16A3D" w:rsidRDefault="00E16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404F6" w:rsidRDefault="00640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FD7C75" w:rsidRPr="009664BA" w:rsidRDefault="00490EF3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ED2809" w:rsidRPr="009664BA">
        <w:rPr>
          <w:rFonts w:asciiTheme="majorBidi" w:hAnsiTheme="majorBidi" w:cstheme="majorBidi"/>
          <w:sz w:val="30"/>
          <w:szCs w:val="30"/>
          <w:cs/>
        </w:rPr>
        <w:t>รวม</w:t>
      </w:r>
      <w:r w:rsidRPr="009664BA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6404F6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="009979E5" w:rsidRPr="009664B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AC64E3" w:rsidRDefault="00AC64E3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1078"/>
        <w:gridCol w:w="271"/>
        <w:gridCol w:w="1076"/>
        <w:gridCol w:w="259"/>
        <w:gridCol w:w="1088"/>
        <w:gridCol w:w="259"/>
        <w:gridCol w:w="1089"/>
        <w:gridCol w:w="271"/>
        <w:gridCol w:w="1082"/>
      </w:tblGrid>
      <w:tr w:rsidR="00CA2CAA" w:rsidRPr="00B7172C" w:rsidTr="00CA2CAA">
        <w:trPr>
          <w:trHeight w:hRule="exact" w:val="419"/>
          <w:tblHeader/>
        </w:trPr>
        <w:tc>
          <w:tcPr>
            <w:tcW w:w="1506" w:type="pct"/>
            <w:vAlign w:val="bottom"/>
          </w:tcPr>
          <w:p w:rsidR="00A97452" w:rsidRPr="00212602" w:rsidRDefault="00A97452" w:rsidP="003B118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4" w:type="pct"/>
            <w:gridSpan w:val="9"/>
          </w:tcPr>
          <w:p w:rsidR="00A97452" w:rsidRPr="00212602" w:rsidRDefault="00A97452" w:rsidP="00490748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109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2CAA" w:rsidRPr="00B7172C" w:rsidTr="00E058DD">
        <w:trPr>
          <w:trHeight w:hRule="exact" w:val="419"/>
          <w:tblHeader/>
        </w:trPr>
        <w:tc>
          <w:tcPr>
            <w:tcW w:w="1506" w:type="pct"/>
            <w:vAlign w:val="bottom"/>
          </w:tcPr>
          <w:p w:rsidR="00A97452" w:rsidRPr="00212602" w:rsidRDefault="00A97452" w:rsidP="003B118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8" w:type="pct"/>
            <w:gridSpan w:val="3"/>
            <w:tcBorders>
              <w:bottom w:val="single" w:sz="4" w:space="0" w:color="auto"/>
            </w:tcBorders>
            <w:vAlign w:val="bottom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บันทึกเป็น (รายจ่าย)/รายได้ใน</w:t>
            </w:r>
          </w:p>
        </w:tc>
        <w:tc>
          <w:tcPr>
            <w:tcW w:w="140" w:type="pct"/>
            <w:vAlign w:val="bottom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8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</w:p>
        </w:tc>
        <w:tc>
          <w:tcPr>
            <w:tcW w:w="146" w:type="pct"/>
            <w:vAlign w:val="bottom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A2CAA" w:rsidRPr="00B7172C" w:rsidTr="00E058DD">
        <w:trPr>
          <w:trHeight w:hRule="exact" w:val="419"/>
          <w:tblHeader/>
        </w:trPr>
        <w:tc>
          <w:tcPr>
            <w:tcW w:w="1506" w:type="pct"/>
            <w:vAlign w:val="bottom"/>
          </w:tcPr>
          <w:p w:rsidR="00A97452" w:rsidRPr="00212602" w:rsidRDefault="00A97452" w:rsidP="003B118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255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6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2126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40" w:type="pct"/>
            <w:vAlign w:val="bottom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ส่วนของ</w:t>
            </w:r>
          </w:p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0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8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146" w:type="pct"/>
            <w:vAlign w:val="bottom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A2CAA" w:rsidRPr="00B7172C" w:rsidTr="00E058DD">
        <w:trPr>
          <w:trHeight w:hRule="exact" w:val="419"/>
          <w:tblHeader/>
        </w:trPr>
        <w:tc>
          <w:tcPr>
            <w:tcW w:w="1506" w:type="pct"/>
            <w:vAlign w:val="bottom"/>
          </w:tcPr>
          <w:p w:rsidR="00A97452" w:rsidRPr="00212602" w:rsidRDefault="00A97452" w:rsidP="003B118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46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26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40" w:type="pct"/>
            <w:vAlign w:val="bottom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0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8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46" w:type="pct"/>
            <w:vAlign w:val="bottom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</w:p>
        </w:tc>
      </w:tr>
      <w:tr w:rsidR="00CA2CAA" w:rsidRPr="00B7172C" w:rsidTr="00CA2CAA">
        <w:trPr>
          <w:trHeight w:hRule="exact" w:val="419"/>
        </w:trPr>
        <w:tc>
          <w:tcPr>
            <w:tcW w:w="1506" w:type="pct"/>
          </w:tcPr>
          <w:p w:rsidR="00A97452" w:rsidRPr="00212602" w:rsidRDefault="00A97452" w:rsidP="003B1189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4" w:type="pct"/>
            <w:gridSpan w:val="9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260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2CAA" w:rsidRPr="00B7172C" w:rsidTr="00E058DD">
        <w:trPr>
          <w:trHeight w:hRule="exact" w:val="419"/>
        </w:trPr>
        <w:tc>
          <w:tcPr>
            <w:tcW w:w="2088" w:type="pct"/>
            <w:gridSpan w:val="2"/>
          </w:tcPr>
          <w:p w:rsidR="00A97452" w:rsidRPr="00E058DD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E058D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6" w:type="pct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</w:tcPr>
          <w:p w:rsidR="00A97452" w:rsidRPr="00212602" w:rsidRDefault="00A97452" w:rsidP="003B1189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97452" w:rsidRPr="0021260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AA" w:rsidRPr="00B7172C" w:rsidTr="00E058DD">
        <w:trPr>
          <w:trHeight w:hRule="exact" w:val="419"/>
        </w:trPr>
        <w:tc>
          <w:tcPr>
            <w:tcW w:w="1506" w:type="pct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582" w:type="pct"/>
          </w:tcPr>
          <w:p w:rsidR="00A97452" w:rsidRPr="00212602" w:rsidRDefault="00A97452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42,000</w:t>
            </w:r>
          </w:p>
        </w:tc>
        <w:tc>
          <w:tcPr>
            <w:tcW w:w="146" w:type="pct"/>
          </w:tcPr>
          <w:p w:rsidR="00A97452" w:rsidRPr="00212602" w:rsidRDefault="00A97452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A97452" w:rsidRPr="00212602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(50)</w:t>
            </w:r>
          </w:p>
        </w:tc>
        <w:tc>
          <w:tcPr>
            <w:tcW w:w="140" w:type="pct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:rsidR="00A97452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:rsidR="00A97452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A97452" w:rsidRPr="00212602" w:rsidRDefault="00DF6FA5" w:rsidP="00E058DD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41,950</w:t>
            </w:r>
          </w:p>
        </w:tc>
      </w:tr>
      <w:tr w:rsidR="008B2AAF" w:rsidRPr="00B7172C" w:rsidTr="00E058DD">
        <w:trPr>
          <w:trHeight w:hRule="exact" w:val="419"/>
        </w:trPr>
        <w:tc>
          <w:tcPr>
            <w:tcW w:w="1506" w:type="pct"/>
          </w:tcPr>
          <w:p w:rsidR="008B2AAF" w:rsidRPr="00212602" w:rsidRDefault="008B2AAF" w:rsidP="00E058DD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582" w:type="pct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824,112</w:t>
            </w:r>
          </w:p>
        </w:tc>
        <w:tc>
          <w:tcPr>
            <w:tcW w:w="146" w:type="pct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8B2AAF" w:rsidRPr="00212602" w:rsidRDefault="00EE115B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(116,444</w:t>
            </w:r>
            <w:r w:rsidR="008B2AA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0" w:type="pct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8B2AAF" w:rsidRPr="00212602" w:rsidRDefault="00DF6FA5" w:rsidP="00E058DD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1B7B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07,668</w:t>
            </w:r>
          </w:p>
        </w:tc>
      </w:tr>
      <w:tr w:rsidR="008B2AAF" w:rsidRPr="00B7172C" w:rsidTr="00E058DD">
        <w:trPr>
          <w:trHeight w:hRule="exact" w:val="419"/>
        </w:trPr>
        <w:tc>
          <w:tcPr>
            <w:tcW w:w="1506" w:type="pct"/>
          </w:tcPr>
          <w:p w:rsidR="008B2AAF" w:rsidRPr="00212602" w:rsidRDefault="008B2AAF" w:rsidP="00E058DD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582" w:type="pct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B2AAF" w:rsidRPr="00B7172C" w:rsidTr="00E058DD">
        <w:trPr>
          <w:trHeight w:hRule="exact" w:val="419"/>
        </w:trPr>
        <w:tc>
          <w:tcPr>
            <w:tcW w:w="1506" w:type="pct"/>
          </w:tcPr>
          <w:p w:rsidR="008B2AAF" w:rsidRDefault="008B2AAF" w:rsidP="00E058DD">
            <w:pPr>
              <w:widowControl w:val="0"/>
              <w:tabs>
                <w:tab w:val="decimal" w:pos="9630"/>
              </w:tabs>
              <w:spacing w:line="240" w:lineRule="auto"/>
              <w:ind w:left="162" w:right="-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582" w:type="pct"/>
          </w:tcPr>
          <w:p w:rsidR="008B2AAF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12,769</w:t>
            </w:r>
          </w:p>
        </w:tc>
        <w:tc>
          <w:tcPr>
            <w:tcW w:w="146" w:type="pct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1,80</w:t>
            </w:r>
            <w:r w:rsidR="00C029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8B2AAF" w:rsidRPr="00212602" w:rsidRDefault="00CF3B4C" w:rsidP="00E058DD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14,57</w:t>
            </w:r>
            <w:r w:rsidR="00C029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8B2AAF" w:rsidRPr="00B7172C" w:rsidTr="00E058DD">
        <w:trPr>
          <w:trHeight w:hRule="exact" w:val="419"/>
        </w:trPr>
        <w:tc>
          <w:tcPr>
            <w:tcW w:w="1506" w:type="pct"/>
          </w:tcPr>
          <w:p w:rsidR="008B2AAF" w:rsidRPr="00212602" w:rsidRDefault="008B2AAF" w:rsidP="00E058DD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ค่าใช้จ่ายเพื่อการลงทุน</w:t>
            </w:r>
          </w:p>
        </w:tc>
        <w:tc>
          <w:tcPr>
            <w:tcW w:w="582" w:type="pct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41,672</w:t>
            </w:r>
          </w:p>
        </w:tc>
        <w:tc>
          <w:tcPr>
            <w:tcW w:w="146" w:type="pct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(19,418)</w:t>
            </w: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8B2AAF" w:rsidRPr="00212602" w:rsidRDefault="00CF3B4C" w:rsidP="00E058DD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22,254</w:t>
            </w:r>
          </w:p>
        </w:tc>
      </w:tr>
      <w:tr w:rsidR="008B2AAF" w:rsidRPr="00B7172C" w:rsidTr="00E058DD">
        <w:trPr>
          <w:trHeight w:hRule="exact" w:val="419"/>
        </w:trPr>
        <w:tc>
          <w:tcPr>
            <w:tcW w:w="1506" w:type="pct"/>
          </w:tcPr>
          <w:p w:rsidR="008B2AAF" w:rsidRPr="00212602" w:rsidRDefault="008B2AAF" w:rsidP="00E058DD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8B2AAF" w:rsidRPr="00214D77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4,246</w:t>
            </w:r>
          </w:p>
        </w:tc>
        <w:tc>
          <w:tcPr>
            <w:tcW w:w="146" w:type="pct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(4,246)</w:t>
            </w: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8B2AAF" w:rsidRPr="00212602" w:rsidRDefault="00CF3B4C" w:rsidP="00E058DD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B2AAF" w:rsidRPr="00B7172C" w:rsidTr="00E058DD">
        <w:trPr>
          <w:trHeight w:hRule="exact" w:val="419"/>
        </w:trPr>
        <w:tc>
          <w:tcPr>
            <w:tcW w:w="1506" w:type="pct"/>
          </w:tcPr>
          <w:p w:rsidR="008B2AAF" w:rsidRPr="00212602" w:rsidRDefault="008B2AAF" w:rsidP="00E058DD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924,799</w:t>
            </w:r>
          </w:p>
        </w:tc>
        <w:tc>
          <w:tcPr>
            <w:tcW w:w="146" w:type="pct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AAF" w:rsidRPr="00C029E3" w:rsidRDefault="001B7BC4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029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(138,35</w:t>
            </w:r>
            <w:r w:rsidR="00C029E3" w:rsidRPr="00C029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8B2AAF" w:rsidRPr="00C029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0" w:type="pct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AAF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:rsidR="008B2AAF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AAF" w:rsidRPr="00212602" w:rsidRDefault="00CF3B4C" w:rsidP="00E058DD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1B7BC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86,44</w:t>
            </w:r>
            <w:r w:rsidR="00C029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CA2CAA" w:rsidRPr="00B7172C" w:rsidTr="00E058DD">
        <w:trPr>
          <w:trHeight w:val="326"/>
        </w:trPr>
        <w:tc>
          <w:tcPr>
            <w:tcW w:w="1506" w:type="pct"/>
            <w:vAlign w:val="center"/>
          </w:tcPr>
          <w:p w:rsidR="00A97452" w:rsidRPr="00212602" w:rsidRDefault="00A97452" w:rsidP="00E058DD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1058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914"/>
                <w:tab w:val="decimal" w:pos="9630"/>
              </w:tabs>
              <w:spacing w:line="240" w:lineRule="auto"/>
              <w:ind w:left="-114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73"/>
                <w:tab w:val="decimal" w:pos="1058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1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2CAA" w:rsidRPr="00B7172C" w:rsidTr="00E058DD">
        <w:trPr>
          <w:trHeight w:val="419"/>
        </w:trPr>
        <w:tc>
          <w:tcPr>
            <w:tcW w:w="2088" w:type="pct"/>
            <w:gridSpan w:val="2"/>
            <w:vAlign w:val="center"/>
          </w:tcPr>
          <w:p w:rsidR="00A97452" w:rsidRPr="00E058DD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7" w:right="-162" w:firstLine="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058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" w:type="pct"/>
            <w:vAlign w:val="center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914"/>
                <w:tab w:val="decimal" w:pos="9630"/>
              </w:tabs>
              <w:spacing w:line="240" w:lineRule="auto"/>
              <w:ind w:left="-114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73"/>
                <w:tab w:val="decimal" w:pos="1058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A97452" w:rsidRPr="00212602" w:rsidRDefault="00A9745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2CAA" w:rsidRPr="00B7172C" w:rsidTr="00E058DD">
        <w:trPr>
          <w:trHeight w:val="419"/>
        </w:trPr>
        <w:tc>
          <w:tcPr>
            <w:tcW w:w="1506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582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(1,279,216)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777A60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87,340</w:t>
            </w:r>
          </w:p>
        </w:tc>
        <w:tc>
          <w:tcPr>
            <w:tcW w:w="140" w:type="pct"/>
            <w:vAlign w:val="bottom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777A60" w:rsidRPr="0032704E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:rsidR="00777A60" w:rsidRPr="00212602" w:rsidRDefault="008B2AAF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777A60" w:rsidRPr="00212602" w:rsidRDefault="00CF3B4C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(1,191,876)</w:t>
            </w:r>
          </w:p>
        </w:tc>
      </w:tr>
      <w:tr w:rsidR="00EE115B" w:rsidRPr="00B7172C" w:rsidTr="008B2AAF">
        <w:trPr>
          <w:trHeight w:val="419"/>
        </w:trPr>
        <w:tc>
          <w:tcPr>
            <w:tcW w:w="1506" w:type="pct"/>
            <w:vAlign w:val="center"/>
          </w:tcPr>
          <w:p w:rsidR="00EE115B" w:rsidRPr="00212602" w:rsidRDefault="00EE115B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582" w:type="pct"/>
          </w:tcPr>
          <w:p w:rsidR="00EE115B" w:rsidRDefault="00EE115B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  <w:vAlign w:val="center"/>
          </w:tcPr>
          <w:p w:rsidR="00EE115B" w:rsidRPr="00212602" w:rsidRDefault="00EE115B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right="-16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EE115B" w:rsidRDefault="00EE115B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(5,107)</w:t>
            </w:r>
          </w:p>
        </w:tc>
        <w:tc>
          <w:tcPr>
            <w:tcW w:w="140" w:type="pct"/>
            <w:vAlign w:val="bottom"/>
          </w:tcPr>
          <w:p w:rsidR="00EE115B" w:rsidRPr="00212602" w:rsidRDefault="00EE1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EE115B" w:rsidRDefault="00EE115B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EE115B" w:rsidRPr="00212602" w:rsidRDefault="00EE1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:rsidR="00EE115B" w:rsidRDefault="00EE1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EE115B" w:rsidRPr="00212602" w:rsidRDefault="00EE1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EE115B" w:rsidRDefault="00EE115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B7BC4">
              <w:rPr>
                <w:rFonts w:ascii="Angsana New" w:hAnsi="Angsana New"/>
                <w:sz w:val="28"/>
                <w:szCs w:val="28"/>
              </w:rPr>
              <w:t>5,107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A2CAA" w:rsidRPr="00B7172C" w:rsidTr="00E058DD">
        <w:trPr>
          <w:trHeight w:val="419"/>
        </w:trPr>
        <w:tc>
          <w:tcPr>
            <w:tcW w:w="1506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680"/>
                <w:tab w:val="clear" w:pos="3515"/>
                <w:tab w:val="decimal" w:pos="699"/>
                <w:tab w:val="decimal" w:pos="9630"/>
              </w:tabs>
              <w:spacing w:line="240" w:lineRule="auto"/>
              <w:ind w:left="252" w:right="-16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:rsidR="00777A60" w:rsidRPr="008E6870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(103,237)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:rsidR="00777A60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777A60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777A60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3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6,08</w:t>
            </w:r>
            <w:r w:rsidR="00C20F7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777A60" w:rsidRPr="00212602" w:rsidRDefault="00CF3B4C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(97,15</w:t>
            </w:r>
            <w:r w:rsidR="00C029E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A2CAA" w:rsidRPr="00B7172C" w:rsidTr="00E058DD">
        <w:trPr>
          <w:trHeight w:val="419"/>
        </w:trPr>
        <w:tc>
          <w:tcPr>
            <w:tcW w:w="1506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77A60" w:rsidRPr="0032704E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(1,382,453)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7A60" w:rsidRPr="00C029E3" w:rsidRDefault="001B7BC4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029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82,233</w:t>
            </w:r>
          </w:p>
        </w:tc>
        <w:tc>
          <w:tcPr>
            <w:tcW w:w="140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7A60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7A60" w:rsidRPr="0032704E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3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6,08</w:t>
            </w:r>
            <w:r w:rsidR="00C20F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7A60" w:rsidRPr="00C20F77" w:rsidRDefault="00CF3B4C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F77">
              <w:rPr>
                <w:rFonts w:ascii="Angsana New" w:hAnsi="Angsana New"/>
                <w:b/>
                <w:bCs/>
                <w:sz w:val="28"/>
                <w:szCs w:val="28"/>
              </w:rPr>
              <w:t>(1,2</w:t>
            </w:r>
            <w:r w:rsidR="001B7BC4" w:rsidRPr="00C20F77">
              <w:rPr>
                <w:rFonts w:ascii="Angsana New" w:hAnsi="Angsana New"/>
                <w:b/>
                <w:bCs/>
                <w:sz w:val="28"/>
                <w:szCs w:val="28"/>
              </w:rPr>
              <w:t>94,13</w:t>
            </w:r>
            <w:r w:rsidR="00C029E3" w:rsidRPr="00C20F7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20F7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404F6" w:rsidRPr="00B7172C" w:rsidTr="00E058DD">
        <w:trPr>
          <w:trHeight w:val="419"/>
        </w:trPr>
        <w:tc>
          <w:tcPr>
            <w:tcW w:w="1506" w:type="pct"/>
            <w:vAlign w:val="center"/>
          </w:tcPr>
          <w:p w:rsidR="006404F6" w:rsidRPr="00212602" w:rsidRDefault="006404F6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center"/>
          </w:tcPr>
          <w:p w:rsidR="006404F6" w:rsidRDefault="006404F6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:rsidR="006404F6" w:rsidRPr="00212602" w:rsidRDefault="006404F6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:rsidR="006404F6" w:rsidRPr="00C029E3" w:rsidRDefault="006404F6" w:rsidP="00C029E3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vAlign w:val="center"/>
          </w:tcPr>
          <w:p w:rsidR="006404F6" w:rsidRPr="00212602" w:rsidRDefault="006404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6404F6" w:rsidRDefault="006404F6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6404F6" w:rsidRPr="00212602" w:rsidRDefault="006404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:rsidR="006404F6" w:rsidRDefault="006404F6">
            <w:pPr>
              <w:pStyle w:val="acctfourfigures"/>
              <w:widowControl w:val="0"/>
              <w:tabs>
                <w:tab w:val="clear" w:pos="765"/>
                <w:tab w:val="decimal" w:pos="873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:rsidR="006404F6" w:rsidRPr="00212602" w:rsidRDefault="006404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:rsidR="006404F6" w:rsidRPr="00C20F77" w:rsidRDefault="006404F6" w:rsidP="00C20F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2CAA" w:rsidRPr="00B7172C" w:rsidTr="00E058DD">
        <w:trPr>
          <w:trHeight w:val="64"/>
        </w:trPr>
        <w:tc>
          <w:tcPr>
            <w:tcW w:w="1506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decimal" w:pos="831"/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26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vAlign w:val="center"/>
          </w:tcPr>
          <w:p w:rsidR="00777A60" w:rsidRPr="0032704E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(457,654)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777A60" w:rsidRPr="00C029E3" w:rsidRDefault="001B7BC4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029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(56,11</w:t>
            </w:r>
            <w:r w:rsidR="00C029E3" w:rsidRPr="00C029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8B2AAF" w:rsidRPr="00C029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0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777A60" w:rsidRPr="00212602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777A60" w:rsidRPr="0032704E" w:rsidRDefault="008B2AAF" w:rsidP="00E058DD">
            <w:pPr>
              <w:pStyle w:val="acctfourfigures"/>
              <w:widowControl w:val="0"/>
              <w:tabs>
                <w:tab w:val="clear" w:pos="765"/>
                <w:tab w:val="decimal" w:pos="873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6,0</w:t>
            </w:r>
            <w:r w:rsidR="00C20F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77A60" w:rsidRPr="00C20F77" w:rsidRDefault="001B7BC4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0F77">
              <w:rPr>
                <w:rFonts w:ascii="Angsana New" w:hAnsi="Angsana New"/>
                <w:b/>
                <w:bCs/>
                <w:sz w:val="28"/>
                <w:szCs w:val="28"/>
              </w:rPr>
              <w:t>507,690</w:t>
            </w:r>
          </w:p>
        </w:tc>
      </w:tr>
    </w:tbl>
    <w:p w:rsidR="00870073" w:rsidRDefault="00870073" w:rsidP="00E058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630"/>
        </w:tabs>
        <w:spacing w:line="240" w:lineRule="auto"/>
        <w:ind w:right="-162"/>
        <w:rPr>
          <w:rFonts w:asciiTheme="majorBidi" w:hAnsiTheme="majorBidi" w:cstheme="majorBidi"/>
          <w:sz w:val="30"/>
          <w:szCs w:val="30"/>
          <w:cs/>
        </w:rPr>
      </w:pPr>
    </w:p>
    <w:p w:rsidR="00777A60" w:rsidRPr="009664BA" w:rsidRDefault="00870073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2"/>
        <w:gridCol w:w="1082"/>
        <w:gridCol w:w="271"/>
        <w:gridCol w:w="1083"/>
        <w:gridCol w:w="271"/>
        <w:gridCol w:w="1083"/>
        <w:gridCol w:w="263"/>
        <w:gridCol w:w="1085"/>
        <w:gridCol w:w="273"/>
        <w:gridCol w:w="1077"/>
      </w:tblGrid>
      <w:tr w:rsidR="00CA2CAA" w:rsidRPr="00B7172C" w:rsidTr="00E058DD">
        <w:trPr>
          <w:trHeight w:hRule="exact" w:val="419"/>
          <w:tblHeader/>
        </w:trPr>
        <w:tc>
          <w:tcPr>
            <w:tcW w:w="1501" w:type="pct"/>
            <w:vAlign w:val="bottom"/>
          </w:tcPr>
          <w:p w:rsidR="00E643B4" w:rsidRPr="00212602" w:rsidRDefault="00E643B4" w:rsidP="00EE134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9" w:type="pct"/>
            <w:gridSpan w:val="9"/>
          </w:tcPr>
          <w:p w:rsidR="00E643B4" w:rsidRPr="00212602" w:rsidRDefault="00E643B4" w:rsidP="00490748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100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2CAA" w:rsidRPr="00B7172C" w:rsidTr="00E058DD">
        <w:trPr>
          <w:trHeight w:hRule="exact" w:val="419"/>
          <w:tblHeader/>
        </w:trPr>
        <w:tc>
          <w:tcPr>
            <w:tcW w:w="1501" w:type="pct"/>
            <w:vAlign w:val="bottom"/>
          </w:tcPr>
          <w:p w:rsidR="00B9244B" w:rsidRPr="00212602" w:rsidRDefault="00B9244B" w:rsidP="00EE134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vAlign w:val="bottom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bottom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14" w:type="pct"/>
            <w:gridSpan w:val="3"/>
            <w:tcBorders>
              <w:bottom w:val="single" w:sz="4" w:space="0" w:color="auto"/>
            </w:tcBorders>
            <w:vAlign w:val="bottom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บันทึกเป็น (รายจ่าย)/รายได้ใน</w:t>
            </w:r>
          </w:p>
        </w:tc>
        <w:tc>
          <w:tcPr>
            <w:tcW w:w="142" w:type="pct"/>
            <w:vAlign w:val="bottom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5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</w:p>
        </w:tc>
        <w:tc>
          <w:tcPr>
            <w:tcW w:w="147" w:type="pct"/>
            <w:vAlign w:val="bottom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A2CAA" w:rsidRPr="00B7172C" w:rsidTr="00CA2CAA">
        <w:trPr>
          <w:trHeight w:hRule="exact" w:val="419"/>
          <w:tblHeader/>
        </w:trPr>
        <w:tc>
          <w:tcPr>
            <w:tcW w:w="1501" w:type="pct"/>
            <w:vAlign w:val="bottom"/>
          </w:tcPr>
          <w:p w:rsidR="00B9244B" w:rsidRPr="00212602" w:rsidRDefault="00B9244B" w:rsidP="00EE134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vAlign w:val="bottom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255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6" w:type="pct"/>
            <w:vAlign w:val="bottom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2126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46" w:type="pct"/>
            <w:vAlign w:val="bottom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ส่วนของ</w:t>
            </w:r>
          </w:p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2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5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147" w:type="pct"/>
            <w:vAlign w:val="bottom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A2CAA" w:rsidRPr="00B7172C" w:rsidTr="00CA2CAA">
        <w:trPr>
          <w:trHeight w:hRule="exact" w:val="419"/>
          <w:tblHeader/>
        </w:trPr>
        <w:tc>
          <w:tcPr>
            <w:tcW w:w="1501" w:type="pct"/>
            <w:vAlign w:val="bottom"/>
          </w:tcPr>
          <w:p w:rsidR="00B9244B" w:rsidRPr="00212602" w:rsidRDefault="00B9244B" w:rsidP="00EE134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vAlign w:val="bottom"/>
          </w:tcPr>
          <w:p w:rsidR="00B9244B" w:rsidRPr="00212602" w:rsidRDefault="00B9244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255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6" w:type="pct"/>
            <w:vAlign w:val="bottom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26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46" w:type="pct"/>
            <w:vAlign w:val="bottom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2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5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47" w:type="pct"/>
            <w:vAlign w:val="bottom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:rsidR="00B9244B" w:rsidRPr="00212602" w:rsidRDefault="00B9244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126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255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</w:p>
        </w:tc>
      </w:tr>
      <w:tr w:rsidR="00CA2CAA" w:rsidRPr="00B7172C" w:rsidTr="00E058DD">
        <w:trPr>
          <w:trHeight w:hRule="exact" w:val="419"/>
        </w:trPr>
        <w:tc>
          <w:tcPr>
            <w:tcW w:w="1501" w:type="pct"/>
          </w:tcPr>
          <w:p w:rsidR="00E643B4" w:rsidRPr="00212602" w:rsidRDefault="00E643B4" w:rsidP="00EE134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9" w:type="pct"/>
            <w:gridSpan w:val="9"/>
          </w:tcPr>
          <w:p w:rsidR="00E643B4" w:rsidRPr="00212602" w:rsidRDefault="00E643B4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260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2CAA" w:rsidRPr="00B7172C" w:rsidTr="00E058DD">
        <w:trPr>
          <w:trHeight w:hRule="exact" w:val="419"/>
        </w:trPr>
        <w:tc>
          <w:tcPr>
            <w:tcW w:w="2085" w:type="pct"/>
            <w:gridSpan w:val="2"/>
          </w:tcPr>
          <w:p w:rsidR="00B9244B" w:rsidRPr="00E058DD" w:rsidRDefault="00B9244B" w:rsidP="00EE134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E058D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6" w:type="pct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</w:tcPr>
          <w:p w:rsidR="00B9244B" w:rsidRPr="00212602" w:rsidRDefault="00B9244B" w:rsidP="00EE1344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B9244B" w:rsidRPr="00212602" w:rsidRDefault="00B9244B" w:rsidP="00EE13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AA" w:rsidRPr="00B7172C" w:rsidTr="00CA2CAA">
        <w:trPr>
          <w:trHeight w:hRule="exact" w:val="419"/>
        </w:trPr>
        <w:tc>
          <w:tcPr>
            <w:tcW w:w="1501" w:type="pct"/>
          </w:tcPr>
          <w:p w:rsidR="00B9244B" w:rsidRPr="00212602" w:rsidRDefault="00B9244B" w:rsidP="004C5B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584" w:type="pct"/>
          </w:tcPr>
          <w:p w:rsidR="00B9244B" w:rsidRPr="00212602" w:rsidRDefault="00B9244B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4D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42,000</w:t>
            </w:r>
          </w:p>
        </w:tc>
        <w:tc>
          <w:tcPr>
            <w:tcW w:w="146" w:type="pct"/>
          </w:tcPr>
          <w:p w:rsidR="00B9244B" w:rsidRPr="00212602" w:rsidRDefault="00B9244B" w:rsidP="004C5BDC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</w:tcPr>
          <w:p w:rsidR="00B9244B" w:rsidRPr="00212602" w:rsidRDefault="00B9244B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B9244B" w:rsidRPr="00212602" w:rsidRDefault="00B9244B" w:rsidP="004C5B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:rsidR="00B9244B" w:rsidRPr="00212602" w:rsidRDefault="00B9244B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B9244B" w:rsidRPr="00212602" w:rsidRDefault="00B9244B" w:rsidP="004C5B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:rsidR="00B9244B" w:rsidRPr="00212602" w:rsidRDefault="00B9244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B9244B" w:rsidRPr="00212602" w:rsidRDefault="00B9244B" w:rsidP="004C5B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:rsidR="00B9244B" w:rsidRPr="00212602" w:rsidRDefault="00B9244B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42,000</w:t>
            </w:r>
          </w:p>
        </w:tc>
      </w:tr>
      <w:tr w:rsidR="00CA2CAA" w:rsidRPr="00B7172C" w:rsidTr="00CA2CAA">
        <w:trPr>
          <w:trHeight w:hRule="exact" w:val="419"/>
        </w:trPr>
        <w:tc>
          <w:tcPr>
            <w:tcW w:w="1501" w:type="pct"/>
          </w:tcPr>
          <w:p w:rsidR="00B9244B" w:rsidRPr="00212602" w:rsidRDefault="00B9244B" w:rsidP="004C5BDC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584" w:type="pct"/>
          </w:tcPr>
          <w:p w:rsidR="00B9244B" w:rsidRPr="00212602" w:rsidRDefault="00B9244B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4D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925,411</w:t>
            </w:r>
          </w:p>
        </w:tc>
        <w:tc>
          <w:tcPr>
            <w:tcW w:w="146" w:type="pct"/>
          </w:tcPr>
          <w:p w:rsidR="00B9244B" w:rsidRPr="00212602" w:rsidRDefault="00B9244B" w:rsidP="004C5BDC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</w:tcPr>
          <w:p w:rsidR="00B9244B" w:rsidRPr="00212602" w:rsidRDefault="00B9244B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(101,299)</w:t>
            </w:r>
          </w:p>
        </w:tc>
        <w:tc>
          <w:tcPr>
            <w:tcW w:w="146" w:type="pct"/>
          </w:tcPr>
          <w:p w:rsidR="00B9244B" w:rsidRPr="00212602" w:rsidRDefault="00B9244B" w:rsidP="004C5B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:rsidR="00B9244B" w:rsidRPr="00212602" w:rsidRDefault="00B9244B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B9244B" w:rsidRPr="00212602" w:rsidRDefault="00B9244B" w:rsidP="004C5B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:rsidR="00B9244B" w:rsidRPr="00212602" w:rsidRDefault="00B9244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B9244B" w:rsidRPr="00212602" w:rsidRDefault="00B9244B" w:rsidP="004C5B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:rsidR="00B9244B" w:rsidRPr="00212602" w:rsidRDefault="00B9244B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824,112</w:t>
            </w:r>
          </w:p>
        </w:tc>
      </w:tr>
      <w:tr w:rsidR="00CA2CAA" w:rsidRPr="00B7172C" w:rsidTr="00CA2CAA">
        <w:trPr>
          <w:trHeight w:hRule="exact" w:val="419"/>
        </w:trPr>
        <w:tc>
          <w:tcPr>
            <w:tcW w:w="1501" w:type="pct"/>
          </w:tcPr>
          <w:p w:rsidR="00777A60" w:rsidRPr="00212602" w:rsidRDefault="00777A60" w:rsidP="00777A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584" w:type="pct"/>
          </w:tcPr>
          <w:p w:rsidR="00777A60" w:rsidRPr="00214D77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6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:rsidR="00777A60" w:rsidRPr="00212602" w:rsidRDefault="00777A60" w:rsidP="00777A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</w:tcPr>
          <w:p w:rsidR="00777A60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:rsidR="00777A60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:rsidR="00777A60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:rsidR="00777A60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A2CAA" w:rsidRPr="00B7172C" w:rsidTr="00CA2CAA">
        <w:trPr>
          <w:trHeight w:hRule="exact" w:val="419"/>
        </w:trPr>
        <w:tc>
          <w:tcPr>
            <w:tcW w:w="1501" w:type="pct"/>
          </w:tcPr>
          <w:p w:rsidR="00777A60" w:rsidRPr="00212602" w:rsidRDefault="00777A60" w:rsidP="005A51EC">
            <w:pPr>
              <w:widowControl w:val="0"/>
              <w:tabs>
                <w:tab w:val="clear" w:pos="227"/>
              </w:tabs>
              <w:spacing w:line="240" w:lineRule="auto"/>
              <w:ind w:left="342" w:right="-646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584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4D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11,131</w:t>
            </w:r>
          </w:p>
        </w:tc>
        <w:tc>
          <w:tcPr>
            <w:tcW w:w="146" w:type="pct"/>
          </w:tcPr>
          <w:p w:rsidR="00777A60" w:rsidRPr="00212602" w:rsidRDefault="00777A60" w:rsidP="00777A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1,638</w:t>
            </w:r>
          </w:p>
        </w:tc>
        <w:tc>
          <w:tcPr>
            <w:tcW w:w="146" w:type="pct"/>
            <w:vAlign w:val="bottom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bottom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12,769</w:t>
            </w:r>
          </w:p>
        </w:tc>
      </w:tr>
      <w:tr w:rsidR="00CA2CAA" w:rsidRPr="00B7172C" w:rsidTr="00CA2CAA">
        <w:trPr>
          <w:trHeight w:hRule="exact" w:val="419"/>
        </w:trPr>
        <w:tc>
          <w:tcPr>
            <w:tcW w:w="1501" w:type="pct"/>
          </w:tcPr>
          <w:p w:rsidR="00777A60" w:rsidRPr="00212602" w:rsidRDefault="00777A60" w:rsidP="00777A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ค่าใช้จ่ายเพื่อการลงทุน</w:t>
            </w:r>
          </w:p>
        </w:tc>
        <w:tc>
          <w:tcPr>
            <w:tcW w:w="584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4D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20,300</w:t>
            </w:r>
          </w:p>
        </w:tc>
        <w:tc>
          <w:tcPr>
            <w:tcW w:w="146" w:type="pct"/>
          </w:tcPr>
          <w:p w:rsidR="00777A60" w:rsidRPr="00212602" w:rsidRDefault="00777A60" w:rsidP="00777A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21,372</w:t>
            </w:r>
          </w:p>
        </w:tc>
        <w:tc>
          <w:tcPr>
            <w:tcW w:w="146" w:type="pct"/>
            <w:vAlign w:val="bottom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bottom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41,672</w:t>
            </w:r>
          </w:p>
        </w:tc>
      </w:tr>
      <w:tr w:rsidR="00CA2CAA" w:rsidRPr="00B7172C" w:rsidTr="00E058DD">
        <w:trPr>
          <w:trHeight w:hRule="exact" w:val="419"/>
        </w:trPr>
        <w:tc>
          <w:tcPr>
            <w:tcW w:w="1501" w:type="pct"/>
          </w:tcPr>
          <w:p w:rsidR="00777A60" w:rsidRPr="00212602" w:rsidRDefault="00777A60" w:rsidP="00777A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777A60" w:rsidRPr="00214D77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777A60" w:rsidRPr="00212602" w:rsidRDefault="00777A60" w:rsidP="00777A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6" w:type="pct"/>
            <w:vAlign w:val="bottom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bottom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4,246</w:t>
            </w:r>
          </w:p>
        </w:tc>
      </w:tr>
      <w:tr w:rsidR="00CA2CAA" w:rsidRPr="00B7172C" w:rsidTr="00E058DD">
        <w:trPr>
          <w:trHeight w:hRule="exact" w:val="419"/>
        </w:trPr>
        <w:tc>
          <w:tcPr>
            <w:tcW w:w="1501" w:type="pct"/>
          </w:tcPr>
          <w:p w:rsidR="00777A60" w:rsidRPr="00212602" w:rsidRDefault="00777A60" w:rsidP="00777A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14D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998,842</w:t>
            </w:r>
          </w:p>
        </w:tc>
        <w:tc>
          <w:tcPr>
            <w:tcW w:w="146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(74,043)</w:t>
            </w:r>
          </w:p>
        </w:tc>
        <w:tc>
          <w:tcPr>
            <w:tcW w:w="146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bottom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924,799</w:t>
            </w:r>
          </w:p>
        </w:tc>
      </w:tr>
      <w:tr w:rsidR="00CA2CAA" w:rsidRPr="00B7172C" w:rsidTr="00E058DD">
        <w:trPr>
          <w:trHeight w:val="326"/>
        </w:trPr>
        <w:tc>
          <w:tcPr>
            <w:tcW w:w="1501" w:type="pct"/>
            <w:vAlign w:val="center"/>
          </w:tcPr>
          <w:p w:rsidR="00777A60" w:rsidRPr="00212602" w:rsidRDefault="00777A60" w:rsidP="00777A60">
            <w:pPr>
              <w:widowControl w:val="0"/>
              <w:spacing w:line="240" w:lineRule="auto"/>
              <w:ind w:right="-64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</w:tabs>
              <w:spacing w:line="240" w:lineRule="auto"/>
              <w:ind w:left="-107" w:right="-1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67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7" w:right="-106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69"/>
                <w:tab w:val="decimal" w:pos="1058"/>
              </w:tabs>
              <w:spacing w:line="240" w:lineRule="auto"/>
              <w:ind w:left="-107" w:right="-1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158"/>
              </w:tabs>
              <w:spacing w:line="240" w:lineRule="auto"/>
              <w:ind w:left="-289" w:right="-2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2CAA" w:rsidRPr="00B7172C" w:rsidTr="00E058DD">
        <w:trPr>
          <w:trHeight w:val="419"/>
        </w:trPr>
        <w:tc>
          <w:tcPr>
            <w:tcW w:w="2085" w:type="pct"/>
            <w:gridSpan w:val="2"/>
            <w:vAlign w:val="center"/>
          </w:tcPr>
          <w:p w:rsidR="00777A60" w:rsidRPr="00E058DD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7" w:right="-114" w:firstLine="10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058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67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vAlign w:val="center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7" w:right="-106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69"/>
                <w:tab w:val="decimal" w:pos="1058"/>
              </w:tabs>
              <w:spacing w:line="240" w:lineRule="auto"/>
              <w:ind w:left="-107" w:right="-1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89" w:right="-2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2CAA" w:rsidRPr="00B7172C" w:rsidTr="00CA2CAA">
        <w:trPr>
          <w:trHeight w:val="419"/>
        </w:trPr>
        <w:tc>
          <w:tcPr>
            <w:tcW w:w="1501" w:type="pct"/>
            <w:vAlign w:val="center"/>
          </w:tcPr>
          <w:p w:rsidR="00777A60" w:rsidRPr="00212602" w:rsidRDefault="00777A60" w:rsidP="00777A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584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3DB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(1,385,728)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106,512</w:t>
            </w:r>
          </w:p>
        </w:tc>
        <w:tc>
          <w:tcPr>
            <w:tcW w:w="146" w:type="pct"/>
            <w:vAlign w:val="bottom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:rsidR="00777A60" w:rsidRPr="00E058DD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:rsidR="00777A60" w:rsidRPr="00212602" w:rsidRDefault="00777A6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(1,279,216)</w:t>
            </w:r>
          </w:p>
        </w:tc>
      </w:tr>
      <w:tr w:rsidR="00CA2CAA" w:rsidRPr="00B7172C" w:rsidTr="00E058DD">
        <w:trPr>
          <w:trHeight w:val="419"/>
        </w:trPr>
        <w:tc>
          <w:tcPr>
            <w:tcW w:w="1501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680"/>
                <w:tab w:val="clear" w:pos="3515"/>
                <w:tab w:val="decimal" w:pos="699"/>
              </w:tabs>
              <w:spacing w:line="240" w:lineRule="auto"/>
              <w:ind w:left="252" w:right="7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:rsidR="00777A60" w:rsidRPr="008E6870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058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(100,439)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45" w:hanging="18"/>
              <w:outlineLvl w:val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(2,798)</w:t>
            </w:r>
          </w:p>
        </w:tc>
        <w:tc>
          <w:tcPr>
            <w:tcW w:w="147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(103,237)</w:t>
            </w:r>
          </w:p>
        </w:tc>
      </w:tr>
      <w:tr w:rsidR="00CA2CAA" w:rsidRPr="00B7172C" w:rsidTr="00E058DD">
        <w:trPr>
          <w:trHeight w:val="419"/>
        </w:trPr>
        <w:tc>
          <w:tcPr>
            <w:tcW w:w="1501" w:type="pct"/>
            <w:vAlign w:val="center"/>
          </w:tcPr>
          <w:p w:rsidR="00777A60" w:rsidRPr="00212602" w:rsidRDefault="00777A60" w:rsidP="00777A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26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77A60" w:rsidRPr="00E058DD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05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(1,486,167)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106,512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77A60" w:rsidRPr="00E058DD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45" w:hanging="1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58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E058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(1,382,453)</w:t>
            </w:r>
          </w:p>
        </w:tc>
      </w:tr>
      <w:tr w:rsidR="006404F6" w:rsidRPr="00B7172C" w:rsidTr="00E058DD">
        <w:trPr>
          <w:trHeight w:val="64"/>
        </w:trPr>
        <w:tc>
          <w:tcPr>
            <w:tcW w:w="1501" w:type="pct"/>
            <w:vAlign w:val="center"/>
          </w:tcPr>
          <w:p w:rsidR="006404F6" w:rsidRPr="00212602" w:rsidRDefault="006404F6" w:rsidP="00777A60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:rsidR="006404F6" w:rsidRPr="008E6870" w:rsidRDefault="006404F6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:rsidR="006404F6" w:rsidRPr="00212602" w:rsidRDefault="006404F6" w:rsidP="00777A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:rsidR="006404F6" w:rsidRDefault="006404F6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:rsidR="006404F6" w:rsidRPr="00212602" w:rsidRDefault="006404F6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:rsidR="006404F6" w:rsidRDefault="006404F6" w:rsidP="00C20F77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</w:tcPr>
          <w:p w:rsidR="006404F6" w:rsidRPr="00212602" w:rsidRDefault="006404F6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center"/>
          </w:tcPr>
          <w:p w:rsidR="006404F6" w:rsidRPr="00FF4678" w:rsidRDefault="006404F6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45" w:hanging="1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vAlign w:val="center"/>
          </w:tcPr>
          <w:p w:rsidR="006404F6" w:rsidRPr="00212602" w:rsidRDefault="006404F6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404F6" w:rsidRDefault="006404F6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A2CAA" w:rsidRPr="00B7172C" w:rsidTr="00E058DD">
        <w:trPr>
          <w:trHeight w:val="64"/>
        </w:trPr>
        <w:tc>
          <w:tcPr>
            <w:tcW w:w="1501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26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:rsidR="00777A60" w:rsidRPr="00E058DD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14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05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(487,325)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32,469</w:t>
            </w:r>
          </w:p>
        </w:tc>
        <w:tc>
          <w:tcPr>
            <w:tcW w:w="146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7" w:right="-106" w:hanging="1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center"/>
          </w:tcPr>
          <w:p w:rsidR="00777A60" w:rsidRPr="00E058DD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45" w:hanging="1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58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E058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pct"/>
            <w:vAlign w:val="center"/>
          </w:tcPr>
          <w:p w:rsidR="00777A60" w:rsidRPr="00212602" w:rsidRDefault="00777A60" w:rsidP="00777A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77A60" w:rsidRPr="00212602" w:rsidRDefault="00777A60" w:rsidP="00E058DD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(457,654)</w:t>
            </w:r>
          </w:p>
        </w:tc>
      </w:tr>
    </w:tbl>
    <w:p w:rsidR="00E643B4" w:rsidRPr="009664BA" w:rsidRDefault="00E643B4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80318" w:rsidRDefault="00B80318"/>
    <w:p w:rsidR="004F39F0" w:rsidRDefault="004F39F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4"/>
        <w:gridCol w:w="243"/>
        <w:gridCol w:w="1220"/>
        <w:gridCol w:w="243"/>
        <w:gridCol w:w="1175"/>
        <w:gridCol w:w="252"/>
        <w:gridCol w:w="1188"/>
      </w:tblGrid>
      <w:tr w:rsidR="00490748" w:rsidRPr="009664BA" w:rsidTr="00E058DD">
        <w:trPr>
          <w:tblHeader/>
        </w:trPr>
        <w:tc>
          <w:tcPr>
            <w:tcW w:w="2036" w:type="pct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490748" w:rsidRPr="009664BA" w:rsidRDefault="00490748" w:rsidP="00490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8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0748" w:rsidRPr="009664BA" w:rsidTr="00E058DD">
        <w:trPr>
          <w:tblHeader/>
        </w:trPr>
        <w:tc>
          <w:tcPr>
            <w:tcW w:w="2036" w:type="pct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36" w:type="pct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490748" w:rsidRPr="009664BA" w:rsidRDefault="00490748" w:rsidP="00245FD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90748" w:rsidRPr="009664BA" w:rsidTr="00E058DD">
        <w:trPr>
          <w:tblHeader/>
        </w:trPr>
        <w:tc>
          <w:tcPr>
            <w:tcW w:w="2036" w:type="pct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490748" w:rsidRPr="009664BA" w:rsidRDefault="00490748" w:rsidP="00C82AF7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36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490748" w:rsidRPr="009664BA" w:rsidRDefault="00490748" w:rsidP="00245FD6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90748" w:rsidRPr="009664BA" w:rsidTr="00E058DD">
        <w:trPr>
          <w:tblHeader/>
        </w:trPr>
        <w:tc>
          <w:tcPr>
            <w:tcW w:w="2036" w:type="pct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490748" w:rsidRPr="009664BA" w:rsidRDefault="00490748" w:rsidP="00C82AF7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490748" w:rsidRPr="009664BA" w:rsidRDefault="00490748" w:rsidP="00C82AF7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36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490748" w:rsidRPr="009664BA" w:rsidRDefault="00490748" w:rsidP="00245F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490748" w:rsidRPr="009664BA" w:rsidTr="00E058DD">
        <w:trPr>
          <w:tblHeader/>
        </w:trPr>
        <w:tc>
          <w:tcPr>
            <w:tcW w:w="2036" w:type="pct"/>
          </w:tcPr>
          <w:p w:rsidR="00490748" w:rsidRPr="009664BA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  <w:vAlign w:val="bottom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748" w:rsidRPr="009664BA" w:rsidTr="00E058DD">
        <w:tc>
          <w:tcPr>
            <w:tcW w:w="2036" w:type="pct"/>
          </w:tcPr>
          <w:p w:rsidR="00490748" w:rsidRPr="00E058DD" w:rsidRDefault="00490748" w:rsidP="00C82AF7">
            <w:pPr>
              <w:widowControl w:val="0"/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3" w:type="pct"/>
          </w:tcPr>
          <w:p w:rsidR="00490748" w:rsidRPr="009664BA" w:rsidRDefault="0049074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:rsidR="00490748" w:rsidRPr="009664BA" w:rsidRDefault="00490748" w:rsidP="00C82AF7">
            <w:pPr>
              <w:pStyle w:val="acctfourfigures"/>
              <w:widowControl w:val="0"/>
              <w:tabs>
                <w:tab w:val="clear" w:pos="765"/>
                <w:tab w:val="decimal" w:pos="876"/>
              </w:tabs>
              <w:spacing w:line="360" w:lineRule="exact"/>
              <w:ind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54858" w:rsidRPr="009664BA" w:rsidTr="00E058DD">
        <w:tc>
          <w:tcPr>
            <w:tcW w:w="2036" w:type="pct"/>
          </w:tcPr>
          <w:p w:rsidR="00954858" w:rsidRPr="009664BA" w:rsidRDefault="00954858" w:rsidP="00954858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3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31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(50)</w:t>
            </w:r>
          </w:p>
        </w:tc>
        <w:tc>
          <w:tcPr>
            <w:tcW w:w="131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95485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41,950</w:t>
            </w:r>
          </w:p>
        </w:tc>
      </w:tr>
      <w:tr w:rsidR="00954858" w:rsidRPr="009664BA" w:rsidTr="00E058DD">
        <w:tc>
          <w:tcPr>
            <w:tcW w:w="2036" w:type="pct"/>
          </w:tcPr>
          <w:p w:rsidR="00954858" w:rsidRPr="009664BA" w:rsidRDefault="00954858" w:rsidP="00954858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633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820,854</w:t>
            </w:r>
          </w:p>
        </w:tc>
        <w:tc>
          <w:tcPr>
            <w:tcW w:w="131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95485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(113,186)</w:t>
            </w:r>
          </w:p>
        </w:tc>
        <w:tc>
          <w:tcPr>
            <w:tcW w:w="131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95485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707,668</w:t>
            </w:r>
          </w:p>
        </w:tc>
      </w:tr>
      <w:tr w:rsidR="00954858" w:rsidRPr="009664BA" w:rsidTr="00E058DD">
        <w:tc>
          <w:tcPr>
            <w:tcW w:w="2036" w:type="pct"/>
          </w:tcPr>
          <w:p w:rsidR="00954858" w:rsidRPr="009664BA" w:rsidRDefault="00954858" w:rsidP="00954858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633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95485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95485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95485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54858" w:rsidRPr="009664BA" w:rsidTr="00E058DD">
        <w:tc>
          <w:tcPr>
            <w:tcW w:w="2036" w:type="pct"/>
          </w:tcPr>
          <w:p w:rsidR="00954858" w:rsidRPr="009664BA" w:rsidRDefault="00954858" w:rsidP="005A51EC">
            <w:pPr>
              <w:widowControl w:val="0"/>
              <w:spacing w:line="360" w:lineRule="exact"/>
              <w:ind w:left="162"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3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9,964</w:t>
            </w:r>
          </w:p>
        </w:tc>
        <w:tc>
          <w:tcPr>
            <w:tcW w:w="131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</w:t>
            </w:r>
            <w:r w:rsidR="00C20F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1" w:type="pct"/>
            <w:vAlign w:val="bottom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95485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11,48</w:t>
            </w:r>
            <w:r w:rsidR="00C20F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954858" w:rsidRPr="009664BA" w:rsidTr="00E058DD">
        <w:tc>
          <w:tcPr>
            <w:tcW w:w="2036" w:type="pct"/>
          </w:tcPr>
          <w:p w:rsidR="00954858" w:rsidRPr="009664BA" w:rsidRDefault="00954858" w:rsidP="00954858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3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31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(19,418)</w:t>
            </w:r>
          </w:p>
        </w:tc>
        <w:tc>
          <w:tcPr>
            <w:tcW w:w="131" w:type="pct"/>
            <w:vAlign w:val="bottom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95485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22,254</w:t>
            </w:r>
          </w:p>
        </w:tc>
      </w:tr>
      <w:tr w:rsidR="00954858" w:rsidRPr="009664BA" w:rsidTr="00E058DD">
        <w:tc>
          <w:tcPr>
            <w:tcW w:w="2036" w:type="pct"/>
          </w:tcPr>
          <w:p w:rsidR="00954858" w:rsidRPr="0049277E" w:rsidRDefault="00954858" w:rsidP="00954858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31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(4,246)</w:t>
            </w:r>
          </w:p>
        </w:tc>
        <w:tc>
          <w:tcPr>
            <w:tcW w:w="131" w:type="pct"/>
            <w:vAlign w:val="bottom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95485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954858" w:rsidRPr="009664BA" w:rsidRDefault="00954858" w:rsidP="009548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95485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0748" w:rsidRPr="009664BA" w:rsidTr="00E058DD">
        <w:tc>
          <w:tcPr>
            <w:tcW w:w="2036" w:type="pct"/>
          </w:tcPr>
          <w:p w:rsidR="00490748" w:rsidRPr="009664BA" w:rsidRDefault="00490748" w:rsidP="00C82AF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490748" w:rsidRPr="009664BA" w:rsidRDefault="0049074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918,736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49074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(135,37</w:t>
            </w:r>
            <w:r w:rsidR="00C20F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49074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49074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783,35</w:t>
            </w:r>
            <w:r w:rsidR="00C20F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490748" w:rsidRPr="009664BA" w:rsidTr="00E058DD">
        <w:tc>
          <w:tcPr>
            <w:tcW w:w="2036" w:type="pct"/>
          </w:tcPr>
          <w:p w:rsidR="00490748" w:rsidRPr="009664BA" w:rsidRDefault="00490748" w:rsidP="00C82AF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490748" w:rsidRPr="009664BA" w:rsidRDefault="0049074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490748" w:rsidRPr="009664BA" w:rsidRDefault="0049074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490748" w:rsidRPr="009664BA" w:rsidRDefault="0049074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6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490748" w:rsidRPr="009664BA" w:rsidRDefault="00490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90748" w:rsidRPr="009664BA" w:rsidTr="00E058DD">
        <w:tc>
          <w:tcPr>
            <w:tcW w:w="2036" w:type="pct"/>
          </w:tcPr>
          <w:p w:rsidR="00490748" w:rsidRPr="00E058DD" w:rsidRDefault="00490748" w:rsidP="00C82AF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3" w:type="pct"/>
          </w:tcPr>
          <w:p w:rsidR="00490748" w:rsidRPr="009664BA" w:rsidRDefault="0049074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:rsidR="00490748" w:rsidRPr="009664BA" w:rsidRDefault="0049074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:rsidR="00490748" w:rsidRPr="009664BA" w:rsidRDefault="0049074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490748" w:rsidRPr="009664BA" w:rsidRDefault="00490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0748" w:rsidRPr="009664BA" w:rsidTr="00E058DD">
        <w:tc>
          <w:tcPr>
            <w:tcW w:w="2036" w:type="pct"/>
          </w:tcPr>
          <w:p w:rsidR="00490748" w:rsidRPr="009664BA" w:rsidRDefault="00490748" w:rsidP="00C82AF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490748" w:rsidRPr="009664BA" w:rsidRDefault="0049074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49074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87,340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49074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49074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(1,191,876)</w:t>
            </w:r>
          </w:p>
        </w:tc>
      </w:tr>
      <w:tr w:rsidR="00490748" w:rsidRPr="009664BA" w:rsidTr="00E058DD">
        <w:tc>
          <w:tcPr>
            <w:tcW w:w="2036" w:type="pct"/>
          </w:tcPr>
          <w:p w:rsidR="00490748" w:rsidRPr="009664BA" w:rsidRDefault="00490748" w:rsidP="00C82AF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490748" w:rsidRPr="009664BA" w:rsidRDefault="0049074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49074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81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87,340</w:t>
            </w:r>
          </w:p>
        </w:tc>
        <w:tc>
          <w:tcPr>
            <w:tcW w:w="131" w:type="pct"/>
            <w:vAlign w:val="bottom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49074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49074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(1,191,876)</w:t>
            </w:r>
          </w:p>
        </w:tc>
      </w:tr>
      <w:tr w:rsidR="006404F6" w:rsidRPr="009664BA" w:rsidTr="00E058DD">
        <w:tc>
          <w:tcPr>
            <w:tcW w:w="2036" w:type="pct"/>
            <w:vAlign w:val="bottom"/>
          </w:tcPr>
          <w:p w:rsidR="006404F6" w:rsidRPr="009664BA" w:rsidRDefault="006404F6" w:rsidP="00C82AF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6404F6" w:rsidRDefault="006404F6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:rsidR="006404F6" w:rsidRPr="009664BA" w:rsidRDefault="006404F6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6404F6" w:rsidRDefault="006404F6" w:rsidP="00C20F77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:rsidR="006404F6" w:rsidRPr="009664BA" w:rsidRDefault="006404F6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6404F6" w:rsidRDefault="006404F6" w:rsidP="00C20F77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:rsidR="006404F6" w:rsidRPr="009664BA" w:rsidRDefault="006404F6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6404F6" w:rsidRDefault="006404F6" w:rsidP="00C20F7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0748" w:rsidRPr="009664BA" w:rsidTr="00E058DD">
        <w:tc>
          <w:tcPr>
            <w:tcW w:w="2036" w:type="pct"/>
            <w:vAlign w:val="bottom"/>
          </w:tcPr>
          <w:p w:rsidR="00490748" w:rsidRPr="009664BA" w:rsidRDefault="00490748" w:rsidP="00C82AF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490748" w:rsidRPr="009664BA" w:rsidRDefault="00490748" w:rsidP="00E058DD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(360,480)</w:t>
            </w:r>
          </w:p>
        </w:tc>
        <w:tc>
          <w:tcPr>
            <w:tcW w:w="131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49074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(48,03</w:t>
            </w:r>
            <w:r w:rsidR="00C20F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490748" w:rsidRPr="009664BA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490748" w:rsidRPr="009664BA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490748" w:rsidRDefault="00954858" w:rsidP="00E058D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(408,51</w:t>
            </w:r>
            <w:r w:rsidR="00C20F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:rsidR="009E237A" w:rsidRDefault="009E237A"/>
    <w:p w:rsidR="00574887" w:rsidRDefault="00574887">
      <w:pPr>
        <w:rPr>
          <w:cs/>
        </w:rPr>
      </w:pPr>
    </w:p>
    <w:p w:rsidR="00574887" w:rsidRDefault="00574887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2"/>
        <w:gridCol w:w="265"/>
        <w:gridCol w:w="1174"/>
        <w:gridCol w:w="267"/>
        <w:gridCol w:w="1174"/>
        <w:gridCol w:w="267"/>
        <w:gridCol w:w="1172"/>
      </w:tblGrid>
      <w:tr w:rsidR="00490748" w:rsidRPr="009664BA" w:rsidTr="00E058DD">
        <w:tc>
          <w:tcPr>
            <w:tcW w:w="2039" w:type="pct"/>
            <w:vAlign w:val="bottom"/>
          </w:tcPr>
          <w:p w:rsidR="00BA546B" w:rsidRPr="009664BA" w:rsidRDefault="00BA546B" w:rsidP="00212602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BA546B" w:rsidRPr="009664BA" w:rsidRDefault="00BA546B" w:rsidP="00212602">
            <w:pPr>
              <w:pStyle w:val="acctfourfigures"/>
              <w:widowControl w:val="0"/>
              <w:tabs>
                <w:tab w:val="clear" w:pos="765"/>
                <w:tab w:val="decimal" w:pos="1059"/>
              </w:tabs>
              <w:spacing w:line="360" w:lineRule="exact"/>
              <w:ind w:left="-79" w:right="7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A546B" w:rsidRPr="009664BA" w:rsidRDefault="00BA546B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BA546B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876"/>
              </w:tabs>
              <w:spacing w:line="360" w:lineRule="exact"/>
              <w:ind w:right="-106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44" w:type="pct"/>
          </w:tcPr>
          <w:p w:rsidR="00BA546B" w:rsidRPr="009664BA" w:rsidRDefault="00BA546B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BA546B" w:rsidRDefault="00BA546B" w:rsidP="00212602">
            <w:pPr>
              <w:pStyle w:val="acctfourfigures"/>
              <w:widowControl w:val="0"/>
              <w:tabs>
                <w:tab w:val="clear" w:pos="765"/>
                <w:tab w:val="decimal" w:pos="1147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0748" w:rsidRPr="009664BA" w:rsidTr="00E058DD">
        <w:tc>
          <w:tcPr>
            <w:tcW w:w="2039" w:type="pct"/>
            <w:vAlign w:val="bottom"/>
          </w:tcPr>
          <w:p w:rsidR="00BA546B" w:rsidRPr="009664BA" w:rsidRDefault="00BA546B" w:rsidP="00BA546B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109" w:right="-111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3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BA546B" w:rsidRDefault="0016478A" w:rsidP="00BA546B">
            <w:pPr>
              <w:pStyle w:val="acctfourfigures"/>
              <w:widowControl w:val="0"/>
              <w:tabs>
                <w:tab w:val="clear" w:pos="765"/>
                <w:tab w:val="decimal" w:pos="876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บันทึกเป็น </w:t>
            </w:r>
            <w:r w:rsidRPr="009664BA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9664BA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รายจ่าย</w:t>
            </w:r>
            <w:r w:rsidRPr="009664BA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)/</w:t>
            </w:r>
            <w:r w:rsidRPr="009664BA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รายได้ใน</w:t>
            </w:r>
          </w:p>
        </w:tc>
        <w:tc>
          <w:tcPr>
            <w:tcW w:w="144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BA546B" w:rsidRDefault="00BA546B" w:rsidP="00E058DD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85" w:right="-109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490748" w:rsidRPr="009664BA" w:rsidTr="00E058DD">
        <w:tc>
          <w:tcPr>
            <w:tcW w:w="2039" w:type="pct"/>
            <w:vAlign w:val="bottom"/>
          </w:tcPr>
          <w:p w:rsidR="00BA546B" w:rsidRPr="009664BA" w:rsidRDefault="00BA546B" w:rsidP="00BA546B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109" w:right="-111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3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BA546B" w:rsidRDefault="00BA546B" w:rsidP="00BA546B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44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BA546B" w:rsidRDefault="00BA546B" w:rsidP="00BA546B">
            <w:pPr>
              <w:pStyle w:val="acctfourfigures"/>
              <w:widowControl w:val="0"/>
              <w:tabs>
                <w:tab w:val="clear" w:pos="765"/>
                <w:tab w:val="decimal" w:pos="876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</w:t>
            </w:r>
          </w:p>
        </w:tc>
        <w:tc>
          <w:tcPr>
            <w:tcW w:w="144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BA546B" w:rsidRDefault="00BA546B" w:rsidP="00E058DD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85" w:right="-109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90748" w:rsidRPr="009664BA" w:rsidTr="00E058DD">
        <w:tc>
          <w:tcPr>
            <w:tcW w:w="2039" w:type="pct"/>
            <w:vAlign w:val="bottom"/>
          </w:tcPr>
          <w:p w:rsidR="00BA546B" w:rsidRPr="009664BA" w:rsidRDefault="00BA546B" w:rsidP="00BA546B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109" w:right="-111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255</w:t>
            </w:r>
            <w:r w:rsidR="00777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3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BA546B" w:rsidRDefault="00BA546B" w:rsidP="00BA546B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4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BA546B" w:rsidRDefault="00BA546B" w:rsidP="00BA546B">
            <w:pPr>
              <w:pStyle w:val="acctfourfigures"/>
              <w:widowControl w:val="0"/>
              <w:tabs>
                <w:tab w:val="clear" w:pos="765"/>
                <w:tab w:val="decimal" w:pos="876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44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BA546B" w:rsidRDefault="00BA546B" w:rsidP="00E058DD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85" w:right="-109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255</w:t>
            </w:r>
            <w:r w:rsidR="00777A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BA546B" w:rsidRPr="009664BA" w:rsidTr="00E058DD">
        <w:tc>
          <w:tcPr>
            <w:tcW w:w="2039" w:type="pct"/>
            <w:vAlign w:val="bottom"/>
          </w:tcPr>
          <w:p w:rsidR="00BA546B" w:rsidRPr="009664BA" w:rsidRDefault="00BA546B" w:rsidP="00BA546B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:rsidR="00BA546B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1147"/>
              </w:tabs>
              <w:spacing w:line="360" w:lineRule="exact"/>
              <w:ind w:left="-109" w:right="317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90748" w:rsidRPr="009664BA" w:rsidTr="00E058DD">
        <w:tc>
          <w:tcPr>
            <w:tcW w:w="2039" w:type="pct"/>
          </w:tcPr>
          <w:p w:rsidR="00BA546B" w:rsidRPr="00E058DD" w:rsidRDefault="00BA546B" w:rsidP="00BA546B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2" w:type="pct"/>
          </w:tcPr>
          <w:p w:rsidR="00BA546B" w:rsidRPr="009664BA" w:rsidRDefault="00BA546B" w:rsidP="00BA546B">
            <w:pPr>
              <w:pStyle w:val="acctfourfigures"/>
              <w:widowControl w:val="0"/>
              <w:tabs>
                <w:tab w:val="clear" w:pos="765"/>
                <w:tab w:val="decimal" w:pos="1059"/>
              </w:tabs>
              <w:spacing w:line="360" w:lineRule="exact"/>
              <w:ind w:left="-79" w:right="7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BA546B" w:rsidRDefault="00BA546B" w:rsidP="00BA546B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BA546B" w:rsidRDefault="00BA546B" w:rsidP="00BA546B">
            <w:pPr>
              <w:pStyle w:val="acctfourfigures"/>
              <w:widowControl w:val="0"/>
              <w:tabs>
                <w:tab w:val="clear" w:pos="765"/>
                <w:tab w:val="decimal" w:pos="876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BA546B" w:rsidRDefault="00BA546B" w:rsidP="00BA546B">
            <w:pPr>
              <w:pStyle w:val="acctfourfigures"/>
              <w:widowControl w:val="0"/>
              <w:tabs>
                <w:tab w:val="clear" w:pos="765"/>
                <w:tab w:val="decimal" w:pos="1147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0748" w:rsidRPr="009664BA" w:rsidTr="00E058DD">
        <w:tc>
          <w:tcPr>
            <w:tcW w:w="2039" w:type="pct"/>
          </w:tcPr>
          <w:p w:rsidR="00574887" w:rsidRPr="009664BA" w:rsidRDefault="00574887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2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574887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</w:tr>
      <w:tr w:rsidR="00490748" w:rsidRPr="009664BA" w:rsidTr="00E058DD">
        <w:tc>
          <w:tcPr>
            <w:tcW w:w="2039" w:type="pct"/>
          </w:tcPr>
          <w:p w:rsidR="00574887" w:rsidRPr="009664BA" w:rsidRDefault="00574887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632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925,411</w:t>
            </w: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(104,557)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574887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820,854</w:t>
            </w:r>
          </w:p>
        </w:tc>
      </w:tr>
      <w:tr w:rsidR="00490748" w:rsidRPr="009664BA" w:rsidTr="00E058DD">
        <w:tc>
          <w:tcPr>
            <w:tcW w:w="2039" w:type="pct"/>
          </w:tcPr>
          <w:p w:rsidR="00574887" w:rsidRPr="009664BA" w:rsidRDefault="00574887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632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90748" w:rsidRPr="009664BA" w:rsidTr="00E058DD">
        <w:tc>
          <w:tcPr>
            <w:tcW w:w="2039" w:type="pct"/>
          </w:tcPr>
          <w:p w:rsidR="00574887" w:rsidRPr="009664BA" w:rsidRDefault="00574887" w:rsidP="005A51EC">
            <w:pPr>
              <w:widowControl w:val="0"/>
              <w:tabs>
                <w:tab w:val="clear" w:pos="227"/>
              </w:tabs>
              <w:spacing w:line="360" w:lineRule="exact"/>
              <w:ind w:left="162"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2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8,589</w:t>
            </w: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1,375</w:t>
            </w:r>
          </w:p>
        </w:tc>
        <w:tc>
          <w:tcPr>
            <w:tcW w:w="144" w:type="pct"/>
            <w:vAlign w:val="bottom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574887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9,964</w:t>
            </w:r>
          </w:p>
        </w:tc>
      </w:tr>
      <w:tr w:rsidR="00490748" w:rsidRPr="009664BA" w:rsidTr="00E058DD">
        <w:tc>
          <w:tcPr>
            <w:tcW w:w="2039" w:type="pct"/>
          </w:tcPr>
          <w:p w:rsidR="00574887" w:rsidRPr="009664BA" w:rsidRDefault="00574887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2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20,300</w:t>
            </w: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21,372</w:t>
            </w:r>
          </w:p>
        </w:tc>
        <w:tc>
          <w:tcPr>
            <w:tcW w:w="144" w:type="pct"/>
            <w:vAlign w:val="bottom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41,672</w:t>
            </w:r>
          </w:p>
        </w:tc>
      </w:tr>
      <w:tr w:rsidR="00490748" w:rsidRPr="009664BA" w:rsidTr="00E058DD">
        <w:tc>
          <w:tcPr>
            <w:tcW w:w="2039" w:type="pct"/>
          </w:tcPr>
          <w:p w:rsidR="00574887" w:rsidRPr="0049277E" w:rsidRDefault="00574887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4" w:type="pct"/>
            <w:vAlign w:val="bottom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</w:tr>
      <w:tr w:rsidR="00490748" w:rsidRPr="009664BA" w:rsidTr="00E058DD">
        <w:tc>
          <w:tcPr>
            <w:tcW w:w="2039" w:type="pct"/>
          </w:tcPr>
          <w:p w:rsidR="00574887" w:rsidRPr="009664BA" w:rsidRDefault="00574887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996,300</w:t>
            </w: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(77,564)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918,736</w:t>
            </w:r>
          </w:p>
        </w:tc>
      </w:tr>
      <w:tr w:rsidR="00490748" w:rsidRPr="009664BA" w:rsidTr="00E058DD">
        <w:tc>
          <w:tcPr>
            <w:tcW w:w="2039" w:type="pct"/>
          </w:tcPr>
          <w:p w:rsidR="00BA546B" w:rsidRPr="009664BA" w:rsidRDefault="00BA546B" w:rsidP="00BA546B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0748" w:rsidRPr="009664BA" w:rsidTr="00E058DD">
        <w:tc>
          <w:tcPr>
            <w:tcW w:w="2039" w:type="pct"/>
          </w:tcPr>
          <w:p w:rsidR="00BA546B" w:rsidRPr="00E058DD" w:rsidRDefault="00BA546B" w:rsidP="00BA546B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2" w:type="pct"/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BA546B" w:rsidRPr="009664BA" w:rsidRDefault="00BA546B" w:rsidP="00BA54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BA546B" w:rsidRPr="009664BA" w:rsidRDefault="00BA546B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0748" w:rsidRPr="009664BA" w:rsidTr="00E058DD">
        <w:tc>
          <w:tcPr>
            <w:tcW w:w="2039" w:type="pct"/>
          </w:tcPr>
          <w:p w:rsidR="00574887" w:rsidRPr="009664BA" w:rsidRDefault="00574887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(1,385,728)</w:t>
            </w: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106,512</w:t>
            </w:r>
          </w:p>
        </w:tc>
        <w:tc>
          <w:tcPr>
            <w:tcW w:w="144" w:type="pct"/>
            <w:vAlign w:val="bottom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(1,279,216)</w:t>
            </w:r>
          </w:p>
        </w:tc>
      </w:tr>
      <w:tr w:rsidR="00490748" w:rsidRPr="009664BA" w:rsidTr="00E058DD">
        <w:tc>
          <w:tcPr>
            <w:tcW w:w="2039" w:type="pct"/>
          </w:tcPr>
          <w:p w:rsidR="00574887" w:rsidRPr="009664BA" w:rsidRDefault="00574887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(1,385,728)</w:t>
            </w: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106,512</w:t>
            </w:r>
          </w:p>
        </w:tc>
        <w:tc>
          <w:tcPr>
            <w:tcW w:w="144" w:type="pct"/>
            <w:vAlign w:val="bottom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(1,279,216)</w:t>
            </w:r>
          </w:p>
        </w:tc>
      </w:tr>
      <w:tr w:rsidR="006404F6" w:rsidRPr="009664BA" w:rsidTr="00E058DD">
        <w:tc>
          <w:tcPr>
            <w:tcW w:w="2039" w:type="pct"/>
            <w:vAlign w:val="bottom"/>
          </w:tcPr>
          <w:p w:rsidR="006404F6" w:rsidRPr="009664BA" w:rsidRDefault="006404F6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6404F6" w:rsidRPr="009664BA" w:rsidRDefault="006404F6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6404F6" w:rsidRPr="009664BA" w:rsidRDefault="006404F6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6404F6" w:rsidRDefault="006404F6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6404F6" w:rsidRPr="009664BA" w:rsidRDefault="006404F6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6404F6" w:rsidRDefault="006404F6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6404F6" w:rsidRPr="009664BA" w:rsidRDefault="006404F6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6404F6" w:rsidRDefault="006404F6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0748" w:rsidRPr="009664BA" w:rsidTr="00E058DD">
        <w:trPr>
          <w:trHeight w:val="380"/>
        </w:trPr>
        <w:tc>
          <w:tcPr>
            <w:tcW w:w="2039" w:type="pct"/>
            <w:vAlign w:val="bottom"/>
          </w:tcPr>
          <w:p w:rsidR="00574887" w:rsidRPr="009664BA" w:rsidRDefault="00574887" w:rsidP="00574887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left="-79" w:right="-20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(389,428)</w:t>
            </w:r>
          </w:p>
        </w:tc>
        <w:tc>
          <w:tcPr>
            <w:tcW w:w="143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71"/>
              </w:tabs>
              <w:spacing w:line="360" w:lineRule="exact"/>
              <w:ind w:left="-79" w:right="-300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28,948</w:t>
            </w:r>
          </w:p>
        </w:tc>
        <w:tc>
          <w:tcPr>
            <w:tcW w:w="144" w:type="pct"/>
            <w:vAlign w:val="bottom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8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574887" w:rsidRPr="009664BA" w:rsidRDefault="00574887" w:rsidP="00574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574887" w:rsidRPr="009664BA" w:rsidRDefault="00574887" w:rsidP="00E058DD">
            <w:pPr>
              <w:pStyle w:val="acctfourfigures"/>
              <w:widowControl w:val="0"/>
              <w:tabs>
                <w:tab w:val="clear" w:pos="765"/>
                <w:tab w:val="decimal" w:pos="95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(360,480)</w:t>
            </w:r>
          </w:p>
        </w:tc>
      </w:tr>
    </w:tbl>
    <w:p w:rsidR="00870073" w:rsidRDefault="0087007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2D438C" w:rsidRDefault="002D438C" w:rsidP="002D438C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540"/>
        </w:tabs>
        <w:spacing w:line="240" w:lineRule="auto"/>
        <w:ind w:left="540" w:right="-45" w:hanging="540"/>
        <w:rPr>
          <w:rFonts w:asciiTheme="majorBidi" w:hAnsi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19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     </w:t>
      </w:r>
      <w:r w:rsidRPr="0035752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:rsidR="00475D5B" w:rsidRPr="009664BA" w:rsidRDefault="00475D5B" w:rsidP="00E058D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86"/>
        <w:gridCol w:w="250"/>
        <w:gridCol w:w="1173"/>
        <w:gridCol w:w="271"/>
        <w:gridCol w:w="1162"/>
        <w:gridCol w:w="250"/>
        <w:gridCol w:w="1194"/>
      </w:tblGrid>
      <w:tr w:rsidR="00C82AF7" w:rsidRPr="009664BA" w:rsidTr="00E058DD">
        <w:trPr>
          <w:tblHeader/>
        </w:trPr>
        <w:tc>
          <w:tcPr>
            <w:tcW w:w="2040" w:type="pct"/>
          </w:tcPr>
          <w:p w:rsidR="006758E7" w:rsidRPr="009664BA" w:rsidRDefault="006758E7" w:rsidP="00E4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82AF7" w:rsidRPr="009664BA" w:rsidTr="00E058DD">
        <w:trPr>
          <w:tblHeader/>
        </w:trPr>
        <w:tc>
          <w:tcPr>
            <w:tcW w:w="2040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5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5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C82AF7" w:rsidRPr="009664BA" w:rsidTr="00E058DD">
        <w:trPr>
          <w:tblHeader/>
        </w:trPr>
        <w:tc>
          <w:tcPr>
            <w:tcW w:w="2040" w:type="pct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AF7" w:rsidRPr="009664BA" w:rsidTr="00E058DD">
        <w:tc>
          <w:tcPr>
            <w:tcW w:w="2040" w:type="pct"/>
          </w:tcPr>
          <w:p w:rsidR="006758E7" w:rsidRPr="009664BA" w:rsidRDefault="006758E7" w:rsidP="00E4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0" w:type="pct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6758E7" w:rsidRPr="009664BA" w:rsidRDefault="006758E7" w:rsidP="00EE3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6758E7" w:rsidRPr="009664BA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6758E7" w:rsidRPr="009664BA" w:rsidRDefault="006758E7" w:rsidP="00EE3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AF7" w:rsidRPr="009664BA" w:rsidTr="00E058DD">
        <w:tc>
          <w:tcPr>
            <w:tcW w:w="2040" w:type="pct"/>
          </w:tcPr>
          <w:p w:rsidR="00002AD9" w:rsidRPr="009664BA" w:rsidRDefault="00002AD9" w:rsidP="00002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002AD9" w:rsidRPr="009664BA" w:rsidRDefault="00002AD9" w:rsidP="00002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640" w:type="pct"/>
          </w:tcPr>
          <w:p w:rsidR="00002AD9" w:rsidRPr="009664BA" w:rsidRDefault="00002AD9" w:rsidP="0000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002AD9" w:rsidRPr="009664BA" w:rsidRDefault="00002AD9" w:rsidP="0000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002AD9" w:rsidRPr="009664BA" w:rsidRDefault="00002AD9" w:rsidP="00E058DD">
            <w:pPr>
              <w:pStyle w:val="acctfourfigures"/>
              <w:tabs>
                <w:tab w:val="clear" w:pos="765"/>
              </w:tabs>
              <w:spacing w:line="240" w:lineRule="auto"/>
              <w:ind w:left="-115" w:right="-18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002AD9" w:rsidRPr="009664BA" w:rsidRDefault="00002AD9" w:rsidP="0000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002AD9" w:rsidRPr="009664BA" w:rsidRDefault="00002AD9" w:rsidP="0000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002AD9" w:rsidRPr="009664BA" w:rsidRDefault="00002AD9" w:rsidP="00002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002AD9" w:rsidRPr="009664BA" w:rsidRDefault="00002AD9" w:rsidP="00002AD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AF7" w:rsidRPr="009664BA" w:rsidTr="00E058DD">
        <w:tc>
          <w:tcPr>
            <w:tcW w:w="2040" w:type="pct"/>
          </w:tcPr>
          <w:p w:rsidR="00E34B88" w:rsidRPr="009664BA" w:rsidRDefault="00E34B88" w:rsidP="00E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40" w:type="pct"/>
          </w:tcPr>
          <w:p w:rsidR="00E34B88" w:rsidRPr="009664BA" w:rsidRDefault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996,290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E34B88" w:rsidRPr="009664BA" w:rsidRDefault="00E34B88" w:rsidP="00E058D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1,925,096</w:t>
            </w:r>
          </w:p>
        </w:tc>
        <w:tc>
          <w:tcPr>
            <w:tcW w:w="146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E34B88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E34B88" w:rsidRDefault="00E34B8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1,601,050</w:t>
            </w:r>
          </w:p>
        </w:tc>
      </w:tr>
      <w:tr w:rsidR="00C82AF7" w:rsidRPr="009664BA" w:rsidTr="00E058DD">
        <w:tc>
          <w:tcPr>
            <w:tcW w:w="2040" w:type="pct"/>
          </w:tcPr>
          <w:p w:rsidR="00E34B88" w:rsidRPr="009664BA" w:rsidRDefault="00E34B88" w:rsidP="00E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ค่าธรรมเนียมการกู้เงินรอตัดจ่าย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E34B88" w:rsidRPr="009664BA" w:rsidRDefault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(5,721)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E34B88" w:rsidRPr="009664BA" w:rsidRDefault="00E34B88" w:rsidP="00E058D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(11,818)</w:t>
            </w:r>
          </w:p>
        </w:tc>
        <w:tc>
          <w:tcPr>
            <w:tcW w:w="146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E34B88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E34B88" w:rsidRPr="009664BA" w:rsidRDefault="00E34B8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(6,214)</w:t>
            </w:r>
          </w:p>
        </w:tc>
      </w:tr>
      <w:tr w:rsidR="00C82AF7" w:rsidRPr="009664BA" w:rsidTr="00E058DD">
        <w:tc>
          <w:tcPr>
            <w:tcW w:w="2040" w:type="pct"/>
          </w:tcPr>
          <w:p w:rsidR="00E34B88" w:rsidRPr="009664BA" w:rsidRDefault="00E34B88" w:rsidP="00E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E34B88" w:rsidRPr="009664BA" w:rsidRDefault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990,569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E34B88" w:rsidRPr="009664BA" w:rsidRDefault="00E34B88" w:rsidP="00E058DD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957"/>
              </w:tabs>
              <w:spacing w:line="240" w:lineRule="auto"/>
              <w:ind w:left="-115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1,913,278</w:t>
            </w:r>
          </w:p>
        </w:tc>
        <w:tc>
          <w:tcPr>
            <w:tcW w:w="146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E34B88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E34B88" w:rsidRPr="009664BA" w:rsidRDefault="00E34B8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1,594,836</w:t>
            </w:r>
          </w:p>
        </w:tc>
      </w:tr>
      <w:tr w:rsidR="00C82AF7" w:rsidRPr="009664BA" w:rsidTr="00E058DD">
        <w:trPr>
          <w:trHeight w:val="370"/>
        </w:trPr>
        <w:tc>
          <w:tcPr>
            <w:tcW w:w="2040" w:type="pct"/>
          </w:tcPr>
          <w:p w:rsidR="0012526B" w:rsidRPr="009664BA" w:rsidRDefault="0012526B" w:rsidP="001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:rsidR="0012526B" w:rsidRPr="009664BA" w:rsidRDefault="001252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12526B" w:rsidRPr="009664BA" w:rsidRDefault="001252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:rsidR="0012526B" w:rsidRPr="009664BA" w:rsidRDefault="001252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:rsidR="0012526B" w:rsidRPr="009664BA" w:rsidRDefault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82AF7" w:rsidRPr="009664BA" w:rsidTr="00E058DD">
        <w:tc>
          <w:tcPr>
            <w:tcW w:w="2040" w:type="pct"/>
          </w:tcPr>
          <w:p w:rsidR="003002F0" w:rsidRPr="009664BA" w:rsidRDefault="003002F0" w:rsidP="001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3002F0" w:rsidRPr="009664BA" w:rsidRDefault="003002F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3002F0" w:rsidRPr="009664BA" w:rsidRDefault="003002F0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002F0" w:rsidRPr="009664BA" w:rsidRDefault="003002F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002F0" w:rsidRPr="009664BA" w:rsidRDefault="003002F0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002F0" w:rsidRPr="009664BA" w:rsidRDefault="003002F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3002F0" w:rsidRPr="009664BA" w:rsidRDefault="003002F0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3002F0" w:rsidRPr="009664BA" w:rsidRDefault="00300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AF7" w:rsidRPr="009664BA" w:rsidTr="00E058DD">
        <w:tc>
          <w:tcPr>
            <w:tcW w:w="2040" w:type="pct"/>
          </w:tcPr>
          <w:p w:rsidR="003002F0" w:rsidRPr="009664BA" w:rsidRDefault="003002F0" w:rsidP="001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3002F0" w:rsidRPr="009664BA" w:rsidRDefault="003002F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3002F0" w:rsidRPr="009664BA" w:rsidRDefault="003002F0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002F0" w:rsidRPr="009664BA" w:rsidRDefault="003002F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002F0" w:rsidRPr="009664BA" w:rsidRDefault="003002F0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002F0" w:rsidRPr="009664BA" w:rsidRDefault="003002F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3002F0" w:rsidRPr="009664BA" w:rsidRDefault="003002F0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3002F0" w:rsidRPr="009664BA" w:rsidRDefault="00300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AF7" w:rsidRPr="009664BA" w:rsidTr="00E058DD">
        <w:tc>
          <w:tcPr>
            <w:tcW w:w="2040" w:type="pct"/>
          </w:tcPr>
          <w:p w:rsidR="0012526B" w:rsidRPr="009664BA" w:rsidRDefault="0012526B" w:rsidP="001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0" w:type="pct"/>
          </w:tcPr>
          <w:p w:rsidR="0012526B" w:rsidRPr="009664BA" w:rsidRDefault="001252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12526B" w:rsidRPr="009664BA" w:rsidRDefault="001252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12526B" w:rsidRPr="009664BA" w:rsidRDefault="001252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12526B" w:rsidRPr="009664BA" w:rsidRDefault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AF7" w:rsidRPr="009664BA" w:rsidTr="00E058DD">
        <w:tc>
          <w:tcPr>
            <w:tcW w:w="2040" w:type="pct"/>
          </w:tcPr>
          <w:p w:rsidR="0012526B" w:rsidRPr="009664BA" w:rsidRDefault="0012526B" w:rsidP="001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0" w:type="pct"/>
          </w:tcPr>
          <w:p w:rsidR="0012526B" w:rsidRPr="009664BA" w:rsidRDefault="001252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12526B" w:rsidRPr="009664BA" w:rsidRDefault="0012526B" w:rsidP="00E058DD">
            <w:pPr>
              <w:pStyle w:val="BodyText"/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12526B" w:rsidRPr="009664BA" w:rsidRDefault="0012526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12526B" w:rsidRPr="009664BA" w:rsidRDefault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2AF7" w:rsidRPr="009664BA" w:rsidTr="00E058DD">
        <w:tc>
          <w:tcPr>
            <w:tcW w:w="2040" w:type="pct"/>
          </w:tcPr>
          <w:p w:rsidR="0012526B" w:rsidRPr="009664BA" w:rsidRDefault="0012526B" w:rsidP="001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640" w:type="pct"/>
          </w:tcPr>
          <w:p w:rsidR="0012526B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9,908,102</w:t>
            </w:r>
          </w:p>
        </w:tc>
        <w:tc>
          <w:tcPr>
            <w:tcW w:w="135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12526B" w:rsidRPr="009664BA" w:rsidRDefault="00E34B88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14,406,480</w:t>
            </w:r>
          </w:p>
        </w:tc>
        <w:tc>
          <w:tcPr>
            <w:tcW w:w="146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12526B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12526B" w:rsidRPr="009664BA" w:rsidRDefault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5,617,636</w:t>
            </w:r>
          </w:p>
        </w:tc>
      </w:tr>
      <w:tr w:rsidR="00C82AF7" w:rsidRPr="009664BA" w:rsidTr="00E058DD">
        <w:tc>
          <w:tcPr>
            <w:tcW w:w="2040" w:type="pct"/>
          </w:tcPr>
          <w:p w:rsidR="00E34B88" w:rsidRPr="009664BA" w:rsidRDefault="00E34B88" w:rsidP="00E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ค่าธรรมเนียมการกู้เงินรอตัดจ่าย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E34B88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(84,07</w:t>
            </w:r>
            <w:r w:rsidR="002C2C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E34B88" w:rsidRPr="009664BA" w:rsidRDefault="00E34B88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(111,67</w:t>
            </w:r>
            <w:r w:rsidR="00B40E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E34B88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E34B88" w:rsidRPr="009664BA" w:rsidRDefault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(18,194)</w:t>
            </w:r>
          </w:p>
        </w:tc>
      </w:tr>
      <w:tr w:rsidR="006404F6" w:rsidRPr="009664BA" w:rsidTr="00E058DD">
        <w:tc>
          <w:tcPr>
            <w:tcW w:w="2040" w:type="pct"/>
          </w:tcPr>
          <w:p w:rsidR="006404F6" w:rsidRPr="00E34B88" w:rsidRDefault="006404F6" w:rsidP="00A6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6404F6" w:rsidRDefault="0064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9,824,0</w:t>
            </w:r>
            <w:r w:rsidR="002C2C0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35" w:type="pct"/>
          </w:tcPr>
          <w:p w:rsidR="006404F6" w:rsidRPr="009664BA" w:rsidRDefault="006404F6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6404F6" w:rsidRDefault="00044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14,294,809</w:t>
            </w:r>
          </w:p>
        </w:tc>
        <w:tc>
          <w:tcPr>
            <w:tcW w:w="146" w:type="pct"/>
          </w:tcPr>
          <w:p w:rsidR="006404F6" w:rsidRPr="009664BA" w:rsidRDefault="006404F6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6404F6" w:rsidRDefault="00044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6404F6" w:rsidRPr="009664BA" w:rsidRDefault="006404F6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:rsidR="006404F6" w:rsidRDefault="00044810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5,599,442</w:t>
            </w:r>
          </w:p>
        </w:tc>
      </w:tr>
      <w:tr w:rsidR="006404F6" w:rsidRPr="009664BA" w:rsidTr="00E058DD">
        <w:tc>
          <w:tcPr>
            <w:tcW w:w="2040" w:type="pct"/>
          </w:tcPr>
          <w:p w:rsidR="006404F6" w:rsidRPr="00E34B88" w:rsidRDefault="006404F6" w:rsidP="00A6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6404F6" w:rsidRDefault="006404F6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6404F6" w:rsidRPr="009664BA" w:rsidRDefault="006404F6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6404F6" w:rsidRDefault="0064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404F6" w:rsidRPr="009664BA" w:rsidRDefault="006404F6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6404F6" w:rsidRDefault="0064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6404F6" w:rsidRPr="009664BA" w:rsidRDefault="006404F6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6404F6" w:rsidRDefault="006404F6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663" w:rsidRPr="009664BA" w:rsidTr="00E058DD">
        <w:tc>
          <w:tcPr>
            <w:tcW w:w="2040" w:type="pct"/>
          </w:tcPr>
          <w:p w:rsidR="00A62663" w:rsidRPr="00E058DD" w:rsidRDefault="00A62663" w:rsidP="00A6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40" w:type="pct"/>
          </w:tcPr>
          <w:p w:rsidR="00A62663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  <w:tc>
          <w:tcPr>
            <w:tcW w:w="135" w:type="pct"/>
          </w:tcPr>
          <w:p w:rsidR="00A62663" w:rsidRPr="009664BA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A62663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62663" w:rsidRPr="009664BA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A62663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  <w:tc>
          <w:tcPr>
            <w:tcW w:w="135" w:type="pct"/>
          </w:tcPr>
          <w:p w:rsidR="00A62663" w:rsidRPr="009664BA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A62663" w:rsidRPr="009664BA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2663" w:rsidRPr="009664BA" w:rsidTr="00E058DD">
        <w:tc>
          <w:tcPr>
            <w:tcW w:w="2040" w:type="pct"/>
          </w:tcPr>
          <w:p w:rsidR="00A62663" w:rsidRPr="009664BA" w:rsidRDefault="00A62663" w:rsidP="00A6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ต้นทุนการออกหุ้นกู้รอตัดจ่าย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A62663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(6,536)</w:t>
            </w:r>
          </w:p>
        </w:tc>
        <w:tc>
          <w:tcPr>
            <w:tcW w:w="135" w:type="pct"/>
          </w:tcPr>
          <w:p w:rsidR="00A62663" w:rsidRPr="009664BA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A62663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62663" w:rsidRPr="009664BA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A62663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(6,536)</w:t>
            </w:r>
          </w:p>
        </w:tc>
        <w:tc>
          <w:tcPr>
            <w:tcW w:w="135" w:type="pct"/>
          </w:tcPr>
          <w:p w:rsidR="00A62663" w:rsidRPr="009664BA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A62663" w:rsidRPr="009664BA" w:rsidRDefault="00A62663" w:rsidP="00A62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810" w:rsidRPr="00044810" w:rsidTr="00E058DD">
        <w:tc>
          <w:tcPr>
            <w:tcW w:w="2040" w:type="pct"/>
          </w:tcPr>
          <w:p w:rsidR="00044810" w:rsidRPr="00E058DD" w:rsidRDefault="00044810" w:rsidP="00E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044810" w:rsidRPr="00E058DD" w:rsidRDefault="00044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4,993,46</w:t>
            </w:r>
            <w:r w:rsidR="000F3D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:rsidR="00044810" w:rsidRPr="00E058DD" w:rsidRDefault="00044810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044810" w:rsidRPr="00E058DD" w:rsidRDefault="00044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44810" w:rsidRPr="00E058DD" w:rsidRDefault="00044810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044810" w:rsidRPr="00E058DD" w:rsidRDefault="00044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752B">
              <w:rPr>
                <w:rFonts w:asciiTheme="majorBidi" w:hAnsiTheme="majorBidi" w:cstheme="majorBidi"/>
                <w:sz w:val="30"/>
                <w:szCs w:val="30"/>
              </w:rPr>
              <w:t>4,993,464</w:t>
            </w:r>
          </w:p>
        </w:tc>
        <w:tc>
          <w:tcPr>
            <w:tcW w:w="135" w:type="pct"/>
          </w:tcPr>
          <w:p w:rsidR="00044810" w:rsidRPr="00E058DD" w:rsidRDefault="00044810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:rsidR="00044810" w:rsidRPr="00E058DD" w:rsidRDefault="00044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AF7" w:rsidRPr="009664BA" w:rsidTr="00E058DD">
        <w:tc>
          <w:tcPr>
            <w:tcW w:w="2040" w:type="pct"/>
          </w:tcPr>
          <w:p w:rsidR="00E34B88" w:rsidRPr="009664BA" w:rsidRDefault="00E34B88" w:rsidP="00E34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E34B88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14,817,49</w:t>
            </w:r>
            <w:r w:rsidR="002C2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E34B88" w:rsidRPr="009664BA" w:rsidRDefault="00E34B88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15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14,294,80</w:t>
            </w:r>
            <w:r w:rsidR="000448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E34B88" w:rsidRPr="009664BA" w:rsidRDefault="00A6266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4,993,464</w:t>
            </w:r>
          </w:p>
        </w:tc>
        <w:tc>
          <w:tcPr>
            <w:tcW w:w="135" w:type="pct"/>
          </w:tcPr>
          <w:p w:rsidR="00E34B88" w:rsidRPr="009664BA" w:rsidRDefault="00E34B88" w:rsidP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E34B88" w:rsidRPr="009664BA" w:rsidRDefault="00E34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15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5,599,442</w:t>
            </w:r>
          </w:p>
        </w:tc>
      </w:tr>
    </w:tbl>
    <w:p w:rsidR="004E4262" w:rsidRPr="009664BA" w:rsidRDefault="004E426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rtl/>
          <w:cs/>
          <w:lang w:val="en-GB"/>
        </w:rPr>
      </w:pPr>
    </w:p>
    <w:p w:rsidR="00475D5B" w:rsidRPr="00E058DD" w:rsidRDefault="00475D5B" w:rsidP="009850C1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  <w:r w:rsidR="003002F0" w:rsidRPr="002E2783">
        <w:rPr>
          <w:rFonts w:ascii="Angsana New" w:hAnsi="Angsana New" w:cs="Angsana New"/>
          <w:sz w:val="30"/>
          <w:szCs w:val="30"/>
          <w:cs/>
          <w:lang w:bidi="th-TH"/>
        </w:rPr>
        <w:t>ซึ่งไม่</w:t>
      </w:r>
      <w:r w:rsidR="003002F0">
        <w:rPr>
          <w:rFonts w:ascii="Angsana New" w:hAnsi="Angsana New" w:cs="Angsana New"/>
          <w:sz w:val="30"/>
          <w:szCs w:val="30"/>
          <w:cs/>
          <w:lang w:bidi="th-TH"/>
        </w:rPr>
        <w:t>รวมหนี้สินตามสัญญาเช่าการเงิน</w:t>
      </w:r>
      <w:r w:rsidR="003002F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Pr="009664B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002F0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ณ วันที่ 31 ธันวาคม</w:t>
      </w:r>
      <w:r w:rsidR="0004481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  <w:lang w:bidi="th-TH"/>
        </w:rPr>
        <w:t>ได้ดังนี้</w:t>
      </w:r>
    </w:p>
    <w:p w:rsidR="00DE09A1" w:rsidRPr="009664BA" w:rsidRDefault="00DE09A1" w:rsidP="009850C1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5"/>
        <w:gridCol w:w="271"/>
        <w:gridCol w:w="1157"/>
        <w:gridCol w:w="271"/>
        <w:gridCol w:w="1168"/>
        <w:gridCol w:w="252"/>
        <w:gridCol w:w="1188"/>
      </w:tblGrid>
      <w:tr w:rsidR="007D619C" w:rsidRPr="009664BA" w:rsidTr="00E058DD">
        <w:trPr>
          <w:tblHeader/>
        </w:trPr>
        <w:tc>
          <w:tcPr>
            <w:tcW w:w="2038" w:type="pct"/>
          </w:tcPr>
          <w:p w:rsidR="007D619C" w:rsidRPr="005B387A" w:rsidRDefault="007D619C" w:rsidP="00E4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9" w:type="pct"/>
            <w:gridSpan w:val="3"/>
          </w:tcPr>
          <w:p w:rsidR="007D619C" w:rsidRPr="009664BA" w:rsidRDefault="007D619C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7D619C" w:rsidRPr="009664BA" w:rsidRDefault="007D619C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7D619C" w:rsidRPr="009664BA" w:rsidRDefault="007D619C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360D7" w:rsidRPr="009664BA" w:rsidTr="00E058DD">
        <w:trPr>
          <w:tblHeader/>
        </w:trPr>
        <w:tc>
          <w:tcPr>
            <w:tcW w:w="2038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12526B" w:rsidRPr="009664BA" w:rsidTr="00E058DD">
        <w:trPr>
          <w:tblHeader/>
        </w:trPr>
        <w:tc>
          <w:tcPr>
            <w:tcW w:w="2038" w:type="pct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12526B" w:rsidRPr="009664BA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0D7" w:rsidRPr="009664BA" w:rsidTr="00E058DD">
        <w:tc>
          <w:tcPr>
            <w:tcW w:w="2038" w:type="pct"/>
          </w:tcPr>
          <w:p w:rsidR="00CE51E0" w:rsidRPr="009664BA" w:rsidRDefault="00CE51E0" w:rsidP="00C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  <w:shd w:val="clear" w:color="auto" w:fill="auto"/>
          </w:tcPr>
          <w:p w:rsidR="00CE51E0" w:rsidRPr="00F30D1F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990,569</w:t>
            </w:r>
          </w:p>
        </w:tc>
        <w:tc>
          <w:tcPr>
            <w:tcW w:w="14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CE51E0" w:rsidRPr="009664BA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0D1F">
              <w:rPr>
                <w:rFonts w:asciiTheme="majorBidi" w:hAnsiTheme="majorBidi" w:cstheme="majorBidi"/>
                <w:sz w:val="30"/>
                <w:szCs w:val="30"/>
              </w:rPr>
              <w:t>1,913,278</w:t>
            </w:r>
          </w:p>
        </w:tc>
        <w:tc>
          <w:tcPr>
            <w:tcW w:w="14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CE51E0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CE51E0" w:rsidRPr="009664BA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1,594,836</w:t>
            </w:r>
          </w:p>
        </w:tc>
      </w:tr>
      <w:tr w:rsidR="004360D7" w:rsidRPr="009664BA" w:rsidTr="00E058DD">
        <w:tc>
          <w:tcPr>
            <w:tcW w:w="2038" w:type="pct"/>
          </w:tcPr>
          <w:p w:rsidR="00CE51E0" w:rsidRPr="009664BA" w:rsidRDefault="00CE51E0" w:rsidP="00C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39" w:type="pct"/>
            <w:shd w:val="clear" w:color="auto" w:fill="auto"/>
          </w:tcPr>
          <w:p w:rsidR="00CE51E0" w:rsidRPr="00F30D1F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7,027,239</w:t>
            </w:r>
          </w:p>
        </w:tc>
        <w:tc>
          <w:tcPr>
            <w:tcW w:w="14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CE51E0" w:rsidRPr="009664BA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0D1F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F30D1F">
              <w:rPr>
                <w:rFonts w:asciiTheme="majorBidi" w:hAnsiTheme="majorBidi" w:cstheme="majorBidi"/>
                <w:sz w:val="30"/>
                <w:szCs w:val="30"/>
              </w:rPr>
              <w:t>5,072</w:t>
            </w:r>
          </w:p>
        </w:tc>
        <w:tc>
          <w:tcPr>
            <w:tcW w:w="14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CE51E0" w:rsidRPr="008E6870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3,495,464</w:t>
            </w:r>
          </w:p>
        </w:tc>
        <w:tc>
          <w:tcPr>
            <w:tcW w:w="13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CE51E0" w:rsidRPr="009664BA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870">
              <w:rPr>
                <w:rFonts w:asciiTheme="majorBidi" w:hAnsiTheme="majorBidi" w:cstheme="majorBidi"/>
                <w:sz w:val="30"/>
                <w:szCs w:val="30"/>
              </w:rPr>
              <w:t>5,156,891</w:t>
            </w:r>
          </w:p>
        </w:tc>
      </w:tr>
      <w:tr w:rsidR="004360D7" w:rsidRPr="009664BA" w:rsidTr="00E058DD">
        <w:tc>
          <w:tcPr>
            <w:tcW w:w="2038" w:type="pct"/>
          </w:tcPr>
          <w:p w:rsidR="00CE51E0" w:rsidRPr="009664BA" w:rsidRDefault="00CE51E0" w:rsidP="00C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39" w:type="pct"/>
            <w:tcBorders>
              <w:bottom w:val="single" w:sz="2" w:space="0" w:color="auto"/>
            </w:tcBorders>
            <w:shd w:val="clear" w:color="auto" w:fill="auto"/>
          </w:tcPr>
          <w:p w:rsidR="00CE51E0" w:rsidRPr="00F30D1F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7,790,25</w:t>
            </w:r>
            <w:r w:rsidR="0004481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2" w:space="0" w:color="auto"/>
            </w:tcBorders>
            <w:shd w:val="clear" w:color="auto" w:fill="auto"/>
          </w:tcPr>
          <w:p w:rsidR="00CE51E0" w:rsidRPr="009664BA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6,049,73</w:t>
            </w:r>
            <w:r w:rsidR="000448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  <w:shd w:val="clear" w:color="auto" w:fill="auto"/>
          </w:tcPr>
          <w:p w:rsidR="00CE51E0" w:rsidRPr="008E6870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1,498,000</w:t>
            </w:r>
          </w:p>
        </w:tc>
        <w:tc>
          <w:tcPr>
            <w:tcW w:w="13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  <w:shd w:val="clear" w:color="auto" w:fill="auto"/>
          </w:tcPr>
          <w:p w:rsidR="00CE51E0" w:rsidRPr="009664BA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870">
              <w:rPr>
                <w:rFonts w:asciiTheme="majorBidi" w:hAnsiTheme="majorBidi" w:cstheme="majorBidi"/>
                <w:sz w:val="30"/>
                <w:szCs w:val="30"/>
              </w:rPr>
              <w:t>442,551</w:t>
            </w:r>
          </w:p>
        </w:tc>
      </w:tr>
      <w:tr w:rsidR="004360D7" w:rsidRPr="009664BA" w:rsidTr="00E058DD">
        <w:tc>
          <w:tcPr>
            <w:tcW w:w="2038" w:type="pct"/>
          </w:tcPr>
          <w:p w:rsidR="00CE51E0" w:rsidRPr="009664BA" w:rsidRDefault="00CE51E0" w:rsidP="00C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CE51E0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15,808,06</w:t>
            </w:r>
            <w:r w:rsidR="000448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CE51E0" w:rsidRPr="009664BA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16,208,08</w:t>
            </w:r>
            <w:r w:rsidR="000448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CE51E0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4,993,464</w:t>
            </w:r>
          </w:p>
        </w:tc>
        <w:tc>
          <w:tcPr>
            <w:tcW w:w="136" w:type="pct"/>
            <w:shd w:val="clear" w:color="auto" w:fill="auto"/>
          </w:tcPr>
          <w:p w:rsidR="00CE51E0" w:rsidRPr="009664BA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CE51E0" w:rsidRPr="009664BA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7,194,278</w:t>
            </w:r>
          </w:p>
        </w:tc>
      </w:tr>
    </w:tbl>
    <w:p w:rsidR="009C4BF8" w:rsidRPr="009664BA" w:rsidRDefault="005B3362" w:rsidP="00002AD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77E">
        <w:rPr>
          <w:rFonts w:asciiTheme="majorBidi" w:hAnsiTheme="majorBidi" w:cstheme="majorBidi"/>
          <w:szCs w:val="22"/>
        </w:rPr>
        <w:br w:type="page"/>
      </w:r>
      <w:r w:rsidR="00A60540" w:rsidRPr="009664BA">
        <w:rPr>
          <w:rFonts w:asciiTheme="majorBidi" w:hAnsiTheme="majorBidi" w:cstheme="majorBidi"/>
          <w:sz w:val="30"/>
          <w:szCs w:val="30"/>
          <w:cs/>
        </w:rPr>
        <w:t>เงินกู้ยืมระยะยาวส่วนที่มีหลักประกัน</w:t>
      </w:r>
      <w:r w:rsidR="00A60540"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="00A60540" w:rsidRPr="009664BA">
        <w:rPr>
          <w:rFonts w:asciiTheme="majorBidi" w:hAnsiTheme="majorBidi" w:cstheme="majorBidi"/>
          <w:sz w:val="30"/>
          <w:szCs w:val="30"/>
          <w:cs/>
        </w:rPr>
        <w:t>ณ</w:t>
      </w:r>
      <w:r w:rsidR="00A60540"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="007D4F08" w:rsidRPr="009664B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D4F08" w:rsidRPr="009664BA">
        <w:rPr>
          <w:rFonts w:asciiTheme="majorBidi" w:hAnsiTheme="majorBidi" w:cstheme="majorBidi"/>
          <w:sz w:val="30"/>
          <w:szCs w:val="30"/>
        </w:rPr>
        <w:t xml:space="preserve"> 31 </w:t>
      </w:r>
      <w:r w:rsidR="007D4F08" w:rsidRPr="009664B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D4F08"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="007D4F08" w:rsidRPr="009664BA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:rsidR="00DE09A1" w:rsidRPr="009664BA" w:rsidRDefault="00DE09A1" w:rsidP="009850C1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01"/>
        <w:gridCol w:w="1171"/>
        <w:gridCol w:w="275"/>
        <w:gridCol w:w="1171"/>
        <w:gridCol w:w="275"/>
        <w:gridCol w:w="1169"/>
        <w:gridCol w:w="252"/>
        <w:gridCol w:w="1184"/>
      </w:tblGrid>
      <w:tr w:rsidR="004360D7" w:rsidRPr="009664BA" w:rsidTr="00E058DD">
        <w:trPr>
          <w:tblHeader/>
        </w:trPr>
        <w:tc>
          <w:tcPr>
            <w:tcW w:w="1552" w:type="pct"/>
          </w:tcPr>
          <w:p w:rsidR="00E61899" w:rsidRDefault="00E6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E61899" w:rsidRDefault="00E6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E61899" w:rsidRDefault="00F15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E61899" w:rsidRDefault="00E6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:rsidR="00E61899" w:rsidRDefault="00F15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360D7" w:rsidRPr="009664BA" w:rsidTr="00E058DD">
        <w:trPr>
          <w:tblHeader/>
        </w:trPr>
        <w:tc>
          <w:tcPr>
            <w:tcW w:w="1552" w:type="pct"/>
          </w:tcPr>
          <w:p w:rsidR="00A6739E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" w:type="pct"/>
          </w:tcPr>
          <w:p w:rsidR="00A6739E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A6739E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A6739E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8" w:type="pct"/>
          </w:tcPr>
          <w:p w:rsidR="00A6739E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6739E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:rsidR="00A6739E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A6739E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4360D7" w:rsidRPr="009664BA" w:rsidTr="00E058DD">
        <w:trPr>
          <w:tblHeader/>
        </w:trPr>
        <w:tc>
          <w:tcPr>
            <w:tcW w:w="1552" w:type="pct"/>
          </w:tcPr>
          <w:p w:rsidR="0012526B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12526B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:rsidR="0012526B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0D7" w:rsidRPr="009664BA" w:rsidTr="00E058DD">
        <w:tc>
          <w:tcPr>
            <w:tcW w:w="1552" w:type="pct"/>
          </w:tcPr>
          <w:p w:rsidR="0012526B" w:rsidRDefault="0012526B" w:rsidP="0012526B">
            <w:pPr>
              <w:spacing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เงินฝากธนาคารที่มีข้อจำกัดใน</w:t>
            </w:r>
          </w:p>
        </w:tc>
        <w:tc>
          <w:tcPr>
            <w:tcW w:w="486" w:type="pct"/>
          </w:tcPr>
          <w:p w:rsidR="0012526B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12526B" w:rsidRDefault="0012526B" w:rsidP="001252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12526B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2526B" w:rsidRDefault="0012526B" w:rsidP="001252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12526B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12526B" w:rsidRDefault="0012526B" w:rsidP="001252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12526B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12526B" w:rsidRDefault="0012526B" w:rsidP="001252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60D7" w:rsidRPr="009664BA" w:rsidTr="00E058DD">
        <w:tc>
          <w:tcPr>
            <w:tcW w:w="1552" w:type="pct"/>
          </w:tcPr>
          <w:p w:rsidR="00CE51E0" w:rsidRPr="00810B23" w:rsidRDefault="00CE51E0" w:rsidP="00CE51E0">
            <w:pPr>
              <w:spacing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F6361">
              <w:rPr>
                <w:rFonts w:asciiTheme="majorBidi" w:hAnsiTheme="majorBidi" w:cstheme="majorBidi"/>
                <w:sz w:val="30"/>
                <w:szCs w:val="30"/>
                <w:cs/>
              </w:rPr>
              <w:t>การเบิกใช้</w:t>
            </w:r>
          </w:p>
        </w:tc>
        <w:tc>
          <w:tcPr>
            <w:tcW w:w="486" w:type="pct"/>
          </w:tcPr>
          <w:p w:rsidR="00CE51E0" w:rsidRPr="00810B23" w:rsidDel="00810B23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31" w:type="pct"/>
          </w:tcPr>
          <w:p w:rsidR="00CE51E0" w:rsidRDefault="005850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286,421</w:t>
            </w:r>
          </w:p>
        </w:tc>
        <w:tc>
          <w:tcPr>
            <w:tcW w:w="148" w:type="pct"/>
          </w:tcPr>
          <w:p w:rsidR="00CE51E0" w:rsidRPr="00810B23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CE51E0" w:rsidRDefault="00CE51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359,236</w:t>
            </w:r>
          </w:p>
        </w:tc>
        <w:tc>
          <w:tcPr>
            <w:tcW w:w="148" w:type="pct"/>
          </w:tcPr>
          <w:p w:rsidR="00CE51E0" w:rsidRPr="00810B23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CE51E0" w:rsidRDefault="0058502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CE51E0" w:rsidRPr="00810B23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CE51E0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F63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0D7" w:rsidRPr="009664BA" w:rsidTr="00E058DD">
        <w:tc>
          <w:tcPr>
            <w:tcW w:w="1552" w:type="pct"/>
          </w:tcPr>
          <w:p w:rsidR="00CE51E0" w:rsidRDefault="00CE51E0" w:rsidP="00CE51E0">
            <w:pPr>
              <w:tabs>
                <w:tab w:val="clear" w:pos="907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486" w:type="pct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631" w:type="pct"/>
          </w:tcPr>
          <w:p w:rsidR="00CE51E0" w:rsidRDefault="005850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614,050</w:t>
            </w:r>
          </w:p>
        </w:tc>
        <w:tc>
          <w:tcPr>
            <w:tcW w:w="148" w:type="pct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CE51E0" w:rsidRDefault="00CE51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864,247</w:t>
            </w:r>
          </w:p>
        </w:tc>
        <w:tc>
          <w:tcPr>
            <w:tcW w:w="148" w:type="pct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CE51E0" w:rsidRDefault="0058502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CE51E0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250,197</w:t>
            </w:r>
          </w:p>
        </w:tc>
      </w:tr>
      <w:tr w:rsidR="004360D7" w:rsidRPr="009664BA" w:rsidTr="00E058DD">
        <w:tc>
          <w:tcPr>
            <w:tcW w:w="1552" w:type="pct"/>
          </w:tcPr>
          <w:p w:rsidR="00CE51E0" w:rsidRDefault="00CE51E0" w:rsidP="004360D7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อาคารและโรงผลิตกระแสไฟฟ้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าและเครื่องจักร</w:t>
            </w:r>
            <w:r w:rsidR="00C20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486" w:type="pct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CE51E0" w:rsidRDefault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631" w:type="pct"/>
            <w:tcBorders>
              <w:bottom w:val="single" w:sz="2" w:space="0" w:color="auto"/>
            </w:tcBorders>
            <w:vAlign w:val="bottom"/>
          </w:tcPr>
          <w:p w:rsidR="00CE51E0" w:rsidRPr="00F045F2" w:rsidRDefault="005850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12,052,255</w:t>
            </w:r>
          </w:p>
        </w:tc>
        <w:tc>
          <w:tcPr>
            <w:tcW w:w="148" w:type="pct"/>
            <w:vAlign w:val="bottom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vAlign w:val="bottom"/>
          </w:tcPr>
          <w:p w:rsidR="00CE51E0" w:rsidRDefault="00CE51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22,633,009</w:t>
            </w:r>
          </w:p>
        </w:tc>
        <w:tc>
          <w:tcPr>
            <w:tcW w:w="148" w:type="pct"/>
            <w:vAlign w:val="bottom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  <w:vAlign w:val="bottom"/>
          </w:tcPr>
          <w:p w:rsidR="00CE51E0" w:rsidRDefault="0058502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2" w:space="0" w:color="auto"/>
            </w:tcBorders>
            <w:vAlign w:val="bottom"/>
          </w:tcPr>
          <w:p w:rsidR="00CE51E0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13,375,564</w:t>
            </w:r>
          </w:p>
        </w:tc>
      </w:tr>
      <w:tr w:rsidR="004360D7" w:rsidRPr="009664BA" w:rsidTr="00E058DD">
        <w:tc>
          <w:tcPr>
            <w:tcW w:w="1552" w:type="pct"/>
          </w:tcPr>
          <w:p w:rsidR="00CE51E0" w:rsidRDefault="00CE51E0" w:rsidP="00CE51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E51E0" w:rsidRDefault="005850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12,952,726</w:t>
            </w:r>
          </w:p>
        </w:tc>
        <w:tc>
          <w:tcPr>
            <w:tcW w:w="148" w:type="pct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E51E0" w:rsidRDefault="00CE51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23,856,492</w:t>
            </w:r>
          </w:p>
        </w:tc>
        <w:tc>
          <w:tcPr>
            <w:tcW w:w="148" w:type="pct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E51E0" w:rsidRDefault="0058502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CE51E0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2" w:space="0" w:color="auto"/>
              <w:bottom w:val="double" w:sz="4" w:space="0" w:color="auto"/>
            </w:tcBorders>
          </w:tcPr>
          <w:p w:rsidR="00CE51E0" w:rsidRDefault="00CE51E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13,625,761</w:t>
            </w:r>
          </w:p>
        </w:tc>
      </w:tr>
    </w:tbl>
    <w:p w:rsidR="001B3E5F" w:rsidRDefault="001B3E5F" w:rsidP="009850C1">
      <w:pPr>
        <w:spacing w:line="240" w:lineRule="auto"/>
        <w:ind w:left="540"/>
        <w:rPr>
          <w:rFonts w:cs="Arial"/>
          <w:b/>
          <w:bCs/>
          <w:i/>
          <w:iCs/>
          <w:sz w:val="30"/>
          <w:szCs w:val="30"/>
          <w:cs/>
          <w:lang w:val="th-TH" w:eastAsia="x-none"/>
        </w:rPr>
      </w:pPr>
    </w:p>
    <w:p w:rsidR="00766B2E" w:rsidRDefault="001B3E5F" w:rsidP="009850C1">
      <w:pPr>
        <w:spacing w:line="240" w:lineRule="auto"/>
        <w:ind w:left="540"/>
        <w:rPr>
          <w:rFonts w:cs="Arial"/>
          <w:b/>
          <w:bCs/>
          <w:i/>
          <w:iCs/>
          <w:sz w:val="30"/>
          <w:szCs w:val="30"/>
          <w:cs/>
          <w:lang w:val="th-TH" w:eastAsia="x-none"/>
        </w:rPr>
      </w:pPr>
      <w:r w:rsidRPr="00FF7080">
        <w:rPr>
          <w:rFonts w:hint="cs"/>
          <w:b/>
          <w:bCs/>
          <w:i/>
          <w:iCs/>
          <w:sz w:val="30"/>
          <w:szCs w:val="30"/>
          <w:cs/>
          <w:lang w:val="th-TH" w:eastAsia="x-none"/>
        </w:rPr>
        <w:t>เงินกู้ยืมระยะยาวจากสถาบันการเงิน</w:t>
      </w:r>
    </w:p>
    <w:p w:rsidR="001B3E5F" w:rsidRPr="009664BA" w:rsidRDefault="001B3E5F" w:rsidP="009850C1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507893" w:rsidRPr="009664BA" w:rsidRDefault="007D4F0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รายละเอียดของเงินกู้ยืม</w:t>
      </w:r>
      <w:r w:rsidR="001B3E5F">
        <w:rPr>
          <w:rFonts w:asciiTheme="majorBidi" w:hAnsiTheme="majorBidi" w:cstheme="majorBidi" w:hint="cs"/>
          <w:sz w:val="30"/>
          <w:szCs w:val="30"/>
          <w:cs/>
        </w:rPr>
        <w:t>ระยะยาวจากสถาบันการเงิน</w:t>
      </w:r>
      <w:r w:rsidRPr="009664BA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 31 ธันวาคม</w:t>
      </w:r>
      <w:r w:rsidR="00CE51E0" w:rsidRPr="009664BA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507893" w:rsidRPr="009664BA" w:rsidRDefault="0050789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2"/>
        <w:gridCol w:w="269"/>
        <w:gridCol w:w="1172"/>
        <w:gridCol w:w="269"/>
        <w:gridCol w:w="1170"/>
        <w:gridCol w:w="252"/>
        <w:gridCol w:w="1188"/>
      </w:tblGrid>
      <w:tr w:rsidR="00B65B80" w:rsidRPr="009664BA" w:rsidTr="00E058DD">
        <w:trPr>
          <w:tblHeader/>
        </w:trPr>
        <w:tc>
          <w:tcPr>
            <w:tcW w:w="2038" w:type="pct"/>
          </w:tcPr>
          <w:p w:rsidR="009B2B5B" w:rsidRPr="009664BA" w:rsidRDefault="009B2B5B" w:rsidP="006B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9B2B5B" w:rsidRPr="009664BA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9B2B5B" w:rsidRPr="009664BA" w:rsidRDefault="009B2B5B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9B2B5B" w:rsidRPr="009664BA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5B80" w:rsidRPr="009664BA" w:rsidTr="00E058DD">
        <w:trPr>
          <w:tblHeader/>
        </w:trPr>
        <w:tc>
          <w:tcPr>
            <w:tcW w:w="2038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7A64FD" w:rsidRPr="009664BA" w:rsidTr="00E058DD">
        <w:trPr>
          <w:tblHeader/>
        </w:trPr>
        <w:tc>
          <w:tcPr>
            <w:tcW w:w="2038" w:type="pct"/>
          </w:tcPr>
          <w:p w:rsidR="007A64FD" w:rsidRPr="009664BA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7A64FD" w:rsidRPr="009664BA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B80" w:rsidRPr="009664BA" w:rsidTr="00E058DD">
        <w:tc>
          <w:tcPr>
            <w:tcW w:w="2038" w:type="pct"/>
          </w:tcPr>
          <w:p w:rsidR="007A64FD" w:rsidRPr="009664BA" w:rsidRDefault="007A64FD" w:rsidP="007A64FD">
            <w:pPr>
              <w:pStyle w:val="Heading7"/>
              <w:tabs>
                <w:tab w:val="left" w:pos="0"/>
              </w:tabs>
              <w:ind w:right="-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64BA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632" w:type="pct"/>
          </w:tcPr>
          <w:p w:rsidR="007A64FD" w:rsidRPr="009664BA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7A64FD" w:rsidRPr="009664BA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A64FD" w:rsidRPr="009664BA" w:rsidRDefault="007A64FD" w:rsidP="007A64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7A64FD" w:rsidRPr="009664BA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A64FD" w:rsidRPr="009664BA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7A64FD" w:rsidRPr="009664BA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7A64FD" w:rsidRPr="009664BA" w:rsidRDefault="007A64FD" w:rsidP="007A64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A6739E" w:rsidP="00E058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3,500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FDR 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บวกอัตราส่วนเพิ่ม โดยมีกำหนดชำระคืนเป็นงวด ทุก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เริ่มตั้งแต่ กุมภาพันธ์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2552</w:t>
            </w:r>
          </w:p>
        </w:tc>
        <w:tc>
          <w:tcPr>
            <w:tcW w:w="632" w:type="pct"/>
          </w:tcPr>
          <w:p w:rsidR="00A6739E" w:rsidRDefault="00585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A6739E" w:rsidP="00E058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3,600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FDR 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บวกอัตราส่วนเพิ่ม โดยมีกำหนดชำระคืนเป็นงวด ทุก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เริ่มตั้งแต่ ธันวาคม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2554</w:t>
            </w:r>
          </w:p>
        </w:tc>
        <w:tc>
          <w:tcPr>
            <w:tcW w:w="632" w:type="pct"/>
          </w:tcPr>
          <w:p w:rsidR="00A6739E" w:rsidRPr="009664BA" w:rsidRDefault="00585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1,620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1,620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A6739E" w:rsidP="00E058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3,400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FDR 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บวกอัตราส่วนเพิ่ม โดยมีกำหนดชำระคืนเป็นงวด ทุก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เริ่มตั้งแต่ กันยายน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</w:tc>
        <w:tc>
          <w:tcPr>
            <w:tcW w:w="632" w:type="pct"/>
          </w:tcPr>
          <w:p w:rsidR="00A6739E" w:rsidRDefault="00585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1,870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1,870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A6739E" w:rsidP="00E058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909"/>
                <w:tab w:val="decimal" w:pos="954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5,510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FDR 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บวกอัตราส่วนเพิ่ม โดยมีกำหนดชำระคืนเป็นงวด ทุก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เริ่มตั้งแต่ มิถุนายน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</w:tc>
        <w:tc>
          <w:tcPr>
            <w:tcW w:w="632" w:type="pct"/>
          </w:tcPr>
          <w:p w:rsidR="00A6739E" w:rsidRPr="0049277E" w:rsidRDefault="0058502E" w:rsidP="00E058DD">
            <w:pPr>
              <w:tabs>
                <w:tab w:val="clear" w:pos="907"/>
                <w:tab w:val="decimal" w:pos="90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3,028,687</w:t>
            </w:r>
          </w:p>
          <w:p w:rsidR="00A6739E" w:rsidRPr="009664BA" w:rsidRDefault="00A6739E" w:rsidP="00E058DD">
            <w:pPr>
              <w:tabs>
                <w:tab w:val="decimal" w:pos="973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:rsidR="00A6739E" w:rsidRPr="0049277E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A6739E" w:rsidRPr="009664BA" w:rsidRDefault="00A6739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49277E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3,028,68</w:t>
            </w:r>
            <w:r w:rsidR="00A361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B80" w:rsidRPr="009664BA" w:rsidTr="00E058DD">
        <w:tc>
          <w:tcPr>
            <w:tcW w:w="2038" w:type="pct"/>
          </w:tcPr>
          <w:p w:rsidR="00A6739E" w:rsidRPr="00E058DD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A6739E" w:rsidRDefault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  <w:tab w:val="decimal" w:pos="973"/>
              </w:tabs>
              <w:spacing w:after="0"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Default="00A6739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9664BA" w:rsidRDefault="00A6739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A6739E" w:rsidP="00A6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51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:rsidR="00A6739E" w:rsidRPr="009664BA" w:rsidRDefault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73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A6739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B80" w:rsidRPr="009664BA" w:rsidTr="00E058DD">
        <w:tc>
          <w:tcPr>
            <w:tcW w:w="2038" w:type="pct"/>
          </w:tcPr>
          <w:p w:rsidR="00A6739E" w:rsidRPr="00E058DD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1)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65B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10,000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FDR 6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บวกอัตราส่วนเพิ่ม โดยมีกำหนดชำระคืนเป็นงวด ทุก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เริ่มตั้งแต่</w:t>
            </w:r>
            <w:r w:rsidR="003E71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3E7171"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58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71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32" w:type="pct"/>
          </w:tcPr>
          <w:p w:rsidR="00A6739E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8,610,000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8,090,000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Default="00A6739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5B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8,503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มีอัตราดอกเบี้ย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JPY-LIBOR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บวกอัตราส่วนเพิ่ม โดยมีกำหนดชำระคืนเป็นงวด ทุก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เริ่มต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ั้งแต่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32" w:type="pct"/>
          </w:tcPr>
          <w:p w:rsidR="00A6739E" w:rsidRPr="009664BA" w:rsidRDefault="00FC5DC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2,136,631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1,014,390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Default="00A6739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65B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มีอัตราดอกเบี้ย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คงที่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โดยมีกำหนดชำระคืนเป็นงวด ทุก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เริ่มต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ั้งแต่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32" w:type="pct"/>
          </w:tcPr>
          <w:p w:rsidR="00A6739E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157,761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8,499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Default="00A6739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A6739E" w:rsidP="00A6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A6739E" w:rsidRPr="009664BA" w:rsidRDefault="00FC5DC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10,904,392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16,331,576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A6739E" w:rsidRPr="009664BA" w:rsidRDefault="00FC5DC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A6739E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7,218,68</w:t>
            </w:r>
            <w:r w:rsidR="00A361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A6739E" w:rsidP="00A6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ค่าธรรมเนียมการกู้เงินรอตัดจ่าย</w:t>
            </w:r>
          </w:p>
        </w:tc>
        <w:tc>
          <w:tcPr>
            <w:tcW w:w="632" w:type="pct"/>
          </w:tcPr>
          <w:p w:rsidR="00A6739E" w:rsidRPr="009664BA" w:rsidRDefault="0058502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F77">
              <w:rPr>
                <w:rFonts w:asciiTheme="majorBidi" w:hAnsiTheme="majorBidi" w:cstheme="majorBidi"/>
                <w:sz w:val="30"/>
                <w:szCs w:val="30"/>
              </w:rPr>
              <w:t>89,79</w:t>
            </w:r>
            <w:r w:rsidR="0004481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(123,4</w:t>
            </w:r>
            <w:r w:rsidR="00571BD4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FC5DC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(24,40</w:t>
            </w:r>
            <w:r w:rsidR="00A3619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5B80" w:rsidRPr="009664BA" w:rsidTr="00E058DD">
        <w:tc>
          <w:tcPr>
            <w:tcW w:w="2038" w:type="pct"/>
          </w:tcPr>
          <w:p w:rsidR="00A6739E" w:rsidRPr="009664BA" w:rsidRDefault="003E7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A6739E" w:rsidRPr="009664BA" w:rsidRDefault="00FC5DC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</w:t>
            </w:r>
            <w:r w:rsidR="000448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14,600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16,208,08</w:t>
            </w:r>
            <w:r w:rsidR="00571B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A6739E" w:rsidRPr="009664BA" w:rsidRDefault="00FC5DC3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A6739E" w:rsidRPr="009664BA" w:rsidRDefault="00A6739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7,194,278</w:t>
            </w:r>
          </w:p>
        </w:tc>
      </w:tr>
    </w:tbl>
    <w:p w:rsidR="00A6739E" w:rsidRDefault="00A6739E" w:rsidP="00A6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val="th-TH" w:eastAsia="x-none"/>
        </w:rPr>
      </w:pPr>
    </w:p>
    <w:p w:rsidR="00A6739E" w:rsidRPr="005A0E4B" w:rsidRDefault="00A6739E" w:rsidP="00B65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ปี</w:t>
      </w:r>
      <w:r w:rsidR="00553112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="00553112">
        <w:rPr>
          <w:rFonts w:asciiTheme="majorBidi" w:hAnsiTheme="majorBidi" w:cstheme="majorBidi"/>
          <w:sz w:val="30"/>
          <w:szCs w:val="30"/>
          <w:lang w:eastAsia="x-none"/>
        </w:rPr>
        <w:t>2560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บริษัทจ่ายชำระคืนเงินกู้ยืมระยะยาวจากสถาบันการเงินเป็นจำนวน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7,218.7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ล้านบาท ซึ่ง</w:t>
      </w:r>
      <w:r w:rsidR="00553112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การชำระคืนดังกล่าว เป็นการชำระคืนก่อนกำหนด</w:t>
      </w:r>
    </w:p>
    <w:p w:rsidR="006F063F" w:rsidRPr="009664BA" w:rsidRDefault="006F063F" w:rsidP="009850C1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8B3ABE" w:rsidRPr="009664BA" w:rsidRDefault="00744C7E" w:rsidP="00B83D75">
      <w:pPr>
        <w:tabs>
          <w:tab w:val="clear" w:pos="454"/>
          <w:tab w:val="clear" w:pos="68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เป็นต้น</w:t>
      </w:r>
    </w:p>
    <w:p w:rsidR="002875B4" w:rsidRDefault="002875B4" w:rsidP="003B4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rPr>
          <w:rFonts w:asciiTheme="majorBidi" w:hAnsiTheme="majorBidi" w:cstheme="majorBidi"/>
          <w:sz w:val="30"/>
          <w:szCs w:val="30"/>
          <w:cs/>
        </w:rPr>
      </w:pPr>
    </w:p>
    <w:p w:rsidR="00EE79B4" w:rsidRDefault="00A941FB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664BA">
        <w:rPr>
          <w:rFonts w:asciiTheme="majorBidi" w:hAnsiTheme="majorBidi" w:cstheme="majorBidi"/>
          <w:sz w:val="30"/>
          <w:szCs w:val="30"/>
        </w:rPr>
        <w:t xml:space="preserve">31 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64FD" w:rsidRPr="009664BA">
        <w:rPr>
          <w:rFonts w:asciiTheme="majorBidi" w:hAnsiTheme="majorBidi" w:cstheme="majorBidi"/>
          <w:sz w:val="30"/>
          <w:szCs w:val="30"/>
          <w:cs/>
        </w:rPr>
        <w:t>25</w:t>
      </w:r>
      <w:r w:rsidR="00CE51E0">
        <w:rPr>
          <w:rFonts w:asciiTheme="majorBidi" w:hAnsiTheme="majorBidi" w:cstheme="majorBidi"/>
          <w:sz w:val="30"/>
          <w:szCs w:val="30"/>
        </w:rPr>
        <w:t>60</w:t>
      </w:r>
      <w:r w:rsidR="007A64FD" w:rsidRPr="009664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="00FC5DC3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9664BA">
        <w:rPr>
          <w:rFonts w:asciiTheme="majorBidi" w:hAnsiTheme="majorBidi" w:cstheme="majorBidi"/>
          <w:sz w:val="30"/>
          <w:szCs w:val="30"/>
          <w:cs/>
        </w:rPr>
        <w:t>มีวงเงินสินเชื่อที่ยังไม่ได้เบิกใช้เป็นจำนวนร</w:t>
      </w:r>
      <w:r w:rsidRPr="00C20F77">
        <w:rPr>
          <w:rFonts w:asciiTheme="majorBidi" w:hAnsiTheme="majorBidi" w:cstheme="majorBidi"/>
          <w:sz w:val="30"/>
          <w:szCs w:val="30"/>
          <w:cs/>
        </w:rPr>
        <w:t>วม</w:t>
      </w:r>
      <w:r w:rsidR="00A640C4" w:rsidRPr="00C20F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DC3" w:rsidRPr="00E058DD">
        <w:rPr>
          <w:rFonts w:asciiTheme="majorBidi" w:hAnsiTheme="majorBidi" w:cstheme="majorBidi"/>
          <w:sz w:val="30"/>
          <w:szCs w:val="30"/>
        </w:rPr>
        <w:t>2,517.5</w:t>
      </w:r>
      <w:r w:rsidR="00483F20" w:rsidRPr="00C20F77">
        <w:rPr>
          <w:rFonts w:asciiTheme="majorBidi" w:hAnsiTheme="majorBidi" w:cstheme="majorBidi"/>
          <w:sz w:val="30"/>
          <w:szCs w:val="30"/>
        </w:rPr>
        <w:t xml:space="preserve"> </w:t>
      </w:r>
      <w:r w:rsidRPr="00C20F77">
        <w:rPr>
          <w:rFonts w:asciiTheme="majorBidi" w:hAnsiTheme="majorBidi" w:cstheme="majorBidi"/>
          <w:sz w:val="30"/>
          <w:szCs w:val="30"/>
          <w:cs/>
        </w:rPr>
        <w:t>ล้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านบาท </w:t>
      </w:r>
      <w:r w:rsidRPr="009664BA">
        <w:rPr>
          <w:rFonts w:asciiTheme="majorBidi" w:hAnsiTheme="majorBidi" w:cstheme="majorBidi"/>
          <w:i/>
          <w:iCs/>
          <w:sz w:val="30"/>
          <w:szCs w:val="30"/>
          <w:cs/>
        </w:rPr>
        <w:t xml:space="preserve">(31 ธันวาคม </w:t>
      </w:r>
      <w:r w:rsidR="00A57BFB" w:rsidRPr="009664BA">
        <w:rPr>
          <w:rFonts w:asciiTheme="majorBidi" w:hAnsiTheme="majorBidi" w:cstheme="majorBidi"/>
          <w:i/>
          <w:iCs/>
          <w:sz w:val="30"/>
          <w:szCs w:val="30"/>
          <w:cs/>
        </w:rPr>
        <w:t>255</w:t>
      </w:r>
      <w:r w:rsidR="00CE51E0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CE51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C5DC3" w:rsidRPr="00E058DD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กลุ่มบริษัทและบริษัท</w:t>
      </w:r>
      <w:r w:rsidR="00FC5DC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เป็นจำนวนรวม </w:t>
      </w:r>
      <w:r w:rsidR="00CE51E0" w:rsidRPr="00E058DD">
        <w:rPr>
          <w:rFonts w:asciiTheme="majorBidi" w:hAnsiTheme="majorBidi" w:cstheme="majorBidi"/>
          <w:i/>
          <w:iCs/>
          <w:sz w:val="30"/>
          <w:szCs w:val="30"/>
        </w:rPr>
        <w:t xml:space="preserve">13,774.3 </w:t>
      </w:r>
      <w:r w:rsidRPr="00CE51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922C83" w:rsidRPr="00CE51E0">
        <w:rPr>
          <w:rFonts w:asciiTheme="majorBidi" w:hAnsiTheme="majorBidi" w:cstheme="majorBidi"/>
          <w:i/>
          <w:iCs/>
          <w:sz w:val="30"/>
          <w:szCs w:val="30"/>
        </w:rPr>
        <w:t>9,300</w:t>
      </w:r>
      <w:r w:rsidR="00696B6A" w:rsidRPr="00CE51E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96B6A" w:rsidRPr="009664BA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9664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:rsidR="001B3E5F" w:rsidRPr="00E058DD" w:rsidRDefault="001B3E5F" w:rsidP="001B3E5F">
      <w:pPr>
        <w:ind w:left="540"/>
        <w:jc w:val="thaiDistribute"/>
        <w:rPr>
          <w:rFonts w:cstheme="minorBidi"/>
          <w:b/>
          <w:bCs/>
          <w:i/>
          <w:iCs/>
          <w:sz w:val="30"/>
          <w:szCs w:val="30"/>
          <w:cs/>
          <w:lang w:val="th-TH" w:eastAsia="x-none"/>
        </w:rPr>
      </w:pPr>
    </w:p>
    <w:p w:rsidR="001B3E5F" w:rsidRPr="00E058DD" w:rsidRDefault="001B3E5F" w:rsidP="001B3E5F">
      <w:pPr>
        <w:ind w:left="540"/>
        <w:jc w:val="thaiDistribute"/>
        <w:rPr>
          <w:rFonts w:cstheme="minorBidi"/>
          <w:b/>
          <w:bCs/>
          <w:i/>
          <w:iCs/>
          <w:sz w:val="30"/>
          <w:szCs w:val="30"/>
          <w:cs/>
          <w:lang w:val="th-TH" w:eastAsia="x-none"/>
        </w:rPr>
      </w:pPr>
      <w:r w:rsidRPr="00FF7080">
        <w:rPr>
          <w:rFonts w:hint="cs"/>
          <w:b/>
          <w:bCs/>
          <w:i/>
          <w:iCs/>
          <w:sz w:val="30"/>
          <w:szCs w:val="30"/>
          <w:cs/>
          <w:lang w:val="th-TH" w:eastAsia="x-none"/>
        </w:rPr>
        <w:t>หุ้นกู้</w:t>
      </w:r>
    </w:p>
    <w:p w:rsidR="001B3E5F" w:rsidRDefault="001B3E5F" w:rsidP="001B3E5F">
      <w:pPr>
        <w:ind w:left="540"/>
        <w:jc w:val="thaiDistribute"/>
        <w:rPr>
          <w:rFonts w:cs="Arial"/>
          <w:b/>
          <w:bCs/>
          <w:i/>
          <w:iCs/>
          <w:sz w:val="30"/>
          <w:szCs w:val="30"/>
          <w:cs/>
          <w:lang w:val="th-TH" w:eastAsia="x-none"/>
        </w:rPr>
      </w:pPr>
    </w:p>
    <w:p w:rsidR="001B3E5F" w:rsidRPr="003C6F58" w:rsidRDefault="001B3E5F" w:rsidP="001B3E5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 w:rsidRPr="00207E3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</w:t>
      </w:r>
      <w:r>
        <w:rPr>
          <w:rFonts w:ascii="Angsana New" w:hAnsi="Angsana New" w:hint="cs"/>
          <w:sz w:val="30"/>
          <w:szCs w:val="30"/>
          <w:cs/>
        </w:rPr>
        <w:t>ั</w:t>
      </w:r>
      <w:r>
        <w:rPr>
          <w:rFonts w:ascii="Angsana New" w:hAnsi="Angsana New"/>
          <w:sz w:val="30"/>
          <w:szCs w:val="30"/>
          <w:cs/>
        </w:rPr>
        <w:t>ทออกหุ้นกู้ไม่ด้อยสิทธิ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ไม่มีหลักประกัน</w:t>
      </w:r>
      <w:r>
        <w:rPr>
          <w:rFonts w:ascii="Angsana New" w:hAnsi="Angsana New" w:hint="cs"/>
          <w:sz w:val="30"/>
          <w:szCs w:val="30"/>
          <w:cs/>
        </w:rPr>
        <w:t>ให้แก่ผู้ลงทุนสถาบันและผู้ลงทุน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รายใหญ่ มีวัตถุประสงค์</w:t>
      </w:r>
      <w:r>
        <w:rPr>
          <w:rFonts w:ascii="Angsana New" w:hAnsi="Angsana New"/>
          <w:sz w:val="30"/>
          <w:szCs w:val="30"/>
          <w:cs/>
        </w:rPr>
        <w:t xml:space="preserve">เพื่อชำระคืนเงินกู้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/>
          <w:sz w:val="30"/>
          <w:szCs w:val="30"/>
          <w:cs/>
        </w:rPr>
        <w:t xml:space="preserve">ใช้ในการดำเนินงาน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8A0786">
        <w:rPr>
          <w:rFonts w:ascii="Angsana New" w:hAnsi="Angsana New"/>
          <w:sz w:val="30"/>
          <w:szCs w:val="30"/>
          <w:cs/>
        </w:rPr>
        <w:t>เป็นเงินทุนหมุนเวียน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โดยบริษัทต้องรักษาอัตราส่วนทางการเงินตามเงื่อนไขที่ระบุไว้ในข้อกำหนดของผู้ออกหุ้นกู้</w:t>
      </w:r>
    </w:p>
    <w:p w:rsidR="001B3E5F" w:rsidRDefault="001B3E5F" w:rsidP="001B3E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B3E5F" w:rsidRPr="009664BA" w:rsidRDefault="001B3E5F" w:rsidP="001B3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Pr="009664BA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 31 ธันวาคม 25</w:t>
      </w:r>
      <w:r>
        <w:rPr>
          <w:rFonts w:asciiTheme="majorBidi" w:hAnsiTheme="majorBidi" w:cstheme="majorBidi"/>
          <w:sz w:val="30"/>
          <w:szCs w:val="30"/>
        </w:rPr>
        <w:t>60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1B3E5F" w:rsidRPr="00FF7080" w:rsidRDefault="001B3E5F" w:rsidP="001B3E5F">
      <w:pPr>
        <w:ind w:left="540"/>
        <w:jc w:val="thaiDistribute"/>
        <w:rPr>
          <w:rFonts w:cs="Arial"/>
          <w:b/>
          <w:bCs/>
          <w:i/>
          <w:iCs/>
          <w:sz w:val="30"/>
          <w:szCs w:val="30"/>
          <w:cs/>
          <w:lang w:val="th-TH"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990"/>
        <w:gridCol w:w="1348"/>
        <w:gridCol w:w="992"/>
        <w:gridCol w:w="1264"/>
        <w:gridCol w:w="1797"/>
      </w:tblGrid>
      <w:tr w:rsidR="001B3E5F" w:rsidRPr="009664BA" w:rsidTr="00E058DD">
        <w:trPr>
          <w:tblHeader/>
        </w:trPr>
        <w:tc>
          <w:tcPr>
            <w:tcW w:w="1586" w:type="pct"/>
          </w:tcPr>
          <w:p w:rsidR="001B3E5F" w:rsidRPr="00953BF3" w:rsidRDefault="001B3E5F" w:rsidP="003B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F3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720" w:type="pct"/>
          </w:tcPr>
          <w:p w:rsidR="001B3E5F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F3">
              <w:rPr>
                <w:rFonts w:ascii="Angsana New" w:hAnsi="Angsana New" w:hint="cs"/>
                <w:sz w:val="30"/>
                <w:szCs w:val="30"/>
                <w:cs/>
              </w:rPr>
              <w:t>มูลค่าที่ตราไว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</w:p>
          <w:p w:rsidR="001B3E5F" w:rsidRPr="00E3393F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</w:tcPr>
          <w:p w:rsidR="001B3E5F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</w:p>
          <w:p w:rsidR="001B3E5F" w:rsidRPr="00E3393F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675" w:type="pct"/>
          </w:tcPr>
          <w:p w:rsidR="001B3E5F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F3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  <w:p w:rsidR="001B3E5F" w:rsidRPr="00E3393F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60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วันครบกำหนด</w:t>
            </w:r>
            <w:r w:rsidR="00C20F77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ไถ่ถอน</w:t>
            </w:r>
          </w:p>
        </w:tc>
      </w:tr>
      <w:tr w:rsidR="001B3E5F" w:rsidRPr="009664BA" w:rsidTr="00E058DD">
        <w:trPr>
          <w:tblHeader/>
        </w:trPr>
        <w:tc>
          <w:tcPr>
            <w:tcW w:w="1586" w:type="pct"/>
          </w:tcPr>
          <w:p w:rsidR="001B3E5F" w:rsidRPr="00953BF3" w:rsidRDefault="001B3E5F" w:rsidP="003B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pct"/>
          </w:tcPr>
          <w:p w:rsidR="001B3E5F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E5F" w:rsidRPr="009664BA" w:rsidTr="00E058DD">
        <w:trPr>
          <w:tblHeader/>
        </w:trPr>
        <w:tc>
          <w:tcPr>
            <w:tcW w:w="1586" w:type="pct"/>
          </w:tcPr>
          <w:p w:rsidR="001B3E5F" w:rsidRPr="00A666ED" w:rsidRDefault="001B3E5F" w:rsidP="003B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04273">
              <w:rPr>
                <w:rFonts w:ascii="Angsana New" w:hAnsi="Angsana New" w:hint="cs"/>
                <w:sz w:val="30"/>
                <w:szCs w:val="30"/>
                <w:cs/>
              </w:rPr>
              <w:t>หุ้นกู้ไม่ด้อยสิทธิ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4273"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29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720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530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75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2.21</w:t>
            </w:r>
          </w:p>
        </w:tc>
        <w:tc>
          <w:tcPr>
            <w:tcW w:w="960" w:type="pct"/>
          </w:tcPr>
          <w:p w:rsidR="001B3E5F" w:rsidRDefault="001B3E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B3E5F" w:rsidRPr="009664BA" w:rsidTr="00E058DD">
        <w:trPr>
          <w:tblHeader/>
        </w:trPr>
        <w:tc>
          <w:tcPr>
            <w:tcW w:w="1586" w:type="pct"/>
          </w:tcPr>
          <w:p w:rsidR="001B3E5F" w:rsidRPr="00A666ED" w:rsidRDefault="001B3E5F" w:rsidP="003B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04273">
              <w:rPr>
                <w:rFonts w:ascii="Angsana New" w:hAnsi="Angsana New" w:hint="cs"/>
                <w:sz w:val="30"/>
                <w:szCs w:val="30"/>
                <w:cs/>
              </w:rPr>
              <w:t>หุ้นกู้ไม่ด้อยสิทธิ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4273"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29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720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530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5" w:type="pct"/>
          </w:tcPr>
          <w:p w:rsidR="001B3E5F" w:rsidRPr="00953BF3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2.82</w:t>
            </w:r>
          </w:p>
        </w:tc>
        <w:tc>
          <w:tcPr>
            <w:tcW w:w="960" w:type="pct"/>
          </w:tcPr>
          <w:p w:rsidR="001B3E5F" w:rsidRDefault="001B3E5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</w:tbl>
    <w:p w:rsidR="00230243" w:rsidRDefault="00230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A3203" w:rsidRPr="009664BA" w:rsidRDefault="002D438C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20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C50F7A"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เจ้าหนี้การค้า</w:t>
      </w:r>
    </w:p>
    <w:p w:rsidR="003C58C2" w:rsidRPr="0059344A" w:rsidRDefault="003C58C2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6"/>
        <w:gridCol w:w="899"/>
        <w:gridCol w:w="1172"/>
        <w:gridCol w:w="243"/>
        <w:gridCol w:w="1200"/>
        <w:gridCol w:w="271"/>
        <w:gridCol w:w="1170"/>
        <w:gridCol w:w="269"/>
        <w:gridCol w:w="1170"/>
      </w:tblGrid>
      <w:tr w:rsidR="00B83D75" w:rsidRPr="009664BA" w:rsidTr="00E058DD">
        <w:trPr>
          <w:tblHeader/>
        </w:trPr>
        <w:tc>
          <w:tcPr>
            <w:tcW w:w="1552" w:type="pct"/>
          </w:tcPr>
          <w:p w:rsidR="00FD2074" w:rsidRPr="009664BA" w:rsidRDefault="00FD2074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:rsidR="00FD2074" w:rsidRPr="009664BA" w:rsidRDefault="00FD2074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FD2074" w:rsidRPr="009664BA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FD2074" w:rsidRPr="009664BA" w:rsidRDefault="00FD2074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FD2074" w:rsidRPr="009664BA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83D75" w:rsidRPr="009664BA" w:rsidTr="00E058DD">
        <w:trPr>
          <w:tblHeader/>
        </w:trPr>
        <w:tc>
          <w:tcPr>
            <w:tcW w:w="1552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1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B83D75" w:rsidRPr="009664BA" w:rsidTr="00E058DD">
        <w:trPr>
          <w:tblHeader/>
        </w:trPr>
        <w:tc>
          <w:tcPr>
            <w:tcW w:w="1552" w:type="pct"/>
          </w:tcPr>
          <w:p w:rsidR="00FD2074" w:rsidRPr="009664BA" w:rsidRDefault="00FD2074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:rsidR="00FD2074" w:rsidRPr="009664BA" w:rsidRDefault="00FD2074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:rsidR="00FD2074" w:rsidRPr="009664BA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D75" w:rsidRPr="009664BA" w:rsidTr="00E058DD">
        <w:tc>
          <w:tcPr>
            <w:tcW w:w="1552" w:type="pct"/>
          </w:tcPr>
          <w:p w:rsidR="00A6739E" w:rsidRPr="009664BA" w:rsidRDefault="00A6739E" w:rsidP="00A673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2" w:type="pct"/>
          </w:tcPr>
          <w:p w:rsidR="00A6739E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1,572,447</w:t>
            </w:r>
          </w:p>
        </w:tc>
        <w:tc>
          <w:tcPr>
            <w:tcW w:w="131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:rsidR="00A6739E" w:rsidRPr="009664BA" w:rsidRDefault="00A6739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1,102,347</w:t>
            </w:r>
          </w:p>
        </w:tc>
        <w:tc>
          <w:tcPr>
            <w:tcW w:w="14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994,703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9664BA" w:rsidRDefault="00A6739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972,343</w:t>
            </w:r>
          </w:p>
        </w:tc>
      </w:tr>
      <w:tr w:rsidR="00B83D75" w:rsidRPr="009664BA" w:rsidTr="00E058DD">
        <w:tc>
          <w:tcPr>
            <w:tcW w:w="1552" w:type="pct"/>
          </w:tcPr>
          <w:p w:rsidR="00A6739E" w:rsidRPr="009664BA" w:rsidRDefault="00A6739E" w:rsidP="00A673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8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A6739E" w:rsidRPr="009664BA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50,420</w:t>
            </w:r>
          </w:p>
        </w:tc>
        <w:tc>
          <w:tcPr>
            <w:tcW w:w="131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2" w:space="0" w:color="auto"/>
            </w:tcBorders>
          </w:tcPr>
          <w:p w:rsidR="00A6739E" w:rsidRPr="009664BA" w:rsidRDefault="00A6739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37,891</w:t>
            </w:r>
          </w:p>
        </w:tc>
        <w:tc>
          <w:tcPr>
            <w:tcW w:w="14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A6739E" w:rsidRPr="009664BA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43,843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A6739E" w:rsidRPr="009664BA" w:rsidRDefault="00A6739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31,376</w:t>
            </w:r>
          </w:p>
        </w:tc>
      </w:tr>
      <w:tr w:rsidR="00B83D75" w:rsidRPr="009664BA" w:rsidTr="00E058DD">
        <w:tc>
          <w:tcPr>
            <w:tcW w:w="1552" w:type="pct"/>
          </w:tcPr>
          <w:p w:rsidR="00A6739E" w:rsidRPr="009664BA" w:rsidRDefault="00A6739E" w:rsidP="00A673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A6739E" w:rsidRPr="009664BA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1,622,867</w:t>
            </w:r>
          </w:p>
        </w:tc>
        <w:tc>
          <w:tcPr>
            <w:tcW w:w="131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2" w:space="0" w:color="auto"/>
              <w:bottom w:val="double" w:sz="4" w:space="0" w:color="auto"/>
            </w:tcBorders>
          </w:tcPr>
          <w:p w:rsidR="00A6739E" w:rsidRPr="009664BA" w:rsidRDefault="00A6739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1,140,238</w:t>
            </w:r>
          </w:p>
        </w:tc>
        <w:tc>
          <w:tcPr>
            <w:tcW w:w="146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A6739E" w:rsidRPr="009664BA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1,038,546</w:t>
            </w:r>
          </w:p>
        </w:tc>
        <w:tc>
          <w:tcPr>
            <w:tcW w:w="145" w:type="pct"/>
          </w:tcPr>
          <w:p w:rsidR="00A6739E" w:rsidRPr="009664BA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A6739E" w:rsidRPr="009664BA" w:rsidRDefault="00A6739E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1,003,719</w:t>
            </w:r>
          </w:p>
        </w:tc>
      </w:tr>
    </w:tbl>
    <w:p w:rsidR="000B2835" w:rsidRDefault="000B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CF435F" w:rsidRDefault="00CF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:rsidR="00A134F8" w:rsidRPr="00E058DD" w:rsidRDefault="00A134F8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cs/>
          <w:lang w:val="th-TH"/>
        </w:rPr>
      </w:pPr>
      <w:r w:rsidRPr="00E058DD">
        <w:rPr>
          <w:b/>
          <w:bCs/>
          <w:sz w:val="30"/>
          <w:szCs w:val="30"/>
          <w:cs/>
          <w:lang w:val="th-TH"/>
        </w:rPr>
        <w:t>21</w:t>
      </w:r>
      <w:r w:rsidR="0042384F">
        <w:rPr>
          <w:b/>
          <w:bCs/>
          <w:sz w:val="30"/>
          <w:szCs w:val="30"/>
          <w:cs/>
          <w:lang w:val="th-TH"/>
        </w:rPr>
        <w:tab/>
      </w:r>
      <w:r w:rsidRPr="00E058DD">
        <w:rPr>
          <w:b/>
          <w:bCs/>
          <w:sz w:val="30"/>
          <w:szCs w:val="30"/>
          <w:cs/>
          <w:lang w:val="th-TH"/>
        </w:rPr>
        <w:t>เจ้าหนี้อื่น</w:t>
      </w:r>
    </w:p>
    <w:p w:rsidR="006A0081" w:rsidRPr="0059344A" w:rsidRDefault="006A0081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8"/>
        <w:gridCol w:w="883"/>
        <w:gridCol w:w="1185"/>
        <w:gridCol w:w="254"/>
        <w:gridCol w:w="1190"/>
        <w:gridCol w:w="273"/>
        <w:gridCol w:w="1168"/>
        <w:gridCol w:w="254"/>
        <w:gridCol w:w="1185"/>
      </w:tblGrid>
      <w:tr w:rsidR="00B83D75" w:rsidRPr="009664BA" w:rsidTr="00E058DD">
        <w:trPr>
          <w:tblHeader/>
        </w:trPr>
        <w:tc>
          <w:tcPr>
            <w:tcW w:w="1552" w:type="pct"/>
          </w:tcPr>
          <w:p w:rsidR="006C54B8" w:rsidRPr="009664BA" w:rsidRDefault="006C54B8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6C54B8" w:rsidRPr="009664BA" w:rsidRDefault="006C54B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:rsidR="006C54B8" w:rsidRPr="009664BA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6C54B8" w:rsidRPr="009664BA" w:rsidRDefault="006C54B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6C54B8" w:rsidRPr="009664BA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83D75" w:rsidRPr="009664BA" w:rsidTr="00B83D75">
        <w:trPr>
          <w:tblHeader/>
        </w:trPr>
        <w:tc>
          <w:tcPr>
            <w:tcW w:w="1552" w:type="pct"/>
          </w:tcPr>
          <w:p w:rsidR="003B1189" w:rsidRPr="009664BA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" w:type="pct"/>
          </w:tcPr>
          <w:p w:rsidR="003B1189" w:rsidRPr="009664BA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9" w:type="pct"/>
          </w:tcPr>
          <w:p w:rsidR="003B1189" w:rsidRPr="009664BA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3B1189" w:rsidRPr="009664BA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3B1189" w:rsidRPr="009664BA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3B1189" w:rsidRPr="009664BA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3B1189" w:rsidRPr="009664BA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3B1189" w:rsidRPr="009664BA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3B1189" w:rsidRPr="009664BA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B83D75" w:rsidRPr="009664BA" w:rsidTr="00E058DD">
        <w:trPr>
          <w:tblHeader/>
        </w:trPr>
        <w:tc>
          <w:tcPr>
            <w:tcW w:w="1552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D75" w:rsidRPr="009664BA" w:rsidTr="00B83D75">
        <w:tc>
          <w:tcPr>
            <w:tcW w:w="1552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</w:tc>
        <w:tc>
          <w:tcPr>
            <w:tcW w:w="476" w:type="pct"/>
          </w:tcPr>
          <w:p w:rsidR="00A57BFB" w:rsidRPr="009664BA" w:rsidRDefault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A57BFB" w:rsidRPr="009664BA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0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52,436</w:t>
            </w:r>
          </w:p>
        </w:tc>
        <w:tc>
          <w:tcPr>
            <w:tcW w:w="137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A57BFB" w:rsidRPr="009664BA" w:rsidRDefault="003B118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250,305</w:t>
            </w:r>
          </w:p>
        </w:tc>
        <w:tc>
          <w:tcPr>
            <w:tcW w:w="147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57BFB" w:rsidRPr="009664BA" w:rsidRDefault="007D30E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118,66</w:t>
            </w:r>
            <w:r w:rsidR="00571B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7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A57BFB" w:rsidRPr="009664BA" w:rsidRDefault="003B118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39" w:right="-90" w:firstLine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231,972</w:t>
            </w:r>
          </w:p>
        </w:tc>
      </w:tr>
      <w:tr w:rsidR="00B83D75" w:rsidRPr="009664BA" w:rsidTr="00B83D75">
        <w:tc>
          <w:tcPr>
            <w:tcW w:w="1552" w:type="pct"/>
          </w:tcPr>
          <w:p w:rsidR="003440E7" w:rsidRPr="009664BA" w:rsidRDefault="003440E7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3440E7" w:rsidRDefault="003440E7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3440E7" w:rsidRDefault="003440E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3440E7" w:rsidRPr="009664BA" w:rsidRDefault="003440E7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3440E7" w:rsidRDefault="003440E7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440E7" w:rsidRPr="009664BA" w:rsidRDefault="003440E7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3440E7" w:rsidRDefault="003440E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3440E7" w:rsidRPr="009664BA" w:rsidRDefault="003440E7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3440E7" w:rsidRPr="009664BA" w:rsidRDefault="003440E7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39" w:right="-90" w:firstLine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3D75" w:rsidRPr="009664BA" w:rsidTr="00B83D75">
        <w:tc>
          <w:tcPr>
            <w:tcW w:w="1552" w:type="pct"/>
          </w:tcPr>
          <w:p w:rsidR="00A57BFB" w:rsidRPr="009664BA" w:rsidRDefault="00A57BF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476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A57BFB" w:rsidRPr="009664BA" w:rsidRDefault="00A57BF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A57BFB" w:rsidRPr="009664BA" w:rsidRDefault="00A57BF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57BFB" w:rsidRPr="009664BA" w:rsidRDefault="00A57BFB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A57BFB" w:rsidRPr="009664BA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A57BFB" w:rsidRPr="009664BA" w:rsidRDefault="00A57BF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9" w:right="-9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3D75" w:rsidRPr="009664BA" w:rsidTr="00B83D75">
        <w:tc>
          <w:tcPr>
            <w:tcW w:w="1552" w:type="pct"/>
          </w:tcPr>
          <w:p w:rsidR="00E9788C" w:rsidRPr="009664BA" w:rsidRDefault="00E9788C" w:rsidP="00E9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6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E9788C" w:rsidRPr="009664BA" w:rsidRDefault="00C71BC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277,866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336,932</w:t>
            </w:r>
          </w:p>
        </w:tc>
        <w:tc>
          <w:tcPr>
            <w:tcW w:w="14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9788C" w:rsidRPr="009664BA" w:rsidRDefault="007D30E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71BC2">
              <w:rPr>
                <w:rFonts w:asciiTheme="majorBidi" w:hAnsiTheme="majorBidi" w:cstheme="majorBidi"/>
                <w:sz w:val="30"/>
                <w:szCs w:val="30"/>
              </w:rPr>
              <w:t>32,609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9" w:right="-90" w:firstLine="31"/>
              <w:rPr>
                <w:rFonts w:asciiTheme="majorBidi" w:hAnsiTheme="majorBidi" w:cstheme="majorBidi"/>
                <w:sz w:val="30"/>
                <w:szCs w:val="30"/>
              </w:rPr>
            </w:pPr>
            <w:r w:rsidRPr="0082186A">
              <w:rPr>
                <w:rFonts w:asciiTheme="majorBidi" w:hAnsiTheme="majorBidi" w:cstheme="majorBidi"/>
                <w:sz w:val="30"/>
                <w:szCs w:val="30"/>
              </w:rPr>
              <w:t>259,122</w:t>
            </w:r>
          </w:p>
        </w:tc>
      </w:tr>
      <w:tr w:rsidR="00B83D75" w:rsidRPr="009664BA" w:rsidTr="00B83D75">
        <w:tc>
          <w:tcPr>
            <w:tcW w:w="1552" w:type="pct"/>
          </w:tcPr>
          <w:p w:rsidR="00E9788C" w:rsidRPr="00E058DD" w:rsidRDefault="00E9788C" w:rsidP="00E9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58DD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76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E9788C" w:rsidRPr="009664BA" w:rsidRDefault="00C71BC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82,318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91,090</w:t>
            </w:r>
          </w:p>
        </w:tc>
        <w:tc>
          <w:tcPr>
            <w:tcW w:w="14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9788C" w:rsidRPr="009664BA" w:rsidRDefault="00C71BC2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54,394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9" w:right="-90" w:firstLine="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71,408</w:t>
            </w:r>
          </w:p>
        </w:tc>
      </w:tr>
      <w:tr w:rsidR="00B83D75" w:rsidRPr="009664BA" w:rsidTr="00B83D75">
        <w:tc>
          <w:tcPr>
            <w:tcW w:w="1552" w:type="pct"/>
          </w:tcPr>
          <w:p w:rsidR="00E9788C" w:rsidRPr="009664BA" w:rsidRDefault="00E9788C" w:rsidP="00E9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76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E9788C" w:rsidRPr="009664BA" w:rsidRDefault="00C20F77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30,437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30,209</w:t>
            </w:r>
          </w:p>
        </w:tc>
        <w:tc>
          <w:tcPr>
            <w:tcW w:w="14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9788C" w:rsidRPr="009664BA" w:rsidRDefault="007D30E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30,429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9" w:right="-90" w:firstLine="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30,098</w:t>
            </w:r>
          </w:p>
        </w:tc>
      </w:tr>
      <w:tr w:rsidR="00B83D75" w:rsidRPr="009664BA" w:rsidTr="00B83D75">
        <w:tc>
          <w:tcPr>
            <w:tcW w:w="1552" w:type="pct"/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76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E9788C" w:rsidDel="00F04037" w:rsidRDefault="003C2FEA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A3619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E9788C" w:rsidRPr="009664BA" w:rsidDel="00F04037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23,427</w:t>
            </w:r>
          </w:p>
        </w:tc>
        <w:tc>
          <w:tcPr>
            <w:tcW w:w="14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9788C" w:rsidDel="00F04037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30,568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E9788C" w:rsidRPr="009664BA" w:rsidDel="00F04037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9" w:right="-90" w:firstLine="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7,670</w:t>
            </w:r>
          </w:p>
        </w:tc>
      </w:tr>
      <w:tr w:rsidR="00B83D75" w:rsidRPr="009664BA" w:rsidTr="00E058DD">
        <w:tc>
          <w:tcPr>
            <w:tcW w:w="1552" w:type="pct"/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เจ้าหนี้อื่นพนักงาน</w:t>
            </w:r>
          </w:p>
        </w:tc>
        <w:tc>
          <w:tcPr>
            <w:tcW w:w="476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E9788C" w:rsidRPr="00E058DD" w:rsidDel="00D210D9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31,407</w:t>
            </w:r>
          </w:p>
        </w:tc>
        <w:tc>
          <w:tcPr>
            <w:tcW w:w="137" w:type="pct"/>
          </w:tcPr>
          <w:p w:rsidR="00E9788C" w:rsidRPr="00E058DD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E9788C" w:rsidRPr="00E058DD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0911">
              <w:rPr>
                <w:rFonts w:asciiTheme="majorBidi" w:hAnsiTheme="majorBidi" w:cstheme="majorBidi"/>
                <w:sz w:val="30"/>
                <w:szCs w:val="30"/>
              </w:rPr>
              <w:t>16,193</w:t>
            </w:r>
          </w:p>
        </w:tc>
        <w:tc>
          <w:tcPr>
            <w:tcW w:w="147" w:type="pct"/>
          </w:tcPr>
          <w:p w:rsidR="00E9788C" w:rsidRPr="00E058DD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E9788C" w:rsidRPr="00E058DD" w:rsidDel="00D210D9" w:rsidRDefault="007D30E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31,241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9" w:right="-90" w:firstLine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911">
              <w:rPr>
                <w:rFonts w:asciiTheme="majorBidi" w:hAnsiTheme="majorBidi" w:cstheme="majorBidi"/>
                <w:sz w:val="30"/>
                <w:szCs w:val="30"/>
              </w:rPr>
              <w:t>16,023</w:t>
            </w:r>
          </w:p>
        </w:tc>
      </w:tr>
      <w:tr w:rsidR="00B83D75" w:rsidRPr="009664BA" w:rsidTr="00E058DD">
        <w:tc>
          <w:tcPr>
            <w:tcW w:w="1552" w:type="pct"/>
          </w:tcPr>
          <w:p w:rsidR="00E9788C" w:rsidRPr="009664BA" w:rsidRDefault="00E9788C" w:rsidP="00E9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E9788C" w:rsidRPr="009664BA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71B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55,259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497,851</w:t>
            </w:r>
          </w:p>
        </w:tc>
        <w:tc>
          <w:tcPr>
            <w:tcW w:w="14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E9788C" w:rsidRPr="009664BA" w:rsidRDefault="007D30E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379,2</w:t>
            </w:r>
            <w:r w:rsidR="00F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9" w:right="-90" w:firstLine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384,321</w:t>
            </w:r>
          </w:p>
        </w:tc>
      </w:tr>
      <w:tr w:rsidR="00931623" w:rsidRPr="009664BA" w:rsidTr="00E058DD">
        <w:trPr>
          <w:trHeight w:val="70"/>
        </w:trPr>
        <w:tc>
          <w:tcPr>
            <w:tcW w:w="1552" w:type="pct"/>
          </w:tcPr>
          <w:p w:rsidR="00931623" w:rsidRPr="009664BA" w:rsidRDefault="00931623" w:rsidP="00E9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931623" w:rsidRPr="009664BA" w:rsidRDefault="00931623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931623" w:rsidRDefault="009316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931623" w:rsidRPr="009664BA" w:rsidRDefault="00931623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931623" w:rsidRDefault="009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931623" w:rsidRPr="009664BA" w:rsidRDefault="00931623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931623" w:rsidRDefault="009316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931623" w:rsidRPr="009664BA" w:rsidRDefault="00931623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931623" w:rsidRDefault="009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9" w:right="-90" w:firstLine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3D75" w:rsidRPr="009664BA" w:rsidTr="00E058DD">
        <w:trPr>
          <w:trHeight w:val="70"/>
        </w:trPr>
        <w:tc>
          <w:tcPr>
            <w:tcW w:w="1552" w:type="pct"/>
          </w:tcPr>
          <w:p w:rsidR="00E9788C" w:rsidRPr="009664BA" w:rsidRDefault="00E9788C" w:rsidP="00E9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6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E9788C" w:rsidRPr="009664BA" w:rsidRDefault="00E05EA3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607,695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748,156</w:t>
            </w:r>
          </w:p>
        </w:tc>
        <w:tc>
          <w:tcPr>
            <w:tcW w:w="14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E9788C" w:rsidRPr="009664BA" w:rsidRDefault="007D30E1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497,90</w:t>
            </w:r>
            <w:r w:rsidR="00F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E9788C" w:rsidRPr="009664BA" w:rsidRDefault="00E9788C" w:rsidP="00E97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E9788C" w:rsidRPr="009664BA" w:rsidRDefault="00E9788C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9" w:right="-90" w:firstLine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616,293</w:t>
            </w:r>
          </w:p>
        </w:tc>
      </w:tr>
    </w:tbl>
    <w:p w:rsidR="00245FD6" w:rsidRDefault="00245FD6" w:rsidP="00EC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245FD6" w:rsidRDefault="0024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245FD6" w:rsidRDefault="00245FD6" w:rsidP="00245FD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22</w:t>
      </w:r>
      <w:r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ประมาณการหนี้สิน</w:t>
      </w:r>
    </w:p>
    <w:p w:rsidR="00245FD6" w:rsidRDefault="00245FD6" w:rsidP="00245FD6">
      <w:pPr>
        <w:rPr>
          <w:rFonts w:cs="Arial"/>
          <w:cs/>
          <w:lang w:val="th-TH"/>
        </w:rPr>
      </w:pPr>
    </w:p>
    <w:p w:rsidR="00245FD6" w:rsidRDefault="00245FD6" w:rsidP="0024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3690">
        <w:rPr>
          <w:rFonts w:ascii="Angsana New" w:hAnsi="Angsana New"/>
          <w:sz w:val="30"/>
          <w:szCs w:val="30"/>
          <w:cs/>
          <w:lang w:val="th-TH"/>
        </w:rPr>
        <w:t>บริษัทมีคดีความจากการถูกประเมินภาษีเงินได้นิติบุคคลของกรมสรรพากรเกี่ยวกับการบันทึกรายได้สําหรับ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103690">
        <w:rPr>
          <w:rFonts w:ascii="Angsana New" w:hAnsi="Angsana New"/>
          <w:sz w:val="30"/>
          <w:szCs w:val="30"/>
          <w:cs/>
          <w:lang w:val="th-TH"/>
        </w:rPr>
        <w:t>ปี 2542 และ 2543 ที่มีผลต่อการใช้ประโยชน์ของผลขาดทุนสะสมยกมาทางภาษีในปีถัดมา (ศาลภาษีอากรกลาง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103690">
        <w:rPr>
          <w:rFonts w:ascii="Angsana New" w:hAnsi="Angsana New"/>
          <w:sz w:val="30"/>
          <w:szCs w:val="30"/>
          <w:cs/>
          <w:lang w:val="th-TH"/>
        </w:rPr>
        <w:t>ได้มีคําพิพากษาให้บริษัทชนะคดีแล้ว) ต่อมากรมสรรพากรได้ยื่นอุทธรณ์ต่อศาลฎีกา โดยเมื่อวันที่ 12 พฤษภาคม 2558 ศาลภาษีอากรกลางได้อ่านคําพิพากษาศาลฎีกา โดยพิพากษากลับเป็นไม่เพิกถอนหนังสือแจ้งเปลี่ยนแปลง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103690">
        <w:rPr>
          <w:rFonts w:ascii="Angsana New" w:hAnsi="Angsana New"/>
          <w:sz w:val="30"/>
          <w:szCs w:val="30"/>
          <w:cs/>
          <w:lang w:val="th-TH"/>
        </w:rPr>
        <w:t>ผลขาดทุนสุทธิปี 2542 และ 2543 และคําวินิจฉัยของคณะกรรมการพิจารณาอุทธรณ์ โดยคําพิพากษาศาลฎีกาดังกล่าวเกี่ยวเนื่องกับการใช้ประโยชน์ทางภาษีของบริษัทในปี 2546 และ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 xml:space="preserve">2548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</w:t>
      </w:r>
      <w:r w:rsidRPr="00103690">
        <w:rPr>
          <w:rFonts w:ascii="Angsana New" w:hAnsi="Angsana New"/>
          <w:sz w:val="30"/>
          <w:szCs w:val="30"/>
          <w:cs/>
          <w:lang w:val="th-TH"/>
        </w:rPr>
        <w:t xml:space="preserve">ในปี 2555 กรมสรรพากรได้ส่งหนังสือมายังบริษัทเพื่อแจ้งประเมินภาษีเงินได้นิติบุคคล สําหรับปี 2546 และ 2548 พร้อมเบี้ยปรับและเงินเพิ่ม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103690">
        <w:rPr>
          <w:rFonts w:ascii="Angsana New" w:hAnsi="Angsana New"/>
          <w:sz w:val="30"/>
          <w:szCs w:val="30"/>
          <w:cs/>
          <w:lang w:val="th-TH"/>
        </w:rPr>
        <w:t>รวมเป็นจํานวน 121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03690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Pr="00EA3054">
        <w:rPr>
          <w:rFonts w:ascii="Angsana New" w:hAnsi="Angsana New" w:hint="cs"/>
          <w:sz w:val="30"/>
          <w:szCs w:val="30"/>
          <w:cs/>
        </w:rPr>
        <w:t>บริษัทได้ดําเนินการยื่นอุทธรณ์ต่อคณะกรรมการพิจารณาอุทธรณ์ในประเด็นเกี่ยวกับการหักรายจ่ายที่เกี่ยวข้องตามมาตรา 65 แห่งประมวลรัษฎากร ซึ่งคณะกรรมการพิจารณาอุทธรณ์วินิจฉัยข้อเท็จจริงเป็นข้อยุติตามที่ศาลฎีกาได้วินิจฉัยไว้แล้ว</w:t>
      </w:r>
      <w:r w:rsidRPr="00EA3054">
        <w:rPr>
          <w:rFonts w:ascii="Angsana New" w:hAnsi="Angsana New"/>
          <w:sz w:val="30"/>
          <w:szCs w:val="30"/>
        </w:rPr>
        <w:t xml:space="preserve"> </w:t>
      </w:r>
      <w:r w:rsidRPr="00EA3054">
        <w:rPr>
          <w:rFonts w:ascii="Angsana New" w:hAnsi="Angsana New" w:hint="cs"/>
          <w:sz w:val="30"/>
          <w:szCs w:val="30"/>
          <w:cs/>
        </w:rPr>
        <w:t>อย่างไรก็ตามบริษัทไม่เห็นด้วยกับคำวินิจฉัยของคณะกรรมการพิจารณาอุทธรณ์จึงได้ยื่นอุทธรณ์คำวินิจฉัยของคณะกรรมการพิจารณาอุทธรณ์ต่อศาลภาษีอากรกลาง เนื่องจากบริษัทมองว่าประเด็นการขอใช้สิทธิหักรายจ่ายที่เกี่ยวข้องดังกล่าวยังไม่ได้มีการวินิจฉัยมาก่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245FD6" w:rsidRDefault="00245FD6" w:rsidP="0024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45FD6" w:rsidRPr="00725A4B" w:rsidRDefault="00245FD6" w:rsidP="0024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25A4B">
        <w:rPr>
          <w:rFonts w:ascii="Angsana New" w:hAnsi="Angsana New"/>
          <w:sz w:val="30"/>
          <w:szCs w:val="30"/>
          <w:cs/>
          <w:lang w:val="th-TH"/>
        </w:rPr>
        <w:t xml:space="preserve">ต่อมาเมื่อวันที่ 26 กันยายน 2560 ศาลภาษีอากรกลางได้มีคําพิพากษายกฟ้อง </w:t>
      </w:r>
      <w:r>
        <w:rPr>
          <w:rFonts w:ascii="Angsana New" w:hAnsi="Angsana New" w:hint="cs"/>
          <w:sz w:val="30"/>
          <w:szCs w:val="30"/>
          <w:cs/>
          <w:lang w:val="th-TH"/>
        </w:rPr>
        <w:t>จึงมีความเป็นไปได้ค่อนข้างแน่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>ที่บริษัทต้องจ่ายชำระภาระภาษีดังกล่าว และ</w:t>
      </w:r>
      <w:r w:rsidRPr="00725A4B">
        <w:rPr>
          <w:rFonts w:ascii="Angsana New" w:hAnsi="Angsana New"/>
          <w:sz w:val="30"/>
          <w:szCs w:val="30"/>
          <w:cs/>
          <w:lang w:val="th-TH"/>
        </w:rPr>
        <w:t>บริษัทได้ตั้งสำรองหนี้สินจากกรณีดังกล่าว รวมเป็นจำนวน</w:t>
      </w:r>
      <w:r>
        <w:rPr>
          <w:rFonts w:ascii="Angsana New" w:hAnsi="Angsana New" w:hint="cs"/>
          <w:sz w:val="30"/>
          <w:szCs w:val="30"/>
          <w:cs/>
          <w:lang w:val="th-TH"/>
        </w:rPr>
        <w:t>สุทธิ</w:t>
      </w:r>
      <w:r w:rsidRPr="00725A4B">
        <w:rPr>
          <w:rFonts w:ascii="Angsana New" w:hAnsi="Angsana New"/>
          <w:sz w:val="30"/>
          <w:szCs w:val="30"/>
          <w:cs/>
          <w:lang w:val="th-TH"/>
        </w:rPr>
        <w:t xml:space="preserve"> 101.2 ล้านบาท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อย่างไรก็ตาม</w:t>
      </w:r>
      <w:r w:rsidRPr="00725A4B">
        <w:rPr>
          <w:rFonts w:ascii="Angsana New" w:hAnsi="Angsana New"/>
          <w:sz w:val="30"/>
          <w:szCs w:val="30"/>
          <w:cs/>
          <w:lang w:val="th-TH"/>
        </w:rPr>
        <w:t>บริษัทอยู่ระหว่างกา</w:t>
      </w:r>
      <w:r w:rsidR="00BF390A">
        <w:rPr>
          <w:rFonts w:ascii="Angsana New" w:hAnsi="Angsana New" w:hint="cs"/>
          <w:sz w:val="30"/>
          <w:szCs w:val="30"/>
          <w:cs/>
          <w:lang w:val="th-TH"/>
        </w:rPr>
        <w:t>ร</w:t>
      </w:r>
      <w:r w:rsidRPr="00725A4B">
        <w:rPr>
          <w:rFonts w:ascii="Angsana New" w:hAnsi="Angsana New"/>
          <w:sz w:val="30"/>
          <w:szCs w:val="30"/>
          <w:cs/>
          <w:lang w:val="th-TH"/>
        </w:rPr>
        <w:t xml:space="preserve">ยื่นอุทธรณ์ในประเด็นการขอใช้สิทธิหักรายจ่ายที่เกี่ยวข้องต่อศาลอุทธรณ์คดีชำนัญพิเศษต่อไป </w:t>
      </w:r>
    </w:p>
    <w:p w:rsidR="003B1189" w:rsidRDefault="003B1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76AC8" w:rsidRPr="00E058DD" w:rsidRDefault="002D438C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rPr>
          <w:rFonts w:cs="Times New Roman"/>
          <w:sz w:val="30"/>
          <w:szCs w:val="30"/>
          <w:cs/>
          <w:lang w:val="th-TH"/>
        </w:rPr>
      </w:pPr>
      <w:r w:rsidRPr="00E058DD">
        <w:rPr>
          <w:rFonts w:asciiTheme="majorBidi" w:hAnsiTheme="majorBidi"/>
          <w:b/>
          <w:bCs/>
          <w:sz w:val="30"/>
          <w:szCs w:val="30"/>
          <w:cs/>
          <w:lang w:val="th-TH"/>
        </w:rPr>
        <w:t>2</w:t>
      </w:r>
      <w:r w:rsidR="00245FD6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3</w:t>
      </w:r>
      <w:r w:rsidR="0042384F" w:rsidRPr="00E058D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997643" w:rsidRPr="00E058DD">
        <w:rPr>
          <w:rFonts w:cstheme="majorBidi"/>
          <w:b/>
          <w:bCs/>
          <w:sz w:val="30"/>
          <w:szCs w:val="30"/>
          <w:cs/>
          <w:lang w:val="th-TH"/>
        </w:rPr>
        <w:t>ประมาณการหนี้สินสำหรับ</w:t>
      </w:r>
      <w:r w:rsidR="00BB4B1F" w:rsidRPr="00E058DD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:rsidR="00DB4C60" w:rsidRPr="009664BA" w:rsidRDefault="00DB4C60" w:rsidP="002D4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0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80"/>
        <w:gridCol w:w="1168"/>
        <w:gridCol w:w="252"/>
        <w:gridCol w:w="1187"/>
        <w:gridCol w:w="241"/>
        <w:gridCol w:w="1198"/>
        <w:gridCol w:w="282"/>
        <w:gridCol w:w="1162"/>
      </w:tblGrid>
      <w:tr w:rsidR="00B83D75" w:rsidRPr="009664BA" w:rsidTr="00E058DD">
        <w:trPr>
          <w:trHeight w:val="434"/>
          <w:tblHeader/>
        </w:trPr>
        <w:tc>
          <w:tcPr>
            <w:tcW w:w="2039" w:type="pct"/>
            <w:vMerge w:val="restart"/>
            <w:shd w:val="clear" w:color="auto" w:fill="auto"/>
          </w:tcPr>
          <w:p w:rsidR="002F4D77" w:rsidRPr="0049277E" w:rsidRDefault="002F4D77" w:rsidP="00EE134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6" w:type="pct"/>
            <w:gridSpan w:val="4"/>
          </w:tcPr>
          <w:p w:rsidR="002F4D77" w:rsidRPr="0049277E" w:rsidRDefault="009A0536" w:rsidP="00D5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25" w:type="pct"/>
            <w:gridSpan w:val="3"/>
          </w:tcPr>
          <w:p w:rsidR="002F4D77" w:rsidRPr="0049277E" w:rsidRDefault="009A0536" w:rsidP="00D5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3D75" w:rsidRPr="009664BA" w:rsidTr="00E058DD">
        <w:trPr>
          <w:trHeight w:val="419"/>
          <w:tblHeader/>
        </w:trPr>
        <w:tc>
          <w:tcPr>
            <w:tcW w:w="2039" w:type="pct"/>
            <w:vMerge/>
            <w:shd w:val="clear" w:color="auto" w:fill="auto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30" w:type="pct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52" w:type="pct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A57BFB" w:rsidRPr="009664BA" w:rsidTr="00E058DD">
        <w:trPr>
          <w:trHeight w:val="419"/>
          <w:tblHeader/>
        </w:trPr>
        <w:tc>
          <w:tcPr>
            <w:tcW w:w="2039" w:type="pct"/>
          </w:tcPr>
          <w:p w:rsidR="00A57BFB" w:rsidRPr="0049277E" w:rsidRDefault="00A57BFB" w:rsidP="00A5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A57BFB" w:rsidRPr="0049277E" w:rsidRDefault="00A57BFB" w:rsidP="00A5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927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</w:tcPr>
          <w:p w:rsidR="00885264" w:rsidRDefault="00885264" w:rsidP="00885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A57BFB" w:rsidRPr="0049277E" w:rsidRDefault="00885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</w:t>
            </w:r>
            <w:r w:rsidRPr="007B017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630" w:type="pct"/>
            <w:tcBorders>
              <w:bottom w:val="nil"/>
            </w:tcBorders>
          </w:tcPr>
          <w:p w:rsidR="00A57BFB" w:rsidRPr="0049277E" w:rsidRDefault="00A57BF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bottom w:val="nil"/>
            </w:tcBorders>
          </w:tcPr>
          <w:p w:rsidR="00A57BFB" w:rsidRPr="0049277E" w:rsidRDefault="00A57BF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nil"/>
            </w:tcBorders>
          </w:tcPr>
          <w:p w:rsidR="00A57BFB" w:rsidRPr="0049277E" w:rsidRDefault="00A57BF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:rsidR="00A57BFB" w:rsidRPr="0049277E" w:rsidRDefault="00A57BF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nil"/>
            </w:tcBorders>
          </w:tcPr>
          <w:p w:rsidR="00A57BFB" w:rsidRPr="0049277E" w:rsidRDefault="00A57BF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:rsidR="00A57BFB" w:rsidRPr="0049277E" w:rsidRDefault="00A57BF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</w:tcPr>
          <w:p w:rsidR="00A57BFB" w:rsidRPr="0049277E" w:rsidRDefault="00A57BF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0" w:type="pct"/>
            <w:tcBorders>
              <w:bottom w:val="nil"/>
            </w:tcBorders>
            <w:vAlign w:val="bottom"/>
          </w:tcPr>
          <w:p w:rsidR="00252BD5" w:rsidRPr="0049277E" w:rsidRDefault="00E822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72,545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62,658</w:t>
            </w:r>
          </w:p>
        </w:tc>
        <w:tc>
          <w:tcPr>
            <w:tcW w:w="130" w:type="pct"/>
            <w:tcBorders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nil"/>
            </w:tcBorders>
            <w:vAlign w:val="bottom"/>
          </w:tcPr>
          <w:p w:rsidR="00252BD5" w:rsidRDefault="00E822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53,978</w:t>
            </w:r>
          </w:p>
        </w:tc>
        <w:tc>
          <w:tcPr>
            <w:tcW w:w="152" w:type="pct"/>
            <w:tcBorders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46,377</w:t>
            </w: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30" w:type="pct"/>
            <w:tcBorders>
              <w:bottom w:val="nil"/>
            </w:tcBorders>
            <w:vAlign w:val="bottom"/>
          </w:tcPr>
          <w:p w:rsidR="00252BD5" w:rsidRPr="0049277E" w:rsidRDefault="00E822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4,12</w:t>
            </w:r>
            <w:r w:rsidR="003C2F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4,024</w:t>
            </w:r>
          </w:p>
        </w:tc>
        <w:tc>
          <w:tcPr>
            <w:tcW w:w="130" w:type="pct"/>
            <w:tcBorders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nil"/>
            </w:tcBorders>
            <w:vAlign w:val="bottom"/>
          </w:tcPr>
          <w:p w:rsidR="00252BD5" w:rsidRPr="0049277E" w:rsidRDefault="00E822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3,457</w:t>
            </w:r>
          </w:p>
        </w:tc>
        <w:tc>
          <w:tcPr>
            <w:tcW w:w="152" w:type="pct"/>
            <w:tcBorders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3,442</w:t>
            </w: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2BD5" w:rsidRPr="0049277E" w:rsidRDefault="00E822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76,6</w:t>
            </w:r>
            <w:r w:rsidR="003C2FE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66,682</w:t>
            </w: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2BD5" w:rsidRPr="0049277E" w:rsidRDefault="00E822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57,435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49,819</w:t>
            </w: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double" w:sz="4" w:space="0" w:color="auto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E3081" w:rsidRPr="009664BA" w:rsidTr="00E058DD">
        <w:trPr>
          <w:trHeight w:val="419"/>
        </w:trPr>
        <w:tc>
          <w:tcPr>
            <w:tcW w:w="2039" w:type="pct"/>
            <w:tcBorders>
              <w:top w:val="nil"/>
              <w:bottom w:val="nil"/>
            </w:tcBorders>
            <w:noWrap/>
            <w:vAlign w:val="bottom"/>
          </w:tcPr>
          <w:p w:rsidR="007E3081" w:rsidRPr="0049277E" w:rsidRDefault="007E3081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7E3081" w:rsidRPr="0049277E" w:rsidRDefault="007E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7E3081" w:rsidRPr="0049277E" w:rsidRDefault="007E3081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bottom"/>
          </w:tcPr>
          <w:p w:rsidR="007E3081" w:rsidRPr="0049277E" w:rsidRDefault="007E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7E3081" w:rsidRPr="0049277E" w:rsidRDefault="007E3081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7E3081" w:rsidRPr="0049277E" w:rsidRDefault="007E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7E3081" w:rsidRPr="0049277E" w:rsidRDefault="007E3081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7E3081" w:rsidRPr="0049277E" w:rsidRDefault="007E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927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927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4927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927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927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252BD5" w:rsidRPr="0049277E" w:rsidRDefault="00E822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9,887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bottom"/>
          </w:tcPr>
          <w:p w:rsidR="00252BD5" w:rsidRPr="0059344A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8,714</w:t>
            </w: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252BD5" w:rsidRPr="0049277E" w:rsidRDefault="009B131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7,60</w:t>
            </w:r>
            <w:r w:rsidR="003C2FE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7,08</w:t>
            </w:r>
            <w:r w:rsidR="00D5112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</w:t>
            </w: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9277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252BD5" w:rsidRPr="0049277E" w:rsidRDefault="009B131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727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bottom"/>
          </w:tcPr>
          <w:p w:rsidR="00252BD5" w:rsidRPr="0059344A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912</w:t>
            </w: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252BD5" w:rsidRPr="0049277E" w:rsidRDefault="009B131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576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589</w:t>
            </w: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2BD5" w:rsidRPr="0049277E" w:rsidRDefault="009B131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10,614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2BD5" w:rsidRPr="0049277E" w:rsidRDefault="00D51121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9,626</w:t>
            </w: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2BD5" w:rsidRPr="00212602" w:rsidRDefault="009B131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8,17</w:t>
            </w:r>
            <w:r w:rsidR="003C2FE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212602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2BD5" w:rsidRPr="00212602" w:rsidRDefault="00D51121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7,673</w:t>
            </w: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double" w:sz="4" w:space="0" w:color="auto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927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83D75" w:rsidRPr="009664BA" w:rsidTr="00E058DD">
        <w:trPr>
          <w:trHeight w:val="419"/>
        </w:trPr>
        <w:tc>
          <w:tcPr>
            <w:tcW w:w="2039" w:type="pct"/>
            <w:tcBorders>
              <w:bottom w:val="nil"/>
            </w:tcBorders>
            <w:noWrap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9277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ขาดทุนจากการประมาณตามหลัก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B83D75" w:rsidRPr="009664BA" w:rsidTr="00E058DD">
        <w:trPr>
          <w:cantSplit/>
          <w:trHeight w:val="419"/>
        </w:trPr>
        <w:tc>
          <w:tcPr>
            <w:tcW w:w="2039" w:type="pct"/>
            <w:tcBorders>
              <w:top w:val="nil"/>
              <w:bottom w:val="nil"/>
            </w:tcBorders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  <w:r w:rsidRPr="004927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49277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30" w:type="pct"/>
            <w:tcBorders>
              <w:top w:val="nil"/>
              <w:bottom w:val="double" w:sz="4" w:space="0" w:color="auto"/>
            </w:tcBorders>
            <w:vAlign w:val="bottom"/>
          </w:tcPr>
          <w:p w:rsidR="00252BD5" w:rsidRPr="0049277E" w:rsidRDefault="00E822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bottom w:val="double" w:sz="4" w:space="0" w:color="auto"/>
            </w:tcBorders>
            <w:vAlign w:val="bottom"/>
          </w:tcPr>
          <w:p w:rsidR="00252BD5" w:rsidRPr="0049277E" w:rsidRDefault="00252BD5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816</w:t>
            </w:r>
          </w:p>
        </w:tc>
        <w:tc>
          <w:tcPr>
            <w:tcW w:w="130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double" w:sz="4" w:space="0" w:color="auto"/>
            </w:tcBorders>
            <w:vAlign w:val="bottom"/>
          </w:tcPr>
          <w:p w:rsidR="00252BD5" w:rsidRPr="0049277E" w:rsidRDefault="00E8223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252BD5" w:rsidRPr="0049277E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double" w:sz="4" w:space="0" w:color="auto"/>
            </w:tcBorders>
            <w:vAlign w:val="bottom"/>
          </w:tcPr>
          <w:p w:rsidR="00252BD5" w:rsidRPr="0049277E" w:rsidRDefault="00D51121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:rsidR="00826001" w:rsidRDefault="0082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A717E6" w:rsidRPr="00552F3A" w:rsidRDefault="00F152AA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A717E6" w:rsidRPr="0059344A" w:rsidRDefault="00A717E6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1170"/>
        <w:gridCol w:w="270"/>
        <w:gridCol w:w="1170"/>
        <w:gridCol w:w="270"/>
        <w:gridCol w:w="1170"/>
        <w:gridCol w:w="270"/>
        <w:gridCol w:w="1170"/>
      </w:tblGrid>
      <w:tr w:rsidR="00A260CF" w:rsidRPr="009664BA" w:rsidTr="00E058DD">
        <w:tc>
          <w:tcPr>
            <w:tcW w:w="2880" w:type="dxa"/>
            <w:vMerge w:val="restart"/>
            <w:shd w:val="clear" w:color="auto" w:fill="auto"/>
          </w:tcPr>
          <w:p w:rsidR="00A717E6" w:rsidRPr="0049277E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:rsidR="00A717E6" w:rsidRPr="0049277E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717E6" w:rsidRPr="0049277E" w:rsidRDefault="00A7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717E6" w:rsidRPr="0049277E" w:rsidRDefault="00A717E6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717E6" w:rsidRPr="0049277E" w:rsidRDefault="00A7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087F" w:rsidRPr="009664BA" w:rsidTr="00E058DD">
        <w:tc>
          <w:tcPr>
            <w:tcW w:w="2880" w:type="dxa"/>
            <w:vMerge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B409E" w:rsidRPr="00D51121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3" w:firstLine="27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D51121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A717E6" w:rsidRPr="009664BA" w:rsidTr="00E058DD">
        <w:tc>
          <w:tcPr>
            <w:tcW w:w="2880" w:type="dxa"/>
          </w:tcPr>
          <w:p w:rsidR="00A717E6" w:rsidRPr="0049277E" w:rsidRDefault="00A717E6" w:rsidP="00EE13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717E6" w:rsidRPr="0049277E" w:rsidRDefault="00A717E6" w:rsidP="00EE134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</w:tcPr>
          <w:p w:rsidR="00A717E6" w:rsidRPr="0049277E" w:rsidRDefault="00A717E6" w:rsidP="0021260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7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E087F" w:rsidRPr="009664BA" w:rsidTr="00E058DD">
        <w:tc>
          <w:tcPr>
            <w:tcW w:w="2880" w:type="dxa"/>
          </w:tcPr>
          <w:p w:rsidR="006B409E" w:rsidRPr="0049277E" w:rsidRDefault="006B409E" w:rsidP="00E058DD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27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6B409E" w:rsidRPr="0049277E" w:rsidRDefault="006B409E" w:rsidP="006B4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B409E" w:rsidRPr="0049277E" w:rsidRDefault="009B1315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66,682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57,126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9B1315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49,819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42,943</w:t>
            </w:r>
          </w:p>
        </w:tc>
      </w:tr>
      <w:tr w:rsidR="00AE087F" w:rsidRPr="009664BA" w:rsidTr="00E058DD">
        <w:tc>
          <w:tcPr>
            <w:tcW w:w="2880" w:type="dxa"/>
          </w:tcPr>
          <w:p w:rsidR="006B409E" w:rsidRPr="0049277E" w:rsidRDefault="006B409E" w:rsidP="006B409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B409E" w:rsidRPr="0049277E" w:rsidRDefault="006B409E" w:rsidP="006B4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E087F" w:rsidRPr="009664BA" w:rsidTr="00E058DD">
        <w:tc>
          <w:tcPr>
            <w:tcW w:w="2880" w:type="dxa"/>
          </w:tcPr>
          <w:p w:rsidR="006B409E" w:rsidRPr="0049277E" w:rsidRDefault="006B409E" w:rsidP="006B409E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00" w:type="dxa"/>
          </w:tcPr>
          <w:p w:rsidR="006B409E" w:rsidRPr="0049277E" w:rsidRDefault="006B409E" w:rsidP="006B4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E087F" w:rsidRPr="009664BA" w:rsidTr="00E058DD">
        <w:tc>
          <w:tcPr>
            <w:tcW w:w="2880" w:type="dxa"/>
          </w:tcPr>
          <w:p w:rsidR="006B409E" w:rsidRPr="0049277E" w:rsidRDefault="006B409E" w:rsidP="006B409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:rsidR="006B409E" w:rsidRPr="0049277E" w:rsidRDefault="006B409E" w:rsidP="006B4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6B409E" w:rsidRPr="0049277E" w:rsidRDefault="009B1315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8,28</w:t>
            </w:r>
            <w:r w:rsidR="003C2F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7,637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409E" w:rsidRPr="0049277E" w:rsidRDefault="009B1315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6,430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6,180</w:t>
            </w:r>
          </w:p>
        </w:tc>
      </w:tr>
      <w:tr w:rsidR="00AE087F" w:rsidRPr="009664BA" w:rsidTr="00E058DD">
        <w:tc>
          <w:tcPr>
            <w:tcW w:w="2880" w:type="dxa"/>
          </w:tcPr>
          <w:p w:rsidR="006B409E" w:rsidRPr="0049277E" w:rsidRDefault="006B409E" w:rsidP="006B409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:rsidR="006B409E" w:rsidRPr="0049277E" w:rsidRDefault="006B409E" w:rsidP="006B4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6B409E" w:rsidRPr="0049277E" w:rsidRDefault="009B1315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2,328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1,989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409E" w:rsidRPr="0049277E" w:rsidRDefault="009B1315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409E" w:rsidRPr="0049277E" w:rsidRDefault="006B409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1,494</w:t>
            </w:r>
          </w:p>
        </w:tc>
      </w:tr>
      <w:tr w:rsidR="00AE087F" w:rsidRPr="009664BA" w:rsidTr="00E058DD">
        <w:tc>
          <w:tcPr>
            <w:tcW w:w="2880" w:type="dxa"/>
          </w:tcPr>
          <w:p w:rsidR="006B409E" w:rsidRPr="0049277E" w:rsidRDefault="006B409E" w:rsidP="006B409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B409E" w:rsidRPr="0049277E" w:rsidRDefault="00040392" w:rsidP="00E058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27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9628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649BE" w:rsidRPr="0049277E" w:rsidRDefault="009649BE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10,614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B409E" w:rsidRPr="0049277E" w:rsidRDefault="009649B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9,626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B409E" w:rsidRPr="0049277E" w:rsidRDefault="009649B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8,176</w:t>
            </w:r>
          </w:p>
        </w:tc>
        <w:tc>
          <w:tcPr>
            <w:tcW w:w="270" w:type="dxa"/>
          </w:tcPr>
          <w:p w:rsidR="006B409E" w:rsidRPr="0049277E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B409E" w:rsidRPr="0049277E" w:rsidRDefault="009649B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7,674</w:t>
            </w:r>
          </w:p>
        </w:tc>
      </w:tr>
      <w:tr w:rsidR="00040392" w:rsidRPr="009664BA" w:rsidTr="00E058DD">
        <w:tc>
          <w:tcPr>
            <w:tcW w:w="2880" w:type="dxa"/>
          </w:tcPr>
          <w:p w:rsidR="00040392" w:rsidRPr="0049277E" w:rsidRDefault="00040392" w:rsidP="006B409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40392" w:rsidRPr="0049277E" w:rsidRDefault="00040392" w:rsidP="006B4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40392" w:rsidRDefault="000403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0392" w:rsidRPr="0049277E" w:rsidRDefault="00040392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40392" w:rsidRDefault="0004039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0392" w:rsidRPr="0049277E" w:rsidRDefault="00040392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40392" w:rsidRDefault="0004039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0392" w:rsidRPr="0049277E" w:rsidRDefault="00040392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40392" w:rsidRDefault="0004039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5374" w:rsidRPr="009664BA" w:rsidTr="00E058DD">
        <w:tc>
          <w:tcPr>
            <w:tcW w:w="2880" w:type="dxa"/>
          </w:tcPr>
          <w:p w:rsidR="00965374" w:rsidRPr="0049277E" w:rsidRDefault="00965374" w:rsidP="00965374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965374" w:rsidRPr="0049277E" w:rsidRDefault="00965374" w:rsidP="009653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374" w:rsidRPr="009664BA" w:rsidTr="00E058DD">
        <w:tc>
          <w:tcPr>
            <w:tcW w:w="288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</w:tcPr>
          <w:p w:rsidR="00965374" w:rsidRPr="0049277E" w:rsidRDefault="00965374" w:rsidP="009653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5374" w:rsidRDefault="0096537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5374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374" w:rsidRPr="009664BA" w:rsidTr="00E058DD">
        <w:tc>
          <w:tcPr>
            <w:tcW w:w="2880" w:type="dxa"/>
          </w:tcPr>
          <w:p w:rsidR="00965374" w:rsidRPr="0049277E" w:rsidRDefault="00965374" w:rsidP="0096537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65374" w:rsidRPr="0049277E" w:rsidRDefault="00965374" w:rsidP="009653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5374" w:rsidRPr="00E058DD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09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40392" w:rsidRPr="009664BA" w:rsidTr="00E058DD">
        <w:tc>
          <w:tcPr>
            <w:tcW w:w="2880" w:type="dxa"/>
          </w:tcPr>
          <w:p w:rsidR="00040392" w:rsidRPr="0049277E" w:rsidRDefault="00040392" w:rsidP="0096537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40392" w:rsidRPr="0049277E" w:rsidRDefault="00040392" w:rsidP="009653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40392" w:rsidRDefault="0004039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0392" w:rsidRPr="0049277E" w:rsidRDefault="00040392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40392" w:rsidRDefault="000403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0392" w:rsidRPr="0049277E" w:rsidRDefault="00040392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40392" w:rsidRDefault="0004039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0392" w:rsidRPr="0049277E" w:rsidRDefault="00040392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40392" w:rsidRPr="00150911" w:rsidRDefault="0004039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49BE" w:rsidRPr="009664BA" w:rsidTr="00E058DD">
        <w:tc>
          <w:tcPr>
            <w:tcW w:w="2880" w:type="dxa"/>
          </w:tcPr>
          <w:p w:rsidR="009649BE" w:rsidRPr="00D97513" w:rsidRDefault="009649BE" w:rsidP="009649BE">
            <w:pPr>
              <w:tabs>
                <w:tab w:val="decimal" w:pos="972"/>
              </w:tabs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:rsidR="009649BE" w:rsidRPr="0049277E" w:rsidRDefault="009649BE" w:rsidP="009649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:rsidR="009649BE" w:rsidRDefault="009649B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9649BE" w:rsidRPr="0049277E" w:rsidRDefault="009649BE" w:rsidP="0096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9649BE" w:rsidRDefault="009649BE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29B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649BE" w:rsidRPr="009664BA" w:rsidTr="009649BE">
        <w:tc>
          <w:tcPr>
            <w:tcW w:w="2880" w:type="dxa"/>
          </w:tcPr>
          <w:p w:rsidR="009649BE" w:rsidRPr="00D97513" w:rsidRDefault="009649BE" w:rsidP="009649BE">
            <w:pPr>
              <w:tabs>
                <w:tab w:val="decimal" w:pos="972"/>
              </w:tabs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:rsidR="009649BE" w:rsidRPr="0049277E" w:rsidRDefault="009649BE" w:rsidP="009649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9649BE" w:rsidRPr="00E058DD" w:rsidRDefault="009649B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9649BE" w:rsidRPr="00E058DD" w:rsidRDefault="009649B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49BE" w:rsidRPr="00E058DD" w:rsidRDefault="009649B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649BE" w:rsidRPr="00E058DD" w:rsidRDefault="009649B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49BE" w:rsidRPr="00E058DD" w:rsidRDefault="009649B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9649BE" w:rsidRPr="00E058DD" w:rsidRDefault="009649B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49BE" w:rsidRPr="00E058DD" w:rsidRDefault="009649B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96282E" w:rsidRPr="0096282E" w:rsidTr="00FF3A69">
        <w:tc>
          <w:tcPr>
            <w:tcW w:w="2880" w:type="dxa"/>
          </w:tcPr>
          <w:p w:rsidR="0096282E" w:rsidRPr="00D97513" w:rsidRDefault="0096282E" w:rsidP="0096282E">
            <w:pPr>
              <w:tabs>
                <w:tab w:val="decimal" w:pos="972"/>
              </w:tabs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:rsidR="0096282E" w:rsidRPr="0049277E" w:rsidRDefault="0096282E" w:rsidP="009628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</w:tcPr>
          <w:p w:rsidR="0096282E" w:rsidRPr="00E058DD" w:rsidRDefault="0096282E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927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40392" w:rsidRPr="009664BA" w:rsidTr="00E058DD">
        <w:tc>
          <w:tcPr>
            <w:tcW w:w="2880" w:type="dxa"/>
          </w:tcPr>
          <w:p w:rsidR="00040392" w:rsidRPr="0049277E" w:rsidRDefault="00040392" w:rsidP="00FF3A69">
            <w:pPr>
              <w:tabs>
                <w:tab w:val="decimal" w:pos="97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7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ผลประโยชน์จ่ายจริง</w:t>
            </w:r>
          </w:p>
        </w:tc>
        <w:tc>
          <w:tcPr>
            <w:tcW w:w="900" w:type="dxa"/>
          </w:tcPr>
          <w:p w:rsidR="00040392" w:rsidRPr="0049277E" w:rsidRDefault="00040392" w:rsidP="00FF3A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40392" w:rsidRDefault="00040392" w:rsidP="00FF3A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(626)</w:t>
            </w:r>
          </w:p>
        </w:tc>
        <w:tc>
          <w:tcPr>
            <w:tcW w:w="270" w:type="dxa"/>
          </w:tcPr>
          <w:p w:rsidR="00040392" w:rsidRPr="0049277E" w:rsidRDefault="00040392" w:rsidP="00FF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40392" w:rsidRPr="0049277E" w:rsidRDefault="00040392" w:rsidP="00FF3A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(886)</w:t>
            </w:r>
          </w:p>
        </w:tc>
        <w:tc>
          <w:tcPr>
            <w:tcW w:w="270" w:type="dxa"/>
          </w:tcPr>
          <w:p w:rsidR="00040392" w:rsidRPr="0049277E" w:rsidRDefault="00040392" w:rsidP="00FF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40392" w:rsidRPr="0049277E" w:rsidRDefault="00040392" w:rsidP="00FF3A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(560)</w:t>
            </w:r>
          </w:p>
        </w:tc>
        <w:tc>
          <w:tcPr>
            <w:tcW w:w="270" w:type="dxa"/>
          </w:tcPr>
          <w:p w:rsidR="00040392" w:rsidRPr="0049277E" w:rsidRDefault="00040392" w:rsidP="00FF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40392" w:rsidRPr="0049277E" w:rsidRDefault="00040392" w:rsidP="00FF3A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(798)</w:t>
            </w:r>
          </w:p>
        </w:tc>
      </w:tr>
      <w:tr w:rsidR="00965374" w:rsidRPr="009664BA" w:rsidTr="00E058DD">
        <w:tc>
          <w:tcPr>
            <w:tcW w:w="2880" w:type="dxa"/>
          </w:tcPr>
          <w:p w:rsidR="00965374" w:rsidRPr="0049277E" w:rsidDel="00885264" w:rsidRDefault="00965374" w:rsidP="00965374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65374" w:rsidRPr="0049277E" w:rsidRDefault="00965374" w:rsidP="009653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65374" w:rsidDel="00885264" w:rsidRDefault="00965374" w:rsidP="00E058D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65374" w:rsidRPr="0049277E" w:rsidDel="00885264" w:rsidRDefault="0096537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65374" w:rsidDel="00885264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65374" w:rsidRPr="0049277E" w:rsidDel="00885264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5374" w:rsidRPr="009664BA" w:rsidTr="00E058DD">
        <w:tc>
          <w:tcPr>
            <w:tcW w:w="2880" w:type="dxa"/>
          </w:tcPr>
          <w:p w:rsidR="00965374" w:rsidRPr="0049277E" w:rsidRDefault="00965374" w:rsidP="00E058DD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965374" w:rsidRPr="0049277E" w:rsidRDefault="00965374" w:rsidP="009653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76,670</w:t>
            </w: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66,682</w:t>
            </w: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57,435</w:t>
            </w:r>
          </w:p>
        </w:tc>
        <w:tc>
          <w:tcPr>
            <w:tcW w:w="270" w:type="dxa"/>
          </w:tcPr>
          <w:p w:rsidR="00965374" w:rsidRPr="0049277E" w:rsidRDefault="00965374" w:rsidP="0096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65374" w:rsidRPr="0049277E" w:rsidRDefault="00965374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49,819</w:t>
            </w:r>
          </w:p>
        </w:tc>
      </w:tr>
    </w:tbl>
    <w:p w:rsidR="00A717E6" w:rsidRPr="0049277E" w:rsidRDefault="00A717E6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A717E6" w:rsidRDefault="009A0536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9277E">
        <w:rPr>
          <w:rFonts w:asciiTheme="majorBidi" w:eastAsia="Calibri" w:hAnsiTheme="majorBidi" w:cstheme="majorBidi"/>
          <w:sz w:val="30"/>
          <w:szCs w:val="30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E04AD9" w:rsidRDefault="00E04AD9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tbl>
      <w:tblPr>
        <w:tblW w:w="482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8"/>
        <w:gridCol w:w="1167"/>
        <w:gridCol w:w="255"/>
        <w:gridCol w:w="1189"/>
        <w:gridCol w:w="274"/>
        <w:gridCol w:w="1198"/>
        <w:gridCol w:w="283"/>
        <w:gridCol w:w="1159"/>
      </w:tblGrid>
      <w:tr w:rsidR="00D600D9" w:rsidRPr="0049277E" w:rsidTr="00E058DD">
        <w:trPr>
          <w:trHeight w:val="434"/>
          <w:tblHeader/>
        </w:trPr>
        <w:tc>
          <w:tcPr>
            <w:tcW w:w="2031" w:type="pct"/>
            <w:vMerge w:val="restart"/>
            <w:shd w:val="clear" w:color="auto" w:fill="auto"/>
          </w:tcPr>
          <w:p w:rsidR="00D600D9" w:rsidRPr="0049277E" w:rsidRDefault="00D600D9" w:rsidP="0019685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:rsidR="00D600D9" w:rsidRPr="0049277E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:rsidR="00D600D9" w:rsidRPr="0049277E" w:rsidRDefault="00D600D9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D600D9" w:rsidRPr="0049277E" w:rsidRDefault="00D600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0D9" w:rsidRPr="0049277E" w:rsidTr="00D600D9">
        <w:trPr>
          <w:trHeight w:val="419"/>
          <w:tblHeader/>
        </w:trPr>
        <w:tc>
          <w:tcPr>
            <w:tcW w:w="2031" w:type="pct"/>
            <w:vMerge/>
            <w:shd w:val="clear" w:color="auto" w:fill="auto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52" w:type="pct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E04AD9" w:rsidRPr="0049277E" w:rsidTr="00E058DD">
        <w:trPr>
          <w:trHeight w:val="419"/>
          <w:tblHeader/>
        </w:trPr>
        <w:tc>
          <w:tcPr>
            <w:tcW w:w="2031" w:type="pct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69" w:type="pct"/>
            <w:gridSpan w:val="7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927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600D9" w:rsidRPr="0049277E" w:rsidTr="00E058DD">
        <w:trPr>
          <w:trHeight w:val="419"/>
        </w:trPr>
        <w:tc>
          <w:tcPr>
            <w:tcW w:w="2031" w:type="pct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:rsidR="00E04AD9" w:rsidRPr="0049277E" w:rsidRDefault="00C1069E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814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:rsidR="00E04AD9" w:rsidRDefault="00C1069E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600D9" w:rsidRPr="0049277E" w:rsidTr="00E058DD">
        <w:trPr>
          <w:trHeight w:val="419"/>
        </w:trPr>
        <w:tc>
          <w:tcPr>
            <w:tcW w:w="2031" w:type="pct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:rsidR="00E04AD9" w:rsidRPr="0049277E" w:rsidRDefault="00C1069E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:rsidR="00E04AD9" w:rsidRPr="0049277E" w:rsidRDefault="00C1069E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:rsidR="00E04AD9" w:rsidRPr="0049277E" w:rsidRDefault="00E04AD9" w:rsidP="00E0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600D9" w:rsidRPr="0049277E" w:rsidTr="00D600D9">
        <w:trPr>
          <w:trHeight w:val="419"/>
        </w:trPr>
        <w:tc>
          <w:tcPr>
            <w:tcW w:w="2031" w:type="pct"/>
            <w:tcBorders>
              <w:bottom w:val="nil"/>
            </w:tcBorders>
            <w:noWrap/>
            <w:vAlign w:val="bottom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AD9" w:rsidRPr="0049277E" w:rsidRDefault="00C1069E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816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AD9" w:rsidRPr="0049277E" w:rsidRDefault="00C1069E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AD9" w:rsidRPr="0049277E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</w:tbl>
    <w:p w:rsidR="00E04AD9" w:rsidRPr="00552F3A" w:rsidRDefault="00E04AD9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p w:rsidR="00A717E6" w:rsidRPr="0059344A" w:rsidRDefault="00F152AA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717E6" w:rsidRPr="0059344A" w:rsidRDefault="00A717E6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:rsidR="00A717E6" w:rsidRPr="0059344A" w:rsidRDefault="00F152AA" w:rsidP="00EA0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A717E6" w:rsidRPr="0059344A" w:rsidRDefault="00A717E6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50"/>
        <w:gridCol w:w="1153"/>
        <w:gridCol w:w="273"/>
        <w:gridCol w:w="1218"/>
        <w:gridCol w:w="270"/>
        <w:gridCol w:w="1168"/>
        <w:gridCol w:w="270"/>
        <w:gridCol w:w="1168"/>
      </w:tblGrid>
      <w:tr w:rsidR="00A717E6" w:rsidRPr="009664BA" w:rsidTr="00E058DD">
        <w:tc>
          <w:tcPr>
            <w:tcW w:w="3750" w:type="dxa"/>
          </w:tcPr>
          <w:p w:rsidR="00A717E6" w:rsidRPr="0049277E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A717E6" w:rsidRPr="0049277E" w:rsidRDefault="004D60DC" w:rsidP="00A7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717E6" w:rsidRPr="0049277E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:rsidR="00A717E6" w:rsidRPr="0049277E" w:rsidRDefault="004D60DC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AD9" w:rsidRPr="009664BA" w:rsidTr="00E058DD">
        <w:tc>
          <w:tcPr>
            <w:tcW w:w="3750" w:type="dxa"/>
          </w:tcPr>
          <w:p w:rsidR="00A260CF" w:rsidRPr="0049277E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:rsidR="00A260CF" w:rsidRPr="0049277E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3" w:type="dxa"/>
          </w:tcPr>
          <w:p w:rsidR="00A260CF" w:rsidRPr="0049277E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:rsidR="00A260CF" w:rsidRPr="0049277E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260CF" w:rsidRPr="0049277E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A260CF" w:rsidRPr="0049277E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260CF" w:rsidRPr="0049277E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A260CF" w:rsidRPr="0049277E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D00B40" w:rsidRPr="009664BA" w:rsidTr="00E058DD">
        <w:tc>
          <w:tcPr>
            <w:tcW w:w="3750" w:type="dxa"/>
          </w:tcPr>
          <w:p w:rsidR="00D00B40" w:rsidRPr="0049277E" w:rsidRDefault="00D00B40" w:rsidP="00D00B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</w:tcPr>
          <w:p w:rsidR="00D00B40" w:rsidRPr="0049277E" w:rsidRDefault="00D00B40" w:rsidP="00D00B4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7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C6703C" w:rsidRPr="009664BA" w:rsidTr="00E058DD">
        <w:tc>
          <w:tcPr>
            <w:tcW w:w="3750" w:type="dxa"/>
          </w:tcPr>
          <w:p w:rsidR="00C6703C" w:rsidRPr="0049277E" w:rsidRDefault="00C6703C" w:rsidP="00C670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53" w:type="dxa"/>
          </w:tcPr>
          <w:p w:rsidR="00C6703C" w:rsidRPr="0049277E" w:rsidRDefault="00C6703C" w:rsidP="00C6703C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</w:t>
            </w: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273" w:type="dxa"/>
          </w:tcPr>
          <w:p w:rsidR="00C6703C" w:rsidRPr="0049277E" w:rsidRDefault="00C6703C" w:rsidP="00C6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</w:tcPr>
          <w:p w:rsidR="00C6703C" w:rsidRPr="0049277E" w:rsidRDefault="00C6703C" w:rsidP="00C6703C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 w:hanging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</w:t>
            </w: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270" w:type="dxa"/>
          </w:tcPr>
          <w:p w:rsidR="00C6703C" w:rsidRPr="0049277E" w:rsidRDefault="00C6703C" w:rsidP="00C6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C6703C" w:rsidRPr="0049277E" w:rsidRDefault="00C6703C" w:rsidP="00C6703C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270" w:type="dxa"/>
          </w:tcPr>
          <w:p w:rsidR="00C6703C" w:rsidRPr="0049277E" w:rsidRDefault="00C6703C" w:rsidP="00C6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C6703C" w:rsidRPr="0049277E" w:rsidRDefault="00C6703C" w:rsidP="00C6703C">
            <w:pPr>
              <w:pStyle w:val="acctfourfigures"/>
              <w:tabs>
                <w:tab w:val="clear" w:pos="765"/>
              </w:tabs>
              <w:spacing w:line="240" w:lineRule="atLeast"/>
              <w:ind w:left="-10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</w:t>
            </w:r>
          </w:p>
        </w:tc>
      </w:tr>
      <w:tr w:rsidR="00C6703C" w:rsidRPr="009664BA" w:rsidTr="00E058DD">
        <w:tc>
          <w:tcPr>
            <w:tcW w:w="3750" w:type="dxa"/>
          </w:tcPr>
          <w:p w:rsidR="00C6703C" w:rsidRPr="0049277E" w:rsidRDefault="00C6703C" w:rsidP="00C670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53" w:type="dxa"/>
          </w:tcPr>
          <w:p w:rsidR="00C6703C" w:rsidRPr="0049277E" w:rsidRDefault="00C6703C" w:rsidP="00C6703C">
            <w:pPr>
              <w:pStyle w:val="acctfourfigures"/>
              <w:tabs>
                <w:tab w:val="clear" w:pos="765"/>
              </w:tabs>
              <w:spacing w:line="240" w:lineRule="atLeast"/>
              <w:ind w:left="-11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4.0 - 10.0</w:t>
            </w:r>
          </w:p>
        </w:tc>
        <w:tc>
          <w:tcPr>
            <w:tcW w:w="273" w:type="dxa"/>
          </w:tcPr>
          <w:p w:rsidR="00C6703C" w:rsidRPr="0049277E" w:rsidRDefault="00C6703C" w:rsidP="00C6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</w:tcPr>
          <w:p w:rsidR="00C6703C" w:rsidRPr="0049277E" w:rsidRDefault="00C6703C" w:rsidP="00C6703C">
            <w:pPr>
              <w:pStyle w:val="acctfourfigures"/>
              <w:tabs>
                <w:tab w:val="clear" w:pos="765"/>
              </w:tabs>
              <w:spacing w:line="240" w:lineRule="atLeast"/>
              <w:ind w:left="-157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4.0 - 10.0</w:t>
            </w:r>
          </w:p>
        </w:tc>
        <w:tc>
          <w:tcPr>
            <w:tcW w:w="270" w:type="dxa"/>
          </w:tcPr>
          <w:p w:rsidR="00C6703C" w:rsidRPr="0049277E" w:rsidRDefault="00C6703C" w:rsidP="00C6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C6703C" w:rsidRPr="0049277E" w:rsidRDefault="00C6703C" w:rsidP="00C6703C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4.0 - 10.0</w:t>
            </w:r>
          </w:p>
        </w:tc>
        <w:tc>
          <w:tcPr>
            <w:tcW w:w="270" w:type="dxa"/>
          </w:tcPr>
          <w:p w:rsidR="00C6703C" w:rsidRPr="0049277E" w:rsidRDefault="00C6703C" w:rsidP="00C6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C6703C" w:rsidRPr="0049277E" w:rsidRDefault="00C6703C" w:rsidP="00C6703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4.0 - 10.0</w:t>
            </w:r>
          </w:p>
        </w:tc>
      </w:tr>
    </w:tbl>
    <w:p w:rsidR="00A260CF" w:rsidRDefault="00A260CF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highlight w:val="cyan"/>
        </w:rPr>
      </w:pPr>
    </w:p>
    <w:p w:rsidR="00E04AD9" w:rsidRDefault="00E04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27819" w:rsidRDefault="00127819" w:rsidP="00405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ข้อสมมติเกี่ยวกับอัตรามรณะในอนาคตถือตามข้อมูลที่เผยแพร่ทั่วไปและตารางมรณะ</w:t>
      </w:r>
    </w:p>
    <w:p w:rsidR="00127819" w:rsidRDefault="00127819" w:rsidP="00405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5B7AA5" w:rsidRDefault="00F152AA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00B40">
        <w:rPr>
          <w:rFonts w:asciiTheme="majorBidi" w:hAnsiTheme="majorBidi" w:cstheme="majorBidi"/>
          <w:sz w:val="30"/>
          <w:szCs w:val="30"/>
        </w:rPr>
        <w:t>25</w:t>
      </w:r>
      <w:r w:rsidR="00A260CF">
        <w:rPr>
          <w:rFonts w:asciiTheme="majorBidi" w:hAnsiTheme="majorBidi" w:cstheme="majorBidi"/>
          <w:sz w:val="30"/>
          <w:szCs w:val="30"/>
        </w:rPr>
        <w:t>60</w:t>
      </w:r>
      <w:r w:rsidR="00D00B4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</w:t>
      </w:r>
      <w:r w:rsidRPr="003C2FEA">
        <w:rPr>
          <w:rFonts w:asciiTheme="majorBidi" w:hAnsiTheme="majorBidi" w:cstheme="majorBidi"/>
          <w:sz w:val="30"/>
          <w:szCs w:val="30"/>
          <w:cs/>
        </w:rPr>
        <w:t xml:space="preserve">ป็น </w:t>
      </w:r>
      <w:r w:rsidR="00C6703C" w:rsidRPr="00E058DD">
        <w:rPr>
          <w:rFonts w:asciiTheme="majorBidi" w:hAnsiTheme="majorBidi" w:cstheme="majorBidi"/>
          <w:sz w:val="30"/>
          <w:szCs w:val="30"/>
        </w:rPr>
        <w:t>23</w:t>
      </w:r>
      <w:r w:rsidR="00A72F59">
        <w:rPr>
          <w:rFonts w:asciiTheme="majorBidi" w:hAnsiTheme="majorBidi" w:cstheme="majorBidi"/>
          <w:sz w:val="30"/>
          <w:szCs w:val="30"/>
        </w:rPr>
        <w:t xml:space="preserve"> </w:t>
      </w:r>
      <w:r w:rsidR="005B7AA5" w:rsidRPr="0059344A">
        <w:rPr>
          <w:rFonts w:asciiTheme="majorBidi" w:hAnsiTheme="majorBidi" w:cstheme="majorBidi"/>
          <w:sz w:val="30"/>
          <w:szCs w:val="30"/>
          <w:cs/>
        </w:rPr>
        <w:t>ปี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C122E">
        <w:rPr>
          <w:rFonts w:asciiTheme="majorBidi" w:hAnsiTheme="majorBidi" w:cstheme="majorBidi"/>
          <w:i/>
          <w:iCs/>
          <w:sz w:val="30"/>
          <w:szCs w:val="30"/>
        </w:rPr>
        <w:br/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00B40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A260CF">
        <w:rPr>
          <w:rFonts w:asciiTheme="majorBidi" w:hAnsiTheme="majorBidi" w:cstheme="majorBidi"/>
          <w:i/>
          <w:iCs/>
          <w:sz w:val="30"/>
          <w:szCs w:val="30"/>
        </w:rPr>
        <w:t>9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00B40">
        <w:rPr>
          <w:rFonts w:asciiTheme="majorBidi" w:hAnsiTheme="majorBidi" w:cstheme="majorBidi"/>
          <w:i/>
          <w:iCs/>
          <w:sz w:val="30"/>
          <w:szCs w:val="30"/>
        </w:rPr>
        <w:t xml:space="preserve">23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:rsidR="00E61899" w:rsidRDefault="00E61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highlight w:val="cyan"/>
          <w:cs/>
        </w:rPr>
      </w:pPr>
    </w:p>
    <w:p w:rsidR="005B7AA5" w:rsidRPr="0059344A" w:rsidRDefault="00F152AA" w:rsidP="0059344A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5B7AA5" w:rsidRDefault="005B7AA5" w:rsidP="0059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B7AA5" w:rsidRDefault="00F152AA" w:rsidP="0059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177366">
        <w:rPr>
          <w:rFonts w:asciiTheme="majorBidi" w:hAnsiTheme="majorBidi" w:cstheme="majorBidi" w:hint="cs"/>
          <w:sz w:val="30"/>
          <w:szCs w:val="30"/>
          <w:cs/>
        </w:rPr>
        <w:t>ของโครงการ</w:t>
      </w:r>
      <w:r>
        <w:rPr>
          <w:rFonts w:asciiTheme="majorBidi" w:hAnsiTheme="majorBidi" w:cstheme="majorBidi"/>
          <w:sz w:val="30"/>
          <w:szCs w:val="30"/>
          <w:cs/>
        </w:rPr>
        <w:t>ผลประโยชน์เป็นจำนวนเงินดังต่อไปนี้</w:t>
      </w:r>
    </w:p>
    <w:p w:rsidR="002603B0" w:rsidRPr="00E058DD" w:rsidRDefault="002603B0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204"/>
        <w:gridCol w:w="269"/>
        <w:gridCol w:w="1171"/>
        <w:gridCol w:w="269"/>
        <w:gridCol w:w="1171"/>
      </w:tblGrid>
      <w:tr w:rsidR="00A717E6" w:rsidRPr="009664BA" w:rsidTr="00E058DD">
        <w:trPr>
          <w:tblHeader/>
        </w:trPr>
        <w:tc>
          <w:tcPr>
            <w:tcW w:w="3780" w:type="dxa"/>
          </w:tcPr>
          <w:p w:rsidR="00A717E6" w:rsidRPr="0049277E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717E6" w:rsidRPr="0049277E" w:rsidRDefault="009A053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A717E6" w:rsidRPr="0049277E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="00A717E6" w:rsidRPr="0049277E" w:rsidRDefault="009A053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7E6" w:rsidRPr="009664BA" w:rsidTr="00E058DD">
        <w:trPr>
          <w:tblHeader/>
        </w:trPr>
        <w:tc>
          <w:tcPr>
            <w:tcW w:w="3780" w:type="dxa"/>
          </w:tcPr>
          <w:p w:rsidR="00A717E6" w:rsidRPr="0049277E" w:rsidRDefault="00761276" w:rsidP="00E058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77E" w:rsidDel="00761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A717E6" w:rsidRPr="0049277E" w:rsidRDefault="009A0536" w:rsidP="00E058DD">
            <w:pPr>
              <w:pStyle w:val="acctfourfigures"/>
              <w:tabs>
                <w:tab w:val="clear" w:pos="765"/>
              </w:tabs>
              <w:spacing w:line="240" w:lineRule="atLeast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A717E6" w:rsidRPr="0049277E" w:rsidRDefault="00A717E6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A717E6" w:rsidRPr="0049277E" w:rsidRDefault="009A0536" w:rsidP="00E058DD">
            <w:pPr>
              <w:pStyle w:val="acctfourfigures"/>
              <w:tabs>
                <w:tab w:val="clear" w:pos="765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:rsidR="00A717E6" w:rsidRPr="0049277E" w:rsidRDefault="00A717E6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A717E6" w:rsidRPr="0049277E" w:rsidRDefault="009A0536" w:rsidP="00E058DD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:rsidR="00A717E6" w:rsidRPr="0049277E" w:rsidRDefault="00A717E6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A717E6" w:rsidRPr="0049277E" w:rsidRDefault="009A0536" w:rsidP="00E058DD">
            <w:pPr>
              <w:pStyle w:val="acctfourfigures"/>
              <w:tabs>
                <w:tab w:val="clear" w:pos="76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61276" w:rsidRPr="009664BA" w:rsidTr="00E058DD">
        <w:trPr>
          <w:tblHeader/>
        </w:trPr>
        <w:tc>
          <w:tcPr>
            <w:tcW w:w="3780" w:type="dxa"/>
          </w:tcPr>
          <w:p w:rsidR="00761276" w:rsidRPr="0049277E" w:rsidRDefault="00761276" w:rsidP="006246B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761276" w:rsidRPr="0049277E" w:rsidRDefault="00761276" w:rsidP="006246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7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927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61276" w:rsidRPr="009664BA" w:rsidTr="00E058DD">
        <w:tc>
          <w:tcPr>
            <w:tcW w:w="3780" w:type="dxa"/>
          </w:tcPr>
          <w:p w:rsidR="00761276" w:rsidRPr="0049277E" w:rsidDel="00177366" w:rsidRDefault="007612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761276" w:rsidRPr="0049277E" w:rsidDel="00177366" w:rsidRDefault="00761276">
            <w:pPr>
              <w:pStyle w:val="acctfourfigures"/>
              <w:tabs>
                <w:tab w:val="clear" w:pos="765"/>
              </w:tabs>
              <w:spacing w:line="240" w:lineRule="atLeast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761276" w:rsidRPr="0049277E" w:rsidRDefault="007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761276" w:rsidRPr="0049277E" w:rsidDel="00177366" w:rsidRDefault="00761276">
            <w:pPr>
              <w:pStyle w:val="acctfourfigures"/>
              <w:tabs>
                <w:tab w:val="clear" w:pos="765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761276" w:rsidRPr="0049277E" w:rsidRDefault="007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761276" w:rsidRPr="0049277E" w:rsidDel="00177366" w:rsidRDefault="00761276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761276" w:rsidRPr="0049277E" w:rsidRDefault="007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761276" w:rsidRPr="0049277E" w:rsidDel="00177366" w:rsidRDefault="00761276">
            <w:pPr>
              <w:pStyle w:val="acctfourfigures"/>
              <w:tabs>
                <w:tab w:val="clear" w:pos="76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717E6" w:rsidRPr="009664BA" w:rsidTr="00E058DD">
        <w:tc>
          <w:tcPr>
            <w:tcW w:w="3780" w:type="dxa"/>
          </w:tcPr>
          <w:p w:rsidR="00A717E6" w:rsidRPr="0049277E" w:rsidRDefault="009A0536" w:rsidP="00E058DD">
            <w:pPr>
              <w:tabs>
                <w:tab w:val="decimal" w:pos="955"/>
              </w:tabs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927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4927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9A3203" w:rsidRPr="009664BA" w:rsidRDefault="00C6703C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(11,398)</w:t>
            </w:r>
          </w:p>
        </w:tc>
        <w:tc>
          <w:tcPr>
            <w:tcW w:w="236" w:type="dxa"/>
            <w:vAlign w:val="center"/>
          </w:tcPr>
          <w:p w:rsidR="002C1BFC" w:rsidRPr="009664BA" w:rsidRDefault="002C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C1BFC" w:rsidRPr="009664BA" w:rsidRDefault="00C6703C" w:rsidP="00E058D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13,409</w:t>
            </w:r>
          </w:p>
        </w:tc>
        <w:tc>
          <w:tcPr>
            <w:tcW w:w="269" w:type="dxa"/>
            <w:vAlign w:val="center"/>
          </w:tcPr>
          <w:p w:rsidR="002C1BFC" w:rsidRPr="009664BA" w:rsidRDefault="002C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9A3203" w:rsidRPr="009664BA" w:rsidRDefault="00C6703C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(8,309)</w:t>
            </w:r>
          </w:p>
        </w:tc>
        <w:tc>
          <w:tcPr>
            <w:tcW w:w="269" w:type="dxa"/>
            <w:vAlign w:val="center"/>
          </w:tcPr>
          <w:p w:rsidR="002C1BFC" w:rsidRPr="009664BA" w:rsidRDefault="002C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9A3203" w:rsidRPr="009664BA" w:rsidRDefault="00C6703C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10,279</w:t>
            </w:r>
          </w:p>
        </w:tc>
      </w:tr>
      <w:tr w:rsidR="00A717E6" w:rsidRPr="009664BA" w:rsidTr="00E058DD">
        <w:tc>
          <w:tcPr>
            <w:tcW w:w="3780" w:type="dxa"/>
          </w:tcPr>
          <w:p w:rsidR="00A717E6" w:rsidRPr="0049277E" w:rsidRDefault="009A0536" w:rsidP="00D600D9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="00750F1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4927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3C2FEA" w:rsidRDefault="003C2FEA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A3203" w:rsidRPr="009664BA" w:rsidRDefault="00C6703C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12,895</w:t>
            </w:r>
          </w:p>
        </w:tc>
        <w:tc>
          <w:tcPr>
            <w:tcW w:w="236" w:type="dxa"/>
          </w:tcPr>
          <w:p w:rsidR="002C1BFC" w:rsidRPr="009664BA" w:rsidRDefault="002C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3C2FEA" w:rsidRDefault="003C2FEA" w:rsidP="00E058D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93755" w:rsidRDefault="00C6703C" w:rsidP="00E058D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(11,229)</w:t>
            </w:r>
          </w:p>
        </w:tc>
        <w:tc>
          <w:tcPr>
            <w:tcW w:w="269" w:type="dxa"/>
          </w:tcPr>
          <w:p w:rsidR="002C1BFC" w:rsidRPr="009664BA" w:rsidRDefault="002C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3C2FEA" w:rsidRDefault="003C2FE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A3203" w:rsidRPr="009664BA" w:rsidRDefault="00C6703C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9,905</w:t>
            </w:r>
          </w:p>
        </w:tc>
        <w:tc>
          <w:tcPr>
            <w:tcW w:w="269" w:type="dxa"/>
          </w:tcPr>
          <w:p w:rsidR="002C1BFC" w:rsidRPr="009664BA" w:rsidRDefault="002C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3C2FEA" w:rsidRDefault="003C2FE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A3203" w:rsidRPr="009664BA" w:rsidRDefault="00C6703C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(8,190)</w:t>
            </w:r>
          </w:p>
        </w:tc>
      </w:tr>
      <w:tr w:rsidR="0084782A" w:rsidRPr="009664BA" w:rsidTr="00E058DD">
        <w:tc>
          <w:tcPr>
            <w:tcW w:w="3780" w:type="dxa"/>
          </w:tcPr>
          <w:p w:rsidR="0084782A" w:rsidRPr="0049277E" w:rsidRDefault="0084782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4782A" w:rsidDel="00A260CF" w:rsidRDefault="0084782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4782A" w:rsidRPr="009664BA" w:rsidRDefault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84782A" w:rsidRPr="009664BA" w:rsidRDefault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84782A" w:rsidRPr="009664BA" w:rsidRDefault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4782A" w:rsidRPr="009664BA" w:rsidTr="00E058DD">
        <w:tc>
          <w:tcPr>
            <w:tcW w:w="3780" w:type="dxa"/>
          </w:tcPr>
          <w:p w:rsidR="0084782A" w:rsidRPr="0049277E" w:rsidRDefault="0084782A" w:rsidP="0084782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2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170" w:type="dxa"/>
          </w:tcPr>
          <w:p w:rsidR="0084782A" w:rsidDel="00A260CF" w:rsidRDefault="0084782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4782A" w:rsidRPr="009664BA" w:rsidRDefault="0084782A" w:rsidP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84782A" w:rsidRPr="009664BA" w:rsidRDefault="0084782A" w:rsidP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84782A" w:rsidRPr="009664BA" w:rsidRDefault="0084782A" w:rsidP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4782A" w:rsidRPr="009664BA" w:rsidTr="00E058DD">
        <w:tc>
          <w:tcPr>
            <w:tcW w:w="3780" w:type="dxa"/>
          </w:tcPr>
          <w:p w:rsidR="0084782A" w:rsidRPr="0049277E" w:rsidRDefault="0084782A" w:rsidP="0084782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927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4927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84782A" w:rsidDel="00A260CF" w:rsidRDefault="0084782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(9,674)</w:t>
            </w:r>
          </w:p>
        </w:tc>
        <w:tc>
          <w:tcPr>
            <w:tcW w:w="236" w:type="dxa"/>
          </w:tcPr>
          <w:p w:rsidR="0084782A" w:rsidRPr="009664BA" w:rsidRDefault="0084782A" w:rsidP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11,861</w:t>
            </w:r>
          </w:p>
        </w:tc>
        <w:tc>
          <w:tcPr>
            <w:tcW w:w="269" w:type="dxa"/>
          </w:tcPr>
          <w:p w:rsidR="0084782A" w:rsidRPr="009664BA" w:rsidRDefault="0084782A" w:rsidP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(7,147)</w:t>
            </w:r>
          </w:p>
        </w:tc>
        <w:tc>
          <w:tcPr>
            <w:tcW w:w="269" w:type="dxa"/>
          </w:tcPr>
          <w:p w:rsidR="0084782A" w:rsidRPr="009664BA" w:rsidRDefault="0084782A" w:rsidP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8,842</w:t>
            </w:r>
          </w:p>
        </w:tc>
      </w:tr>
      <w:tr w:rsidR="0084782A" w:rsidRPr="009664BA" w:rsidTr="00E058DD">
        <w:tc>
          <w:tcPr>
            <w:tcW w:w="3780" w:type="dxa"/>
          </w:tcPr>
          <w:p w:rsidR="0084782A" w:rsidRPr="0049277E" w:rsidRDefault="0084782A" w:rsidP="00D600D9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4927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84782A" w:rsidRDefault="0084782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4782A" w:rsidRPr="00E058DD" w:rsidDel="00A260CF" w:rsidRDefault="0084782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11,388</w:t>
            </w:r>
          </w:p>
        </w:tc>
        <w:tc>
          <w:tcPr>
            <w:tcW w:w="236" w:type="dxa"/>
          </w:tcPr>
          <w:p w:rsidR="0084782A" w:rsidRPr="009664BA" w:rsidRDefault="0084782A" w:rsidP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84782A" w:rsidRDefault="0084782A" w:rsidP="00E058D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(9,501)</w:t>
            </w:r>
          </w:p>
        </w:tc>
        <w:tc>
          <w:tcPr>
            <w:tcW w:w="269" w:type="dxa"/>
          </w:tcPr>
          <w:p w:rsidR="0084782A" w:rsidRPr="009664BA" w:rsidRDefault="0084782A" w:rsidP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84782A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8,519</w:t>
            </w:r>
          </w:p>
        </w:tc>
        <w:tc>
          <w:tcPr>
            <w:tcW w:w="269" w:type="dxa"/>
          </w:tcPr>
          <w:p w:rsidR="0084782A" w:rsidRPr="009664BA" w:rsidRDefault="0084782A" w:rsidP="0084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84782A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4782A" w:rsidDel="00A260CF" w:rsidRDefault="0084782A" w:rsidP="00E058D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(7,044)</w:t>
            </w:r>
          </w:p>
        </w:tc>
      </w:tr>
    </w:tbl>
    <w:p w:rsidR="00A717E6" w:rsidRDefault="00A717E6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7819" w:rsidRDefault="00127819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84782A" w:rsidRDefault="0084782A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600D9" w:rsidRDefault="00D6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9A3203" w:rsidRPr="00E058DD" w:rsidRDefault="00A001D2" w:rsidP="00E058DD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sz w:val="30"/>
          <w:szCs w:val="30"/>
          <w:cs/>
          <w:lang w:val="th-TH"/>
        </w:rPr>
      </w:pPr>
      <w:r w:rsidRPr="00E058DD">
        <w:rPr>
          <w:rFonts w:asciiTheme="majorBidi" w:hAnsiTheme="majorBidi" w:cs="Angsana New"/>
          <w:sz w:val="30"/>
          <w:szCs w:val="30"/>
          <w:cs/>
          <w:lang w:val="th-TH"/>
        </w:rPr>
        <w:t>2</w:t>
      </w:r>
      <w:r w:rsidR="00BF390A">
        <w:rPr>
          <w:rFonts w:asciiTheme="majorBidi" w:hAnsiTheme="majorBidi"/>
          <w:sz w:val="30"/>
          <w:szCs w:val="30"/>
        </w:rPr>
        <w:t>4</w:t>
      </w:r>
      <w:r w:rsidR="002735D5">
        <w:rPr>
          <w:rFonts w:asciiTheme="majorBidi" w:hAnsiTheme="majorBidi"/>
          <w:sz w:val="30"/>
          <w:szCs w:val="30"/>
          <w:cs/>
          <w:lang w:val="th-TH"/>
        </w:rPr>
        <w:tab/>
      </w:r>
      <w:r w:rsidR="00475D5B" w:rsidRPr="00E058DD">
        <w:rPr>
          <w:rFonts w:ascii="Angsana New" w:hAnsi="Angsana New" w:cs="Angsana New"/>
          <w:sz w:val="30"/>
          <w:szCs w:val="30"/>
          <w:cs/>
          <w:lang w:val="th-TH"/>
        </w:rPr>
        <w:t>ทุนเรือนหุ้น</w:t>
      </w:r>
    </w:p>
    <w:p w:rsidR="005A7715" w:rsidRPr="009664BA" w:rsidRDefault="005A7715" w:rsidP="009850C1">
      <w:pPr>
        <w:pStyle w:val="block"/>
        <w:tabs>
          <w:tab w:val="left" w:pos="540"/>
        </w:tabs>
        <w:spacing w:after="0" w:line="240" w:lineRule="auto"/>
        <w:ind w:left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7"/>
        <w:gridCol w:w="1159"/>
        <w:gridCol w:w="273"/>
        <w:gridCol w:w="1177"/>
        <w:gridCol w:w="273"/>
        <w:gridCol w:w="1162"/>
        <w:gridCol w:w="236"/>
        <w:gridCol w:w="1203"/>
      </w:tblGrid>
      <w:tr w:rsidR="00D600D9" w:rsidRPr="009664BA" w:rsidTr="00E058DD">
        <w:trPr>
          <w:tblHeader/>
        </w:trPr>
        <w:tc>
          <w:tcPr>
            <w:tcW w:w="1553" w:type="pct"/>
          </w:tcPr>
          <w:p w:rsidR="00D600D9" w:rsidRPr="009664BA" w:rsidRDefault="00D600D9" w:rsidP="00D600D9">
            <w:pPr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7" w:type="pct"/>
            <w:gridSpan w:val="7"/>
            <w:vAlign w:val="bottom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0D9" w:rsidRPr="009664BA" w:rsidTr="00E058DD">
        <w:trPr>
          <w:tblHeader/>
        </w:trPr>
        <w:tc>
          <w:tcPr>
            <w:tcW w:w="1553" w:type="pct"/>
          </w:tcPr>
          <w:p w:rsidR="00D600D9" w:rsidRPr="009664BA" w:rsidRDefault="00D600D9" w:rsidP="00D600D9">
            <w:pPr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D600D9" w:rsidRPr="00E058DD" w:rsidRDefault="00D600D9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07" w:type="pct"/>
            <w:gridSpan w:val="3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D600D9" w:rsidRPr="009664BA" w:rsidTr="00E058DD">
        <w:trPr>
          <w:tblHeader/>
        </w:trPr>
        <w:tc>
          <w:tcPr>
            <w:tcW w:w="1553" w:type="pct"/>
          </w:tcPr>
          <w:p w:rsidR="00D600D9" w:rsidRPr="009664BA" w:rsidRDefault="00D600D9" w:rsidP="00D600D9">
            <w:pPr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D600D9" w:rsidRPr="00E058DD" w:rsidRDefault="00D600D9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25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147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4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127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664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600D9" w:rsidRPr="009664BA" w:rsidTr="00E058DD">
        <w:trPr>
          <w:tblHeader/>
        </w:trPr>
        <w:tc>
          <w:tcPr>
            <w:tcW w:w="1553" w:type="pct"/>
          </w:tcPr>
          <w:p w:rsidR="00D600D9" w:rsidRPr="009664BA" w:rsidRDefault="00D600D9" w:rsidP="00D600D9">
            <w:pPr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D600D9" w:rsidRPr="00E058DD" w:rsidRDefault="00D600D9" w:rsidP="00E058DD">
            <w:pPr>
              <w:pStyle w:val="30"/>
              <w:tabs>
                <w:tab w:val="clear" w:pos="360"/>
                <w:tab w:val="clear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957" w:type="pct"/>
            <w:gridSpan w:val="7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พันหุ้น/พันบาท</w:t>
            </w: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600D9" w:rsidRPr="009664BA" w:rsidTr="00E058DD">
        <w:tc>
          <w:tcPr>
            <w:tcW w:w="1553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89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D600D9" w:rsidRPr="009664BA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D600D9" w:rsidRPr="009664BA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D600D9" w:rsidRPr="009664BA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</w:tcPr>
          <w:p w:rsidR="00D600D9" w:rsidRPr="009664BA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00D9" w:rsidRPr="009664BA" w:rsidTr="00E058DD">
        <w:tc>
          <w:tcPr>
            <w:tcW w:w="1553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D600D9" w:rsidRPr="009664BA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D600D9" w:rsidRPr="009664BA" w:rsidRDefault="00D600D9" w:rsidP="00D600D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D600D9" w:rsidRPr="009664BA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16A" w:rsidRPr="009664BA" w:rsidTr="00E058DD">
        <w:tc>
          <w:tcPr>
            <w:tcW w:w="1553" w:type="pct"/>
          </w:tcPr>
          <w:p w:rsidR="0083516A" w:rsidRPr="009664BA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89" w:type="pct"/>
          </w:tcPr>
          <w:p w:rsidR="0083516A" w:rsidRPr="00E058DD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7C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 w:rsidR="00637C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37C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14,983,008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:rsidR="0083516A" w:rsidRPr="009664BA" w:rsidRDefault="00637CC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37CC4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2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14,983,008</w:t>
            </w:r>
          </w:p>
        </w:tc>
      </w:tr>
      <w:tr w:rsidR="0083516A" w:rsidRPr="009664BA" w:rsidTr="00E058DD">
        <w:tc>
          <w:tcPr>
            <w:tcW w:w="1553" w:type="pct"/>
          </w:tcPr>
          <w:p w:rsidR="0083516A" w:rsidRPr="009664BA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89" w:type="pct"/>
          </w:tcPr>
          <w:p w:rsidR="0083516A" w:rsidRPr="00E058DD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516A" w:rsidRPr="002603B0" w:rsidTr="00E058DD">
        <w:tc>
          <w:tcPr>
            <w:tcW w:w="1553" w:type="pct"/>
          </w:tcPr>
          <w:p w:rsidR="0083516A" w:rsidRPr="002603B0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89" w:type="pct"/>
          </w:tcPr>
          <w:p w:rsidR="0083516A" w:rsidRPr="00E058DD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83516A" w:rsidRPr="002603B0" w:rsidRDefault="0083516A" w:rsidP="00E058DD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83516A" w:rsidRPr="002603B0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83516A" w:rsidRPr="002603B0" w:rsidRDefault="0083516A" w:rsidP="00E058DD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83516A" w:rsidRPr="002603B0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83516A" w:rsidRPr="002603B0" w:rsidRDefault="0083516A" w:rsidP="00E058DD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83516A" w:rsidRPr="002603B0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83516A" w:rsidRPr="002603B0" w:rsidRDefault="0083516A" w:rsidP="00E058DD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516A" w:rsidRPr="002603B0" w:rsidTr="00E058DD">
        <w:tc>
          <w:tcPr>
            <w:tcW w:w="1553" w:type="pct"/>
          </w:tcPr>
          <w:p w:rsidR="0083516A" w:rsidRPr="002603B0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89" w:type="pct"/>
          </w:tcPr>
          <w:p w:rsidR="0083516A" w:rsidRPr="00E058DD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83516A" w:rsidRPr="002603B0" w:rsidRDefault="00637CC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1,498,301</w:t>
            </w:r>
          </w:p>
        </w:tc>
        <w:tc>
          <w:tcPr>
            <w:tcW w:w="147" w:type="pct"/>
          </w:tcPr>
          <w:p w:rsidR="0083516A" w:rsidRPr="002603B0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83516A" w:rsidRPr="002603B0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14,983,008</w:t>
            </w:r>
          </w:p>
        </w:tc>
        <w:tc>
          <w:tcPr>
            <w:tcW w:w="147" w:type="pct"/>
          </w:tcPr>
          <w:p w:rsidR="0083516A" w:rsidRPr="002603B0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83516A" w:rsidRPr="002603B0" w:rsidRDefault="00637CC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1,498,301</w:t>
            </w:r>
          </w:p>
        </w:tc>
        <w:tc>
          <w:tcPr>
            <w:tcW w:w="127" w:type="pct"/>
          </w:tcPr>
          <w:p w:rsidR="0083516A" w:rsidRPr="002603B0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:rsidR="0083516A" w:rsidRPr="002603B0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14,983,008</w:t>
            </w:r>
          </w:p>
        </w:tc>
      </w:tr>
      <w:tr w:rsidR="00C1069E" w:rsidRPr="002603B0" w:rsidTr="00E058DD">
        <w:tc>
          <w:tcPr>
            <w:tcW w:w="1553" w:type="pct"/>
          </w:tcPr>
          <w:p w:rsidR="00C1069E" w:rsidRPr="002603B0" w:rsidRDefault="00C1069E" w:rsidP="00C1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C1069E" w:rsidRPr="00E058DD" w:rsidRDefault="00C1069E" w:rsidP="00C1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C1069E" w:rsidRPr="002603B0" w:rsidRDefault="00C1069E" w:rsidP="00E058DD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1069E" w:rsidRPr="002603B0" w:rsidRDefault="00C1069E" w:rsidP="00C1069E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C1069E" w:rsidRPr="002603B0" w:rsidRDefault="00C1069E" w:rsidP="00E058DD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1069E" w:rsidRPr="002603B0" w:rsidRDefault="00C1069E" w:rsidP="00C1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C1069E" w:rsidRPr="002603B0" w:rsidRDefault="00C1069E" w:rsidP="00E058DD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C1069E" w:rsidRPr="002603B0" w:rsidRDefault="00C1069E" w:rsidP="00C1069E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:rsidR="00C1069E" w:rsidRPr="002603B0" w:rsidRDefault="00C1069E" w:rsidP="00E058DD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C1069E" w:rsidRPr="002603B0" w:rsidTr="00E058DD">
        <w:tc>
          <w:tcPr>
            <w:tcW w:w="1553" w:type="pct"/>
          </w:tcPr>
          <w:p w:rsidR="00C1069E" w:rsidRPr="002603B0" w:rsidRDefault="00C1069E" w:rsidP="00C1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89" w:type="pct"/>
          </w:tcPr>
          <w:p w:rsidR="00C1069E" w:rsidRPr="00E058DD" w:rsidRDefault="00C1069E" w:rsidP="00C1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C1069E" w:rsidRPr="002603B0" w:rsidRDefault="00C1069E" w:rsidP="00E058DD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1069E" w:rsidRPr="002603B0" w:rsidRDefault="00C1069E" w:rsidP="00C1069E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C1069E" w:rsidRPr="002603B0" w:rsidRDefault="00C1069E" w:rsidP="00E058DD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1069E" w:rsidRPr="002603B0" w:rsidRDefault="00C1069E" w:rsidP="00C1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C1069E" w:rsidRPr="002603B0" w:rsidRDefault="00C1069E" w:rsidP="00E058DD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C1069E" w:rsidRPr="002603B0" w:rsidRDefault="00C1069E" w:rsidP="00C1069E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:rsidR="00C1069E" w:rsidRPr="002603B0" w:rsidRDefault="00C1069E" w:rsidP="00E058DD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C1069E" w:rsidRPr="009664BA" w:rsidTr="00E058DD">
        <w:tc>
          <w:tcPr>
            <w:tcW w:w="1553" w:type="pct"/>
          </w:tcPr>
          <w:p w:rsidR="00C1069E" w:rsidRPr="009664BA" w:rsidRDefault="00C1069E" w:rsidP="00C1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</w:tcPr>
          <w:p w:rsidR="00C1069E" w:rsidRPr="00E058DD" w:rsidRDefault="00C1069E" w:rsidP="00C1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C1069E" w:rsidRPr="009664BA" w:rsidRDefault="00C1069E" w:rsidP="00E058DD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1069E" w:rsidRPr="009664BA" w:rsidRDefault="00C1069E" w:rsidP="00C1069E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C1069E" w:rsidRPr="009664BA" w:rsidRDefault="00C1069E" w:rsidP="00E058DD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1069E" w:rsidRPr="009664BA" w:rsidRDefault="00C1069E" w:rsidP="00C1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C1069E" w:rsidRPr="009664BA" w:rsidRDefault="00C1069E" w:rsidP="00E058DD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C1069E" w:rsidRPr="009664BA" w:rsidRDefault="00C1069E" w:rsidP="00C1069E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:rsidR="00C1069E" w:rsidRPr="009664BA" w:rsidRDefault="00C1069E" w:rsidP="00E058DD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516A" w:rsidRPr="009664BA" w:rsidTr="00E058DD">
        <w:tc>
          <w:tcPr>
            <w:tcW w:w="1553" w:type="pct"/>
          </w:tcPr>
          <w:p w:rsidR="0083516A" w:rsidRPr="009664BA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89" w:type="pct"/>
          </w:tcPr>
          <w:p w:rsidR="0083516A" w:rsidRPr="00E058DD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</w:tcPr>
          <w:p w:rsidR="0083516A" w:rsidRPr="009664BA" w:rsidRDefault="00637CC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37CC4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14,983,008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83516A" w:rsidRPr="009664BA" w:rsidRDefault="00637CC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37CC4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2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14,983,008</w:t>
            </w:r>
          </w:p>
        </w:tc>
      </w:tr>
      <w:tr w:rsidR="0083516A" w:rsidRPr="009664BA" w:rsidTr="00E058DD">
        <w:tc>
          <w:tcPr>
            <w:tcW w:w="1553" w:type="pct"/>
          </w:tcPr>
          <w:p w:rsidR="0083516A" w:rsidRPr="009664BA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89" w:type="pct"/>
          </w:tcPr>
          <w:p w:rsidR="0083516A" w:rsidRPr="00E058DD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516A" w:rsidRPr="009664BA" w:rsidTr="00E058DD">
        <w:tc>
          <w:tcPr>
            <w:tcW w:w="1553" w:type="pct"/>
          </w:tcPr>
          <w:p w:rsidR="0083516A" w:rsidRPr="009664BA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89" w:type="pct"/>
          </w:tcPr>
          <w:p w:rsidR="0083516A" w:rsidRPr="00E058DD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83516A" w:rsidRPr="009664BA" w:rsidRDefault="0083516A" w:rsidP="00E058DD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83516A" w:rsidRPr="009664BA" w:rsidRDefault="0083516A" w:rsidP="00E058DD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83516A" w:rsidRPr="009664BA" w:rsidRDefault="0083516A" w:rsidP="00E058DD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83516A" w:rsidRPr="009664BA" w:rsidRDefault="0083516A" w:rsidP="00E058DD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516A" w:rsidRPr="009664BA" w:rsidTr="00E058DD">
        <w:tc>
          <w:tcPr>
            <w:tcW w:w="1553" w:type="pct"/>
          </w:tcPr>
          <w:p w:rsidR="0083516A" w:rsidRPr="009664BA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89" w:type="pct"/>
          </w:tcPr>
          <w:p w:rsidR="0083516A" w:rsidRPr="00E058DD" w:rsidRDefault="0083516A" w:rsidP="0083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83516A" w:rsidRPr="009664BA" w:rsidRDefault="00637CC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1,498,301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14,983,008</w:t>
            </w:r>
          </w:p>
        </w:tc>
        <w:tc>
          <w:tcPr>
            <w:tcW w:w="147" w:type="pct"/>
          </w:tcPr>
          <w:p w:rsidR="0083516A" w:rsidRPr="009664BA" w:rsidRDefault="0083516A" w:rsidP="0083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83516A" w:rsidRPr="009664BA" w:rsidRDefault="00637CC4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1,498,301</w:t>
            </w:r>
          </w:p>
        </w:tc>
        <w:tc>
          <w:tcPr>
            <w:tcW w:w="127" w:type="pct"/>
          </w:tcPr>
          <w:p w:rsidR="0083516A" w:rsidRPr="009664BA" w:rsidRDefault="0083516A" w:rsidP="0083516A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:rsidR="0083516A" w:rsidRPr="009664BA" w:rsidRDefault="0083516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14,983,008</w:t>
            </w:r>
          </w:p>
        </w:tc>
      </w:tr>
    </w:tbl>
    <w:p w:rsidR="00922C83" w:rsidRPr="009664BA" w:rsidRDefault="00922C8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4782A" w:rsidRDefault="0084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9A3203" w:rsidRPr="00E058DD" w:rsidRDefault="00BF390A" w:rsidP="00E058DD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25</w:t>
      </w:r>
      <w:r w:rsidR="002735D5">
        <w:rPr>
          <w:rFonts w:asciiTheme="majorBidi" w:hAnsiTheme="majorBidi" w:cstheme="majorBidi"/>
          <w:sz w:val="30"/>
          <w:szCs w:val="30"/>
        </w:rPr>
        <w:tab/>
      </w:r>
      <w:r w:rsidR="00F152AA" w:rsidRPr="00E058DD">
        <w:rPr>
          <w:rFonts w:ascii="Angsana New" w:hAnsi="Angsana New" w:cs="Angsana New"/>
          <w:sz w:val="30"/>
          <w:szCs w:val="30"/>
          <w:cs/>
          <w:lang w:val="th-TH"/>
        </w:rPr>
        <w:t>สำรองตามกฎหมายและองค์ประกอบอื่นของส่วนของผู้ถือหุ้น</w:t>
      </w:r>
    </w:p>
    <w:p w:rsidR="00876AC8" w:rsidRPr="004201B8" w:rsidRDefault="00876AC8" w:rsidP="00DE5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:rsidR="00876AC8" w:rsidRPr="004201B8" w:rsidRDefault="00F152AA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theme="majorBidi"/>
          <w:sz w:val="30"/>
          <w:szCs w:val="30"/>
        </w:rPr>
        <w:t>2535</w:t>
      </w:r>
      <w:r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>
        <w:rPr>
          <w:rFonts w:asciiTheme="majorBidi" w:hAnsiTheme="majorBidi" w:cstheme="majorBidi"/>
          <w:sz w:val="30"/>
          <w:szCs w:val="30"/>
        </w:rPr>
        <w:t>116</w:t>
      </w:r>
      <w:r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>
        <w:rPr>
          <w:rFonts w:asciiTheme="majorBidi" w:hAnsiTheme="majorBidi" w:cstheme="majorBidi"/>
          <w:sz w:val="30"/>
          <w:szCs w:val="30"/>
        </w:rPr>
        <w:t>”</w:t>
      </w:r>
      <w:r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:rsidR="00397535" w:rsidRPr="00E058DD" w:rsidRDefault="0039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EE1344" w:rsidRPr="004201B8" w:rsidRDefault="00F152AA" w:rsidP="00EE134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องค์ประกอบอื่นของส่วนของผู้ถือหุ้น</w:t>
      </w:r>
    </w:p>
    <w:p w:rsidR="00EE1344" w:rsidRPr="004201B8" w:rsidRDefault="00EE1344" w:rsidP="00EE134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E1344" w:rsidRPr="004201B8" w:rsidRDefault="00F152AA" w:rsidP="00EE134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ผลต่างจากการแปลงค่างบการเงิน</w:t>
      </w:r>
    </w:p>
    <w:p w:rsidR="00EE1344" w:rsidRPr="004201B8" w:rsidRDefault="00EE1344" w:rsidP="00EE134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104F4" w:rsidRPr="004201B8" w:rsidRDefault="00F152AA" w:rsidP="00A663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</w:pPr>
      <w:r>
        <w:rPr>
          <w:rFonts w:asciiTheme="majorBidi" w:hAnsiTheme="majorBidi" w:cstheme="majorBidi"/>
          <w:sz w:val="30"/>
          <w:szCs w:val="30"/>
          <w:cs/>
        </w:rPr>
        <w:t>ผลต่างจากการแปลงค่างบการเงินแสดงในส่วนของผู้ถือหุ้น ประกอบด้วยผลต่างการแปลงค่าทั้งหมดจาก</w:t>
      </w:r>
      <w:r w:rsidR="0084782A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/>
          <w:sz w:val="30"/>
          <w:szCs w:val="30"/>
          <w:cs/>
        </w:rPr>
        <w:t>งบการเงินของหน่วยงานในต่างประเทศให้เป็นเงินบาทไทย</w:t>
      </w:r>
    </w:p>
    <w:p w:rsidR="0084782A" w:rsidRDefault="0084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9A3203" w:rsidRPr="00E058DD" w:rsidRDefault="00445407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26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84782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ข้อมูล</w:t>
      </w:r>
      <w:r w:rsidR="00F152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ทางการเงินจำแนกตามส่วนงาน</w:t>
      </w:r>
    </w:p>
    <w:p w:rsidR="000B0B54" w:rsidRPr="00E058DD" w:rsidRDefault="000B0B54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5AE9" w:rsidRPr="004201B8" w:rsidRDefault="00F152AA" w:rsidP="009850C1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หน่วยงานธุรกิจที่สำคัญนี้มีขนาดของกิจการที่แตกต่างกัน และมีการบริหารจัดการแยกต่างหาก เนื่องจากใช้เทคโนโลยีและ</w:t>
      </w:r>
      <w:r w:rsidR="00D600D9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/>
          <w:sz w:val="30"/>
          <w:szCs w:val="30"/>
          <w:cs/>
        </w:rPr>
        <w:t xml:space="preserve">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A90917" w:rsidRPr="00E058DD" w:rsidRDefault="00A90917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5AE9" w:rsidRPr="009664BA" w:rsidRDefault="00215AE9" w:rsidP="009850C1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664BA">
        <w:rPr>
          <w:rFonts w:asciiTheme="majorBidi" w:hAnsiTheme="majorBidi" w:cstheme="majorBidi"/>
          <w:sz w:val="30"/>
          <w:szCs w:val="30"/>
        </w:rPr>
        <w:t>1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ผู้ผลิตไฟฟ้าอิสระ</w:t>
      </w:r>
    </w:p>
    <w:p w:rsidR="00215AE9" w:rsidRPr="009664BA" w:rsidRDefault="00215AE9" w:rsidP="009850C1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664BA">
        <w:rPr>
          <w:rFonts w:asciiTheme="majorBidi" w:hAnsiTheme="majorBidi" w:cstheme="majorBidi"/>
          <w:sz w:val="30"/>
          <w:szCs w:val="30"/>
        </w:rPr>
        <w:t>2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ผู้ผลิตไฟฟ้ารายเล็ก</w:t>
      </w:r>
    </w:p>
    <w:p w:rsidR="00153E13" w:rsidRDefault="00215AE9" w:rsidP="009850C1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664BA">
        <w:rPr>
          <w:rFonts w:asciiTheme="majorBidi" w:hAnsiTheme="majorBidi" w:cstheme="majorBidi"/>
          <w:sz w:val="30"/>
          <w:szCs w:val="30"/>
        </w:rPr>
        <w:t>3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ผู้ผลิตไฟฟ้าขนาดเล็กมาก</w:t>
      </w:r>
    </w:p>
    <w:p w:rsidR="009D427C" w:rsidRDefault="009D427C" w:rsidP="00E058DD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9D427C" w:rsidRDefault="00F152AA" w:rsidP="00D55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D600D9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343CF5" w:rsidRDefault="0034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9D427C" w:rsidRDefault="00343CF5" w:rsidP="0034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D34EB3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343CF5" w:rsidRDefault="00343CF5" w:rsidP="0034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59"/>
        <w:gridCol w:w="180"/>
        <w:gridCol w:w="1181"/>
        <w:gridCol w:w="180"/>
        <w:gridCol w:w="1159"/>
        <w:gridCol w:w="180"/>
        <w:gridCol w:w="1181"/>
        <w:gridCol w:w="180"/>
        <w:gridCol w:w="10"/>
        <w:gridCol w:w="1160"/>
      </w:tblGrid>
      <w:tr w:rsidR="0071299C" w:rsidRPr="009664BA" w:rsidTr="00E058DD">
        <w:trPr>
          <w:cantSplit/>
          <w:tblHeader/>
        </w:trPr>
        <w:tc>
          <w:tcPr>
            <w:tcW w:w="2700" w:type="dxa"/>
          </w:tcPr>
          <w:p w:rsidR="005B7AA5" w:rsidRDefault="005B7AA5" w:rsidP="00E058DD">
            <w:pPr>
              <w:shd w:val="clear" w:color="auto" w:fill="FFFFFF"/>
              <w:tabs>
                <w:tab w:val="clear" w:pos="454"/>
                <w:tab w:val="left" w:pos="630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:rsidR="005B7AA5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5B7AA5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27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927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5B7AA5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5B7AA5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5B7AA5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27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927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5B7AA5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5B7AA5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5B7AA5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27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92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5B7AA5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:rsidR="005B7AA5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27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0" w:type="dxa"/>
            <w:gridSpan w:val="2"/>
          </w:tcPr>
          <w:p w:rsidR="005B7AA5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:rsidR="005B7AA5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5B7AA5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27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71299C" w:rsidRPr="009664BA" w:rsidTr="00E058DD">
        <w:trPr>
          <w:cantSplit/>
          <w:tblHeader/>
        </w:trPr>
        <w:tc>
          <w:tcPr>
            <w:tcW w:w="2700" w:type="dxa"/>
          </w:tcPr>
          <w:p w:rsidR="005B7AA5" w:rsidRDefault="005B7AA5" w:rsidP="005B7984">
            <w:pPr>
              <w:pStyle w:val="acctfourfigures"/>
              <w:shd w:val="clear" w:color="auto" w:fill="FFFFFF"/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570" w:type="dxa"/>
            <w:gridSpan w:val="10"/>
            <w:hideMark/>
          </w:tcPr>
          <w:p w:rsidR="005B7AA5" w:rsidRDefault="0071299C" w:rsidP="005B7984">
            <w:pPr>
              <w:pStyle w:val="acctfourfigures"/>
              <w:shd w:val="clear" w:color="auto" w:fill="FFFFFF"/>
              <w:tabs>
                <w:tab w:val="left" w:pos="72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7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27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27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299C" w:rsidRPr="009664BA" w:rsidTr="00E058DD">
        <w:trPr>
          <w:cantSplit/>
        </w:trPr>
        <w:tc>
          <w:tcPr>
            <w:tcW w:w="6559" w:type="dxa"/>
            <w:gridSpan w:val="6"/>
            <w:hideMark/>
          </w:tcPr>
          <w:p w:rsidR="0071299C" w:rsidRPr="0049277E" w:rsidRDefault="0071299C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5B7984"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</w:t>
            </w:r>
            <w:r w:rsidR="009875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gridSpan w:val="2"/>
            <w:vAlign w:val="bottom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71299C" w:rsidRPr="0049277E" w:rsidRDefault="0071299C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99C" w:rsidRPr="009664BA" w:rsidTr="00E058DD">
        <w:trPr>
          <w:cantSplit/>
          <w:trHeight w:val="302"/>
        </w:trPr>
        <w:tc>
          <w:tcPr>
            <w:tcW w:w="2700" w:type="dxa"/>
            <w:hideMark/>
          </w:tcPr>
          <w:p w:rsidR="0051445C" w:rsidRDefault="0071299C" w:rsidP="005B7984">
            <w:pPr>
              <w:pStyle w:val="acctfourfigures"/>
              <w:shd w:val="clear" w:color="auto" w:fill="FFFFFF"/>
              <w:tabs>
                <w:tab w:val="decimal" w:pos="90"/>
              </w:tabs>
              <w:spacing w:line="240" w:lineRule="auto"/>
              <w:ind w:left="180" w:right="-79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</w:p>
          <w:p w:rsidR="00A37947" w:rsidRPr="0049277E" w:rsidRDefault="0051445C" w:rsidP="005B7984">
            <w:pPr>
              <w:pStyle w:val="acctfourfigures"/>
              <w:shd w:val="clear" w:color="auto" w:fill="FFFFFF"/>
              <w:tabs>
                <w:tab w:val="decimal" w:pos="90"/>
              </w:tabs>
              <w:spacing w:line="240" w:lineRule="auto"/>
              <w:ind w:left="180" w:right="-79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การ</w:t>
            </w:r>
            <w:r w:rsidR="0071299C" w:rsidRPr="004927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59" w:type="dxa"/>
            <w:vAlign w:val="bottom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71299C" w:rsidRPr="0049277E" w:rsidRDefault="0071299C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gridSpan w:val="2"/>
            <w:vAlign w:val="bottom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71299C" w:rsidRPr="0049277E" w:rsidRDefault="0071299C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4F75" w:rsidRPr="009664BA" w:rsidTr="00E058DD">
        <w:trPr>
          <w:cantSplit/>
          <w:trHeight w:val="20"/>
        </w:trPr>
        <w:tc>
          <w:tcPr>
            <w:tcW w:w="2700" w:type="dxa"/>
            <w:hideMark/>
          </w:tcPr>
          <w:p w:rsidR="007C4F75" w:rsidRPr="0049277E" w:rsidRDefault="007C4F75" w:rsidP="005B7984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clear" w:pos="227"/>
              </w:tabs>
              <w:spacing w:line="240" w:lineRule="auto"/>
              <w:ind w:right="-79" w:hanging="241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4F75" w:rsidRPr="0049277E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3,828,085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49277E" w:rsidRDefault="007C4F75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93755" w:rsidRDefault="00C1069E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15,276,50</w:t>
            </w:r>
            <w:r w:rsidR="007F49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49277E" w:rsidRDefault="007C4F75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4F75" w:rsidRPr="0049277E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220,442</w:t>
            </w:r>
          </w:p>
        </w:tc>
        <w:tc>
          <w:tcPr>
            <w:tcW w:w="180" w:type="dxa"/>
            <w:shd w:val="clear" w:color="auto" w:fill="auto"/>
          </w:tcPr>
          <w:p w:rsidR="007C4F75" w:rsidRPr="0049277E" w:rsidRDefault="007C4F75">
            <w:pPr>
              <w:tabs>
                <w:tab w:val="clear" w:pos="227"/>
                <w:tab w:val="left" w:pos="67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4F75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49277E" w:rsidRDefault="007C4F75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3203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19,325,029</w:t>
            </w:r>
          </w:p>
        </w:tc>
      </w:tr>
      <w:tr w:rsidR="007C4F75" w:rsidRPr="009664BA" w:rsidTr="00E058DD">
        <w:trPr>
          <w:cantSplit/>
          <w:trHeight w:val="302"/>
        </w:trPr>
        <w:tc>
          <w:tcPr>
            <w:tcW w:w="2700" w:type="dxa"/>
            <w:hideMark/>
          </w:tcPr>
          <w:p w:rsidR="007C4F75" w:rsidRPr="0049277E" w:rsidRDefault="007C4F75" w:rsidP="005B798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49277E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591,731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49277E" w:rsidRDefault="007C4F75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49277E" w:rsidRDefault="00C1069E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49277E" w:rsidRDefault="007C4F75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49277E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4F75" w:rsidRPr="0049277E" w:rsidRDefault="007C4F75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7C4F75" w:rsidRPr="0049277E" w:rsidRDefault="007C4F75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591,731</w:t>
            </w:r>
          </w:p>
        </w:tc>
      </w:tr>
      <w:tr w:rsidR="00283BE9" w:rsidRPr="009664BA" w:rsidTr="00E058DD">
        <w:trPr>
          <w:cantSplit/>
        </w:trPr>
        <w:tc>
          <w:tcPr>
            <w:tcW w:w="2700" w:type="dxa"/>
            <w:hideMark/>
          </w:tcPr>
          <w:p w:rsidR="00A37947" w:rsidRPr="0049277E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950C69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106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950C6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(329,508)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950C69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106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28,860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950C6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14,109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3203" w:rsidRPr="0049277E" w:rsidRDefault="00950C6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(361,011)</w:t>
            </w:r>
          </w:p>
        </w:tc>
      </w:tr>
      <w:tr w:rsidR="00283BE9" w:rsidRPr="009664BA" w:rsidTr="00E058DD">
        <w:trPr>
          <w:cantSplit/>
        </w:trPr>
        <w:tc>
          <w:tcPr>
            <w:tcW w:w="2700" w:type="dxa"/>
            <w:hideMark/>
          </w:tcPr>
          <w:p w:rsidR="00A37947" w:rsidRPr="0049277E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950C69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106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39,20</w:t>
            </w:r>
            <w:r w:rsidR="009D42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5B387A" w:rsidRDefault="00950C6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069E">
              <w:rPr>
                <w:rFonts w:asciiTheme="majorBidi" w:hAnsiTheme="majorBidi" w:cstheme="majorBidi"/>
                <w:sz w:val="30"/>
                <w:szCs w:val="30"/>
              </w:rPr>
              <w:t>1,278,721</w:t>
            </w:r>
            <w:r w:rsidR="008351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950C69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106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33,377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950C6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4916">
              <w:rPr>
                <w:rFonts w:asciiTheme="majorBidi" w:hAnsiTheme="majorBidi" w:cstheme="majorBidi"/>
                <w:sz w:val="30"/>
                <w:szCs w:val="30"/>
              </w:rPr>
              <w:t>1,351,30</w:t>
            </w:r>
            <w:r w:rsidR="009D42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3BE9" w:rsidRPr="009664BA" w:rsidTr="00E058DD">
        <w:trPr>
          <w:cantSplit/>
        </w:trPr>
        <w:tc>
          <w:tcPr>
            <w:tcW w:w="2700" w:type="dxa"/>
            <w:hideMark/>
          </w:tcPr>
          <w:p w:rsidR="00A37947" w:rsidRPr="0049277E" w:rsidRDefault="00283BE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จาก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E058DD" w:rsidRDefault="00283BE9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E058DD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283BE9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BE9" w:rsidRPr="009664BA" w:rsidTr="00E058DD">
        <w:trPr>
          <w:cantSplit/>
        </w:trPr>
        <w:tc>
          <w:tcPr>
            <w:tcW w:w="2700" w:type="dxa"/>
            <w:hideMark/>
          </w:tcPr>
          <w:p w:rsidR="00826001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26001"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="0082600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  <w:p w:rsidR="00A37947" w:rsidRPr="0049277E" w:rsidRDefault="00826001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83BE9"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บันทึกตามวิธีส่วนได้เสีย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(21,608)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C1069E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239,486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299,253</w:t>
            </w:r>
          </w:p>
        </w:tc>
        <w:tc>
          <w:tcPr>
            <w:tcW w:w="180" w:type="dxa"/>
            <w:shd w:val="clear" w:color="auto" w:fill="auto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517,131</w:t>
            </w:r>
          </w:p>
        </w:tc>
      </w:tr>
      <w:tr w:rsidR="00283BE9" w:rsidRPr="009664BA" w:rsidTr="00E058DD">
        <w:trPr>
          <w:cantSplit/>
        </w:trPr>
        <w:tc>
          <w:tcPr>
            <w:tcW w:w="2700" w:type="dxa"/>
            <w:hideMark/>
          </w:tcPr>
          <w:p w:rsidR="00283BE9" w:rsidRPr="0049277E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</w:t>
            </w:r>
            <w:r w:rsidR="005144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392,196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2,934,483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C0393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270,252</w:t>
            </w:r>
          </w:p>
        </w:tc>
        <w:tc>
          <w:tcPr>
            <w:tcW w:w="180" w:type="dxa"/>
            <w:shd w:val="clear" w:color="auto" w:fill="auto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3,596,931</w:t>
            </w:r>
          </w:p>
        </w:tc>
      </w:tr>
      <w:tr w:rsidR="00283BE9" w:rsidRPr="009664BA" w:rsidTr="00E058DD">
        <w:trPr>
          <w:cantSplit/>
        </w:trPr>
        <w:tc>
          <w:tcPr>
            <w:tcW w:w="2700" w:type="dxa"/>
          </w:tcPr>
          <w:p w:rsidR="00283BE9" w:rsidRPr="0049277E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C0393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(72,633)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B3483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(183,957</w:t>
            </w:r>
            <w:r w:rsidR="007F49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(172)</w:t>
            </w:r>
          </w:p>
        </w:tc>
        <w:tc>
          <w:tcPr>
            <w:tcW w:w="180" w:type="dxa"/>
            <w:shd w:val="clear" w:color="auto" w:fill="auto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B3483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(256,762</w:t>
            </w:r>
            <w:r w:rsidR="007F49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3BE9" w:rsidRPr="009664BA" w:rsidTr="00E058DD">
        <w:trPr>
          <w:cantSplit/>
        </w:trPr>
        <w:tc>
          <w:tcPr>
            <w:tcW w:w="2700" w:type="dxa"/>
          </w:tcPr>
          <w:p w:rsidR="00283BE9" w:rsidRPr="0049277E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319,563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B3483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2,750,526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270,080</w:t>
            </w:r>
          </w:p>
        </w:tc>
        <w:tc>
          <w:tcPr>
            <w:tcW w:w="180" w:type="dxa"/>
            <w:shd w:val="clear" w:color="auto" w:fill="auto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7F491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49277E" w:rsidRDefault="00283BE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49277E" w:rsidRDefault="00B3483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25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3,340,169</w:t>
            </w:r>
          </w:p>
        </w:tc>
      </w:tr>
      <w:tr w:rsidR="00153E13" w:rsidRPr="0049277E" w:rsidTr="00E058DD">
        <w:trPr>
          <w:cantSplit/>
        </w:trPr>
        <w:tc>
          <w:tcPr>
            <w:tcW w:w="2700" w:type="dxa"/>
          </w:tcPr>
          <w:p w:rsidR="00153E13" w:rsidRPr="0049277E" w:rsidRDefault="00153E13" w:rsidP="005B7984">
            <w:pPr>
              <w:shd w:val="clear" w:color="auto" w:fill="FFFFFF"/>
              <w:tabs>
                <w:tab w:val="clear" w:pos="454"/>
                <w:tab w:val="left" w:pos="630"/>
              </w:tabs>
              <w:spacing w:line="240" w:lineRule="auto"/>
              <w:ind w:left="360" w:right="-79" w:hanging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:rsidR="00153E13" w:rsidRPr="0049277E" w:rsidRDefault="00153E13" w:rsidP="00E058DD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153E13" w:rsidRPr="0049277E" w:rsidRDefault="00153E13" w:rsidP="005B798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153E13" w:rsidRPr="0049277E" w:rsidRDefault="00153E13" w:rsidP="00E058DD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153E13" w:rsidRPr="0049277E" w:rsidRDefault="00153E13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153E13" w:rsidRPr="0049277E" w:rsidRDefault="00153E13" w:rsidP="00E058DD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153E13" w:rsidRPr="0049277E" w:rsidRDefault="00153E13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153E13" w:rsidRPr="0049277E" w:rsidRDefault="00153E13" w:rsidP="00E058DD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0" w:type="dxa"/>
            <w:gridSpan w:val="2"/>
          </w:tcPr>
          <w:p w:rsidR="00153E13" w:rsidRPr="0049277E" w:rsidRDefault="00153E13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:rsidR="00153E13" w:rsidRPr="0049277E" w:rsidRDefault="00153E13" w:rsidP="00E058DD">
            <w:pPr>
              <w:pStyle w:val="acctmergecolhdg"/>
              <w:shd w:val="clear" w:color="auto" w:fill="FFFFFF"/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5B7984" w:rsidRPr="0049277E" w:rsidTr="00E058DD">
        <w:trPr>
          <w:cantSplit/>
        </w:trPr>
        <w:tc>
          <w:tcPr>
            <w:tcW w:w="6559" w:type="dxa"/>
            <w:gridSpan w:val="6"/>
            <w:hideMark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  <w:tab w:val="decimal" w:pos="936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255</w:t>
            </w:r>
            <w:r w:rsidR="009875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gridSpan w:val="2"/>
            <w:vAlign w:val="bottom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  <w:tab w:val="decimal" w:pos="936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984" w:rsidRPr="0049277E" w:rsidTr="00E058DD">
        <w:trPr>
          <w:cantSplit/>
          <w:trHeight w:val="302"/>
        </w:trPr>
        <w:tc>
          <w:tcPr>
            <w:tcW w:w="2700" w:type="dxa"/>
            <w:hideMark/>
          </w:tcPr>
          <w:p w:rsidR="0051445C" w:rsidRDefault="0051445C" w:rsidP="0051445C">
            <w:pPr>
              <w:pStyle w:val="acctfourfigures"/>
              <w:shd w:val="clear" w:color="auto" w:fill="FFFFFF"/>
              <w:tabs>
                <w:tab w:val="decimal" w:pos="90"/>
              </w:tabs>
              <w:spacing w:line="240" w:lineRule="auto"/>
              <w:ind w:left="180" w:right="-79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</w:p>
          <w:p w:rsidR="005B7984" w:rsidRPr="0049277E" w:rsidRDefault="0051445C" w:rsidP="0051445C">
            <w:pPr>
              <w:pStyle w:val="acctfourfigures"/>
              <w:shd w:val="clear" w:color="auto" w:fill="FFFFFF"/>
              <w:tabs>
                <w:tab w:val="decimal" w:pos="90"/>
              </w:tabs>
              <w:spacing w:line="240" w:lineRule="auto"/>
              <w:ind w:left="180" w:right="-79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การ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59" w:type="dxa"/>
            <w:vAlign w:val="bottom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5B7984" w:rsidRPr="0049277E" w:rsidRDefault="005B7984" w:rsidP="00422B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gridSpan w:val="2"/>
            <w:vAlign w:val="bottom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5B7984" w:rsidRPr="0049277E" w:rsidRDefault="005B798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556" w:rsidRPr="0049277E" w:rsidTr="00E058DD">
        <w:trPr>
          <w:cantSplit/>
          <w:trHeight w:val="20"/>
        </w:trPr>
        <w:tc>
          <w:tcPr>
            <w:tcW w:w="2700" w:type="dxa"/>
            <w:hideMark/>
          </w:tcPr>
          <w:p w:rsidR="00987556" w:rsidRPr="0049277E" w:rsidRDefault="00987556" w:rsidP="00987556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clear" w:pos="227"/>
              </w:tabs>
              <w:spacing w:line="240" w:lineRule="auto"/>
              <w:ind w:right="-79" w:hanging="241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4,522,939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7556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15,318,675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194,991</w:t>
            </w:r>
          </w:p>
        </w:tc>
        <w:tc>
          <w:tcPr>
            <w:tcW w:w="180" w:type="dxa"/>
            <w:shd w:val="clear" w:color="auto" w:fill="auto"/>
          </w:tcPr>
          <w:p w:rsidR="00987556" w:rsidRPr="0049277E" w:rsidRDefault="00987556">
            <w:pPr>
              <w:tabs>
                <w:tab w:val="clear" w:pos="227"/>
                <w:tab w:val="left" w:pos="67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20,036,605</w:t>
            </w:r>
          </w:p>
        </w:tc>
      </w:tr>
      <w:tr w:rsidR="00987556" w:rsidRPr="0049277E" w:rsidTr="00E058DD">
        <w:trPr>
          <w:cantSplit/>
          <w:trHeight w:val="302"/>
        </w:trPr>
        <w:tc>
          <w:tcPr>
            <w:tcW w:w="2700" w:type="dxa"/>
            <w:hideMark/>
          </w:tcPr>
          <w:p w:rsidR="00987556" w:rsidRPr="0049277E" w:rsidRDefault="00987556" w:rsidP="00987556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638,336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638,336</w:t>
            </w:r>
          </w:p>
        </w:tc>
      </w:tr>
      <w:tr w:rsidR="00987556" w:rsidRPr="0049277E" w:rsidTr="00E058DD">
        <w:trPr>
          <w:cantSplit/>
        </w:trPr>
        <w:tc>
          <w:tcPr>
            <w:tcW w:w="2700" w:type="dxa"/>
            <w:hideMark/>
          </w:tcPr>
          <w:p w:rsidR="00987556" w:rsidRPr="0049277E" w:rsidRDefault="00987556" w:rsidP="0098755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(12,343)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(397,445)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(23,328)</w:t>
            </w:r>
          </w:p>
        </w:tc>
        <w:tc>
          <w:tcPr>
            <w:tcW w:w="180" w:type="dxa"/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15,591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(417,525)</w:t>
            </w:r>
          </w:p>
        </w:tc>
      </w:tr>
      <w:tr w:rsidR="00987556" w:rsidRPr="0049277E" w:rsidTr="00E058DD">
        <w:trPr>
          <w:cantSplit/>
        </w:trPr>
        <w:tc>
          <w:tcPr>
            <w:tcW w:w="2700" w:type="dxa"/>
            <w:hideMark/>
          </w:tcPr>
          <w:p w:rsidR="00987556" w:rsidRPr="0049277E" w:rsidRDefault="00987556" w:rsidP="0098755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(40,506)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(1,203,252)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(22,000)</w:t>
            </w:r>
          </w:p>
        </w:tc>
        <w:tc>
          <w:tcPr>
            <w:tcW w:w="180" w:type="dxa"/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(1,265,758)</w:t>
            </w:r>
          </w:p>
        </w:tc>
      </w:tr>
      <w:tr w:rsidR="00987556" w:rsidRPr="0049277E" w:rsidTr="00E058DD">
        <w:trPr>
          <w:cantSplit/>
        </w:trPr>
        <w:tc>
          <w:tcPr>
            <w:tcW w:w="2700" w:type="dxa"/>
            <w:hideMark/>
          </w:tcPr>
          <w:p w:rsidR="00987556" w:rsidRDefault="00987556" w:rsidP="0098755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จาก</w:t>
            </w:r>
          </w:p>
          <w:p w:rsidR="00987556" w:rsidRDefault="00987556" w:rsidP="0098755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บริษัทร่วมที่บันทึกตามวิธี</w:t>
            </w:r>
          </w:p>
          <w:p w:rsidR="00987556" w:rsidRPr="0049277E" w:rsidRDefault="00987556" w:rsidP="0098755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(43,63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106,401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283,440</w:t>
            </w:r>
          </w:p>
        </w:tc>
        <w:tc>
          <w:tcPr>
            <w:tcW w:w="180" w:type="dxa"/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:rsidR="0050214D" w:rsidRDefault="0050214D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214D" w:rsidRDefault="0050214D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346,207</w:t>
            </w:r>
          </w:p>
        </w:tc>
      </w:tr>
      <w:tr w:rsidR="00987556" w:rsidRPr="0049277E" w:rsidTr="00E058DD">
        <w:trPr>
          <w:cantSplit/>
        </w:trPr>
        <w:tc>
          <w:tcPr>
            <w:tcW w:w="2700" w:type="dxa"/>
            <w:hideMark/>
          </w:tcPr>
          <w:p w:rsidR="00987556" w:rsidRPr="0049277E" w:rsidRDefault="0051445C" w:rsidP="00E058DD">
            <w:pPr>
              <w:shd w:val="clear" w:color="auto" w:fill="FFFFFF"/>
              <w:tabs>
                <w:tab w:val="clear" w:pos="907"/>
                <w:tab w:val="decimal" w:pos="99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479,805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2,283,440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248,95</w:t>
            </w:r>
            <w:r w:rsidR="00342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:rsidR="00987556" w:rsidRPr="0049277E" w:rsidRDefault="0019685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3,012,208</w:t>
            </w:r>
          </w:p>
        </w:tc>
      </w:tr>
      <w:tr w:rsidR="00987556" w:rsidRPr="0049277E" w:rsidTr="00E058DD">
        <w:trPr>
          <w:cantSplit/>
        </w:trPr>
        <w:tc>
          <w:tcPr>
            <w:tcW w:w="2700" w:type="dxa"/>
          </w:tcPr>
          <w:p w:rsidR="00987556" w:rsidRPr="0049277E" w:rsidRDefault="00987556" w:rsidP="0098755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(86,430)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(53,714)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(90)</w:t>
            </w:r>
          </w:p>
        </w:tc>
        <w:tc>
          <w:tcPr>
            <w:tcW w:w="180" w:type="dxa"/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:rsidR="00987556" w:rsidRPr="0049277E" w:rsidRDefault="0019685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(140,234)</w:t>
            </w:r>
          </w:p>
        </w:tc>
      </w:tr>
      <w:tr w:rsidR="00987556" w:rsidRPr="0049277E" w:rsidTr="00E058DD">
        <w:trPr>
          <w:cantSplit/>
        </w:trPr>
        <w:tc>
          <w:tcPr>
            <w:tcW w:w="2700" w:type="dxa"/>
          </w:tcPr>
          <w:p w:rsidR="00987556" w:rsidRPr="0049277E" w:rsidRDefault="00987556" w:rsidP="0098755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9277E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393,375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2,229,726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248,866</w:t>
            </w:r>
          </w:p>
        </w:tc>
        <w:tc>
          <w:tcPr>
            <w:tcW w:w="180" w:type="dxa"/>
            <w:shd w:val="clear" w:color="auto" w:fill="auto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:rsidR="00987556" w:rsidRPr="0049277E" w:rsidRDefault="0019685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987556" w:rsidRPr="0049277E" w:rsidRDefault="00987556" w:rsidP="00E058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556" w:rsidRPr="0049277E" w:rsidRDefault="0019685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2,871,974</w:t>
            </w:r>
          </w:p>
        </w:tc>
      </w:tr>
    </w:tbl>
    <w:p w:rsidR="005B7984" w:rsidRDefault="005B7984" w:rsidP="008E58E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59"/>
        <w:gridCol w:w="180"/>
        <w:gridCol w:w="1181"/>
        <w:gridCol w:w="180"/>
        <w:gridCol w:w="1159"/>
        <w:gridCol w:w="180"/>
        <w:gridCol w:w="1181"/>
        <w:gridCol w:w="180"/>
        <w:gridCol w:w="1170"/>
      </w:tblGrid>
      <w:tr w:rsidR="00A46DE2" w:rsidRPr="0049277E" w:rsidTr="00E058DD">
        <w:trPr>
          <w:cantSplit/>
          <w:tblHeader/>
        </w:trPr>
        <w:tc>
          <w:tcPr>
            <w:tcW w:w="2700" w:type="dxa"/>
          </w:tcPr>
          <w:p w:rsidR="00A46DE2" w:rsidRPr="00212602" w:rsidRDefault="00A46DE2" w:rsidP="005B7984">
            <w:pPr>
              <w:shd w:val="clear" w:color="auto" w:fill="FFFFFF"/>
              <w:tabs>
                <w:tab w:val="clear" w:pos="454"/>
                <w:tab w:val="left" w:pos="630"/>
              </w:tabs>
              <w:spacing w:line="240" w:lineRule="auto"/>
              <w:ind w:left="360" w:right="-79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1260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21260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1260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1260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21260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12602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1260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21260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126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1260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A46DE2" w:rsidRPr="00212602" w:rsidRDefault="00A46DE2" w:rsidP="005B798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1260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A46DE2" w:rsidRPr="0049277E" w:rsidTr="00E058DD">
        <w:trPr>
          <w:cantSplit/>
          <w:tblHeader/>
        </w:trPr>
        <w:tc>
          <w:tcPr>
            <w:tcW w:w="2700" w:type="dxa"/>
          </w:tcPr>
          <w:p w:rsidR="00A46DE2" w:rsidRPr="00212602" w:rsidRDefault="00A46DE2" w:rsidP="005B7984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570" w:type="dxa"/>
            <w:gridSpan w:val="9"/>
            <w:hideMark/>
          </w:tcPr>
          <w:p w:rsidR="00A46DE2" w:rsidRPr="00212602" w:rsidRDefault="00A46DE2" w:rsidP="005B7984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60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1260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1260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46DE2" w:rsidRPr="0049277E" w:rsidTr="00E058DD">
        <w:trPr>
          <w:cantSplit/>
        </w:trPr>
        <w:tc>
          <w:tcPr>
            <w:tcW w:w="6559" w:type="dxa"/>
            <w:gridSpan w:val="6"/>
            <w:hideMark/>
          </w:tcPr>
          <w:p w:rsidR="0044628F" w:rsidRPr="00212602" w:rsidRDefault="00A46D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2126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="00F8404E" w:rsidRPr="002126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2126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126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301CFA" w:rsidRPr="002126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</w:t>
            </w:r>
            <w:r w:rsidR="009875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46DE2" w:rsidRPr="00212602" w:rsidRDefault="00A46DE2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A46DE2" w:rsidRPr="00212602" w:rsidRDefault="00A46DE2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46DE2" w:rsidRPr="00212602" w:rsidRDefault="00A46DE2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46DE2" w:rsidRPr="00212602" w:rsidRDefault="00A46DE2" w:rsidP="005B7984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6DE2" w:rsidRPr="0049277E" w:rsidTr="00E058DD">
        <w:trPr>
          <w:cantSplit/>
          <w:trHeight w:val="302"/>
        </w:trPr>
        <w:tc>
          <w:tcPr>
            <w:tcW w:w="2700" w:type="dxa"/>
          </w:tcPr>
          <w:p w:rsidR="0044628F" w:rsidRPr="00212602" w:rsidRDefault="004F4168" w:rsidP="005B798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126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</w:t>
            </w:r>
          </w:p>
        </w:tc>
        <w:tc>
          <w:tcPr>
            <w:tcW w:w="1159" w:type="dxa"/>
            <w:vAlign w:val="bottom"/>
          </w:tcPr>
          <w:p w:rsidR="00A46DE2" w:rsidRPr="00212602" w:rsidRDefault="00A46DE2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46DE2" w:rsidRPr="00212602" w:rsidRDefault="00A46DE2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A46DE2" w:rsidRPr="00212602" w:rsidRDefault="00A46DE2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46DE2" w:rsidRPr="00212602" w:rsidRDefault="00A46DE2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A46DE2" w:rsidRPr="00212602" w:rsidRDefault="00A46DE2" w:rsidP="00E21C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46DE2" w:rsidRPr="00212602" w:rsidRDefault="00A46DE2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A46DE2" w:rsidRPr="00212602" w:rsidRDefault="00A46DE2" w:rsidP="00E21C39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46DE2" w:rsidRPr="00212602" w:rsidRDefault="00A46DE2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46DE2" w:rsidRPr="00212602" w:rsidRDefault="00A46DE2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6DE2" w:rsidRPr="0049277E" w:rsidTr="00E058DD">
        <w:trPr>
          <w:cantSplit/>
          <w:trHeight w:val="20"/>
        </w:trPr>
        <w:tc>
          <w:tcPr>
            <w:tcW w:w="2700" w:type="dxa"/>
          </w:tcPr>
          <w:p w:rsidR="00A46DE2" w:rsidRPr="00212602" w:rsidRDefault="004F4168" w:rsidP="005B7984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2"/>
              <w:rPr>
                <w:rFonts w:ascii="Angsana New" w:hAnsi="Angsana New"/>
                <w:sz w:val="30"/>
                <w:szCs w:val="30"/>
              </w:rPr>
            </w:pPr>
            <w:r w:rsidRPr="0021260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8404E" w:rsidRPr="00212602">
              <w:rPr>
                <w:rFonts w:ascii="Angsana New" w:hAnsi="Angsana New"/>
                <w:sz w:val="30"/>
                <w:szCs w:val="30"/>
                <w:cs/>
              </w:rPr>
              <w:t>การร่วม</w:t>
            </w:r>
            <w:r w:rsidRPr="00212602">
              <w:rPr>
                <w:rFonts w:ascii="Angsana New" w:hAnsi="Angsana New"/>
                <w:sz w:val="30"/>
                <w:szCs w:val="30"/>
                <w:cs/>
              </w:rPr>
              <w:t>ค้าตามวิธีส่วนได้เสีย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6DE2" w:rsidRPr="00212602" w:rsidRDefault="00950C6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5,330,804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46DE2" w:rsidRPr="00212602" w:rsidRDefault="00A46DE2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6DE2" w:rsidRPr="00212602" w:rsidRDefault="00950C6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1,731,80</w:t>
            </w:r>
            <w:r w:rsidR="0083516A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46DE2" w:rsidRPr="00212602" w:rsidRDefault="00A46DE2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6DE2" w:rsidRPr="00212602" w:rsidRDefault="00950C69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1,711,829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46DE2" w:rsidRPr="00212602" w:rsidRDefault="00A46DE2" w:rsidP="00E058DD">
            <w:pPr>
              <w:tabs>
                <w:tab w:val="clear" w:pos="227"/>
                <w:tab w:val="left" w:pos="6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6DE2" w:rsidRPr="00212602" w:rsidRDefault="00950C6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46DE2" w:rsidRPr="00212602" w:rsidRDefault="00A46DE2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6DE2" w:rsidRPr="00212602" w:rsidRDefault="00950C69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8,774,44</w:t>
            </w:r>
            <w:r w:rsidR="008351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27819" w:rsidRPr="008F6361" w:rsidTr="00E058DD">
        <w:trPr>
          <w:cantSplit/>
          <w:trHeight w:val="20"/>
        </w:trPr>
        <w:tc>
          <w:tcPr>
            <w:tcW w:w="2700" w:type="dxa"/>
            <w:vAlign w:val="bottom"/>
          </w:tcPr>
          <w:p w:rsidR="00127819" w:rsidRPr="00E058DD" w:rsidDel="00127819" w:rsidRDefault="00127819" w:rsidP="00E058DD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819" w:rsidRPr="00E058DD" w:rsidDel="00301CFA" w:rsidRDefault="00BD500C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27819" w:rsidRPr="00E058DD" w:rsidRDefault="00127819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819" w:rsidRPr="00E058DD" w:rsidDel="00301CFA" w:rsidRDefault="0035304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84670A">
              <w:rPr>
                <w:rFonts w:ascii="Angsana New" w:hAnsi="Angsana New" w:cs="Angsana New"/>
                <w:sz w:val="30"/>
                <w:szCs w:val="30"/>
              </w:rPr>
              <w:t>517,318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27819" w:rsidRPr="00E058DD" w:rsidRDefault="00127819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819" w:rsidRPr="00E058DD" w:rsidDel="00301CFA" w:rsidRDefault="0084670A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1,323,290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27819" w:rsidRPr="00E058DD" w:rsidRDefault="00127819" w:rsidP="00E058DD">
            <w:pPr>
              <w:tabs>
                <w:tab w:val="clear" w:pos="227"/>
                <w:tab w:val="left" w:pos="6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819" w:rsidRPr="00E058DD" w:rsidDel="00301CFA" w:rsidRDefault="00353044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27819" w:rsidRPr="00E058DD" w:rsidRDefault="00127819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819" w:rsidRPr="00E058DD" w:rsidDel="00301CFA" w:rsidRDefault="0084670A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D500C">
              <w:rPr>
                <w:rFonts w:ascii="Angsana New" w:hAnsi="Angsana New" w:cs="Angsana New"/>
                <w:sz w:val="30"/>
                <w:szCs w:val="30"/>
              </w:rPr>
              <w:t>,845,039</w:t>
            </w:r>
          </w:p>
        </w:tc>
      </w:tr>
      <w:tr w:rsidR="004F4168" w:rsidRPr="008F6361" w:rsidTr="00E058DD">
        <w:trPr>
          <w:cantSplit/>
          <w:trHeight w:val="20"/>
        </w:trPr>
        <w:tc>
          <w:tcPr>
            <w:tcW w:w="2700" w:type="dxa"/>
            <w:vAlign w:val="bottom"/>
          </w:tcPr>
          <w:p w:rsidR="004F4168" w:rsidRPr="00E058DD" w:rsidRDefault="004F4168" w:rsidP="00E058DD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28F" w:rsidRPr="00E058DD" w:rsidRDefault="0083516A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13,724,796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68" w:rsidRPr="00E058DD" w:rsidRDefault="004F4168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28F" w:rsidRPr="00E058DD" w:rsidRDefault="0084670A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</w:t>
            </w:r>
            <w:r w:rsidR="0083516A">
              <w:rPr>
                <w:rFonts w:ascii="Angsana New" w:hAnsi="Angsana New" w:cs="Angsana New"/>
                <w:sz w:val="30"/>
                <w:szCs w:val="30"/>
              </w:rPr>
              <w:t>625,840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68" w:rsidRPr="00E058DD" w:rsidRDefault="004F4168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168" w:rsidRPr="00E058DD" w:rsidRDefault="0083516A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3,264,047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68" w:rsidRPr="00E058DD" w:rsidRDefault="004F4168" w:rsidP="00E058DD">
            <w:pPr>
              <w:tabs>
                <w:tab w:val="clear" w:pos="227"/>
                <w:tab w:val="left" w:pos="6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28F" w:rsidRPr="00E058DD" w:rsidRDefault="007625DB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</w:t>
            </w:r>
            <w:r w:rsidR="006A7DCC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83516A">
              <w:rPr>
                <w:rFonts w:ascii="Angsana New" w:hAnsi="Angsana New" w:cs="Angsana New"/>
                <w:sz w:val="30"/>
                <w:szCs w:val="30"/>
                <w:lang w:bidi="th-TH"/>
              </w:rPr>
              <w:t>6,258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68" w:rsidRPr="00E058DD" w:rsidRDefault="004F4168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168" w:rsidRPr="00E058DD" w:rsidRDefault="0084670A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59,968,425</w:t>
            </w:r>
          </w:p>
        </w:tc>
      </w:tr>
      <w:tr w:rsidR="004F4168" w:rsidRPr="008F6361" w:rsidTr="00E058DD">
        <w:trPr>
          <w:cantSplit/>
          <w:trHeight w:val="20"/>
        </w:trPr>
        <w:tc>
          <w:tcPr>
            <w:tcW w:w="2700" w:type="dxa"/>
          </w:tcPr>
          <w:p w:rsidR="004F4168" w:rsidRPr="00E058DD" w:rsidRDefault="004F4168" w:rsidP="00E058DD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28F" w:rsidRPr="00E058DD" w:rsidRDefault="0037108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1,604,822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68" w:rsidRPr="00E058DD" w:rsidRDefault="004F4168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28F" w:rsidRPr="00E058DD" w:rsidRDefault="0037108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15,443,21</w:t>
            </w:r>
            <w:r w:rsidR="008351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68" w:rsidRPr="00E058DD" w:rsidRDefault="004F4168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168" w:rsidRPr="00E058DD" w:rsidRDefault="0083516A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2,759,900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68" w:rsidRPr="00E058DD" w:rsidRDefault="004F4168" w:rsidP="00E058DD">
            <w:pPr>
              <w:tabs>
                <w:tab w:val="clear" w:pos="227"/>
                <w:tab w:val="left" w:pos="6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28F" w:rsidRPr="00E058DD" w:rsidRDefault="003D1117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516A">
              <w:rPr>
                <w:rFonts w:ascii="Angsana New" w:hAnsi="Angsana New" w:cs="Angsana New"/>
                <w:sz w:val="30"/>
                <w:szCs w:val="30"/>
                <w:lang w:bidi="th-TH"/>
              </w:rPr>
              <w:t>213,428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68" w:rsidRPr="00E058DD" w:rsidRDefault="004F4168" w:rsidP="00E058DD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168" w:rsidRPr="00E058DD" w:rsidRDefault="00371080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19,594,505</w:t>
            </w:r>
          </w:p>
        </w:tc>
      </w:tr>
      <w:tr w:rsidR="00791F1C" w:rsidRPr="008F6361" w:rsidTr="00E058DD">
        <w:trPr>
          <w:cantSplit/>
          <w:trHeight w:val="20"/>
        </w:trPr>
        <w:tc>
          <w:tcPr>
            <w:tcW w:w="2700" w:type="dxa"/>
          </w:tcPr>
          <w:p w:rsidR="00791F1C" w:rsidRPr="00212602" w:rsidRDefault="00791F1C" w:rsidP="005B7984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1F1C" w:rsidRPr="00212602" w:rsidRDefault="00791F1C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1F1C" w:rsidRPr="00212602" w:rsidRDefault="00791F1C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 w:rsidP="005B7984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91F1C" w:rsidRPr="00212602" w:rsidRDefault="00791F1C" w:rsidP="005B7984">
            <w:pPr>
              <w:tabs>
                <w:tab w:val="clear" w:pos="227"/>
                <w:tab w:val="left" w:pos="6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F1C" w:rsidRDefault="00791F1C" w:rsidP="005B798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1F1C" w:rsidRPr="00212602" w:rsidRDefault="00791F1C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>
            <w:pPr>
              <w:pStyle w:val="acctfourfigures"/>
              <w:shd w:val="clear" w:color="auto" w:fill="FFFFFF"/>
              <w:tabs>
                <w:tab w:val="clear" w:pos="765"/>
                <w:tab w:val="decimal" w:pos="107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1F1C" w:rsidRPr="008F6361" w:rsidTr="00E058DD">
        <w:trPr>
          <w:cantSplit/>
          <w:trHeight w:val="20"/>
        </w:trPr>
        <w:tc>
          <w:tcPr>
            <w:tcW w:w="2700" w:type="dxa"/>
          </w:tcPr>
          <w:p w:rsidR="00791F1C" w:rsidRPr="00212602" w:rsidRDefault="00791F1C" w:rsidP="00791F1C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B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25B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25B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25B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</w:t>
            </w:r>
            <w:r w:rsidR="00987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F1C" w:rsidRDefault="00791F1C" w:rsidP="00791F1C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91F1C" w:rsidRPr="00212602" w:rsidRDefault="00791F1C" w:rsidP="00791F1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Pr="00E058DD" w:rsidRDefault="00791F1C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1F1C" w:rsidRPr="00212602" w:rsidRDefault="00791F1C" w:rsidP="00791F1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 w:rsidP="00791F1C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91F1C" w:rsidRPr="00212602" w:rsidRDefault="00791F1C" w:rsidP="00791F1C">
            <w:pPr>
              <w:tabs>
                <w:tab w:val="clear" w:pos="227"/>
                <w:tab w:val="left" w:pos="6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F1C" w:rsidRDefault="00791F1C" w:rsidP="00791F1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1F1C" w:rsidRPr="00212602" w:rsidRDefault="00791F1C" w:rsidP="00791F1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 w:rsidP="00791F1C">
            <w:pPr>
              <w:pStyle w:val="acctfourfigures"/>
              <w:shd w:val="clear" w:color="auto" w:fill="FFFFFF"/>
              <w:tabs>
                <w:tab w:val="clear" w:pos="765"/>
                <w:tab w:val="decimal" w:pos="107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1F1C" w:rsidRPr="008F6361" w:rsidTr="00E058DD">
        <w:trPr>
          <w:cantSplit/>
          <w:trHeight w:val="20"/>
        </w:trPr>
        <w:tc>
          <w:tcPr>
            <w:tcW w:w="2700" w:type="dxa"/>
          </w:tcPr>
          <w:p w:rsidR="00791F1C" w:rsidRPr="00212602" w:rsidRDefault="00791F1C" w:rsidP="00791F1C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B6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 w:rsidP="00791F1C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1F1C" w:rsidRPr="00212602" w:rsidRDefault="00791F1C" w:rsidP="00791F1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1F1C" w:rsidRPr="00212602" w:rsidRDefault="00791F1C" w:rsidP="00791F1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 w:rsidP="00791F1C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91F1C" w:rsidRPr="00212602" w:rsidRDefault="00791F1C" w:rsidP="00791F1C">
            <w:pPr>
              <w:tabs>
                <w:tab w:val="clear" w:pos="227"/>
                <w:tab w:val="left" w:pos="6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F1C" w:rsidRDefault="00791F1C" w:rsidP="00791F1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1F1C" w:rsidRPr="00212602" w:rsidRDefault="00791F1C" w:rsidP="00791F1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F1C" w:rsidRDefault="00791F1C" w:rsidP="00791F1C">
            <w:pPr>
              <w:pStyle w:val="acctfourfigures"/>
              <w:shd w:val="clear" w:color="auto" w:fill="FFFFFF"/>
              <w:tabs>
                <w:tab w:val="clear" w:pos="765"/>
                <w:tab w:val="decimal" w:pos="107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7556" w:rsidRPr="008F6361" w:rsidTr="00E058DD">
        <w:trPr>
          <w:cantSplit/>
          <w:trHeight w:val="20"/>
        </w:trPr>
        <w:tc>
          <w:tcPr>
            <w:tcW w:w="2700" w:type="dxa"/>
          </w:tcPr>
          <w:p w:rsidR="00987556" w:rsidRPr="00212602" w:rsidRDefault="00987556" w:rsidP="00987556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B68">
              <w:rPr>
                <w:rFonts w:ascii="Angsana New" w:hAnsi="Angsana New"/>
                <w:sz w:val="30"/>
                <w:szCs w:val="30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3,962,371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212602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212602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Default="00987556" w:rsidP="0050214D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1,713,577</w:t>
            </w:r>
          </w:p>
        </w:tc>
        <w:tc>
          <w:tcPr>
            <w:tcW w:w="180" w:type="dxa"/>
            <w:shd w:val="clear" w:color="auto" w:fill="auto"/>
          </w:tcPr>
          <w:p w:rsidR="00987556" w:rsidRPr="00212602" w:rsidRDefault="00987556" w:rsidP="00987556">
            <w:pPr>
              <w:tabs>
                <w:tab w:val="clear" w:pos="227"/>
                <w:tab w:val="left" w:pos="67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556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212602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6,937,948</w:t>
            </w:r>
          </w:p>
        </w:tc>
      </w:tr>
      <w:tr w:rsidR="00987556" w:rsidRPr="00406D17" w:rsidTr="00E058DD">
        <w:trPr>
          <w:cantSplit/>
          <w:trHeight w:val="20"/>
        </w:trPr>
        <w:tc>
          <w:tcPr>
            <w:tcW w:w="2700" w:type="dxa"/>
          </w:tcPr>
          <w:p w:rsidR="00987556" w:rsidRPr="00E058DD" w:rsidRDefault="00987556" w:rsidP="00987556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</w:rPr>
              <w:t>3,075,897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877,293</w:t>
            </w:r>
          </w:p>
        </w:tc>
        <w:tc>
          <w:tcPr>
            <w:tcW w:w="180" w:type="dxa"/>
            <w:shd w:val="clear" w:color="auto" w:fill="auto"/>
          </w:tcPr>
          <w:p w:rsidR="00987556" w:rsidRPr="00E058DD" w:rsidRDefault="00987556" w:rsidP="00987556">
            <w:pPr>
              <w:tabs>
                <w:tab w:val="clear" w:pos="227"/>
                <w:tab w:val="left" w:pos="6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</w:rPr>
              <w:t>3,965,914</w:t>
            </w:r>
          </w:p>
        </w:tc>
      </w:tr>
      <w:tr w:rsidR="00987556" w:rsidRPr="00406D17" w:rsidTr="00E058DD">
        <w:trPr>
          <w:cantSplit/>
          <w:trHeight w:val="20"/>
        </w:trPr>
        <w:tc>
          <w:tcPr>
            <w:tcW w:w="2700" w:type="dxa"/>
          </w:tcPr>
          <w:p w:rsidR="00987556" w:rsidRPr="00E058DD" w:rsidRDefault="00987556" w:rsidP="00987556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13,770,369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</w:rPr>
              <w:t>49,518,643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2,667,054</w:t>
            </w:r>
          </w:p>
        </w:tc>
        <w:tc>
          <w:tcPr>
            <w:tcW w:w="180" w:type="dxa"/>
            <w:shd w:val="clear" w:color="auto" w:fill="auto"/>
          </w:tcPr>
          <w:p w:rsidR="00987556" w:rsidRPr="00E058DD" w:rsidRDefault="00987556" w:rsidP="00987556">
            <w:pPr>
              <w:tabs>
                <w:tab w:val="clear" w:pos="227"/>
                <w:tab w:val="left" w:pos="6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lang w:bidi="th-TH"/>
              </w:rPr>
              <w:t>(7,927,782)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</w:rPr>
              <w:t>58,028,284</w:t>
            </w:r>
          </w:p>
        </w:tc>
      </w:tr>
      <w:tr w:rsidR="00987556" w:rsidRPr="00406D17" w:rsidTr="00E058DD">
        <w:trPr>
          <w:cantSplit/>
          <w:trHeight w:val="20"/>
        </w:trPr>
        <w:tc>
          <w:tcPr>
            <w:tcW w:w="2700" w:type="dxa"/>
          </w:tcPr>
          <w:p w:rsidR="00987556" w:rsidRPr="00E058DD" w:rsidRDefault="00987556" w:rsidP="00987556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801,407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</w:rPr>
              <w:t>17,104,288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1,647,236</w:t>
            </w:r>
          </w:p>
        </w:tc>
        <w:tc>
          <w:tcPr>
            <w:tcW w:w="180" w:type="dxa"/>
            <w:shd w:val="clear" w:color="auto" w:fill="auto"/>
          </w:tcPr>
          <w:p w:rsidR="00987556" w:rsidRPr="00E058DD" w:rsidRDefault="00987556" w:rsidP="00987556">
            <w:pPr>
              <w:tabs>
                <w:tab w:val="clear" w:pos="227"/>
                <w:tab w:val="left" w:pos="67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lang w:bidi="th-TH"/>
              </w:rPr>
              <w:t>(278,760)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87556" w:rsidRPr="00E058DD" w:rsidRDefault="00987556" w:rsidP="0098755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56" w:rsidRPr="00E058DD" w:rsidRDefault="00987556" w:rsidP="00E058D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</w:rPr>
              <w:t>19,274,171</w:t>
            </w:r>
          </w:p>
        </w:tc>
      </w:tr>
    </w:tbl>
    <w:p w:rsidR="0044628F" w:rsidRDefault="0044628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E61899" w:rsidRDefault="00F152A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ส่วนงานภูมิศาสตร์</w:t>
      </w:r>
      <w:r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:rsidR="00E61899" w:rsidRPr="0059344A" w:rsidRDefault="00F15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55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ab/>
      </w:r>
    </w:p>
    <w:p w:rsidR="0044628F" w:rsidRDefault="00F15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กลุ่มบริษัทดำเนินธุรกิจในประเทศโดยส่วนใหญ่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5E6C03" w:rsidRDefault="005E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:rsidR="00E61899" w:rsidRPr="005E6C03" w:rsidRDefault="00F152AA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6C03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ลูกค้ารายใหญ่</w:t>
      </w:r>
      <w:r w:rsidRPr="005E6C03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:rsidR="00E61899" w:rsidRPr="0059344A" w:rsidRDefault="00E61899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4628F" w:rsidRPr="00CD6301" w:rsidRDefault="00F152A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ในระหว่างปี กลุ่มบริษัทมีรายได้จากลูกค้ารายใหญ่จำนวนสองราย </w:t>
      </w:r>
      <w:r w:rsidR="00F65D22">
        <w:rPr>
          <w:rFonts w:asciiTheme="majorBidi" w:hAnsiTheme="majorBidi" w:cstheme="majorBidi" w:hint="cs"/>
          <w:sz w:val="30"/>
          <w:szCs w:val="30"/>
          <w:cs/>
        </w:rPr>
        <w:t>โดยรายที่</w:t>
      </w:r>
      <w:r w:rsidR="00614A27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="00F65D22">
        <w:rPr>
          <w:rFonts w:asciiTheme="majorBidi" w:hAnsiTheme="majorBidi" w:cstheme="majorBidi" w:hint="cs"/>
          <w:sz w:val="30"/>
          <w:szCs w:val="30"/>
          <w:cs/>
        </w:rPr>
        <w:t>มีรายได้จากการขายสินค้าและ  การให้บริการ และรายได้จากสัญญาเช่าทางการเงิน</w:t>
      </w:r>
      <w:r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420EF2">
        <w:rPr>
          <w:rFonts w:asciiTheme="majorBidi" w:hAnsiTheme="majorBidi" w:cstheme="majorBidi"/>
          <w:sz w:val="30"/>
          <w:szCs w:val="30"/>
        </w:rPr>
        <w:t>5,903.9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F65D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0EF2" w:rsidRPr="00E058DD">
        <w:rPr>
          <w:rFonts w:asciiTheme="majorBidi" w:hAnsiTheme="majorBidi" w:cstheme="majorBidi"/>
          <w:sz w:val="30"/>
          <w:szCs w:val="30"/>
        </w:rPr>
        <w:t>591.7</w:t>
      </w:r>
      <w:r w:rsidR="00F65D22" w:rsidRPr="0050214D">
        <w:rPr>
          <w:rFonts w:asciiTheme="majorBidi" w:hAnsiTheme="majorBidi" w:cstheme="majorBidi"/>
          <w:sz w:val="30"/>
          <w:szCs w:val="30"/>
        </w:rPr>
        <w:t xml:space="preserve"> </w:t>
      </w:r>
      <w:r w:rsidR="00F65D22" w:rsidRPr="0050214D">
        <w:rPr>
          <w:rFonts w:asciiTheme="majorBidi" w:hAnsiTheme="majorBidi" w:cstheme="majorBidi"/>
          <w:sz w:val="30"/>
          <w:szCs w:val="30"/>
          <w:cs/>
        </w:rPr>
        <w:t>ล้</w:t>
      </w:r>
      <w:r w:rsidR="00F65D22">
        <w:rPr>
          <w:rFonts w:asciiTheme="majorBidi" w:hAnsiTheme="majorBidi" w:cstheme="majorBidi" w:hint="cs"/>
          <w:sz w:val="30"/>
          <w:szCs w:val="30"/>
          <w:cs/>
        </w:rPr>
        <w:t xml:space="preserve">านบาทตามลำดับ </w:t>
      </w:r>
      <w:r w:rsidR="005B7AA5" w:rsidRPr="005934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01CFA" w:rsidRPr="005E6C03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5E6C03" w:rsidRPr="005E6C03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5B7AA5" w:rsidRPr="005E6C0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E6C03" w:rsidRPr="00E058DD">
        <w:rPr>
          <w:rFonts w:asciiTheme="majorBidi" w:hAnsiTheme="majorBidi" w:cstheme="majorBidi"/>
          <w:i/>
          <w:iCs/>
          <w:sz w:val="30"/>
          <w:szCs w:val="30"/>
        </w:rPr>
        <w:t xml:space="preserve">6,030.8 </w:t>
      </w:r>
      <w:r w:rsidR="005B7AA5" w:rsidRPr="005E6C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E6C03" w:rsidRPr="00E058DD">
        <w:rPr>
          <w:rFonts w:asciiTheme="majorBidi" w:hAnsiTheme="majorBidi" w:cstheme="majorBidi"/>
          <w:i/>
          <w:iCs/>
          <w:sz w:val="30"/>
          <w:szCs w:val="30"/>
        </w:rPr>
        <w:t xml:space="preserve">638.3 </w:t>
      </w:r>
      <w:r w:rsidR="005B7AA5" w:rsidRPr="005E6C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65D22" w:rsidRPr="005E6C03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5B7AA5" w:rsidRPr="005E6C0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D22">
        <w:rPr>
          <w:rFonts w:asciiTheme="majorBidi" w:hAnsiTheme="majorBidi" w:cstheme="majorBidi" w:hint="cs"/>
          <w:sz w:val="30"/>
          <w:szCs w:val="30"/>
          <w:cs/>
        </w:rPr>
        <w:t xml:space="preserve">ส่วนรายที่สองมีรายได้จากการขายสินค้าและการให้บริการเป็นจำนวนเงิน </w:t>
      </w:r>
      <w:r w:rsidR="00420EF2">
        <w:rPr>
          <w:rFonts w:asciiTheme="majorBidi" w:hAnsiTheme="majorBidi" w:cstheme="majorBidi"/>
          <w:sz w:val="30"/>
          <w:szCs w:val="30"/>
        </w:rPr>
        <w:t>3,976.8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1CFA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5E6C03">
        <w:rPr>
          <w:rFonts w:asciiTheme="majorBidi" w:hAnsiTheme="majorBidi" w:cstheme="majorBidi"/>
          <w:i/>
          <w:iCs/>
          <w:sz w:val="30"/>
          <w:szCs w:val="30"/>
        </w:rPr>
        <w:t>9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E6C03" w:rsidRPr="00E058DD">
        <w:rPr>
          <w:rFonts w:asciiTheme="majorBidi" w:hAnsiTheme="majorBidi" w:cstheme="majorBidi"/>
          <w:i/>
          <w:iCs/>
          <w:sz w:val="30"/>
          <w:szCs w:val="30"/>
        </w:rPr>
        <w:t>3,986.4</w:t>
      </w:r>
      <w:r w:rsidR="005E6C0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D63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7AA5" w:rsidRPr="0059344A">
        <w:rPr>
          <w:rFonts w:asciiTheme="majorBidi" w:hAnsiTheme="majorBidi" w:cstheme="majorBidi"/>
          <w:sz w:val="30"/>
          <w:szCs w:val="30"/>
          <w:cs/>
        </w:rPr>
        <w:t>โดยรายได้ดังกล่าวมาจากทุกส่วนงาน</w:t>
      </w:r>
    </w:p>
    <w:p w:rsidR="00445407" w:rsidRPr="00E058DD" w:rsidRDefault="005E6C03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  <w:r w:rsidR="0044540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27</w:t>
      </w:r>
      <w:r w:rsidR="0044540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ab/>
        <w:t>ค่าใช้จ่ายในการบริหาร</w:t>
      </w:r>
    </w:p>
    <w:p w:rsidR="009408F6" w:rsidRPr="00E058DD" w:rsidRDefault="009408F6" w:rsidP="00E058DD">
      <w:pPr>
        <w:rPr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1261"/>
        <w:gridCol w:w="271"/>
        <w:gridCol w:w="1175"/>
        <w:gridCol w:w="271"/>
        <w:gridCol w:w="1170"/>
        <w:gridCol w:w="252"/>
        <w:gridCol w:w="1183"/>
      </w:tblGrid>
      <w:tr w:rsidR="00196850" w:rsidRPr="00196850" w:rsidTr="00E058DD">
        <w:trPr>
          <w:tblHeader/>
        </w:trPr>
        <w:tc>
          <w:tcPr>
            <w:tcW w:w="1989" w:type="pct"/>
          </w:tcPr>
          <w:p w:rsidR="00486D6E" w:rsidRPr="00E058DD" w:rsidRDefault="00486D6E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</w:tcPr>
          <w:p w:rsidR="00486D6E" w:rsidRPr="00E058DD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86D6E" w:rsidRPr="00E058DD" w:rsidRDefault="00486D6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486D6E" w:rsidRPr="00E058DD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58D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96850" w:rsidRPr="00196850" w:rsidTr="00E058DD">
        <w:trPr>
          <w:tblHeader/>
        </w:trPr>
        <w:tc>
          <w:tcPr>
            <w:tcW w:w="1989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96850" w:rsidRPr="00196850" w:rsidTr="00E058DD">
        <w:trPr>
          <w:tblHeader/>
        </w:trPr>
        <w:tc>
          <w:tcPr>
            <w:tcW w:w="1989" w:type="pct"/>
          </w:tcPr>
          <w:p w:rsidR="00486D6E" w:rsidRPr="00E058DD" w:rsidRDefault="00486D6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11" w:type="pct"/>
            <w:gridSpan w:val="7"/>
          </w:tcPr>
          <w:p w:rsidR="00486D6E" w:rsidRPr="00E058DD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6850" w:rsidRPr="00196850" w:rsidTr="00E058DD">
        <w:tc>
          <w:tcPr>
            <w:tcW w:w="1989" w:type="pct"/>
            <w:vAlign w:val="bottom"/>
          </w:tcPr>
          <w:p w:rsidR="005E6C03" w:rsidRPr="00E058DD" w:rsidRDefault="005E6C03" w:rsidP="005E6C03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680" w:type="pct"/>
          </w:tcPr>
          <w:p w:rsidR="005E6C03" w:rsidRPr="00E058DD" w:rsidRDefault="00420EF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202,504</w:t>
            </w:r>
          </w:p>
        </w:tc>
        <w:tc>
          <w:tcPr>
            <w:tcW w:w="146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5E6C03" w:rsidRPr="00E058DD" w:rsidRDefault="005E6C0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354,018</w:t>
            </w:r>
          </w:p>
        </w:tc>
        <w:tc>
          <w:tcPr>
            <w:tcW w:w="146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5E6C03" w:rsidRPr="00E058DD" w:rsidRDefault="00DB6B4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185,996</w:t>
            </w:r>
          </w:p>
        </w:tc>
        <w:tc>
          <w:tcPr>
            <w:tcW w:w="136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E6C03" w:rsidRPr="00E058DD" w:rsidRDefault="005E6C03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311,673</w:t>
            </w:r>
          </w:p>
        </w:tc>
      </w:tr>
      <w:tr w:rsidR="00196850" w:rsidRPr="00196850" w:rsidTr="00E058DD">
        <w:tc>
          <w:tcPr>
            <w:tcW w:w="1989" w:type="pct"/>
            <w:vAlign w:val="bottom"/>
          </w:tcPr>
          <w:p w:rsidR="005E6C03" w:rsidRPr="00E058DD" w:rsidRDefault="005E6C03" w:rsidP="005E6C03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80" w:type="pct"/>
          </w:tcPr>
          <w:p w:rsidR="005E6C03" w:rsidRPr="00E058DD" w:rsidRDefault="00420EF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291,662</w:t>
            </w:r>
          </w:p>
        </w:tc>
        <w:tc>
          <w:tcPr>
            <w:tcW w:w="146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5E6C03" w:rsidRPr="00E058DD" w:rsidRDefault="005E6C03" w:rsidP="00E058D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outlineLvl w:val="1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209,920</w:t>
            </w:r>
          </w:p>
        </w:tc>
        <w:tc>
          <w:tcPr>
            <w:tcW w:w="146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5E6C03" w:rsidRPr="00E058DD" w:rsidRDefault="00DB6B4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256,877</w:t>
            </w:r>
          </w:p>
        </w:tc>
        <w:tc>
          <w:tcPr>
            <w:tcW w:w="136" w:type="pct"/>
          </w:tcPr>
          <w:p w:rsidR="005E6C03" w:rsidRPr="00E058DD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E6C03" w:rsidRPr="00E058DD" w:rsidRDefault="005E6C03" w:rsidP="00E058D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outlineLvl w:val="1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179,237</w:t>
            </w:r>
          </w:p>
        </w:tc>
      </w:tr>
      <w:tr w:rsidR="009D427C" w:rsidRPr="00196850" w:rsidTr="00E31663">
        <w:tc>
          <w:tcPr>
            <w:tcW w:w="1989" w:type="pct"/>
            <w:vAlign w:val="bottom"/>
          </w:tcPr>
          <w:p w:rsidR="009D427C" w:rsidRPr="00196850" w:rsidRDefault="009D427C" w:rsidP="00E31663">
            <w:pPr>
              <w:tabs>
                <w:tab w:val="clear" w:pos="907"/>
                <w:tab w:val="decimal" w:pos="882"/>
                <w:tab w:val="decimal" w:pos="967"/>
                <w:tab w:val="center" w:pos="6750"/>
                <w:tab w:val="center" w:pos="8550"/>
                <w:tab w:val="decimal" w:pos="10800"/>
              </w:tabs>
              <w:spacing w:line="240" w:lineRule="auto"/>
              <w:ind w:left="-18" w:right="-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ค่าใช้จ่ายสำรองหนี้สินที่อาจเกิดขึ้น</w:t>
            </w:r>
          </w:p>
        </w:tc>
        <w:tc>
          <w:tcPr>
            <w:tcW w:w="680" w:type="pct"/>
          </w:tcPr>
          <w:p w:rsidR="009D427C" w:rsidRPr="00196850" w:rsidDel="005E6C03" w:rsidRDefault="009D427C" w:rsidP="00E31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101,171</w:t>
            </w:r>
          </w:p>
        </w:tc>
        <w:tc>
          <w:tcPr>
            <w:tcW w:w="146" w:type="pct"/>
          </w:tcPr>
          <w:p w:rsidR="009D427C" w:rsidRPr="00196850" w:rsidRDefault="009D427C" w:rsidP="00E31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9D427C" w:rsidRPr="00DB6B41" w:rsidRDefault="009D427C" w:rsidP="00E3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D427C" w:rsidRPr="00196850" w:rsidRDefault="009D427C" w:rsidP="00E31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D427C" w:rsidRPr="00196850" w:rsidDel="005E6C03" w:rsidRDefault="009D427C" w:rsidP="00E31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101,171</w:t>
            </w:r>
          </w:p>
        </w:tc>
        <w:tc>
          <w:tcPr>
            <w:tcW w:w="136" w:type="pct"/>
          </w:tcPr>
          <w:p w:rsidR="009D427C" w:rsidRPr="00196850" w:rsidRDefault="009D427C" w:rsidP="00E31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D427C" w:rsidRDefault="009D427C" w:rsidP="00E3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6850" w:rsidRPr="00196850" w:rsidTr="00E058DD">
        <w:tc>
          <w:tcPr>
            <w:tcW w:w="1989" w:type="pct"/>
            <w:vAlign w:val="bottom"/>
          </w:tcPr>
          <w:p w:rsidR="00196850" w:rsidRPr="00E058DD" w:rsidRDefault="00196850" w:rsidP="00E058DD">
            <w:pPr>
              <w:tabs>
                <w:tab w:val="clear" w:pos="907"/>
                <w:tab w:val="decimal" w:pos="954"/>
                <w:tab w:val="center" w:pos="6750"/>
                <w:tab w:val="center" w:pos="8550"/>
                <w:tab w:val="decimal" w:pos="10800"/>
              </w:tabs>
              <w:spacing w:line="240" w:lineRule="auto"/>
              <w:ind w:left="-18" w:right="-67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80" w:type="pct"/>
          </w:tcPr>
          <w:p w:rsidR="00196850" w:rsidRPr="00E058DD" w:rsidRDefault="00420EF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30,860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100,229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96850" w:rsidRPr="00E058DD" w:rsidRDefault="00DB6B4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100,229</w:t>
            </w:r>
          </w:p>
        </w:tc>
      </w:tr>
      <w:tr w:rsidR="00196850" w:rsidRPr="00196850" w:rsidTr="00E058DD">
        <w:tc>
          <w:tcPr>
            <w:tcW w:w="1989" w:type="pct"/>
            <w:vAlign w:val="bottom"/>
          </w:tcPr>
          <w:p w:rsidR="00196850" w:rsidRPr="00E058DD" w:rsidRDefault="00196850" w:rsidP="00196850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ค่าใช้จ่ายสำนักงานและสาธารณูปโภค</w:t>
            </w:r>
          </w:p>
        </w:tc>
        <w:tc>
          <w:tcPr>
            <w:tcW w:w="680" w:type="pct"/>
          </w:tcPr>
          <w:p w:rsidR="00196850" w:rsidRPr="00E058DD" w:rsidRDefault="00420EF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44,148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37,126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96850" w:rsidRPr="00E058DD" w:rsidRDefault="00DB6B4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43,503</w:t>
            </w:r>
          </w:p>
        </w:tc>
        <w:tc>
          <w:tcPr>
            <w:tcW w:w="13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37,151</w:t>
            </w:r>
          </w:p>
        </w:tc>
      </w:tr>
      <w:tr w:rsidR="00196850" w:rsidRPr="00196850" w:rsidTr="00E058DD">
        <w:tc>
          <w:tcPr>
            <w:tcW w:w="1989" w:type="pct"/>
            <w:vAlign w:val="bottom"/>
          </w:tcPr>
          <w:p w:rsidR="00196850" w:rsidRPr="00E058DD" w:rsidRDefault="00196850" w:rsidP="00196850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80" w:type="pct"/>
          </w:tcPr>
          <w:p w:rsidR="00196850" w:rsidRPr="00E058DD" w:rsidRDefault="00420EF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37,982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33,575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96850" w:rsidRPr="00E058DD" w:rsidRDefault="00DB6B4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35,399</w:t>
            </w:r>
          </w:p>
        </w:tc>
        <w:tc>
          <w:tcPr>
            <w:tcW w:w="13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31,344</w:t>
            </w:r>
          </w:p>
        </w:tc>
      </w:tr>
      <w:tr w:rsidR="00196850" w:rsidRPr="00196850" w:rsidTr="00E058DD">
        <w:tc>
          <w:tcPr>
            <w:tcW w:w="1989" w:type="pct"/>
            <w:vAlign w:val="bottom"/>
          </w:tcPr>
          <w:p w:rsidR="00196850" w:rsidRPr="00E058DD" w:rsidRDefault="00196850" w:rsidP="00196850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80" w:type="pct"/>
          </w:tcPr>
          <w:p w:rsidR="00196850" w:rsidRPr="00E058DD" w:rsidRDefault="00420EF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24,560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25,469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96850" w:rsidRPr="00E058DD" w:rsidRDefault="00DB6B4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23,522</w:t>
            </w:r>
          </w:p>
        </w:tc>
        <w:tc>
          <w:tcPr>
            <w:tcW w:w="13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24,591</w:t>
            </w:r>
          </w:p>
        </w:tc>
      </w:tr>
      <w:tr w:rsidR="00196850" w:rsidRPr="00196850" w:rsidTr="00E058DD">
        <w:tc>
          <w:tcPr>
            <w:tcW w:w="1989" w:type="pct"/>
            <w:vAlign w:val="bottom"/>
          </w:tcPr>
          <w:p w:rsidR="00196850" w:rsidRPr="00E058DD" w:rsidRDefault="00196850" w:rsidP="00E058DD">
            <w:pPr>
              <w:tabs>
                <w:tab w:val="clear" w:pos="907"/>
                <w:tab w:val="decimal" w:pos="954"/>
                <w:tab w:val="center" w:pos="6750"/>
                <w:tab w:val="center" w:pos="8550"/>
                <w:tab w:val="decimal" w:pos="10800"/>
              </w:tabs>
              <w:spacing w:line="240" w:lineRule="auto"/>
              <w:ind w:left="-18" w:right="-67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ค่าบำรุงรักษาและดูแลระบบ</w:t>
            </w:r>
          </w:p>
        </w:tc>
        <w:tc>
          <w:tcPr>
            <w:tcW w:w="680" w:type="pct"/>
          </w:tcPr>
          <w:p w:rsidR="00196850" w:rsidRPr="00E058DD" w:rsidRDefault="00420EF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13,772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96850" w:rsidRPr="00E058DD" w:rsidRDefault="00DB6B41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13,540</w:t>
            </w:r>
          </w:p>
        </w:tc>
        <w:tc>
          <w:tcPr>
            <w:tcW w:w="13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13,767</w:t>
            </w:r>
          </w:p>
        </w:tc>
      </w:tr>
      <w:tr w:rsidR="00196850" w:rsidRPr="00196850" w:rsidTr="00E058DD">
        <w:tc>
          <w:tcPr>
            <w:tcW w:w="1989" w:type="pct"/>
            <w:vAlign w:val="bottom"/>
          </w:tcPr>
          <w:p w:rsidR="00196850" w:rsidRPr="00E058DD" w:rsidRDefault="00196850" w:rsidP="00196850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196850" w:rsidRPr="00E058DD" w:rsidRDefault="00420EF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93,075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117,545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196850" w:rsidRPr="00E058DD" w:rsidRDefault="009B6FB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73,247</w:t>
            </w:r>
          </w:p>
        </w:tc>
        <w:tc>
          <w:tcPr>
            <w:tcW w:w="13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93,071</w:t>
            </w:r>
          </w:p>
        </w:tc>
      </w:tr>
      <w:tr w:rsidR="00196850" w:rsidRPr="00196850" w:rsidTr="00E058DD">
        <w:tc>
          <w:tcPr>
            <w:tcW w:w="1989" w:type="pct"/>
          </w:tcPr>
          <w:p w:rsidR="00196850" w:rsidRPr="00E058DD" w:rsidRDefault="00196850" w:rsidP="00196850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196850" w:rsidRPr="00E058DD" w:rsidRDefault="00420EF2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839,521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891,654</w:t>
            </w:r>
          </w:p>
        </w:tc>
        <w:tc>
          <w:tcPr>
            <w:tcW w:w="14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96850" w:rsidRPr="00E058DD" w:rsidRDefault="009B6FB5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733,255</w:t>
            </w:r>
          </w:p>
        </w:tc>
        <w:tc>
          <w:tcPr>
            <w:tcW w:w="136" w:type="pct"/>
          </w:tcPr>
          <w:p w:rsidR="00196850" w:rsidRPr="00E058DD" w:rsidRDefault="00196850" w:rsidP="0019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196850" w:rsidRPr="00E058DD" w:rsidRDefault="0019685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791,063</w:t>
            </w:r>
          </w:p>
        </w:tc>
      </w:tr>
    </w:tbl>
    <w:p w:rsidR="0084624D" w:rsidRDefault="0084624D" w:rsidP="009850C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</w:p>
    <w:p w:rsidR="00876AC8" w:rsidRPr="00E058DD" w:rsidRDefault="00445407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</w:rPr>
        <w:t>28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="006D5E66"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ค่าใช้จ่ายผลประโยช</w:t>
      </w:r>
      <w:r w:rsidR="0051445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น์ของ</w:t>
      </w:r>
      <w:r w:rsidR="006D5E66"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พนักงาน</w:t>
      </w:r>
    </w:p>
    <w:p w:rsidR="002104F4" w:rsidRPr="00E058DD" w:rsidRDefault="002104F4" w:rsidP="00E058DD">
      <w:pPr>
        <w:rPr>
          <w:sz w:val="30"/>
          <w:szCs w:val="30"/>
          <w:cs/>
          <w:lang w:val="th-TH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8"/>
        <w:gridCol w:w="810"/>
        <w:gridCol w:w="1264"/>
        <w:gridCol w:w="272"/>
        <w:gridCol w:w="1175"/>
        <w:gridCol w:w="261"/>
        <w:gridCol w:w="1177"/>
        <w:gridCol w:w="248"/>
        <w:gridCol w:w="1180"/>
      </w:tblGrid>
      <w:tr w:rsidR="0050214D" w:rsidRPr="008264DA" w:rsidTr="0050214D">
        <w:tc>
          <w:tcPr>
            <w:tcW w:w="1553" w:type="pct"/>
          </w:tcPr>
          <w:p w:rsidR="002E2117" w:rsidRPr="00E058DD" w:rsidRDefault="002E2117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2E2117" w:rsidRPr="00E058DD" w:rsidRDefault="002E2117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3" w:type="pct"/>
            <w:gridSpan w:val="3"/>
          </w:tcPr>
          <w:p w:rsidR="002E2117" w:rsidRPr="00E058DD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2E2117" w:rsidRPr="00E058DD" w:rsidRDefault="002E2117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2E2117" w:rsidRPr="00E058DD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58D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214D" w:rsidRPr="008264DA" w:rsidTr="00E058DD">
        <w:tc>
          <w:tcPr>
            <w:tcW w:w="1553" w:type="pct"/>
          </w:tcPr>
          <w:p w:rsidR="008E7397" w:rsidRPr="00E058DD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:rsidR="008E7397" w:rsidRPr="00E058DD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  <w:vAlign w:val="bottom"/>
          </w:tcPr>
          <w:p w:rsidR="008E7397" w:rsidRPr="00E058DD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8E7397" w:rsidRPr="00E058DD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E7397" w:rsidRPr="00E058DD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" w:type="pct"/>
          </w:tcPr>
          <w:p w:rsidR="008E7397" w:rsidRPr="00E058DD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8E7397" w:rsidRPr="00E058DD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4" w:type="pct"/>
          </w:tcPr>
          <w:p w:rsidR="008E7397" w:rsidRPr="00E058DD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E7397" w:rsidRPr="00E058DD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264DA" w:rsidRPr="008264DA" w:rsidTr="00E058DD">
        <w:tc>
          <w:tcPr>
            <w:tcW w:w="1553" w:type="pct"/>
          </w:tcPr>
          <w:p w:rsidR="00301CFA" w:rsidRPr="00E058DD" w:rsidRDefault="00301CF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301CFA" w:rsidRPr="00E058DD" w:rsidRDefault="00301CF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:rsidR="00301CFA" w:rsidRPr="00E058DD" w:rsidRDefault="00301CF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14D" w:rsidRPr="008264DA" w:rsidTr="00E058DD">
        <w:tc>
          <w:tcPr>
            <w:tcW w:w="1553" w:type="pct"/>
          </w:tcPr>
          <w:p w:rsidR="00301CFA" w:rsidRPr="00E058DD" w:rsidRDefault="00301CFA" w:rsidP="00301CF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37" w:type="pct"/>
          </w:tcPr>
          <w:p w:rsidR="00301CFA" w:rsidRPr="00E058DD" w:rsidRDefault="00301CF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301CFA" w:rsidRPr="00E058DD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01CFA" w:rsidRPr="00E058DD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301CFA" w:rsidRPr="00E058DD" w:rsidRDefault="00301CFA" w:rsidP="0021260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78" w:right="-110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301CFA" w:rsidRPr="00E058DD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01CFA" w:rsidRPr="00E058DD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301CFA" w:rsidRPr="00E058DD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301CFA" w:rsidRPr="00E058DD" w:rsidRDefault="00301CFA" w:rsidP="0021260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78" w:right="-110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14D" w:rsidRPr="008264DA" w:rsidTr="00E058DD">
        <w:tc>
          <w:tcPr>
            <w:tcW w:w="1553" w:type="pct"/>
          </w:tcPr>
          <w:p w:rsidR="003F0C8A" w:rsidRPr="00E058DD" w:rsidRDefault="003F0C8A" w:rsidP="003F0C8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37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3F0C8A" w:rsidRPr="00E058DD" w:rsidRDefault="00A3619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34,242</w:t>
            </w:r>
          </w:p>
        </w:tc>
        <w:tc>
          <w:tcPr>
            <w:tcW w:w="147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F0C8A" w:rsidRPr="00E058DD" w:rsidRDefault="003F0C8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7,465</w:t>
            </w:r>
          </w:p>
        </w:tc>
        <w:tc>
          <w:tcPr>
            <w:tcW w:w="141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F0C8A" w:rsidRPr="00E058DD" w:rsidRDefault="00502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32,727</w:t>
            </w:r>
          </w:p>
        </w:tc>
        <w:tc>
          <w:tcPr>
            <w:tcW w:w="134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F0C8A" w:rsidRPr="00E058DD" w:rsidRDefault="003F0C8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7,465</w:t>
            </w:r>
          </w:p>
        </w:tc>
      </w:tr>
      <w:tr w:rsidR="0050214D" w:rsidRPr="008264DA" w:rsidTr="00E058DD">
        <w:tc>
          <w:tcPr>
            <w:tcW w:w="1553" w:type="pct"/>
          </w:tcPr>
          <w:p w:rsidR="003F0C8A" w:rsidRPr="00E058DD" w:rsidRDefault="003F0C8A" w:rsidP="003F0C8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437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3F0C8A" w:rsidRPr="00E058DD" w:rsidRDefault="00BD50A9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0214D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47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F0C8A" w:rsidRPr="00E058DD" w:rsidRDefault="003F0C8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7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41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F0C8A" w:rsidRPr="00E058DD" w:rsidRDefault="00BD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0214D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34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F0C8A" w:rsidRPr="00E058DD" w:rsidRDefault="003F0C8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7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50214D" w:rsidRPr="008264DA" w:rsidTr="00E058DD">
        <w:tc>
          <w:tcPr>
            <w:tcW w:w="1553" w:type="pct"/>
          </w:tcPr>
          <w:p w:rsidR="003F0C8A" w:rsidRPr="00E058DD" w:rsidRDefault="003F0C8A" w:rsidP="003F0C8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437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3F0C8A" w:rsidRPr="00E058DD" w:rsidRDefault="0050214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3F0C8A" w:rsidRPr="00E058DD" w:rsidRDefault="003F0C8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1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3F0C8A" w:rsidRPr="00E058DD" w:rsidRDefault="00502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34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3F0C8A" w:rsidRPr="00E058DD" w:rsidRDefault="003F0C8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50214D" w:rsidRPr="008264DA" w:rsidTr="00E058DD">
        <w:tc>
          <w:tcPr>
            <w:tcW w:w="1553" w:type="pct"/>
          </w:tcPr>
          <w:p w:rsidR="003F0C8A" w:rsidRPr="00E058DD" w:rsidRDefault="00571BD4" w:rsidP="003F0C8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3F0C8A" w:rsidRPr="00E058DD" w:rsidRDefault="0050214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36,877</w:t>
            </w:r>
          </w:p>
        </w:tc>
        <w:tc>
          <w:tcPr>
            <w:tcW w:w="147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3F0C8A" w:rsidRPr="00E058DD" w:rsidRDefault="003F0C8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</w:rPr>
              <w:t>8,015</w:t>
            </w:r>
          </w:p>
        </w:tc>
        <w:tc>
          <w:tcPr>
            <w:tcW w:w="141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0C8A" w:rsidRPr="00E058DD" w:rsidRDefault="00BD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0214D">
              <w:rPr>
                <w:rFonts w:ascii="Angsana New" w:hAnsi="Angsana New"/>
                <w:b/>
                <w:bCs/>
                <w:sz w:val="30"/>
                <w:szCs w:val="30"/>
              </w:rPr>
              <w:t>5,362</w:t>
            </w:r>
          </w:p>
        </w:tc>
        <w:tc>
          <w:tcPr>
            <w:tcW w:w="134" w:type="pct"/>
          </w:tcPr>
          <w:p w:rsidR="003F0C8A" w:rsidRPr="00E058DD" w:rsidRDefault="003F0C8A" w:rsidP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3F0C8A" w:rsidRPr="00E058DD" w:rsidRDefault="003F0C8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</w:rPr>
              <w:t>8,015</w:t>
            </w:r>
          </w:p>
        </w:tc>
      </w:tr>
      <w:tr w:rsidR="0050214D" w:rsidRPr="008264DA" w:rsidTr="00E058DD">
        <w:tc>
          <w:tcPr>
            <w:tcW w:w="1553" w:type="pct"/>
          </w:tcPr>
          <w:p w:rsidR="003F0C8A" w:rsidRPr="00E058DD" w:rsidRDefault="003F0C8A" w:rsidP="00301CF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3F0C8A" w:rsidRPr="00E058DD" w:rsidRDefault="003F0C8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:rsidR="003F0C8A" w:rsidRPr="00E058DD" w:rsidRDefault="003F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F0C8A" w:rsidRPr="00E058DD" w:rsidRDefault="003F0C8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3F0C8A" w:rsidRPr="00E058DD" w:rsidRDefault="003F0C8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3F0C8A" w:rsidRPr="00E058DD" w:rsidRDefault="003F0C8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:rsidR="003F0C8A" w:rsidRPr="00E058DD" w:rsidRDefault="003F0C8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3F0C8A" w:rsidRPr="00E058DD" w:rsidRDefault="003F0C8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3F0C8A" w:rsidRPr="00E058DD" w:rsidRDefault="003F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14D" w:rsidRPr="008264DA" w:rsidTr="00E058DD">
        <w:tc>
          <w:tcPr>
            <w:tcW w:w="1553" w:type="pct"/>
          </w:tcPr>
          <w:p w:rsidR="004A2ADF" w:rsidRPr="00E058DD" w:rsidRDefault="004A2ADF" w:rsidP="00301CF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4A2ADF" w:rsidRPr="00E058DD" w:rsidRDefault="004A2ADF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4A2ADF" w:rsidRPr="00E058DD" w:rsidRDefault="004A2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4A2ADF" w:rsidRPr="00E058DD" w:rsidRDefault="004A2AD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4A2ADF" w:rsidRPr="00E058DD" w:rsidRDefault="004A2AD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A2ADF" w:rsidRPr="00E058DD" w:rsidRDefault="004A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14D" w:rsidRPr="008264DA" w:rsidTr="00E058DD">
        <w:tc>
          <w:tcPr>
            <w:tcW w:w="1553" w:type="pct"/>
          </w:tcPr>
          <w:p w:rsidR="004A2ADF" w:rsidRPr="00E058DD" w:rsidRDefault="004A2ADF" w:rsidP="00301CF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4A2ADF" w:rsidRPr="00E058DD" w:rsidRDefault="004A2ADF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4A2ADF" w:rsidRPr="00E058DD" w:rsidRDefault="004A2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4A2ADF" w:rsidRPr="00E058DD" w:rsidRDefault="004A2AD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4A2ADF" w:rsidRPr="00E058DD" w:rsidRDefault="004A2AD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A2ADF" w:rsidRPr="00E058DD" w:rsidRDefault="004A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14D" w:rsidRPr="008264DA" w:rsidTr="00E058DD">
        <w:tc>
          <w:tcPr>
            <w:tcW w:w="1553" w:type="pct"/>
          </w:tcPr>
          <w:p w:rsidR="004A2ADF" w:rsidRPr="00E058DD" w:rsidRDefault="004A2ADF" w:rsidP="00301CF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4A2ADF" w:rsidRPr="00E058DD" w:rsidRDefault="004A2ADF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4A2ADF" w:rsidRPr="00E058DD" w:rsidRDefault="004A2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4A2ADF" w:rsidRPr="00E058DD" w:rsidRDefault="004A2AD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4A2ADF" w:rsidRPr="00E058DD" w:rsidRDefault="004A2AD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A2ADF" w:rsidRPr="00E058DD" w:rsidRDefault="004A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14D" w:rsidRPr="008264DA" w:rsidTr="00E058DD">
        <w:tc>
          <w:tcPr>
            <w:tcW w:w="1553" w:type="pct"/>
          </w:tcPr>
          <w:p w:rsidR="004A2ADF" w:rsidRPr="00E058DD" w:rsidRDefault="004A2ADF" w:rsidP="00301CF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4A2ADF" w:rsidRPr="00E058DD" w:rsidRDefault="004A2ADF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4A2ADF" w:rsidRPr="00E058DD" w:rsidRDefault="004A2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4A2ADF" w:rsidRPr="00E058DD" w:rsidRDefault="004A2AD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4A2ADF" w:rsidRPr="00E058DD" w:rsidRDefault="004A2AD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4A2ADF" w:rsidRPr="00E058DD" w:rsidRDefault="004A2ADF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A2ADF" w:rsidRPr="00E058DD" w:rsidRDefault="004A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0EFA" w:rsidRPr="008264DA" w:rsidTr="0050214D">
        <w:tc>
          <w:tcPr>
            <w:tcW w:w="1553" w:type="pct"/>
          </w:tcPr>
          <w:p w:rsidR="00540EFA" w:rsidRPr="008264DA" w:rsidRDefault="00540EFA" w:rsidP="00301CF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540EFA" w:rsidRPr="008264DA" w:rsidRDefault="00540EF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540EFA" w:rsidRPr="008264DA" w:rsidRDefault="0054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540EFA" w:rsidRPr="008264DA" w:rsidRDefault="00540E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540EFA" w:rsidRPr="008264DA" w:rsidRDefault="0054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540EFA" w:rsidRPr="008264DA" w:rsidRDefault="00540E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540EFA" w:rsidRPr="008264DA" w:rsidRDefault="0054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540EFA" w:rsidRPr="008264DA" w:rsidRDefault="00540E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540EFA" w:rsidRPr="008264DA" w:rsidRDefault="0054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14D" w:rsidRPr="008264DA" w:rsidTr="0050214D">
        <w:tc>
          <w:tcPr>
            <w:tcW w:w="1553" w:type="pct"/>
          </w:tcPr>
          <w:p w:rsidR="008264DA" w:rsidRPr="00E058DD" w:rsidRDefault="008264DA" w:rsidP="008264D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3" w:type="pct"/>
            <w:gridSpan w:val="3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6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  <w:shd w:val="clear" w:color="auto" w:fill="auto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14D" w:rsidRPr="008264DA" w:rsidTr="00E058DD">
        <w:tc>
          <w:tcPr>
            <w:tcW w:w="1553" w:type="pct"/>
          </w:tcPr>
          <w:p w:rsidR="008264DA" w:rsidRPr="00E058DD" w:rsidRDefault="008264DA" w:rsidP="008264D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8264DA" w:rsidRPr="00E058DD" w:rsidRDefault="008264D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2" w:type="pct"/>
            <w:vAlign w:val="bottom"/>
          </w:tcPr>
          <w:p w:rsidR="008264DA" w:rsidRPr="00E058DD" w:rsidRDefault="008264D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8264DA" w:rsidRPr="00E058DD" w:rsidRDefault="008264D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" w:type="pct"/>
          </w:tcPr>
          <w:p w:rsidR="008264DA" w:rsidRPr="00E058DD" w:rsidRDefault="008264D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:rsidR="008264DA" w:rsidRPr="00E058DD" w:rsidRDefault="008264D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4" w:type="pct"/>
          </w:tcPr>
          <w:p w:rsidR="008264DA" w:rsidRPr="00E058DD" w:rsidRDefault="008264D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264DA" w:rsidRPr="008264DA" w:rsidTr="00E058DD">
        <w:tc>
          <w:tcPr>
            <w:tcW w:w="1553" w:type="pct"/>
          </w:tcPr>
          <w:p w:rsidR="008264DA" w:rsidRPr="00E058DD" w:rsidRDefault="008264DA" w:rsidP="008264D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6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14D" w:rsidRPr="008264DA" w:rsidTr="00E058DD">
        <w:tc>
          <w:tcPr>
            <w:tcW w:w="1553" w:type="pct"/>
          </w:tcPr>
          <w:p w:rsidR="008264DA" w:rsidRPr="00E058DD" w:rsidRDefault="008264DA" w:rsidP="008264DA">
            <w:pPr>
              <w:tabs>
                <w:tab w:val="clear" w:pos="907"/>
                <w:tab w:val="decimal" w:pos="878"/>
                <w:tab w:val="decimal" w:pos="909"/>
                <w:tab w:val="center" w:pos="7280"/>
                <w:tab w:val="center" w:pos="8900"/>
              </w:tabs>
              <w:spacing w:line="240" w:lineRule="auto"/>
              <w:ind w:right="-2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058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43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264DA" w:rsidRPr="00E058DD" w:rsidRDefault="008264D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264DA" w:rsidRPr="00E058DD" w:rsidRDefault="0082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14D" w:rsidRPr="008264DA" w:rsidTr="00E058DD">
        <w:tc>
          <w:tcPr>
            <w:tcW w:w="1553" w:type="pct"/>
          </w:tcPr>
          <w:p w:rsidR="008264DA" w:rsidRPr="00E058DD" w:rsidRDefault="008264DA" w:rsidP="008264DA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3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8264DA" w:rsidRPr="00E058DD" w:rsidRDefault="0050214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377,929</w:t>
            </w:r>
          </w:p>
        </w:tc>
        <w:tc>
          <w:tcPr>
            <w:tcW w:w="14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311,978</w:t>
            </w:r>
          </w:p>
        </w:tc>
        <w:tc>
          <w:tcPr>
            <w:tcW w:w="141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264DA" w:rsidRPr="00E058DD" w:rsidRDefault="00BD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50214D"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134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277,087</w:t>
            </w:r>
          </w:p>
        </w:tc>
      </w:tr>
      <w:tr w:rsidR="0050214D" w:rsidRPr="008264DA" w:rsidTr="00E058DD">
        <w:tc>
          <w:tcPr>
            <w:tcW w:w="1553" w:type="pct"/>
          </w:tcPr>
          <w:p w:rsidR="008264DA" w:rsidRPr="00E058DD" w:rsidRDefault="008264DA" w:rsidP="00E058DD">
            <w:pPr>
              <w:tabs>
                <w:tab w:val="clear" w:pos="907"/>
                <w:tab w:val="decimal" w:pos="993"/>
                <w:tab w:val="decimal" w:pos="1064"/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43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8264DA" w:rsidRPr="00E058DD" w:rsidRDefault="007945C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50214D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4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15,259</w:t>
            </w:r>
          </w:p>
        </w:tc>
        <w:tc>
          <w:tcPr>
            <w:tcW w:w="141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264DA" w:rsidRPr="00E058DD" w:rsidRDefault="00BD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0214D">
              <w:rPr>
                <w:rFonts w:ascii="Angsana New" w:hAnsi="Angsana New"/>
                <w:sz w:val="30"/>
                <w:szCs w:val="30"/>
              </w:rPr>
              <w:t>5,945</w:t>
            </w:r>
          </w:p>
        </w:tc>
        <w:tc>
          <w:tcPr>
            <w:tcW w:w="134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13,567</w:t>
            </w:r>
          </w:p>
        </w:tc>
      </w:tr>
      <w:tr w:rsidR="0050214D" w:rsidRPr="008264DA" w:rsidTr="00E058DD">
        <w:tc>
          <w:tcPr>
            <w:tcW w:w="1553" w:type="pct"/>
          </w:tcPr>
          <w:p w:rsidR="008264DA" w:rsidRPr="00E058DD" w:rsidRDefault="008264DA" w:rsidP="008264DA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</w:t>
            </w:r>
            <w:r w:rsidRPr="00E058D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058DD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43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8264DA" w:rsidRPr="00E058DD" w:rsidRDefault="008264D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264DA" w:rsidRPr="00E058DD" w:rsidRDefault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14D" w:rsidRPr="008264DA" w:rsidTr="00E058DD">
        <w:tc>
          <w:tcPr>
            <w:tcW w:w="1553" w:type="pct"/>
          </w:tcPr>
          <w:p w:rsidR="008264DA" w:rsidRPr="00E058DD" w:rsidRDefault="008264DA" w:rsidP="008264DA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58DD">
              <w:rPr>
                <w:rFonts w:ascii="Angsana New" w:hAnsi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437" w:type="pct"/>
          </w:tcPr>
          <w:p w:rsidR="008264DA" w:rsidRPr="00E058DD" w:rsidRDefault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58DD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9D427C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2" w:type="pct"/>
          </w:tcPr>
          <w:p w:rsidR="008264DA" w:rsidRPr="00E058DD" w:rsidRDefault="007945C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10,614</w:t>
            </w:r>
          </w:p>
        </w:tc>
        <w:tc>
          <w:tcPr>
            <w:tcW w:w="14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9,</w:t>
            </w:r>
            <w:r w:rsidR="000E4018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41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264DA" w:rsidRPr="00E058DD" w:rsidRDefault="00BD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8,176</w:t>
            </w:r>
          </w:p>
        </w:tc>
        <w:tc>
          <w:tcPr>
            <w:tcW w:w="134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7,673</w:t>
            </w:r>
          </w:p>
        </w:tc>
      </w:tr>
      <w:tr w:rsidR="0050214D" w:rsidRPr="008264DA" w:rsidTr="00E058DD">
        <w:tc>
          <w:tcPr>
            <w:tcW w:w="1553" w:type="pct"/>
          </w:tcPr>
          <w:p w:rsidR="008264DA" w:rsidRPr="00E058DD" w:rsidRDefault="008264DA" w:rsidP="008264DA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058D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43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8264DA" w:rsidRPr="00E058DD" w:rsidRDefault="007945C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</w:t>
            </w:r>
            <w:r w:rsidR="0050214D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4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6</w:t>
            </w:r>
            <w:r w:rsidR="000E4018">
              <w:rPr>
                <w:rFonts w:ascii="Angsana New" w:hAnsi="Angsana New"/>
                <w:sz w:val="30"/>
                <w:szCs w:val="30"/>
              </w:rPr>
              <w:t>2,006</w:t>
            </w:r>
          </w:p>
        </w:tc>
        <w:tc>
          <w:tcPr>
            <w:tcW w:w="141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8264DA" w:rsidRPr="00E058DD" w:rsidRDefault="00BD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</w:t>
            </w:r>
            <w:r w:rsidR="0050214D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34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61,960</w:t>
            </w:r>
          </w:p>
        </w:tc>
      </w:tr>
      <w:tr w:rsidR="0050214D" w:rsidRPr="008264DA" w:rsidTr="00E058DD">
        <w:tc>
          <w:tcPr>
            <w:tcW w:w="1553" w:type="pct"/>
          </w:tcPr>
          <w:p w:rsidR="008264DA" w:rsidRPr="00E058DD" w:rsidRDefault="008264DA" w:rsidP="008264DA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8264DA" w:rsidRPr="00E058DD" w:rsidRDefault="007945C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50214D">
              <w:rPr>
                <w:rFonts w:ascii="Angsana New" w:hAnsi="Angsana New"/>
                <w:b/>
                <w:bCs/>
                <w:sz w:val="30"/>
                <w:szCs w:val="30"/>
              </w:rPr>
              <w:t>1,01</w:t>
            </w:r>
            <w:r w:rsidR="000E401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</w:rPr>
              <w:t>398,869</w:t>
            </w:r>
          </w:p>
        </w:tc>
        <w:tc>
          <w:tcPr>
            <w:tcW w:w="141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8264DA" w:rsidRPr="00E058DD" w:rsidRDefault="00502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418,91</w:t>
            </w:r>
            <w:r w:rsidR="000E401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</w:rPr>
              <w:t>360,287</w:t>
            </w:r>
          </w:p>
        </w:tc>
      </w:tr>
      <w:tr w:rsidR="00732AC5" w:rsidRPr="008264DA" w:rsidTr="00E058DD">
        <w:tc>
          <w:tcPr>
            <w:tcW w:w="1553" w:type="pct"/>
          </w:tcPr>
          <w:p w:rsidR="00732AC5" w:rsidRPr="008264DA" w:rsidRDefault="00732AC5" w:rsidP="008264DA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:rsidR="00732AC5" w:rsidRPr="008264DA" w:rsidRDefault="00732AC5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:rsidR="00732AC5" w:rsidRDefault="00732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32AC5" w:rsidRPr="008264DA" w:rsidRDefault="00732AC5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732AC5" w:rsidRPr="008264DA" w:rsidRDefault="007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732AC5" w:rsidRPr="008264DA" w:rsidRDefault="00732AC5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732AC5" w:rsidRDefault="00732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732AC5" w:rsidRPr="008264DA" w:rsidRDefault="00732AC5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732AC5" w:rsidRPr="008264DA" w:rsidRDefault="007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14D" w:rsidRPr="008264DA" w:rsidTr="00E058DD">
        <w:tc>
          <w:tcPr>
            <w:tcW w:w="1553" w:type="pct"/>
          </w:tcPr>
          <w:p w:rsidR="008264DA" w:rsidRPr="00E058DD" w:rsidRDefault="008264DA" w:rsidP="008264DA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</w:tcPr>
          <w:p w:rsidR="008264DA" w:rsidRPr="00E058DD" w:rsidRDefault="007945C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517,89</w:t>
            </w:r>
            <w:r w:rsidR="000E401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</w:rPr>
              <w:t>406,884</w:t>
            </w:r>
          </w:p>
        </w:tc>
        <w:tc>
          <w:tcPr>
            <w:tcW w:w="141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8264DA" w:rsidRPr="00E058DD" w:rsidRDefault="00794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0214D">
              <w:rPr>
                <w:rFonts w:ascii="Angsana New" w:hAnsi="Angsana New"/>
                <w:b/>
                <w:bCs/>
                <w:sz w:val="30"/>
                <w:szCs w:val="30"/>
              </w:rPr>
              <w:t>54,27</w:t>
            </w:r>
            <w:r w:rsidR="000E401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:rsidR="008264DA" w:rsidRPr="00E058DD" w:rsidRDefault="008264DA" w:rsidP="00826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:rsidR="008264DA" w:rsidRPr="00E058DD" w:rsidRDefault="008264DA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8DD">
              <w:rPr>
                <w:rFonts w:ascii="Angsana New" w:hAnsi="Angsana New"/>
                <w:b/>
                <w:bCs/>
                <w:sz w:val="30"/>
                <w:szCs w:val="30"/>
              </w:rPr>
              <w:t>368,302</w:t>
            </w:r>
          </w:p>
        </w:tc>
      </w:tr>
    </w:tbl>
    <w:p w:rsidR="00301CFA" w:rsidRDefault="00301CFA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094FDF" w:rsidRPr="009664BA" w:rsidRDefault="00094FDF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094FDF" w:rsidRPr="009664BA" w:rsidRDefault="00094FDF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094FDF" w:rsidRPr="009664BA" w:rsidRDefault="00094FDF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รายละเอียดของโครงการผลประโยชน์ที่กำหนดเปิดเผยในหมายเหตุประกอบงบการเงินข้อ </w:t>
      </w:r>
      <w:r w:rsidR="00DF56CA" w:rsidRPr="009664BA">
        <w:rPr>
          <w:rFonts w:asciiTheme="majorBidi" w:hAnsiTheme="majorBidi" w:cstheme="majorBidi"/>
          <w:sz w:val="30"/>
          <w:szCs w:val="30"/>
        </w:rPr>
        <w:t>2</w:t>
      </w:r>
      <w:r w:rsidR="009D427C">
        <w:rPr>
          <w:rFonts w:asciiTheme="majorBidi" w:hAnsiTheme="majorBidi" w:cstheme="majorBidi"/>
          <w:sz w:val="30"/>
          <w:szCs w:val="30"/>
        </w:rPr>
        <w:t>3</w:t>
      </w:r>
    </w:p>
    <w:p w:rsidR="0056138B" w:rsidRPr="009664BA" w:rsidRDefault="0056138B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6D5E66" w:rsidRPr="009664BA" w:rsidRDefault="006D5E66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:rsidR="006D5E66" w:rsidRPr="009664BA" w:rsidRDefault="006D5E66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3F110F" w:rsidRPr="009664BA" w:rsidRDefault="006D5E66" w:rsidP="008264DA">
      <w:pPr>
        <w:widowControl w:val="0"/>
        <w:tabs>
          <w:tab w:val="clear" w:pos="227"/>
          <w:tab w:val="clear" w:pos="454"/>
          <w:tab w:val="clear" w:pos="680"/>
          <w:tab w:val="decimal" w:pos="90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0C64C8">
        <w:rPr>
          <w:rFonts w:asciiTheme="majorBidi" w:hAnsiTheme="majorBidi" w:cstheme="majorBidi"/>
          <w:sz w:val="30"/>
          <w:szCs w:val="30"/>
        </w:rPr>
        <w:t>5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Pr="009664BA">
        <w:rPr>
          <w:rFonts w:asciiTheme="majorBidi" w:hAnsiTheme="majorBidi" w:cstheme="majorBidi"/>
          <w:sz w:val="30"/>
          <w:szCs w:val="30"/>
        </w:rPr>
        <w:t>1</w:t>
      </w:r>
      <w:r w:rsidR="000C64C8">
        <w:rPr>
          <w:rFonts w:asciiTheme="majorBidi" w:hAnsiTheme="majorBidi" w:cstheme="majorBidi"/>
          <w:sz w:val="30"/>
          <w:szCs w:val="30"/>
        </w:rPr>
        <w:t>0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BF535A">
        <w:rPr>
          <w:rFonts w:asciiTheme="majorBidi" w:hAnsiTheme="majorBidi" w:cstheme="majorBidi"/>
          <w:sz w:val="30"/>
          <w:szCs w:val="30"/>
          <w:cs/>
        </w:rPr>
        <w:br/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Pr="009664BA">
        <w:rPr>
          <w:rFonts w:asciiTheme="majorBidi" w:hAnsiTheme="majorBidi" w:cstheme="majorBidi"/>
          <w:sz w:val="30"/>
          <w:szCs w:val="30"/>
        </w:rPr>
        <w:t>5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Pr="009664BA">
        <w:rPr>
          <w:rFonts w:asciiTheme="majorBidi" w:hAnsiTheme="majorBidi" w:cstheme="majorBidi"/>
          <w:sz w:val="30"/>
          <w:szCs w:val="30"/>
        </w:rPr>
        <w:t>1</w:t>
      </w:r>
      <w:r w:rsidR="000C64C8">
        <w:rPr>
          <w:rFonts w:asciiTheme="majorBidi" w:hAnsiTheme="majorBidi" w:cstheme="majorBidi"/>
          <w:sz w:val="30"/>
          <w:szCs w:val="30"/>
        </w:rPr>
        <w:t>0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3F110F" w:rsidRDefault="003F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4A2ADF" w:rsidRDefault="004A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9A3203" w:rsidRPr="00E058DD" w:rsidRDefault="0042384F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29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76F9" w:rsidRPr="00E058D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:rsidR="00876AC8" w:rsidRPr="009664BA" w:rsidRDefault="00876AC8" w:rsidP="00DE5D4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69"/>
        <w:gridCol w:w="1177"/>
        <w:gridCol w:w="269"/>
        <w:gridCol w:w="1172"/>
        <w:gridCol w:w="269"/>
        <w:gridCol w:w="1168"/>
      </w:tblGrid>
      <w:tr w:rsidR="008D2F8D" w:rsidRPr="009664BA" w:rsidTr="00E058DD">
        <w:trPr>
          <w:tblHeader/>
        </w:trPr>
        <w:tc>
          <w:tcPr>
            <w:tcW w:w="2039" w:type="pct"/>
          </w:tcPr>
          <w:p w:rsidR="00AA65E0" w:rsidRPr="009664BA" w:rsidRDefault="00AA65E0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AA65E0" w:rsidRPr="009664BA" w:rsidRDefault="00AA65E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AA65E0" w:rsidRPr="009664BA" w:rsidRDefault="00AA65E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AA65E0" w:rsidRPr="009664BA" w:rsidRDefault="00AA65E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264DA" w:rsidRPr="009664BA" w:rsidTr="008264DA">
        <w:trPr>
          <w:tblHeader/>
        </w:trPr>
        <w:tc>
          <w:tcPr>
            <w:tcW w:w="2039" w:type="pct"/>
          </w:tcPr>
          <w:p w:rsidR="003676F9" w:rsidRPr="009664BA" w:rsidRDefault="003676F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676F9" w:rsidRPr="009664BA" w:rsidRDefault="000B6FB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A2AD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3676F9" w:rsidRPr="009664BA" w:rsidRDefault="003676F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3676F9" w:rsidRPr="009664BA" w:rsidRDefault="000B6FB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4A2AD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:rsidR="003676F9" w:rsidRPr="009664BA" w:rsidRDefault="003676F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3676F9" w:rsidRPr="009664BA" w:rsidRDefault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A2AD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3676F9" w:rsidRPr="009664BA" w:rsidRDefault="003676F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676F9" w:rsidRPr="009664BA" w:rsidRDefault="000B6FB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4A2AD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D2F8D" w:rsidRPr="009664BA" w:rsidTr="00E058DD">
        <w:trPr>
          <w:tblHeader/>
        </w:trPr>
        <w:tc>
          <w:tcPr>
            <w:tcW w:w="2039" w:type="pct"/>
          </w:tcPr>
          <w:p w:rsidR="00AA65E0" w:rsidRPr="009664BA" w:rsidRDefault="00AA65E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AA65E0" w:rsidRPr="009664BA" w:rsidRDefault="00A941FB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64DA" w:rsidRPr="009664BA" w:rsidTr="008264DA">
        <w:tc>
          <w:tcPr>
            <w:tcW w:w="2039" w:type="pct"/>
          </w:tcPr>
          <w:p w:rsidR="00666ABA" w:rsidRPr="009664BA" w:rsidRDefault="00666ABA" w:rsidP="00666ABA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ค่าวัตถุดิบและวัสดุสิ้นเปลืองใช้ไป</w:t>
            </w:r>
          </w:p>
        </w:tc>
        <w:tc>
          <w:tcPr>
            <w:tcW w:w="629" w:type="pct"/>
          </w:tcPr>
          <w:p w:rsidR="00666ABA" w:rsidRPr="009664BA" w:rsidRDefault="00D258A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13,651,704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666ABA" w:rsidRPr="009664BA" w:rsidRDefault="00666ABA" w:rsidP="00E058D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14,698,081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ABA" w:rsidRPr="009664BA" w:rsidRDefault="00DB6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12,232,204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ABA" w:rsidRPr="009664BA" w:rsidRDefault="00666ABA" w:rsidP="00E058D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13,249,282</w:t>
            </w:r>
          </w:p>
        </w:tc>
      </w:tr>
      <w:tr w:rsidR="008264DA" w:rsidRPr="009664BA" w:rsidTr="008264DA">
        <w:tc>
          <w:tcPr>
            <w:tcW w:w="2039" w:type="pct"/>
          </w:tcPr>
          <w:p w:rsidR="00666ABA" w:rsidRPr="009664BA" w:rsidRDefault="00666ABA" w:rsidP="00666ABA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ค่าใช้จ่ายการผลิต</w:t>
            </w:r>
          </w:p>
        </w:tc>
        <w:tc>
          <w:tcPr>
            <w:tcW w:w="629" w:type="pct"/>
          </w:tcPr>
          <w:p w:rsidR="00666ABA" w:rsidRPr="009664BA" w:rsidRDefault="00D258A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275,053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666ABA" w:rsidRPr="009664BA" w:rsidRDefault="00666ABA" w:rsidP="00E058D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247,633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ABA" w:rsidRPr="009664BA" w:rsidRDefault="00DB6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218,847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ABA" w:rsidRPr="009664BA" w:rsidRDefault="00666ABA" w:rsidP="00E058DD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952"/>
              </w:tabs>
              <w:spacing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232,076</w:t>
            </w:r>
          </w:p>
        </w:tc>
      </w:tr>
      <w:tr w:rsidR="008264DA" w:rsidRPr="009664BA" w:rsidTr="008264DA">
        <w:tc>
          <w:tcPr>
            <w:tcW w:w="2039" w:type="pct"/>
          </w:tcPr>
          <w:p w:rsidR="00666ABA" w:rsidRPr="009664BA" w:rsidRDefault="00666ABA" w:rsidP="00666ABA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629" w:type="pct"/>
          </w:tcPr>
          <w:p w:rsidR="00666ABA" w:rsidRPr="009664BA" w:rsidRDefault="00D258A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1,351,305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666ABA" w:rsidRPr="009664BA" w:rsidRDefault="00666ABA" w:rsidP="00E058D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1,265,758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ABA" w:rsidRPr="009664BA" w:rsidRDefault="00DB6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1,091,969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ABA" w:rsidRPr="009664BA" w:rsidRDefault="00666ABA" w:rsidP="00E058D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1,071,603</w:t>
            </w:r>
          </w:p>
        </w:tc>
      </w:tr>
      <w:tr w:rsidR="008264DA" w:rsidRPr="009664BA" w:rsidTr="00E058DD">
        <w:tc>
          <w:tcPr>
            <w:tcW w:w="2039" w:type="pct"/>
          </w:tcPr>
          <w:p w:rsidR="00666ABA" w:rsidRPr="009664BA" w:rsidRDefault="00666ABA" w:rsidP="00666AB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ค่าใช้จ่ายพนักงานและค่าจ้างบุคคลภายนอก</w:t>
            </w:r>
          </w:p>
        </w:tc>
        <w:tc>
          <w:tcPr>
            <w:tcW w:w="629" w:type="pct"/>
            <w:vAlign w:val="bottom"/>
          </w:tcPr>
          <w:p w:rsidR="00666ABA" w:rsidRPr="009664BA" w:rsidRDefault="00D258A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846,891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666ABA" w:rsidRPr="009664BA" w:rsidDel="001067DC" w:rsidRDefault="00666ABA" w:rsidP="00E058D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890,618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666ABA" w:rsidRPr="009664BA" w:rsidRDefault="00DB6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759,327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666ABA" w:rsidRPr="009664BA" w:rsidDel="001067DC" w:rsidRDefault="00666ABA" w:rsidP="00E058DD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952"/>
              </w:tabs>
              <w:spacing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789,240</w:t>
            </w:r>
          </w:p>
        </w:tc>
      </w:tr>
      <w:tr w:rsidR="008264DA" w:rsidRPr="009664BA" w:rsidTr="00E058DD">
        <w:tc>
          <w:tcPr>
            <w:tcW w:w="2039" w:type="pct"/>
          </w:tcPr>
          <w:p w:rsidR="00666ABA" w:rsidRPr="009664BA" w:rsidRDefault="00666ABA" w:rsidP="00666ABA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ค่าซ่อมแซม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66ABA" w:rsidRPr="009664BA" w:rsidRDefault="00D258A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681,650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666ABA" w:rsidRPr="009664BA" w:rsidDel="001067DC" w:rsidRDefault="00666ABA" w:rsidP="00E058D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772,016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66ABA" w:rsidRPr="009664BA" w:rsidRDefault="00DB6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617,144</w:t>
            </w:r>
          </w:p>
        </w:tc>
        <w:tc>
          <w:tcPr>
            <w:tcW w:w="145" w:type="pct"/>
          </w:tcPr>
          <w:p w:rsidR="00666ABA" w:rsidRPr="009664BA" w:rsidRDefault="00666ABA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66ABA" w:rsidRPr="009664BA" w:rsidDel="001067DC" w:rsidRDefault="00666ABA" w:rsidP="00E058DD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952"/>
              </w:tabs>
              <w:spacing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724,062</w:t>
            </w:r>
          </w:p>
        </w:tc>
      </w:tr>
      <w:tr w:rsidR="000E4018" w:rsidRPr="000E4018" w:rsidTr="00E058DD">
        <w:tc>
          <w:tcPr>
            <w:tcW w:w="2039" w:type="pct"/>
          </w:tcPr>
          <w:p w:rsidR="000E4018" w:rsidRPr="00E058DD" w:rsidRDefault="000E4018" w:rsidP="00666ABA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058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รวมต้นทุนขาย ต้นทุนในการจัดจำหน่าย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br/>
            </w:r>
            <w:r w:rsidRPr="00E058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และค่าใช้จ่ายในการบริหาร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0E4018" w:rsidRDefault="000E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E4018" w:rsidRPr="00E058DD" w:rsidRDefault="00524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16,806,603</w:t>
            </w:r>
          </w:p>
        </w:tc>
        <w:tc>
          <w:tcPr>
            <w:tcW w:w="145" w:type="pct"/>
          </w:tcPr>
          <w:p w:rsidR="000E4018" w:rsidRPr="00E058DD" w:rsidRDefault="000E4018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0E4018" w:rsidRDefault="000E401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E4018" w:rsidRPr="00E058DD" w:rsidRDefault="0052449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17,874,106</w:t>
            </w:r>
          </w:p>
        </w:tc>
        <w:tc>
          <w:tcPr>
            <w:tcW w:w="145" w:type="pct"/>
          </w:tcPr>
          <w:p w:rsidR="000E4018" w:rsidRPr="00E058DD" w:rsidRDefault="000E4018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0E4018" w:rsidRDefault="000E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E4018" w:rsidRPr="00E058DD" w:rsidRDefault="00524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14,919,491</w:t>
            </w:r>
          </w:p>
        </w:tc>
        <w:tc>
          <w:tcPr>
            <w:tcW w:w="145" w:type="pct"/>
          </w:tcPr>
          <w:p w:rsidR="000E4018" w:rsidRPr="00E058DD" w:rsidRDefault="000E4018" w:rsidP="0066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0E4018" w:rsidRDefault="000E4018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952"/>
              </w:tabs>
              <w:spacing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E4018" w:rsidRPr="00E058DD" w:rsidRDefault="00524498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952"/>
              </w:tabs>
              <w:spacing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16,066,263</w:t>
            </w:r>
          </w:p>
        </w:tc>
      </w:tr>
    </w:tbl>
    <w:p w:rsidR="00666ABA" w:rsidRDefault="00666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u w:val="single"/>
        </w:rPr>
      </w:pPr>
    </w:p>
    <w:p w:rsidR="009A3203" w:rsidRPr="00E058DD" w:rsidRDefault="0042384F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30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6D5E66" w:rsidRPr="00E058D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51445C" w:rsidRDefault="0051445C" w:rsidP="009850C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95"/>
        <w:gridCol w:w="1174"/>
        <w:gridCol w:w="273"/>
        <w:gridCol w:w="1169"/>
        <w:gridCol w:w="273"/>
        <w:gridCol w:w="1169"/>
        <w:gridCol w:w="250"/>
        <w:gridCol w:w="1191"/>
      </w:tblGrid>
      <w:tr w:rsidR="0051445C" w:rsidRPr="009664BA" w:rsidTr="0051445C">
        <w:trPr>
          <w:tblHeader/>
        </w:trPr>
        <w:tc>
          <w:tcPr>
            <w:tcW w:w="1553" w:type="pct"/>
          </w:tcPr>
          <w:p w:rsidR="0051445C" w:rsidRPr="009664BA" w:rsidRDefault="0051445C" w:rsidP="0051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1445C" w:rsidRPr="009664BA" w:rsidTr="0051445C">
        <w:trPr>
          <w:tblHeader/>
        </w:trPr>
        <w:tc>
          <w:tcPr>
            <w:tcW w:w="1553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  <w:vAlign w:val="bottom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5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51445C" w:rsidRPr="009664BA" w:rsidTr="0051445C">
        <w:trPr>
          <w:tblHeader/>
        </w:trPr>
        <w:tc>
          <w:tcPr>
            <w:tcW w:w="1553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45C" w:rsidRPr="009664BA" w:rsidTr="0051445C">
        <w:tc>
          <w:tcPr>
            <w:tcW w:w="1553" w:type="pct"/>
          </w:tcPr>
          <w:p w:rsidR="0051445C" w:rsidRPr="00E058DD" w:rsidRDefault="0051445C" w:rsidP="0051445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3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51445C" w:rsidRPr="009664BA" w:rsidRDefault="0051445C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51445C" w:rsidRPr="009664BA" w:rsidRDefault="0051445C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1445C" w:rsidRPr="009664BA" w:rsidRDefault="0051445C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51445C" w:rsidRPr="009664BA" w:rsidRDefault="0051445C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45C" w:rsidRPr="009664BA" w:rsidTr="00E058DD">
        <w:tc>
          <w:tcPr>
            <w:tcW w:w="1553" w:type="pct"/>
          </w:tcPr>
          <w:p w:rsidR="0051445C" w:rsidRPr="009664BA" w:rsidRDefault="0051445C" w:rsidP="0051445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3" w:type="pct"/>
          </w:tcPr>
          <w:p w:rsidR="0051445C" w:rsidRPr="009664BA" w:rsidRDefault="00862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3" w:type="pct"/>
          </w:tcPr>
          <w:p w:rsidR="0051445C" w:rsidRPr="009664BA" w:rsidRDefault="004E2F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147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51445C" w:rsidRPr="009664BA" w:rsidRDefault="004A2A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1445C" w:rsidRPr="009664BA" w:rsidRDefault="00A663D7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135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51445C" w:rsidRPr="009664BA" w:rsidRDefault="004A2A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445C" w:rsidRPr="009664BA" w:rsidTr="00E058DD">
        <w:tc>
          <w:tcPr>
            <w:tcW w:w="1553" w:type="pct"/>
          </w:tcPr>
          <w:p w:rsidR="0051445C" w:rsidRPr="009664BA" w:rsidRDefault="0051445C" w:rsidP="0051445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83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51445C" w:rsidRDefault="004E2F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F055F">
              <w:rPr>
                <w:rFonts w:asciiTheme="majorBidi" w:hAnsiTheme="majorBidi" w:cstheme="majorBidi"/>
                <w:sz w:val="30"/>
                <w:szCs w:val="30"/>
              </w:rPr>
              <w:t>13,503</w:t>
            </w:r>
          </w:p>
        </w:tc>
        <w:tc>
          <w:tcPr>
            <w:tcW w:w="147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1445C" w:rsidRPr="009664BA" w:rsidRDefault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568,203</w:t>
            </w:r>
          </w:p>
        </w:tc>
        <w:tc>
          <w:tcPr>
            <w:tcW w:w="147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1445C" w:rsidRPr="009664BA" w:rsidRDefault="00A663D7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174,622</w:t>
            </w:r>
          </w:p>
        </w:tc>
        <w:tc>
          <w:tcPr>
            <w:tcW w:w="135" w:type="pct"/>
          </w:tcPr>
          <w:p w:rsidR="0051445C" w:rsidRPr="009664BA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51445C" w:rsidRPr="009664BA" w:rsidRDefault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276,606</w:t>
            </w:r>
          </w:p>
        </w:tc>
      </w:tr>
      <w:tr w:rsidR="00A76948" w:rsidRPr="00A76948" w:rsidTr="00A76948">
        <w:tc>
          <w:tcPr>
            <w:tcW w:w="1553" w:type="pct"/>
          </w:tcPr>
          <w:p w:rsidR="00A76948" w:rsidRPr="00E058DD" w:rsidRDefault="00A76948" w:rsidP="00A7694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83" w:type="pct"/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A76948" w:rsidRPr="00E058DD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515,142</w:t>
            </w:r>
          </w:p>
        </w:tc>
        <w:tc>
          <w:tcPr>
            <w:tcW w:w="147" w:type="pct"/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568,203</w:t>
            </w:r>
          </w:p>
        </w:tc>
        <w:tc>
          <w:tcPr>
            <w:tcW w:w="147" w:type="pct"/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76948" w:rsidRPr="00E058DD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176,261</w:t>
            </w:r>
          </w:p>
        </w:tc>
        <w:tc>
          <w:tcPr>
            <w:tcW w:w="135" w:type="pct"/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276,606</w:t>
            </w:r>
          </w:p>
        </w:tc>
      </w:tr>
      <w:tr w:rsidR="00A76948" w:rsidRPr="009664BA" w:rsidTr="00E058DD">
        <w:tc>
          <w:tcPr>
            <w:tcW w:w="1553" w:type="pct"/>
          </w:tcPr>
          <w:p w:rsidR="00A76948" w:rsidRPr="009664BA" w:rsidRDefault="00A76948" w:rsidP="00A7694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tted" w:sz="4" w:space="0" w:color="auto"/>
            </w:tcBorders>
          </w:tcPr>
          <w:p w:rsidR="00A76948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tted" w:sz="4" w:space="0" w:color="auto"/>
            </w:tcBorders>
          </w:tcPr>
          <w:p w:rsidR="00A76948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A76948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A76948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948" w:rsidRPr="009664BA" w:rsidTr="0051445C">
        <w:tc>
          <w:tcPr>
            <w:tcW w:w="1553" w:type="pct"/>
          </w:tcPr>
          <w:p w:rsidR="00A76948" w:rsidRPr="00E058DD" w:rsidRDefault="00A76948" w:rsidP="00E058D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483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A76948" w:rsidRPr="009664BA" w:rsidRDefault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A76948" w:rsidRDefault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A76948" w:rsidRPr="009664BA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:rsidR="00A76948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6948" w:rsidRPr="009664BA" w:rsidTr="00E058DD">
        <w:tc>
          <w:tcPr>
            <w:tcW w:w="1553" w:type="pct"/>
          </w:tcPr>
          <w:p w:rsidR="00A76948" w:rsidRPr="00E058DD" w:rsidRDefault="00A76948" w:rsidP="00E058D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483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A76948" w:rsidRPr="00E058DD" w:rsidRDefault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26,840</w:t>
            </w: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A76948" w:rsidRDefault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38,473</w:t>
            </w: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A76948" w:rsidRPr="00E058DD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14,877</w:t>
            </w:r>
          </w:p>
        </w:tc>
        <w:tc>
          <w:tcPr>
            <w:tcW w:w="135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:rsidR="00A76948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25,680</w:t>
            </w:r>
          </w:p>
        </w:tc>
      </w:tr>
      <w:tr w:rsidR="00A76948" w:rsidRPr="009664BA" w:rsidTr="00E058DD">
        <w:tc>
          <w:tcPr>
            <w:tcW w:w="1553" w:type="pct"/>
          </w:tcPr>
          <w:p w:rsidR="00A76948" w:rsidRPr="00E058DD" w:rsidRDefault="00A76948" w:rsidP="00E058D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ค่าตัดจำหน่ายของต้นทุนการทำ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รายการส่วนที่บันทึกรวมกับ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เงินกู้ยืมและค่าธรรมเนียมอื่น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</w:t>
            </w:r>
          </w:p>
        </w:tc>
        <w:tc>
          <w:tcPr>
            <w:tcW w:w="483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A76948" w:rsidRPr="00E058DD" w:rsidRDefault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45,459</w:t>
            </w: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76948" w:rsidRDefault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6948" w:rsidRDefault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6948" w:rsidRPr="00E058DD" w:rsidRDefault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32,439</w:t>
            </w:r>
          </w:p>
        </w:tc>
        <w:tc>
          <w:tcPr>
            <w:tcW w:w="147" w:type="pct"/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76948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6948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6948" w:rsidRPr="00E058DD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41,928</w:t>
            </w:r>
          </w:p>
        </w:tc>
        <w:tc>
          <w:tcPr>
            <w:tcW w:w="135" w:type="pct"/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A76948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6948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29,088</w:t>
            </w:r>
          </w:p>
        </w:tc>
      </w:tr>
      <w:tr w:rsidR="00A76948" w:rsidRPr="002D438C" w:rsidTr="00E058DD">
        <w:tc>
          <w:tcPr>
            <w:tcW w:w="1553" w:type="pct"/>
          </w:tcPr>
          <w:p w:rsidR="00A76948" w:rsidRPr="002D438C" w:rsidRDefault="002D438C" w:rsidP="00E058D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4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รวมค่าธรรมเนียม</w:t>
            </w:r>
          </w:p>
        </w:tc>
        <w:tc>
          <w:tcPr>
            <w:tcW w:w="483" w:type="pct"/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A76948" w:rsidRPr="002D438C" w:rsidRDefault="002D43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72,299</w:t>
            </w:r>
          </w:p>
        </w:tc>
        <w:tc>
          <w:tcPr>
            <w:tcW w:w="147" w:type="pct"/>
          </w:tcPr>
          <w:p w:rsidR="00A76948" w:rsidRPr="002D438C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A76948" w:rsidRPr="002D438C" w:rsidRDefault="002D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70,912</w:t>
            </w:r>
          </w:p>
        </w:tc>
        <w:tc>
          <w:tcPr>
            <w:tcW w:w="147" w:type="pct"/>
          </w:tcPr>
          <w:p w:rsidR="00A76948" w:rsidRPr="002D438C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A76948" w:rsidRPr="002D438C" w:rsidRDefault="002D438C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56,805</w:t>
            </w:r>
          </w:p>
        </w:tc>
        <w:tc>
          <w:tcPr>
            <w:tcW w:w="135" w:type="pct"/>
          </w:tcPr>
          <w:p w:rsidR="00A76948" w:rsidRPr="002D438C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A76948" w:rsidRPr="002D438C" w:rsidRDefault="002D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54,768</w:t>
            </w:r>
          </w:p>
        </w:tc>
      </w:tr>
      <w:tr w:rsidR="00A76948" w:rsidRPr="009664BA" w:rsidTr="00E058DD">
        <w:tc>
          <w:tcPr>
            <w:tcW w:w="1553" w:type="pct"/>
          </w:tcPr>
          <w:p w:rsidR="00A76948" w:rsidRPr="009664BA" w:rsidRDefault="00A76948" w:rsidP="00E058D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จำนวนที่รวมเป็นต้นทุนของ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83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6948" w:rsidRPr="00E058DD" w:rsidRDefault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(226,430)</w:t>
            </w: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A76948" w:rsidRDefault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6948" w:rsidRPr="00E058DD" w:rsidRDefault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(221,590)</w:t>
            </w:r>
          </w:p>
        </w:tc>
        <w:tc>
          <w:tcPr>
            <w:tcW w:w="147" w:type="pct"/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6948" w:rsidRPr="00E058DD" w:rsidRDefault="00A76948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A76948" w:rsidRPr="00E058DD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A76948" w:rsidRDefault="00A76948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6948" w:rsidRPr="00E058DD" w:rsidRDefault="00A76948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6948" w:rsidRPr="009664BA" w:rsidTr="00E058DD">
        <w:tc>
          <w:tcPr>
            <w:tcW w:w="1553" w:type="pct"/>
          </w:tcPr>
          <w:p w:rsidR="00A76948" w:rsidRPr="009664BA" w:rsidRDefault="00A76948" w:rsidP="00A76948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3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A76948" w:rsidRDefault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361,011</w:t>
            </w: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76948" w:rsidRPr="009664BA" w:rsidRDefault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417,525</w:t>
            </w:r>
          </w:p>
        </w:tc>
        <w:tc>
          <w:tcPr>
            <w:tcW w:w="147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76948" w:rsidRDefault="00A76948" w:rsidP="00A769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233,066</w:t>
            </w:r>
          </w:p>
        </w:tc>
        <w:tc>
          <w:tcPr>
            <w:tcW w:w="135" w:type="pct"/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A76948" w:rsidRPr="009664BA" w:rsidRDefault="00A76948" w:rsidP="00A7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331,374</w:t>
            </w:r>
          </w:p>
        </w:tc>
      </w:tr>
    </w:tbl>
    <w:p w:rsidR="009A3203" w:rsidRDefault="00445407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</w:rPr>
        <w:t>31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="000175F2"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</w:t>
      </w:r>
      <w:r w:rsidR="004D0E93"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้</w:t>
      </w:r>
    </w:p>
    <w:p w:rsidR="00996B4A" w:rsidRPr="00E058DD" w:rsidRDefault="00996B4A" w:rsidP="00E058D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96B4A" w:rsidRPr="00E058DD" w:rsidRDefault="00996B4A" w:rsidP="00E058DD">
      <w:pPr>
        <w:spacing w:line="0" w:lineRule="atLeast"/>
        <w:ind w:left="547"/>
        <w:rPr>
          <w:i/>
          <w:iCs/>
          <w:sz w:val="30"/>
          <w:szCs w:val="30"/>
          <w:cs/>
        </w:rPr>
      </w:pPr>
      <w:r w:rsidRPr="00E058DD">
        <w:rPr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77688A" w:rsidRPr="00996B4A" w:rsidRDefault="0077688A" w:rsidP="009850C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95"/>
        <w:gridCol w:w="1174"/>
        <w:gridCol w:w="273"/>
        <w:gridCol w:w="1169"/>
        <w:gridCol w:w="273"/>
        <w:gridCol w:w="1169"/>
        <w:gridCol w:w="250"/>
        <w:gridCol w:w="1191"/>
      </w:tblGrid>
      <w:tr w:rsidR="00700040" w:rsidRPr="009664BA" w:rsidTr="00E058DD">
        <w:trPr>
          <w:tblHeader/>
        </w:trPr>
        <w:tc>
          <w:tcPr>
            <w:tcW w:w="1553" w:type="pct"/>
          </w:tcPr>
          <w:p w:rsidR="00387DAB" w:rsidRPr="009664BA" w:rsidRDefault="00387DAB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387DAB" w:rsidRPr="009664BA" w:rsidRDefault="00387DAB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387DAB" w:rsidRPr="009664BA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387DAB" w:rsidRPr="009664BA" w:rsidRDefault="00387DAB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387DAB" w:rsidRPr="009664BA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00040" w:rsidRPr="009664BA" w:rsidTr="00E058DD">
        <w:trPr>
          <w:tblHeader/>
        </w:trPr>
        <w:tc>
          <w:tcPr>
            <w:tcW w:w="1553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  <w:vAlign w:val="bottom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141E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B141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141E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5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B141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00040" w:rsidRPr="009664BA" w:rsidTr="00E058DD">
        <w:trPr>
          <w:tblHeader/>
        </w:trPr>
        <w:tc>
          <w:tcPr>
            <w:tcW w:w="1553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040" w:rsidRPr="009664BA" w:rsidTr="00E058DD">
        <w:tc>
          <w:tcPr>
            <w:tcW w:w="1553" w:type="pct"/>
          </w:tcPr>
          <w:p w:rsidR="000B6FB0" w:rsidRPr="009664BA" w:rsidRDefault="000B6FB0" w:rsidP="000B6FB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  <w:r w:rsidR="006A25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ของงวด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83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0B6FB0" w:rsidRPr="009664BA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0B6FB0" w:rsidRPr="009664BA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0B6FB0" w:rsidRPr="009664BA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0B6FB0" w:rsidRPr="009664BA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040" w:rsidRPr="009664BA" w:rsidTr="00E058DD">
        <w:tc>
          <w:tcPr>
            <w:tcW w:w="1553" w:type="pct"/>
          </w:tcPr>
          <w:p w:rsidR="000B6FB0" w:rsidRPr="009664BA" w:rsidRDefault="000B6FB0" w:rsidP="000B6FB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6A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83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0B6FB0" w:rsidRDefault="00F40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</w:t>
            </w:r>
            <w:r w:rsidR="003E47E1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147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0B6FB0" w:rsidRPr="009664BA" w:rsidRDefault="00B141EC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171,786</w:t>
            </w:r>
          </w:p>
        </w:tc>
        <w:tc>
          <w:tcPr>
            <w:tcW w:w="147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0B6FB0" w:rsidRPr="009664BA" w:rsidRDefault="00F4089F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179,513</w:t>
            </w:r>
          </w:p>
        </w:tc>
        <w:tc>
          <w:tcPr>
            <w:tcW w:w="135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0B6FB0" w:rsidRPr="009664BA" w:rsidRDefault="00B141EC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171,697</w:t>
            </w:r>
          </w:p>
        </w:tc>
      </w:tr>
      <w:tr w:rsidR="00700040" w:rsidRPr="009664BA" w:rsidTr="00E058DD">
        <w:tc>
          <w:tcPr>
            <w:tcW w:w="1553" w:type="pct"/>
          </w:tcPr>
          <w:p w:rsidR="000B6FB0" w:rsidRPr="009664BA" w:rsidRDefault="000B6FB0" w:rsidP="000B6FB0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0B6FB0" w:rsidRPr="009664BA" w:rsidRDefault="000B6FB0" w:rsidP="000B6FB0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Pr="009664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83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2104F4" w:rsidRDefault="002104F4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B6FB0" w:rsidRDefault="00F4089F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(2,850)</w:t>
            </w:r>
          </w:p>
        </w:tc>
        <w:tc>
          <w:tcPr>
            <w:tcW w:w="147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0B6FB0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B6FB0" w:rsidRPr="009664BA" w:rsidRDefault="00B141EC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47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2104F4" w:rsidRDefault="002104F4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B6FB0" w:rsidRPr="009664BA" w:rsidRDefault="00F4089F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(2,850)</w:t>
            </w:r>
          </w:p>
        </w:tc>
        <w:tc>
          <w:tcPr>
            <w:tcW w:w="135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0B6FB0" w:rsidRPr="009664BA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B6FB0" w:rsidRPr="009664BA" w:rsidRDefault="00B141EC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700040" w:rsidRPr="009664BA" w:rsidTr="00E058DD">
        <w:tc>
          <w:tcPr>
            <w:tcW w:w="1553" w:type="pct"/>
          </w:tcPr>
          <w:p w:rsidR="000B6FB0" w:rsidRPr="009664BA" w:rsidRDefault="000B6FB0" w:rsidP="000B6FB0">
            <w:pPr>
              <w:pStyle w:val="ColorfulList-Accent11"/>
              <w:ind w:left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0B6FB0" w:rsidRPr="009664BA" w:rsidRDefault="00F40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200,64</w:t>
            </w:r>
            <w:r w:rsidR="003E47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0B6FB0" w:rsidRPr="009664BA" w:rsidRDefault="00B141EC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172,703</w:t>
            </w:r>
          </w:p>
        </w:tc>
        <w:tc>
          <w:tcPr>
            <w:tcW w:w="147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0B6FB0" w:rsidRPr="009664BA" w:rsidRDefault="00F4089F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176,663</w:t>
            </w:r>
          </w:p>
        </w:tc>
        <w:tc>
          <w:tcPr>
            <w:tcW w:w="135" w:type="pct"/>
          </w:tcPr>
          <w:p w:rsidR="000B6FB0" w:rsidRPr="009664BA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0B6FB0" w:rsidRPr="009664BA" w:rsidRDefault="00B141EC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172,614</w:t>
            </w:r>
          </w:p>
        </w:tc>
      </w:tr>
      <w:tr w:rsidR="00700040" w:rsidRPr="009664BA" w:rsidTr="00E058DD">
        <w:tc>
          <w:tcPr>
            <w:tcW w:w="1553" w:type="pct"/>
          </w:tcPr>
          <w:p w:rsidR="002104F4" w:rsidRPr="009664BA" w:rsidRDefault="002104F4" w:rsidP="00E058DD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3" w:type="pct"/>
          </w:tcPr>
          <w:p w:rsidR="002104F4" w:rsidRPr="009664BA" w:rsidRDefault="002104F4" w:rsidP="00210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2104F4" w:rsidRDefault="002104F4" w:rsidP="002104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104F4" w:rsidRPr="009664BA" w:rsidRDefault="002104F4" w:rsidP="00210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2104F4" w:rsidRPr="009664BA" w:rsidRDefault="002104F4" w:rsidP="00210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104F4" w:rsidRPr="009664BA" w:rsidRDefault="002104F4" w:rsidP="00210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2104F4" w:rsidRDefault="002104F4" w:rsidP="002104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:rsidR="002104F4" w:rsidRPr="009664BA" w:rsidRDefault="002104F4" w:rsidP="00210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2104F4" w:rsidRPr="009664BA" w:rsidRDefault="002104F4" w:rsidP="00210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41EC" w:rsidRPr="009664BA" w:rsidTr="00E058DD">
        <w:tc>
          <w:tcPr>
            <w:tcW w:w="1553" w:type="pct"/>
          </w:tcPr>
          <w:p w:rsidR="00B141EC" w:rsidRDefault="00B141EC" w:rsidP="00E058DD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</w:t>
            </w:r>
          </w:p>
          <w:p w:rsidR="00B141EC" w:rsidRPr="009664BA" w:rsidRDefault="00B141EC" w:rsidP="00E058DD">
            <w:pPr>
              <w:pStyle w:val="ColorfulList-Accent11"/>
              <w:ind w:left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483" w:type="pct"/>
          </w:tcPr>
          <w:p w:rsidR="00B141EC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B141EC" w:rsidRDefault="00F40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56,119</w:t>
            </w:r>
          </w:p>
        </w:tc>
        <w:tc>
          <w:tcPr>
            <w:tcW w:w="147" w:type="pct"/>
          </w:tcPr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B141EC" w:rsidRDefault="00B141EC" w:rsidP="00B14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(32,469)</w:t>
            </w:r>
          </w:p>
        </w:tc>
        <w:tc>
          <w:tcPr>
            <w:tcW w:w="147" w:type="pct"/>
          </w:tcPr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B141EC" w:rsidRDefault="00F40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48,038</w:t>
            </w:r>
          </w:p>
        </w:tc>
        <w:tc>
          <w:tcPr>
            <w:tcW w:w="135" w:type="pct"/>
          </w:tcPr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B141EC" w:rsidRDefault="00B141EC" w:rsidP="00B14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(28,949)</w:t>
            </w:r>
          </w:p>
        </w:tc>
      </w:tr>
      <w:tr w:rsidR="00B141EC" w:rsidRPr="009664BA" w:rsidTr="00E058DD">
        <w:tc>
          <w:tcPr>
            <w:tcW w:w="1553" w:type="pct"/>
          </w:tcPr>
          <w:p w:rsidR="00B141EC" w:rsidRPr="009664BA" w:rsidRDefault="00B141EC" w:rsidP="00E058DD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3" w:type="pct"/>
          </w:tcPr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B141EC" w:rsidRDefault="00F4089F" w:rsidP="00B14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256,762</w:t>
            </w:r>
          </w:p>
        </w:tc>
        <w:tc>
          <w:tcPr>
            <w:tcW w:w="147" w:type="pct"/>
          </w:tcPr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140,234</w:t>
            </w:r>
          </w:p>
        </w:tc>
        <w:tc>
          <w:tcPr>
            <w:tcW w:w="147" w:type="pct"/>
          </w:tcPr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B141EC" w:rsidRDefault="00F4089F" w:rsidP="00B14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224,701</w:t>
            </w:r>
          </w:p>
        </w:tc>
        <w:tc>
          <w:tcPr>
            <w:tcW w:w="135" w:type="pct"/>
          </w:tcPr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B141EC" w:rsidRPr="009664BA" w:rsidRDefault="00B141EC" w:rsidP="00B1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5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143,665</w:t>
            </w:r>
          </w:p>
        </w:tc>
      </w:tr>
    </w:tbl>
    <w:p w:rsidR="007C28CB" w:rsidRPr="00996B4A" w:rsidRDefault="007C28CB" w:rsidP="009850C1">
      <w:pPr>
        <w:widowControl w:val="0"/>
        <w:tabs>
          <w:tab w:val="clear" w:pos="227"/>
          <w:tab w:val="clear" w:pos="454"/>
          <w:tab w:val="clear" w:pos="680"/>
          <w:tab w:val="left" w:pos="851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96B4A" w:rsidRDefault="0099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171B99" w:rsidRPr="00E058DD" w:rsidRDefault="00171B99" w:rsidP="009850C1">
      <w:pPr>
        <w:tabs>
          <w:tab w:val="left" w:pos="540"/>
        </w:tabs>
        <w:spacing w:line="240" w:lineRule="auto"/>
        <w:ind w:left="540"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B73F2B" w:rsidRPr="00996B4A" w:rsidRDefault="00B73F2B" w:rsidP="009850C1">
      <w:pPr>
        <w:tabs>
          <w:tab w:val="left" w:pos="540"/>
        </w:tabs>
        <w:spacing w:line="240" w:lineRule="auto"/>
        <w:ind w:left="540" w:right="-108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0"/>
        <w:gridCol w:w="1080"/>
        <w:gridCol w:w="270"/>
        <w:gridCol w:w="1170"/>
        <w:gridCol w:w="270"/>
        <w:gridCol w:w="1170"/>
        <w:gridCol w:w="270"/>
        <w:gridCol w:w="1170"/>
      </w:tblGrid>
      <w:tr w:rsidR="00B73F2B" w:rsidRPr="00194F6A" w:rsidTr="00E058DD">
        <w:tc>
          <w:tcPr>
            <w:tcW w:w="3780" w:type="dxa"/>
            <w:shd w:val="clear" w:color="auto" w:fill="auto"/>
          </w:tcPr>
          <w:p w:rsidR="00B73F2B" w:rsidRPr="00194F6A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:rsidR="00B73F2B" w:rsidRPr="00194F6A" w:rsidRDefault="00B73F2B" w:rsidP="007C1311">
            <w:pPr>
              <w:pStyle w:val="a"/>
              <w:tabs>
                <w:tab w:val="clear" w:pos="1080"/>
              </w:tabs>
              <w:ind w:left="-106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4F6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73F2B" w:rsidRPr="00194F6A" w:rsidTr="00E058DD">
        <w:tc>
          <w:tcPr>
            <w:tcW w:w="3780" w:type="dxa"/>
            <w:shd w:val="clear" w:color="auto" w:fill="auto"/>
          </w:tcPr>
          <w:p w:rsidR="00B73F2B" w:rsidRPr="00194F6A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shd w:val="clear" w:color="auto" w:fill="auto"/>
            <w:vAlign w:val="bottom"/>
          </w:tcPr>
          <w:p w:rsidR="007B4730" w:rsidRPr="00194F6A" w:rsidRDefault="000B6FB0" w:rsidP="00E21C39">
            <w:pPr>
              <w:pStyle w:val="a"/>
              <w:tabs>
                <w:tab w:val="clear" w:pos="1080"/>
              </w:tabs>
              <w:ind w:left="-106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194F6A">
              <w:rPr>
                <w:rFonts w:asciiTheme="majorBidi" w:hAnsiTheme="majorBidi" w:cstheme="majorBidi"/>
                <w:lang w:val="en-US"/>
              </w:rPr>
              <w:t>25</w:t>
            </w:r>
            <w:r w:rsidR="00F449DF" w:rsidRPr="00194F6A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4730" w:rsidRPr="00194F6A" w:rsidRDefault="007B47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7B4730" w:rsidRPr="00194F6A" w:rsidRDefault="000B6FB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4F6A">
              <w:rPr>
                <w:rFonts w:asciiTheme="majorBidi" w:hAnsiTheme="majorBidi" w:cstheme="majorBidi"/>
                <w:cs/>
              </w:rPr>
              <w:t>255</w:t>
            </w:r>
            <w:r w:rsidR="00F449DF" w:rsidRPr="00194F6A">
              <w:rPr>
                <w:rFonts w:asciiTheme="majorBidi" w:hAnsiTheme="majorBidi" w:cstheme="majorBidi"/>
                <w:cs/>
              </w:rPr>
              <w:t>9</w:t>
            </w:r>
          </w:p>
        </w:tc>
      </w:tr>
      <w:tr w:rsidR="00B73F2B" w:rsidRPr="00194F6A" w:rsidTr="00E058DD">
        <w:tc>
          <w:tcPr>
            <w:tcW w:w="3780" w:type="dxa"/>
            <w:shd w:val="clear" w:color="auto" w:fill="auto"/>
          </w:tcPr>
          <w:p w:rsidR="00B73F2B" w:rsidRPr="00194F6A" w:rsidRDefault="00B73F2B" w:rsidP="009850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73F2B" w:rsidRPr="00194F6A" w:rsidRDefault="00B73F2B" w:rsidP="00E21C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73F2B" w:rsidRPr="00194F6A" w:rsidRDefault="00B73F2B" w:rsidP="00E21C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B73F2B" w:rsidRPr="00194F6A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3F2B" w:rsidRPr="00194F6A" w:rsidRDefault="00B73F2B" w:rsidP="009850C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73F2B" w:rsidRPr="00194F6A" w:rsidRDefault="00B73F2B" w:rsidP="00E058D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val="th-TH" w:bidi="th-TH"/>
              </w:rPr>
              <w:t>พั</w:t>
            </w: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:rsidR="00B73F2B" w:rsidRPr="00194F6A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3F2B" w:rsidRPr="00194F6A" w:rsidRDefault="00B73F2B" w:rsidP="007C131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73F2B" w:rsidRPr="00194F6A" w:rsidRDefault="00B73F2B" w:rsidP="007C131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B73F2B" w:rsidRPr="00194F6A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3F2B" w:rsidRPr="00194F6A" w:rsidRDefault="00B73F2B" w:rsidP="00E058D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73F2B" w:rsidRPr="00194F6A" w:rsidRDefault="00B73F2B" w:rsidP="00E058D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val="th-TH" w:bidi="th-TH"/>
              </w:rPr>
              <w:t>พัน</w:t>
            </w: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  <w:r w:rsidR="00996B4A" w:rsidRPr="00194F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49DF" w:rsidRPr="00194F6A" w:rsidRDefault="00F449DF" w:rsidP="00F449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449DF" w:rsidRPr="00194F6A" w:rsidRDefault="007A6CF6" w:rsidP="00E058DD">
            <w:pPr>
              <w:pStyle w:val="acctfourfigures"/>
              <w:keepNext/>
              <w:shd w:val="solid" w:color="FFFFFF" w:fill="FFFFFF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3,596,</w:t>
            </w:r>
            <w:r w:rsidR="009D4EAF" w:rsidRPr="00194F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F449DF" w:rsidP="00F449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3,012,208</w:t>
            </w: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49DF" w:rsidRPr="00194F6A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F449DF" w:rsidRPr="00194F6A" w:rsidRDefault="007A6CF6" w:rsidP="00E058DD">
            <w:pPr>
              <w:pStyle w:val="acctfourfigures"/>
              <w:keepNext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719,3</w:t>
            </w:r>
            <w:r w:rsidR="009D4EAF"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F449DF" w:rsidP="00E058DD">
            <w:pPr>
              <w:pStyle w:val="acctfourfigures"/>
              <w:keepNext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602,442</w:t>
            </w:r>
          </w:p>
        </w:tc>
      </w:tr>
      <w:tr w:rsidR="000B6FB0" w:rsidRPr="00194F6A" w:rsidTr="00E058DD">
        <w:tc>
          <w:tcPr>
            <w:tcW w:w="378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ผลกระทบทางภาษีของ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0B6FB0" w:rsidRPr="00194F6A" w:rsidRDefault="000B6FB0" w:rsidP="00E058DD">
            <w:pPr>
              <w:pStyle w:val="acctfourfigures"/>
              <w:tabs>
                <w:tab w:val="clear" w:pos="765"/>
                <w:tab w:val="decimal" w:pos="702"/>
                <w:tab w:val="center" w:pos="4536"/>
                <w:tab w:val="right" w:pos="90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6FB0" w:rsidRPr="00194F6A" w:rsidRDefault="000B6FB0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6FB0" w:rsidRPr="00E058DD" w:rsidRDefault="000B6FB0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6FB0" w:rsidRPr="00194F6A" w:rsidRDefault="000B6FB0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7C1311" w:rsidRPr="00E058DD" w:rsidRDefault="007C1311" w:rsidP="00E058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F449DF" w:rsidRPr="00E058DD" w:rsidRDefault="007A6CF6" w:rsidP="00E058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(17.48)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7C1311" w:rsidRPr="00194F6A" w:rsidRDefault="007C1311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49DF" w:rsidRPr="00E058DD" w:rsidRDefault="007A6CF6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(628,856)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C1311" w:rsidRPr="00E058DD" w:rsidRDefault="007C1311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(16.20)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7C1311" w:rsidRPr="00194F6A" w:rsidRDefault="007C1311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(487,953)</w:t>
            </w:r>
          </w:p>
        </w:tc>
      </w:tr>
      <w:tr w:rsidR="00F449DF" w:rsidRPr="00194F6A" w:rsidTr="00E058DD">
        <w:tc>
          <w:tcPr>
            <w:tcW w:w="3870" w:type="dxa"/>
            <w:gridSpan w:val="2"/>
            <w:shd w:val="clear" w:color="auto" w:fill="auto"/>
          </w:tcPr>
          <w:p w:rsidR="00F449DF" w:rsidRPr="00194F6A" w:rsidRDefault="00F449DF" w:rsidP="007C1311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ค่าใช้จ่ายต้องห้ามทางภาษีและรายการอื่น ๆ</w:t>
            </w:r>
          </w:p>
        </w:tc>
        <w:tc>
          <w:tcPr>
            <w:tcW w:w="1080" w:type="dxa"/>
            <w:shd w:val="clear" w:color="auto" w:fill="auto"/>
          </w:tcPr>
          <w:p w:rsidR="00F449DF" w:rsidRPr="00194F6A" w:rsidRDefault="007A6CF6" w:rsidP="00E058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4.53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7A6CF6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163,090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0.43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12,833</w:t>
            </w: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7C1311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ภาษีงวดก่อนๆ ที่บันทึกต่ำไป (สูงไป)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49DF" w:rsidRPr="00194F6A" w:rsidRDefault="007A6CF6" w:rsidP="00E058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(0.08)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E058DD" w:rsidRDefault="007A6CF6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(2,850)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0.03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</w:tr>
      <w:tr w:rsidR="000B6FB0" w:rsidRPr="00194F6A" w:rsidTr="00E058DD">
        <w:tc>
          <w:tcPr>
            <w:tcW w:w="3780" w:type="dxa"/>
            <w:shd w:val="clear" w:color="auto" w:fill="auto"/>
          </w:tcPr>
          <w:p w:rsidR="000B6FB0" w:rsidRPr="00194F6A" w:rsidRDefault="000B6FB0" w:rsidP="007C1311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ผลขาดทุนในปีปัจจุบันที่ไม่รับรู้เป็น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B6FB0" w:rsidRPr="00194F6A" w:rsidRDefault="000B6FB0" w:rsidP="00E058DD">
            <w:pPr>
              <w:pStyle w:val="acctfourfigures"/>
              <w:keepNext/>
              <w:framePr w:w="2410" w:h="1559" w:hSpace="142" w:wrap="around" w:vAnchor="page" w:hAnchor="page" w:x="1532" w:y="2496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6FB0" w:rsidRPr="00194F6A" w:rsidRDefault="000B6FB0" w:rsidP="00E058DD">
            <w:pPr>
              <w:pStyle w:val="acctfourfigures"/>
              <w:tabs>
                <w:tab w:val="clear" w:pos="765"/>
                <w:tab w:val="decimal" w:pos="556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6FB0" w:rsidRPr="00E058DD" w:rsidRDefault="000B6FB0" w:rsidP="00E058DD">
            <w:pPr>
              <w:pStyle w:val="acctfourfigures"/>
              <w:keepNext/>
              <w:framePr w:w="2410" w:h="1559" w:hSpace="142" w:wrap="around" w:vAnchor="page" w:hAnchor="page" w:x="1532" w:y="2496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6FB0" w:rsidRPr="00194F6A" w:rsidRDefault="000B6FB0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7C1311"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49DF" w:rsidRPr="00194F6A" w:rsidRDefault="007A6CF6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3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0.17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449DF" w:rsidRPr="00194F6A" w:rsidRDefault="009D4EAF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5,992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0.40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11,995</w:t>
            </w: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4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9DF" w:rsidRPr="00E058DD" w:rsidRDefault="007A6CF6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7.14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9DF" w:rsidRPr="00194F6A" w:rsidRDefault="007A6CF6" w:rsidP="00E058D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256,762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4.66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140,234</w:t>
            </w:r>
          </w:p>
        </w:tc>
      </w:tr>
    </w:tbl>
    <w:p w:rsidR="008717B3" w:rsidRPr="0049277E" w:rsidRDefault="008717B3">
      <w:pPr>
        <w:rPr>
          <w:rFonts w:asciiTheme="majorBidi" w:hAnsiTheme="majorBidi" w:cstheme="majorBidi"/>
        </w:rPr>
      </w:pPr>
    </w:p>
    <w:p w:rsidR="008A58AE" w:rsidRPr="0049277E" w:rsidRDefault="008A58AE">
      <w:pPr>
        <w:rPr>
          <w:rFonts w:asciiTheme="majorBidi" w:hAnsiTheme="majorBidi" w:cstheme="majorBidi"/>
        </w:rPr>
      </w:pPr>
    </w:p>
    <w:p w:rsidR="001A70C0" w:rsidRPr="00212602" w:rsidRDefault="001A70C0" w:rsidP="00212602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0"/>
        <w:gridCol w:w="1080"/>
        <w:gridCol w:w="236"/>
        <w:gridCol w:w="1204"/>
        <w:gridCol w:w="270"/>
        <w:gridCol w:w="1170"/>
        <w:gridCol w:w="270"/>
        <w:gridCol w:w="1170"/>
      </w:tblGrid>
      <w:tr w:rsidR="00EA47B1" w:rsidRPr="00194F6A" w:rsidTr="00E058DD">
        <w:tc>
          <w:tcPr>
            <w:tcW w:w="3780" w:type="dxa"/>
            <w:shd w:val="clear" w:color="auto" w:fill="auto"/>
          </w:tcPr>
          <w:p w:rsidR="00EA47B1" w:rsidRPr="00194F6A" w:rsidRDefault="00EA47B1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:rsidR="00EA47B1" w:rsidRPr="00194F6A" w:rsidRDefault="00EA47B1" w:rsidP="00937C19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4F6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94F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shd w:val="clear" w:color="auto" w:fill="auto"/>
            <w:vAlign w:val="bottom"/>
          </w:tcPr>
          <w:p w:rsidR="00F449DF" w:rsidRPr="00194F6A" w:rsidRDefault="00F449DF" w:rsidP="007C1311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194F6A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449DF" w:rsidRPr="00194F6A" w:rsidRDefault="00F449DF" w:rsidP="00F449DF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F449DF" w:rsidRPr="00194F6A" w:rsidRDefault="00F449DF" w:rsidP="00F449DF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4F6A">
              <w:rPr>
                <w:rFonts w:asciiTheme="majorBidi" w:hAnsiTheme="majorBidi" w:cstheme="majorBidi"/>
                <w:cs/>
              </w:rPr>
              <w:t>2559</w:t>
            </w:r>
          </w:p>
        </w:tc>
      </w:tr>
      <w:tr w:rsidR="0056138B" w:rsidRPr="00194F6A" w:rsidTr="00E058DD">
        <w:tc>
          <w:tcPr>
            <w:tcW w:w="3780" w:type="dxa"/>
            <w:shd w:val="clear" w:color="auto" w:fill="auto"/>
          </w:tcPr>
          <w:p w:rsidR="0056138B" w:rsidRPr="00194F6A" w:rsidRDefault="0056138B" w:rsidP="005613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56138B" w:rsidRPr="00194F6A" w:rsidRDefault="0056138B" w:rsidP="007C131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56138B" w:rsidRPr="00194F6A" w:rsidRDefault="0056138B" w:rsidP="007C131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56138B" w:rsidRPr="00194F6A" w:rsidRDefault="0056138B" w:rsidP="0056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6138B" w:rsidRPr="00194F6A" w:rsidRDefault="0056138B" w:rsidP="005613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6138B" w:rsidRPr="00194F6A" w:rsidRDefault="0056138B" w:rsidP="00E058D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val="th-TH" w:bidi="th-TH"/>
              </w:rPr>
              <w:t>พั</w:t>
            </w: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:rsidR="0056138B" w:rsidRPr="00194F6A" w:rsidRDefault="0056138B" w:rsidP="0056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6138B" w:rsidRPr="00194F6A" w:rsidRDefault="0056138B" w:rsidP="007C131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56138B" w:rsidRPr="00194F6A" w:rsidRDefault="0056138B" w:rsidP="007C131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56138B" w:rsidRPr="00194F6A" w:rsidRDefault="0056138B" w:rsidP="0056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6138B" w:rsidRPr="00194F6A" w:rsidRDefault="0056138B" w:rsidP="00E21C3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6138B" w:rsidRPr="00194F6A" w:rsidRDefault="0056138B" w:rsidP="00E058D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val="th-TH" w:bidi="th-TH"/>
              </w:rPr>
              <w:t>พัน</w:t>
            </w:r>
            <w:r w:rsidRPr="00194F6A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  <w:r w:rsidR="00996B4A" w:rsidRPr="00194F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F449DF" w:rsidRPr="00E058DD" w:rsidRDefault="00C6703C" w:rsidP="00E058D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3,060,469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2,683,681</w:t>
            </w: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:rsidR="00F449DF" w:rsidRPr="00194F6A" w:rsidRDefault="00C6703C" w:rsidP="00E058DD">
            <w:pPr>
              <w:pStyle w:val="acctfourfigures"/>
              <w:keepNext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612,094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F449DF" w:rsidP="00E058DD">
            <w:pPr>
              <w:pStyle w:val="acctfourfigures"/>
              <w:keepNext/>
              <w:tabs>
                <w:tab w:val="clear" w:pos="765"/>
                <w:tab w:val="decimal" w:pos="954"/>
              </w:tabs>
              <w:spacing w:line="240" w:lineRule="auto"/>
              <w:ind w:left="-79" w:right="-86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536,736</w:t>
            </w:r>
          </w:p>
        </w:tc>
      </w:tr>
      <w:tr w:rsidR="000B6FB0" w:rsidRPr="00194F6A" w:rsidTr="00E058DD">
        <w:tc>
          <w:tcPr>
            <w:tcW w:w="378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ผลกระทบทางภาษีของ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0B6FB0" w:rsidRPr="00E058DD" w:rsidRDefault="000B6FB0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0B6FB0" w:rsidRPr="00194F6A" w:rsidRDefault="000B6FB0" w:rsidP="00E058D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6FB0" w:rsidRPr="00E058DD" w:rsidRDefault="000B6FB0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B6FB0" w:rsidRPr="00194F6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6FB0" w:rsidRPr="00194F6A" w:rsidRDefault="000B6FB0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7C1311" w:rsidRPr="00194F6A" w:rsidRDefault="007C1311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F449DF" w:rsidRPr="00194F6A" w:rsidRDefault="00C6703C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(17.</w:t>
            </w:r>
            <w:r w:rsidR="009D4EAF"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:rsidR="007C1311" w:rsidRPr="00194F6A" w:rsidRDefault="007C1311" w:rsidP="00E058D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49DF" w:rsidRPr="00E058DD" w:rsidRDefault="00C6703C" w:rsidP="00E058D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(547,63</w:t>
            </w:r>
            <w:r w:rsidR="009D4EAF" w:rsidRPr="00194F6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94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C1311" w:rsidRPr="00194F6A" w:rsidRDefault="007C1311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(15.16)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C1311" w:rsidRPr="00194F6A" w:rsidRDefault="007C1311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</w:rPr>
              <w:t>(406,821)</w:t>
            </w:r>
          </w:p>
        </w:tc>
      </w:tr>
      <w:tr w:rsidR="00F449DF" w:rsidRPr="00194F6A" w:rsidTr="00E058DD">
        <w:tc>
          <w:tcPr>
            <w:tcW w:w="3870" w:type="dxa"/>
            <w:gridSpan w:val="2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ค่าใช้จ่ายต้องห้ามทางภาษีและรายการอื่น ๆ</w:t>
            </w:r>
          </w:p>
        </w:tc>
        <w:tc>
          <w:tcPr>
            <w:tcW w:w="1080" w:type="dxa"/>
            <w:shd w:val="clear" w:color="auto" w:fill="auto"/>
          </w:tcPr>
          <w:p w:rsidR="00F449DF" w:rsidRPr="00E058DD" w:rsidRDefault="00C6703C" w:rsidP="00E058DD">
            <w:pPr>
              <w:pStyle w:val="acctfourfigures"/>
              <w:keepNext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5.33</w:t>
            </w:r>
          </w:p>
        </w:tc>
        <w:tc>
          <w:tcPr>
            <w:tcW w:w="236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F449DF" w:rsidRPr="00194F6A" w:rsidRDefault="00C6703C" w:rsidP="00E058D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163,090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0.48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12,833</w:t>
            </w: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ภาษีงวดก่อนๆ ที่บันทึกต่ำไป (สูงไป)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49DF" w:rsidRPr="00E058DD" w:rsidRDefault="00C6703C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(0.09)</w:t>
            </w:r>
          </w:p>
        </w:tc>
        <w:tc>
          <w:tcPr>
            <w:tcW w:w="236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F449DF" w:rsidRPr="00E058DD" w:rsidRDefault="00C6703C" w:rsidP="00E058D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(2,850)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0.03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</w:tr>
      <w:tr w:rsidR="00F449DF" w:rsidRPr="00194F6A" w:rsidTr="00E058DD">
        <w:tc>
          <w:tcPr>
            <w:tcW w:w="378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4F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9DF" w:rsidRPr="00E058DD" w:rsidRDefault="00C6703C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7.3</w:t>
            </w:r>
            <w:r w:rsidR="00DA20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9DF" w:rsidRPr="00194F6A" w:rsidRDefault="00C6703C" w:rsidP="00E058D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224,701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9DF" w:rsidRPr="00E058DD" w:rsidRDefault="00F449DF" w:rsidP="00E058DD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5.35</w:t>
            </w:r>
          </w:p>
        </w:tc>
        <w:tc>
          <w:tcPr>
            <w:tcW w:w="270" w:type="dxa"/>
            <w:shd w:val="clear" w:color="auto" w:fill="auto"/>
          </w:tcPr>
          <w:p w:rsidR="00F449DF" w:rsidRPr="00194F6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9DF" w:rsidRPr="00194F6A" w:rsidRDefault="00F449DF" w:rsidP="00E058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143,665</w:t>
            </w:r>
          </w:p>
        </w:tc>
      </w:tr>
    </w:tbl>
    <w:p w:rsidR="0056138B" w:rsidRPr="009664BA" w:rsidRDefault="0056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996B4A" w:rsidRDefault="0099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422EA1" w:rsidRPr="009664BA" w:rsidRDefault="00422EA1" w:rsidP="0056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0"/>
        <w:rPr>
          <w:rFonts w:asciiTheme="majorBidi" w:hAnsiTheme="majorBidi" w:cstheme="majorBidi"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422EA1" w:rsidRPr="009664BA" w:rsidRDefault="00422EA1" w:rsidP="0009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rPr>
          <w:rFonts w:asciiTheme="majorBidi" w:hAnsiTheme="majorBidi" w:cstheme="majorBidi"/>
          <w:i/>
          <w:iCs/>
          <w:sz w:val="30"/>
          <w:szCs w:val="30"/>
        </w:rPr>
      </w:pPr>
    </w:p>
    <w:p w:rsidR="001F5CBC" w:rsidRPr="009664BA" w:rsidRDefault="00385302" w:rsidP="00B72C9D">
      <w:pPr>
        <w:tabs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12602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212602">
        <w:rPr>
          <w:rFonts w:ascii="Angsana New" w:hAnsi="Angsana New"/>
          <w:sz w:val="30"/>
          <w:szCs w:val="30"/>
        </w:rPr>
        <w:t>42</w:t>
      </w:r>
      <w:r w:rsidRPr="00212602">
        <w:rPr>
          <w:rFonts w:ascii="Angsana New" w:hAnsi="Angsana New"/>
          <w:sz w:val="30"/>
          <w:szCs w:val="30"/>
          <w:cs/>
        </w:rPr>
        <w:t xml:space="preserve"> พ.ศ. </w:t>
      </w:r>
      <w:r w:rsidRPr="00212602">
        <w:rPr>
          <w:rFonts w:ascii="Angsana New" w:hAnsi="Angsana New"/>
          <w:sz w:val="30"/>
          <w:szCs w:val="30"/>
        </w:rPr>
        <w:t xml:space="preserve">2559 </w:t>
      </w:r>
      <w:r w:rsidRPr="00212602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212602">
        <w:rPr>
          <w:rFonts w:ascii="Angsana New" w:hAnsi="Angsana New"/>
          <w:sz w:val="30"/>
          <w:szCs w:val="30"/>
        </w:rPr>
        <w:t>3</w:t>
      </w:r>
      <w:r w:rsidRPr="00212602">
        <w:rPr>
          <w:rFonts w:ascii="Angsana New" w:hAnsi="Angsana New"/>
          <w:sz w:val="30"/>
          <w:szCs w:val="30"/>
          <w:cs/>
        </w:rPr>
        <w:t xml:space="preserve"> มีนาคม </w:t>
      </w:r>
      <w:r w:rsidRPr="00212602">
        <w:rPr>
          <w:rFonts w:ascii="Angsana New" w:hAnsi="Angsana New"/>
          <w:sz w:val="30"/>
          <w:szCs w:val="30"/>
        </w:rPr>
        <w:t>2559</w:t>
      </w:r>
      <w:r w:rsidRPr="00212602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212602">
        <w:rPr>
          <w:rFonts w:ascii="Angsana New" w:hAnsi="Angsana New"/>
          <w:sz w:val="30"/>
          <w:szCs w:val="30"/>
        </w:rPr>
        <w:t>20</w:t>
      </w:r>
      <w:r w:rsidRPr="00212602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212602">
        <w:rPr>
          <w:rFonts w:ascii="Angsana New" w:hAnsi="Angsana New"/>
          <w:sz w:val="30"/>
          <w:szCs w:val="30"/>
        </w:rPr>
        <w:t>1</w:t>
      </w:r>
      <w:r w:rsidRPr="00212602">
        <w:rPr>
          <w:rFonts w:ascii="Angsana New" w:hAnsi="Angsana New"/>
          <w:sz w:val="30"/>
          <w:szCs w:val="30"/>
          <w:cs/>
        </w:rPr>
        <w:t xml:space="preserve"> มกราคม </w:t>
      </w:r>
      <w:r w:rsidRPr="00212602">
        <w:rPr>
          <w:rFonts w:ascii="Angsana New" w:hAnsi="Angsana New"/>
          <w:sz w:val="30"/>
          <w:szCs w:val="30"/>
        </w:rPr>
        <w:t>2559</w:t>
      </w:r>
      <w:r w:rsidRPr="00212602">
        <w:rPr>
          <w:rFonts w:ascii="Angsana New" w:hAnsi="Angsana New"/>
          <w:sz w:val="30"/>
          <w:szCs w:val="30"/>
          <w:cs/>
        </w:rPr>
        <w:t xml:space="preserve"> เป็นต้นไ</w:t>
      </w:r>
      <w:r w:rsidRPr="00385302">
        <w:rPr>
          <w:rFonts w:ascii="Angsana New" w:hAnsi="Angsana New"/>
          <w:sz w:val="30"/>
          <w:szCs w:val="30"/>
          <w:cs/>
        </w:rPr>
        <w:t>ป</w:t>
      </w:r>
    </w:p>
    <w:p w:rsidR="00E50ABE" w:rsidRDefault="00E50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9A3203" w:rsidRPr="009664BA" w:rsidRDefault="00445407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32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6D5E66"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สิทธิประโยชน์จากการส่งเสริมการลงทุน  </w:t>
      </w:r>
    </w:p>
    <w:p w:rsidR="001777F9" w:rsidRPr="009664BA" w:rsidRDefault="001777F9" w:rsidP="009850C1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202BC7" w:rsidRPr="009664BA" w:rsidRDefault="001777F9" w:rsidP="00B72C9D">
      <w:pPr>
        <w:tabs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คณะกรรมการส่งเสริมการลงทุนอนุมัติให้</w:t>
      </w:r>
      <w:r w:rsidR="004E06B7" w:rsidRPr="009664B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664BA">
        <w:rPr>
          <w:rFonts w:asciiTheme="majorBidi" w:hAnsiTheme="majorBidi" w:cstheme="majorBidi"/>
          <w:sz w:val="30"/>
          <w:szCs w:val="30"/>
          <w:cs/>
        </w:rPr>
        <w:t>บริษัทได้รับสิทธิประโยชน์หลายประการในฐานะผู้ได้รับ</w:t>
      </w:r>
      <w:r w:rsidR="004D1850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="00092730">
        <w:rPr>
          <w:rFonts w:asciiTheme="majorBidi" w:hAnsiTheme="majorBidi" w:cstheme="majorBidi"/>
          <w:sz w:val="30"/>
          <w:szCs w:val="30"/>
        </w:rPr>
        <w:t xml:space="preserve">        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การส่งเสริมการลงทุนตามพระราชบัญญัติส่งเสริมการลงทุน พ.ศ. </w:t>
      </w:r>
      <w:r w:rsidRPr="009664BA">
        <w:rPr>
          <w:rFonts w:asciiTheme="majorBidi" w:hAnsiTheme="majorBidi" w:cstheme="majorBidi"/>
          <w:sz w:val="30"/>
          <w:szCs w:val="30"/>
        </w:rPr>
        <w:t>2520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สำหรับกิจการผลิตไฟฟ้า</w:t>
      </w:r>
      <w:r w:rsidR="004E06B7" w:rsidRPr="009664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ไอน้ำ น้ำ </w:t>
      </w:r>
      <w:r w:rsidR="00092730">
        <w:rPr>
          <w:rFonts w:asciiTheme="majorBidi" w:hAnsiTheme="majorBidi" w:cstheme="majorBidi"/>
          <w:sz w:val="30"/>
          <w:szCs w:val="30"/>
        </w:rPr>
        <w:t xml:space="preserve">          </w:t>
      </w:r>
      <w:r w:rsidR="004E06B7" w:rsidRPr="009664BA">
        <w:rPr>
          <w:rFonts w:asciiTheme="majorBidi" w:hAnsiTheme="majorBidi" w:cstheme="majorBidi"/>
          <w:sz w:val="30"/>
          <w:szCs w:val="30"/>
          <w:cs/>
        </w:rPr>
        <w:t xml:space="preserve">และน้ำเย็น </w:t>
      </w:r>
      <w:r w:rsidRPr="009664BA">
        <w:rPr>
          <w:rFonts w:asciiTheme="majorBidi" w:hAnsiTheme="majorBidi" w:cstheme="majorBidi"/>
          <w:sz w:val="30"/>
          <w:szCs w:val="30"/>
          <w:cs/>
        </w:rPr>
        <w:t>ซึ่งพอสรุปสาระสำคัญได้ดังนี้</w:t>
      </w:r>
    </w:p>
    <w:p w:rsidR="001777F9" w:rsidRPr="009664BA" w:rsidRDefault="001777F9" w:rsidP="00B72C9D">
      <w:pPr>
        <w:tabs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02BC7" w:rsidRPr="009664BA" w:rsidRDefault="00202BC7" w:rsidP="00B72C9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ได้รับยกเว้นการเสียภาษีเงินได้นิติบุคคลจากการประกอบกิจการที่ได้รับการส่งเสริมเป็นเวลาแปดปี</w:t>
      </w:r>
      <w:r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นับตั้งแต่วันที่มี</w:t>
      </w:r>
      <w:r w:rsidR="001716A9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9664BA">
        <w:rPr>
          <w:rFonts w:asciiTheme="majorBidi" w:hAnsiTheme="majorBidi" w:cstheme="majorBidi"/>
          <w:sz w:val="30"/>
          <w:szCs w:val="30"/>
          <w:cs/>
        </w:rPr>
        <w:t>ายได้จากการประกอบกิจการนั้น</w:t>
      </w:r>
    </w:p>
    <w:p w:rsidR="00BD1B37" w:rsidRPr="009664BA" w:rsidRDefault="00BD1B37" w:rsidP="00B72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8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777F9" w:rsidRPr="009664BA" w:rsidRDefault="001777F9" w:rsidP="00B72C9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ได้รับลดหย่อนภาษีเงินได้นิติบุคคลในอัตราร้อยละห้าสิบของอัตราปกติ เป็นเวลาห้าปี นับจากวันที่</w:t>
      </w:r>
      <w:r w:rsidR="009409DE">
        <w:rPr>
          <w:rFonts w:asciiTheme="majorBidi" w:hAnsiTheme="majorBidi" w:cstheme="majorBidi"/>
          <w:sz w:val="30"/>
          <w:szCs w:val="30"/>
          <w:cs/>
        </w:rPr>
        <w:br/>
      </w:r>
      <w:r w:rsidRPr="009664BA">
        <w:rPr>
          <w:rFonts w:asciiTheme="majorBidi" w:hAnsiTheme="majorBidi" w:cstheme="majorBidi"/>
          <w:sz w:val="30"/>
          <w:szCs w:val="30"/>
          <w:cs/>
        </w:rPr>
        <w:t>พ้นกำหนดระยะเวลาตามข้อ (ก)</w:t>
      </w:r>
    </w:p>
    <w:p w:rsidR="00BD1B37" w:rsidRPr="009664BA" w:rsidRDefault="00BD1B37" w:rsidP="00B72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8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76AC8" w:rsidRPr="009664BA" w:rsidRDefault="001777F9" w:rsidP="00B72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170" w:right="18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(ค)      ได้รับยกเว้นอากรขาเข้าสำหรับเครื่องจักรที่นำเข้าจากต่างประเทศต</w:t>
      </w:r>
      <w:r w:rsidR="00D72A85" w:rsidRPr="009664BA">
        <w:rPr>
          <w:rFonts w:asciiTheme="majorBidi" w:hAnsiTheme="majorBidi" w:cstheme="majorBidi"/>
          <w:sz w:val="30"/>
          <w:szCs w:val="30"/>
          <w:cs/>
        </w:rPr>
        <w:t>ามที่คณะกรรมการส่งเสริมการลงทุน</w:t>
      </w:r>
      <w:r w:rsidR="000645B1" w:rsidRPr="009664BA">
        <w:rPr>
          <w:rFonts w:asciiTheme="majorBidi" w:hAnsiTheme="majorBidi" w:cstheme="majorBidi"/>
          <w:sz w:val="30"/>
          <w:szCs w:val="30"/>
        </w:rPr>
        <w:t xml:space="preserve">    </w:t>
      </w:r>
      <w:r w:rsidRPr="009664BA">
        <w:rPr>
          <w:rFonts w:asciiTheme="majorBidi" w:hAnsiTheme="majorBidi" w:cstheme="majorBidi"/>
          <w:sz w:val="30"/>
          <w:szCs w:val="30"/>
          <w:cs/>
        </w:rPr>
        <w:t>อนุ</w:t>
      </w:r>
      <w:r w:rsidR="002476DD" w:rsidRPr="009664BA">
        <w:rPr>
          <w:rFonts w:asciiTheme="majorBidi" w:hAnsiTheme="majorBidi" w:cstheme="majorBidi"/>
          <w:sz w:val="30"/>
          <w:szCs w:val="30"/>
          <w:cs/>
        </w:rPr>
        <w:t>มัติ</w:t>
      </w:r>
    </w:p>
    <w:p w:rsidR="004C2B0E" w:rsidRPr="009664BA" w:rsidRDefault="001777F9" w:rsidP="00B72C9D">
      <w:pPr>
        <w:tabs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เนื่องจากเป็นกิจการที่ได้รับการส่งเสริมการลงทุน </w:t>
      </w:r>
      <w:r w:rsidR="00DF56CA" w:rsidRPr="009664B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664BA">
        <w:rPr>
          <w:rFonts w:asciiTheme="majorBidi" w:hAnsiTheme="majorBidi" w:cstheme="majorBidi"/>
          <w:sz w:val="30"/>
          <w:szCs w:val="30"/>
          <w:cs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56138B" w:rsidRPr="009664BA" w:rsidRDefault="0056138B" w:rsidP="00B72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hAnsiTheme="majorBidi" w:cstheme="majorBidi"/>
          <w:sz w:val="30"/>
          <w:szCs w:val="30"/>
          <w:cs/>
        </w:rPr>
      </w:pPr>
    </w:p>
    <w:p w:rsidR="009D427C" w:rsidRDefault="009D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777F9" w:rsidRPr="009664BA" w:rsidRDefault="001777F9" w:rsidP="00B72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รายได้ของ</w:t>
      </w:r>
      <w:r w:rsidR="00936ABE" w:rsidRPr="009664BA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970581" w:rsidRPr="009664BA">
        <w:rPr>
          <w:rFonts w:asciiTheme="majorBidi" w:hAnsiTheme="majorBidi" w:cstheme="majorBidi"/>
          <w:sz w:val="30"/>
          <w:szCs w:val="30"/>
          <w:cs/>
        </w:rPr>
        <w:t>บริษัทในระหว่าง</w:t>
      </w:r>
      <w:r w:rsidR="00C771B1" w:rsidRPr="009664BA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9664BA">
        <w:rPr>
          <w:rFonts w:asciiTheme="majorBidi" w:hAnsiTheme="majorBidi" w:cstheme="majorBidi"/>
          <w:sz w:val="30"/>
          <w:szCs w:val="30"/>
          <w:cs/>
        </w:rPr>
        <w:t>จำแนกตามกิจกรรมที่ได้รับการส่งเสริมการลงทุนและที่ไม่ได้รับ</w:t>
      </w:r>
      <w:r w:rsidR="004D18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2730">
        <w:rPr>
          <w:rFonts w:asciiTheme="majorBidi" w:hAnsiTheme="majorBidi" w:cstheme="majorBidi"/>
          <w:sz w:val="30"/>
          <w:szCs w:val="30"/>
        </w:rPr>
        <w:t xml:space="preserve">    </w:t>
      </w:r>
      <w:r w:rsidRPr="009664BA">
        <w:rPr>
          <w:rFonts w:asciiTheme="majorBidi" w:hAnsiTheme="majorBidi" w:cstheme="majorBidi"/>
          <w:sz w:val="30"/>
          <w:szCs w:val="30"/>
          <w:cs/>
        </w:rPr>
        <w:t>การส่งเสริมการลงทุนสรุปได้ดังนี้</w:t>
      </w:r>
    </w:p>
    <w:p w:rsidR="001777F9" w:rsidRPr="009664BA" w:rsidRDefault="001777F9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1"/>
        <w:gridCol w:w="7"/>
        <w:gridCol w:w="1072"/>
        <w:gridCol w:w="269"/>
        <w:gridCol w:w="6"/>
        <w:gridCol w:w="1083"/>
        <w:gridCol w:w="269"/>
        <w:gridCol w:w="6"/>
        <w:gridCol w:w="1066"/>
        <w:gridCol w:w="13"/>
        <w:gridCol w:w="256"/>
        <w:gridCol w:w="17"/>
        <w:gridCol w:w="1064"/>
        <w:gridCol w:w="11"/>
        <w:gridCol w:w="248"/>
        <w:gridCol w:w="20"/>
        <w:gridCol w:w="1081"/>
        <w:gridCol w:w="260"/>
        <w:gridCol w:w="9"/>
        <w:gridCol w:w="1072"/>
      </w:tblGrid>
      <w:tr w:rsidR="00B72C9D" w:rsidRPr="009664BA" w:rsidTr="00B72C9D">
        <w:tc>
          <w:tcPr>
            <w:tcW w:w="778" w:type="pct"/>
          </w:tcPr>
          <w:p w:rsidR="00CD6BDB" w:rsidRPr="004D07EF" w:rsidRDefault="00CD6BDB" w:rsidP="00B72C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2" w:type="pct"/>
            <w:gridSpan w:val="19"/>
            <w:vAlign w:val="bottom"/>
          </w:tcPr>
          <w:p w:rsidR="00CD6BDB" w:rsidRPr="009664BA" w:rsidRDefault="00A941FB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72C9D" w:rsidRPr="009664BA" w:rsidTr="00E058DD">
        <w:tc>
          <w:tcPr>
            <w:tcW w:w="778" w:type="pct"/>
          </w:tcPr>
          <w:p w:rsidR="00CD6BDB" w:rsidRPr="009664BA" w:rsidRDefault="00CD6BDB" w:rsidP="00B72C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2" w:type="pct"/>
            <w:gridSpan w:val="9"/>
            <w:vAlign w:val="bottom"/>
          </w:tcPr>
          <w:p w:rsidR="00CD6BDB" w:rsidRPr="009664BA" w:rsidRDefault="000B6FB0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449D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7" w:type="pct"/>
            <w:gridSpan w:val="2"/>
            <w:vAlign w:val="bottom"/>
          </w:tcPr>
          <w:p w:rsidR="00CD6BDB" w:rsidRPr="009664BA" w:rsidRDefault="00CD6BDB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3" w:type="pct"/>
            <w:gridSpan w:val="8"/>
            <w:vAlign w:val="bottom"/>
          </w:tcPr>
          <w:p w:rsidR="00CD6BDB" w:rsidRPr="009664BA" w:rsidRDefault="000B6FB0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F449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72C9D" w:rsidRPr="009664BA" w:rsidTr="00E058DD">
        <w:tc>
          <w:tcPr>
            <w:tcW w:w="778" w:type="pct"/>
          </w:tcPr>
          <w:p w:rsidR="00CD6BDB" w:rsidRPr="009664BA" w:rsidRDefault="00CD6BDB" w:rsidP="00B72C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gridSpan w:val="2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5" w:type="pct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8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gridSpan w:val="2"/>
          </w:tcPr>
          <w:p w:rsidR="00CD6BDB" w:rsidRPr="009664BA" w:rsidRDefault="00A941FB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5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CD6BDB" w:rsidRPr="009664BA" w:rsidRDefault="00A941FB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5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C9D" w:rsidRPr="009664BA" w:rsidTr="00E058DD">
        <w:tc>
          <w:tcPr>
            <w:tcW w:w="778" w:type="pct"/>
          </w:tcPr>
          <w:p w:rsidR="00CD6BDB" w:rsidRPr="009664BA" w:rsidRDefault="00CD6BDB" w:rsidP="00B72C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gridSpan w:val="2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145" w:type="pct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ไม่ได้รับการ</w:t>
            </w:r>
          </w:p>
        </w:tc>
        <w:tc>
          <w:tcPr>
            <w:tcW w:w="148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gridSpan w:val="2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145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ไม่ได้รับการ</w:t>
            </w:r>
          </w:p>
        </w:tc>
        <w:tc>
          <w:tcPr>
            <w:tcW w:w="145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C9D" w:rsidRPr="009664BA" w:rsidTr="00E058DD">
        <w:tc>
          <w:tcPr>
            <w:tcW w:w="778" w:type="pct"/>
          </w:tcPr>
          <w:p w:rsidR="00CD6BDB" w:rsidRPr="009664BA" w:rsidRDefault="00CD6BDB" w:rsidP="00B72C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gridSpan w:val="2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45" w:type="pct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48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:rsidR="00CD6BDB" w:rsidRPr="009664BA" w:rsidRDefault="00A941FB" w:rsidP="00B72C9D">
            <w:pPr>
              <w:pStyle w:val="BodyText"/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7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gridSpan w:val="2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45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45" w:type="pct"/>
            <w:gridSpan w:val="2"/>
          </w:tcPr>
          <w:p w:rsidR="00CD6BDB" w:rsidRPr="009664BA" w:rsidRDefault="00CD6BDB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:rsidR="00CD6BDB" w:rsidRPr="009664BA" w:rsidRDefault="00A941FB" w:rsidP="00B72C9D">
            <w:pPr>
              <w:pStyle w:val="BodyText"/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72C9D" w:rsidRPr="009664BA" w:rsidTr="00B72C9D">
        <w:tc>
          <w:tcPr>
            <w:tcW w:w="778" w:type="pct"/>
          </w:tcPr>
          <w:p w:rsidR="00CD6BDB" w:rsidRPr="009664BA" w:rsidRDefault="00CD6BDB" w:rsidP="00B72C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2" w:type="pct"/>
            <w:gridSpan w:val="19"/>
          </w:tcPr>
          <w:p w:rsidR="00CD6BDB" w:rsidRPr="009664BA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64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พันบาท</w:t>
            </w:r>
            <w:r w:rsidRPr="009664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72C9D" w:rsidRPr="009664BA" w:rsidTr="00E058DD">
        <w:tc>
          <w:tcPr>
            <w:tcW w:w="778" w:type="pct"/>
          </w:tcPr>
          <w:p w:rsidR="00F449DF" w:rsidRPr="009664BA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th-TH" w:bidi="ar-SA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:rsidR="00F449DF" w:rsidRDefault="00F4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D4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,907,275</w:t>
            </w:r>
          </w:p>
        </w:tc>
        <w:tc>
          <w:tcPr>
            <w:tcW w:w="145" w:type="pct"/>
          </w:tcPr>
          <w:p w:rsidR="00F449DF" w:rsidRPr="009664BA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</w:tcPr>
          <w:p w:rsidR="00F449DF" w:rsidRPr="009664BA" w:rsidRDefault="00F4089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</w:t>
            </w:r>
            <w:r w:rsidR="009D4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417,754</w:t>
            </w:r>
          </w:p>
        </w:tc>
        <w:tc>
          <w:tcPr>
            <w:tcW w:w="145" w:type="pct"/>
          </w:tcPr>
          <w:p w:rsidR="00F449DF" w:rsidRPr="009664BA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3"/>
            <w:tcBorders>
              <w:bottom w:val="double" w:sz="4" w:space="0" w:color="auto"/>
            </w:tcBorders>
          </w:tcPr>
          <w:p w:rsidR="00F449DF" w:rsidRDefault="00F4089F" w:rsidP="009D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19,325,029</w:t>
            </w:r>
          </w:p>
        </w:tc>
        <w:tc>
          <w:tcPr>
            <w:tcW w:w="147" w:type="pct"/>
            <w:gridSpan w:val="2"/>
          </w:tcPr>
          <w:p w:rsidR="00F449DF" w:rsidRPr="009664BA" w:rsidRDefault="00F449DF" w:rsidP="00B7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2"/>
            <w:tcBorders>
              <w:bottom w:val="double" w:sz="4" w:space="0" w:color="auto"/>
            </w:tcBorders>
          </w:tcPr>
          <w:p w:rsidR="00F449DF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8,606,731</w:t>
            </w:r>
          </w:p>
        </w:tc>
        <w:tc>
          <w:tcPr>
            <w:tcW w:w="145" w:type="pct"/>
            <w:gridSpan w:val="2"/>
          </w:tcPr>
          <w:p w:rsidR="00F449DF" w:rsidRPr="009664BA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F449DF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11,429,874</w:t>
            </w:r>
          </w:p>
        </w:tc>
        <w:tc>
          <w:tcPr>
            <w:tcW w:w="145" w:type="pct"/>
            <w:gridSpan w:val="2"/>
          </w:tcPr>
          <w:p w:rsidR="00F449DF" w:rsidRPr="009664BA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F449DF" w:rsidRPr="009664BA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20,036,605</w:t>
            </w:r>
          </w:p>
        </w:tc>
      </w:tr>
      <w:tr w:rsidR="009D427C" w:rsidRPr="009664BA" w:rsidTr="00B72C9D">
        <w:tc>
          <w:tcPr>
            <w:tcW w:w="782" w:type="pct"/>
            <w:gridSpan w:val="2"/>
          </w:tcPr>
          <w:p w:rsidR="009D427C" w:rsidRPr="009664BA" w:rsidRDefault="009D427C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8" w:type="pct"/>
            <w:gridSpan w:val="18"/>
            <w:vAlign w:val="bottom"/>
          </w:tcPr>
          <w:p w:rsidR="009D427C" w:rsidRPr="009664BA" w:rsidRDefault="009D427C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72C9D" w:rsidRPr="009664BA" w:rsidTr="00E058DD">
        <w:tc>
          <w:tcPr>
            <w:tcW w:w="782" w:type="pct"/>
            <w:gridSpan w:val="2"/>
          </w:tcPr>
          <w:p w:rsidR="00CD6BDB" w:rsidRPr="009664BA" w:rsidRDefault="00CD6BDB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8" w:type="pct"/>
            <w:gridSpan w:val="18"/>
            <w:vAlign w:val="bottom"/>
          </w:tcPr>
          <w:p w:rsidR="00CD6BDB" w:rsidRPr="009664BA" w:rsidRDefault="00A941FB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C9D" w:rsidRPr="009664BA" w:rsidTr="00B72C9D">
        <w:tc>
          <w:tcPr>
            <w:tcW w:w="782" w:type="pct"/>
            <w:gridSpan w:val="2"/>
          </w:tcPr>
          <w:p w:rsidR="00C771B1" w:rsidRPr="009664BA" w:rsidRDefault="00C771B1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33" w:type="pct"/>
            <w:gridSpan w:val="7"/>
            <w:vAlign w:val="bottom"/>
          </w:tcPr>
          <w:p w:rsidR="00C771B1" w:rsidRPr="009664BA" w:rsidRDefault="000B6FB0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449D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5" w:type="pct"/>
            <w:gridSpan w:val="2"/>
            <w:vAlign w:val="bottom"/>
          </w:tcPr>
          <w:p w:rsidR="00C771B1" w:rsidRPr="009664BA" w:rsidRDefault="00C771B1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0" w:type="pct"/>
            <w:gridSpan w:val="9"/>
            <w:vAlign w:val="bottom"/>
          </w:tcPr>
          <w:p w:rsidR="00C771B1" w:rsidRPr="009664BA" w:rsidRDefault="000B6FB0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F449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72C9D" w:rsidRPr="009664BA" w:rsidTr="00E058DD">
        <w:tc>
          <w:tcPr>
            <w:tcW w:w="782" w:type="pct"/>
            <w:gridSpan w:val="2"/>
          </w:tcPr>
          <w:p w:rsidR="00CD6BDB" w:rsidRPr="009664BA" w:rsidRDefault="00CD6BDB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8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5" w:type="pct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:rsidR="00CD6BDB" w:rsidRPr="009664BA" w:rsidRDefault="00A941F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0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:rsidR="00CD6BDB" w:rsidRPr="009664BA" w:rsidRDefault="00A941F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0" w:type="pct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C9D" w:rsidRPr="009664BA" w:rsidTr="00E058DD">
        <w:tc>
          <w:tcPr>
            <w:tcW w:w="782" w:type="pct"/>
            <w:gridSpan w:val="2"/>
          </w:tcPr>
          <w:p w:rsidR="00CD6BDB" w:rsidRPr="009664BA" w:rsidRDefault="00CD6BDB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148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ไม่ได้รับการ</w:t>
            </w:r>
          </w:p>
        </w:tc>
        <w:tc>
          <w:tcPr>
            <w:tcW w:w="145" w:type="pct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140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ไม่ได้รับการ</w:t>
            </w:r>
          </w:p>
        </w:tc>
        <w:tc>
          <w:tcPr>
            <w:tcW w:w="140" w:type="pct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C9D" w:rsidRPr="009664BA" w:rsidTr="00E058DD">
        <w:tc>
          <w:tcPr>
            <w:tcW w:w="782" w:type="pct"/>
            <w:gridSpan w:val="2"/>
          </w:tcPr>
          <w:p w:rsidR="00CD6BDB" w:rsidRPr="009664BA" w:rsidRDefault="00CD6BDB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48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45" w:type="pct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CD6BDB" w:rsidRPr="009664BA" w:rsidRDefault="00A941FB" w:rsidP="009850C1">
            <w:pPr>
              <w:pStyle w:val="BodyText"/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40" w:type="pct"/>
            <w:gridSpan w:val="2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40" w:type="pct"/>
          </w:tcPr>
          <w:p w:rsidR="00CD6BDB" w:rsidRPr="009664BA" w:rsidRDefault="00CD6BDB" w:rsidP="00985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:rsidR="00CD6BDB" w:rsidRPr="009664BA" w:rsidRDefault="00A941FB" w:rsidP="009850C1">
            <w:pPr>
              <w:pStyle w:val="BodyText"/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72C9D" w:rsidRPr="009664BA" w:rsidTr="00E058DD">
        <w:tc>
          <w:tcPr>
            <w:tcW w:w="782" w:type="pct"/>
            <w:gridSpan w:val="2"/>
          </w:tcPr>
          <w:p w:rsidR="00CD6BDB" w:rsidRPr="009664BA" w:rsidRDefault="00CD6BDB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8" w:type="pct"/>
            <w:gridSpan w:val="18"/>
          </w:tcPr>
          <w:p w:rsidR="00CD6BDB" w:rsidRPr="009664BA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64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พันบาท</w:t>
            </w:r>
            <w:r w:rsidRPr="009664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72C9D" w:rsidRPr="009664BA" w:rsidTr="00E058DD">
        <w:tc>
          <w:tcPr>
            <w:tcW w:w="782" w:type="pct"/>
            <w:gridSpan w:val="2"/>
          </w:tcPr>
          <w:p w:rsidR="00F449DF" w:rsidRPr="009664B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th-TH" w:bidi="ar-SA"/>
              </w:rPr>
            </w:pPr>
            <w:r w:rsidRPr="009664BA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F449DF" w:rsidRDefault="00F4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9D4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773,596</w:t>
            </w:r>
          </w:p>
        </w:tc>
        <w:tc>
          <w:tcPr>
            <w:tcW w:w="148" w:type="pct"/>
            <w:gridSpan w:val="2"/>
          </w:tcPr>
          <w:p w:rsidR="00F449DF" w:rsidRPr="009664B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F449DF" w:rsidRPr="009664BA" w:rsidRDefault="00F4089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D4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3,237,028</w:t>
            </w:r>
          </w:p>
        </w:tc>
        <w:tc>
          <w:tcPr>
            <w:tcW w:w="145" w:type="pct"/>
          </w:tcPr>
          <w:p w:rsidR="00F449DF" w:rsidRPr="009664B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:rsidR="00F449DF" w:rsidRDefault="00F4089F" w:rsidP="009D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17,010,624</w:t>
            </w:r>
          </w:p>
        </w:tc>
        <w:tc>
          <w:tcPr>
            <w:tcW w:w="145" w:type="pct"/>
            <w:gridSpan w:val="2"/>
          </w:tcPr>
          <w:p w:rsidR="00F449DF" w:rsidRPr="009664BA" w:rsidRDefault="00F449DF" w:rsidP="00F44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:rsidR="00F449DF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6,356,533</w:t>
            </w:r>
          </w:p>
        </w:tc>
        <w:tc>
          <w:tcPr>
            <w:tcW w:w="140" w:type="pct"/>
            <w:gridSpan w:val="2"/>
          </w:tcPr>
          <w:p w:rsidR="00F449DF" w:rsidRPr="009664B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tcBorders>
              <w:bottom w:val="double" w:sz="4" w:space="0" w:color="auto"/>
            </w:tcBorders>
          </w:tcPr>
          <w:p w:rsidR="00F449DF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11,429,875</w:t>
            </w:r>
          </w:p>
        </w:tc>
        <w:tc>
          <w:tcPr>
            <w:tcW w:w="140" w:type="pct"/>
          </w:tcPr>
          <w:p w:rsidR="00F449DF" w:rsidRPr="009664BA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bottom w:val="double" w:sz="4" w:space="0" w:color="auto"/>
            </w:tcBorders>
          </w:tcPr>
          <w:p w:rsidR="00F449DF" w:rsidRPr="009664BA" w:rsidRDefault="00F449DF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17,786,408</w:t>
            </w:r>
          </w:p>
        </w:tc>
      </w:tr>
    </w:tbl>
    <w:p w:rsidR="006A25D4" w:rsidRDefault="006A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u w:val="single"/>
          <w:cs/>
          <w:lang w:val="th-TH"/>
        </w:rPr>
      </w:pPr>
    </w:p>
    <w:p w:rsidR="00876AC8" w:rsidRPr="00E058DD" w:rsidRDefault="00445407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sz w:val="30"/>
          <w:szCs w:val="30"/>
          <w:cs/>
        </w:rPr>
      </w:pPr>
      <w:r w:rsidRPr="00E058DD">
        <w:rPr>
          <w:b/>
          <w:bCs/>
          <w:sz w:val="30"/>
          <w:szCs w:val="30"/>
          <w:cs/>
        </w:rPr>
        <w:t>33</w:t>
      </w:r>
      <w:r w:rsidR="00FB48AD">
        <w:rPr>
          <w:b/>
          <w:bCs/>
          <w:sz w:val="30"/>
          <w:szCs w:val="30"/>
        </w:rPr>
        <w:tab/>
      </w:r>
      <w:r w:rsidR="00C50F7A" w:rsidRPr="00E058DD">
        <w:rPr>
          <w:b/>
          <w:bCs/>
          <w:sz w:val="30"/>
          <w:szCs w:val="30"/>
          <w:cs/>
        </w:rPr>
        <w:t>กำไรต่อหุ้นขั้นพื้นฐาน</w:t>
      </w:r>
    </w:p>
    <w:p w:rsidR="00FB1617" w:rsidRPr="009664BA" w:rsidRDefault="00FB1617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F4EA1" w:rsidRPr="009664BA" w:rsidRDefault="001777F9" w:rsidP="00B72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="00D616D5" w:rsidRPr="009664BA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D616D5" w:rsidRPr="009664BA">
        <w:rPr>
          <w:rFonts w:asciiTheme="majorBidi" w:hAnsiTheme="majorBidi" w:cstheme="majorBidi"/>
          <w:sz w:val="30"/>
          <w:szCs w:val="30"/>
        </w:rPr>
        <w:t xml:space="preserve">31 </w:t>
      </w:r>
      <w:r w:rsidR="00D616D5" w:rsidRPr="009664B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664BA">
        <w:rPr>
          <w:rFonts w:asciiTheme="majorBidi" w:hAnsiTheme="majorBidi" w:cstheme="majorBidi"/>
          <w:sz w:val="30"/>
          <w:szCs w:val="30"/>
          <w:cs/>
        </w:rPr>
        <w:t>คำนวณจากกำไรสำหรับ</w:t>
      </w:r>
      <w:r w:rsidR="00DE0D19" w:rsidRPr="009664BA">
        <w:rPr>
          <w:rFonts w:asciiTheme="majorBidi" w:hAnsiTheme="majorBidi" w:cstheme="majorBidi"/>
          <w:sz w:val="30"/>
          <w:szCs w:val="30"/>
          <w:cs/>
        </w:rPr>
        <w:t>ปี</w:t>
      </w:r>
      <w:r w:rsidRPr="009664BA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ที่เป็นส่วนของผู้ถือหุ้นของบริษัทและจำนวนหุ้นสามัญที่ออกจำหน่ายแล้วในระหว่าง</w:t>
      </w:r>
      <w:r w:rsidR="003B034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664BA">
        <w:rPr>
          <w:rFonts w:asciiTheme="majorBidi" w:hAnsiTheme="majorBidi" w:cstheme="majorBidi"/>
          <w:sz w:val="30"/>
          <w:szCs w:val="30"/>
          <w:cs/>
        </w:rPr>
        <w:t>ตามวิธีถัวเฉลี่ยถ่วงน้ำหนัก ซึ่งแสดงการคำนวณได้ดังนี้</w:t>
      </w:r>
    </w:p>
    <w:p w:rsidR="00CF4EA1" w:rsidRPr="009664BA" w:rsidRDefault="00CF4EA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87"/>
        <w:gridCol w:w="252"/>
        <w:gridCol w:w="1172"/>
        <w:gridCol w:w="269"/>
        <w:gridCol w:w="1170"/>
        <w:gridCol w:w="252"/>
        <w:gridCol w:w="1188"/>
      </w:tblGrid>
      <w:tr w:rsidR="00C043F9" w:rsidRPr="009664BA" w:rsidTr="00C043F9">
        <w:trPr>
          <w:tblHeader/>
        </w:trPr>
        <w:tc>
          <w:tcPr>
            <w:tcW w:w="2039" w:type="pct"/>
          </w:tcPr>
          <w:p w:rsidR="00F91229" w:rsidRPr="009664BA" w:rsidRDefault="00F91229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F91229" w:rsidRPr="009664BA" w:rsidRDefault="00F9122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F91229" w:rsidRPr="009664BA" w:rsidRDefault="00F9122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F91229" w:rsidRPr="009664BA" w:rsidRDefault="00F9122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43F9" w:rsidRPr="009664BA" w:rsidTr="00E058DD">
        <w:trPr>
          <w:tblHeader/>
        </w:trPr>
        <w:tc>
          <w:tcPr>
            <w:tcW w:w="2039" w:type="pct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6" w:type="pct"/>
            <w:vAlign w:val="bottom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6" w:type="pct"/>
            <w:vAlign w:val="bottom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4A0A7B" w:rsidRPr="009664BA" w:rsidTr="00E058DD">
        <w:trPr>
          <w:tblHeader/>
        </w:trPr>
        <w:tc>
          <w:tcPr>
            <w:tcW w:w="2039" w:type="pct"/>
          </w:tcPr>
          <w:p w:rsidR="004A0A7B" w:rsidRPr="009664BA" w:rsidRDefault="004A0A7B" w:rsidP="004A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4A0A7B" w:rsidRPr="009664BA" w:rsidRDefault="004A0A7B" w:rsidP="004A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043F9" w:rsidRPr="009664BA" w:rsidTr="00E058DD">
        <w:tc>
          <w:tcPr>
            <w:tcW w:w="2039" w:type="pct"/>
          </w:tcPr>
          <w:p w:rsidR="00645A54" w:rsidRPr="009664BA" w:rsidRDefault="00645A54" w:rsidP="00645A5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664BA">
              <w:rPr>
                <w:rFonts w:asciiTheme="majorBidi" w:hAnsiTheme="majorBidi" w:cstheme="majorBidi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0" w:type="pct"/>
          </w:tcPr>
          <w:p w:rsidR="00645A54" w:rsidRPr="009664BA" w:rsidRDefault="00F4089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3,174,581</w:t>
            </w:r>
          </w:p>
        </w:tc>
        <w:tc>
          <w:tcPr>
            <w:tcW w:w="136" w:type="pct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5A54" w:rsidRPr="009664BA" w:rsidRDefault="00645A54" w:rsidP="00E058DD">
            <w:pPr>
              <w:pStyle w:val="cent"/>
              <w:widowControl w:val="0"/>
              <w:tabs>
                <w:tab w:val="decimal" w:pos="973"/>
              </w:tabs>
              <w:ind w:right="-9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2,699,903</w:t>
            </w:r>
          </w:p>
        </w:tc>
        <w:tc>
          <w:tcPr>
            <w:tcW w:w="145" w:type="pct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45A54" w:rsidRPr="009664BA" w:rsidRDefault="00F4089F" w:rsidP="00C04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2,835,768</w:t>
            </w:r>
          </w:p>
        </w:tc>
        <w:tc>
          <w:tcPr>
            <w:tcW w:w="136" w:type="pct"/>
          </w:tcPr>
          <w:p w:rsidR="00645A54" w:rsidRPr="009664BA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45A54" w:rsidRPr="009664BA" w:rsidRDefault="00645A54" w:rsidP="00E058DD">
            <w:pPr>
              <w:pStyle w:val="cent"/>
              <w:widowControl w:val="0"/>
              <w:tabs>
                <w:tab w:val="decimal" w:pos="987"/>
              </w:tabs>
              <w:ind w:left="-92" w:right="-6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2,540,016</w:t>
            </w:r>
          </w:p>
        </w:tc>
      </w:tr>
      <w:tr w:rsidR="00C043F9" w:rsidRPr="009664BA" w:rsidTr="00E058DD">
        <w:tc>
          <w:tcPr>
            <w:tcW w:w="2039" w:type="pct"/>
          </w:tcPr>
          <w:p w:rsidR="00F4089F" w:rsidRPr="0059344A" w:rsidRDefault="00F4089F" w:rsidP="00F4089F">
            <w:pPr>
              <w:pStyle w:val="a"/>
              <w:widowControl w:val="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 w:rsidRPr="009664BA">
              <w:rPr>
                <w:rFonts w:asciiTheme="majorBidi" w:hAnsiTheme="majorBidi" w:cstheme="majorBidi"/>
                <w:cs/>
              </w:rPr>
              <w:t>จำนวนหุ้นสามัญท</w:t>
            </w:r>
            <w:r>
              <w:rPr>
                <w:rFonts w:asciiTheme="majorBidi" w:hAnsiTheme="majorBidi" w:cstheme="majorBidi" w:hint="cs"/>
                <w:cs/>
              </w:rPr>
              <w:t>ี่มีอยู่ในระหว่างปี</w:t>
            </w:r>
            <w:r>
              <w:rPr>
                <w:rFonts w:asciiTheme="majorBidi" w:hAnsiTheme="majorBidi" w:cstheme="majorBidi" w:hint="cs"/>
                <w:cs/>
              </w:rPr>
              <w:br/>
              <w:t xml:space="preserve">   ตามวิธีถัวเฉลี่ยถ่วงน้ำหนัก</w:t>
            </w: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F4089F" w:rsidRDefault="00F4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089F" w:rsidRPr="009664BA" w:rsidRDefault="00F4089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36" w:type="pct"/>
          </w:tcPr>
          <w:p w:rsidR="00F4089F" w:rsidRPr="009664BA" w:rsidRDefault="00F4089F" w:rsidP="00F4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4089F" w:rsidRDefault="00F4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089F" w:rsidRPr="009664BA" w:rsidRDefault="00F4089F" w:rsidP="00E058DD">
            <w:pPr>
              <w:pStyle w:val="cent"/>
              <w:widowControl w:val="0"/>
              <w:tabs>
                <w:tab w:val="decimal" w:pos="973"/>
              </w:tabs>
              <w:ind w:right="-9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1,498,301</w:t>
            </w:r>
          </w:p>
        </w:tc>
        <w:tc>
          <w:tcPr>
            <w:tcW w:w="145" w:type="pct"/>
          </w:tcPr>
          <w:p w:rsidR="00F4089F" w:rsidRPr="009664BA" w:rsidRDefault="00F4089F" w:rsidP="00F4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4089F" w:rsidRDefault="00F4089F" w:rsidP="00F4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089F" w:rsidRPr="009664BA" w:rsidRDefault="00F4089F" w:rsidP="00C04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36" w:type="pct"/>
          </w:tcPr>
          <w:p w:rsidR="00F4089F" w:rsidRPr="009664BA" w:rsidRDefault="00F4089F" w:rsidP="00F4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F4089F" w:rsidRDefault="00F4089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17"/>
              </w:tabs>
              <w:spacing w:after="0" w:line="240" w:lineRule="auto"/>
              <w:ind w:left="-92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4089F" w:rsidRPr="009664BA" w:rsidRDefault="00F4089F" w:rsidP="00E058DD">
            <w:pPr>
              <w:pStyle w:val="cent"/>
              <w:widowControl w:val="0"/>
              <w:tabs>
                <w:tab w:val="decimal" w:pos="972"/>
              </w:tabs>
              <w:ind w:left="-92" w:right="-6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1,498,301</w:t>
            </w:r>
          </w:p>
        </w:tc>
      </w:tr>
      <w:tr w:rsidR="00C043F9" w:rsidRPr="009664BA" w:rsidTr="00E058DD">
        <w:tc>
          <w:tcPr>
            <w:tcW w:w="2039" w:type="pct"/>
          </w:tcPr>
          <w:p w:rsidR="00F4089F" w:rsidRDefault="00F4089F" w:rsidP="00F4089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664BA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59344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0" w:type="pct"/>
            <w:tcBorders>
              <w:top w:val="single" w:sz="2" w:space="0" w:color="auto"/>
              <w:bottom w:val="double" w:sz="4" w:space="0" w:color="auto"/>
            </w:tcBorders>
          </w:tcPr>
          <w:p w:rsidR="00F4089F" w:rsidRPr="00E058DD" w:rsidRDefault="00F4089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D4EAF"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36" w:type="pct"/>
          </w:tcPr>
          <w:p w:rsidR="00F4089F" w:rsidRPr="00E058DD" w:rsidRDefault="00F4089F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F4089F" w:rsidRDefault="00F4089F" w:rsidP="00E058DD">
            <w:pPr>
              <w:pStyle w:val="cent"/>
              <w:widowControl w:val="0"/>
              <w:ind w:right="-1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1.80</w:t>
            </w:r>
          </w:p>
        </w:tc>
        <w:tc>
          <w:tcPr>
            <w:tcW w:w="145" w:type="pct"/>
          </w:tcPr>
          <w:p w:rsidR="00F4089F" w:rsidRPr="009664BA" w:rsidRDefault="00F4089F" w:rsidP="00F4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F4089F" w:rsidRDefault="00F4089F" w:rsidP="00E058DD">
            <w:pPr>
              <w:pStyle w:val="cent"/>
              <w:widowControl w:val="0"/>
              <w:tabs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C043F9">
              <w:rPr>
                <w:rFonts w:asciiTheme="majorBidi" w:hAnsiTheme="majorBidi" w:cstheme="majorBidi"/>
                <w:b/>
                <w:bCs/>
              </w:rPr>
              <w:t>.</w:t>
            </w:r>
            <w:r>
              <w:rPr>
                <w:rFonts w:asciiTheme="majorBidi" w:hAnsiTheme="majorBidi" w:cstheme="majorBidi"/>
                <w:b/>
                <w:bCs/>
              </w:rPr>
              <w:t>89</w:t>
            </w:r>
          </w:p>
        </w:tc>
        <w:tc>
          <w:tcPr>
            <w:tcW w:w="136" w:type="pct"/>
          </w:tcPr>
          <w:p w:rsidR="00F4089F" w:rsidRPr="009664BA" w:rsidRDefault="00F4089F" w:rsidP="00F4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F4089F" w:rsidRDefault="00F4089F" w:rsidP="00E058DD">
            <w:pPr>
              <w:pStyle w:val="cent"/>
              <w:widowControl w:val="0"/>
              <w:tabs>
                <w:tab w:val="decimal" w:pos="717"/>
              </w:tabs>
              <w:ind w:left="-92" w:right="-15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1.70</w:t>
            </w:r>
          </w:p>
        </w:tc>
      </w:tr>
    </w:tbl>
    <w:p w:rsidR="00CF4EA1" w:rsidRPr="009664BA" w:rsidRDefault="00CF4EA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04F4" w:rsidRPr="002104F4" w:rsidRDefault="00445407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34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CC6FAB"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CC6FAB" w:rsidRPr="009664BA" w:rsidRDefault="00CC6FAB" w:rsidP="009850C1">
      <w:pPr>
        <w:widowControl w:val="0"/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5A3B58" w:rsidRPr="009664BA" w:rsidRDefault="005A3B5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5A3B58" w:rsidRPr="009664BA" w:rsidRDefault="005A3B5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F3442" w:rsidRPr="009664BA" w:rsidRDefault="001777F9" w:rsidP="00212602">
      <w:pPr>
        <w:shd w:val="clear" w:color="auto" w:fill="FFFFFF" w:themeFill="background1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:rsidR="001C7221" w:rsidRDefault="001C722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7554C" w:rsidRPr="009664BA" w:rsidRDefault="0057554C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</w:t>
      </w:r>
      <w:r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</w:t>
      </w:r>
      <w:r w:rsidR="00BB706C">
        <w:rPr>
          <w:rFonts w:asciiTheme="majorBidi" w:hAnsiTheme="majorBidi" w:cstheme="majorBidi"/>
          <w:sz w:val="30"/>
          <w:szCs w:val="30"/>
          <w:cs/>
        </w:rPr>
        <w:br/>
      </w:r>
      <w:r w:rsidRPr="009664BA">
        <w:rPr>
          <w:rFonts w:asciiTheme="majorBidi" w:hAnsiTheme="majorBidi" w:cstheme="majorBidi"/>
          <w:sz w:val="30"/>
          <w:szCs w:val="30"/>
          <w:cs/>
        </w:rPr>
        <w:t>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ควบคุมความเสี่ยง</w:t>
      </w:r>
    </w:p>
    <w:p w:rsidR="006A25D4" w:rsidRDefault="006A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DB7AE3" w:rsidRPr="009664BA" w:rsidRDefault="00DB7AE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B27388" w:rsidRPr="009664BA" w:rsidRDefault="00DB7AE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/>
      </w:r>
      <w:r w:rsidR="001777F9" w:rsidRPr="009664BA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645A54">
        <w:rPr>
          <w:rFonts w:asciiTheme="majorBidi" w:hAnsiTheme="majorBidi" w:cstheme="majorBidi" w:hint="cs"/>
          <w:sz w:val="30"/>
          <w:szCs w:val="30"/>
          <w:cs/>
        </w:rPr>
        <w:t>ความเชื่อมั่นของ</w:t>
      </w:r>
      <w:r w:rsidR="001777F9" w:rsidRPr="009664BA">
        <w:rPr>
          <w:rFonts w:asciiTheme="majorBidi" w:hAnsiTheme="majorBidi" w:cstheme="majorBidi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</w:t>
      </w:r>
      <w:r w:rsidR="00645A54">
        <w:rPr>
          <w:rFonts w:asciiTheme="majorBidi" w:hAnsiTheme="majorBidi" w:cstheme="majorBidi" w:hint="cs"/>
          <w:sz w:val="30"/>
          <w:szCs w:val="30"/>
          <w:cs/>
        </w:rPr>
        <w:t>ล</w:t>
      </w:r>
      <w:r w:rsidR="001777F9" w:rsidRPr="009664BA">
        <w:rPr>
          <w:rFonts w:asciiTheme="majorBidi" w:hAnsiTheme="majorBidi" w:cstheme="majorBidi"/>
          <w:sz w:val="30"/>
          <w:szCs w:val="30"/>
          <w:cs/>
        </w:rPr>
        <w:t>ผลตอ</w:t>
      </w:r>
      <w:r w:rsidR="00645A54">
        <w:rPr>
          <w:rFonts w:asciiTheme="majorBidi" w:hAnsiTheme="majorBidi" w:cstheme="majorBidi" w:hint="cs"/>
          <w:sz w:val="30"/>
          <w:szCs w:val="30"/>
          <w:cs/>
        </w:rPr>
        <w:t>บ</w:t>
      </w:r>
      <w:r w:rsidR="001777F9" w:rsidRPr="009664BA">
        <w:rPr>
          <w:rFonts w:asciiTheme="majorBidi" w:hAnsiTheme="majorBidi" w:cstheme="majorBidi"/>
          <w:sz w:val="30"/>
          <w:szCs w:val="30"/>
          <w:cs/>
        </w:rPr>
        <w:t>แทนจาการลงทุน ซึ่งกลุ่มบริษัทพิจารณาจากสัดส่วนของผลตอบแทนจากกิจกรรมดำเนินงานต่อส่วนของเจ้าของรวม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5829F9" w:rsidRPr="009664BA" w:rsidRDefault="005829F9" w:rsidP="00FE2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DB7AE3" w:rsidRPr="009664BA" w:rsidRDefault="00DB7AE3" w:rsidP="00FE2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B7AE3" w:rsidRPr="009664BA" w:rsidRDefault="00DB7AE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0B8E" w:rsidRPr="009664BA" w:rsidRDefault="001777F9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</w:t>
      </w:r>
      <w:r w:rsidR="004207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</w:t>
      </w:r>
      <w:r w:rsidR="0042073D">
        <w:rPr>
          <w:rFonts w:asciiTheme="majorBidi" w:hAnsiTheme="majorBidi" w:cstheme="majorBidi"/>
          <w:sz w:val="30"/>
          <w:szCs w:val="30"/>
          <w:cs/>
        </w:rPr>
        <w:br/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ในตลาด  ซึ่งส่งผลกระทบต่อการดำเนินงานและกระแสเงินสดของกลุ่มบริษัท  </w:t>
      </w:r>
      <w:r w:rsidR="001A0B8E" w:rsidRPr="009664BA">
        <w:rPr>
          <w:rFonts w:asciiTheme="majorBidi" w:hAnsiTheme="majorBidi" w:cstheme="majorBidi"/>
          <w:sz w:val="30"/>
          <w:szCs w:val="30"/>
          <w:cs/>
        </w:rPr>
        <w:t>อัตราดอกเบี้ยของเงินให้กู้ยืม</w:t>
      </w:r>
      <w:r w:rsidR="0042073D">
        <w:rPr>
          <w:rFonts w:asciiTheme="majorBidi" w:hAnsiTheme="majorBidi" w:cstheme="majorBidi"/>
          <w:sz w:val="30"/>
          <w:szCs w:val="30"/>
          <w:cs/>
        </w:rPr>
        <w:br/>
      </w:r>
      <w:r w:rsidR="001A0B8E" w:rsidRPr="009664BA">
        <w:rPr>
          <w:rFonts w:asciiTheme="majorBidi" w:hAnsiTheme="majorBidi" w:cstheme="majorBidi"/>
          <w:sz w:val="30"/>
          <w:szCs w:val="30"/>
          <w:cs/>
        </w:rPr>
        <w:t xml:space="preserve">แก่กิจการที่เกี่ยวข้องกันและเงินกู้ยืมจากสถาบันการเงิน ณ วันที่ </w:t>
      </w:r>
      <w:r w:rsidR="001A0B8E" w:rsidRPr="009664BA">
        <w:rPr>
          <w:rFonts w:asciiTheme="majorBidi" w:hAnsiTheme="majorBidi" w:cstheme="majorBidi"/>
          <w:sz w:val="30"/>
          <w:szCs w:val="30"/>
        </w:rPr>
        <w:t xml:space="preserve">31 </w:t>
      </w:r>
      <w:r w:rsidR="001A0B8E" w:rsidRPr="009664B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6FB0" w:rsidRPr="009664BA">
        <w:rPr>
          <w:rFonts w:asciiTheme="majorBidi" w:hAnsiTheme="majorBidi" w:cstheme="majorBidi"/>
          <w:sz w:val="30"/>
          <w:szCs w:val="30"/>
        </w:rPr>
        <w:t>25</w:t>
      </w:r>
      <w:r w:rsidR="006A25D4">
        <w:rPr>
          <w:rFonts w:asciiTheme="majorBidi" w:hAnsiTheme="majorBidi" w:cstheme="majorBidi"/>
          <w:sz w:val="30"/>
          <w:szCs w:val="30"/>
        </w:rPr>
        <w:t>60</w:t>
      </w:r>
      <w:r w:rsidR="000B6FB0"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="00D616D5" w:rsidRPr="009664B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B6FB0" w:rsidRPr="009664BA">
        <w:rPr>
          <w:rFonts w:asciiTheme="majorBidi" w:hAnsiTheme="majorBidi" w:cstheme="majorBidi"/>
          <w:sz w:val="30"/>
          <w:szCs w:val="30"/>
        </w:rPr>
        <w:t>255</w:t>
      </w:r>
      <w:r w:rsidR="006A25D4">
        <w:rPr>
          <w:rFonts w:asciiTheme="majorBidi" w:hAnsiTheme="majorBidi" w:cstheme="majorBidi"/>
          <w:sz w:val="30"/>
          <w:szCs w:val="30"/>
        </w:rPr>
        <w:t>9</w:t>
      </w:r>
      <w:r w:rsidR="000B6FB0" w:rsidRPr="009664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0B8E" w:rsidRPr="009664BA">
        <w:rPr>
          <w:rFonts w:asciiTheme="majorBidi" w:hAnsiTheme="majorBidi" w:cstheme="majorBidi"/>
          <w:sz w:val="30"/>
          <w:szCs w:val="30"/>
          <w:cs/>
        </w:rPr>
        <w:t>ได้เปิดเผยไว้แล้ว</w:t>
      </w:r>
      <w:r w:rsidR="0042073D">
        <w:rPr>
          <w:rFonts w:asciiTheme="majorBidi" w:hAnsiTheme="majorBidi" w:cstheme="majorBidi"/>
          <w:sz w:val="30"/>
          <w:szCs w:val="30"/>
          <w:cs/>
        </w:rPr>
        <w:br/>
      </w:r>
      <w:r w:rsidR="001A0B8E" w:rsidRPr="009664BA">
        <w:rPr>
          <w:rFonts w:asciiTheme="majorBidi" w:hAnsiTheme="majorBidi" w:cstheme="majorBidi"/>
          <w:sz w:val="30"/>
          <w:szCs w:val="30"/>
          <w:cs/>
        </w:rPr>
        <w:t>ในหมายเหตุประกอบงบการเงิน</w:t>
      </w:r>
      <w:r w:rsidR="00A941FB" w:rsidRPr="009664BA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6A25D4">
        <w:rPr>
          <w:rFonts w:asciiTheme="majorBidi" w:hAnsiTheme="majorBidi" w:cstheme="majorBidi"/>
          <w:sz w:val="30"/>
          <w:szCs w:val="30"/>
        </w:rPr>
        <w:t>4</w:t>
      </w:r>
      <w:r w:rsidR="00744C7E"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="00744C7E" w:rsidRPr="009664B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A25D4">
        <w:rPr>
          <w:rFonts w:asciiTheme="majorBidi" w:hAnsiTheme="majorBidi" w:cstheme="majorBidi"/>
          <w:sz w:val="30"/>
          <w:szCs w:val="30"/>
        </w:rPr>
        <w:t>19</w:t>
      </w:r>
      <w:r w:rsidR="00091673"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="00A941FB" w:rsidRPr="009664BA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:rsidR="0050468F" w:rsidRPr="009664BA" w:rsidRDefault="0050468F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D427C" w:rsidRDefault="009D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DB7AE3" w:rsidRPr="009664BA" w:rsidRDefault="00DB7AE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DB7AE3" w:rsidRPr="009664BA" w:rsidRDefault="00DB7AE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777F9" w:rsidRPr="009664BA" w:rsidRDefault="001777F9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</w:t>
      </w:r>
      <w:r w:rsidR="00C2313B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สินทรัพย์และหนี้สินทางการเงิน</w:t>
      </w:r>
      <w:r w:rsidRPr="009664BA">
        <w:rPr>
          <w:rFonts w:asciiTheme="majorBidi" w:hAnsiTheme="majorBidi" w:cstheme="majorBidi"/>
          <w:sz w:val="30"/>
          <w:szCs w:val="30"/>
          <w:cs/>
        </w:rPr>
        <w:t>ที่เป็นสกุลเงินต่างประเทศ อย่างไรก็ตาม กลุ่มบริษัทได้ทำสัญญาซื้อขายเงินตราต่างประเทศล่วงหน้าบางส่วนเพื่อป้องกันความเสี่ยงของอัตราแลกเปลี่ยนในระยะสั้นตามความเหมาะสม</w:t>
      </w:r>
    </w:p>
    <w:p w:rsidR="006706B7" w:rsidRPr="009664BA" w:rsidRDefault="006706B7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777F9" w:rsidRPr="009664BA" w:rsidRDefault="001777F9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664BA">
        <w:rPr>
          <w:rFonts w:asciiTheme="majorBidi" w:hAnsiTheme="majorBidi" w:cstheme="majorBidi"/>
          <w:spacing w:val="-10"/>
          <w:sz w:val="30"/>
          <w:szCs w:val="30"/>
        </w:rPr>
        <w:t xml:space="preserve">31 </w:t>
      </w:r>
      <w:r w:rsidRPr="009664BA">
        <w:rPr>
          <w:rFonts w:asciiTheme="majorBidi" w:hAnsiTheme="majorBidi" w:cstheme="majorBidi"/>
          <w:spacing w:val="-10"/>
          <w:sz w:val="30"/>
          <w:szCs w:val="30"/>
          <w:cs/>
        </w:rPr>
        <w:t>ธันวาคม</w:t>
      </w:r>
      <w:r w:rsidR="000B6FB0" w:rsidRPr="009664BA">
        <w:rPr>
          <w:rFonts w:asciiTheme="majorBidi" w:hAnsiTheme="majorBidi" w:cstheme="majorBidi"/>
          <w:spacing w:val="-10"/>
          <w:sz w:val="30"/>
          <w:szCs w:val="30"/>
          <w:lang w:bidi="ar-SA"/>
        </w:rPr>
        <w:t xml:space="preserve"> </w:t>
      </w:r>
      <w:r w:rsidR="00CC6F27" w:rsidRPr="009664BA">
        <w:rPr>
          <w:rFonts w:asciiTheme="majorBidi" w:hAnsiTheme="majorBidi" w:cstheme="majorBidi"/>
          <w:spacing w:val="-10"/>
          <w:sz w:val="30"/>
          <w:szCs w:val="30"/>
          <w:cs/>
        </w:rPr>
        <w:t>กลุ่ม</w:t>
      </w:r>
      <w:r w:rsidRPr="009664BA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6706B7" w:rsidRPr="00E058DD" w:rsidRDefault="006706B7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71"/>
        <w:gridCol w:w="1172"/>
        <w:gridCol w:w="271"/>
        <w:gridCol w:w="1171"/>
        <w:gridCol w:w="254"/>
        <w:gridCol w:w="1183"/>
      </w:tblGrid>
      <w:tr w:rsidR="00F01F70" w:rsidRPr="00EF3978" w:rsidTr="00E058DD">
        <w:trPr>
          <w:tblHeader/>
        </w:trPr>
        <w:tc>
          <w:tcPr>
            <w:tcW w:w="2038" w:type="pct"/>
          </w:tcPr>
          <w:p w:rsidR="00F01F70" w:rsidRPr="0059344A" w:rsidRDefault="00F01F70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F01F70" w:rsidRPr="0059344A" w:rsidRDefault="00F01F7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F01F70" w:rsidRPr="0059344A" w:rsidRDefault="00F01F7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F01F70" w:rsidRPr="0059344A" w:rsidRDefault="00F01F7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934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01F70" w:rsidRPr="00EF3978" w:rsidTr="00E058DD">
        <w:trPr>
          <w:tblHeader/>
        </w:trPr>
        <w:tc>
          <w:tcPr>
            <w:tcW w:w="2038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F01F70" w:rsidRPr="00EF3978" w:rsidTr="00F01F70">
        <w:trPr>
          <w:tblHeader/>
        </w:trPr>
        <w:tc>
          <w:tcPr>
            <w:tcW w:w="2038" w:type="pct"/>
          </w:tcPr>
          <w:p w:rsidR="00F01F70" w:rsidRPr="0059344A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F01F70" w:rsidRPr="0059344A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0B6FB0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632" w:type="pct"/>
          </w:tcPr>
          <w:p w:rsidR="00F01F70" w:rsidRPr="0059344A" w:rsidRDefault="00F01F70" w:rsidP="000B6F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01F70" w:rsidRPr="0059344A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F01F70" w:rsidRPr="0059344A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EF3978" w:rsidTr="00E058DD">
        <w:tc>
          <w:tcPr>
            <w:tcW w:w="2038" w:type="pct"/>
          </w:tcPr>
          <w:p w:rsidR="00F01F70" w:rsidRPr="00E058DD" w:rsidRDefault="00F01F70" w:rsidP="00645A54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E058DD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6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6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7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645A54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เงินลงทุนอื่น</w:t>
            </w:r>
          </w:p>
        </w:tc>
        <w:tc>
          <w:tcPr>
            <w:tcW w:w="632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715,625</w:t>
            </w:r>
          </w:p>
        </w:tc>
        <w:tc>
          <w:tcPr>
            <w:tcW w:w="146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715,625</w:t>
            </w:r>
          </w:p>
        </w:tc>
        <w:tc>
          <w:tcPr>
            <w:tcW w:w="146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715,625</w:t>
            </w:r>
          </w:p>
        </w:tc>
        <w:tc>
          <w:tcPr>
            <w:tcW w:w="137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715,625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645A54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(10,358)</w:t>
            </w:r>
          </w:p>
        </w:tc>
        <w:tc>
          <w:tcPr>
            <w:tcW w:w="146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(6,782)</w:t>
            </w:r>
          </w:p>
        </w:tc>
        <w:tc>
          <w:tcPr>
            <w:tcW w:w="146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(10,358)</w:t>
            </w:r>
          </w:p>
        </w:tc>
        <w:tc>
          <w:tcPr>
            <w:tcW w:w="137" w:type="pct"/>
          </w:tcPr>
          <w:p w:rsidR="00F01F70" w:rsidRPr="0059344A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(6,782)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E058DD">
            <w:pPr>
              <w:pStyle w:val="30"/>
              <w:tabs>
                <w:tab w:val="clear" w:pos="360"/>
                <w:tab w:val="clear" w:pos="720"/>
                <w:tab w:val="decimal" w:pos="432"/>
                <w:tab w:val="decimal" w:pos="972"/>
              </w:tabs>
              <w:ind w:right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01F70" w:rsidRPr="0059344A" w:rsidRDefault="00F01F70" w:rsidP="00705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705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F01F70" w:rsidRPr="0059344A" w:rsidRDefault="00F01F70" w:rsidP="00705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E058DD">
            <w:pPr>
              <w:pStyle w:val="30"/>
              <w:tabs>
                <w:tab w:val="clear" w:pos="360"/>
                <w:tab w:val="clear" w:pos="720"/>
                <w:tab w:val="decimal" w:pos="432"/>
                <w:tab w:val="decimal" w:pos="882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01F70" w:rsidRPr="0059344A" w:rsidRDefault="00F01F70" w:rsidP="00705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705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F01F70" w:rsidRPr="0059344A" w:rsidRDefault="00F01F70" w:rsidP="00705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  <w:tab w:val="decimal" w:pos="432"/>
                <w:tab w:val="decimal" w:pos="882"/>
              </w:tabs>
              <w:ind w:right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05FC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632" w:type="pct"/>
            <w:vAlign w:val="bottom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646,871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01F70" w:rsidRPr="0059344A" w:rsidRDefault="00F01F70" w:rsidP="009D7D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646,871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:rsidR="00F01F70" w:rsidRPr="0059344A" w:rsidRDefault="00F01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(7,251)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(7,251)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EF3978" w:rsidTr="00E058DD">
        <w:tc>
          <w:tcPr>
            <w:tcW w:w="2038" w:type="pct"/>
          </w:tcPr>
          <w:p w:rsidR="00F01F70" w:rsidRPr="00E058DD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058DD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B72C9D" w:rsidRDefault="00F01F70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632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Default="00F01F70" w:rsidP="009D7D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Del="00381F34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01F70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Default="00F01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632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9,758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B387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19,225</w:t>
            </w:r>
          </w:p>
        </w:tc>
        <w:tc>
          <w:tcPr>
            <w:tcW w:w="146" w:type="pct"/>
          </w:tcPr>
          <w:p w:rsidR="00F01F70" w:rsidRPr="005B387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เงินฝากที่มีข้อจำกัดในการเบิกใช้</w:t>
            </w:r>
          </w:p>
        </w:tc>
        <w:tc>
          <w:tcPr>
            <w:tcW w:w="632" w:type="pct"/>
          </w:tcPr>
          <w:p w:rsidR="00F01F70" w:rsidRPr="00B0203C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149,332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184,078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(2,866)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(5,446)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(2,146)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เจ้าหนี้งานก่อสร้าง</w:t>
            </w:r>
          </w:p>
        </w:tc>
        <w:tc>
          <w:tcPr>
            <w:tcW w:w="632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(59,496)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(67,679)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E058DD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5B387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632" w:type="pct"/>
            <w:vAlign w:val="bottom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(2,101,258)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22"/>
                <w:szCs w:val="22"/>
              </w:rPr>
            </w:pPr>
            <w:r w:rsidRPr="005B387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973,413)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pct"/>
            <w:vAlign w:val="bottom"/>
          </w:tcPr>
          <w:p w:rsidR="00F01F70" w:rsidRPr="00E058DD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B387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</w:tcPr>
          <w:p w:rsidR="00F01F70" w:rsidRPr="005B387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E058D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เงินดอลล่าร์นิวซีแลนด์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(212)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(212)</w:t>
            </w:r>
          </w:p>
        </w:tc>
      </w:tr>
      <w:tr w:rsidR="00F01F70" w:rsidRPr="0059344A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เงินปอนด์เสตอร์ลิง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59344A" w:rsidDel="00C771B1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(778)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(778)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59344A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เงินดอลล่าร์ฮ่องกง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59344A" w:rsidDel="00C771B1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344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Del="00C771B1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left="162" w:right="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934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ะ</w:t>
            </w:r>
            <w:r w:rsidRPr="005934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การเงินที่มี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934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ความเสี่ยง</w:t>
            </w:r>
            <w:r w:rsidRPr="005934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                                                                  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F01F70" w:rsidRPr="00E058DD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:rsidR="00F01F70" w:rsidRPr="00E058DD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(650,</w:t>
            </w:r>
            <w:r>
              <w:rPr>
                <w:rFonts w:ascii="Angsana New" w:hAnsi="Angsana New"/>
                <w:sz w:val="30"/>
                <w:szCs w:val="30"/>
              </w:rPr>
              <w:t>266</w:t>
            </w:r>
            <w:r w:rsidRPr="00E058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01F70" w:rsidRPr="001C1F0B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F01F70" w:rsidRPr="00E058DD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5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:rsidR="00F01F70" w:rsidRPr="00E058DD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(142,648)</w:t>
            </w:r>
          </w:p>
        </w:tc>
        <w:tc>
          <w:tcPr>
            <w:tcW w:w="146" w:type="pct"/>
          </w:tcPr>
          <w:p w:rsidR="00F01F70" w:rsidRPr="001C1F0B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F01F70" w:rsidRPr="00E058DD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1,35</w:t>
            </w:r>
            <w:r>
              <w:rPr>
                <w:rFonts w:ascii="Angsana New" w:hAnsi="Angsana New"/>
                <w:sz w:val="30"/>
                <w:szCs w:val="30"/>
              </w:rPr>
              <w:t>1,975</w:t>
            </w:r>
          </w:p>
        </w:tc>
        <w:tc>
          <w:tcPr>
            <w:tcW w:w="137" w:type="pct"/>
          </w:tcPr>
          <w:p w:rsidR="00F01F70" w:rsidRPr="001C1F0B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F01F70" w:rsidRPr="001C1F0B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F01F70" w:rsidRPr="00E058DD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698,441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left="162" w:right="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5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E058D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162" w:right="9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344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ประมาณการยอดซื้อสินทรัพย์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(1,280,972)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(648,644)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(1,262,177)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left="162" w:right="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934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632" w:type="pct"/>
          </w:tcPr>
          <w:p w:rsidR="00F01F70" w:rsidRPr="00E058DD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(1,931,</w:t>
            </w:r>
            <w:r>
              <w:rPr>
                <w:rFonts w:ascii="Angsana New" w:hAnsi="Angsana New"/>
                <w:sz w:val="30"/>
                <w:szCs w:val="30"/>
              </w:rPr>
              <w:t>238</w:t>
            </w:r>
            <w:r w:rsidRPr="00E058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01F70" w:rsidRPr="00E058DD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E058DD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(791,292)</w:t>
            </w:r>
          </w:p>
        </w:tc>
        <w:tc>
          <w:tcPr>
            <w:tcW w:w="146" w:type="pct"/>
          </w:tcPr>
          <w:p w:rsidR="00F01F70" w:rsidRPr="00E058DD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E058DD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89,798</w:t>
            </w:r>
          </w:p>
        </w:tc>
        <w:tc>
          <w:tcPr>
            <w:tcW w:w="137" w:type="pct"/>
          </w:tcPr>
          <w:p w:rsidR="00F01F70" w:rsidRPr="00E058DD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E058DD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E058DD">
              <w:rPr>
                <w:rFonts w:ascii="Angsana New" w:hAnsi="Angsana New"/>
                <w:sz w:val="30"/>
                <w:szCs w:val="30"/>
              </w:rPr>
              <w:t>698,441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left="162" w:right="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E058D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162" w:right="9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344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631,879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01F70" w:rsidRPr="0059344A" w:rsidRDefault="00F01F7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621,362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612,881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F70" w:rsidRPr="00EF3978" w:rsidTr="00E058DD">
        <w:tc>
          <w:tcPr>
            <w:tcW w:w="2038" w:type="pct"/>
          </w:tcPr>
          <w:p w:rsidR="00F01F70" w:rsidRPr="0059344A" w:rsidRDefault="00F01F70" w:rsidP="009D7DB6">
            <w:pPr>
              <w:pStyle w:val="30"/>
              <w:tabs>
                <w:tab w:val="clear" w:pos="360"/>
                <w:tab w:val="clear" w:pos="720"/>
              </w:tabs>
              <w:ind w:left="162" w:right="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934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F01F70" w:rsidRPr="0059344A" w:rsidRDefault="00B6632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0751EF">
              <w:rPr>
                <w:rFonts w:ascii="Angsana New" w:hAnsi="Angsana New"/>
                <w:b/>
                <w:bCs/>
                <w:sz w:val="30"/>
                <w:szCs w:val="30"/>
              </w:rPr>
              <w:t>299,359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Del="00B663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F01F70" w:rsidRPr="0059344A" w:rsidRDefault="00B66320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0751EF">
              <w:rPr>
                <w:rFonts w:ascii="Angsana New" w:hAnsi="Angsana New"/>
                <w:b/>
                <w:bCs/>
                <w:sz w:val="30"/>
                <w:szCs w:val="30"/>
              </w:rPr>
              <w:t>69,930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702,679</w:t>
            </w:r>
            <w:r w:rsidDel="00E949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</w:tcPr>
          <w:p w:rsidR="00F01F70" w:rsidRPr="0059344A" w:rsidRDefault="00F01F70" w:rsidP="009D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F01F70" w:rsidRPr="0059344A" w:rsidRDefault="00F01F70" w:rsidP="00E058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698,441</w:t>
            </w:r>
          </w:p>
        </w:tc>
      </w:tr>
    </w:tbl>
    <w:p w:rsidR="003E773F" w:rsidRDefault="003E773F" w:rsidP="005B3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F14C68" w:rsidRPr="009664BA" w:rsidRDefault="00F14C6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F14C68" w:rsidRPr="0059344A" w:rsidRDefault="00F14C68" w:rsidP="00E2370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:rsidR="001777F9" w:rsidRPr="009664BA" w:rsidRDefault="001777F9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ความเสี่ยงทางด้านสินเชื่อคือ ความเสี่ยงที่ลูกค้าหรือคู่สัญญาไม่สามารถชำระหนี้แก่กลุ่มบริษัทตามเงื่อนไข</w:t>
      </w:r>
      <w:r w:rsidR="00F16BD4">
        <w:rPr>
          <w:rFonts w:asciiTheme="majorBidi" w:hAnsiTheme="majorBidi" w:cstheme="majorBidi"/>
          <w:sz w:val="30"/>
          <w:szCs w:val="30"/>
          <w:cs/>
        </w:rPr>
        <w:br/>
      </w:r>
      <w:r w:rsidRPr="009664BA">
        <w:rPr>
          <w:rFonts w:asciiTheme="majorBidi" w:hAnsiTheme="majorBidi" w:cstheme="majorBidi"/>
          <w:sz w:val="30"/>
          <w:szCs w:val="30"/>
          <w:cs/>
        </w:rPr>
        <w:t>ที่ตกลงไว้เมื่อครบกำหนด เนื่องจากกลุ่มบริษัทดำเนินธุรกิจกับลูกค้าที่เป็นบริษัทขนาดใหญ่ในอุตสาหกรรมปิโตรเลียมและไฟฟ้า</w:t>
      </w:r>
      <w:r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Pr="009664BA">
        <w:rPr>
          <w:rFonts w:asciiTheme="majorBidi" w:hAnsiTheme="majorBidi" w:cstheme="majorBidi"/>
          <w:sz w:val="30"/>
          <w:szCs w:val="30"/>
          <w:cs/>
        </w:rPr>
        <w:t>ทำให้กลุ่มบริษัทไม่มีความเสี่ยงที่เป็นสาระสำคัญด้านการให้สินเชื่อกับลูกค้า</w:t>
      </w:r>
    </w:p>
    <w:p w:rsidR="00493B9A" w:rsidRDefault="00493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ED6414" w:rsidRPr="009664BA" w:rsidRDefault="00ED6414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ED6414" w:rsidRPr="00E058DD" w:rsidRDefault="00ED6414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777F9" w:rsidRPr="009664BA" w:rsidRDefault="001777F9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F16BD4">
        <w:rPr>
          <w:rFonts w:asciiTheme="majorBidi" w:hAnsiTheme="majorBidi" w:cstheme="majorBidi"/>
          <w:sz w:val="30"/>
          <w:szCs w:val="30"/>
          <w:cs/>
        </w:rPr>
        <w:br/>
      </w:r>
      <w:r w:rsidRPr="009664BA">
        <w:rPr>
          <w:rFonts w:asciiTheme="majorBidi" w:hAnsiTheme="majorBidi" w:cstheme="majorBidi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5112AD" w:rsidRPr="00E058DD" w:rsidRDefault="005112AD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F01F70" w:rsidRDefault="005112AD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F01F70" w:rsidRDefault="00F01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9A3203" w:rsidRPr="009664BA" w:rsidRDefault="005112AD" w:rsidP="00CC1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</w:t>
      </w:r>
      <w:r w:rsidR="000003E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:rsidR="004A0A7B" w:rsidRPr="00E058DD" w:rsidRDefault="004A0A7B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C723A9" w:rsidRDefault="005112AD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664BA">
        <w:rPr>
          <w:rFonts w:asciiTheme="majorBidi" w:hAnsiTheme="majorBidi" w:cstheme="majorBidi"/>
          <w:sz w:val="30"/>
          <w:szCs w:val="30"/>
        </w:rPr>
        <w:t xml:space="preserve">31 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664BA">
        <w:rPr>
          <w:rFonts w:asciiTheme="majorBidi" w:hAnsiTheme="majorBidi" w:cstheme="majorBidi"/>
          <w:sz w:val="30"/>
          <w:szCs w:val="30"/>
        </w:rPr>
        <w:t>25</w:t>
      </w:r>
      <w:r w:rsidR="006805B2">
        <w:rPr>
          <w:rFonts w:asciiTheme="majorBidi" w:hAnsiTheme="majorBidi" w:cstheme="majorBidi"/>
          <w:sz w:val="30"/>
          <w:szCs w:val="30"/>
        </w:rPr>
        <w:t>60</w:t>
      </w:r>
      <w:r w:rsidRPr="009664BA">
        <w:rPr>
          <w:rFonts w:asciiTheme="majorBidi" w:hAnsiTheme="majorBidi" w:cstheme="majorBidi"/>
          <w:sz w:val="30"/>
          <w:szCs w:val="30"/>
        </w:rPr>
        <w:t xml:space="preserve"> </w:t>
      </w:r>
      <w:r w:rsidR="001A2425">
        <w:rPr>
          <w:rFonts w:asciiTheme="majorBidi" w:hAnsiTheme="majorBidi" w:cstheme="majorBidi" w:hint="cs"/>
          <w:sz w:val="30"/>
          <w:szCs w:val="30"/>
          <w:cs/>
        </w:rPr>
        <w:t>กลุ่มบริษัทมีสัญญาซื้อขายเงินตราต่างประเทศล่วงหน้า</w:t>
      </w:r>
      <w:r w:rsidR="00DD6A75">
        <w:rPr>
          <w:rFonts w:asciiTheme="majorBidi" w:hAnsiTheme="majorBidi" w:cstheme="majorBidi" w:hint="cs"/>
          <w:sz w:val="30"/>
          <w:szCs w:val="30"/>
          <w:cs/>
        </w:rPr>
        <w:t xml:space="preserve">และสัญญาแลกเปลี่ยนอัตราดอกเบี้ย </w:t>
      </w:r>
      <w:r w:rsidR="007B0E2B" w:rsidRPr="0012229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B0E2B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บริษัทมีสัญญาซื้อขายเงินตราต่างประเทศล่วงหน้า </w:t>
      </w:r>
      <w:r w:rsidR="001A2425">
        <w:rPr>
          <w:rFonts w:asciiTheme="majorBidi" w:hAnsiTheme="majorBidi" w:cstheme="majorBidi" w:hint="cs"/>
          <w:sz w:val="30"/>
          <w:szCs w:val="30"/>
          <w:cs/>
        </w:rPr>
        <w:t>ซึ่งมีมูลค่ายุติธรรมของ</w:t>
      </w:r>
      <w:r w:rsidR="007B0E2B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="001A2425">
        <w:rPr>
          <w:rFonts w:asciiTheme="majorBidi" w:hAnsiTheme="majorBidi" w:cstheme="majorBidi" w:hint="cs"/>
          <w:sz w:val="30"/>
          <w:szCs w:val="30"/>
          <w:cs/>
        </w:rPr>
        <w:t>จากตราสาร</w:t>
      </w:r>
      <w:r w:rsidR="003A64F3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="001A242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F3966" w:rsidRPr="00E058DD">
        <w:rPr>
          <w:rFonts w:asciiTheme="majorBidi" w:hAnsiTheme="majorBidi" w:cstheme="majorBidi"/>
          <w:sz w:val="30"/>
          <w:szCs w:val="30"/>
        </w:rPr>
        <w:t>11.4</w:t>
      </w:r>
      <w:r w:rsidR="001A2425" w:rsidRPr="00C043F9">
        <w:rPr>
          <w:rFonts w:asciiTheme="majorBidi" w:hAnsiTheme="majorBidi" w:cstheme="majorBidi"/>
          <w:sz w:val="30"/>
          <w:szCs w:val="30"/>
        </w:rPr>
        <w:t xml:space="preserve"> </w:t>
      </w:r>
      <w:r w:rsidR="001A2425" w:rsidRPr="00C043F9">
        <w:rPr>
          <w:rFonts w:asciiTheme="majorBidi" w:hAnsiTheme="majorBidi" w:cstheme="majorBidi"/>
          <w:sz w:val="30"/>
          <w:szCs w:val="30"/>
          <w:cs/>
        </w:rPr>
        <w:t>ล้า</w:t>
      </w:r>
      <w:r w:rsidR="001A2425">
        <w:rPr>
          <w:rFonts w:asciiTheme="majorBidi" w:hAnsiTheme="majorBidi" w:cstheme="majorBidi" w:hint="cs"/>
          <w:sz w:val="30"/>
          <w:szCs w:val="30"/>
          <w:cs/>
        </w:rPr>
        <w:t>นบา</w:t>
      </w:r>
      <w:r w:rsidR="004D3181">
        <w:rPr>
          <w:rFonts w:asciiTheme="majorBidi" w:hAnsiTheme="majorBidi" w:cstheme="majorBidi" w:hint="cs"/>
          <w:sz w:val="30"/>
          <w:szCs w:val="30"/>
          <w:cs/>
        </w:rPr>
        <w:t>ท</w:t>
      </w:r>
      <w:r w:rsidR="007B0E2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7B0E2B">
        <w:rPr>
          <w:rFonts w:asciiTheme="majorBidi" w:hAnsiTheme="majorBidi" w:cstheme="majorBidi"/>
          <w:sz w:val="30"/>
          <w:szCs w:val="30"/>
        </w:rPr>
        <w:t xml:space="preserve">9.2 </w:t>
      </w:r>
      <w:r w:rsidR="007B0E2B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="001A24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2425">
        <w:rPr>
          <w:rFonts w:asciiTheme="majorBidi" w:hAnsiTheme="majorBidi" w:cstheme="majorBidi"/>
          <w:i/>
          <w:iCs/>
          <w:sz w:val="30"/>
          <w:szCs w:val="30"/>
        </w:rPr>
        <w:t>(255</w:t>
      </w:r>
      <w:r w:rsidR="00A448AF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1A242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B0E2B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</w:t>
      </w:r>
      <w:r w:rsidR="007B0E2B" w:rsidRPr="007B0E2B">
        <w:rPr>
          <w:rFonts w:asciiTheme="majorBidi" w:hAnsiTheme="majorBidi"/>
          <w:i/>
          <w:iCs/>
          <w:sz w:val="30"/>
          <w:szCs w:val="30"/>
          <w:cs/>
        </w:rPr>
        <w:t>มีมูลค่ายุติธรรมของหนี้สินจากตราสารอนุพันธ์จำนวน</w:t>
      </w:r>
      <w:r w:rsidR="007B0E2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DD6A75">
        <w:rPr>
          <w:rFonts w:asciiTheme="majorBidi" w:hAnsiTheme="majorBidi" w:cstheme="majorBidi"/>
          <w:i/>
          <w:iCs/>
          <w:sz w:val="30"/>
          <w:szCs w:val="30"/>
        </w:rPr>
        <w:t>57.5</w:t>
      </w:r>
      <w:r w:rsidR="004D3181" w:rsidRPr="00E058D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D3181" w:rsidRPr="00E058D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A2425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3A64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64F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0751E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3A64F3">
        <w:rPr>
          <w:rFonts w:asciiTheme="majorBidi" w:hAnsiTheme="majorBidi" w:cstheme="majorBidi" w:hint="cs"/>
          <w:sz w:val="30"/>
          <w:szCs w:val="30"/>
          <w:cs/>
        </w:rPr>
        <w:t xml:space="preserve">ประเมินมูลค่ายุติธรรมดังกล่าวโดยใช้ข้อมูลระดับ </w:t>
      </w:r>
      <w:r w:rsidR="003A64F3">
        <w:rPr>
          <w:rFonts w:asciiTheme="majorBidi" w:hAnsiTheme="majorBidi" w:cstheme="majorBidi"/>
          <w:sz w:val="30"/>
          <w:szCs w:val="30"/>
        </w:rPr>
        <w:t>2</w:t>
      </w:r>
    </w:p>
    <w:p w:rsidR="000751EF" w:rsidRDefault="000751EF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112AD" w:rsidRPr="009664BA" w:rsidRDefault="005112AD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มูลค่ายุติธรรมของเงินให้กู้ยืมระยะยาวและเงินกู้ยืมระยะยาวที่มีอัตราดอกเบี้ยลอยตัว ซึ่งเป็นอัตราท้องตลาดมีราคาตามบัญชีใกล้เคียงกับมูลค่ายุติธรรม</w:t>
      </w:r>
    </w:p>
    <w:p w:rsidR="005112AD" w:rsidRPr="00E058DD" w:rsidRDefault="005112AD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CC6FAB" w:rsidRPr="009664BA" w:rsidRDefault="009A0536" w:rsidP="00381F3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5112AD" w:rsidRPr="009664B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สินทรัพย์และหนี้สินทางการเงินอื่นของกลุ่มบริษัท</w:t>
      </w:r>
      <w:r w:rsidRPr="009664BA">
        <w:rPr>
          <w:rFonts w:asciiTheme="majorBidi" w:hAnsiTheme="majorBidi" w:cstheme="majorBidi"/>
          <w:sz w:val="30"/>
          <w:szCs w:val="30"/>
          <w:cs/>
        </w:rPr>
        <w:t xml:space="preserve"> 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:rsidR="001A2425" w:rsidRPr="00E058DD" w:rsidRDefault="001A2425" w:rsidP="00381F34">
      <w:pPr>
        <w:pStyle w:val="block"/>
        <w:spacing w:after="0" w:line="240" w:lineRule="atLeast"/>
        <w:ind w:right="18"/>
        <w:jc w:val="both"/>
        <w:rPr>
          <w:rFonts w:asciiTheme="majorBidi" w:hAnsiTheme="majorBidi" w:cstheme="majorBidi"/>
          <w:b/>
          <w:bCs/>
          <w:i/>
          <w:iCs/>
          <w:sz w:val="20"/>
          <w:lang w:bidi="th-TH"/>
        </w:rPr>
      </w:pPr>
    </w:p>
    <w:p w:rsidR="004A0A7B" w:rsidRDefault="002078C1" w:rsidP="004A0A7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การวัดมูลค่ายุติธรรม</w:t>
      </w:r>
    </w:p>
    <w:p w:rsidR="00BC2383" w:rsidRPr="00E058DD" w:rsidRDefault="00BC2383" w:rsidP="004A0A7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0"/>
          <w:lang w:val="en-US" w:bidi="th-TH"/>
        </w:rPr>
      </w:pPr>
    </w:p>
    <w:p w:rsidR="00BC2383" w:rsidRPr="00B731BD" w:rsidRDefault="00BC2383" w:rsidP="004A0A7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058D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:rsidR="00BC2383" w:rsidRPr="00E058DD" w:rsidRDefault="00BC2383" w:rsidP="004A0A7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36"/>
        <w:gridCol w:w="2464"/>
        <w:gridCol w:w="236"/>
        <w:gridCol w:w="2284"/>
        <w:gridCol w:w="236"/>
        <w:gridCol w:w="2104"/>
      </w:tblGrid>
      <w:tr w:rsidR="00BC2383" w:rsidRPr="00B731BD" w:rsidTr="00E058DD">
        <w:trPr>
          <w:tblHeader/>
        </w:trPr>
        <w:tc>
          <w:tcPr>
            <w:tcW w:w="1710" w:type="dxa"/>
            <w:vAlign w:val="bottom"/>
            <w:hideMark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464" w:type="dxa"/>
            <w:vAlign w:val="bottom"/>
            <w:hideMark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284" w:type="dxa"/>
            <w:vAlign w:val="bottom"/>
            <w:hideMark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104" w:type="dxa"/>
            <w:vAlign w:val="bottom"/>
            <w:hideMark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058D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C2383" w:rsidTr="00E05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058D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สัญญาซื้อขายเงินตราต่างประเทศล่วงหน้าและสัญญาแลกเปลี่ยนอัตราดอกเบี้ย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058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 xml:space="preserve">เทคนิคการเปรียบเทียบราคาตลาด </w:t>
            </w:r>
            <w:r w:rsidRPr="00E058D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E058DD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ไม่เกี่ยวข้อง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383" w:rsidRPr="00E058DD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058D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ไม่เกี่ยวข้อง</w:t>
            </w:r>
          </w:p>
        </w:tc>
      </w:tr>
    </w:tbl>
    <w:p w:rsidR="00C723A9" w:rsidRDefault="00C723A9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283" w:right="-45" w:hanging="283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9D427C" w:rsidRDefault="009D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2D160D" w:rsidRPr="009664BA" w:rsidRDefault="00445407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35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2D160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:rsidR="00C723A9" w:rsidRDefault="00C72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cyan"/>
          <w:u w:val="single"/>
        </w:rPr>
      </w:pPr>
    </w:p>
    <w:p w:rsidR="005B4BBB" w:rsidRPr="00E61B5D" w:rsidRDefault="005B4BBB" w:rsidP="005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28D4">
        <w:rPr>
          <w:rFonts w:ascii="Angsana New" w:hAnsi="Angsana New"/>
          <w:sz w:val="30"/>
          <w:szCs w:val="30"/>
          <w:cs/>
        </w:rPr>
        <w:t>ในการประชุ</w:t>
      </w:r>
      <w:r w:rsidRPr="005B28D4">
        <w:rPr>
          <w:rFonts w:ascii="Angsana New" w:hAnsi="Angsana New" w:hint="cs"/>
          <w:sz w:val="30"/>
          <w:szCs w:val="30"/>
          <w:cs/>
        </w:rPr>
        <w:t>มคณะกรรมการ</w:t>
      </w:r>
      <w:r w:rsidRPr="005B28D4">
        <w:rPr>
          <w:rFonts w:ascii="Angsana New" w:hAnsi="Angsana New"/>
          <w:sz w:val="30"/>
          <w:szCs w:val="30"/>
          <w:cs/>
        </w:rPr>
        <w:t>ของบริษัทเมื่อวันที่</w:t>
      </w:r>
      <w:r w:rsidRPr="005B28D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15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สิงหาคม</w:t>
      </w:r>
      <w:r w:rsidRPr="005B28D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ได้</w:t>
      </w:r>
      <w:r w:rsidRPr="005B28D4">
        <w:rPr>
          <w:rFonts w:ascii="Angsana New" w:hAnsi="Angsana New"/>
          <w:sz w:val="30"/>
          <w:szCs w:val="30"/>
          <w:cs/>
        </w:rPr>
        <w:t>มีมติอนุมัติการ</w:t>
      </w:r>
      <w:r w:rsidRPr="005B28D4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 สำหรับผลประกอบการของบริษัทครึ่งแรกของปี </w:t>
      </w:r>
      <w:r>
        <w:rPr>
          <w:rFonts w:ascii="Angsana New" w:hAnsi="Angsana New"/>
          <w:sz w:val="30"/>
          <w:szCs w:val="30"/>
        </w:rPr>
        <w:t>2560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5B28D4">
        <w:rPr>
          <w:rFonts w:ascii="Angsana New" w:hAnsi="Angsana New"/>
          <w:sz w:val="30"/>
          <w:szCs w:val="30"/>
        </w:rPr>
        <w:t xml:space="preserve">1 </w:t>
      </w:r>
      <w:r w:rsidRPr="005B28D4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2560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5B28D4">
        <w:rPr>
          <w:rFonts w:ascii="Angsana New" w:hAnsi="Angsana New"/>
          <w:sz w:val="30"/>
          <w:szCs w:val="30"/>
        </w:rPr>
        <w:t xml:space="preserve">30 </w:t>
      </w:r>
      <w:r w:rsidRPr="005B28D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2560</w:t>
      </w:r>
      <w:r w:rsidRPr="005B28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5B28D4">
        <w:rPr>
          <w:rFonts w:ascii="Angsana New" w:hAnsi="Angsana New"/>
          <w:sz w:val="30"/>
          <w:szCs w:val="30"/>
          <w:cs/>
        </w:rPr>
        <w:t>ในอัตราหุ้นละ 0.</w:t>
      </w:r>
      <w:r>
        <w:rPr>
          <w:rFonts w:ascii="Angsana New" w:hAnsi="Angsana New"/>
          <w:sz w:val="30"/>
          <w:szCs w:val="30"/>
        </w:rPr>
        <w:t>4</w:t>
      </w:r>
      <w:r w:rsidRPr="005B28D4">
        <w:rPr>
          <w:rFonts w:ascii="Angsana New" w:hAnsi="Angsana New"/>
          <w:sz w:val="30"/>
          <w:szCs w:val="30"/>
        </w:rPr>
        <w:t>5</w:t>
      </w:r>
      <w:r w:rsidRPr="005B28D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="Angsana New" w:hAnsi="Angsana New"/>
          <w:sz w:val="30"/>
          <w:szCs w:val="30"/>
        </w:rPr>
        <w:t>67</w:t>
      </w:r>
      <w:r w:rsidRPr="005B28D4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.2</w:t>
      </w:r>
      <w:r w:rsidRPr="005B28D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</w:t>
      </w:r>
      <w:r w:rsidRPr="005B28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>11</w:t>
      </w:r>
      <w:r w:rsidRPr="005B28D4">
        <w:rPr>
          <w:rFonts w:ascii="Angsana New" w:hAnsi="Angsana New"/>
          <w:sz w:val="30"/>
          <w:szCs w:val="30"/>
          <w:cs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</w:p>
    <w:p w:rsidR="005B4BBB" w:rsidRDefault="005B4BBB" w:rsidP="005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4BBB" w:rsidRDefault="005B4BBB" w:rsidP="005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ในการประชุมสามัญผู้ถือหุ้นประจำปีของผู้ถือหุ้นของบริษัทเมื่อวันที่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2560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ผู้ถือหุ้นมีมติ</w:t>
      </w:r>
      <w:r>
        <w:rPr>
          <w:rFonts w:ascii="Angsana New" w:hAnsi="Angsana New"/>
          <w:sz w:val="30"/>
          <w:szCs w:val="30"/>
          <w:cs/>
        </w:rPr>
        <w:t>อนุมัติ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การจ่ายเงินปันผลสำหรับปี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 xml:space="preserve">1.15 </w:t>
      </w:r>
      <w:r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>
        <w:rPr>
          <w:rFonts w:ascii="Angsana New" w:hAnsi="Angsana New"/>
          <w:sz w:val="30"/>
          <w:szCs w:val="30"/>
        </w:rPr>
        <w:t xml:space="preserve"> 1,723.0 </w:t>
      </w:r>
      <w:r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 0.</w:t>
      </w:r>
      <w:r>
        <w:rPr>
          <w:rFonts w:ascii="Angsana New" w:hAnsi="Angsana New"/>
          <w:sz w:val="30"/>
          <w:szCs w:val="30"/>
        </w:rPr>
        <w:t xml:space="preserve">45 </w:t>
      </w:r>
      <w:r>
        <w:rPr>
          <w:rFonts w:ascii="Angsana New" w:hAnsi="Angsana New"/>
          <w:sz w:val="30"/>
          <w:szCs w:val="30"/>
          <w:cs/>
        </w:rPr>
        <w:t>บาท ซึ่งบริษัทได้จ่ายให้กับผู้ถือหุ้นของบริษัทแล้ว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ในเดือนกันยายน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>
        <w:rPr>
          <w:rFonts w:ascii="Angsana New" w:hAnsi="Angsana New"/>
          <w:sz w:val="30"/>
          <w:szCs w:val="30"/>
        </w:rPr>
        <w:t xml:space="preserve">0.70 </w:t>
      </w:r>
      <w:r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>
        <w:rPr>
          <w:rFonts w:ascii="Angsana New" w:hAnsi="Angsana New"/>
          <w:sz w:val="30"/>
          <w:szCs w:val="30"/>
        </w:rPr>
        <w:t xml:space="preserve">1,048.8 </w:t>
      </w:r>
      <w:r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เงินปันผลดังกล่าวได</w:t>
      </w:r>
      <w:r>
        <w:rPr>
          <w:rFonts w:ascii="Angsana New" w:hAnsi="Angsana New"/>
          <w:sz w:val="30"/>
          <w:szCs w:val="30"/>
          <w:cs/>
        </w:rPr>
        <w:t xml:space="preserve">้จ่ายให้แก่ผู้ถือหุ้นในวันที่ </w:t>
      </w: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</w:p>
    <w:p w:rsidR="005B4BBB" w:rsidRDefault="005B4BBB" w:rsidP="005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4BBB" w:rsidRDefault="005B4BBB" w:rsidP="005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28D4">
        <w:rPr>
          <w:rFonts w:ascii="Angsana New" w:hAnsi="Angsana New"/>
          <w:sz w:val="30"/>
          <w:szCs w:val="30"/>
          <w:cs/>
        </w:rPr>
        <w:t>ในการประชุ</w:t>
      </w:r>
      <w:r w:rsidRPr="005B28D4">
        <w:rPr>
          <w:rFonts w:ascii="Angsana New" w:hAnsi="Angsana New" w:hint="cs"/>
          <w:sz w:val="30"/>
          <w:szCs w:val="30"/>
          <w:cs/>
        </w:rPr>
        <w:t>มคณะกรรมการ</w:t>
      </w:r>
      <w:r w:rsidRPr="005B28D4">
        <w:rPr>
          <w:rFonts w:ascii="Angsana New" w:hAnsi="Angsana New"/>
          <w:sz w:val="30"/>
          <w:szCs w:val="30"/>
          <w:cs/>
        </w:rPr>
        <w:t>ของบริษัทเมื่อวันที่</w:t>
      </w:r>
      <w:r w:rsidRPr="005B28D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18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สิงหาคม</w:t>
      </w:r>
      <w:r w:rsidRPr="005B28D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ได้</w:t>
      </w:r>
      <w:r w:rsidRPr="005B28D4">
        <w:rPr>
          <w:rFonts w:ascii="Angsana New" w:hAnsi="Angsana New"/>
          <w:sz w:val="30"/>
          <w:szCs w:val="30"/>
          <w:cs/>
        </w:rPr>
        <w:t>มีมติอนุมัติการ</w:t>
      </w:r>
      <w:r w:rsidRPr="005B28D4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 สำหรับผลประกอบการของบริษัทครึ่งแรกของปี </w:t>
      </w:r>
      <w:r>
        <w:rPr>
          <w:rFonts w:ascii="Angsana New" w:hAnsi="Angsana New"/>
          <w:sz w:val="30"/>
          <w:szCs w:val="30"/>
        </w:rPr>
        <w:t>2559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5B28D4">
        <w:rPr>
          <w:rFonts w:ascii="Angsana New" w:hAnsi="Angsana New"/>
          <w:sz w:val="30"/>
          <w:szCs w:val="30"/>
        </w:rPr>
        <w:t xml:space="preserve">1 </w:t>
      </w:r>
      <w:r w:rsidRPr="005B28D4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2559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5B28D4">
        <w:rPr>
          <w:rFonts w:ascii="Angsana New" w:hAnsi="Angsana New"/>
          <w:sz w:val="30"/>
          <w:szCs w:val="30"/>
        </w:rPr>
        <w:t xml:space="preserve">30 </w:t>
      </w:r>
      <w:r w:rsidRPr="005B28D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2559</w:t>
      </w:r>
      <w:r w:rsidRPr="005B28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5B28D4">
        <w:rPr>
          <w:rFonts w:ascii="Angsana New" w:hAnsi="Angsana New"/>
          <w:sz w:val="30"/>
          <w:szCs w:val="30"/>
          <w:cs/>
        </w:rPr>
        <w:t>ในอัตราหุ้นละ 0.</w:t>
      </w:r>
      <w:r>
        <w:rPr>
          <w:rFonts w:ascii="Angsana New" w:hAnsi="Angsana New"/>
          <w:sz w:val="30"/>
          <w:szCs w:val="30"/>
        </w:rPr>
        <w:t>4</w:t>
      </w:r>
      <w:r w:rsidRPr="005B28D4">
        <w:rPr>
          <w:rFonts w:ascii="Angsana New" w:hAnsi="Angsana New"/>
          <w:sz w:val="30"/>
          <w:szCs w:val="30"/>
        </w:rPr>
        <w:t>5</w:t>
      </w:r>
      <w:r w:rsidRPr="005B28D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="Angsana New" w:hAnsi="Angsana New"/>
          <w:sz w:val="30"/>
          <w:szCs w:val="30"/>
        </w:rPr>
        <w:t>67</w:t>
      </w:r>
      <w:r w:rsidRPr="005B28D4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.2</w:t>
      </w:r>
      <w:r w:rsidRPr="005B28D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</w:t>
      </w:r>
      <w:r w:rsidRPr="005B28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>14</w:t>
      </w:r>
      <w:r w:rsidRPr="005B28D4">
        <w:rPr>
          <w:rFonts w:ascii="Angsana New" w:hAnsi="Angsana New"/>
          <w:sz w:val="30"/>
          <w:szCs w:val="30"/>
          <w:cs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กันยายน</w:t>
      </w:r>
      <w:r w:rsidRPr="005B28D4">
        <w:rPr>
          <w:rFonts w:ascii="Angsana New" w:hAnsi="Angsana New"/>
          <w:sz w:val="30"/>
          <w:szCs w:val="30"/>
          <w:cs/>
        </w:rPr>
        <w:t xml:space="preserve"> 255</w:t>
      </w:r>
      <w:r>
        <w:rPr>
          <w:rFonts w:ascii="Angsana New" w:hAnsi="Angsana New"/>
          <w:sz w:val="30"/>
          <w:szCs w:val="30"/>
        </w:rPr>
        <w:t>9</w:t>
      </w:r>
    </w:p>
    <w:p w:rsidR="005B4BBB" w:rsidRDefault="005B4BBB" w:rsidP="005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D160D" w:rsidRPr="00E058DD" w:rsidRDefault="005B4BBB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63D7">
        <w:rPr>
          <w:rFonts w:ascii="Angsana New" w:hAnsi="Angsana New"/>
          <w:sz w:val="30"/>
          <w:szCs w:val="30"/>
          <w:cs/>
        </w:rPr>
        <w:t>ในการประชุมสามัญผู้ถือหุ้นประจำปีของผู้ถือหุ้นของบริษัทเมื่อวันที่</w:t>
      </w:r>
      <w:r w:rsidRPr="00160A0E">
        <w:rPr>
          <w:rFonts w:ascii="Angsana New" w:hAnsi="Angsana New"/>
          <w:sz w:val="30"/>
          <w:szCs w:val="30"/>
        </w:rPr>
        <w:t xml:space="preserve"> 4 </w:t>
      </w:r>
      <w:r w:rsidRPr="00E058DD">
        <w:rPr>
          <w:rFonts w:ascii="Angsana New" w:hAnsi="Angsana New"/>
          <w:sz w:val="30"/>
          <w:szCs w:val="30"/>
          <w:cs/>
        </w:rPr>
        <w:t xml:space="preserve">เมษายน </w:t>
      </w:r>
      <w:r w:rsidRPr="00E058DD">
        <w:rPr>
          <w:rFonts w:ascii="Angsana New" w:hAnsi="Angsana New"/>
          <w:sz w:val="30"/>
          <w:szCs w:val="30"/>
        </w:rPr>
        <w:t xml:space="preserve">2559 </w:t>
      </w:r>
      <w:r w:rsidRPr="00E058DD">
        <w:rPr>
          <w:rFonts w:ascii="Angsana New" w:hAnsi="Angsana New"/>
          <w:sz w:val="30"/>
          <w:szCs w:val="30"/>
          <w:cs/>
        </w:rPr>
        <w:t>ผู้ถือหุ้นมีมติอนุมัติ</w:t>
      </w:r>
      <w:r w:rsidRPr="00E058DD">
        <w:rPr>
          <w:rFonts w:ascii="Angsana New" w:hAnsi="Angsana New"/>
          <w:sz w:val="30"/>
          <w:szCs w:val="30"/>
          <w:cs/>
        </w:rPr>
        <w:br/>
        <w:t>การจ่ายเงินปันผลสำหรับปี</w:t>
      </w:r>
      <w:r w:rsidRPr="00E058DD">
        <w:rPr>
          <w:rFonts w:ascii="Angsana New" w:hAnsi="Angsana New"/>
          <w:sz w:val="30"/>
          <w:szCs w:val="30"/>
        </w:rPr>
        <w:t xml:space="preserve"> 2558</w:t>
      </w:r>
      <w:r w:rsidRPr="00E058DD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E058DD">
        <w:rPr>
          <w:rFonts w:ascii="Angsana New" w:hAnsi="Angsana New"/>
          <w:sz w:val="30"/>
          <w:szCs w:val="30"/>
        </w:rPr>
        <w:t xml:space="preserve">0.95 </w:t>
      </w:r>
      <w:r w:rsidRPr="00E058DD">
        <w:rPr>
          <w:rFonts w:ascii="Angsana New" w:hAnsi="Angsana New"/>
          <w:sz w:val="30"/>
          <w:szCs w:val="30"/>
          <w:cs/>
        </w:rPr>
        <w:t>บาท</w:t>
      </w:r>
      <w:r w:rsidRPr="00E058DD">
        <w:rPr>
          <w:rFonts w:ascii="Angsana New" w:hAnsi="Angsana New"/>
          <w:sz w:val="30"/>
          <w:szCs w:val="30"/>
        </w:rPr>
        <w:t xml:space="preserve"> </w:t>
      </w:r>
      <w:r w:rsidRPr="00E058D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E058DD">
        <w:rPr>
          <w:rFonts w:ascii="Angsana New" w:hAnsi="Angsana New"/>
          <w:sz w:val="30"/>
          <w:szCs w:val="30"/>
        </w:rPr>
        <w:t xml:space="preserve"> 1,423.4 </w:t>
      </w:r>
      <w:r w:rsidRPr="00E058DD">
        <w:rPr>
          <w:rFonts w:ascii="Angsana New" w:hAnsi="Angsana New"/>
          <w:sz w:val="30"/>
          <w:szCs w:val="30"/>
          <w:cs/>
        </w:rPr>
        <w:t>ล้านบาท</w:t>
      </w:r>
      <w:r w:rsidRPr="00E058DD">
        <w:rPr>
          <w:rFonts w:ascii="Angsana New" w:hAnsi="Angsana New"/>
          <w:sz w:val="30"/>
          <w:szCs w:val="30"/>
        </w:rPr>
        <w:t xml:space="preserve"> </w:t>
      </w:r>
      <w:r w:rsidRPr="00E058DD">
        <w:rPr>
          <w:rFonts w:ascii="Angsana New" w:hAnsi="Angsana New"/>
          <w:sz w:val="30"/>
          <w:szCs w:val="30"/>
          <w:cs/>
        </w:rPr>
        <w:t>เงินปันผลสำหรับปีดังกล่าวได้รวมเงินปันผลระหว่างกาลในอัตราหุ้นละ</w:t>
      </w:r>
      <w:r w:rsidRPr="00E058DD">
        <w:rPr>
          <w:rFonts w:ascii="Angsana New" w:hAnsi="Angsana New"/>
          <w:sz w:val="30"/>
          <w:szCs w:val="30"/>
        </w:rPr>
        <w:t xml:space="preserve"> 0.35 </w:t>
      </w:r>
      <w:r w:rsidRPr="00E058DD">
        <w:rPr>
          <w:rFonts w:ascii="Angsana New" w:hAnsi="Angsana New"/>
          <w:sz w:val="30"/>
          <w:szCs w:val="30"/>
          <w:cs/>
        </w:rPr>
        <w:t>บาท</w:t>
      </w:r>
      <w:r w:rsidRPr="00E058DD">
        <w:rPr>
          <w:rFonts w:ascii="Angsana New" w:hAnsi="Angsana New"/>
          <w:sz w:val="30"/>
          <w:szCs w:val="30"/>
        </w:rPr>
        <w:t xml:space="preserve"> </w:t>
      </w:r>
      <w:r w:rsidRPr="00E058DD">
        <w:rPr>
          <w:rFonts w:ascii="Angsana New" w:hAnsi="Angsana New"/>
          <w:sz w:val="30"/>
          <w:szCs w:val="30"/>
          <w:cs/>
        </w:rPr>
        <w:t>ซึ่งบริษัทได้จ่ายให้กับผู้ถือหุ้นของบริษัทแล้ว</w:t>
      </w:r>
      <w:r w:rsidRPr="00E058DD">
        <w:rPr>
          <w:rFonts w:ascii="Angsana New" w:hAnsi="Angsana New"/>
          <w:sz w:val="30"/>
          <w:szCs w:val="30"/>
          <w:cs/>
        </w:rPr>
        <w:br/>
        <w:t>ในเดือนกันยายน</w:t>
      </w:r>
      <w:r w:rsidRPr="00E058DD">
        <w:rPr>
          <w:rFonts w:ascii="Angsana New" w:hAnsi="Angsana New"/>
          <w:sz w:val="30"/>
          <w:szCs w:val="30"/>
        </w:rPr>
        <w:t xml:space="preserve"> 2558</w:t>
      </w:r>
      <w:r w:rsidRPr="00E058DD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Pr="00E058DD">
        <w:rPr>
          <w:rFonts w:ascii="Angsana New" w:hAnsi="Angsana New"/>
          <w:sz w:val="30"/>
          <w:szCs w:val="30"/>
        </w:rPr>
        <w:t xml:space="preserve">0.60 </w:t>
      </w:r>
      <w:r w:rsidRPr="00E058DD"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Pr="00E058DD">
        <w:rPr>
          <w:rFonts w:ascii="Angsana New" w:hAnsi="Angsana New"/>
          <w:sz w:val="30"/>
          <w:szCs w:val="30"/>
        </w:rPr>
        <w:t xml:space="preserve">899.0 </w:t>
      </w:r>
      <w:r w:rsidRPr="00E058DD">
        <w:rPr>
          <w:rFonts w:ascii="Angsana New" w:hAnsi="Angsana New"/>
          <w:sz w:val="30"/>
          <w:szCs w:val="30"/>
          <w:cs/>
        </w:rPr>
        <w:t>ล้านบาท</w:t>
      </w:r>
      <w:r w:rsidRPr="00E058DD">
        <w:rPr>
          <w:rFonts w:ascii="Angsana New" w:hAnsi="Angsana New"/>
          <w:sz w:val="30"/>
          <w:szCs w:val="30"/>
        </w:rPr>
        <w:t xml:space="preserve"> </w:t>
      </w:r>
      <w:r w:rsidRPr="00E058DD">
        <w:rPr>
          <w:rFonts w:ascii="Angsana New" w:hAnsi="Angsana New"/>
          <w:sz w:val="30"/>
          <w:szCs w:val="30"/>
          <w:cs/>
        </w:rPr>
        <w:t xml:space="preserve">เงินปันผลดังกล่าวได้จ่ายให้แก่ผู้ถือหุ้นในวันที่ </w:t>
      </w:r>
      <w:r w:rsidRPr="00E058DD">
        <w:rPr>
          <w:rFonts w:ascii="Angsana New" w:hAnsi="Angsana New"/>
          <w:sz w:val="30"/>
          <w:szCs w:val="30"/>
        </w:rPr>
        <w:t xml:space="preserve">12 </w:t>
      </w:r>
      <w:r w:rsidRPr="00E058DD">
        <w:rPr>
          <w:rFonts w:ascii="Angsana New" w:hAnsi="Angsana New"/>
          <w:sz w:val="30"/>
          <w:szCs w:val="30"/>
          <w:cs/>
        </w:rPr>
        <w:t>เมษายน</w:t>
      </w:r>
      <w:r w:rsidRPr="00E058DD">
        <w:rPr>
          <w:rFonts w:ascii="Angsana New" w:hAnsi="Angsana New"/>
          <w:sz w:val="30"/>
          <w:szCs w:val="30"/>
        </w:rPr>
        <w:t xml:space="preserve"> 2559</w:t>
      </w:r>
    </w:p>
    <w:p w:rsidR="005B4BBB" w:rsidRPr="00E058DD" w:rsidRDefault="005B4BBB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427C" w:rsidRDefault="009D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616AF2" w:rsidRPr="009664BA" w:rsidRDefault="00445407" w:rsidP="00E058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36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BB4B1F" w:rsidRPr="009664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ภาระผูกพันกับกิจการที่ไม่เกี่ยวข้องกัน </w:t>
      </w:r>
    </w:p>
    <w:p w:rsidR="006F7694" w:rsidRPr="009664BA" w:rsidRDefault="006F7694" w:rsidP="009850C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69"/>
        <w:gridCol w:w="273"/>
        <w:gridCol w:w="1174"/>
        <w:gridCol w:w="273"/>
        <w:gridCol w:w="1166"/>
        <w:gridCol w:w="252"/>
        <w:gridCol w:w="1187"/>
      </w:tblGrid>
      <w:tr w:rsidR="00D706E8" w:rsidRPr="009664BA" w:rsidTr="00E058DD">
        <w:trPr>
          <w:tblHeader/>
        </w:trPr>
        <w:tc>
          <w:tcPr>
            <w:tcW w:w="2037" w:type="pct"/>
          </w:tcPr>
          <w:p w:rsidR="00D706E8" w:rsidRPr="009664BA" w:rsidRDefault="00D706E8" w:rsidP="00D7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D706E8" w:rsidRPr="009664BA" w:rsidRDefault="00D706E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D706E8" w:rsidRPr="009664BA" w:rsidRDefault="00D706E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D706E8" w:rsidRPr="009664BA" w:rsidRDefault="00D706E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1F34" w:rsidRPr="009664BA" w:rsidTr="00E058DD">
        <w:trPr>
          <w:tblHeader/>
        </w:trPr>
        <w:tc>
          <w:tcPr>
            <w:tcW w:w="2037" w:type="pct"/>
          </w:tcPr>
          <w:p w:rsidR="00A448AF" w:rsidRPr="009664BA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448AF" w:rsidRPr="009664BA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A448AF" w:rsidRPr="009664BA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A448AF" w:rsidRPr="009664BA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A448AF" w:rsidRPr="009664BA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448AF" w:rsidRPr="009664BA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:rsidR="00A448AF" w:rsidRPr="009664BA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448AF" w:rsidRPr="009664BA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0B6FB0" w:rsidRPr="009664BA" w:rsidTr="00E058DD">
        <w:trPr>
          <w:tblHeader/>
        </w:trPr>
        <w:tc>
          <w:tcPr>
            <w:tcW w:w="203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1F34" w:rsidRPr="009664BA" w:rsidTr="00E058DD">
        <w:tc>
          <w:tcPr>
            <w:tcW w:w="2037" w:type="pct"/>
          </w:tcPr>
          <w:p w:rsidR="000B6FB0" w:rsidRPr="009664B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1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0B6FB0" w:rsidRPr="009664BA" w:rsidRDefault="000B6FB0" w:rsidP="000B6FB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0B6FB0" w:rsidRPr="009664BA" w:rsidRDefault="000B6FB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0B6FB0" w:rsidRPr="009664BA" w:rsidRDefault="000B6FB0" w:rsidP="000B6FB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1F34" w:rsidRPr="009664BA" w:rsidTr="00E058DD">
        <w:tc>
          <w:tcPr>
            <w:tcW w:w="2037" w:type="pct"/>
          </w:tcPr>
          <w:p w:rsidR="000B6FB0" w:rsidRPr="009664B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31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0B6FB0" w:rsidRPr="009664BA" w:rsidRDefault="000B6FB0" w:rsidP="00E058D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0B6FB0" w:rsidRPr="009664BA" w:rsidRDefault="000B6FB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0B6FB0" w:rsidRPr="009664BA" w:rsidRDefault="000B6FB0" w:rsidP="000B6FB0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1F34" w:rsidRPr="009664BA" w:rsidTr="00E058DD">
        <w:tc>
          <w:tcPr>
            <w:tcW w:w="2037" w:type="pct"/>
          </w:tcPr>
          <w:p w:rsidR="000B6FB0" w:rsidRPr="009664BA" w:rsidRDefault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จ้างออกแบบ ก่อสร้างและติดตั้งระบบเครื่องจักรและอุปกรณ์  และก่อสร้าง    </w:t>
            </w:r>
          </w:p>
        </w:tc>
        <w:tc>
          <w:tcPr>
            <w:tcW w:w="631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0B6FB0" w:rsidRPr="009664BA" w:rsidRDefault="000B6FB0" w:rsidP="00E058D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0B6FB0" w:rsidRPr="009664BA" w:rsidRDefault="000B6FB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0B6FB0" w:rsidRPr="009664BA" w:rsidRDefault="000B6FB0" w:rsidP="000B6FB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1F34" w:rsidRPr="009664BA" w:rsidTr="00E058DD">
        <w:tc>
          <w:tcPr>
            <w:tcW w:w="2037" w:type="pct"/>
          </w:tcPr>
          <w:p w:rsidR="000B6FB0" w:rsidRPr="009664BA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อาคารและสิ่งปลูกสร้างอื่นสำหรับโครงการที่ยังไม่แล้วเสร็จ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493B9A" w:rsidRDefault="00493B9A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B6FB0" w:rsidRDefault="00AF3966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3,328,851</w:t>
            </w: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0B6FB0" w:rsidRPr="009664BA" w:rsidRDefault="000B6FB0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B6FB0" w:rsidRPr="009664BA" w:rsidRDefault="00A448AF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2,267,739</w:t>
            </w:r>
          </w:p>
        </w:tc>
        <w:tc>
          <w:tcPr>
            <w:tcW w:w="147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493B9A" w:rsidRDefault="00493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B6FB0" w:rsidRPr="009664BA" w:rsidRDefault="00AF3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3,014,857</w:t>
            </w:r>
          </w:p>
        </w:tc>
        <w:tc>
          <w:tcPr>
            <w:tcW w:w="136" w:type="pct"/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0B6FB0" w:rsidRPr="009664BA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B6FB0" w:rsidRPr="009664BA" w:rsidRDefault="00A448AF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104,637</w:t>
            </w:r>
          </w:p>
        </w:tc>
      </w:tr>
      <w:tr w:rsidR="001C1F0B" w:rsidRPr="001C1F0B" w:rsidTr="00E058DD">
        <w:tc>
          <w:tcPr>
            <w:tcW w:w="2037" w:type="pct"/>
          </w:tcPr>
          <w:p w:rsidR="001C1F0B" w:rsidRPr="00E058DD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C1F0B" w:rsidRPr="00E058DD" w:rsidRDefault="001C1F0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3,328,851</w:t>
            </w:r>
          </w:p>
        </w:tc>
        <w:tc>
          <w:tcPr>
            <w:tcW w:w="147" w:type="pct"/>
          </w:tcPr>
          <w:p w:rsidR="001C1F0B" w:rsidRPr="00E058DD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1C1F0B" w:rsidRPr="00E058DD" w:rsidRDefault="001C1F0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2,267,739</w:t>
            </w:r>
          </w:p>
        </w:tc>
        <w:tc>
          <w:tcPr>
            <w:tcW w:w="147" w:type="pct"/>
          </w:tcPr>
          <w:p w:rsidR="001C1F0B" w:rsidRPr="00E058DD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1C1F0B" w:rsidRPr="00E058DD" w:rsidRDefault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3,014,857</w:t>
            </w:r>
          </w:p>
        </w:tc>
        <w:tc>
          <w:tcPr>
            <w:tcW w:w="136" w:type="pct"/>
          </w:tcPr>
          <w:p w:rsidR="001C1F0B" w:rsidRPr="00E058DD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1C1F0B" w:rsidRPr="00E058DD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104,637</w:t>
            </w:r>
          </w:p>
        </w:tc>
      </w:tr>
      <w:tr w:rsidR="001C1F0B" w:rsidRPr="009664BA" w:rsidTr="00E058DD">
        <w:tc>
          <w:tcPr>
            <w:tcW w:w="2037" w:type="pct"/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1C1F0B" w:rsidRPr="009664BA" w:rsidRDefault="001C1F0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1C1F0B" w:rsidRPr="009664BA" w:rsidRDefault="001C1F0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1C1F0B" w:rsidRPr="009664BA" w:rsidRDefault="001C1F0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F0B" w:rsidRPr="009664BA" w:rsidTr="00E058DD">
        <w:tc>
          <w:tcPr>
            <w:tcW w:w="2037" w:type="pct"/>
            <w:shd w:val="clear" w:color="auto" w:fill="auto"/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6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31" w:type="pct"/>
          </w:tcPr>
          <w:p w:rsidR="001C1F0B" w:rsidRPr="009664BA" w:rsidRDefault="001C1F0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1C1F0B" w:rsidRPr="009664BA" w:rsidRDefault="001C1F0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C1F0B" w:rsidRPr="009664BA" w:rsidRDefault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F0B" w:rsidRPr="009664BA" w:rsidTr="00E058DD">
        <w:tc>
          <w:tcPr>
            <w:tcW w:w="2037" w:type="pct"/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1" w:type="pct"/>
          </w:tcPr>
          <w:p w:rsidR="001C1F0B" w:rsidRPr="009664BA" w:rsidRDefault="001C1F0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68,610</w:t>
            </w: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1C1F0B" w:rsidRPr="009664BA" w:rsidRDefault="001C1F0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84,982</w:t>
            </w: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C1F0B" w:rsidRPr="009664BA" w:rsidRDefault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66,345</w:t>
            </w:r>
          </w:p>
        </w:tc>
        <w:tc>
          <w:tcPr>
            <w:tcW w:w="136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82,718</w:t>
            </w:r>
          </w:p>
        </w:tc>
      </w:tr>
      <w:tr w:rsidR="001C1F0B" w:rsidRPr="009664BA" w:rsidTr="00E058DD">
        <w:tc>
          <w:tcPr>
            <w:tcW w:w="2037" w:type="pct"/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1" w:type="pct"/>
          </w:tcPr>
          <w:p w:rsidR="001C1F0B" w:rsidRPr="009664BA" w:rsidRDefault="0049603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164,243</w:t>
            </w: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1C1F0B" w:rsidRPr="009664BA" w:rsidRDefault="001C1F0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194,778</w:t>
            </w: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C1F0B" w:rsidRPr="009664BA" w:rsidRDefault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9603E">
              <w:rPr>
                <w:rFonts w:asciiTheme="majorBidi" w:hAnsiTheme="majorBidi" w:cstheme="majorBidi"/>
                <w:sz w:val="30"/>
                <w:szCs w:val="30"/>
              </w:rPr>
              <w:t>5,186</w:t>
            </w:r>
          </w:p>
        </w:tc>
        <w:tc>
          <w:tcPr>
            <w:tcW w:w="136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185,721</w:t>
            </w:r>
          </w:p>
        </w:tc>
      </w:tr>
      <w:tr w:rsidR="001C1F0B" w:rsidRPr="009664BA" w:rsidTr="00E058DD">
        <w:tc>
          <w:tcPr>
            <w:tcW w:w="2037" w:type="pct"/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1C1F0B" w:rsidRPr="009664BA" w:rsidRDefault="001C1F0B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207,144</w:t>
            </w: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1C1F0B" w:rsidRPr="009664BA" w:rsidRDefault="001C1F0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231,194</w:t>
            </w: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1C1F0B" w:rsidRPr="009664BA" w:rsidRDefault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165,732</w:t>
            </w:r>
          </w:p>
        </w:tc>
        <w:tc>
          <w:tcPr>
            <w:tcW w:w="136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192,970</w:t>
            </w:r>
          </w:p>
        </w:tc>
      </w:tr>
      <w:tr w:rsidR="001C1F0B" w:rsidRPr="009664BA" w:rsidTr="00E058DD">
        <w:tc>
          <w:tcPr>
            <w:tcW w:w="2037" w:type="pct"/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1C1F0B" w:rsidRPr="009664BA" w:rsidRDefault="0049603E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439,997</w:t>
            </w: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1C1F0B" w:rsidRPr="009664BA" w:rsidRDefault="001C1F0B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510,954</w:t>
            </w:r>
          </w:p>
        </w:tc>
        <w:tc>
          <w:tcPr>
            <w:tcW w:w="147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1C1F0B" w:rsidRPr="009664BA" w:rsidRDefault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9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7,263</w:t>
            </w:r>
          </w:p>
        </w:tc>
        <w:tc>
          <w:tcPr>
            <w:tcW w:w="136" w:type="pct"/>
          </w:tcPr>
          <w:p w:rsidR="001C1F0B" w:rsidRPr="009664BA" w:rsidRDefault="001C1F0B" w:rsidP="001C1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  <w:bottom w:val="double" w:sz="4" w:space="0" w:color="auto"/>
            </w:tcBorders>
          </w:tcPr>
          <w:p w:rsidR="001C1F0B" w:rsidRPr="009664BA" w:rsidRDefault="001C1F0B" w:rsidP="001C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461,409</w:t>
            </w:r>
          </w:p>
        </w:tc>
      </w:tr>
    </w:tbl>
    <w:p w:rsidR="00721773" w:rsidRPr="009664BA" w:rsidRDefault="0072177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438AA" w:rsidRDefault="005B7AA5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934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595784" w:rsidRPr="00AB53AA" w:rsidRDefault="00595784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8098E" w:rsidRPr="00E058DD" w:rsidRDefault="0068098E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058DD">
        <w:rPr>
          <w:rFonts w:ascii="Angsana New" w:hAnsi="Angsana New"/>
          <w:sz w:val="30"/>
          <w:szCs w:val="30"/>
          <w:cs/>
        </w:rPr>
        <w:t>บริษัทมีสัญญาซื้อเงินตราต่างประเทศล่วงหน้าคงเหลือ ณ วันที่</w:t>
      </w:r>
      <w:r w:rsidRPr="00E058DD">
        <w:rPr>
          <w:rFonts w:ascii="Angsana New" w:hAnsi="Angsana New"/>
          <w:sz w:val="30"/>
          <w:szCs w:val="30"/>
        </w:rPr>
        <w:t xml:space="preserve"> 31 </w:t>
      </w:r>
      <w:r w:rsidRPr="00E058D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058DD">
        <w:rPr>
          <w:rFonts w:ascii="Angsana New" w:hAnsi="Angsana New"/>
          <w:sz w:val="30"/>
          <w:szCs w:val="30"/>
        </w:rPr>
        <w:t xml:space="preserve">2560 </w:t>
      </w:r>
      <w:r w:rsidRPr="00E058DD">
        <w:rPr>
          <w:rFonts w:ascii="Angsana New" w:hAnsi="Angsana New"/>
          <w:sz w:val="30"/>
          <w:szCs w:val="30"/>
          <w:cs/>
        </w:rPr>
        <w:t xml:space="preserve">จำนวน </w:t>
      </w:r>
      <w:r w:rsidRPr="00E058DD">
        <w:rPr>
          <w:rFonts w:ascii="Angsana New" w:hAnsi="Angsana New"/>
          <w:sz w:val="30"/>
          <w:szCs w:val="30"/>
        </w:rPr>
        <w:t xml:space="preserve">15.8 </w:t>
      </w:r>
      <w:r w:rsidRPr="00E058DD">
        <w:rPr>
          <w:rFonts w:ascii="Angsana New" w:hAnsi="Angsana New"/>
          <w:sz w:val="30"/>
          <w:szCs w:val="30"/>
          <w:cs/>
        </w:rPr>
        <w:t>ล้าน</w:t>
      </w:r>
      <w:r w:rsidR="000B7046">
        <w:rPr>
          <w:rFonts w:ascii="Angsana New" w:hAnsi="Angsana New" w:hint="cs"/>
          <w:sz w:val="30"/>
          <w:szCs w:val="30"/>
          <w:cs/>
        </w:rPr>
        <w:t>ยูโร</w:t>
      </w:r>
      <w:r w:rsidRPr="00E058DD">
        <w:rPr>
          <w:rFonts w:ascii="Angsana New" w:hAnsi="Angsana New"/>
          <w:sz w:val="30"/>
          <w:szCs w:val="30"/>
          <w:cs/>
        </w:rPr>
        <w:t xml:space="preserve"> เทียบเท่าจำนวนเงิน </w:t>
      </w:r>
      <w:r w:rsidRPr="00E058DD">
        <w:rPr>
          <w:rFonts w:ascii="Angsana New" w:hAnsi="Angsana New"/>
          <w:sz w:val="30"/>
          <w:szCs w:val="30"/>
        </w:rPr>
        <w:t xml:space="preserve">621.8 </w:t>
      </w:r>
      <w:r w:rsidRPr="00E058DD">
        <w:rPr>
          <w:rFonts w:ascii="Angsana New" w:hAnsi="Angsana New"/>
          <w:sz w:val="30"/>
          <w:szCs w:val="30"/>
          <w:cs/>
        </w:rPr>
        <w:t>ล้านบาท สัญญาดังกล่าวจะสิ้นสุดในระหว่างเดือนมกราคม</w:t>
      </w:r>
      <w:r w:rsidRPr="00E058DD">
        <w:rPr>
          <w:rFonts w:ascii="Angsana New" w:hAnsi="Angsana New"/>
          <w:sz w:val="30"/>
          <w:szCs w:val="30"/>
        </w:rPr>
        <w:t xml:space="preserve"> 2561 </w:t>
      </w:r>
      <w:r w:rsidRPr="00E058DD">
        <w:rPr>
          <w:rFonts w:ascii="Angsana New" w:hAnsi="Angsana New"/>
          <w:sz w:val="30"/>
          <w:szCs w:val="30"/>
          <w:cs/>
        </w:rPr>
        <w:t xml:space="preserve">ถึงเดือนพฤศจิกายน </w:t>
      </w:r>
      <w:r w:rsidRPr="00E058DD">
        <w:rPr>
          <w:rFonts w:ascii="Angsana New" w:hAnsi="Angsana New"/>
          <w:sz w:val="30"/>
          <w:szCs w:val="30"/>
        </w:rPr>
        <w:t>2561</w:t>
      </w:r>
      <w:r w:rsidRPr="00E058DD">
        <w:rPr>
          <w:rFonts w:ascii="Angsana New" w:hAnsi="Angsana New"/>
          <w:sz w:val="30"/>
          <w:szCs w:val="30"/>
          <w:cs/>
        </w:rPr>
        <w:t xml:space="preserve"> </w:t>
      </w:r>
    </w:p>
    <w:p w:rsidR="004D3181" w:rsidRPr="00C043F9" w:rsidRDefault="004D3181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AB53AA" w:rsidRDefault="00AB53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43F9">
        <w:rPr>
          <w:rFonts w:ascii="Angsana New" w:hAnsi="Angsana New"/>
          <w:sz w:val="30"/>
          <w:szCs w:val="30"/>
          <w:cs/>
        </w:rPr>
        <w:t>บริษัทย่อยในประเทศมีสัญญาซื้อเงินตราต่างประเทศล่วงหน้าคงเหลือ ณ วันที่</w:t>
      </w:r>
      <w:r w:rsidRPr="00C043F9">
        <w:rPr>
          <w:rFonts w:ascii="Angsana New" w:hAnsi="Angsana New"/>
          <w:sz w:val="30"/>
          <w:szCs w:val="30"/>
        </w:rPr>
        <w:t xml:space="preserve"> </w:t>
      </w:r>
      <w:r w:rsidRPr="00E058DD">
        <w:rPr>
          <w:rFonts w:ascii="Angsana New" w:hAnsi="Angsana New"/>
          <w:sz w:val="30"/>
          <w:szCs w:val="30"/>
        </w:rPr>
        <w:t>31</w:t>
      </w:r>
      <w:r w:rsidRPr="00C043F9">
        <w:rPr>
          <w:rFonts w:ascii="Angsana New" w:hAnsi="Angsana New"/>
          <w:sz w:val="30"/>
          <w:szCs w:val="30"/>
        </w:rPr>
        <w:t xml:space="preserve"> </w:t>
      </w:r>
      <w:r w:rsidRPr="00E058D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043F9">
        <w:rPr>
          <w:rFonts w:ascii="Angsana New" w:hAnsi="Angsana New"/>
          <w:sz w:val="30"/>
          <w:szCs w:val="30"/>
        </w:rPr>
        <w:t xml:space="preserve">2560 </w:t>
      </w:r>
      <w:r w:rsidRPr="00C043F9">
        <w:rPr>
          <w:rFonts w:ascii="Angsana New" w:hAnsi="Angsana New"/>
          <w:sz w:val="30"/>
          <w:szCs w:val="30"/>
          <w:cs/>
        </w:rPr>
        <w:t xml:space="preserve">จำนวน </w:t>
      </w:r>
      <w:r w:rsidRPr="00C043F9">
        <w:rPr>
          <w:rFonts w:ascii="Angsana New" w:hAnsi="Angsana New"/>
          <w:sz w:val="30"/>
          <w:szCs w:val="30"/>
        </w:rPr>
        <w:t xml:space="preserve">0.6 </w:t>
      </w:r>
      <w:r w:rsidRPr="00C043F9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เทียบเท่าจำนวนเงิน </w:t>
      </w:r>
      <w:r w:rsidR="000B7046">
        <w:rPr>
          <w:rFonts w:ascii="Angsana New" w:hAnsi="Angsana New"/>
          <w:sz w:val="30"/>
          <w:szCs w:val="30"/>
        </w:rPr>
        <w:t xml:space="preserve">18.8 </w:t>
      </w:r>
      <w:r w:rsidRPr="00C043F9">
        <w:rPr>
          <w:rFonts w:ascii="Angsana New" w:hAnsi="Angsana New"/>
          <w:sz w:val="30"/>
          <w:szCs w:val="30"/>
          <w:cs/>
        </w:rPr>
        <w:t>ล้านบาท สัญญาดังกล่าวจะสิ้นสุดในระหว่างเดือน</w:t>
      </w:r>
      <w:r w:rsidR="0068098E" w:rsidRPr="00E058DD">
        <w:rPr>
          <w:rFonts w:ascii="Angsana New" w:hAnsi="Angsana New"/>
          <w:sz w:val="30"/>
          <w:szCs w:val="30"/>
          <w:cs/>
        </w:rPr>
        <w:t>มกรา</w:t>
      </w:r>
      <w:r w:rsidRPr="00C043F9">
        <w:rPr>
          <w:rFonts w:ascii="Angsana New" w:hAnsi="Angsana New"/>
          <w:sz w:val="30"/>
          <w:szCs w:val="30"/>
          <w:cs/>
        </w:rPr>
        <w:t>คม</w:t>
      </w:r>
      <w:r w:rsidRPr="00C043F9">
        <w:rPr>
          <w:rFonts w:ascii="Angsana New" w:hAnsi="Angsana New"/>
          <w:sz w:val="30"/>
          <w:szCs w:val="30"/>
        </w:rPr>
        <w:t xml:space="preserve"> </w:t>
      </w:r>
      <w:r w:rsidR="000C64C8">
        <w:rPr>
          <w:rFonts w:ascii="Angsana New" w:hAnsi="Angsana New"/>
          <w:sz w:val="30"/>
          <w:szCs w:val="30"/>
        </w:rPr>
        <w:t xml:space="preserve">             </w:t>
      </w:r>
      <w:r w:rsidRPr="00C043F9">
        <w:rPr>
          <w:rFonts w:ascii="Angsana New" w:hAnsi="Angsana New"/>
          <w:sz w:val="30"/>
          <w:szCs w:val="30"/>
          <w:cs/>
        </w:rPr>
        <w:t>ถึงเดือนก</w:t>
      </w:r>
      <w:r w:rsidR="0068098E" w:rsidRPr="00E058DD">
        <w:rPr>
          <w:rFonts w:ascii="Angsana New" w:hAnsi="Angsana New"/>
          <w:sz w:val="30"/>
          <w:szCs w:val="30"/>
          <w:cs/>
        </w:rPr>
        <w:t>รกฏาคม</w:t>
      </w:r>
      <w:r w:rsidRPr="00C043F9">
        <w:rPr>
          <w:rFonts w:ascii="Angsana New" w:hAnsi="Angsana New"/>
          <w:sz w:val="30"/>
          <w:szCs w:val="30"/>
          <w:cs/>
        </w:rPr>
        <w:t xml:space="preserve"> </w:t>
      </w:r>
      <w:r w:rsidRPr="00C043F9">
        <w:rPr>
          <w:rFonts w:ascii="Angsana New" w:hAnsi="Angsana New"/>
          <w:sz w:val="30"/>
          <w:szCs w:val="30"/>
        </w:rPr>
        <w:t>2561</w:t>
      </w:r>
      <w:r w:rsidRPr="00C043F9">
        <w:rPr>
          <w:rFonts w:ascii="Angsana New" w:hAnsi="Angsana New"/>
          <w:sz w:val="30"/>
          <w:szCs w:val="30"/>
          <w:cs/>
        </w:rPr>
        <w:t xml:space="preserve"> </w:t>
      </w:r>
      <w:r w:rsidRPr="00C043F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C043F9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C043F9">
        <w:rPr>
          <w:rFonts w:ascii="Angsana New" w:hAnsi="Angsana New"/>
          <w:i/>
          <w:iCs/>
          <w:sz w:val="30"/>
          <w:szCs w:val="30"/>
        </w:rPr>
        <w:t xml:space="preserve"> 2559: 0.8 </w:t>
      </w:r>
      <w:r w:rsidRPr="00C043F9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เทียบเท่าจำนวนเงิน </w:t>
      </w:r>
      <w:r w:rsidRPr="00C043F9">
        <w:rPr>
          <w:rFonts w:ascii="Angsana New" w:hAnsi="Angsana New"/>
          <w:i/>
          <w:iCs/>
          <w:sz w:val="30"/>
          <w:szCs w:val="30"/>
        </w:rPr>
        <w:t xml:space="preserve">28.1 </w:t>
      </w:r>
      <w:r w:rsidRPr="00C043F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043F9">
        <w:rPr>
          <w:rFonts w:ascii="Angsana New" w:hAnsi="Angsana New"/>
          <w:i/>
          <w:iCs/>
          <w:sz w:val="30"/>
          <w:szCs w:val="30"/>
        </w:rPr>
        <w:t>)</w:t>
      </w:r>
    </w:p>
    <w:p w:rsidR="002D160D" w:rsidRDefault="002D160D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9D427C" w:rsidRDefault="009D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:rsidR="00422264" w:rsidRPr="008C2429" w:rsidRDefault="00422264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24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8C24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แลกเปลี่ยนอัตราดอกเบี้ย</w:t>
      </w:r>
    </w:p>
    <w:p w:rsidR="00422264" w:rsidRPr="00E058DD" w:rsidRDefault="00422264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firstLine="7"/>
        <w:jc w:val="thaiDistribute"/>
        <w:rPr>
          <w:rFonts w:ascii="Angsana New" w:hAnsi="Angsana New"/>
          <w:sz w:val="30"/>
          <w:szCs w:val="30"/>
        </w:rPr>
      </w:pPr>
    </w:p>
    <w:p w:rsidR="00AB53AA" w:rsidRDefault="00AB53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8C2429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ในต่างประเทศ</w:t>
      </w:r>
      <w:r w:rsidRPr="008C2429">
        <w:rPr>
          <w:rFonts w:ascii="Angsana New" w:hAnsi="Angsana New" w:hint="cs"/>
          <w:sz w:val="30"/>
          <w:szCs w:val="30"/>
          <w:cs/>
        </w:rPr>
        <w:t xml:space="preserve">ได้ตกลงทำสัญญาแลกเปลี่ยนอัตราดอกเบี้ยกับธนาคารพาณิชย์ต่างประเทศแห่งหนึ่ง </w:t>
      </w:r>
      <w:r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เพื่อเป็นเครื่องมือบริหารความเสี่ยงที่เกี่ยวเนื่องกับเง</w:t>
      </w:r>
      <w:r>
        <w:rPr>
          <w:rFonts w:ascii="Angsana New" w:hAnsi="Angsana New" w:hint="cs"/>
          <w:sz w:val="30"/>
          <w:szCs w:val="30"/>
          <w:cs/>
        </w:rPr>
        <w:t>ินกู้ยืมระยะยาวในสกุลเงินเยน</w:t>
      </w:r>
      <w:r w:rsidRPr="008C2429">
        <w:rPr>
          <w:rFonts w:ascii="Angsana New" w:hAnsi="Angsana New" w:hint="cs"/>
          <w:sz w:val="30"/>
          <w:szCs w:val="30"/>
          <w:cs/>
        </w:rPr>
        <w:t>ที่มีอัตราดอกเบี้ยที่ปรับขึ้นลง</w:t>
      </w:r>
      <w:r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ตามอัตราตลาด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2429">
        <w:rPr>
          <w:rFonts w:ascii="Angsana New" w:hAnsi="Angsana New" w:hint="cs"/>
          <w:sz w:val="30"/>
          <w:szCs w:val="30"/>
          <w:cs/>
        </w:rPr>
        <w:t xml:space="preserve">โดยมีระยะเวลาตั้งแต่วันที่ </w:t>
      </w:r>
      <w:r w:rsidRPr="008C2429">
        <w:rPr>
          <w:rFonts w:ascii="Angsana New" w:hAnsi="Angsana New"/>
          <w:sz w:val="30"/>
          <w:szCs w:val="30"/>
        </w:rPr>
        <w:t xml:space="preserve">28 </w:t>
      </w:r>
      <w:r w:rsidRPr="008C242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C2429">
        <w:rPr>
          <w:rFonts w:ascii="Angsana New" w:hAnsi="Angsana New"/>
          <w:sz w:val="30"/>
          <w:szCs w:val="30"/>
        </w:rPr>
        <w:t xml:space="preserve">2561 </w:t>
      </w:r>
      <w:r w:rsidRPr="008C2429">
        <w:rPr>
          <w:rFonts w:ascii="Angsana New" w:hAnsi="Angsana New" w:hint="cs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31 </w:t>
      </w:r>
      <w:r w:rsidRPr="008C242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C2429">
        <w:rPr>
          <w:rFonts w:ascii="Angsana New" w:hAnsi="Angsana New"/>
          <w:sz w:val="30"/>
          <w:szCs w:val="30"/>
        </w:rPr>
        <w:t xml:space="preserve">2579 </w:t>
      </w:r>
      <w:r w:rsidRPr="008C2429">
        <w:rPr>
          <w:rFonts w:ascii="Angsana New" w:hAnsi="Angsana New" w:hint="cs"/>
          <w:sz w:val="30"/>
          <w:szCs w:val="30"/>
          <w:cs/>
        </w:rPr>
        <w:t>โดยบริษัทย่อยตกลงที่จะแลกเปลี่ยนอัตราดอกเบี้ยจากอัตราดอกเบี้ยลอยตัวตามอัตรา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JPY-LIBOR </w:t>
      </w:r>
      <w:r w:rsidRPr="008C2429">
        <w:rPr>
          <w:rFonts w:ascii="Angsana New" w:hAnsi="Angsana New" w:hint="cs"/>
          <w:sz w:val="30"/>
          <w:szCs w:val="30"/>
          <w:cs/>
        </w:rPr>
        <w:t>บวก</w:t>
      </w:r>
      <w:r>
        <w:rPr>
          <w:rFonts w:ascii="Angsana New" w:hAnsi="Angsana New" w:hint="cs"/>
          <w:sz w:val="30"/>
          <w:szCs w:val="30"/>
          <w:cs/>
        </w:rPr>
        <w:t>อัตราส่วนเพิ่ม เป็นอัตราดอกเบี้ยคงที่</w:t>
      </w:r>
      <w:r w:rsidRPr="008C2429">
        <w:rPr>
          <w:rFonts w:ascii="Angsana New" w:hAnsi="Angsana New" w:hint="cs"/>
          <w:sz w:val="30"/>
          <w:szCs w:val="30"/>
          <w:cs/>
        </w:rPr>
        <w:t xml:space="preserve">ต่อปี </w:t>
      </w:r>
    </w:p>
    <w:p w:rsidR="00595784" w:rsidRDefault="00595784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1777F9" w:rsidRPr="009664BA" w:rsidRDefault="00744C7E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สัญญาบริการซ่อมบำรุงระยะยาว</w:t>
      </w:r>
    </w:p>
    <w:p w:rsidR="001777F9" w:rsidRPr="00E058DD" w:rsidRDefault="001777F9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:rsidR="006246BB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6246BB">
        <w:rPr>
          <w:rFonts w:ascii="Angsana New" w:hAnsi="Angsana New"/>
          <w:sz w:val="30"/>
          <w:szCs w:val="30"/>
          <w:cs/>
        </w:rPr>
        <w:t>บริษัทและบริษัทย่อยแห่งหนึ่งมีสัญญาจัดหาและบริการซ่อมบำรุงเครื่องผลิตกระแสไฟฟ้ารวมถึงอุปกรณ์เกี่ยวเนื่องต่างๆ กับบริษัทหลายแห่งทั้งในประเทศและต่างประเทศ ("ผู้ให้บริการ") โดยผู้ให้บริการจะจัดหาและซ่อมแซมอะไหล่สำหรับการซ่อมบำรุงประจำปี และ/หรือการซ่อมบำรุงตามระยะเวลาที่กำหนด  ในการนี้บริษัทและบริษัทย่อยมีภาระผูกพันที่จะต้องจ่ายชำระค่าอะไหล่และค่าบริการซ่อมบำรุงให้กับผู้ให้บริการดังกล่าวตามราคาที่ระบุไว้ โดยสัญญามีอายุ 10 - 17 ปี สัญญาสิ้นสุดเมื่อครบอายุสัญญา หรือครบกำหนดชั่วโมงการเดินเครื่อง หรือถึงช่วงเวลาการซ่อมบำรุงที่ระบุไว้ในแต่ละสัญญา</w:t>
      </w:r>
    </w:p>
    <w:p w:rsidR="003A64F3" w:rsidRPr="003D275A" w:rsidRDefault="003A64F3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:rsidR="001777F9" w:rsidRPr="003D275A" w:rsidRDefault="00F152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color w:val="FF0000"/>
          <w:sz w:val="30"/>
          <w:szCs w:val="30"/>
          <w:cs/>
          <w:lang w:eastAsia="th-TH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</w:t>
      </w:r>
      <w:r w:rsidR="004C4AAB">
        <w:rPr>
          <w:rFonts w:asciiTheme="majorBidi" w:eastAsia="Cordia New" w:hAnsiTheme="majorBidi" w:cstheme="majorBidi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ขายผลิตภัณฑ์</w:t>
      </w:r>
    </w:p>
    <w:p w:rsidR="001777F9" w:rsidRPr="0059344A" w:rsidRDefault="001777F9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:rsidR="006246BB" w:rsidRPr="003D275A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บริษัทและบริษัทย่อยแห่งหนึ่งมีสัญญาซื้อกระแสไฟฟ้ากับการไฟฟ้าฝ่ายผลิตแห่งประเทศไทย (“กฟผ.”) เป็นเวลา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ปี โดยบริษัทและบริษัทย่อยจะจำหน่ายกระแสไฟฟ้าให้แก่กฟผ. ในปริมาณและราคาที่ตกลงกัน  ในฐานะที่เป็นคู่สัญญากับ กฟผ. บริษัทและบริษัทย่อยจะต้องปฏิบัติตามเงื่อนไขและข้อกำหนดต่างๆ ตามที่กำหนดไว้ในสัญญา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</w:p>
    <w:p w:rsidR="006246BB" w:rsidRPr="00FB53AF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6246BB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กลุ่มบริษัทได้มีสัญญาซื้อขายไฟฟ้า น้ำและไอน้ำกับบริษัทในประเทศหลายแห่ง</w:t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จำนวนหลายสัญญา 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โดยสัญญา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ส่วนใหญ่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มีอายุ 15 ปี ปริมาณการซื้อขายและราคาให้เป็นไปตามที่ระบุไว้ในสัญญา</w:t>
      </w:r>
    </w:p>
    <w:p w:rsidR="005B4BBB" w:rsidRDefault="005B4B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</w:p>
    <w:p w:rsidR="00876AC8" w:rsidRPr="003D275A" w:rsidRDefault="00F152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สัญญาร่วมทุน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721773" w:rsidRPr="0059344A" w:rsidRDefault="00721773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:rsidR="006246BB" w:rsidRPr="003D275A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B53AF">
        <w:rPr>
          <w:rFonts w:ascii="Angsana New" w:hAnsi="Angsana New"/>
          <w:sz w:val="30"/>
          <w:szCs w:val="30"/>
          <w:cs/>
        </w:rPr>
        <w:t xml:space="preserve">ตามสัญญา </w:t>
      </w:r>
      <w:r w:rsidRPr="00FB53AF">
        <w:rPr>
          <w:rFonts w:ascii="Angsana New" w:hAnsi="Angsana New"/>
          <w:sz w:val="30"/>
          <w:szCs w:val="30"/>
        </w:rPr>
        <w:t>Equity Contribution Agreement</w:t>
      </w:r>
      <w:r w:rsidRPr="00FB53A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จำนวนหลายสัญญา ระหว่างบริษัทในกลุ่มกับธนาคารผู้ให้กู้ยืม </w:t>
      </w:r>
      <w:r>
        <w:rPr>
          <w:rFonts w:ascii="Angsana New" w:hAnsi="Angsana New"/>
          <w:sz w:val="30"/>
          <w:szCs w:val="30"/>
          <w:cs/>
        </w:rPr>
        <w:br/>
      </w:r>
      <w:r w:rsidRPr="00FB53AF">
        <w:rPr>
          <w:rFonts w:ascii="Angsana New" w:hAnsi="Angsana New"/>
          <w:sz w:val="30"/>
          <w:szCs w:val="30"/>
          <w:cs/>
        </w:rPr>
        <w:t xml:space="preserve">(ในฐานะ </w:t>
      </w:r>
      <w:r w:rsidRPr="00FB53AF">
        <w:rPr>
          <w:rFonts w:ascii="Angsana New" w:hAnsi="Angsana New"/>
          <w:sz w:val="30"/>
          <w:szCs w:val="30"/>
        </w:rPr>
        <w:t>Intercreditor Agent</w:t>
      </w:r>
      <w:r w:rsidRPr="00FB53AF">
        <w:rPr>
          <w:rFonts w:ascii="Angsana New" w:hAnsi="Angsana New"/>
          <w:sz w:val="30"/>
          <w:szCs w:val="30"/>
          <w:cs/>
        </w:rPr>
        <w:t xml:space="preserve">) และผู้ถือหุ้น </w:t>
      </w: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Pr="00FB53AF">
        <w:rPr>
          <w:rFonts w:ascii="Angsana New" w:hAnsi="Angsana New"/>
          <w:sz w:val="30"/>
          <w:szCs w:val="30"/>
          <w:cs/>
        </w:rPr>
        <w:t>บริษัทย่อยในฐานะผู้ถือหุ้น</w:t>
      </w:r>
      <w:r>
        <w:rPr>
          <w:rFonts w:ascii="Angsana New" w:hAnsi="Angsana New" w:hint="cs"/>
          <w:sz w:val="30"/>
          <w:szCs w:val="30"/>
          <w:cs/>
        </w:rPr>
        <w:t>ของแต่ละบริษัทดังกล่าว</w:t>
      </w:r>
      <w:r w:rsidRPr="00FB53AF">
        <w:rPr>
          <w:rFonts w:ascii="Angsana New" w:hAnsi="Angsana New"/>
          <w:sz w:val="30"/>
          <w:szCs w:val="30"/>
          <w:cs/>
        </w:rPr>
        <w:t xml:space="preserve"> มีภาระผูกพันที่ต้องจ่ายเงินลงทุน</w:t>
      </w:r>
      <w:r>
        <w:rPr>
          <w:rFonts w:ascii="Angsana New" w:hAnsi="Angsana New" w:hint="cs"/>
          <w:sz w:val="30"/>
          <w:szCs w:val="30"/>
          <w:cs/>
        </w:rPr>
        <w:t>ให้กับบริษัทในกลุ่ม เมื่อบริษัทในกลุ่มจะทำการ</w:t>
      </w:r>
      <w:r w:rsidRPr="00FB53AF">
        <w:rPr>
          <w:rFonts w:ascii="Angsana New" w:hAnsi="Angsana New"/>
          <w:sz w:val="30"/>
          <w:szCs w:val="30"/>
          <w:cs/>
        </w:rPr>
        <w:t>เบิกใช้เงินกู้กับ</w:t>
      </w:r>
      <w:r>
        <w:rPr>
          <w:rFonts w:ascii="Angsana New" w:hAnsi="Angsana New" w:hint="cs"/>
          <w:sz w:val="30"/>
          <w:szCs w:val="30"/>
          <w:cs/>
        </w:rPr>
        <w:t>ธนาคาร</w:t>
      </w:r>
      <w:r w:rsidRPr="00FB53AF">
        <w:rPr>
          <w:rFonts w:ascii="Angsana New" w:hAnsi="Angsana New"/>
          <w:sz w:val="30"/>
          <w:szCs w:val="30"/>
          <w:cs/>
        </w:rPr>
        <w:t>ผู้ให้กู้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B53AF">
        <w:rPr>
          <w:rFonts w:ascii="Angsana New" w:hAnsi="Angsana New"/>
          <w:sz w:val="30"/>
          <w:szCs w:val="30"/>
          <w:cs/>
        </w:rPr>
        <w:t>เพื่อรักษาส</w:t>
      </w:r>
      <w:r>
        <w:rPr>
          <w:rFonts w:ascii="Angsana New" w:hAnsi="Angsana New"/>
          <w:sz w:val="30"/>
          <w:szCs w:val="30"/>
          <w:cs/>
        </w:rPr>
        <w:t>ัดส่วนหนี้สินต่อทุนให้เทียบเท่า</w:t>
      </w:r>
      <w:r>
        <w:rPr>
          <w:rFonts w:ascii="Angsana New" w:hAnsi="Angsana New" w:hint="cs"/>
          <w:sz w:val="30"/>
          <w:szCs w:val="30"/>
          <w:cs/>
        </w:rPr>
        <w:t>สัดส่วนที่ระบุไว้ในสัญญา</w:t>
      </w:r>
    </w:p>
    <w:p w:rsidR="008A51C1" w:rsidRPr="003D275A" w:rsidRDefault="00F152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สัญญาเงินกู้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8A51C1" w:rsidRPr="0059344A" w:rsidRDefault="008A51C1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:rsidR="006246BB" w:rsidRPr="00933061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33061">
        <w:rPr>
          <w:rFonts w:ascii="Angsana New" w:hAnsi="Angsana New"/>
          <w:sz w:val="30"/>
          <w:szCs w:val="30"/>
          <w:cs/>
        </w:rPr>
        <w:t xml:space="preserve">ภายใต้สัญญาเงินกู้ยืมของกลุ่มบริษัทกับสถาบันการเงินหลายแห่ง </w:t>
      </w:r>
      <w:r w:rsidRPr="0093306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33061">
        <w:rPr>
          <w:rFonts w:ascii="Angsana New" w:hAnsi="Angsana New"/>
          <w:sz w:val="30"/>
          <w:szCs w:val="30"/>
          <w:cs/>
        </w:rPr>
        <w:t>บริษัทในฐานะผู้ถือหุ้นมีภาระผูกพันบางประการตามที่ระบุในสัญญา เช่น การดำรงสัดส่วนการถือหุ้น การสนับสนุนทางการเงินตามสัดส่วน</w:t>
      </w:r>
      <w:r>
        <w:rPr>
          <w:rFonts w:ascii="Angsana New" w:hAnsi="Angsana New"/>
          <w:sz w:val="30"/>
          <w:szCs w:val="30"/>
        </w:rPr>
        <w:br/>
      </w:r>
      <w:r w:rsidRPr="00933061">
        <w:rPr>
          <w:rFonts w:ascii="Angsana New" w:hAnsi="Angsana New"/>
          <w:sz w:val="30"/>
          <w:szCs w:val="30"/>
          <w:cs/>
        </w:rPr>
        <w:t>การถือหุ้น และการลงทุน</w:t>
      </w:r>
      <w:r w:rsidRPr="00933061">
        <w:rPr>
          <w:rFonts w:ascii="Angsana New" w:hAnsi="Angsana New" w:hint="cs"/>
          <w:sz w:val="30"/>
          <w:szCs w:val="30"/>
          <w:cs/>
        </w:rPr>
        <w:t>เ</w:t>
      </w:r>
      <w:r w:rsidRPr="00933061">
        <w:rPr>
          <w:rFonts w:ascii="Angsana New" w:hAnsi="Angsana New"/>
          <w:sz w:val="30"/>
          <w:szCs w:val="30"/>
          <w:cs/>
        </w:rPr>
        <w:t>พิ่มเติมพื่อรักษาสัดส่วนหนี้สินต่อทุน เป็นต้น</w:t>
      </w:r>
    </w:p>
    <w:p w:rsidR="00616AF2" w:rsidRPr="003D275A" w:rsidRDefault="00616AF2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1777F9" w:rsidRPr="003D275A" w:rsidRDefault="00F152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1777F9" w:rsidRPr="003D275A" w:rsidRDefault="001777F9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246BB" w:rsidRPr="00E058DD" w:rsidRDefault="006246BB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058DD">
        <w:rPr>
          <w:rFonts w:ascii="Angsana New" w:hAnsi="Angsana New"/>
          <w:sz w:val="30"/>
          <w:szCs w:val="30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กลุ่มบริษัทและบริษัทให้กับหน่วยงานรัฐบาล รัฐวิสาหกิจบางแห่งและบริษัทเอกชนหลายแห่งสำหรับซื้อขายไฟและก๊าซธรรมชาติ การใช้ไฟ ซื้อเครื่องจักร และสัญญา</w:t>
      </w:r>
      <w:r>
        <w:rPr>
          <w:rFonts w:ascii="Angsana New" w:hAnsi="Angsana New"/>
          <w:sz w:val="30"/>
          <w:szCs w:val="30"/>
          <w:cs/>
        </w:rPr>
        <w:t>เช่า โดยมียอดคงเหลือ ณ วันที่ 3</w:t>
      </w:r>
      <w:r>
        <w:rPr>
          <w:rFonts w:ascii="Angsana New" w:hAnsi="Angsana New"/>
          <w:sz w:val="30"/>
          <w:szCs w:val="30"/>
        </w:rPr>
        <w:t>1</w:t>
      </w:r>
      <w:r w:rsidRPr="00E058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058DD">
        <w:rPr>
          <w:rFonts w:ascii="Angsana New" w:hAnsi="Angsana New"/>
          <w:sz w:val="30"/>
          <w:szCs w:val="30"/>
          <w:cs/>
        </w:rPr>
        <w:t xml:space="preserve"> 2560 เป็นจำนวนรวม </w:t>
      </w:r>
      <w:r w:rsidR="00D258A6" w:rsidRPr="00E058DD">
        <w:rPr>
          <w:rFonts w:ascii="Angsana New" w:hAnsi="Angsana New"/>
          <w:sz w:val="30"/>
          <w:szCs w:val="30"/>
        </w:rPr>
        <w:t>669.4</w:t>
      </w:r>
      <w:r w:rsidRPr="00E058DD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D258A6">
        <w:rPr>
          <w:rFonts w:ascii="Angsana New" w:hAnsi="Angsana New"/>
          <w:sz w:val="30"/>
          <w:szCs w:val="30"/>
        </w:rPr>
        <w:t>207.7</w:t>
      </w:r>
      <w:r w:rsidRPr="00E058DD">
        <w:rPr>
          <w:rFonts w:ascii="Angsana New" w:hAnsi="Angsana New"/>
          <w:sz w:val="30"/>
          <w:szCs w:val="30"/>
          <w:cs/>
        </w:rPr>
        <w:t xml:space="preserve"> ล้านบาทตามลำดับ </w:t>
      </w:r>
      <w:r w:rsidRPr="00E058DD">
        <w:rPr>
          <w:rFonts w:ascii="Angsana New" w:hAnsi="Angsana New"/>
          <w:i/>
          <w:iCs/>
          <w:sz w:val="30"/>
          <w:szCs w:val="30"/>
          <w:cs/>
        </w:rPr>
        <w:t>(31 ธันวาคม 2559: 1</w:t>
      </w:r>
      <w:r w:rsidRPr="00E058DD">
        <w:rPr>
          <w:rFonts w:ascii="Angsana New" w:hAnsi="Angsana New"/>
          <w:i/>
          <w:iCs/>
          <w:sz w:val="30"/>
          <w:szCs w:val="30"/>
        </w:rPr>
        <w:t>,</w:t>
      </w:r>
      <w:r w:rsidRPr="00E058DD">
        <w:rPr>
          <w:rFonts w:ascii="Angsana New" w:hAnsi="Angsana New"/>
          <w:i/>
          <w:iCs/>
          <w:sz w:val="30"/>
          <w:szCs w:val="30"/>
          <w:cs/>
        </w:rPr>
        <w:t>443.0 ล้านบาท และ 196.0 ล้านบาทตามลำดับ)</w:t>
      </w:r>
    </w:p>
    <w:p w:rsidR="00C723A9" w:rsidRDefault="00C72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i/>
          <w:iCs/>
          <w:sz w:val="30"/>
          <w:szCs w:val="30"/>
          <w:lang w:eastAsia="ja-JP"/>
        </w:rPr>
      </w:pPr>
    </w:p>
    <w:p w:rsidR="00C57C24" w:rsidRPr="003D275A" w:rsidRDefault="00F152AA" w:rsidP="00AA1703">
      <w:pPr>
        <w:pStyle w:val="NormalWeb"/>
        <w:spacing w:before="0" w:beforeAutospacing="0" w:after="0" w:afterAutospacing="0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สัญญาเช่าที่ดินระยะยาว</w:t>
      </w:r>
    </w:p>
    <w:p w:rsidR="006246BB" w:rsidRDefault="006246BB" w:rsidP="00AA1703">
      <w:pPr>
        <w:pStyle w:val="NormalWeb"/>
        <w:spacing w:before="0" w:beforeAutospacing="0" w:after="0" w:afterAutospacing="0"/>
        <w:ind w:left="547" w:right="18"/>
        <w:jc w:val="thaiDistribute"/>
        <w:rPr>
          <w:sz w:val="30"/>
          <w:szCs w:val="30"/>
        </w:rPr>
      </w:pPr>
    </w:p>
    <w:p w:rsidR="006246BB" w:rsidRDefault="006246BB" w:rsidP="00AA1703">
      <w:pPr>
        <w:pStyle w:val="NormalWeb"/>
        <w:spacing w:before="0" w:beforeAutospacing="0" w:after="0" w:afterAutospacing="0"/>
        <w:ind w:left="547" w:right="18"/>
        <w:jc w:val="thaiDistribute"/>
        <w:rPr>
          <w:sz w:val="30"/>
          <w:szCs w:val="30"/>
        </w:rPr>
      </w:pPr>
      <w:r w:rsidRPr="006D2900">
        <w:rPr>
          <w:sz w:val="30"/>
          <w:szCs w:val="30"/>
          <w:cs/>
        </w:rPr>
        <w:t xml:space="preserve">บริษัทย่อยแห่งหนึ่งมีสัญญาเช่าที่ดินซึ่งบอกเลิกไม่ได้กับกิจการแห่งหนึ่งในต่างประเทศ เพื่อใช้ในการประกอบธุรกิจผลิตไฟฟ้าในประเทศญี่ปุ่น สัญญาเช่ามีอายุ </w:t>
      </w:r>
      <w:r w:rsidRPr="006D2900">
        <w:rPr>
          <w:sz w:val="30"/>
          <w:szCs w:val="30"/>
        </w:rPr>
        <w:t>20</w:t>
      </w:r>
      <w:r w:rsidRPr="006D2900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โดยมีค่าเช่าเท่ากับ </w:t>
      </w:r>
      <w:r w:rsidRPr="006D2900">
        <w:rPr>
          <w:sz w:val="30"/>
          <w:szCs w:val="30"/>
        </w:rPr>
        <w:t xml:space="preserve">45.0 </w:t>
      </w:r>
      <w:r w:rsidRPr="006D2900">
        <w:rPr>
          <w:sz w:val="30"/>
          <w:szCs w:val="30"/>
          <w:cs/>
        </w:rPr>
        <w:t>ล้านเยนต่อปี</w:t>
      </w:r>
    </w:p>
    <w:p w:rsidR="006246BB" w:rsidRDefault="006246BB" w:rsidP="00AA1703">
      <w:pPr>
        <w:pStyle w:val="NormalWeb"/>
        <w:spacing w:before="0" w:beforeAutospacing="0" w:after="0" w:afterAutospacing="0"/>
        <w:ind w:left="547" w:right="18"/>
        <w:jc w:val="thaiDistribute"/>
        <w:rPr>
          <w:sz w:val="30"/>
          <w:szCs w:val="30"/>
        </w:rPr>
      </w:pPr>
    </w:p>
    <w:p w:rsidR="006246BB" w:rsidRDefault="006246BB" w:rsidP="00AA1703">
      <w:pPr>
        <w:pStyle w:val="NormalWeb"/>
        <w:spacing w:before="0" w:beforeAutospacing="0" w:after="0" w:afterAutospacing="0"/>
        <w:ind w:left="540" w:right="18"/>
        <w:jc w:val="thaiDistribute"/>
        <w:rPr>
          <w:sz w:val="30"/>
          <w:szCs w:val="30"/>
        </w:rPr>
      </w:pPr>
      <w:r w:rsidRPr="00933061">
        <w:rPr>
          <w:sz w:val="30"/>
          <w:szCs w:val="30"/>
          <w:cs/>
        </w:rPr>
        <w:t>บริษัทย่อยแห่งหนึ่งมีสัญญาเช่าที่ดิน</w:t>
      </w:r>
      <w:r>
        <w:rPr>
          <w:sz w:val="30"/>
          <w:szCs w:val="30"/>
          <w:cs/>
        </w:rPr>
        <w:t>กับบุคคลธรรมดา</w:t>
      </w:r>
      <w:r>
        <w:rPr>
          <w:rFonts w:hint="cs"/>
          <w:sz w:val="30"/>
          <w:szCs w:val="30"/>
          <w:cs/>
        </w:rPr>
        <w:t>บุคคลหนึ่ง</w:t>
      </w:r>
      <w:r>
        <w:rPr>
          <w:sz w:val="30"/>
          <w:szCs w:val="30"/>
          <w:cs/>
        </w:rPr>
        <w:t>ใน</w:t>
      </w:r>
      <w:r w:rsidRPr="00933061">
        <w:rPr>
          <w:sz w:val="30"/>
          <w:szCs w:val="30"/>
          <w:cs/>
        </w:rPr>
        <w:t>ประเทศ เพื่อใช้ในการประกอบธุ</w:t>
      </w:r>
      <w:r>
        <w:rPr>
          <w:sz w:val="30"/>
          <w:szCs w:val="30"/>
          <w:cs/>
        </w:rPr>
        <w:t>รกิจผลิตไฟฟ้า</w:t>
      </w:r>
      <w:r>
        <w:rPr>
          <w:rFonts w:hint="cs"/>
          <w:sz w:val="30"/>
          <w:szCs w:val="30"/>
          <w:cs/>
        </w:rPr>
        <w:t>จากพลังงานแสงอาทิตย์</w:t>
      </w:r>
      <w:r w:rsidRPr="00933061">
        <w:rPr>
          <w:sz w:val="30"/>
          <w:szCs w:val="30"/>
          <w:cs/>
        </w:rPr>
        <w:t xml:space="preserve"> สัญญาเช่ามีอายุ </w:t>
      </w:r>
      <w:r>
        <w:rPr>
          <w:sz w:val="30"/>
          <w:szCs w:val="30"/>
        </w:rPr>
        <w:t>25</w:t>
      </w:r>
      <w:r w:rsidRPr="00933061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</w:t>
      </w:r>
      <w:r>
        <w:rPr>
          <w:sz w:val="30"/>
          <w:szCs w:val="30"/>
        </w:rPr>
        <w:br/>
      </w:r>
      <w:r w:rsidRPr="00933061">
        <w:rPr>
          <w:sz w:val="30"/>
          <w:szCs w:val="30"/>
          <w:cs/>
        </w:rPr>
        <w:t>โดยมีค่าเช่า</w:t>
      </w:r>
      <w:r>
        <w:rPr>
          <w:rFonts w:hint="cs"/>
          <w:sz w:val="30"/>
          <w:szCs w:val="30"/>
          <w:cs/>
        </w:rPr>
        <w:t>ชำระครั้งแรกในวันที่ลงนามในสัญญา</w:t>
      </w:r>
      <w:r w:rsidRPr="00933061">
        <w:rPr>
          <w:sz w:val="30"/>
          <w:szCs w:val="30"/>
          <w:cs/>
        </w:rPr>
        <w:t xml:space="preserve">เท่ากับ </w:t>
      </w:r>
      <w:r>
        <w:rPr>
          <w:sz w:val="30"/>
          <w:szCs w:val="30"/>
        </w:rPr>
        <w:t>6.0</w:t>
      </w:r>
      <w:r w:rsidRPr="00933061"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และค่าเช่ารายปีงวดแรกปีละ </w:t>
      </w:r>
      <w:r>
        <w:rPr>
          <w:sz w:val="30"/>
          <w:szCs w:val="30"/>
        </w:rPr>
        <w:t xml:space="preserve">1.5 </w:t>
      </w:r>
      <w:r>
        <w:rPr>
          <w:rFonts w:hint="cs"/>
          <w:sz w:val="30"/>
          <w:szCs w:val="30"/>
          <w:cs/>
        </w:rPr>
        <w:t xml:space="preserve">ล้านบาท โดยอัตราค่าเช่าจะปรับเพิ่มร้อยละ 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ทุกสามปี ค่าเช่างวดแรกครบกำหนดชำระวันที่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 xml:space="preserve">สิงหาคม </w:t>
      </w:r>
      <w:r>
        <w:rPr>
          <w:sz w:val="30"/>
          <w:szCs w:val="30"/>
        </w:rPr>
        <w:t xml:space="preserve">2559 </w:t>
      </w:r>
      <w:r>
        <w:rPr>
          <w:rFonts w:hint="cs"/>
          <w:sz w:val="30"/>
          <w:szCs w:val="30"/>
          <w:cs/>
        </w:rPr>
        <w:t xml:space="preserve">และงวดถัดๆไปจะชำระในวันที่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>สิงหาคม ของทุกปี</w:t>
      </w:r>
    </w:p>
    <w:p w:rsidR="006246BB" w:rsidRDefault="00624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i/>
          <w:iCs/>
          <w:sz w:val="30"/>
          <w:szCs w:val="30"/>
          <w:u w:val="single"/>
          <w:lang w:eastAsia="ja-JP"/>
        </w:rPr>
      </w:pP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ja-JP"/>
        </w:rPr>
        <w:br w:type="page"/>
      </w:r>
    </w:p>
    <w:p w:rsidR="005B7AA5" w:rsidRPr="00E058DD" w:rsidRDefault="00445407" w:rsidP="00E0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058DD">
        <w:rPr>
          <w:rFonts w:asciiTheme="majorBidi" w:hAnsiTheme="majorBidi" w:cstheme="majorBidi"/>
          <w:b/>
          <w:bCs/>
          <w:sz w:val="30"/>
          <w:szCs w:val="30"/>
        </w:rPr>
        <w:t>37</w:t>
      </w:r>
      <w:r w:rsidR="007150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5B7AA5" w:rsidRPr="00E058D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เหตุการณ์ภายหลังรอบระยะเวลาที่รายงาน</w:t>
      </w:r>
    </w:p>
    <w:p w:rsidR="003B1E8B" w:rsidRPr="00C11733" w:rsidRDefault="003B1E8B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D4B16" w:rsidRDefault="001D4B16" w:rsidP="001D4B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>12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25</w:t>
      </w:r>
      <w:r>
        <w:rPr>
          <w:rFonts w:asciiTheme="majorBidi" w:hAnsiTheme="majorBidi" w:cstheme="majorBidi"/>
          <w:sz w:val="30"/>
          <w:szCs w:val="30"/>
        </w:rPr>
        <w:t>61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คณะกรรมการของบริษัทได้มีมติเห็นชอบ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ให้เสนอที่ประชุมสามัญผู้ถือหุ้นเพื่อพิจารณาอนุมัติการจ่ายเงินปันผลสำหรับปี 25</w:t>
      </w:r>
      <w:r>
        <w:rPr>
          <w:rFonts w:asciiTheme="majorBidi" w:hAnsiTheme="majorBidi" w:cstheme="majorBidi"/>
          <w:sz w:val="30"/>
          <w:szCs w:val="30"/>
        </w:rPr>
        <w:t>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1.25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1,872.9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>
        <w:rPr>
          <w:rFonts w:asciiTheme="majorBidi" w:hAnsiTheme="majorBidi" w:cstheme="majorBidi"/>
          <w:sz w:val="30"/>
          <w:szCs w:val="30"/>
        </w:rPr>
        <w:br/>
        <w:t xml:space="preserve">0.45 </w:t>
      </w:r>
      <w:r>
        <w:rPr>
          <w:rFonts w:asciiTheme="majorBidi" w:hAnsiTheme="majorBidi" w:cstheme="majorBidi" w:hint="cs"/>
          <w:sz w:val="30"/>
          <w:szCs w:val="30"/>
          <w:cs/>
        </w:rPr>
        <w:t>บาท ซึ่งบริษัทได้จ่ายให้กับผู้ถือหุ้นของบริษัทแล้วในเดือนกันยายน 25</w:t>
      </w:r>
      <w:r>
        <w:rPr>
          <w:rFonts w:asciiTheme="majorBidi" w:hAnsiTheme="majorBidi" w:cstheme="majorBidi"/>
          <w:sz w:val="30"/>
          <w:szCs w:val="30"/>
        </w:rPr>
        <w:t>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0.80 </w:t>
      </w:r>
      <w:r>
        <w:rPr>
          <w:rFonts w:asciiTheme="majorBidi" w:hAnsiTheme="majorBidi" w:cstheme="majorBidi" w:hint="cs"/>
          <w:sz w:val="30"/>
          <w:szCs w:val="30"/>
          <w:cs/>
        </w:rPr>
        <w:t>บาท คิดเป็นจำนวนเงิ</w:t>
      </w:r>
      <w:bookmarkStart w:id="0" w:name="_GoBack"/>
      <w:bookmarkEnd w:id="0"/>
      <w:r>
        <w:rPr>
          <w:rFonts w:asciiTheme="majorBidi" w:hAnsiTheme="majorBidi" w:cstheme="majorBidi" w:hint="cs"/>
          <w:sz w:val="30"/>
          <w:szCs w:val="30"/>
          <w:cs/>
        </w:rPr>
        <w:t xml:space="preserve">นรวม </w:t>
      </w:r>
      <w:r>
        <w:rPr>
          <w:rFonts w:asciiTheme="majorBidi" w:hAnsiTheme="majorBidi" w:cstheme="majorBidi"/>
          <w:sz w:val="30"/>
          <w:szCs w:val="30"/>
        </w:rPr>
        <w:t xml:space="preserve">1,198.6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ล้านบาททั้งนี้ การจ่ายเงินปันผลดังกล่าวขึ้นอยู่กับ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การอนุมัติจากที่ประชุมสามัญผู้ถือหุ้นของบริษัทประจำปี 25</w:t>
      </w:r>
      <w:r>
        <w:rPr>
          <w:rFonts w:asciiTheme="majorBidi" w:hAnsiTheme="majorBidi" w:cstheme="majorBidi"/>
          <w:sz w:val="30"/>
          <w:szCs w:val="30"/>
        </w:rPr>
        <w:t>61</w:t>
      </w:r>
    </w:p>
    <w:p w:rsidR="00C723A9" w:rsidRDefault="00C723A9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hAnsiTheme="majorBidi" w:cstheme="majorBidi"/>
          <w:sz w:val="30"/>
          <w:szCs w:val="30"/>
          <w:highlight w:val="yellow"/>
        </w:rPr>
      </w:pPr>
    </w:p>
    <w:p w:rsidR="002D160D" w:rsidRPr="00160A0E" w:rsidRDefault="002D160D" w:rsidP="00E058DD">
      <w:pPr>
        <w:pStyle w:val="Heading1"/>
        <w:keepNext w:val="0"/>
        <w:widowControl w:val="0"/>
        <w:numPr>
          <w:ilvl w:val="0"/>
          <w:numId w:val="58"/>
        </w:numPr>
        <w:shd w:val="clear" w:color="auto" w:fill="auto"/>
        <w:spacing w:line="240" w:lineRule="auto"/>
        <w:ind w:left="540" w:right="-45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D160D">
        <w:rPr>
          <w:rFonts w:ascii="Angsana New" w:hAnsi="Angsana New"/>
          <w:sz w:val="30"/>
          <w:szCs w:val="30"/>
          <w:u w:val="none"/>
          <w:cs/>
        </w:rPr>
        <w:t>การจัดประเภทรายการใหม่</w:t>
      </w:r>
    </w:p>
    <w:p w:rsidR="002D160D" w:rsidRDefault="002D160D" w:rsidP="00E058DD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2D160D" w:rsidRDefault="002D160D" w:rsidP="00E058DD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รายการบางรายการในงบแสดงฐานะการเงิน ณ วันที่ </w:t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31 </w:t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ธันวาคม </w:t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2559 </w:t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ซึ่งรวมอยู่ในงบการเงินระหว่างกาล</w:t>
      </w:r>
      <w:r w:rsidR="006246BB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br/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เพื่อวัตถุประสงค์ในการเปรียบเทียบของงวด </w:t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2560 </w:t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ได้มีการจัดประเภทรายการใหม่เพื่อให้สอดคล้องกับการนำเสนอ</w:t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br/>
        <w:t xml:space="preserve">งบการเงินระหว่างกาลปี </w:t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2560 </w:t>
      </w:r>
      <w:r w:rsidRPr="00E058D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ดังนี้</w:t>
      </w:r>
    </w:p>
    <w:p w:rsidR="002D160D" w:rsidRDefault="002D160D" w:rsidP="00E058DD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270"/>
        <w:gridCol w:w="1170"/>
        <w:gridCol w:w="268"/>
        <w:gridCol w:w="1172"/>
      </w:tblGrid>
      <w:tr w:rsidR="002D160D" w:rsidRPr="00843B42" w:rsidTr="00E058DD">
        <w:trPr>
          <w:tblHeader/>
        </w:trPr>
        <w:tc>
          <w:tcPr>
            <w:tcW w:w="5220" w:type="dxa"/>
          </w:tcPr>
          <w:p w:rsidR="002D160D" w:rsidRPr="00C168D4" w:rsidRDefault="002D160D" w:rsidP="0051445C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050" w:type="dxa"/>
            <w:gridSpan w:val="5"/>
            <w:hideMark/>
          </w:tcPr>
          <w:p w:rsidR="002D160D" w:rsidRPr="00995D3D" w:rsidRDefault="002D160D" w:rsidP="005144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5D3D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2D160D" w:rsidRPr="00843B42" w:rsidTr="00E058DD">
        <w:trPr>
          <w:tblHeader/>
        </w:trPr>
        <w:tc>
          <w:tcPr>
            <w:tcW w:w="5220" w:type="dxa"/>
          </w:tcPr>
          <w:p w:rsidR="002D160D" w:rsidRPr="00C168D4" w:rsidRDefault="002D160D" w:rsidP="0051445C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050" w:type="dxa"/>
            <w:gridSpan w:val="5"/>
            <w:tcBorders>
              <w:bottom w:val="single" w:sz="4" w:space="0" w:color="auto"/>
            </w:tcBorders>
          </w:tcPr>
          <w:p w:rsidR="002D160D" w:rsidRPr="00995D3D" w:rsidRDefault="002D160D" w:rsidP="005144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5D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160D" w:rsidRPr="00843B42" w:rsidTr="00E058DD">
        <w:trPr>
          <w:tblHeader/>
        </w:trPr>
        <w:tc>
          <w:tcPr>
            <w:tcW w:w="5220" w:type="dxa"/>
          </w:tcPr>
          <w:p w:rsidR="002D160D" w:rsidRPr="00E96A07" w:rsidRDefault="002D160D" w:rsidP="0051445C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2D160D" w:rsidRPr="00E96A07" w:rsidRDefault="002D160D" w:rsidP="0051445C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:rsidR="002D160D" w:rsidRPr="00E96A07" w:rsidRDefault="002D160D" w:rsidP="0051445C">
            <w:pPr>
              <w:pStyle w:val="BodyText"/>
              <w:tabs>
                <w:tab w:val="left" w:pos="16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6A0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br/>
              <w:t>จัดประเภทใหม่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hideMark/>
          </w:tcPr>
          <w:p w:rsidR="002D160D" w:rsidRPr="00E96A07" w:rsidRDefault="002D160D" w:rsidP="0051445C">
            <w:pPr>
              <w:pStyle w:val="BodyText"/>
              <w:spacing w:after="0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6A0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2D160D" w:rsidRPr="009A0B5B" w:rsidTr="00E058DD">
        <w:trPr>
          <w:tblHeader/>
        </w:trPr>
        <w:tc>
          <w:tcPr>
            <w:tcW w:w="5220" w:type="dxa"/>
            <w:hideMark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6A0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6A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96A0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4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170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2D160D" w:rsidRPr="000821A9" w:rsidTr="00E058DD">
        <w:tc>
          <w:tcPr>
            <w:tcW w:w="5220" w:type="dxa"/>
          </w:tcPr>
          <w:p w:rsidR="002D160D" w:rsidRDefault="002D160D" w:rsidP="0051445C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2D160D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2D160D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160D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2D160D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2,529,589</w:t>
            </w:r>
          </w:p>
        </w:tc>
        <w:tc>
          <w:tcPr>
            <w:tcW w:w="268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549"/>
                <w:tab w:val="decimal" w:pos="95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  <w:p w:rsidR="002D160D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549"/>
              </w:tabs>
              <w:ind w:left="-1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2,529,589</w:t>
            </w:r>
          </w:p>
        </w:tc>
      </w:tr>
      <w:tr w:rsidR="002D160D" w:rsidRPr="000821A9" w:rsidTr="00E058DD">
        <w:tc>
          <w:tcPr>
            <w:tcW w:w="5220" w:type="dxa"/>
          </w:tcPr>
          <w:p w:rsidR="002D160D" w:rsidRPr="000821A9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:rsidR="002D160D" w:rsidRPr="000821A9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2,463,160</w:t>
            </w:r>
          </w:p>
        </w:tc>
        <w:tc>
          <w:tcPr>
            <w:tcW w:w="270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160D" w:rsidRPr="00E96A07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(2,463,160)</w:t>
            </w:r>
          </w:p>
        </w:tc>
        <w:tc>
          <w:tcPr>
            <w:tcW w:w="268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Pr="000821A9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60D" w:rsidRPr="000821A9" w:rsidTr="00E058DD">
        <w:tc>
          <w:tcPr>
            <w:tcW w:w="5220" w:type="dxa"/>
          </w:tcPr>
          <w:p w:rsidR="002D160D" w:rsidRPr="000821A9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:rsidR="002D160D" w:rsidRPr="000821A9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398,354</w:t>
            </w:r>
          </w:p>
        </w:tc>
        <w:tc>
          <w:tcPr>
            <w:tcW w:w="270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160D" w:rsidRPr="00E96A07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(66,429)</w:t>
            </w:r>
          </w:p>
        </w:tc>
        <w:tc>
          <w:tcPr>
            <w:tcW w:w="268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Pr="000821A9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549"/>
              </w:tabs>
              <w:ind w:left="-1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331,925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Pr="008F45E3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A45BE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170" w:type="dxa"/>
          </w:tcPr>
          <w:p w:rsidR="002D160D" w:rsidRPr="00FA45BE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78,467</w:t>
            </w:r>
          </w:p>
        </w:tc>
        <w:tc>
          <w:tcPr>
            <w:tcW w:w="270" w:type="dxa"/>
          </w:tcPr>
          <w:p w:rsidR="002D160D" w:rsidRPr="002A7D08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0" w:type="dxa"/>
          </w:tcPr>
          <w:p w:rsidR="002D160D" w:rsidRPr="008F45E3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(78,467)</w:t>
            </w:r>
          </w:p>
        </w:tc>
        <w:tc>
          <w:tcPr>
            <w:tcW w:w="268" w:type="dxa"/>
          </w:tcPr>
          <w:p w:rsidR="002D160D" w:rsidRPr="002A7D08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2" w:type="dxa"/>
          </w:tcPr>
          <w:p w:rsidR="002D160D" w:rsidRPr="008F45E3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A45BE">
              <w:rPr>
                <w:rFonts w:ascii="Angsana New" w:hAnsi="Angsana New"/>
                <w:sz w:val="30"/>
                <w:szCs w:val="30"/>
                <w:cs/>
              </w:rPr>
              <w:t>ส่วนลดทุนจากการจัดโครงสร้างการดำเนินธุรกิจ</w:t>
            </w:r>
          </w:p>
          <w:p w:rsidR="002D160D" w:rsidRPr="008F45E3" w:rsidRDefault="002D160D" w:rsidP="0051445C">
            <w:pPr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A45BE">
              <w:rPr>
                <w:rFonts w:ascii="Angsana New" w:hAnsi="Angsana New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1170" w:type="dxa"/>
          </w:tcPr>
          <w:p w:rsidR="002D160D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  <w:p w:rsidR="002D160D" w:rsidRPr="008F45E3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(1,196,681)</w:t>
            </w:r>
          </w:p>
        </w:tc>
        <w:tc>
          <w:tcPr>
            <w:tcW w:w="270" w:type="dxa"/>
          </w:tcPr>
          <w:p w:rsidR="002D160D" w:rsidRPr="002A7D08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0" w:type="dxa"/>
          </w:tcPr>
          <w:p w:rsidR="002D160D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  <w:p w:rsidR="002D160D" w:rsidRPr="008F45E3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1,196,681</w:t>
            </w:r>
          </w:p>
        </w:tc>
        <w:tc>
          <w:tcPr>
            <w:tcW w:w="268" w:type="dxa"/>
          </w:tcPr>
          <w:p w:rsidR="002D160D" w:rsidRPr="002A7D08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2" w:type="dxa"/>
          </w:tcPr>
          <w:p w:rsidR="002D160D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  <w:p w:rsidR="002D160D" w:rsidRPr="008F45E3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 (ต่ำกว่า) ทุนอื่น</w:t>
            </w:r>
          </w:p>
        </w:tc>
        <w:tc>
          <w:tcPr>
            <w:tcW w:w="1170" w:type="dxa"/>
          </w:tcPr>
          <w:p w:rsidR="002D160D" w:rsidRPr="00FA45BE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D160D" w:rsidRPr="00141630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D160D" w:rsidRPr="008C7B33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(1,118,214)</w:t>
            </w:r>
          </w:p>
        </w:tc>
        <w:tc>
          <w:tcPr>
            <w:tcW w:w="268" w:type="dxa"/>
          </w:tcPr>
          <w:p w:rsidR="002D160D" w:rsidRPr="008C7B33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Pr="008C7B33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(1,118,214)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D160D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160D" w:rsidRPr="00141630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D160D" w:rsidRPr="00A52C73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A52C73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2D160D" w:rsidRPr="008C7B33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D160D" w:rsidRDefault="002D1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270"/>
        <w:gridCol w:w="1170"/>
        <w:gridCol w:w="268"/>
        <w:gridCol w:w="1172"/>
      </w:tblGrid>
      <w:tr w:rsidR="002D160D" w:rsidRPr="00843B42" w:rsidTr="00E058DD">
        <w:trPr>
          <w:tblHeader/>
        </w:trPr>
        <w:tc>
          <w:tcPr>
            <w:tcW w:w="5220" w:type="dxa"/>
          </w:tcPr>
          <w:p w:rsidR="002D160D" w:rsidRPr="00C168D4" w:rsidRDefault="002D160D" w:rsidP="0051445C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050" w:type="dxa"/>
            <w:gridSpan w:val="5"/>
            <w:hideMark/>
          </w:tcPr>
          <w:p w:rsidR="002D160D" w:rsidRPr="0050077B" w:rsidRDefault="002D160D" w:rsidP="005144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77B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2D160D" w:rsidRPr="00843B42" w:rsidTr="00E058DD">
        <w:trPr>
          <w:tblHeader/>
        </w:trPr>
        <w:tc>
          <w:tcPr>
            <w:tcW w:w="5220" w:type="dxa"/>
          </w:tcPr>
          <w:p w:rsidR="002D160D" w:rsidRPr="00C168D4" w:rsidRDefault="002D160D" w:rsidP="0051445C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050" w:type="dxa"/>
            <w:gridSpan w:val="5"/>
          </w:tcPr>
          <w:p w:rsidR="002D160D" w:rsidRPr="0050077B" w:rsidRDefault="002D160D" w:rsidP="005144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07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60D" w:rsidRPr="00843B42" w:rsidTr="00E058DD">
        <w:trPr>
          <w:tblHeader/>
        </w:trPr>
        <w:tc>
          <w:tcPr>
            <w:tcW w:w="5220" w:type="dxa"/>
          </w:tcPr>
          <w:p w:rsidR="002D160D" w:rsidRPr="00E96A07" w:rsidRDefault="002D160D" w:rsidP="0051445C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2D160D" w:rsidRPr="00E96A07" w:rsidRDefault="002D160D" w:rsidP="0051445C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:rsidR="002D160D" w:rsidRPr="00E96A07" w:rsidRDefault="002D160D" w:rsidP="0051445C">
            <w:pPr>
              <w:pStyle w:val="BodyText"/>
              <w:tabs>
                <w:tab w:val="left" w:pos="16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6A0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br/>
              <w:t>จัดประเภทใหม่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hideMark/>
          </w:tcPr>
          <w:p w:rsidR="002D160D" w:rsidRPr="00E96A07" w:rsidRDefault="002D160D" w:rsidP="0051445C">
            <w:pPr>
              <w:pStyle w:val="BodyText"/>
              <w:spacing w:after="0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6A0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2D160D" w:rsidRPr="009A0B5B" w:rsidTr="00E058DD">
        <w:trPr>
          <w:tblHeader/>
        </w:trPr>
        <w:tc>
          <w:tcPr>
            <w:tcW w:w="5220" w:type="dxa"/>
            <w:hideMark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:rsidR="002D160D" w:rsidRPr="00E96A07" w:rsidRDefault="002D160D" w:rsidP="005144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6A0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6A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96A0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Pr="00995D3D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F4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170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2D160D" w:rsidRPr="009A0B5B" w:rsidTr="00E058DD">
        <w:tc>
          <w:tcPr>
            <w:tcW w:w="5220" w:type="dxa"/>
          </w:tcPr>
          <w:p w:rsidR="002D160D" w:rsidRPr="000821A9" w:rsidRDefault="002D160D" w:rsidP="0051445C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2D160D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  <w:p w:rsidR="002D160D" w:rsidRPr="000821A9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160D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  <w:p w:rsidR="002D160D" w:rsidRPr="000821A9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2,733,089</w:t>
            </w:r>
          </w:p>
        </w:tc>
        <w:tc>
          <w:tcPr>
            <w:tcW w:w="268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  <w:p w:rsidR="002D160D" w:rsidRPr="000821A9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2,733,089</w:t>
            </w:r>
          </w:p>
        </w:tc>
      </w:tr>
      <w:tr w:rsidR="002D160D" w:rsidRPr="004F3E8F" w:rsidTr="00E058DD">
        <w:tc>
          <w:tcPr>
            <w:tcW w:w="5220" w:type="dxa"/>
          </w:tcPr>
          <w:p w:rsidR="002D160D" w:rsidRPr="004F3E8F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:rsidR="002D160D" w:rsidRPr="009560EA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560EA">
              <w:rPr>
                <w:rFonts w:ascii="Angsana New" w:hAnsi="Angsana New"/>
                <w:snapToGrid w:val="0"/>
                <w:sz w:val="30"/>
                <w:szCs w:val="30"/>
              </w:rPr>
              <w:t>2,666,66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160D" w:rsidRPr="00E96A07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9560EA">
              <w:rPr>
                <w:rFonts w:ascii="Angsana New" w:hAnsi="Angsana New"/>
                <w:sz w:val="30"/>
                <w:szCs w:val="30"/>
              </w:rPr>
              <w:t>(2,666,660)</w:t>
            </w:r>
          </w:p>
        </w:tc>
        <w:tc>
          <w:tcPr>
            <w:tcW w:w="268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Pr="004F3E8F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Pr="000821A9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:rsidR="002D160D" w:rsidRPr="000821A9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247,262</w:t>
            </w:r>
          </w:p>
        </w:tc>
        <w:tc>
          <w:tcPr>
            <w:tcW w:w="270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160D" w:rsidRPr="000821A9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(66,429)</w:t>
            </w:r>
          </w:p>
        </w:tc>
        <w:tc>
          <w:tcPr>
            <w:tcW w:w="268" w:type="dxa"/>
          </w:tcPr>
          <w:p w:rsidR="002D160D" w:rsidRPr="00E96A07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Pr="000821A9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180,833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Pr="008F45E3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A45BE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170" w:type="dxa"/>
          </w:tcPr>
          <w:p w:rsidR="002D160D" w:rsidRPr="00FA45BE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78,467</w:t>
            </w:r>
          </w:p>
        </w:tc>
        <w:tc>
          <w:tcPr>
            <w:tcW w:w="270" w:type="dxa"/>
          </w:tcPr>
          <w:p w:rsidR="002D160D" w:rsidRPr="002A7D08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0" w:type="dxa"/>
          </w:tcPr>
          <w:p w:rsidR="002D160D" w:rsidRPr="008F45E3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(78,467)</w:t>
            </w:r>
          </w:p>
        </w:tc>
        <w:tc>
          <w:tcPr>
            <w:tcW w:w="268" w:type="dxa"/>
          </w:tcPr>
          <w:p w:rsidR="002D160D" w:rsidRPr="002A7D08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2" w:type="dxa"/>
          </w:tcPr>
          <w:p w:rsidR="002D160D" w:rsidRPr="008F45E3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Pr="00E96A07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 (ต่ำกว่า) ทุนอื่น</w:t>
            </w:r>
          </w:p>
        </w:tc>
        <w:tc>
          <w:tcPr>
            <w:tcW w:w="1170" w:type="dxa"/>
          </w:tcPr>
          <w:p w:rsidR="002D160D" w:rsidRPr="00910FF6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D160D" w:rsidRPr="002A7D08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0" w:type="dxa"/>
          </w:tcPr>
          <w:p w:rsidR="002D160D" w:rsidRPr="008F45E3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78,467</w:t>
            </w:r>
          </w:p>
        </w:tc>
        <w:tc>
          <w:tcPr>
            <w:tcW w:w="268" w:type="dxa"/>
          </w:tcPr>
          <w:p w:rsidR="002D160D" w:rsidRPr="002A7D08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2" w:type="dxa"/>
          </w:tcPr>
          <w:p w:rsidR="002D160D" w:rsidRPr="008F45E3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78,467</w:t>
            </w:r>
          </w:p>
        </w:tc>
      </w:tr>
      <w:tr w:rsidR="002D160D" w:rsidRPr="009A0B5B" w:rsidTr="00E058DD">
        <w:tc>
          <w:tcPr>
            <w:tcW w:w="5220" w:type="dxa"/>
          </w:tcPr>
          <w:p w:rsidR="002D160D" w:rsidRDefault="002D160D" w:rsidP="005144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D160D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160D" w:rsidRPr="00141630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D160D" w:rsidRPr="00A52C73" w:rsidRDefault="002D160D" w:rsidP="00E05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56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A52C73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2D160D" w:rsidRPr="008C7B33" w:rsidRDefault="002D160D" w:rsidP="0051445C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160D" w:rsidRDefault="002D160D" w:rsidP="00E0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D160D" w:rsidRDefault="002D160D" w:rsidP="00E058DD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2D160D" w:rsidRPr="00CD675F" w:rsidRDefault="002D160D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 w:hint="cs"/>
          <w:sz w:val="30"/>
          <w:szCs w:val="30"/>
          <w:cs/>
        </w:rPr>
        <w:t>เพื่อให้สอดคล้องกับการจัดประเภทรายการตามประกาศกรมพัฒนาธุรกิจการค้า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เรื่อง กำหนดรายการย่อที่ต้องมีในงบการเงิน พ.ศ.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 xml:space="preserve">(ฉบับที่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) ลงวันที่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2559</w:t>
      </w:r>
    </w:p>
    <w:p w:rsidR="005B7AA5" w:rsidRPr="00E058DD" w:rsidRDefault="005B7AA5" w:rsidP="00E058DD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sectPr w:rsidR="005B7AA5" w:rsidRPr="00E058DD" w:rsidSect="00E058DD">
      <w:footerReference w:type="default" r:id="rId27"/>
      <w:type w:val="nextColumn"/>
      <w:pgSz w:w="11909" w:h="16834" w:code="9"/>
      <w:pgMar w:top="691" w:right="1109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F79" w:rsidRDefault="00813F79">
      <w:r>
        <w:separator/>
      </w:r>
    </w:p>
  </w:endnote>
  <w:endnote w:type="continuationSeparator" w:id="0">
    <w:p w:rsidR="00813F79" w:rsidRDefault="00813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17625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D254F" w:rsidRPr="004D254F" w:rsidRDefault="004D254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254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254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254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13F79"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Pr="004D254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3F2371" w:rsidRDefault="000C64C8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1D4B16">
      <w:rPr>
        <w:rStyle w:val="PageNumber"/>
        <w:rFonts w:ascii="Angsana New" w:hAnsi="Angsana New"/>
        <w:noProof/>
        <w:sz w:val="30"/>
        <w:szCs w:val="30"/>
      </w:rPr>
      <w:t>120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0C64C8" w:rsidRPr="0020635E" w:rsidRDefault="000C64C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FB5D89" w:rsidRDefault="000C64C8" w:rsidP="00BC4D03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:rsidR="000C64C8" w:rsidRPr="00960645" w:rsidRDefault="00813F79" w:rsidP="00BC4D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4D254F" w:rsidRPr="004D254F">
      <w:rPr>
        <w:rFonts w:ascii="Angsana New" w:hAnsi="Angsana New"/>
        <w:i/>
        <w:iCs/>
        <w:noProof/>
        <w:sz w:val="30"/>
        <w:szCs w:val="30"/>
        <w:lang w:val="fr-FR"/>
      </w:rPr>
      <w:t>gpsct3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:rsidR="000C64C8" w:rsidRPr="004E4BE4" w:rsidRDefault="000C64C8" w:rsidP="00BC4D03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04195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:rsidR="000C64C8" w:rsidRPr="00DE5D41" w:rsidRDefault="000C64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E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E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E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D4B16">
          <w:rPr>
            <w:rFonts w:asciiTheme="majorBidi" w:hAnsiTheme="majorBidi" w:cstheme="majorBidi"/>
            <w:noProof/>
            <w:sz w:val="30"/>
            <w:szCs w:val="30"/>
          </w:rPr>
          <w:t>74</w:t>
        </w:r>
        <w:r w:rsidRPr="00DE5D41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1D4B16">
      <w:rPr>
        <w:rFonts w:ascii="Angsana New" w:hAnsi="Angsana New"/>
        <w:noProof/>
        <w:sz w:val="30"/>
        <w:szCs w:val="30"/>
      </w:rPr>
      <w:t>77</w:t>
    </w:r>
    <w:r w:rsidRPr="00B93B6B">
      <w:rPr>
        <w:rFonts w:ascii="Angsana New" w:hAnsi="Angsana New"/>
        <w:sz w:val="30"/>
        <w:szCs w:val="30"/>
      </w:rPr>
      <w:fldChar w:fldCharType="end"/>
    </w:r>
  </w:p>
  <w:p w:rsidR="000C64C8" w:rsidRPr="0020635E" w:rsidRDefault="000C64C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FB5D89" w:rsidRDefault="000C64C8" w:rsidP="00BC4D03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:rsidR="000C64C8" w:rsidRPr="00960645" w:rsidRDefault="00813F79" w:rsidP="00BC4D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4D254F" w:rsidRPr="004D254F">
      <w:rPr>
        <w:rFonts w:ascii="Angsana New" w:hAnsi="Angsana New"/>
        <w:i/>
        <w:iCs/>
        <w:noProof/>
        <w:sz w:val="30"/>
        <w:szCs w:val="30"/>
        <w:lang w:val="fr-FR"/>
      </w:rPr>
      <w:t>gpsct3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:rsidR="000C64C8" w:rsidRPr="004E4BE4" w:rsidRDefault="000C64C8" w:rsidP="00BC4D03">
    <w:pPr>
      <w:tabs>
        <w:tab w:val="left" w:pos="9000"/>
      </w:tabs>
      <w:rPr>
        <w:rFonts w:cs="Cordia New"/>
        <w:lang w:val="fr-FR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8480493"/>
      <w:docPartObj>
        <w:docPartGallery w:val="Page Numbers (Bottom of Page)"/>
        <w:docPartUnique/>
      </w:docPartObj>
    </w:sdtPr>
    <w:sdtEndPr/>
    <w:sdtContent>
      <w:p w:rsidR="000C64C8" w:rsidRDefault="000C64C8">
        <w:pPr>
          <w:pStyle w:val="Footer"/>
          <w:jc w:val="center"/>
        </w:pPr>
        <w:r w:rsidRPr="008626E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626E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626E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D4B16">
          <w:rPr>
            <w:rFonts w:asciiTheme="majorBidi" w:hAnsiTheme="majorBidi" w:cstheme="majorBidi"/>
            <w:noProof/>
            <w:sz w:val="30"/>
            <w:szCs w:val="30"/>
          </w:rPr>
          <w:t>79</w:t>
        </w:r>
        <w:r w:rsidRPr="008626EA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FB5D89" w:rsidRDefault="000C64C8" w:rsidP="00BC4D03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:rsidR="000C64C8" w:rsidRPr="00960645" w:rsidRDefault="00813F79" w:rsidP="00BC4D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4D254F" w:rsidRPr="004D254F">
      <w:rPr>
        <w:rFonts w:ascii="Angsana New" w:hAnsi="Angsana New"/>
        <w:i/>
        <w:iCs/>
        <w:noProof/>
        <w:sz w:val="30"/>
        <w:szCs w:val="30"/>
        <w:lang w:val="fr-FR"/>
      </w:rPr>
      <w:t>gpsct3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:rsidR="000C64C8" w:rsidRPr="004E4BE4" w:rsidRDefault="000C64C8" w:rsidP="00BC4D03">
    <w:pPr>
      <w:tabs>
        <w:tab w:val="left" w:pos="9000"/>
      </w:tabs>
      <w:rPr>
        <w:rFonts w:cs="Cordia New"/>
        <w:lang w:val="fr-FR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8626EA" w:rsidRDefault="000C64C8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8626EA">
      <w:rPr>
        <w:rStyle w:val="PageNumber"/>
        <w:rFonts w:ascii="Angsana New" w:hAnsi="Angsana New"/>
        <w:sz w:val="30"/>
        <w:szCs w:val="30"/>
      </w:rPr>
      <w:fldChar w:fldCharType="begin"/>
    </w:r>
    <w:r w:rsidRPr="008626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26EA">
      <w:rPr>
        <w:rStyle w:val="PageNumber"/>
        <w:rFonts w:ascii="Angsana New" w:hAnsi="Angsana New"/>
        <w:sz w:val="30"/>
        <w:szCs w:val="30"/>
      </w:rPr>
      <w:fldChar w:fldCharType="separate"/>
    </w:r>
    <w:r w:rsidR="001D4B16">
      <w:rPr>
        <w:rStyle w:val="PageNumber"/>
        <w:rFonts w:ascii="Angsana New" w:hAnsi="Angsana New"/>
        <w:noProof/>
        <w:sz w:val="30"/>
        <w:szCs w:val="30"/>
      </w:rPr>
      <w:t>80</w:t>
    </w:r>
    <w:r w:rsidRPr="008626EA">
      <w:rPr>
        <w:rStyle w:val="PageNumber"/>
        <w:rFonts w:ascii="Angsana New" w:hAnsi="Angsana New"/>
        <w:sz w:val="30"/>
        <w:szCs w:val="30"/>
      </w:rPr>
      <w:fldChar w:fldCharType="end"/>
    </w:r>
  </w:p>
  <w:p w:rsidR="000C64C8" w:rsidRPr="0020635E" w:rsidRDefault="000C64C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3F2371" w:rsidRDefault="000C64C8" w:rsidP="008626EA">
    <w:pPr>
      <w:pStyle w:val="Footer"/>
      <w:framePr w:wrap="around" w:vAnchor="text" w:hAnchor="page" w:x="8451" w:y="-26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1D4B16">
      <w:rPr>
        <w:rStyle w:val="PageNumber"/>
        <w:rFonts w:ascii="Angsana New" w:hAnsi="Angsana New"/>
        <w:noProof/>
        <w:sz w:val="30"/>
        <w:szCs w:val="30"/>
      </w:rPr>
      <w:t>82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0C64C8" w:rsidRPr="0020635E" w:rsidRDefault="000C64C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F79" w:rsidRDefault="00813F79">
      <w:r>
        <w:separator/>
      </w:r>
    </w:p>
  </w:footnote>
  <w:footnote w:type="continuationSeparator" w:id="0">
    <w:p w:rsidR="00813F79" w:rsidRDefault="00813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0C64C8" w:rsidRDefault="000C64C8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0C64C8" w:rsidRPr="00A443A3" w:rsidRDefault="000C64C8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0C64C8" w:rsidRPr="00241A98" w:rsidRDefault="000C64C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3C763B" w:rsidRDefault="000C64C8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]</w:t>
    </w:r>
  </w:p>
  <w:p w:rsidR="000C64C8" w:rsidRPr="003C763B" w:rsidRDefault="000C64C8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0C64C8" w:rsidRDefault="000C64C8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0C64C8" w:rsidRDefault="000C64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0C64C8" w:rsidRDefault="000C64C8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0C64C8" w:rsidRPr="00A443A3" w:rsidRDefault="000C64C8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0C64C8" w:rsidRPr="00241A98" w:rsidRDefault="000C64C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Pr="003C763B" w:rsidRDefault="000C64C8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]</w:t>
    </w:r>
  </w:p>
  <w:p w:rsidR="000C64C8" w:rsidRPr="003C763B" w:rsidRDefault="000C64C8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0C64C8" w:rsidRDefault="000C64C8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0C64C8" w:rsidRDefault="000C64C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C8" w:rsidRDefault="000C64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4C764ED"/>
    <w:multiLevelType w:val="hybridMultilevel"/>
    <w:tmpl w:val="855E1184"/>
    <w:lvl w:ilvl="0" w:tplc="9ECA55E4">
      <w:start w:val="5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93405D"/>
    <w:multiLevelType w:val="hybridMultilevel"/>
    <w:tmpl w:val="CBF4C7CA"/>
    <w:lvl w:ilvl="0" w:tplc="7D26B598">
      <w:start w:val="33"/>
      <w:numFmt w:val="decimal"/>
      <w:lvlText w:val="%1"/>
      <w:lvlJc w:val="left"/>
      <w:pPr>
        <w:ind w:left="900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D6C1B"/>
    <w:multiLevelType w:val="multilevel"/>
    <w:tmpl w:val="70888E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BC04BAA"/>
    <w:multiLevelType w:val="hybridMultilevel"/>
    <w:tmpl w:val="23C23862"/>
    <w:lvl w:ilvl="0" w:tplc="2E7003B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E4A4B"/>
    <w:multiLevelType w:val="hybridMultilevel"/>
    <w:tmpl w:val="35DA42EC"/>
    <w:lvl w:ilvl="0" w:tplc="E34A0B5C">
      <w:start w:val="1"/>
      <w:numFmt w:val="thaiLetters"/>
      <w:lvlText w:val="(%1)"/>
      <w:lvlJc w:val="left"/>
      <w:pPr>
        <w:ind w:left="20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0" w15:restartNumberingAfterBreak="0">
    <w:nsid w:val="22C0477F"/>
    <w:multiLevelType w:val="hybridMultilevel"/>
    <w:tmpl w:val="101E90A4"/>
    <w:lvl w:ilvl="0" w:tplc="4C3AE61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212FAA"/>
    <w:multiLevelType w:val="hybridMultilevel"/>
    <w:tmpl w:val="845C4410"/>
    <w:lvl w:ilvl="0" w:tplc="420AE546">
      <w:start w:val="4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5" w15:restartNumberingAfterBreak="0">
    <w:nsid w:val="28EA660A"/>
    <w:multiLevelType w:val="hybridMultilevel"/>
    <w:tmpl w:val="2042F7E2"/>
    <w:lvl w:ilvl="0" w:tplc="B1F8E72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90217"/>
    <w:multiLevelType w:val="hybridMultilevel"/>
    <w:tmpl w:val="E4BA2FA0"/>
    <w:lvl w:ilvl="0" w:tplc="6F66FCE8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9AA086D"/>
    <w:multiLevelType w:val="hybridMultilevel"/>
    <w:tmpl w:val="7E923928"/>
    <w:lvl w:ilvl="0" w:tplc="E996AB70">
      <w:start w:val="2"/>
      <w:numFmt w:val="thaiLetters"/>
      <w:lvlText w:val="%1."/>
      <w:lvlJc w:val="left"/>
      <w:pPr>
        <w:ind w:left="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7" w:hanging="360"/>
      </w:pPr>
    </w:lvl>
    <w:lvl w:ilvl="2" w:tplc="0409001B" w:tentative="1">
      <w:start w:val="1"/>
      <w:numFmt w:val="lowerRoman"/>
      <w:lvlText w:val="%3."/>
      <w:lvlJc w:val="right"/>
      <w:pPr>
        <w:ind w:left="1787" w:hanging="180"/>
      </w:pPr>
    </w:lvl>
    <w:lvl w:ilvl="3" w:tplc="0409000F" w:tentative="1">
      <w:start w:val="1"/>
      <w:numFmt w:val="decimal"/>
      <w:lvlText w:val="%4."/>
      <w:lvlJc w:val="left"/>
      <w:pPr>
        <w:ind w:left="2507" w:hanging="360"/>
      </w:pPr>
    </w:lvl>
    <w:lvl w:ilvl="4" w:tplc="04090019" w:tentative="1">
      <w:start w:val="1"/>
      <w:numFmt w:val="lowerLetter"/>
      <w:lvlText w:val="%5."/>
      <w:lvlJc w:val="left"/>
      <w:pPr>
        <w:ind w:left="3227" w:hanging="360"/>
      </w:pPr>
    </w:lvl>
    <w:lvl w:ilvl="5" w:tplc="0409001B" w:tentative="1">
      <w:start w:val="1"/>
      <w:numFmt w:val="lowerRoman"/>
      <w:lvlText w:val="%6."/>
      <w:lvlJc w:val="right"/>
      <w:pPr>
        <w:ind w:left="3947" w:hanging="180"/>
      </w:pPr>
    </w:lvl>
    <w:lvl w:ilvl="6" w:tplc="0409000F" w:tentative="1">
      <w:start w:val="1"/>
      <w:numFmt w:val="decimal"/>
      <w:lvlText w:val="%7."/>
      <w:lvlJc w:val="left"/>
      <w:pPr>
        <w:ind w:left="4667" w:hanging="360"/>
      </w:pPr>
    </w:lvl>
    <w:lvl w:ilvl="7" w:tplc="04090019" w:tentative="1">
      <w:start w:val="1"/>
      <w:numFmt w:val="lowerLetter"/>
      <w:lvlText w:val="%8."/>
      <w:lvlJc w:val="left"/>
      <w:pPr>
        <w:ind w:left="5387" w:hanging="360"/>
      </w:pPr>
    </w:lvl>
    <w:lvl w:ilvl="8" w:tplc="040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8" w15:restartNumberingAfterBreak="0">
    <w:nsid w:val="2AFD6DF6"/>
    <w:multiLevelType w:val="hybridMultilevel"/>
    <w:tmpl w:val="8A92825A"/>
    <w:lvl w:ilvl="0" w:tplc="2E98F3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2551BD1"/>
    <w:multiLevelType w:val="hybridMultilevel"/>
    <w:tmpl w:val="BA003E00"/>
    <w:lvl w:ilvl="0" w:tplc="E676DB4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1542EE8C"/>
    <w:lvl w:ilvl="0">
      <w:start w:val="1"/>
      <w:numFmt w:val="decimal"/>
      <w:pStyle w:val="Heading1"/>
      <w:lvlText w:val="%1"/>
      <w:lvlJc w:val="left"/>
      <w:pPr>
        <w:tabs>
          <w:tab w:val="num" w:pos="4243"/>
        </w:tabs>
        <w:ind w:left="4243" w:hanging="283"/>
      </w:pPr>
      <w:rPr>
        <w:rFonts w:asciiTheme="majorBidi" w:hAnsiTheme="majorBidi" w:cstheme="majorBidi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8740568"/>
    <w:multiLevelType w:val="hybridMultilevel"/>
    <w:tmpl w:val="2B8E56A0"/>
    <w:lvl w:ilvl="0" w:tplc="4F8AE3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6" w15:restartNumberingAfterBreak="0">
    <w:nsid w:val="40C220C1"/>
    <w:multiLevelType w:val="hybridMultilevel"/>
    <w:tmpl w:val="65781D5C"/>
    <w:lvl w:ilvl="0" w:tplc="AA38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43A2F"/>
    <w:multiLevelType w:val="hybridMultilevel"/>
    <w:tmpl w:val="DFC66ACA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F12C9"/>
    <w:multiLevelType w:val="hybridMultilevel"/>
    <w:tmpl w:val="795E672E"/>
    <w:lvl w:ilvl="0" w:tplc="58BC81E4">
      <w:start w:val="9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CBB5D6F"/>
    <w:multiLevelType w:val="multilevel"/>
    <w:tmpl w:val="CBD4133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CF93CCC"/>
    <w:multiLevelType w:val="hybridMultilevel"/>
    <w:tmpl w:val="A50ADAF8"/>
    <w:lvl w:ilvl="0" w:tplc="37AAC742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18E7190"/>
    <w:multiLevelType w:val="hybridMultilevel"/>
    <w:tmpl w:val="A54CF11E"/>
    <w:lvl w:ilvl="0" w:tplc="883A7C1C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51FC00FD"/>
    <w:multiLevelType w:val="hybridMultilevel"/>
    <w:tmpl w:val="6C20A34E"/>
    <w:lvl w:ilvl="0" w:tplc="0E0E82D4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8E2CB3"/>
    <w:multiLevelType w:val="hybridMultilevel"/>
    <w:tmpl w:val="ACBE6C9C"/>
    <w:lvl w:ilvl="0" w:tplc="1C38D352">
      <w:start w:val="1"/>
      <w:numFmt w:val="decimal"/>
      <w:lvlText w:val="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1F7153"/>
    <w:multiLevelType w:val="singleLevel"/>
    <w:tmpl w:val="A4500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9CE0290"/>
    <w:multiLevelType w:val="multilevel"/>
    <w:tmpl w:val="7D0EE5EC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5D7F1A10"/>
    <w:multiLevelType w:val="hybridMultilevel"/>
    <w:tmpl w:val="4BE4F4C8"/>
    <w:lvl w:ilvl="0" w:tplc="37809DDA">
      <w:start w:val="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1" w15:restartNumberingAfterBreak="0">
    <w:nsid w:val="67817B6A"/>
    <w:multiLevelType w:val="singleLevel"/>
    <w:tmpl w:val="AA38A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A27F3"/>
    <w:multiLevelType w:val="hybridMultilevel"/>
    <w:tmpl w:val="3B84C538"/>
    <w:lvl w:ilvl="0" w:tplc="B64872D2">
      <w:start w:val="38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F50EEB"/>
    <w:multiLevelType w:val="hybridMultilevel"/>
    <w:tmpl w:val="0D68C088"/>
    <w:lvl w:ilvl="0" w:tplc="AC8CE49E">
      <w:start w:val="1"/>
      <w:numFmt w:val="thaiLetters"/>
      <w:lvlText w:val="%1)"/>
      <w:lvlJc w:val="left"/>
      <w:pPr>
        <w:ind w:left="450" w:hanging="360"/>
      </w:pPr>
      <w:rPr>
        <w:rFonts w:asciiTheme="majorBidi" w:hAnsiTheme="majorBidi" w:cstheme="majorBidi"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6" w15:restartNumberingAfterBreak="0">
    <w:nsid w:val="765C7350"/>
    <w:multiLevelType w:val="hybridMultilevel"/>
    <w:tmpl w:val="C3AC44A2"/>
    <w:lvl w:ilvl="0" w:tplc="7272F7AA">
      <w:start w:val="16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9E0F7C"/>
    <w:multiLevelType w:val="hybridMultilevel"/>
    <w:tmpl w:val="3DBEEF1A"/>
    <w:lvl w:ilvl="0" w:tplc="FD9039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917B24"/>
    <w:multiLevelType w:val="hybridMultilevel"/>
    <w:tmpl w:val="41769B62"/>
    <w:lvl w:ilvl="0" w:tplc="94A04ACE">
      <w:start w:val="3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3"/>
  </w:num>
  <w:num w:numId="2">
    <w:abstractNumId w:val="14"/>
  </w:num>
  <w:num w:numId="3">
    <w:abstractNumId w:val="40"/>
  </w:num>
  <w:num w:numId="4">
    <w:abstractNumId w:val="21"/>
  </w:num>
  <w:num w:numId="5">
    <w:abstractNumId w:val="24"/>
  </w:num>
  <w:num w:numId="6">
    <w:abstractNumId w:val="38"/>
  </w:num>
  <w:num w:numId="7">
    <w:abstractNumId w:val="16"/>
  </w:num>
  <w:num w:numId="8">
    <w:abstractNumId w:val="44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2"/>
  </w:num>
  <w:num w:numId="15">
    <w:abstractNumId w:val="18"/>
  </w:num>
  <w:num w:numId="16">
    <w:abstractNumId w:val="45"/>
  </w:num>
  <w:num w:numId="17">
    <w:abstractNumId w:val="1"/>
  </w:num>
  <w:num w:numId="18">
    <w:abstractNumId w:val="49"/>
  </w:num>
  <w:num w:numId="19">
    <w:abstractNumId w:val="35"/>
  </w:num>
  <w:num w:numId="20">
    <w:abstractNumId w:val="22"/>
  </w:num>
  <w:num w:numId="21">
    <w:abstractNumId w:val="50"/>
  </w:num>
  <w:num w:numId="22">
    <w:abstractNumId w:val="48"/>
  </w:num>
  <w:num w:numId="23">
    <w:abstractNumId w:val="30"/>
  </w:num>
  <w:num w:numId="24">
    <w:abstractNumId w:val="29"/>
  </w:num>
  <w:num w:numId="25">
    <w:abstractNumId w:val="34"/>
  </w:num>
  <w:num w:numId="26">
    <w:abstractNumId w:val="25"/>
  </w:num>
  <w:num w:numId="27">
    <w:abstractNumId w:val="7"/>
  </w:num>
  <w:num w:numId="28">
    <w:abstractNumId w:val="47"/>
  </w:num>
  <w:num w:numId="29">
    <w:abstractNumId w:val="42"/>
  </w:num>
  <w:num w:numId="30">
    <w:abstractNumId w:val="37"/>
  </w:num>
  <w:num w:numId="31">
    <w:abstractNumId w:val="46"/>
  </w:num>
  <w:num w:numId="32">
    <w:abstractNumId w:val="13"/>
  </w:num>
  <w:num w:numId="33">
    <w:abstractNumId w:val="11"/>
  </w:num>
  <w:num w:numId="34">
    <w:abstractNumId w:val="27"/>
  </w:num>
  <w:num w:numId="35">
    <w:abstractNumId w:val="4"/>
  </w:num>
  <w:num w:numId="36">
    <w:abstractNumId w:val="20"/>
  </w:num>
  <w:num w:numId="37">
    <w:abstractNumId w:val="28"/>
  </w:num>
  <w:num w:numId="38">
    <w:abstractNumId w:val="5"/>
  </w:num>
  <w:num w:numId="39">
    <w:abstractNumId w:val="0"/>
  </w:num>
  <w:num w:numId="40">
    <w:abstractNumId w:val="8"/>
  </w:num>
  <w:num w:numId="41">
    <w:abstractNumId w:val="21"/>
  </w:num>
  <w:num w:numId="42">
    <w:abstractNumId w:val="33"/>
  </w:num>
  <w:num w:numId="43">
    <w:abstractNumId w:val="21"/>
  </w:num>
  <w:num w:numId="44">
    <w:abstractNumId w:val="21"/>
  </w:num>
  <w:num w:numId="45">
    <w:abstractNumId w:val="21"/>
  </w:num>
  <w:num w:numId="46">
    <w:abstractNumId w:val="21"/>
  </w:num>
  <w:num w:numId="47">
    <w:abstractNumId w:val="2"/>
  </w:num>
  <w:num w:numId="48">
    <w:abstractNumId w:val="12"/>
  </w:num>
  <w:num w:numId="49">
    <w:abstractNumId w:val="21"/>
  </w:num>
  <w:num w:numId="50">
    <w:abstractNumId w:val="21"/>
  </w:num>
  <w:num w:numId="51">
    <w:abstractNumId w:val="21"/>
  </w:num>
  <w:num w:numId="52">
    <w:abstractNumId w:val="15"/>
  </w:num>
  <w:num w:numId="53">
    <w:abstractNumId w:val="21"/>
    <w:lvlOverride w:ilvl="0">
      <w:startOverride w:val="6"/>
    </w:lvlOverride>
  </w:num>
  <w:num w:numId="54">
    <w:abstractNumId w:val="21"/>
    <w:lvlOverride w:ilvl="0">
      <w:startOverride w:val="7"/>
    </w:lvlOverride>
  </w:num>
  <w:num w:numId="55">
    <w:abstractNumId w:val="19"/>
  </w:num>
  <w:num w:numId="56">
    <w:abstractNumId w:val="39"/>
  </w:num>
  <w:num w:numId="57">
    <w:abstractNumId w:val="36"/>
  </w:num>
  <w:num w:numId="58">
    <w:abstractNumId w:val="43"/>
  </w:num>
  <w:num w:numId="59">
    <w:abstractNumId w:val="21"/>
  </w:num>
  <w:num w:numId="60">
    <w:abstractNumId w:val="21"/>
  </w:num>
  <w:num w:numId="61">
    <w:abstractNumId w:val="21"/>
  </w:num>
  <w:num w:numId="62">
    <w:abstractNumId w:val="21"/>
  </w:num>
  <w:num w:numId="63">
    <w:abstractNumId w:val="21"/>
  </w:num>
  <w:num w:numId="64">
    <w:abstractNumId w:val="21"/>
  </w:num>
  <w:num w:numId="65">
    <w:abstractNumId w:val="21"/>
  </w:num>
  <w:num w:numId="66">
    <w:abstractNumId w:val="21"/>
  </w:num>
  <w:num w:numId="67">
    <w:abstractNumId w:val="21"/>
  </w:num>
  <w:num w:numId="68">
    <w:abstractNumId w:val="21"/>
  </w:num>
  <w:num w:numId="69">
    <w:abstractNumId w:val="21"/>
  </w:num>
  <w:num w:numId="70">
    <w:abstractNumId w:val="21"/>
  </w:num>
  <w:num w:numId="71">
    <w:abstractNumId w:val="21"/>
  </w:num>
  <w:num w:numId="72">
    <w:abstractNumId w:val="21"/>
  </w:num>
  <w:num w:numId="73">
    <w:abstractNumId w:val="21"/>
  </w:num>
  <w:num w:numId="74">
    <w:abstractNumId w:val="21"/>
  </w:num>
  <w:num w:numId="75">
    <w:abstractNumId w:val="21"/>
  </w:num>
  <w:num w:numId="76">
    <w:abstractNumId w:val="21"/>
  </w:num>
  <w:num w:numId="77">
    <w:abstractNumId w:val="21"/>
  </w:num>
  <w:num w:numId="78">
    <w:abstractNumId w:val="21"/>
  </w:num>
  <w:num w:numId="79">
    <w:abstractNumId w:val="21"/>
  </w:num>
  <w:num w:numId="80">
    <w:abstractNumId w:val="21"/>
  </w:num>
  <w:num w:numId="81">
    <w:abstractNumId w:val="21"/>
  </w:num>
  <w:num w:numId="82">
    <w:abstractNumId w:val="21"/>
  </w:num>
  <w:num w:numId="83">
    <w:abstractNumId w:val="21"/>
  </w:num>
  <w:num w:numId="84">
    <w:abstractNumId w:val="21"/>
  </w:num>
  <w:num w:numId="85">
    <w:abstractNumId w:val="21"/>
  </w:num>
  <w:num w:numId="86">
    <w:abstractNumId w:val="21"/>
  </w:num>
  <w:num w:numId="87">
    <w:abstractNumId w:val="21"/>
  </w:num>
  <w:num w:numId="88">
    <w:abstractNumId w:val="21"/>
  </w:num>
  <w:num w:numId="89">
    <w:abstractNumId w:val="21"/>
  </w:num>
  <w:num w:numId="90">
    <w:abstractNumId w:val="21"/>
  </w:num>
  <w:num w:numId="91">
    <w:abstractNumId w:val="3"/>
  </w:num>
  <w:num w:numId="92">
    <w:abstractNumId w:val="21"/>
  </w:num>
  <w:num w:numId="93">
    <w:abstractNumId w:val="21"/>
  </w:num>
  <w:num w:numId="94">
    <w:abstractNumId w:val="21"/>
  </w:num>
  <w:num w:numId="95">
    <w:abstractNumId w:val="21"/>
  </w:num>
  <w:num w:numId="96">
    <w:abstractNumId w:val="21"/>
  </w:num>
  <w:num w:numId="97">
    <w:abstractNumId w:val="21"/>
  </w:num>
  <w:num w:numId="98">
    <w:abstractNumId w:val="21"/>
  </w:num>
  <w:num w:numId="99">
    <w:abstractNumId w:val="21"/>
  </w:num>
  <w:num w:numId="100">
    <w:abstractNumId w:val="21"/>
  </w:num>
  <w:num w:numId="101">
    <w:abstractNumId w:val="21"/>
  </w:num>
  <w:num w:numId="102">
    <w:abstractNumId w:val="26"/>
  </w:num>
  <w:num w:numId="103">
    <w:abstractNumId w:val="41"/>
  </w:num>
  <w:num w:numId="104">
    <w:abstractNumId w:val="17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3EA"/>
    <w:rsid w:val="00000548"/>
    <w:rsid w:val="00000861"/>
    <w:rsid w:val="00000923"/>
    <w:rsid w:val="00000C60"/>
    <w:rsid w:val="00000D76"/>
    <w:rsid w:val="00000E06"/>
    <w:rsid w:val="000011E9"/>
    <w:rsid w:val="00001500"/>
    <w:rsid w:val="000017C1"/>
    <w:rsid w:val="00001A4D"/>
    <w:rsid w:val="00001D7D"/>
    <w:rsid w:val="000021B4"/>
    <w:rsid w:val="00002342"/>
    <w:rsid w:val="00002885"/>
    <w:rsid w:val="00002AD1"/>
    <w:rsid w:val="00002AD9"/>
    <w:rsid w:val="00002FED"/>
    <w:rsid w:val="0000312F"/>
    <w:rsid w:val="000033B8"/>
    <w:rsid w:val="000034C5"/>
    <w:rsid w:val="00003DEE"/>
    <w:rsid w:val="00003EBA"/>
    <w:rsid w:val="00004836"/>
    <w:rsid w:val="000048E7"/>
    <w:rsid w:val="00004B87"/>
    <w:rsid w:val="00004DAD"/>
    <w:rsid w:val="00005667"/>
    <w:rsid w:val="00005801"/>
    <w:rsid w:val="00005822"/>
    <w:rsid w:val="00005DED"/>
    <w:rsid w:val="00006052"/>
    <w:rsid w:val="000065D6"/>
    <w:rsid w:val="00006A2A"/>
    <w:rsid w:val="00006EFA"/>
    <w:rsid w:val="00006F44"/>
    <w:rsid w:val="000073A2"/>
    <w:rsid w:val="000073B5"/>
    <w:rsid w:val="000076C1"/>
    <w:rsid w:val="00007858"/>
    <w:rsid w:val="000079BE"/>
    <w:rsid w:val="00010112"/>
    <w:rsid w:val="000105FB"/>
    <w:rsid w:val="00010665"/>
    <w:rsid w:val="000107A4"/>
    <w:rsid w:val="00010E82"/>
    <w:rsid w:val="00010FFA"/>
    <w:rsid w:val="00011B3F"/>
    <w:rsid w:val="0001210D"/>
    <w:rsid w:val="00012155"/>
    <w:rsid w:val="000122CD"/>
    <w:rsid w:val="00012655"/>
    <w:rsid w:val="0001266C"/>
    <w:rsid w:val="0001273C"/>
    <w:rsid w:val="0001368B"/>
    <w:rsid w:val="000136A0"/>
    <w:rsid w:val="00013ABF"/>
    <w:rsid w:val="000145F2"/>
    <w:rsid w:val="00014873"/>
    <w:rsid w:val="00014906"/>
    <w:rsid w:val="0001594E"/>
    <w:rsid w:val="00015B88"/>
    <w:rsid w:val="000162B6"/>
    <w:rsid w:val="00016D3F"/>
    <w:rsid w:val="00016D7A"/>
    <w:rsid w:val="000173B6"/>
    <w:rsid w:val="000175C2"/>
    <w:rsid w:val="000175F2"/>
    <w:rsid w:val="000178F4"/>
    <w:rsid w:val="00017994"/>
    <w:rsid w:val="00017DFE"/>
    <w:rsid w:val="0002037A"/>
    <w:rsid w:val="0002041D"/>
    <w:rsid w:val="000207FD"/>
    <w:rsid w:val="00020A24"/>
    <w:rsid w:val="00020BBB"/>
    <w:rsid w:val="00020C85"/>
    <w:rsid w:val="00020F08"/>
    <w:rsid w:val="0002124B"/>
    <w:rsid w:val="000212A3"/>
    <w:rsid w:val="0002152C"/>
    <w:rsid w:val="000216FD"/>
    <w:rsid w:val="00022031"/>
    <w:rsid w:val="00022154"/>
    <w:rsid w:val="0002244A"/>
    <w:rsid w:val="0002311A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6C6"/>
    <w:rsid w:val="00025DB6"/>
    <w:rsid w:val="00025F4C"/>
    <w:rsid w:val="00025F82"/>
    <w:rsid w:val="00026002"/>
    <w:rsid w:val="00026327"/>
    <w:rsid w:val="00026453"/>
    <w:rsid w:val="000265C7"/>
    <w:rsid w:val="00026A21"/>
    <w:rsid w:val="00026BCA"/>
    <w:rsid w:val="00026E9F"/>
    <w:rsid w:val="00027713"/>
    <w:rsid w:val="00027BE0"/>
    <w:rsid w:val="00027D08"/>
    <w:rsid w:val="00027FA1"/>
    <w:rsid w:val="0003013C"/>
    <w:rsid w:val="000301CB"/>
    <w:rsid w:val="00030484"/>
    <w:rsid w:val="000304F9"/>
    <w:rsid w:val="0003062D"/>
    <w:rsid w:val="00030B84"/>
    <w:rsid w:val="000316F9"/>
    <w:rsid w:val="000323ED"/>
    <w:rsid w:val="000327D2"/>
    <w:rsid w:val="000329FC"/>
    <w:rsid w:val="00032DF6"/>
    <w:rsid w:val="0003303F"/>
    <w:rsid w:val="0003312B"/>
    <w:rsid w:val="000331CA"/>
    <w:rsid w:val="00033FF2"/>
    <w:rsid w:val="00034739"/>
    <w:rsid w:val="0003497B"/>
    <w:rsid w:val="00034D81"/>
    <w:rsid w:val="00035172"/>
    <w:rsid w:val="00035B85"/>
    <w:rsid w:val="00035D0B"/>
    <w:rsid w:val="0003637C"/>
    <w:rsid w:val="00036389"/>
    <w:rsid w:val="0003641B"/>
    <w:rsid w:val="000368A5"/>
    <w:rsid w:val="00036B25"/>
    <w:rsid w:val="00037317"/>
    <w:rsid w:val="000375C3"/>
    <w:rsid w:val="0003772C"/>
    <w:rsid w:val="00037918"/>
    <w:rsid w:val="00037BE2"/>
    <w:rsid w:val="00037BE6"/>
    <w:rsid w:val="00040392"/>
    <w:rsid w:val="00040D9E"/>
    <w:rsid w:val="00040EDA"/>
    <w:rsid w:val="00040FE3"/>
    <w:rsid w:val="00041093"/>
    <w:rsid w:val="000413E4"/>
    <w:rsid w:val="00041522"/>
    <w:rsid w:val="00041C38"/>
    <w:rsid w:val="00041F0D"/>
    <w:rsid w:val="00042181"/>
    <w:rsid w:val="000424BB"/>
    <w:rsid w:val="0004260A"/>
    <w:rsid w:val="000427E2"/>
    <w:rsid w:val="00042803"/>
    <w:rsid w:val="000428B4"/>
    <w:rsid w:val="00042B94"/>
    <w:rsid w:val="00042BEE"/>
    <w:rsid w:val="00042C5F"/>
    <w:rsid w:val="00042E89"/>
    <w:rsid w:val="0004351B"/>
    <w:rsid w:val="00043C71"/>
    <w:rsid w:val="00043D57"/>
    <w:rsid w:val="00043F74"/>
    <w:rsid w:val="00044159"/>
    <w:rsid w:val="000441DD"/>
    <w:rsid w:val="00044279"/>
    <w:rsid w:val="00044750"/>
    <w:rsid w:val="00044810"/>
    <w:rsid w:val="00044A5C"/>
    <w:rsid w:val="00044DF0"/>
    <w:rsid w:val="00044E08"/>
    <w:rsid w:val="00044E44"/>
    <w:rsid w:val="0004567A"/>
    <w:rsid w:val="00045829"/>
    <w:rsid w:val="0004582E"/>
    <w:rsid w:val="00045879"/>
    <w:rsid w:val="00045B2C"/>
    <w:rsid w:val="00045BFA"/>
    <w:rsid w:val="00046026"/>
    <w:rsid w:val="00046684"/>
    <w:rsid w:val="0004672A"/>
    <w:rsid w:val="00046911"/>
    <w:rsid w:val="00046A9A"/>
    <w:rsid w:val="00046CA1"/>
    <w:rsid w:val="00047116"/>
    <w:rsid w:val="0004722F"/>
    <w:rsid w:val="00047267"/>
    <w:rsid w:val="000474F8"/>
    <w:rsid w:val="000475F7"/>
    <w:rsid w:val="00047816"/>
    <w:rsid w:val="00047C0D"/>
    <w:rsid w:val="00047E37"/>
    <w:rsid w:val="00047F53"/>
    <w:rsid w:val="00050070"/>
    <w:rsid w:val="00050C8F"/>
    <w:rsid w:val="00050D4E"/>
    <w:rsid w:val="00051307"/>
    <w:rsid w:val="00052019"/>
    <w:rsid w:val="0005209A"/>
    <w:rsid w:val="00052CB0"/>
    <w:rsid w:val="00052E6E"/>
    <w:rsid w:val="0005300C"/>
    <w:rsid w:val="0005306B"/>
    <w:rsid w:val="00053D8A"/>
    <w:rsid w:val="00053EAC"/>
    <w:rsid w:val="000545E9"/>
    <w:rsid w:val="00055281"/>
    <w:rsid w:val="0005546F"/>
    <w:rsid w:val="00055541"/>
    <w:rsid w:val="000557D5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ACD"/>
    <w:rsid w:val="00056D91"/>
    <w:rsid w:val="000573A8"/>
    <w:rsid w:val="000575EF"/>
    <w:rsid w:val="00057880"/>
    <w:rsid w:val="000602C1"/>
    <w:rsid w:val="00060826"/>
    <w:rsid w:val="0006091F"/>
    <w:rsid w:val="00061097"/>
    <w:rsid w:val="00061533"/>
    <w:rsid w:val="0006187A"/>
    <w:rsid w:val="00062166"/>
    <w:rsid w:val="00062288"/>
    <w:rsid w:val="000623F9"/>
    <w:rsid w:val="00062734"/>
    <w:rsid w:val="00062D04"/>
    <w:rsid w:val="00062F05"/>
    <w:rsid w:val="00062F15"/>
    <w:rsid w:val="000631F7"/>
    <w:rsid w:val="00063AB7"/>
    <w:rsid w:val="00063AF3"/>
    <w:rsid w:val="00063D17"/>
    <w:rsid w:val="00063EC7"/>
    <w:rsid w:val="0006439B"/>
    <w:rsid w:val="000643EC"/>
    <w:rsid w:val="00064505"/>
    <w:rsid w:val="000645B1"/>
    <w:rsid w:val="00064D8E"/>
    <w:rsid w:val="00064FC7"/>
    <w:rsid w:val="00065392"/>
    <w:rsid w:val="0006552E"/>
    <w:rsid w:val="0006580A"/>
    <w:rsid w:val="00066471"/>
    <w:rsid w:val="0006687E"/>
    <w:rsid w:val="000668A9"/>
    <w:rsid w:val="00066D1B"/>
    <w:rsid w:val="00066EF1"/>
    <w:rsid w:val="00067210"/>
    <w:rsid w:val="00067576"/>
    <w:rsid w:val="0006760E"/>
    <w:rsid w:val="000679C4"/>
    <w:rsid w:val="00067A1E"/>
    <w:rsid w:val="00067D80"/>
    <w:rsid w:val="00067DC4"/>
    <w:rsid w:val="00067E88"/>
    <w:rsid w:val="0007026C"/>
    <w:rsid w:val="00070684"/>
    <w:rsid w:val="00070964"/>
    <w:rsid w:val="00070B0D"/>
    <w:rsid w:val="00070CA2"/>
    <w:rsid w:val="00070EBA"/>
    <w:rsid w:val="00071022"/>
    <w:rsid w:val="0007111B"/>
    <w:rsid w:val="0007163A"/>
    <w:rsid w:val="00071770"/>
    <w:rsid w:val="00071919"/>
    <w:rsid w:val="00071AD3"/>
    <w:rsid w:val="00071B24"/>
    <w:rsid w:val="00071BB0"/>
    <w:rsid w:val="000722E1"/>
    <w:rsid w:val="00072499"/>
    <w:rsid w:val="00072B4B"/>
    <w:rsid w:val="00072C08"/>
    <w:rsid w:val="0007314F"/>
    <w:rsid w:val="00073150"/>
    <w:rsid w:val="0007323A"/>
    <w:rsid w:val="00073446"/>
    <w:rsid w:val="000734AE"/>
    <w:rsid w:val="0007373E"/>
    <w:rsid w:val="00073E71"/>
    <w:rsid w:val="00073E8A"/>
    <w:rsid w:val="0007409D"/>
    <w:rsid w:val="000742B6"/>
    <w:rsid w:val="000743FA"/>
    <w:rsid w:val="000746AA"/>
    <w:rsid w:val="000746C7"/>
    <w:rsid w:val="000747FC"/>
    <w:rsid w:val="00074A44"/>
    <w:rsid w:val="00074B2F"/>
    <w:rsid w:val="00074D1F"/>
    <w:rsid w:val="00074F97"/>
    <w:rsid w:val="000751EF"/>
    <w:rsid w:val="0007551C"/>
    <w:rsid w:val="00075AAD"/>
    <w:rsid w:val="00075B0E"/>
    <w:rsid w:val="00075BF9"/>
    <w:rsid w:val="00075DA4"/>
    <w:rsid w:val="00075EBE"/>
    <w:rsid w:val="00076BDA"/>
    <w:rsid w:val="00076D68"/>
    <w:rsid w:val="00076E16"/>
    <w:rsid w:val="00076E60"/>
    <w:rsid w:val="000770C8"/>
    <w:rsid w:val="00077215"/>
    <w:rsid w:val="00077306"/>
    <w:rsid w:val="0007753D"/>
    <w:rsid w:val="00077C2B"/>
    <w:rsid w:val="0008027A"/>
    <w:rsid w:val="000808B9"/>
    <w:rsid w:val="000809DA"/>
    <w:rsid w:val="000809E0"/>
    <w:rsid w:val="00080B4B"/>
    <w:rsid w:val="00080CDB"/>
    <w:rsid w:val="00081045"/>
    <w:rsid w:val="000810D4"/>
    <w:rsid w:val="000815B0"/>
    <w:rsid w:val="00081A53"/>
    <w:rsid w:val="00081E53"/>
    <w:rsid w:val="000825C4"/>
    <w:rsid w:val="0008269E"/>
    <w:rsid w:val="00082751"/>
    <w:rsid w:val="00082755"/>
    <w:rsid w:val="0008289E"/>
    <w:rsid w:val="00082991"/>
    <w:rsid w:val="00082A98"/>
    <w:rsid w:val="00082D5C"/>
    <w:rsid w:val="0008303A"/>
    <w:rsid w:val="000830AC"/>
    <w:rsid w:val="00083106"/>
    <w:rsid w:val="00083286"/>
    <w:rsid w:val="00083624"/>
    <w:rsid w:val="00083846"/>
    <w:rsid w:val="00083927"/>
    <w:rsid w:val="00083A5D"/>
    <w:rsid w:val="00083F15"/>
    <w:rsid w:val="0008403F"/>
    <w:rsid w:val="0008481B"/>
    <w:rsid w:val="00084DB3"/>
    <w:rsid w:val="00084E80"/>
    <w:rsid w:val="00084EF2"/>
    <w:rsid w:val="00085160"/>
    <w:rsid w:val="0008561D"/>
    <w:rsid w:val="00085704"/>
    <w:rsid w:val="000858E2"/>
    <w:rsid w:val="000865DA"/>
    <w:rsid w:val="0008682F"/>
    <w:rsid w:val="00086B2E"/>
    <w:rsid w:val="00086D7B"/>
    <w:rsid w:val="0008713C"/>
    <w:rsid w:val="0008714A"/>
    <w:rsid w:val="000877F7"/>
    <w:rsid w:val="00087894"/>
    <w:rsid w:val="000879F0"/>
    <w:rsid w:val="00087B4B"/>
    <w:rsid w:val="00087C33"/>
    <w:rsid w:val="00087FF0"/>
    <w:rsid w:val="000902C5"/>
    <w:rsid w:val="00090624"/>
    <w:rsid w:val="00090EBA"/>
    <w:rsid w:val="00090F48"/>
    <w:rsid w:val="000910FC"/>
    <w:rsid w:val="00091139"/>
    <w:rsid w:val="00091673"/>
    <w:rsid w:val="000918E0"/>
    <w:rsid w:val="00092266"/>
    <w:rsid w:val="00092384"/>
    <w:rsid w:val="00092621"/>
    <w:rsid w:val="00092673"/>
    <w:rsid w:val="00092684"/>
    <w:rsid w:val="00092730"/>
    <w:rsid w:val="00092884"/>
    <w:rsid w:val="0009298D"/>
    <w:rsid w:val="00092993"/>
    <w:rsid w:val="00092B88"/>
    <w:rsid w:val="00092DC5"/>
    <w:rsid w:val="000933A7"/>
    <w:rsid w:val="000937E0"/>
    <w:rsid w:val="0009387A"/>
    <w:rsid w:val="00093A86"/>
    <w:rsid w:val="00093BC4"/>
    <w:rsid w:val="00093FBA"/>
    <w:rsid w:val="00094185"/>
    <w:rsid w:val="000943BB"/>
    <w:rsid w:val="00094483"/>
    <w:rsid w:val="000946C9"/>
    <w:rsid w:val="000946E9"/>
    <w:rsid w:val="000946EA"/>
    <w:rsid w:val="00094854"/>
    <w:rsid w:val="00094A96"/>
    <w:rsid w:val="00094CFA"/>
    <w:rsid w:val="00094FDF"/>
    <w:rsid w:val="000952B7"/>
    <w:rsid w:val="000954AD"/>
    <w:rsid w:val="0009551E"/>
    <w:rsid w:val="00095789"/>
    <w:rsid w:val="0009589A"/>
    <w:rsid w:val="00095FDA"/>
    <w:rsid w:val="00096072"/>
    <w:rsid w:val="0009647E"/>
    <w:rsid w:val="00096BA5"/>
    <w:rsid w:val="00096D54"/>
    <w:rsid w:val="00096F5F"/>
    <w:rsid w:val="00097160"/>
    <w:rsid w:val="0009722D"/>
    <w:rsid w:val="00097457"/>
    <w:rsid w:val="00097CCB"/>
    <w:rsid w:val="00097D9F"/>
    <w:rsid w:val="00097F99"/>
    <w:rsid w:val="00097FDF"/>
    <w:rsid w:val="000A07D7"/>
    <w:rsid w:val="000A086B"/>
    <w:rsid w:val="000A0D9F"/>
    <w:rsid w:val="000A12F0"/>
    <w:rsid w:val="000A1467"/>
    <w:rsid w:val="000A1914"/>
    <w:rsid w:val="000A1E09"/>
    <w:rsid w:val="000A1ED8"/>
    <w:rsid w:val="000A2033"/>
    <w:rsid w:val="000A2038"/>
    <w:rsid w:val="000A2289"/>
    <w:rsid w:val="000A2CA5"/>
    <w:rsid w:val="000A2FD8"/>
    <w:rsid w:val="000A3354"/>
    <w:rsid w:val="000A467B"/>
    <w:rsid w:val="000A46D4"/>
    <w:rsid w:val="000A493A"/>
    <w:rsid w:val="000A4BF4"/>
    <w:rsid w:val="000A4CE5"/>
    <w:rsid w:val="000A510F"/>
    <w:rsid w:val="000A5783"/>
    <w:rsid w:val="000A5CAD"/>
    <w:rsid w:val="000A5DC4"/>
    <w:rsid w:val="000A66D5"/>
    <w:rsid w:val="000A682E"/>
    <w:rsid w:val="000A7220"/>
    <w:rsid w:val="000A7B59"/>
    <w:rsid w:val="000A7B6E"/>
    <w:rsid w:val="000A7CCD"/>
    <w:rsid w:val="000A7D06"/>
    <w:rsid w:val="000A7DBA"/>
    <w:rsid w:val="000A7E7F"/>
    <w:rsid w:val="000B0085"/>
    <w:rsid w:val="000B0127"/>
    <w:rsid w:val="000B02C8"/>
    <w:rsid w:val="000B0681"/>
    <w:rsid w:val="000B07DD"/>
    <w:rsid w:val="000B0B54"/>
    <w:rsid w:val="000B0D3D"/>
    <w:rsid w:val="000B0ED8"/>
    <w:rsid w:val="000B0EE1"/>
    <w:rsid w:val="000B1544"/>
    <w:rsid w:val="000B1A6D"/>
    <w:rsid w:val="000B1CF8"/>
    <w:rsid w:val="000B2123"/>
    <w:rsid w:val="000B2484"/>
    <w:rsid w:val="000B269B"/>
    <w:rsid w:val="000B2835"/>
    <w:rsid w:val="000B287F"/>
    <w:rsid w:val="000B2B90"/>
    <w:rsid w:val="000B31EA"/>
    <w:rsid w:val="000B3940"/>
    <w:rsid w:val="000B3C22"/>
    <w:rsid w:val="000B425C"/>
    <w:rsid w:val="000B4B90"/>
    <w:rsid w:val="000B518C"/>
    <w:rsid w:val="000B54F5"/>
    <w:rsid w:val="000B5557"/>
    <w:rsid w:val="000B57EF"/>
    <w:rsid w:val="000B5934"/>
    <w:rsid w:val="000B5CB6"/>
    <w:rsid w:val="000B5D5F"/>
    <w:rsid w:val="000B6083"/>
    <w:rsid w:val="000B6DF5"/>
    <w:rsid w:val="000B6FB0"/>
    <w:rsid w:val="000B7046"/>
    <w:rsid w:val="000B70C9"/>
    <w:rsid w:val="000B73B0"/>
    <w:rsid w:val="000B74C2"/>
    <w:rsid w:val="000B74EA"/>
    <w:rsid w:val="000B7565"/>
    <w:rsid w:val="000B7612"/>
    <w:rsid w:val="000B7BB4"/>
    <w:rsid w:val="000C0076"/>
    <w:rsid w:val="000C0241"/>
    <w:rsid w:val="000C0837"/>
    <w:rsid w:val="000C0990"/>
    <w:rsid w:val="000C0E2D"/>
    <w:rsid w:val="000C0EDA"/>
    <w:rsid w:val="000C18E1"/>
    <w:rsid w:val="000C1CEF"/>
    <w:rsid w:val="000C24DE"/>
    <w:rsid w:val="000C2530"/>
    <w:rsid w:val="000C268A"/>
    <w:rsid w:val="000C29AC"/>
    <w:rsid w:val="000C2DA0"/>
    <w:rsid w:val="000C2F71"/>
    <w:rsid w:val="000C32DE"/>
    <w:rsid w:val="000C3308"/>
    <w:rsid w:val="000C4123"/>
    <w:rsid w:val="000C4976"/>
    <w:rsid w:val="000C4C30"/>
    <w:rsid w:val="000C4EF6"/>
    <w:rsid w:val="000C5697"/>
    <w:rsid w:val="000C5E7F"/>
    <w:rsid w:val="000C5F00"/>
    <w:rsid w:val="000C6402"/>
    <w:rsid w:val="000C64C8"/>
    <w:rsid w:val="000C6813"/>
    <w:rsid w:val="000C7179"/>
    <w:rsid w:val="000C72C9"/>
    <w:rsid w:val="000C7714"/>
    <w:rsid w:val="000C79D7"/>
    <w:rsid w:val="000C7E71"/>
    <w:rsid w:val="000D01FF"/>
    <w:rsid w:val="000D021A"/>
    <w:rsid w:val="000D03CE"/>
    <w:rsid w:val="000D0559"/>
    <w:rsid w:val="000D0DBF"/>
    <w:rsid w:val="000D1767"/>
    <w:rsid w:val="000D1EEB"/>
    <w:rsid w:val="000D232D"/>
    <w:rsid w:val="000D2AE2"/>
    <w:rsid w:val="000D303B"/>
    <w:rsid w:val="000D308F"/>
    <w:rsid w:val="000D3585"/>
    <w:rsid w:val="000D376C"/>
    <w:rsid w:val="000D3789"/>
    <w:rsid w:val="000D3CE8"/>
    <w:rsid w:val="000D4006"/>
    <w:rsid w:val="000D4570"/>
    <w:rsid w:val="000D4A42"/>
    <w:rsid w:val="000D4A4D"/>
    <w:rsid w:val="000D4C64"/>
    <w:rsid w:val="000D4EFE"/>
    <w:rsid w:val="000D5170"/>
    <w:rsid w:val="000D5AC0"/>
    <w:rsid w:val="000D5D3C"/>
    <w:rsid w:val="000D6503"/>
    <w:rsid w:val="000D6979"/>
    <w:rsid w:val="000D6C39"/>
    <w:rsid w:val="000D6DC1"/>
    <w:rsid w:val="000D7033"/>
    <w:rsid w:val="000D70BE"/>
    <w:rsid w:val="000D71E3"/>
    <w:rsid w:val="000D725D"/>
    <w:rsid w:val="000D73E3"/>
    <w:rsid w:val="000D742C"/>
    <w:rsid w:val="000D7638"/>
    <w:rsid w:val="000D76C5"/>
    <w:rsid w:val="000D7BC8"/>
    <w:rsid w:val="000E04CE"/>
    <w:rsid w:val="000E0846"/>
    <w:rsid w:val="000E0DD7"/>
    <w:rsid w:val="000E127D"/>
    <w:rsid w:val="000E1950"/>
    <w:rsid w:val="000E1A6F"/>
    <w:rsid w:val="000E1C31"/>
    <w:rsid w:val="000E1EC5"/>
    <w:rsid w:val="000E2275"/>
    <w:rsid w:val="000E2C38"/>
    <w:rsid w:val="000E2D0A"/>
    <w:rsid w:val="000E2F81"/>
    <w:rsid w:val="000E30FC"/>
    <w:rsid w:val="000E31BB"/>
    <w:rsid w:val="000E35E2"/>
    <w:rsid w:val="000E36FF"/>
    <w:rsid w:val="000E3C11"/>
    <w:rsid w:val="000E3D2D"/>
    <w:rsid w:val="000E4018"/>
    <w:rsid w:val="000E453A"/>
    <w:rsid w:val="000E4C4F"/>
    <w:rsid w:val="000E4E91"/>
    <w:rsid w:val="000E50C6"/>
    <w:rsid w:val="000E512B"/>
    <w:rsid w:val="000E5556"/>
    <w:rsid w:val="000E5667"/>
    <w:rsid w:val="000E5F8F"/>
    <w:rsid w:val="000E6098"/>
    <w:rsid w:val="000E64F1"/>
    <w:rsid w:val="000E73A3"/>
    <w:rsid w:val="000F05BC"/>
    <w:rsid w:val="000F0B5E"/>
    <w:rsid w:val="000F0B6D"/>
    <w:rsid w:val="000F1048"/>
    <w:rsid w:val="000F1A62"/>
    <w:rsid w:val="000F1B78"/>
    <w:rsid w:val="000F1C2D"/>
    <w:rsid w:val="000F1D9A"/>
    <w:rsid w:val="000F1DA0"/>
    <w:rsid w:val="000F2275"/>
    <w:rsid w:val="000F23B9"/>
    <w:rsid w:val="000F26A9"/>
    <w:rsid w:val="000F2781"/>
    <w:rsid w:val="000F2A4A"/>
    <w:rsid w:val="000F30A0"/>
    <w:rsid w:val="000F3A34"/>
    <w:rsid w:val="000F3A54"/>
    <w:rsid w:val="000F3DEC"/>
    <w:rsid w:val="000F42B3"/>
    <w:rsid w:val="000F4420"/>
    <w:rsid w:val="000F4858"/>
    <w:rsid w:val="000F4A1D"/>
    <w:rsid w:val="000F4A8D"/>
    <w:rsid w:val="000F4AC2"/>
    <w:rsid w:val="000F4B56"/>
    <w:rsid w:val="000F4D06"/>
    <w:rsid w:val="000F4E24"/>
    <w:rsid w:val="000F51E9"/>
    <w:rsid w:val="000F577F"/>
    <w:rsid w:val="000F5976"/>
    <w:rsid w:val="000F59B1"/>
    <w:rsid w:val="000F5E2C"/>
    <w:rsid w:val="000F6293"/>
    <w:rsid w:val="000F640A"/>
    <w:rsid w:val="000F651D"/>
    <w:rsid w:val="000F65F7"/>
    <w:rsid w:val="000F6833"/>
    <w:rsid w:val="000F69BE"/>
    <w:rsid w:val="000F6DC0"/>
    <w:rsid w:val="000F70E6"/>
    <w:rsid w:val="000F7554"/>
    <w:rsid w:val="000F75EA"/>
    <w:rsid w:val="000F787A"/>
    <w:rsid w:val="000F7BB0"/>
    <w:rsid w:val="00100090"/>
    <w:rsid w:val="00100B94"/>
    <w:rsid w:val="00100CD7"/>
    <w:rsid w:val="00100E8B"/>
    <w:rsid w:val="00101B71"/>
    <w:rsid w:val="001021F6"/>
    <w:rsid w:val="001025E3"/>
    <w:rsid w:val="00102636"/>
    <w:rsid w:val="00102C76"/>
    <w:rsid w:val="0010353C"/>
    <w:rsid w:val="00103D53"/>
    <w:rsid w:val="00103D77"/>
    <w:rsid w:val="00103E59"/>
    <w:rsid w:val="00103EC8"/>
    <w:rsid w:val="0010444B"/>
    <w:rsid w:val="0010448A"/>
    <w:rsid w:val="001049D2"/>
    <w:rsid w:val="00104D5D"/>
    <w:rsid w:val="00104E18"/>
    <w:rsid w:val="00104F88"/>
    <w:rsid w:val="0010508F"/>
    <w:rsid w:val="001057E6"/>
    <w:rsid w:val="001058A9"/>
    <w:rsid w:val="00105E39"/>
    <w:rsid w:val="001063F9"/>
    <w:rsid w:val="00106BDF"/>
    <w:rsid w:val="00106BF7"/>
    <w:rsid w:val="0010722D"/>
    <w:rsid w:val="001076CD"/>
    <w:rsid w:val="00107B3E"/>
    <w:rsid w:val="00110184"/>
    <w:rsid w:val="00110210"/>
    <w:rsid w:val="0011092B"/>
    <w:rsid w:val="00110AC5"/>
    <w:rsid w:val="00110C11"/>
    <w:rsid w:val="00111323"/>
    <w:rsid w:val="0011165F"/>
    <w:rsid w:val="00111694"/>
    <w:rsid w:val="001117DC"/>
    <w:rsid w:val="00111BB0"/>
    <w:rsid w:val="00111CDD"/>
    <w:rsid w:val="00111F0F"/>
    <w:rsid w:val="00112288"/>
    <w:rsid w:val="00112A31"/>
    <w:rsid w:val="00112CAA"/>
    <w:rsid w:val="0011324C"/>
    <w:rsid w:val="0011338B"/>
    <w:rsid w:val="001135ED"/>
    <w:rsid w:val="00113B83"/>
    <w:rsid w:val="0011417F"/>
    <w:rsid w:val="0011485E"/>
    <w:rsid w:val="00114954"/>
    <w:rsid w:val="00115539"/>
    <w:rsid w:val="001156AB"/>
    <w:rsid w:val="00115872"/>
    <w:rsid w:val="00115B70"/>
    <w:rsid w:val="00115DB2"/>
    <w:rsid w:val="00116202"/>
    <w:rsid w:val="00116CAC"/>
    <w:rsid w:val="00116CB2"/>
    <w:rsid w:val="00116E7A"/>
    <w:rsid w:val="001170AA"/>
    <w:rsid w:val="001172DA"/>
    <w:rsid w:val="001173FE"/>
    <w:rsid w:val="0011778A"/>
    <w:rsid w:val="0011797B"/>
    <w:rsid w:val="00117D51"/>
    <w:rsid w:val="0012024D"/>
    <w:rsid w:val="00120927"/>
    <w:rsid w:val="00120C03"/>
    <w:rsid w:val="00120D65"/>
    <w:rsid w:val="00120E78"/>
    <w:rsid w:val="00120F18"/>
    <w:rsid w:val="001214C8"/>
    <w:rsid w:val="00121882"/>
    <w:rsid w:val="001218DB"/>
    <w:rsid w:val="00121A05"/>
    <w:rsid w:val="00121B42"/>
    <w:rsid w:val="00121C93"/>
    <w:rsid w:val="001221CA"/>
    <w:rsid w:val="001223E7"/>
    <w:rsid w:val="001227DB"/>
    <w:rsid w:val="001228CE"/>
    <w:rsid w:val="00122BE0"/>
    <w:rsid w:val="00123102"/>
    <w:rsid w:val="001233A4"/>
    <w:rsid w:val="00123501"/>
    <w:rsid w:val="00123558"/>
    <w:rsid w:val="0012377A"/>
    <w:rsid w:val="001237CE"/>
    <w:rsid w:val="001239EC"/>
    <w:rsid w:val="00123A04"/>
    <w:rsid w:val="00123AAD"/>
    <w:rsid w:val="00123AF3"/>
    <w:rsid w:val="0012416D"/>
    <w:rsid w:val="00124504"/>
    <w:rsid w:val="00124BFF"/>
    <w:rsid w:val="00124D88"/>
    <w:rsid w:val="00124F46"/>
    <w:rsid w:val="0012526B"/>
    <w:rsid w:val="001253B1"/>
    <w:rsid w:val="00125A38"/>
    <w:rsid w:val="00125BC3"/>
    <w:rsid w:val="00126029"/>
    <w:rsid w:val="00126540"/>
    <w:rsid w:val="00126866"/>
    <w:rsid w:val="00126D67"/>
    <w:rsid w:val="00126F66"/>
    <w:rsid w:val="00127819"/>
    <w:rsid w:val="00127D07"/>
    <w:rsid w:val="00127DC9"/>
    <w:rsid w:val="00127DF3"/>
    <w:rsid w:val="00127E8A"/>
    <w:rsid w:val="00127F6C"/>
    <w:rsid w:val="001301A0"/>
    <w:rsid w:val="0013028A"/>
    <w:rsid w:val="001302E9"/>
    <w:rsid w:val="00130341"/>
    <w:rsid w:val="001304CD"/>
    <w:rsid w:val="0013071F"/>
    <w:rsid w:val="001311E0"/>
    <w:rsid w:val="00131306"/>
    <w:rsid w:val="00131346"/>
    <w:rsid w:val="001313BD"/>
    <w:rsid w:val="001322BD"/>
    <w:rsid w:val="0013298C"/>
    <w:rsid w:val="00132F50"/>
    <w:rsid w:val="00133010"/>
    <w:rsid w:val="0013307E"/>
    <w:rsid w:val="00133166"/>
    <w:rsid w:val="00133510"/>
    <w:rsid w:val="001338B4"/>
    <w:rsid w:val="00134289"/>
    <w:rsid w:val="00134414"/>
    <w:rsid w:val="00134502"/>
    <w:rsid w:val="001348CB"/>
    <w:rsid w:val="00135191"/>
    <w:rsid w:val="001352C1"/>
    <w:rsid w:val="001352C5"/>
    <w:rsid w:val="00135566"/>
    <w:rsid w:val="001355C9"/>
    <w:rsid w:val="001359A9"/>
    <w:rsid w:val="0013657B"/>
    <w:rsid w:val="0013657E"/>
    <w:rsid w:val="001368B2"/>
    <w:rsid w:val="00136B75"/>
    <w:rsid w:val="00136D59"/>
    <w:rsid w:val="00136F6E"/>
    <w:rsid w:val="0013700F"/>
    <w:rsid w:val="001376AF"/>
    <w:rsid w:val="00137763"/>
    <w:rsid w:val="001379F1"/>
    <w:rsid w:val="00137BF9"/>
    <w:rsid w:val="00140205"/>
    <w:rsid w:val="00140292"/>
    <w:rsid w:val="00141D23"/>
    <w:rsid w:val="00141ECA"/>
    <w:rsid w:val="00141FDF"/>
    <w:rsid w:val="00142307"/>
    <w:rsid w:val="0014251D"/>
    <w:rsid w:val="00142597"/>
    <w:rsid w:val="00142608"/>
    <w:rsid w:val="00142641"/>
    <w:rsid w:val="00142F0C"/>
    <w:rsid w:val="00143218"/>
    <w:rsid w:val="0014335B"/>
    <w:rsid w:val="001434F6"/>
    <w:rsid w:val="00143652"/>
    <w:rsid w:val="001436A6"/>
    <w:rsid w:val="001438AA"/>
    <w:rsid w:val="001439A2"/>
    <w:rsid w:val="00143CCB"/>
    <w:rsid w:val="00143F19"/>
    <w:rsid w:val="00143F40"/>
    <w:rsid w:val="0014442E"/>
    <w:rsid w:val="00144521"/>
    <w:rsid w:val="00144A5F"/>
    <w:rsid w:val="00144FF1"/>
    <w:rsid w:val="00145014"/>
    <w:rsid w:val="0014532A"/>
    <w:rsid w:val="0014581E"/>
    <w:rsid w:val="00145ECA"/>
    <w:rsid w:val="00150546"/>
    <w:rsid w:val="001505B4"/>
    <w:rsid w:val="0015067E"/>
    <w:rsid w:val="0015089B"/>
    <w:rsid w:val="001508F9"/>
    <w:rsid w:val="00150A70"/>
    <w:rsid w:val="00150B52"/>
    <w:rsid w:val="00150FA3"/>
    <w:rsid w:val="0015100B"/>
    <w:rsid w:val="0015113F"/>
    <w:rsid w:val="00151365"/>
    <w:rsid w:val="001513B0"/>
    <w:rsid w:val="00151589"/>
    <w:rsid w:val="0015158D"/>
    <w:rsid w:val="0015177F"/>
    <w:rsid w:val="00151975"/>
    <w:rsid w:val="00151A16"/>
    <w:rsid w:val="00151CB7"/>
    <w:rsid w:val="00152637"/>
    <w:rsid w:val="0015292E"/>
    <w:rsid w:val="00152B30"/>
    <w:rsid w:val="00152DBE"/>
    <w:rsid w:val="00152ED8"/>
    <w:rsid w:val="00153648"/>
    <w:rsid w:val="00153961"/>
    <w:rsid w:val="00153CDC"/>
    <w:rsid w:val="00153E13"/>
    <w:rsid w:val="001542A6"/>
    <w:rsid w:val="00154400"/>
    <w:rsid w:val="00154473"/>
    <w:rsid w:val="00154761"/>
    <w:rsid w:val="0015554F"/>
    <w:rsid w:val="001556E8"/>
    <w:rsid w:val="00155853"/>
    <w:rsid w:val="00155B9C"/>
    <w:rsid w:val="00155C03"/>
    <w:rsid w:val="001562E9"/>
    <w:rsid w:val="001565BA"/>
    <w:rsid w:val="0015677A"/>
    <w:rsid w:val="00156A40"/>
    <w:rsid w:val="00156A5D"/>
    <w:rsid w:val="00156F87"/>
    <w:rsid w:val="00157274"/>
    <w:rsid w:val="0015727D"/>
    <w:rsid w:val="001572EA"/>
    <w:rsid w:val="00157511"/>
    <w:rsid w:val="0015788B"/>
    <w:rsid w:val="00157982"/>
    <w:rsid w:val="00157F2C"/>
    <w:rsid w:val="00160A01"/>
    <w:rsid w:val="00160A0E"/>
    <w:rsid w:val="00161367"/>
    <w:rsid w:val="00161458"/>
    <w:rsid w:val="00161655"/>
    <w:rsid w:val="001616E3"/>
    <w:rsid w:val="00161BA6"/>
    <w:rsid w:val="00161D59"/>
    <w:rsid w:val="00162025"/>
    <w:rsid w:val="0016220E"/>
    <w:rsid w:val="001626A9"/>
    <w:rsid w:val="001626EC"/>
    <w:rsid w:val="00162757"/>
    <w:rsid w:val="00162BCD"/>
    <w:rsid w:val="00163223"/>
    <w:rsid w:val="0016325D"/>
    <w:rsid w:val="00163522"/>
    <w:rsid w:val="00163875"/>
    <w:rsid w:val="001638CC"/>
    <w:rsid w:val="00163F08"/>
    <w:rsid w:val="00163F39"/>
    <w:rsid w:val="00164748"/>
    <w:rsid w:val="0016478A"/>
    <w:rsid w:val="00164C1A"/>
    <w:rsid w:val="00164D8A"/>
    <w:rsid w:val="00164E8C"/>
    <w:rsid w:val="00164EA1"/>
    <w:rsid w:val="00165397"/>
    <w:rsid w:val="001655E0"/>
    <w:rsid w:val="00165A5A"/>
    <w:rsid w:val="00166816"/>
    <w:rsid w:val="001668BF"/>
    <w:rsid w:val="001670B6"/>
    <w:rsid w:val="001670C0"/>
    <w:rsid w:val="001676FF"/>
    <w:rsid w:val="00167A0C"/>
    <w:rsid w:val="00167A86"/>
    <w:rsid w:val="00167B4E"/>
    <w:rsid w:val="00167D60"/>
    <w:rsid w:val="00167DA2"/>
    <w:rsid w:val="00170781"/>
    <w:rsid w:val="001707C3"/>
    <w:rsid w:val="001711ED"/>
    <w:rsid w:val="0017144E"/>
    <w:rsid w:val="001716A4"/>
    <w:rsid w:val="001716A9"/>
    <w:rsid w:val="00171B68"/>
    <w:rsid w:val="00171B99"/>
    <w:rsid w:val="00171D46"/>
    <w:rsid w:val="00171E0C"/>
    <w:rsid w:val="00171F71"/>
    <w:rsid w:val="001722B5"/>
    <w:rsid w:val="00172701"/>
    <w:rsid w:val="001728CD"/>
    <w:rsid w:val="00172FB8"/>
    <w:rsid w:val="00174049"/>
    <w:rsid w:val="0017415C"/>
    <w:rsid w:val="00174A21"/>
    <w:rsid w:val="00174A43"/>
    <w:rsid w:val="00174B81"/>
    <w:rsid w:val="001751F6"/>
    <w:rsid w:val="0017525D"/>
    <w:rsid w:val="0017544C"/>
    <w:rsid w:val="00175BDB"/>
    <w:rsid w:val="00175CE4"/>
    <w:rsid w:val="00175D7C"/>
    <w:rsid w:val="00175E07"/>
    <w:rsid w:val="00175EF2"/>
    <w:rsid w:val="00176168"/>
    <w:rsid w:val="00176191"/>
    <w:rsid w:val="00176F94"/>
    <w:rsid w:val="00176FC2"/>
    <w:rsid w:val="00177366"/>
    <w:rsid w:val="001777F9"/>
    <w:rsid w:val="001779C5"/>
    <w:rsid w:val="00177DB9"/>
    <w:rsid w:val="00180274"/>
    <w:rsid w:val="00180981"/>
    <w:rsid w:val="00180A5F"/>
    <w:rsid w:val="00180C93"/>
    <w:rsid w:val="00180F4F"/>
    <w:rsid w:val="00181018"/>
    <w:rsid w:val="00181023"/>
    <w:rsid w:val="00181457"/>
    <w:rsid w:val="00181781"/>
    <w:rsid w:val="001817CD"/>
    <w:rsid w:val="00181A91"/>
    <w:rsid w:val="0018212E"/>
    <w:rsid w:val="00182238"/>
    <w:rsid w:val="00182A49"/>
    <w:rsid w:val="0018335E"/>
    <w:rsid w:val="001835EB"/>
    <w:rsid w:val="001839B7"/>
    <w:rsid w:val="00183DFB"/>
    <w:rsid w:val="0018436A"/>
    <w:rsid w:val="001846DE"/>
    <w:rsid w:val="00184B6C"/>
    <w:rsid w:val="00184C1A"/>
    <w:rsid w:val="00184E38"/>
    <w:rsid w:val="001850A8"/>
    <w:rsid w:val="001859D7"/>
    <w:rsid w:val="00185DA4"/>
    <w:rsid w:val="00185E2D"/>
    <w:rsid w:val="001864AB"/>
    <w:rsid w:val="00186741"/>
    <w:rsid w:val="00186DBE"/>
    <w:rsid w:val="00186DD4"/>
    <w:rsid w:val="001871A3"/>
    <w:rsid w:val="001872DD"/>
    <w:rsid w:val="00187323"/>
    <w:rsid w:val="00187BA6"/>
    <w:rsid w:val="00187DC8"/>
    <w:rsid w:val="00187E0C"/>
    <w:rsid w:val="00187F61"/>
    <w:rsid w:val="00190602"/>
    <w:rsid w:val="00190715"/>
    <w:rsid w:val="00190B49"/>
    <w:rsid w:val="00190D0A"/>
    <w:rsid w:val="00190D6D"/>
    <w:rsid w:val="00191233"/>
    <w:rsid w:val="001912A6"/>
    <w:rsid w:val="00191442"/>
    <w:rsid w:val="00191AE3"/>
    <w:rsid w:val="00191DAF"/>
    <w:rsid w:val="00191E4B"/>
    <w:rsid w:val="0019234F"/>
    <w:rsid w:val="001924D3"/>
    <w:rsid w:val="00192672"/>
    <w:rsid w:val="00192791"/>
    <w:rsid w:val="00192AB3"/>
    <w:rsid w:val="00192FF6"/>
    <w:rsid w:val="001933A2"/>
    <w:rsid w:val="00193FF6"/>
    <w:rsid w:val="00194249"/>
    <w:rsid w:val="001942E3"/>
    <w:rsid w:val="00194520"/>
    <w:rsid w:val="0019461E"/>
    <w:rsid w:val="00194852"/>
    <w:rsid w:val="00194F6A"/>
    <w:rsid w:val="001953C3"/>
    <w:rsid w:val="001955AA"/>
    <w:rsid w:val="00195B3E"/>
    <w:rsid w:val="00195D07"/>
    <w:rsid w:val="00195DC1"/>
    <w:rsid w:val="001963CA"/>
    <w:rsid w:val="001963E6"/>
    <w:rsid w:val="001966B9"/>
    <w:rsid w:val="00196850"/>
    <w:rsid w:val="00196A19"/>
    <w:rsid w:val="00196ABC"/>
    <w:rsid w:val="00196BAC"/>
    <w:rsid w:val="00196EE0"/>
    <w:rsid w:val="0019722F"/>
    <w:rsid w:val="001974B5"/>
    <w:rsid w:val="001976E3"/>
    <w:rsid w:val="00197822"/>
    <w:rsid w:val="0019787F"/>
    <w:rsid w:val="00197C55"/>
    <w:rsid w:val="00197C7D"/>
    <w:rsid w:val="001A0154"/>
    <w:rsid w:val="001A0292"/>
    <w:rsid w:val="001A0597"/>
    <w:rsid w:val="001A0961"/>
    <w:rsid w:val="001A0976"/>
    <w:rsid w:val="001A0B8E"/>
    <w:rsid w:val="001A0D52"/>
    <w:rsid w:val="001A1117"/>
    <w:rsid w:val="001A1556"/>
    <w:rsid w:val="001A2214"/>
    <w:rsid w:val="001A2312"/>
    <w:rsid w:val="001A2425"/>
    <w:rsid w:val="001A2456"/>
    <w:rsid w:val="001A252A"/>
    <w:rsid w:val="001A2583"/>
    <w:rsid w:val="001A27DD"/>
    <w:rsid w:val="001A2A29"/>
    <w:rsid w:val="001A371B"/>
    <w:rsid w:val="001A3838"/>
    <w:rsid w:val="001A3BF2"/>
    <w:rsid w:val="001A3CB2"/>
    <w:rsid w:val="001A3CF7"/>
    <w:rsid w:val="001A3DE7"/>
    <w:rsid w:val="001A3DF6"/>
    <w:rsid w:val="001A4043"/>
    <w:rsid w:val="001A41F2"/>
    <w:rsid w:val="001A4507"/>
    <w:rsid w:val="001A4845"/>
    <w:rsid w:val="001A49CE"/>
    <w:rsid w:val="001A4CB2"/>
    <w:rsid w:val="001A4DFB"/>
    <w:rsid w:val="001A4F69"/>
    <w:rsid w:val="001A5172"/>
    <w:rsid w:val="001A54B0"/>
    <w:rsid w:val="001A567D"/>
    <w:rsid w:val="001A579C"/>
    <w:rsid w:val="001A5880"/>
    <w:rsid w:val="001A5AE6"/>
    <w:rsid w:val="001A5CE3"/>
    <w:rsid w:val="001A5D56"/>
    <w:rsid w:val="001A63CF"/>
    <w:rsid w:val="001A65D0"/>
    <w:rsid w:val="001A6766"/>
    <w:rsid w:val="001A6861"/>
    <w:rsid w:val="001A68F1"/>
    <w:rsid w:val="001A69FF"/>
    <w:rsid w:val="001A6AD0"/>
    <w:rsid w:val="001A70C0"/>
    <w:rsid w:val="001A718E"/>
    <w:rsid w:val="001A79C3"/>
    <w:rsid w:val="001A7AA8"/>
    <w:rsid w:val="001A7CD4"/>
    <w:rsid w:val="001A7DA9"/>
    <w:rsid w:val="001A7EEC"/>
    <w:rsid w:val="001B027D"/>
    <w:rsid w:val="001B0308"/>
    <w:rsid w:val="001B037C"/>
    <w:rsid w:val="001B06CB"/>
    <w:rsid w:val="001B096E"/>
    <w:rsid w:val="001B0BDA"/>
    <w:rsid w:val="001B134F"/>
    <w:rsid w:val="001B141F"/>
    <w:rsid w:val="001B1441"/>
    <w:rsid w:val="001B152E"/>
    <w:rsid w:val="001B15C2"/>
    <w:rsid w:val="001B184C"/>
    <w:rsid w:val="001B1AC5"/>
    <w:rsid w:val="001B1FA1"/>
    <w:rsid w:val="001B25CD"/>
    <w:rsid w:val="001B27C7"/>
    <w:rsid w:val="001B2B4D"/>
    <w:rsid w:val="001B3390"/>
    <w:rsid w:val="001B37B8"/>
    <w:rsid w:val="001B39CF"/>
    <w:rsid w:val="001B3A18"/>
    <w:rsid w:val="001B3C8A"/>
    <w:rsid w:val="001B3E5F"/>
    <w:rsid w:val="001B4721"/>
    <w:rsid w:val="001B4C34"/>
    <w:rsid w:val="001B4FC7"/>
    <w:rsid w:val="001B51E8"/>
    <w:rsid w:val="001B56B6"/>
    <w:rsid w:val="001B57B9"/>
    <w:rsid w:val="001B58DC"/>
    <w:rsid w:val="001B5AB9"/>
    <w:rsid w:val="001B60BA"/>
    <w:rsid w:val="001B621F"/>
    <w:rsid w:val="001B625C"/>
    <w:rsid w:val="001B64A8"/>
    <w:rsid w:val="001B654D"/>
    <w:rsid w:val="001B6A32"/>
    <w:rsid w:val="001B6C28"/>
    <w:rsid w:val="001B7171"/>
    <w:rsid w:val="001B7355"/>
    <w:rsid w:val="001B7424"/>
    <w:rsid w:val="001B7528"/>
    <w:rsid w:val="001B7BC4"/>
    <w:rsid w:val="001B7C01"/>
    <w:rsid w:val="001C0A21"/>
    <w:rsid w:val="001C0BAC"/>
    <w:rsid w:val="001C0DA8"/>
    <w:rsid w:val="001C0EF4"/>
    <w:rsid w:val="001C0F66"/>
    <w:rsid w:val="001C13FC"/>
    <w:rsid w:val="001C169E"/>
    <w:rsid w:val="001C1965"/>
    <w:rsid w:val="001C1B1F"/>
    <w:rsid w:val="001C1C0B"/>
    <w:rsid w:val="001C1D6B"/>
    <w:rsid w:val="001C1F0B"/>
    <w:rsid w:val="001C2867"/>
    <w:rsid w:val="001C2A00"/>
    <w:rsid w:val="001C2AB1"/>
    <w:rsid w:val="001C2B6A"/>
    <w:rsid w:val="001C326E"/>
    <w:rsid w:val="001C34AF"/>
    <w:rsid w:val="001C3706"/>
    <w:rsid w:val="001C3925"/>
    <w:rsid w:val="001C3FF5"/>
    <w:rsid w:val="001C4509"/>
    <w:rsid w:val="001C4550"/>
    <w:rsid w:val="001C4680"/>
    <w:rsid w:val="001C47DD"/>
    <w:rsid w:val="001C4BC1"/>
    <w:rsid w:val="001C505D"/>
    <w:rsid w:val="001C52B6"/>
    <w:rsid w:val="001C5847"/>
    <w:rsid w:val="001C5B94"/>
    <w:rsid w:val="001C5DF2"/>
    <w:rsid w:val="001C5DF6"/>
    <w:rsid w:val="001C60FF"/>
    <w:rsid w:val="001C61D0"/>
    <w:rsid w:val="001C61F4"/>
    <w:rsid w:val="001C646E"/>
    <w:rsid w:val="001C6550"/>
    <w:rsid w:val="001C68A0"/>
    <w:rsid w:val="001C6B57"/>
    <w:rsid w:val="001C70BD"/>
    <w:rsid w:val="001C7221"/>
    <w:rsid w:val="001C77EF"/>
    <w:rsid w:val="001C7899"/>
    <w:rsid w:val="001C7C18"/>
    <w:rsid w:val="001C7D93"/>
    <w:rsid w:val="001D01C6"/>
    <w:rsid w:val="001D0320"/>
    <w:rsid w:val="001D0339"/>
    <w:rsid w:val="001D03C3"/>
    <w:rsid w:val="001D09D4"/>
    <w:rsid w:val="001D0B9B"/>
    <w:rsid w:val="001D0BCA"/>
    <w:rsid w:val="001D0CBB"/>
    <w:rsid w:val="001D1135"/>
    <w:rsid w:val="001D121A"/>
    <w:rsid w:val="001D1427"/>
    <w:rsid w:val="001D15B0"/>
    <w:rsid w:val="001D1786"/>
    <w:rsid w:val="001D1981"/>
    <w:rsid w:val="001D1F1A"/>
    <w:rsid w:val="001D1F7B"/>
    <w:rsid w:val="001D2399"/>
    <w:rsid w:val="001D309B"/>
    <w:rsid w:val="001D30D4"/>
    <w:rsid w:val="001D4032"/>
    <w:rsid w:val="001D423D"/>
    <w:rsid w:val="001D42FC"/>
    <w:rsid w:val="001D43FF"/>
    <w:rsid w:val="001D4647"/>
    <w:rsid w:val="001D49C6"/>
    <w:rsid w:val="001D4B16"/>
    <w:rsid w:val="001D53E3"/>
    <w:rsid w:val="001D5554"/>
    <w:rsid w:val="001D572F"/>
    <w:rsid w:val="001D575B"/>
    <w:rsid w:val="001D5AFB"/>
    <w:rsid w:val="001D6038"/>
    <w:rsid w:val="001D6340"/>
    <w:rsid w:val="001D6547"/>
    <w:rsid w:val="001D69FD"/>
    <w:rsid w:val="001D70F5"/>
    <w:rsid w:val="001D71AC"/>
    <w:rsid w:val="001D728D"/>
    <w:rsid w:val="001D7739"/>
    <w:rsid w:val="001D7788"/>
    <w:rsid w:val="001D7867"/>
    <w:rsid w:val="001D7B34"/>
    <w:rsid w:val="001D7FAD"/>
    <w:rsid w:val="001E02BE"/>
    <w:rsid w:val="001E055C"/>
    <w:rsid w:val="001E085D"/>
    <w:rsid w:val="001E08AA"/>
    <w:rsid w:val="001E08D6"/>
    <w:rsid w:val="001E0DA5"/>
    <w:rsid w:val="001E0E79"/>
    <w:rsid w:val="001E10EE"/>
    <w:rsid w:val="001E1B6A"/>
    <w:rsid w:val="001E23B5"/>
    <w:rsid w:val="001E329F"/>
    <w:rsid w:val="001E37CE"/>
    <w:rsid w:val="001E38AE"/>
    <w:rsid w:val="001E3DB7"/>
    <w:rsid w:val="001E5292"/>
    <w:rsid w:val="001E5ADB"/>
    <w:rsid w:val="001E5F91"/>
    <w:rsid w:val="001E61A4"/>
    <w:rsid w:val="001E6832"/>
    <w:rsid w:val="001E6E96"/>
    <w:rsid w:val="001E6EC6"/>
    <w:rsid w:val="001E72B9"/>
    <w:rsid w:val="001E76CB"/>
    <w:rsid w:val="001E791A"/>
    <w:rsid w:val="001E79AE"/>
    <w:rsid w:val="001E7D43"/>
    <w:rsid w:val="001E7DC9"/>
    <w:rsid w:val="001E7F67"/>
    <w:rsid w:val="001F04AF"/>
    <w:rsid w:val="001F0C0E"/>
    <w:rsid w:val="001F0C48"/>
    <w:rsid w:val="001F0E5A"/>
    <w:rsid w:val="001F0FD8"/>
    <w:rsid w:val="001F1409"/>
    <w:rsid w:val="001F1758"/>
    <w:rsid w:val="001F177D"/>
    <w:rsid w:val="001F1EB6"/>
    <w:rsid w:val="001F21E9"/>
    <w:rsid w:val="001F288A"/>
    <w:rsid w:val="001F2FD8"/>
    <w:rsid w:val="001F31AC"/>
    <w:rsid w:val="001F3253"/>
    <w:rsid w:val="001F333B"/>
    <w:rsid w:val="001F3684"/>
    <w:rsid w:val="001F3A82"/>
    <w:rsid w:val="001F3D2F"/>
    <w:rsid w:val="001F3DF6"/>
    <w:rsid w:val="001F40D7"/>
    <w:rsid w:val="001F415C"/>
    <w:rsid w:val="001F46ED"/>
    <w:rsid w:val="001F4B17"/>
    <w:rsid w:val="001F4ED4"/>
    <w:rsid w:val="001F525D"/>
    <w:rsid w:val="001F52C4"/>
    <w:rsid w:val="001F554E"/>
    <w:rsid w:val="001F55F2"/>
    <w:rsid w:val="001F58A7"/>
    <w:rsid w:val="001F599A"/>
    <w:rsid w:val="001F5A98"/>
    <w:rsid w:val="001F5BD0"/>
    <w:rsid w:val="001F5CBC"/>
    <w:rsid w:val="001F5DA4"/>
    <w:rsid w:val="001F6311"/>
    <w:rsid w:val="001F65A1"/>
    <w:rsid w:val="001F664C"/>
    <w:rsid w:val="001F723D"/>
    <w:rsid w:val="001F72F3"/>
    <w:rsid w:val="001F7535"/>
    <w:rsid w:val="001F7C7E"/>
    <w:rsid w:val="001F7CA1"/>
    <w:rsid w:val="0020028D"/>
    <w:rsid w:val="002002BA"/>
    <w:rsid w:val="00200456"/>
    <w:rsid w:val="002005CC"/>
    <w:rsid w:val="00200D78"/>
    <w:rsid w:val="002011A9"/>
    <w:rsid w:val="00201269"/>
    <w:rsid w:val="00201B9A"/>
    <w:rsid w:val="00201C29"/>
    <w:rsid w:val="00201EBD"/>
    <w:rsid w:val="0020243A"/>
    <w:rsid w:val="00202BC7"/>
    <w:rsid w:val="00202E40"/>
    <w:rsid w:val="0020340F"/>
    <w:rsid w:val="002034FF"/>
    <w:rsid w:val="0020352F"/>
    <w:rsid w:val="00203995"/>
    <w:rsid w:val="002039DB"/>
    <w:rsid w:val="0020457D"/>
    <w:rsid w:val="00204B41"/>
    <w:rsid w:val="00204CB4"/>
    <w:rsid w:val="00204EBD"/>
    <w:rsid w:val="00205070"/>
    <w:rsid w:val="002056FB"/>
    <w:rsid w:val="00205AAB"/>
    <w:rsid w:val="00205CE9"/>
    <w:rsid w:val="00205DF8"/>
    <w:rsid w:val="00205E9D"/>
    <w:rsid w:val="00206063"/>
    <w:rsid w:val="0020630A"/>
    <w:rsid w:val="0020652A"/>
    <w:rsid w:val="002065FC"/>
    <w:rsid w:val="00206607"/>
    <w:rsid w:val="00206999"/>
    <w:rsid w:val="00206BA7"/>
    <w:rsid w:val="00206D13"/>
    <w:rsid w:val="00207198"/>
    <w:rsid w:val="002078C1"/>
    <w:rsid w:val="0021036C"/>
    <w:rsid w:val="002104F4"/>
    <w:rsid w:val="0021078E"/>
    <w:rsid w:val="00210835"/>
    <w:rsid w:val="002111BB"/>
    <w:rsid w:val="00211221"/>
    <w:rsid w:val="002115BC"/>
    <w:rsid w:val="00211BC8"/>
    <w:rsid w:val="00211BFD"/>
    <w:rsid w:val="00211DB6"/>
    <w:rsid w:val="00211F77"/>
    <w:rsid w:val="00212289"/>
    <w:rsid w:val="00212602"/>
    <w:rsid w:val="0021261A"/>
    <w:rsid w:val="00212920"/>
    <w:rsid w:val="00212DCC"/>
    <w:rsid w:val="00212F64"/>
    <w:rsid w:val="002133EB"/>
    <w:rsid w:val="002134AD"/>
    <w:rsid w:val="002139A6"/>
    <w:rsid w:val="00213B00"/>
    <w:rsid w:val="00214146"/>
    <w:rsid w:val="00214358"/>
    <w:rsid w:val="002144AF"/>
    <w:rsid w:val="002144C3"/>
    <w:rsid w:val="00214E2A"/>
    <w:rsid w:val="00215253"/>
    <w:rsid w:val="00215278"/>
    <w:rsid w:val="00215AE9"/>
    <w:rsid w:val="00215AFF"/>
    <w:rsid w:val="00215B36"/>
    <w:rsid w:val="00216313"/>
    <w:rsid w:val="0021651D"/>
    <w:rsid w:val="0021661B"/>
    <w:rsid w:val="0021690E"/>
    <w:rsid w:val="00216B02"/>
    <w:rsid w:val="00216C01"/>
    <w:rsid w:val="00216D60"/>
    <w:rsid w:val="00216D76"/>
    <w:rsid w:val="002170DD"/>
    <w:rsid w:val="0021767E"/>
    <w:rsid w:val="00217792"/>
    <w:rsid w:val="00217E6E"/>
    <w:rsid w:val="002207EE"/>
    <w:rsid w:val="00220B7B"/>
    <w:rsid w:val="0022151A"/>
    <w:rsid w:val="0022159F"/>
    <w:rsid w:val="00221A24"/>
    <w:rsid w:val="00221EA0"/>
    <w:rsid w:val="00221FC3"/>
    <w:rsid w:val="0022234A"/>
    <w:rsid w:val="00222855"/>
    <w:rsid w:val="00222A23"/>
    <w:rsid w:val="00222D69"/>
    <w:rsid w:val="002230E6"/>
    <w:rsid w:val="00223213"/>
    <w:rsid w:val="00223689"/>
    <w:rsid w:val="002238A2"/>
    <w:rsid w:val="00223C59"/>
    <w:rsid w:val="00223F8A"/>
    <w:rsid w:val="00224282"/>
    <w:rsid w:val="002243C9"/>
    <w:rsid w:val="002247D6"/>
    <w:rsid w:val="002249B1"/>
    <w:rsid w:val="00224F58"/>
    <w:rsid w:val="00224F9C"/>
    <w:rsid w:val="002251EB"/>
    <w:rsid w:val="00225418"/>
    <w:rsid w:val="002255BC"/>
    <w:rsid w:val="002255E6"/>
    <w:rsid w:val="00225822"/>
    <w:rsid w:val="00225A3A"/>
    <w:rsid w:val="00225E0E"/>
    <w:rsid w:val="002267B5"/>
    <w:rsid w:val="00226802"/>
    <w:rsid w:val="00226D1B"/>
    <w:rsid w:val="00226DF5"/>
    <w:rsid w:val="00226F53"/>
    <w:rsid w:val="0022722A"/>
    <w:rsid w:val="002273B6"/>
    <w:rsid w:val="00227841"/>
    <w:rsid w:val="00227929"/>
    <w:rsid w:val="0022794B"/>
    <w:rsid w:val="00227ACB"/>
    <w:rsid w:val="00227E32"/>
    <w:rsid w:val="00227ED1"/>
    <w:rsid w:val="00227F0D"/>
    <w:rsid w:val="002301B2"/>
    <w:rsid w:val="00230243"/>
    <w:rsid w:val="00230246"/>
    <w:rsid w:val="002303B1"/>
    <w:rsid w:val="0023082C"/>
    <w:rsid w:val="002312D2"/>
    <w:rsid w:val="00231416"/>
    <w:rsid w:val="00231572"/>
    <w:rsid w:val="00231D6E"/>
    <w:rsid w:val="00232625"/>
    <w:rsid w:val="00232746"/>
    <w:rsid w:val="0023288B"/>
    <w:rsid w:val="00232942"/>
    <w:rsid w:val="00232A6A"/>
    <w:rsid w:val="00232B8C"/>
    <w:rsid w:val="00233225"/>
    <w:rsid w:val="002335E9"/>
    <w:rsid w:val="00233606"/>
    <w:rsid w:val="002338EE"/>
    <w:rsid w:val="00233EF4"/>
    <w:rsid w:val="002340B1"/>
    <w:rsid w:val="00234517"/>
    <w:rsid w:val="002347D3"/>
    <w:rsid w:val="00234BAC"/>
    <w:rsid w:val="00234CC7"/>
    <w:rsid w:val="00234E6C"/>
    <w:rsid w:val="0023514B"/>
    <w:rsid w:val="002353E4"/>
    <w:rsid w:val="00235DD9"/>
    <w:rsid w:val="002367EC"/>
    <w:rsid w:val="00236B8A"/>
    <w:rsid w:val="00236F83"/>
    <w:rsid w:val="002371FE"/>
    <w:rsid w:val="00237543"/>
    <w:rsid w:val="00237903"/>
    <w:rsid w:val="00237D43"/>
    <w:rsid w:val="00237F46"/>
    <w:rsid w:val="00240004"/>
    <w:rsid w:val="0024013E"/>
    <w:rsid w:val="00240195"/>
    <w:rsid w:val="002401A8"/>
    <w:rsid w:val="00240797"/>
    <w:rsid w:val="00240DF7"/>
    <w:rsid w:val="00240FF2"/>
    <w:rsid w:val="0024128C"/>
    <w:rsid w:val="00241359"/>
    <w:rsid w:val="0024172D"/>
    <w:rsid w:val="00241A98"/>
    <w:rsid w:val="00241DEC"/>
    <w:rsid w:val="00242019"/>
    <w:rsid w:val="0024234D"/>
    <w:rsid w:val="0024278B"/>
    <w:rsid w:val="00242E45"/>
    <w:rsid w:val="00243B05"/>
    <w:rsid w:val="00243B33"/>
    <w:rsid w:val="00243C37"/>
    <w:rsid w:val="00243F7B"/>
    <w:rsid w:val="00243F8F"/>
    <w:rsid w:val="002440B6"/>
    <w:rsid w:val="0024436E"/>
    <w:rsid w:val="00244744"/>
    <w:rsid w:val="00244BC8"/>
    <w:rsid w:val="00244BED"/>
    <w:rsid w:val="00244E35"/>
    <w:rsid w:val="00245462"/>
    <w:rsid w:val="00245555"/>
    <w:rsid w:val="002455E6"/>
    <w:rsid w:val="002457C6"/>
    <w:rsid w:val="00245F71"/>
    <w:rsid w:val="00245F9F"/>
    <w:rsid w:val="00245FD6"/>
    <w:rsid w:val="00246175"/>
    <w:rsid w:val="002467B0"/>
    <w:rsid w:val="002468C1"/>
    <w:rsid w:val="00246BAF"/>
    <w:rsid w:val="00246BDA"/>
    <w:rsid w:val="00246BDB"/>
    <w:rsid w:val="00246EDE"/>
    <w:rsid w:val="002476DD"/>
    <w:rsid w:val="0024773D"/>
    <w:rsid w:val="00247B14"/>
    <w:rsid w:val="00247C05"/>
    <w:rsid w:val="00250730"/>
    <w:rsid w:val="00250838"/>
    <w:rsid w:val="002508A0"/>
    <w:rsid w:val="00250934"/>
    <w:rsid w:val="00251150"/>
    <w:rsid w:val="00251248"/>
    <w:rsid w:val="00251273"/>
    <w:rsid w:val="002512E7"/>
    <w:rsid w:val="002514DF"/>
    <w:rsid w:val="0025150E"/>
    <w:rsid w:val="0025154A"/>
    <w:rsid w:val="00251A6E"/>
    <w:rsid w:val="00251BEC"/>
    <w:rsid w:val="00251DC5"/>
    <w:rsid w:val="00251EAE"/>
    <w:rsid w:val="002525F1"/>
    <w:rsid w:val="00252955"/>
    <w:rsid w:val="00252BD5"/>
    <w:rsid w:val="00252C60"/>
    <w:rsid w:val="00252F00"/>
    <w:rsid w:val="00252F47"/>
    <w:rsid w:val="00253083"/>
    <w:rsid w:val="002531C6"/>
    <w:rsid w:val="00253459"/>
    <w:rsid w:val="002535E9"/>
    <w:rsid w:val="002536B0"/>
    <w:rsid w:val="002539B4"/>
    <w:rsid w:val="002539C6"/>
    <w:rsid w:val="00253BD0"/>
    <w:rsid w:val="00254100"/>
    <w:rsid w:val="0025422C"/>
    <w:rsid w:val="00254297"/>
    <w:rsid w:val="002545F0"/>
    <w:rsid w:val="002549EB"/>
    <w:rsid w:val="00254A8F"/>
    <w:rsid w:val="00254C6A"/>
    <w:rsid w:val="00254D13"/>
    <w:rsid w:val="00254DC8"/>
    <w:rsid w:val="00255671"/>
    <w:rsid w:val="00255C2B"/>
    <w:rsid w:val="00255CA4"/>
    <w:rsid w:val="00255E86"/>
    <w:rsid w:val="0025696D"/>
    <w:rsid w:val="00256B44"/>
    <w:rsid w:val="00257022"/>
    <w:rsid w:val="002571B5"/>
    <w:rsid w:val="002575A1"/>
    <w:rsid w:val="002577D4"/>
    <w:rsid w:val="00257B8E"/>
    <w:rsid w:val="002603B0"/>
    <w:rsid w:val="002604C4"/>
    <w:rsid w:val="002606EE"/>
    <w:rsid w:val="002609AE"/>
    <w:rsid w:val="002614E5"/>
    <w:rsid w:val="00261812"/>
    <w:rsid w:val="00261B3B"/>
    <w:rsid w:val="00261DB1"/>
    <w:rsid w:val="00262463"/>
    <w:rsid w:val="002629FA"/>
    <w:rsid w:val="00262B96"/>
    <w:rsid w:val="00262E81"/>
    <w:rsid w:val="0026320E"/>
    <w:rsid w:val="00263217"/>
    <w:rsid w:val="0026321F"/>
    <w:rsid w:val="002632F2"/>
    <w:rsid w:val="0026379A"/>
    <w:rsid w:val="00263945"/>
    <w:rsid w:val="002639AB"/>
    <w:rsid w:val="0026405E"/>
    <w:rsid w:val="00264450"/>
    <w:rsid w:val="0026448E"/>
    <w:rsid w:val="002655FB"/>
    <w:rsid w:val="002658BC"/>
    <w:rsid w:val="00265A44"/>
    <w:rsid w:val="0026649E"/>
    <w:rsid w:val="00266996"/>
    <w:rsid w:val="00266E44"/>
    <w:rsid w:val="00266F68"/>
    <w:rsid w:val="00266FE6"/>
    <w:rsid w:val="00267124"/>
    <w:rsid w:val="0026772A"/>
    <w:rsid w:val="0026787C"/>
    <w:rsid w:val="00270578"/>
    <w:rsid w:val="00270E4F"/>
    <w:rsid w:val="0027118A"/>
    <w:rsid w:val="002713C7"/>
    <w:rsid w:val="002717BE"/>
    <w:rsid w:val="00271A9F"/>
    <w:rsid w:val="00271AA5"/>
    <w:rsid w:val="00271BD5"/>
    <w:rsid w:val="00271E16"/>
    <w:rsid w:val="00271F35"/>
    <w:rsid w:val="00271F38"/>
    <w:rsid w:val="00272270"/>
    <w:rsid w:val="002722B2"/>
    <w:rsid w:val="00272324"/>
    <w:rsid w:val="00272537"/>
    <w:rsid w:val="002728D3"/>
    <w:rsid w:val="0027293D"/>
    <w:rsid w:val="00272956"/>
    <w:rsid w:val="00272983"/>
    <w:rsid w:val="00272D63"/>
    <w:rsid w:val="00272DD9"/>
    <w:rsid w:val="002735D5"/>
    <w:rsid w:val="0027361A"/>
    <w:rsid w:val="00274015"/>
    <w:rsid w:val="002740EC"/>
    <w:rsid w:val="002741F8"/>
    <w:rsid w:val="00274231"/>
    <w:rsid w:val="002747CA"/>
    <w:rsid w:val="00274B80"/>
    <w:rsid w:val="00274E0A"/>
    <w:rsid w:val="00274F55"/>
    <w:rsid w:val="00274FEB"/>
    <w:rsid w:val="00275235"/>
    <w:rsid w:val="0027524B"/>
    <w:rsid w:val="0027585D"/>
    <w:rsid w:val="00275B8E"/>
    <w:rsid w:val="00275D12"/>
    <w:rsid w:val="00275D77"/>
    <w:rsid w:val="00275E1D"/>
    <w:rsid w:val="00275E56"/>
    <w:rsid w:val="00275F3B"/>
    <w:rsid w:val="00275F58"/>
    <w:rsid w:val="00275F89"/>
    <w:rsid w:val="00276025"/>
    <w:rsid w:val="00276539"/>
    <w:rsid w:val="00276995"/>
    <w:rsid w:val="00276A74"/>
    <w:rsid w:val="00276AB5"/>
    <w:rsid w:val="00276B04"/>
    <w:rsid w:val="00276B94"/>
    <w:rsid w:val="00276CA4"/>
    <w:rsid w:val="00276F13"/>
    <w:rsid w:val="00277045"/>
    <w:rsid w:val="00277328"/>
    <w:rsid w:val="002773E0"/>
    <w:rsid w:val="002777F0"/>
    <w:rsid w:val="00277C27"/>
    <w:rsid w:val="00280003"/>
    <w:rsid w:val="002800F2"/>
    <w:rsid w:val="00280489"/>
    <w:rsid w:val="002804C8"/>
    <w:rsid w:val="002809F5"/>
    <w:rsid w:val="00280AFE"/>
    <w:rsid w:val="00281036"/>
    <w:rsid w:val="0028116F"/>
    <w:rsid w:val="002811F5"/>
    <w:rsid w:val="00281284"/>
    <w:rsid w:val="0028144F"/>
    <w:rsid w:val="00281EAE"/>
    <w:rsid w:val="00282110"/>
    <w:rsid w:val="00282166"/>
    <w:rsid w:val="002821F5"/>
    <w:rsid w:val="00282468"/>
    <w:rsid w:val="00282751"/>
    <w:rsid w:val="00282946"/>
    <w:rsid w:val="00282F8A"/>
    <w:rsid w:val="00283024"/>
    <w:rsid w:val="0028330E"/>
    <w:rsid w:val="00283483"/>
    <w:rsid w:val="002835FB"/>
    <w:rsid w:val="00283BE9"/>
    <w:rsid w:val="00283E91"/>
    <w:rsid w:val="00283F14"/>
    <w:rsid w:val="002840D2"/>
    <w:rsid w:val="00284166"/>
    <w:rsid w:val="002847A7"/>
    <w:rsid w:val="002848D8"/>
    <w:rsid w:val="00284974"/>
    <w:rsid w:val="002849CE"/>
    <w:rsid w:val="00284C21"/>
    <w:rsid w:val="00284C27"/>
    <w:rsid w:val="00285B11"/>
    <w:rsid w:val="00285C37"/>
    <w:rsid w:val="00285E52"/>
    <w:rsid w:val="002860EC"/>
    <w:rsid w:val="002861C4"/>
    <w:rsid w:val="00286248"/>
    <w:rsid w:val="00286617"/>
    <w:rsid w:val="0028677D"/>
    <w:rsid w:val="00286A53"/>
    <w:rsid w:val="00286A55"/>
    <w:rsid w:val="00286D95"/>
    <w:rsid w:val="00287052"/>
    <w:rsid w:val="002870B7"/>
    <w:rsid w:val="0028732D"/>
    <w:rsid w:val="002875B4"/>
    <w:rsid w:val="0028772E"/>
    <w:rsid w:val="0028787D"/>
    <w:rsid w:val="002879E3"/>
    <w:rsid w:val="00287A89"/>
    <w:rsid w:val="00287F83"/>
    <w:rsid w:val="00290CE0"/>
    <w:rsid w:val="00290E9E"/>
    <w:rsid w:val="0029104D"/>
    <w:rsid w:val="002916E5"/>
    <w:rsid w:val="002918B0"/>
    <w:rsid w:val="00291AA8"/>
    <w:rsid w:val="00291F67"/>
    <w:rsid w:val="00292155"/>
    <w:rsid w:val="00292263"/>
    <w:rsid w:val="00292793"/>
    <w:rsid w:val="00292979"/>
    <w:rsid w:val="00292CCB"/>
    <w:rsid w:val="00292D7A"/>
    <w:rsid w:val="0029317E"/>
    <w:rsid w:val="0029333E"/>
    <w:rsid w:val="00293B13"/>
    <w:rsid w:val="00293BC8"/>
    <w:rsid w:val="00293C61"/>
    <w:rsid w:val="00293E8C"/>
    <w:rsid w:val="00293F36"/>
    <w:rsid w:val="00294125"/>
    <w:rsid w:val="0029446C"/>
    <w:rsid w:val="002946D5"/>
    <w:rsid w:val="002950E0"/>
    <w:rsid w:val="0029535B"/>
    <w:rsid w:val="0029545E"/>
    <w:rsid w:val="00295594"/>
    <w:rsid w:val="002957E1"/>
    <w:rsid w:val="00295A92"/>
    <w:rsid w:val="00295A93"/>
    <w:rsid w:val="00295C5B"/>
    <w:rsid w:val="00295DDB"/>
    <w:rsid w:val="00295ECD"/>
    <w:rsid w:val="0029601A"/>
    <w:rsid w:val="00296117"/>
    <w:rsid w:val="00296119"/>
    <w:rsid w:val="00296279"/>
    <w:rsid w:val="00296506"/>
    <w:rsid w:val="002965E6"/>
    <w:rsid w:val="002969BA"/>
    <w:rsid w:val="002969EE"/>
    <w:rsid w:val="00296A0C"/>
    <w:rsid w:val="002974CC"/>
    <w:rsid w:val="0029750E"/>
    <w:rsid w:val="00297C0A"/>
    <w:rsid w:val="00297D28"/>
    <w:rsid w:val="00297DE1"/>
    <w:rsid w:val="002A0016"/>
    <w:rsid w:val="002A016B"/>
    <w:rsid w:val="002A058A"/>
    <w:rsid w:val="002A0ED1"/>
    <w:rsid w:val="002A2039"/>
    <w:rsid w:val="002A2103"/>
    <w:rsid w:val="002A23B7"/>
    <w:rsid w:val="002A2505"/>
    <w:rsid w:val="002A2579"/>
    <w:rsid w:val="002A27F5"/>
    <w:rsid w:val="002A2A76"/>
    <w:rsid w:val="002A2D24"/>
    <w:rsid w:val="002A2F1C"/>
    <w:rsid w:val="002A3210"/>
    <w:rsid w:val="002A366D"/>
    <w:rsid w:val="002A3ADE"/>
    <w:rsid w:val="002A40E4"/>
    <w:rsid w:val="002A471E"/>
    <w:rsid w:val="002A4AC5"/>
    <w:rsid w:val="002A4BA1"/>
    <w:rsid w:val="002A50E0"/>
    <w:rsid w:val="002A541C"/>
    <w:rsid w:val="002A543C"/>
    <w:rsid w:val="002A5455"/>
    <w:rsid w:val="002A5915"/>
    <w:rsid w:val="002A6310"/>
    <w:rsid w:val="002A640E"/>
    <w:rsid w:val="002A6958"/>
    <w:rsid w:val="002A6F25"/>
    <w:rsid w:val="002A7232"/>
    <w:rsid w:val="002A7283"/>
    <w:rsid w:val="002A799A"/>
    <w:rsid w:val="002A7EDE"/>
    <w:rsid w:val="002A7F88"/>
    <w:rsid w:val="002B0114"/>
    <w:rsid w:val="002B0296"/>
    <w:rsid w:val="002B02EE"/>
    <w:rsid w:val="002B0789"/>
    <w:rsid w:val="002B086A"/>
    <w:rsid w:val="002B0923"/>
    <w:rsid w:val="002B0BE5"/>
    <w:rsid w:val="002B108C"/>
    <w:rsid w:val="002B1358"/>
    <w:rsid w:val="002B13B4"/>
    <w:rsid w:val="002B1902"/>
    <w:rsid w:val="002B194E"/>
    <w:rsid w:val="002B1E1D"/>
    <w:rsid w:val="002B1EEC"/>
    <w:rsid w:val="002B1F69"/>
    <w:rsid w:val="002B220C"/>
    <w:rsid w:val="002B24FB"/>
    <w:rsid w:val="002B2508"/>
    <w:rsid w:val="002B272E"/>
    <w:rsid w:val="002B2B95"/>
    <w:rsid w:val="002B2C0B"/>
    <w:rsid w:val="002B335B"/>
    <w:rsid w:val="002B35E0"/>
    <w:rsid w:val="002B3907"/>
    <w:rsid w:val="002B3943"/>
    <w:rsid w:val="002B3CD2"/>
    <w:rsid w:val="002B3DC3"/>
    <w:rsid w:val="002B3DDB"/>
    <w:rsid w:val="002B41DC"/>
    <w:rsid w:val="002B4970"/>
    <w:rsid w:val="002B4B89"/>
    <w:rsid w:val="002B4ECE"/>
    <w:rsid w:val="002B52B4"/>
    <w:rsid w:val="002B560F"/>
    <w:rsid w:val="002B5815"/>
    <w:rsid w:val="002B58DD"/>
    <w:rsid w:val="002B5AA0"/>
    <w:rsid w:val="002B5C6B"/>
    <w:rsid w:val="002B5D49"/>
    <w:rsid w:val="002B5D8E"/>
    <w:rsid w:val="002B5E21"/>
    <w:rsid w:val="002B5FAA"/>
    <w:rsid w:val="002B630D"/>
    <w:rsid w:val="002B633D"/>
    <w:rsid w:val="002B636C"/>
    <w:rsid w:val="002B660F"/>
    <w:rsid w:val="002B66AC"/>
    <w:rsid w:val="002B6941"/>
    <w:rsid w:val="002B6BC5"/>
    <w:rsid w:val="002B6BD8"/>
    <w:rsid w:val="002B6BF2"/>
    <w:rsid w:val="002B6C7F"/>
    <w:rsid w:val="002B7DA2"/>
    <w:rsid w:val="002C034B"/>
    <w:rsid w:val="002C0CA5"/>
    <w:rsid w:val="002C0FD5"/>
    <w:rsid w:val="002C163F"/>
    <w:rsid w:val="002C19AD"/>
    <w:rsid w:val="002C1BFC"/>
    <w:rsid w:val="002C1EC4"/>
    <w:rsid w:val="002C1F0A"/>
    <w:rsid w:val="002C1FD5"/>
    <w:rsid w:val="002C20F5"/>
    <w:rsid w:val="002C2910"/>
    <w:rsid w:val="002C2BD7"/>
    <w:rsid w:val="002C2C0F"/>
    <w:rsid w:val="002C33C7"/>
    <w:rsid w:val="002C3701"/>
    <w:rsid w:val="002C3770"/>
    <w:rsid w:val="002C3A91"/>
    <w:rsid w:val="002C3CD6"/>
    <w:rsid w:val="002C3F9F"/>
    <w:rsid w:val="002C4070"/>
    <w:rsid w:val="002C407E"/>
    <w:rsid w:val="002C414C"/>
    <w:rsid w:val="002C4169"/>
    <w:rsid w:val="002C4436"/>
    <w:rsid w:val="002C4E22"/>
    <w:rsid w:val="002C5C9B"/>
    <w:rsid w:val="002C5E9F"/>
    <w:rsid w:val="002C63FC"/>
    <w:rsid w:val="002C6715"/>
    <w:rsid w:val="002C6F00"/>
    <w:rsid w:val="002C7322"/>
    <w:rsid w:val="002C7990"/>
    <w:rsid w:val="002C7B0C"/>
    <w:rsid w:val="002C7F11"/>
    <w:rsid w:val="002D0312"/>
    <w:rsid w:val="002D0899"/>
    <w:rsid w:val="002D0943"/>
    <w:rsid w:val="002D0DBC"/>
    <w:rsid w:val="002D1529"/>
    <w:rsid w:val="002D160D"/>
    <w:rsid w:val="002D1650"/>
    <w:rsid w:val="002D16E7"/>
    <w:rsid w:val="002D203E"/>
    <w:rsid w:val="002D30E4"/>
    <w:rsid w:val="002D375E"/>
    <w:rsid w:val="002D37EC"/>
    <w:rsid w:val="002D3932"/>
    <w:rsid w:val="002D3A80"/>
    <w:rsid w:val="002D3DCE"/>
    <w:rsid w:val="002D438C"/>
    <w:rsid w:val="002D45A3"/>
    <w:rsid w:val="002D4DF6"/>
    <w:rsid w:val="002D4F3F"/>
    <w:rsid w:val="002D4F7E"/>
    <w:rsid w:val="002D4FCB"/>
    <w:rsid w:val="002D506E"/>
    <w:rsid w:val="002D51F9"/>
    <w:rsid w:val="002D5456"/>
    <w:rsid w:val="002D5675"/>
    <w:rsid w:val="002D5C67"/>
    <w:rsid w:val="002D6029"/>
    <w:rsid w:val="002D61A3"/>
    <w:rsid w:val="002D61DA"/>
    <w:rsid w:val="002D636D"/>
    <w:rsid w:val="002D642F"/>
    <w:rsid w:val="002D67D0"/>
    <w:rsid w:val="002D7466"/>
    <w:rsid w:val="002D785E"/>
    <w:rsid w:val="002D78C6"/>
    <w:rsid w:val="002D79AF"/>
    <w:rsid w:val="002D7B29"/>
    <w:rsid w:val="002D7FE4"/>
    <w:rsid w:val="002E00A6"/>
    <w:rsid w:val="002E0B87"/>
    <w:rsid w:val="002E1324"/>
    <w:rsid w:val="002E1339"/>
    <w:rsid w:val="002E16F2"/>
    <w:rsid w:val="002E2117"/>
    <w:rsid w:val="002E2795"/>
    <w:rsid w:val="002E29DB"/>
    <w:rsid w:val="002E2C90"/>
    <w:rsid w:val="002E2DA4"/>
    <w:rsid w:val="002E3266"/>
    <w:rsid w:val="002E3A0F"/>
    <w:rsid w:val="002E3AC8"/>
    <w:rsid w:val="002E444F"/>
    <w:rsid w:val="002E472F"/>
    <w:rsid w:val="002E4A7C"/>
    <w:rsid w:val="002E525E"/>
    <w:rsid w:val="002E52DF"/>
    <w:rsid w:val="002E535D"/>
    <w:rsid w:val="002E552F"/>
    <w:rsid w:val="002E609B"/>
    <w:rsid w:val="002E6907"/>
    <w:rsid w:val="002E6B63"/>
    <w:rsid w:val="002E79D0"/>
    <w:rsid w:val="002F00D6"/>
    <w:rsid w:val="002F010E"/>
    <w:rsid w:val="002F0361"/>
    <w:rsid w:val="002F06DB"/>
    <w:rsid w:val="002F0774"/>
    <w:rsid w:val="002F08C0"/>
    <w:rsid w:val="002F0CFF"/>
    <w:rsid w:val="002F0EE8"/>
    <w:rsid w:val="002F15AE"/>
    <w:rsid w:val="002F19BA"/>
    <w:rsid w:val="002F1B1C"/>
    <w:rsid w:val="002F1EFD"/>
    <w:rsid w:val="002F20FD"/>
    <w:rsid w:val="002F212C"/>
    <w:rsid w:val="002F24C2"/>
    <w:rsid w:val="002F278B"/>
    <w:rsid w:val="002F2BD1"/>
    <w:rsid w:val="002F2CA8"/>
    <w:rsid w:val="002F2CFB"/>
    <w:rsid w:val="002F3178"/>
    <w:rsid w:val="002F32A3"/>
    <w:rsid w:val="002F359E"/>
    <w:rsid w:val="002F43B9"/>
    <w:rsid w:val="002F43CA"/>
    <w:rsid w:val="002F4563"/>
    <w:rsid w:val="002F49AB"/>
    <w:rsid w:val="002F49D4"/>
    <w:rsid w:val="002F4A8F"/>
    <w:rsid w:val="002F4ADF"/>
    <w:rsid w:val="002F4D77"/>
    <w:rsid w:val="002F4D8F"/>
    <w:rsid w:val="002F5257"/>
    <w:rsid w:val="002F52F0"/>
    <w:rsid w:val="002F5B51"/>
    <w:rsid w:val="002F5E77"/>
    <w:rsid w:val="002F5FD5"/>
    <w:rsid w:val="002F63CA"/>
    <w:rsid w:val="002F6434"/>
    <w:rsid w:val="002F671B"/>
    <w:rsid w:val="002F7024"/>
    <w:rsid w:val="002F7038"/>
    <w:rsid w:val="002F74B5"/>
    <w:rsid w:val="002F794C"/>
    <w:rsid w:val="002F79D7"/>
    <w:rsid w:val="002F79FF"/>
    <w:rsid w:val="002F7EC0"/>
    <w:rsid w:val="002F7F6D"/>
    <w:rsid w:val="003002F0"/>
    <w:rsid w:val="003006D3"/>
    <w:rsid w:val="00300CA5"/>
    <w:rsid w:val="0030140D"/>
    <w:rsid w:val="00301513"/>
    <w:rsid w:val="0030171F"/>
    <w:rsid w:val="00301CA6"/>
    <w:rsid w:val="00301CFA"/>
    <w:rsid w:val="00301E9B"/>
    <w:rsid w:val="00302136"/>
    <w:rsid w:val="0030221A"/>
    <w:rsid w:val="00302837"/>
    <w:rsid w:val="00302F1B"/>
    <w:rsid w:val="003030CD"/>
    <w:rsid w:val="003031AE"/>
    <w:rsid w:val="00303224"/>
    <w:rsid w:val="00303C93"/>
    <w:rsid w:val="00303E58"/>
    <w:rsid w:val="003042F8"/>
    <w:rsid w:val="0030453A"/>
    <w:rsid w:val="00304850"/>
    <w:rsid w:val="00304BF5"/>
    <w:rsid w:val="00304C4D"/>
    <w:rsid w:val="003051B2"/>
    <w:rsid w:val="00305638"/>
    <w:rsid w:val="003058C6"/>
    <w:rsid w:val="00305989"/>
    <w:rsid w:val="00305B85"/>
    <w:rsid w:val="00305C07"/>
    <w:rsid w:val="00305E25"/>
    <w:rsid w:val="0030605B"/>
    <w:rsid w:val="003065E5"/>
    <w:rsid w:val="00307012"/>
    <w:rsid w:val="00307B09"/>
    <w:rsid w:val="003105A5"/>
    <w:rsid w:val="00310610"/>
    <w:rsid w:val="00310D51"/>
    <w:rsid w:val="00310E0F"/>
    <w:rsid w:val="003111BC"/>
    <w:rsid w:val="003113B8"/>
    <w:rsid w:val="0031187A"/>
    <w:rsid w:val="00311DD1"/>
    <w:rsid w:val="0031213C"/>
    <w:rsid w:val="00312496"/>
    <w:rsid w:val="003133E7"/>
    <w:rsid w:val="003134B2"/>
    <w:rsid w:val="003138A9"/>
    <w:rsid w:val="00313D24"/>
    <w:rsid w:val="00313ECB"/>
    <w:rsid w:val="00313FA8"/>
    <w:rsid w:val="00314344"/>
    <w:rsid w:val="003145BE"/>
    <w:rsid w:val="003145D4"/>
    <w:rsid w:val="003145F0"/>
    <w:rsid w:val="003147AF"/>
    <w:rsid w:val="00314819"/>
    <w:rsid w:val="00314A73"/>
    <w:rsid w:val="00314C26"/>
    <w:rsid w:val="00314DB5"/>
    <w:rsid w:val="003150A9"/>
    <w:rsid w:val="00315100"/>
    <w:rsid w:val="003152CE"/>
    <w:rsid w:val="0031537E"/>
    <w:rsid w:val="0031582E"/>
    <w:rsid w:val="003158D9"/>
    <w:rsid w:val="003168FE"/>
    <w:rsid w:val="003175AE"/>
    <w:rsid w:val="00317DC2"/>
    <w:rsid w:val="00317F62"/>
    <w:rsid w:val="003207F1"/>
    <w:rsid w:val="003207F9"/>
    <w:rsid w:val="003209CC"/>
    <w:rsid w:val="00320C24"/>
    <w:rsid w:val="00320ECE"/>
    <w:rsid w:val="0032114A"/>
    <w:rsid w:val="003214B2"/>
    <w:rsid w:val="00321BDB"/>
    <w:rsid w:val="00321F14"/>
    <w:rsid w:val="00322382"/>
    <w:rsid w:val="003223B9"/>
    <w:rsid w:val="00322B9D"/>
    <w:rsid w:val="00323183"/>
    <w:rsid w:val="00323655"/>
    <w:rsid w:val="00323773"/>
    <w:rsid w:val="00323B9C"/>
    <w:rsid w:val="00324055"/>
    <w:rsid w:val="0032418A"/>
    <w:rsid w:val="00324A2F"/>
    <w:rsid w:val="00325707"/>
    <w:rsid w:val="00325708"/>
    <w:rsid w:val="0032574C"/>
    <w:rsid w:val="00325DCB"/>
    <w:rsid w:val="00325DF9"/>
    <w:rsid w:val="0032615E"/>
    <w:rsid w:val="00326617"/>
    <w:rsid w:val="0032681D"/>
    <w:rsid w:val="00326C9D"/>
    <w:rsid w:val="0032716E"/>
    <w:rsid w:val="00327282"/>
    <w:rsid w:val="00327283"/>
    <w:rsid w:val="00327607"/>
    <w:rsid w:val="00327648"/>
    <w:rsid w:val="0032794E"/>
    <w:rsid w:val="00327FDC"/>
    <w:rsid w:val="003300B4"/>
    <w:rsid w:val="0033029C"/>
    <w:rsid w:val="00330408"/>
    <w:rsid w:val="003307BA"/>
    <w:rsid w:val="003307E3"/>
    <w:rsid w:val="0033084A"/>
    <w:rsid w:val="0033095D"/>
    <w:rsid w:val="0033113E"/>
    <w:rsid w:val="00331205"/>
    <w:rsid w:val="00331BD1"/>
    <w:rsid w:val="00331C41"/>
    <w:rsid w:val="00331E64"/>
    <w:rsid w:val="00331FDC"/>
    <w:rsid w:val="003325E4"/>
    <w:rsid w:val="00332ACA"/>
    <w:rsid w:val="00333559"/>
    <w:rsid w:val="00333C99"/>
    <w:rsid w:val="00333D0F"/>
    <w:rsid w:val="00333E91"/>
    <w:rsid w:val="003340BB"/>
    <w:rsid w:val="003341BA"/>
    <w:rsid w:val="00334310"/>
    <w:rsid w:val="00334593"/>
    <w:rsid w:val="00334B56"/>
    <w:rsid w:val="00334B66"/>
    <w:rsid w:val="00334BAC"/>
    <w:rsid w:val="00334D95"/>
    <w:rsid w:val="003350EB"/>
    <w:rsid w:val="00335152"/>
    <w:rsid w:val="003356B3"/>
    <w:rsid w:val="00335A61"/>
    <w:rsid w:val="00335D90"/>
    <w:rsid w:val="00336698"/>
    <w:rsid w:val="00337E17"/>
    <w:rsid w:val="00340185"/>
    <w:rsid w:val="0034055D"/>
    <w:rsid w:val="003409AE"/>
    <w:rsid w:val="00341592"/>
    <w:rsid w:val="003418A2"/>
    <w:rsid w:val="00341F49"/>
    <w:rsid w:val="00342234"/>
    <w:rsid w:val="003424EC"/>
    <w:rsid w:val="0034251C"/>
    <w:rsid w:val="00342DCD"/>
    <w:rsid w:val="00342DDA"/>
    <w:rsid w:val="00342E0A"/>
    <w:rsid w:val="00342F88"/>
    <w:rsid w:val="00343114"/>
    <w:rsid w:val="00343893"/>
    <w:rsid w:val="00343C88"/>
    <w:rsid w:val="00343CF5"/>
    <w:rsid w:val="003440BC"/>
    <w:rsid w:val="003440E7"/>
    <w:rsid w:val="0034420B"/>
    <w:rsid w:val="0034490A"/>
    <w:rsid w:val="00344B44"/>
    <w:rsid w:val="00344DE6"/>
    <w:rsid w:val="00344FA9"/>
    <w:rsid w:val="00344FAB"/>
    <w:rsid w:val="00345915"/>
    <w:rsid w:val="00345F59"/>
    <w:rsid w:val="00347085"/>
    <w:rsid w:val="0034785A"/>
    <w:rsid w:val="00347FD9"/>
    <w:rsid w:val="003505DB"/>
    <w:rsid w:val="003510CC"/>
    <w:rsid w:val="00351308"/>
    <w:rsid w:val="00351596"/>
    <w:rsid w:val="003518BD"/>
    <w:rsid w:val="003519CC"/>
    <w:rsid w:val="00351C82"/>
    <w:rsid w:val="00351DBA"/>
    <w:rsid w:val="00351E50"/>
    <w:rsid w:val="00351E6C"/>
    <w:rsid w:val="00352112"/>
    <w:rsid w:val="0035282F"/>
    <w:rsid w:val="00352A14"/>
    <w:rsid w:val="00352ABD"/>
    <w:rsid w:val="00352CED"/>
    <w:rsid w:val="00353044"/>
    <w:rsid w:val="003532A2"/>
    <w:rsid w:val="0035336B"/>
    <w:rsid w:val="00353483"/>
    <w:rsid w:val="00353713"/>
    <w:rsid w:val="00353A4B"/>
    <w:rsid w:val="00353D53"/>
    <w:rsid w:val="00354296"/>
    <w:rsid w:val="0035460B"/>
    <w:rsid w:val="00354996"/>
    <w:rsid w:val="003549D9"/>
    <w:rsid w:val="00354CC4"/>
    <w:rsid w:val="00354F1C"/>
    <w:rsid w:val="003552B2"/>
    <w:rsid w:val="0035545C"/>
    <w:rsid w:val="003554B4"/>
    <w:rsid w:val="00356503"/>
    <w:rsid w:val="0035674C"/>
    <w:rsid w:val="00356984"/>
    <w:rsid w:val="00356BB1"/>
    <w:rsid w:val="00356C33"/>
    <w:rsid w:val="00356D94"/>
    <w:rsid w:val="00357034"/>
    <w:rsid w:val="003571CE"/>
    <w:rsid w:val="00357BD0"/>
    <w:rsid w:val="0036027C"/>
    <w:rsid w:val="0036066C"/>
    <w:rsid w:val="0036080B"/>
    <w:rsid w:val="00360822"/>
    <w:rsid w:val="0036086B"/>
    <w:rsid w:val="00360B8D"/>
    <w:rsid w:val="00360F4E"/>
    <w:rsid w:val="00361297"/>
    <w:rsid w:val="00361358"/>
    <w:rsid w:val="003613F9"/>
    <w:rsid w:val="0036154E"/>
    <w:rsid w:val="00361D0A"/>
    <w:rsid w:val="00361D32"/>
    <w:rsid w:val="00362060"/>
    <w:rsid w:val="003626E8"/>
    <w:rsid w:val="003627A7"/>
    <w:rsid w:val="00362CD2"/>
    <w:rsid w:val="00362DD7"/>
    <w:rsid w:val="00362EA6"/>
    <w:rsid w:val="003635FC"/>
    <w:rsid w:val="00364204"/>
    <w:rsid w:val="00364382"/>
    <w:rsid w:val="0036454A"/>
    <w:rsid w:val="003655FA"/>
    <w:rsid w:val="00365D97"/>
    <w:rsid w:val="0036668B"/>
    <w:rsid w:val="0036687B"/>
    <w:rsid w:val="00366B87"/>
    <w:rsid w:val="00366BB8"/>
    <w:rsid w:val="00366F65"/>
    <w:rsid w:val="00366FBD"/>
    <w:rsid w:val="00366FE3"/>
    <w:rsid w:val="003676F9"/>
    <w:rsid w:val="00367876"/>
    <w:rsid w:val="00367A3C"/>
    <w:rsid w:val="00367A41"/>
    <w:rsid w:val="00367EE3"/>
    <w:rsid w:val="00367FB9"/>
    <w:rsid w:val="0037010E"/>
    <w:rsid w:val="00370181"/>
    <w:rsid w:val="003705F3"/>
    <w:rsid w:val="00370B4C"/>
    <w:rsid w:val="00370F88"/>
    <w:rsid w:val="00370FD5"/>
    <w:rsid w:val="00370FE2"/>
    <w:rsid w:val="00371080"/>
    <w:rsid w:val="00371603"/>
    <w:rsid w:val="00371971"/>
    <w:rsid w:val="00371E50"/>
    <w:rsid w:val="00371EB9"/>
    <w:rsid w:val="003722D2"/>
    <w:rsid w:val="00372389"/>
    <w:rsid w:val="003726E3"/>
    <w:rsid w:val="00372AB1"/>
    <w:rsid w:val="00372B63"/>
    <w:rsid w:val="00372BDB"/>
    <w:rsid w:val="00372E04"/>
    <w:rsid w:val="00372FC9"/>
    <w:rsid w:val="00373163"/>
    <w:rsid w:val="00373559"/>
    <w:rsid w:val="00373810"/>
    <w:rsid w:val="00373EA3"/>
    <w:rsid w:val="00373FB3"/>
    <w:rsid w:val="0037455D"/>
    <w:rsid w:val="00375265"/>
    <w:rsid w:val="003752CB"/>
    <w:rsid w:val="003759BA"/>
    <w:rsid w:val="003759BE"/>
    <w:rsid w:val="00375A8D"/>
    <w:rsid w:val="00376246"/>
    <w:rsid w:val="0037659F"/>
    <w:rsid w:val="003768AB"/>
    <w:rsid w:val="00376E3A"/>
    <w:rsid w:val="003772E9"/>
    <w:rsid w:val="0037746B"/>
    <w:rsid w:val="00377741"/>
    <w:rsid w:val="0038017F"/>
    <w:rsid w:val="003805CC"/>
    <w:rsid w:val="0038064B"/>
    <w:rsid w:val="003807CC"/>
    <w:rsid w:val="00380811"/>
    <w:rsid w:val="00380BED"/>
    <w:rsid w:val="0038156F"/>
    <w:rsid w:val="003815DA"/>
    <w:rsid w:val="0038167F"/>
    <w:rsid w:val="003818A8"/>
    <w:rsid w:val="003819E7"/>
    <w:rsid w:val="00381E62"/>
    <w:rsid w:val="00381F34"/>
    <w:rsid w:val="00382AE9"/>
    <w:rsid w:val="00382AF5"/>
    <w:rsid w:val="00382C7F"/>
    <w:rsid w:val="0038328E"/>
    <w:rsid w:val="003834B8"/>
    <w:rsid w:val="0038352F"/>
    <w:rsid w:val="0038375B"/>
    <w:rsid w:val="003838DF"/>
    <w:rsid w:val="00383BAD"/>
    <w:rsid w:val="00383F3F"/>
    <w:rsid w:val="00383F69"/>
    <w:rsid w:val="003840B0"/>
    <w:rsid w:val="003845CE"/>
    <w:rsid w:val="00384A83"/>
    <w:rsid w:val="00384ABF"/>
    <w:rsid w:val="00385302"/>
    <w:rsid w:val="003857BB"/>
    <w:rsid w:val="00385853"/>
    <w:rsid w:val="00385BF3"/>
    <w:rsid w:val="00385DEA"/>
    <w:rsid w:val="0038602B"/>
    <w:rsid w:val="00386549"/>
    <w:rsid w:val="00386EB2"/>
    <w:rsid w:val="00387136"/>
    <w:rsid w:val="0038724C"/>
    <w:rsid w:val="0038757B"/>
    <w:rsid w:val="00387686"/>
    <w:rsid w:val="00387D54"/>
    <w:rsid w:val="00387DAB"/>
    <w:rsid w:val="00387ECC"/>
    <w:rsid w:val="00390270"/>
    <w:rsid w:val="003903E8"/>
    <w:rsid w:val="003903F2"/>
    <w:rsid w:val="0039043C"/>
    <w:rsid w:val="003905C2"/>
    <w:rsid w:val="0039067E"/>
    <w:rsid w:val="003906C8"/>
    <w:rsid w:val="00390860"/>
    <w:rsid w:val="0039092C"/>
    <w:rsid w:val="00390BCD"/>
    <w:rsid w:val="003912B1"/>
    <w:rsid w:val="00391417"/>
    <w:rsid w:val="00391AD3"/>
    <w:rsid w:val="00391B4E"/>
    <w:rsid w:val="00391BE7"/>
    <w:rsid w:val="00392038"/>
    <w:rsid w:val="0039229D"/>
    <w:rsid w:val="00392480"/>
    <w:rsid w:val="003924F6"/>
    <w:rsid w:val="00392750"/>
    <w:rsid w:val="00392AA3"/>
    <w:rsid w:val="00392E0C"/>
    <w:rsid w:val="00393275"/>
    <w:rsid w:val="00393646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32F"/>
    <w:rsid w:val="00395A15"/>
    <w:rsid w:val="00395C1B"/>
    <w:rsid w:val="00395FA4"/>
    <w:rsid w:val="003960E0"/>
    <w:rsid w:val="00396522"/>
    <w:rsid w:val="0039702A"/>
    <w:rsid w:val="0039715E"/>
    <w:rsid w:val="0039717E"/>
    <w:rsid w:val="00397535"/>
    <w:rsid w:val="00397BD0"/>
    <w:rsid w:val="00397D97"/>
    <w:rsid w:val="003A01AA"/>
    <w:rsid w:val="003A02CC"/>
    <w:rsid w:val="003A044D"/>
    <w:rsid w:val="003A0919"/>
    <w:rsid w:val="003A09DD"/>
    <w:rsid w:val="003A0A81"/>
    <w:rsid w:val="003A0B33"/>
    <w:rsid w:val="003A0BA7"/>
    <w:rsid w:val="003A0E36"/>
    <w:rsid w:val="003A10FC"/>
    <w:rsid w:val="003A128A"/>
    <w:rsid w:val="003A1C77"/>
    <w:rsid w:val="003A1D1F"/>
    <w:rsid w:val="003A1D27"/>
    <w:rsid w:val="003A1DAF"/>
    <w:rsid w:val="003A24E7"/>
    <w:rsid w:val="003A2547"/>
    <w:rsid w:val="003A2A37"/>
    <w:rsid w:val="003A2FC8"/>
    <w:rsid w:val="003A3085"/>
    <w:rsid w:val="003A3C51"/>
    <w:rsid w:val="003A44AC"/>
    <w:rsid w:val="003A4543"/>
    <w:rsid w:val="003A4830"/>
    <w:rsid w:val="003A48BE"/>
    <w:rsid w:val="003A4F8B"/>
    <w:rsid w:val="003A57B1"/>
    <w:rsid w:val="003A5826"/>
    <w:rsid w:val="003A6296"/>
    <w:rsid w:val="003A64F3"/>
    <w:rsid w:val="003A6970"/>
    <w:rsid w:val="003A6C60"/>
    <w:rsid w:val="003A6D72"/>
    <w:rsid w:val="003A6DC7"/>
    <w:rsid w:val="003A700F"/>
    <w:rsid w:val="003A72B6"/>
    <w:rsid w:val="003A7446"/>
    <w:rsid w:val="003A7932"/>
    <w:rsid w:val="003A7AA2"/>
    <w:rsid w:val="003B01FE"/>
    <w:rsid w:val="003B0343"/>
    <w:rsid w:val="003B0990"/>
    <w:rsid w:val="003B0D8B"/>
    <w:rsid w:val="003B1189"/>
    <w:rsid w:val="003B14DD"/>
    <w:rsid w:val="003B1810"/>
    <w:rsid w:val="003B1BFA"/>
    <w:rsid w:val="003B1E8B"/>
    <w:rsid w:val="003B25EB"/>
    <w:rsid w:val="003B2602"/>
    <w:rsid w:val="003B288E"/>
    <w:rsid w:val="003B2AF6"/>
    <w:rsid w:val="003B2C22"/>
    <w:rsid w:val="003B2C96"/>
    <w:rsid w:val="003B2DA1"/>
    <w:rsid w:val="003B2EF9"/>
    <w:rsid w:val="003B2F1E"/>
    <w:rsid w:val="003B3248"/>
    <w:rsid w:val="003B367C"/>
    <w:rsid w:val="003B39C6"/>
    <w:rsid w:val="003B3A47"/>
    <w:rsid w:val="003B3AB3"/>
    <w:rsid w:val="003B42A6"/>
    <w:rsid w:val="003B42F1"/>
    <w:rsid w:val="003B4791"/>
    <w:rsid w:val="003B47A2"/>
    <w:rsid w:val="003B4837"/>
    <w:rsid w:val="003B4981"/>
    <w:rsid w:val="003B4DC0"/>
    <w:rsid w:val="003B4F8B"/>
    <w:rsid w:val="003B507D"/>
    <w:rsid w:val="003B5838"/>
    <w:rsid w:val="003B5B40"/>
    <w:rsid w:val="003B5EAD"/>
    <w:rsid w:val="003B62AC"/>
    <w:rsid w:val="003B63E0"/>
    <w:rsid w:val="003B6570"/>
    <w:rsid w:val="003B72E3"/>
    <w:rsid w:val="003B760D"/>
    <w:rsid w:val="003B766C"/>
    <w:rsid w:val="003B7710"/>
    <w:rsid w:val="003B7745"/>
    <w:rsid w:val="003B78E4"/>
    <w:rsid w:val="003B7ABC"/>
    <w:rsid w:val="003B7B22"/>
    <w:rsid w:val="003B7C4B"/>
    <w:rsid w:val="003B7CBD"/>
    <w:rsid w:val="003B7EC8"/>
    <w:rsid w:val="003B7F5C"/>
    <w:rsid w:val="003C0000"/>
    <w:rsid w:val="003C00DC"/>
    <w:rsid w:val="003C02BF"/>
    <w:rsid w:val="003C069B"/>
    <w:rsid w:val="003C074D"/>
    <w:rsid w:val="003C09E3"/>
    <w:rsid w:val="003C09E4"/>
    <w:rsid w:val="003C0E5B"/>
    <w:rsid w:val="003C13D7"/>
    <w:rsid w:val="003C1435"/>
    <w:rsid w:val="003C15F5"/>
    <w:rsid w:val="003C1644"/>
    <w:rsid w:val="003C175D"/>
    <w:rsid w:val="003C2102"/>
    <w:rsid w:val="003C22B1"/>
    <w:rsid w:val="003C2573"/>
    <w:rsid w:val="003C2957"/>
    <w:rsid w:val="003C2967"/>
    <w:rsid w:val="003C2A2C"/>
    <w:rsid w:val="003C2FEA"/>
    <w:rsid w:val="003C30CB"/>
    <w:rsid w:val="003C3B83"/>
    <w:rsid w:val="003C3CEE"/>
    <w:rsid w:val="003C3F77"/>
    <w:rsid w:val="003C4349"/>
    <w:rsid w:val="003C441B"/>
    <w:rsid w:val="003C4677"/>
    <w:rsid w:val="003C47DF"/>
    <w:rsid w:val="003C48D4"/>
    <w:rsid w:val="003C4FE6"/>
    <w:rsid w:val="003C52FC"/>
    <w:rsid w:val="003C5395"/>
    <w:rsid w:val="003C56AD"/>
    <w:rsid w:val="003C58A3"/>
    <w:rsid w:val="003C58C2"/>
    <w:rsid w:val="003C5B79"/>
    <w:rsid w:val="003C5E30"/>
    <w:rsid w:val="003C676F"/>
    <w:rsid w:val="003C6777"/>
    <w:rsid w:val="003C68D1"/>
    <w:rsid w:val="003C6E78"/>
    <w:rsid w:val="003C7051"/>
    <w:rsid w:val="003C70AD"/>
    <w:rsid w:val="003C7349"/>
    <w:rsid w:val="003C73A9"/>
    <w:rsid w:val="003C750D"/>
    <w:rsid w:val="003C784A"/>
    <w:rsid w:val="003C789A"/>
    <w:rsid w:val="003C79A4"/>
    <w:rsid w:val="003C7D90"/>
    <w:rsid w:val="003C7DDD"/>
    <w:rsid w:val="003C7F2A"/>
    <w:rsid w:val="003C7FBB"/>
    <w:rsid w:val="003C7FC3"/>
    <w:rsid w:val="003D00EB"/>
    <w:rsid w:val="003D0169"/>
    <w:rsid w:val="003D021F"/>
    <w:rsid w:val="003D0347"/>
    <w:rsid w:val="003D06CB"/>
    <w:rsid w:val="003D07E2"/>
    <w:rsid w:val="003D0C2F"/>
    <w:rsid w:val="003D0FE6"/>
    <w:rsid w:val="003D101A"/>
    <w:rsid w:val="003D1117"/>
    <w:rsid w:val="003D1501"/>
    <w:rsid w:val="003D175F"/>
    <w:rsid w:val="003D1768"/>
    <w:rsid w:val="003D1C53"/>
    <w:rsid w:val="003D1D82"/>
    <w:rsid w:val="003D1F6C"/>
    <w:rsid w:val="003D21FE"/>
    <w:rsid w:val="003D23A6"/>
    <w:rsid w:val="003D2422"/>
    <w:rsid w:val="003D275A"/>
    <w:rsid w:val="003D3708"/>
    <w:rsid w:val="003D38DD"/>
    <w:rsid w:val="003D3D77"/>
    <w:rsid w:val="003D446C"/>
    <w:rsid w:val="003D4953"/>
    <w:rsid w:val="003D4D57"/>
    <w:rsid w:val="003D4DC6"/>
    <w:rsid w:val="003D59EC"/>
    <w:rsid w:val="003D5A6F"/>
    <w:rsid w:val="003D5C4E"/>
    <w:rsid w:val="003D618B"/>
    <w:rsid w:val="003D621E"/>
    <w:rsid w:val="003D6289"/>
    <w:rsid w:val="003D6D64"/>
    <w:rsid w:val="003D6E75"/>
    <w:rsid w:val="003D70DB"/>
    <w:rsid w:val="003D7368"/>
    <w:rsid w:val="003D7441"/>
    <w:rsid w:val="003D762F"/>
    <w:rsid w:val="003D76E0"/>
    <w:rsid w:val="003D7FAA"/>
    <w:rsid w:val="003E02AE"/>
    <w:rsid w:val="003E0DAD"/>
    <w:rsid w:val="003E0F36"/>
    <w:rsid w:val="003E12EA"/>
    <w:rsid w:val="003E133F"/>
    <w:rsid w:val="003E194C"/>
    <w:rsid w:val="003E1B97"/>
    <w:rsid w:val="003E1E53"/>
    <w:rsid w:val="003E233F"/>
    <w:rsid w:val="003E278E"/>
    <w:rsid w:val="003E2F2A"/>
    <w:rsid w:val="003E3406"/>
    <w:rsid w:val="003E3467"/>
    <w:rsid w:val="003E38BE"/>
    <w:rsid w:val="003E43ED"/>
    <w:rsid w:val="003E440B"/>
    <w:rsid w:val="003E4555"/>
    <w:rsid w:val="003E461E"/>
    <w:rsid w:val="003E47A2"/>
    <w:rsid w:val="003E47D4"/>
    <w:rsid w:val="003E47E1"/>
    <w:rsid w:val="003E4AE5"/>
    <w:rsid w:val="003E4BE5"/>
    <w:rsid w:val="003E4CB2"/>
    <w:rsid w:val="003E556A"/>
    <w:rsid w:val="003E5933"/>
    <w:rsid w:val="003E5DB7"/>
    <w:rsid w:val="003E5F12"/>
    <w:rsid w:val="003E601F"/>
    <w:rsid w:val="003E632F"/>
    <w:rsid w:val="003E6366"/>
    <w:rsid w:val="003E68B8"/>
    <w:rsid w:val="003E69C3"/>
    <w:rsid w:val="003E6B47"/>
    <w:rsid w:val="003E6D58"/>
    <w:rsid w:val="003E6DAF"/>
    <w:rsid w:val="003E6EE4"/>
    <w:rsid w:val="003E7171"/>
    <w:rsid w:val="003E74A7"/>
    <w:rsid w:val="003E773F"/>
    <w:rsid w:val="003E7AF6"/>
    <w:rsid w:val="003E7D94"/>
    <w:rsid w:val="003F0953"/>
    <w:rsid w:val="003F0C8A"/>
    <w:rsid w:val="003F110F"/>
    <w:rsid w:val="003F160B"/>
    <w:rsid w:val="003F16F3"/>
    <w:rsid w:val="003F1743"/>
    <w:rsid w:val="003F1807"/>
    <w:rsid w:val="003F1CBD"/>
    <w:rsid w:val="003F2525"/>
    <w:rsid w:val="003F292E"/>
    <w:rsid w:val="003F2958"/>
    <w:rsid w:val="003F2FA1"/>
    <w:rsid w:val="003F30BA"/>
    <w:rsid w:val="003F32F8"/>
    <w:rsid w:val="003F3324"/>
    <w:rsid w:val="003F3800"/>
    <w:rsid w:val="003F3B53"/>
    <w:rsid w:val="003F42E3"/>
    <w:rsid w:val="003F4996"/>
    <w:rsid w:val="003F4B59"/>
    <w:rsid w:val="003F4CE7"/>
    <w:rsid w:val="003F4E33"/>
    <w:rsid w:val="003F533A"/>
    <w:rsid w:val="003F544F"/>
    <w:rsid w:val="003F546F"/>
    <w:rsid w:val="003F5496"/>
    <w:rsid w:val="003F562C"/>
    <w:rsid w:val="003F59E1"/>
    <w:rsid w:val="003F5A3A"/>
    <w:rsid w:val="003F6117"/>
    <w:rsid w:val="003F6119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DFE"/>
    <w:rsid w:val="00400001"/>
    <w:rsid w:val="0040049A"/>
    <w:rsid w:val="004005B2"/>
    <w:rsid w:val="00400715"/>
    <w:rsid w:val="004007FA"/>
    <w:rsid w:val="00400998"/>
    <w:rsid w:val="00401066"/>
    <w:rsid w:val="00401508"/>
    <w:rsid w:val="00401692"/>
    <w:rsid w:val="0040170C"/>
    <w:rsid w:val="004018B5"/>
    <w:rsid w:val="00401B02"/>
    <w:rsid w:val="00401ED1"/>
    <w:rsid w:val="00401F7F"/>
    <w:rsid w:val="00402354"/>
    <w:rsid w:val="0040235C"/>
    <w:rsid w:val="00402396"/>
    <w:rsid w:val="004024DC"/>
    <w:rsid w:val="004024FB"/>
    <w:rsid w:val="00402997"/>
    <w:rsid w:val="004029E4"/>
    <w:rsid w:val="00403489"/>
    <w:rsid w:val="00403878"/>
    <w:rsid w:val="0040396C"/>
    <w:rsid w:val="00403994"/>
    <w:rsid w:val="00403EFF"/>
    <w:rsid w:val="00404246"/>
    <w:rsid w:val="00404383"/>
    <w:rsid w:val="004043F0"/>
    <w:rsid w:val="0040456D"/>
    <w:rsid w:val="004046B5"/>
    <w:rsid w:val="00404D0B"/>
    <w:rsid w:val="00405115"/>
    <w:rsid w:val="00405B64"/>
    <w:rsid w:val="00405D83"/>
    <w:rsid w:val="00405DC1"/>
    <w:rsid w:val="00405F81"/>
    <w:rsid w:val="004067AD"/>
    <w:rsid w:val="00406974"/>
    <w:rsid w:val="0040699A"/>
    <w:rsid w:val="00406CB7"/>
    <w:rsid w:val="00406D17"/>
    <w:rsid w:val="00406E77"/>
    <w:rsid w:val="00406F7B"/>
    <w:rsid w:val="00407B7F"/>
    <w:rsid w:val="00410054"/>
    <w:rsid w:val="0041039A"/>
    <w:rsid w:val="00410470"/>
    <w:rsid w:val="0041101E"/>
    <w:rsid w:val="0041131C"/>
    <w:rsid w:val="004124C2"/>
    <w:rsid w:val="00413300"/>
    <w:rsid w:val="00413307"/>
    <w:rsid w:val="00413428"/>
    <w:rsid w:val="004136DA"/>
    <w:rsid w:val="00413778"/>
    <w:rsid w:val="004139EA"/>
    <w:rsid w:val="00414629"/>
    <w:rsid w:val="00414755"/>
    <w:rsid w:val="00414D6D"/>
    <w:rsid w:val="00414F7E"/>
    <w:rsid w:val="00415001"/>
    <w:rsid w:val="00415044"/>
    <w:rsid w:val="0041513A"/>
    <w:rsid w:val="0041517E"/>
    <w:rsid w:val="004151A5"/>
    <w:rsid w:val="0041522A"/>
    <w:rsid w:val="004156F6"/>
    <w:rsid w:val="0041572F"/>
    <w:rsid w:val="004161AE"/>
    <w:rsid w:val="00416D70"/>
    <w:rsid w:val="00416F15"/>
    <w:rsid w:val="00417068"/>
    <w:rsid w:val="00417722"/>
    <w:rsid w:val="00417EFF"/>
    <w:rsid w:val="004201B8"/>
    <w:rsid w:val="0042036B"/>
    <w:rsid w:val="00420719"/>
    <w:rsid w:val="0042073D"/>
    <w:rsid w:val="0042080F"/>
    <w:rsid w:val="00420EF2"/>
    <w:rsid w:val="00420F76"/>
    <w:rsid w:val="00420FF9"/>
    <w:rsid w:val="00421051"/>
    <w:rsid w:val="004216A0"/>
    <w:rsid w:val="00421992"/>
    <w:rsid w:val="004219D7"/>
    <w:rsid w:val="00422264"/>
    <w:rsid w:val="00422986"/>
    <w:rsid w:val="0042298A"/>
    <w:rsid w:val="004229AB"/>
    <w:rsid w:val="00422AB5"/>
    <w:rsid w:val="00422B84"/>
    <w:rsid w:val="00422C9A"/>
    <w:rsid w:val="00422D32"/>
    <w:rsid w:val="00422EA1"/>
    <w:rsid w:val="00423266"/>
    <w:rsid w:val="004233C4"/>
    <w:rsid w:val="004235DF"/>
    <w:rsid w:val="004237CD"/>
    <w:rsid w:val="0042384F"/>
    <w:rsid w:val="00423936"/>
    <w:rsid w:val="00423A39"/>
    <w:rsid w:val="00423A8F"/>
    <w:rsid w:val="00423C01"/>
    <w:rsid w:val="0042420A"/>
    <w:rsid w:val="00424364"/>
    <w:rsid w:val="004247AF"/>
    <w:rsid w:val="00424EA1"/>
    <w:rsid w:val="00425483"/>
    <w:rsid w:val="004255FB"/>
    <w:rsid w:val="00425793"/>
    <w:rsid w:val="00425D2E"/>
    <w:rsid w:val="00425DD4"/>
    <w:rsid w:val="00425E7F"/>
    <w:rsid w:val="00426350"/>
    <w:rsid w:val="00426400"/>
    <w:rsid w:val="004269B1"/>
    <w:rsid w:val="00427215"/>
    <w:rsid w:val="00427223"/>
    <w:rsid w:val="0042786E"/>
    <w:rsid w:val="00427A0D"/>
    <w:rsid w:val="00427D46"/>
    <w:rsid w:val="00427DAD"/>
    <w:rsid w:val="004302B6"/>
    <w:rsid w:val="00430D32"/>
    <w:rsid w:val="00430FC7"/>
    <w:rsid w:val="004311AC"/>
    <w:rsid w:val="0043165C"/>
    <w:rsid w:val="00431910"/>
    <w:rsid w:val="004319EC"/>
    <w:rsid w:val="00432215"/>
    <w:rsid w:val="004326F9"/>
    <w:rsid w:val="0043306B"/>
    <w:rsid w:val="0043307E"/>
    <w:rsid w:val="00433339"/>
    <w:rsid w:val="0043348B"/>
    <w:rsid w:val="004334E1"/>
    <w:rsid w:val="004338A3"/>
    <w:rsid w:val="00433A46"/>
    <w:rsid w:val="00433BD2"/>
    <w:rsid w:val="00433C50"/>
    <w:rsid w:val="00433F4B"/>
    <w:rsid w:val="004343B9"/>
    <w:rsid w:val="004344AA"/>
    <w:rsid w:val="0043452E"/>
    <w:rsid w:val="0043461E"/>
    <w:rsid w:val="00434697"/>
    <w:rsid w:val="004348BD"/>
    <w:rsid w:val="00434A0E"/>
    <w:rsid w:val="00434E41"/>
    <w:rsid w:val="00435235"/>
    <w:rsid w:val="00435291"/>
    <w:rsid w:val="004353F1"/>
    <w:rsid w:val="004355DD"/>
    <w:rsid w:val="00435998"/>
    <w:rsid w:val="00435FBA"/>
    <w:rsid w:val="00436078"/>
    <w:rsid w:val="004360D7"/>
    <w:rsid w:val="00436164"/>
    <w:rsid w:val="0043690E"/>
    <w:rsid w:val="00436E2C"/>
    <w:rsid w:val="0043719D"/>
    <w:rsid w:val="00437793"/>
    <w:rsid w:val="00437C3D"/>
    <w:rsid w:val="00437E67"/>
    <w:rsid w:val="00440048"/>
    <w:rsid w:val="00440701"/>
    <w:rsid w:val="00440B6D"/>
    <w:rsid w:val="00441418"/>
    <w:rsid w:val="0044153B"/>
    <w:rsid w:val="00441546"/>
    <w:rsid w:val="0044155E"/>
    <w:rsid w:val="00441E91"/>
    <w:rsid w:val="004420F8"/>
    <w:rsid w:val="00442178"/>
    <w:rsid w:val="00442460"/>
    <w:rsid w:val="004424E6"/>
    <w:rsid w:val="00442958"/>
    <w:rsid w:val="004432B9"/>
    <w:rsid w:val="0044343B"/>
    <w:rsid w:val="0044395D"/>
    <w:rsid w:val="00443B35"/>
    <w:rsid w:val="00443B7A"/>
    <w:rsid w:val="00443E11"/>
    <w:rsid w:val="004446B2"/>
    <w:rsid w:val="0044484E"/>
    <w:rsid w:val="00444BC0"/>
    <w:rsid w:val="0044525B"/>
    <w:rsid w:val="00445407"/>
    <w:rsid w:val="004455CC"/>
    <w:rsid w:val="00445B97"/>
    <w:rsid w:val="00445D4E"/>
    <w:rsid w:val="00445E04"/>
    <w:rsid w:val="00445E80"/>
    <w:rsid w:val="00446019"/>
    <w:rsid w:val="004460EB"/>
    <w:rsid w:val="00446121"/>
    <w:rsid w:val="0044628F"/>
    <w:rsid w:val="00446932"/>
    <w:rsid w:val="0044697C"/>
    <w:rsid w:val="00446AFC"/>
    <w:rsid w:val="00446B0A"/>
    <w:rsid w:val="0044753F"/>
    <w:rsid w:val="00447702"/>
    <w:rsid w:val="00447977"/>
    <w:rsid w:val="00447AE3"/>
    <w:rsid w:val="004506B3"/>
    <w:rsid w:val="00450822"/>
    <w:rsid w:val="004508B1"/>
    <w:rsid w:val="00450F89"/>
    <w:rsid w:val="00451D33"/>
    <w:rsid w:val="00451E7E"/>
    <w:rsid w:val="004520E1"/>
    <w:rsid w:val="00452105"/>
    <w:rsid w:val="004524B4"/>
    <w:rsid w:val="00452959"/>
    <w:rsid w:val="00452C2C"/>
    <w:rsid w:val="0045304C"/>
    <w:rsid w:val="004532B0"/>
    <w:rsid w:val="0045394D"/>
    <w:rsid w:val="00453B40"/>
    <w:rsid w:val="00453C12"/>
    <w:rsid w:val="00453F7C"/>
    <w:rsid w:val="004540CB"/>
    <w:rsid w:val="00454C81"/>
    <w:rsid w:val="0045543C"/>
    <w:rsid w:val="0045547B"/>
    <w:rsid w:val="00455AEA"/>
    <w:rsid w:val="00455BCB"/>
    <w:rsid w:val="00455F49"/>
    <w:rsid w:val="0045612B"/>
    <w:rsid w:val="00456226"/>
    <w:rsid w:val="0045666F"/>
    <w:rsid w:val="00456790"/>
    <w:rsid w:val="00457797"/>
    <w:rsid w:val="004578F4"/>
    <w:rsid w:val="0045799F"/>
    <w:rsid w:val="00457CCA"/>
    <w:rsid w:val="004603E1"/>
    <w:rsid w:val="004604B9"/>
    <w:rsid w:val="004604C2"/>
    <w:rsid w:val="00460871"/>
    <w:rsid w:val="00460BD9"/>
    <w:rsid w:val="00460C03"/>
    <w:rsid w:val="00460C19"/>
    <w:rsid w:val="004611C8"/>
    <w:rsid w:val="004612BD"/>
    <w:rsid w:val="00461315"/>
    <w:rsid w:val="004613F1"/>
    <w:rsid w:val="00461A89"/>
    <w:rsid w:val="00461D1D"/>
    <w:rsid w:val="00461ECC"/>
    <w:rsid w:val="004620DA"/>
    <w:rsid w:val="0046225B"/>
    <w:rsid w:val="004626C0"/>
    <w:rsid w:val="00462963"/>
    <w:rsid w:val="00462D4E"/>
    <w:rsid w:val="00463349"/>
    <w:rsid w:val="004635EC"/>
    <w:rsid w:val="00463F78"/>
    <w:rsid w:val="004648ED"/>
    <w:rsid w:val="00464CCF"/>
    <w:rsid w:val="00464D53"/>
    <w:rsid w:val="00464E77"/>
    <w:rsid w:val="00465A3A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70BB"/>
    <w:rsid w:val="0046724B"/>
    <w:rsid w:val="0046737D"/>
    <w:rsid w:val="0046779C"/>
    <w:rsid w:val="00467917"/>
    <w:rsid w:val="00467FF4"/>
    <w:rsid w:val="00470214"/>
    <w:rsid w:val="00470368"/>
    <w:rsid w:val="004704A3"/>
    <w:rsid w:val="00470972"/>
    <w:rsid w:val="00470AB0"/>
    <w:rsid w:val="00470FF8"/>
    <w:rsid w:val="0047110C"/>
    <w:rsid w:val="00471135"/>
    <w:rsid w:val="0047122D"/>
    <w:rsid w:val="0047167A"/>
    <w:rsid w:val="00471891"/>
    <w:rsid w:val="00472129"/>
    <w:rsid w:val="00472774"/>
    <w:rsid w:val="00472CC2"/>
    <w:rsid w:val="00472D10"/>
    <w:rsid w:val="00472D7F"/>
    <w:rsid w:val="00473101"/>
    <w:rsid w:val="00473334"/>
    <w:rsid w:val="004737C9"/>
    <w:rsid w:val="00473A2A"/>
    <w:rsid w:val="00473A85"/>
    <w:rsid w:val="00473FCC"/>
    <w:rsid w:val="0047404E"/>
    <w:rsid w:val="004741C1"/>
    <w:rsid w:val="004748F4"/>
    <w:rsid w:val="00474A0F"/>
    <w:rsid w:val="00474C00"/>
    <w:rsid w:val="0047530E"/>
    <w:rsid w:val="0047539D"/>
    <w:rsid w:val="00475426"/>
    <w:rsid w:val="00475865"/>
    <w:rsid w:val="0047598D"/>
    <w:rsid w:val="00475A6B"/>
    <w:rsid w:val="00475D5B"/>
    <w:rsid w:val="00476095"/>
    <w:rsid w:val="004760A3"/>
    <w:rsid w:val="00476386"/>
    <w:rsid w:val="0047673C"/>
    <w:rsid w:val="00476920"/>
    <w:rsid w:val="00476CB1"/>
    <w:rsid w:val="00476EA9"/>
    <w:rsid w:val="00476F48"/>
    <w:rsid w:val="00477138"/>
    <w:rsid w:val="00477141"/>
    <w:rsid w:val="004771D0"/>
    <w:rsid w:val="004772E8"/>
    <w:rsid w:val="0047745B"/>
    <w:rsid w:val="00477948"/>
    <w:rsid w:val="00477954"/>
    <w:rsid w:val="00477D74"/>
    <w:rsid w:val="00480A97"/>
    <w:rsid w:val="00480ED8"/>
    <w:rsid w:val="004812A2"/>
    <w:rsid w:val="0048149C"/>
    <w:rsid w:val="00481699"/>
    <w:rsid w:val="00482243"/>
    <w:rsid w:val="0048267E"/>
    <w:rsid w:val="0048285E"/>
    <w:rsid w:val="00482F04"/>
    <w:rsid w:val="00482F76"/>
    <w:rsid w:val="00483495"/>
    <w:rsid w:val="00483536"/>
    <w:rsid w:val="00483837"/>
    <w:rsid w:val="004839C0"/>
    <w:rsid w:val="00483AC1"/>
    <w:rsid w:val="00483DFF"/>
    <w:rsid w:val="00483F20"/>
    <w:rsid w:val="00483F5F"/>
    <w:rsid w:val="00484245"/>
    <w:rsid w:val="004844AA"/>
    <w:rsid w:val="004845F7"/>
    <w:rsid w:val="00484C0E"/>
    <w:rsid w:val="0048511E"/>
    <w:rsid w:val="0048549B"/>
    <w:rsid w:val="004854DA"/>
    <w:rsid w:val="00485587"/>
    <w:rsid w:val="0048574A"/>
    <w:rsid w:val="00485FEE"/>
    <w:rsid w:val="0048605F"/>
    <w:rsid w:val="0048617A"/>
    <w:rsid w:val="00486A94"/>
    <w:rsid w:val="00486AED"/>
    <w:rsid w:val="00486D6E"/>
    <w:rsid w:val="00487847"/>
    <w:rsid w:val="00487B99"/>
    <w:rsid w:val="00487BE3"/>
    <w:rsid w:val="00487C22"/>
    <w:rsid w:val="00487C8D"/>
    <w:rsid w:val="00487E25"/>
    <w:rsid w:val="00487EB2"/>
    <w:rsid w:val="00487F93"/>
    <w:rsid w:val="004901AB"/>
    <w:rsid w:val="00490748"/>
    <w:rsid w:val="004908E0"/>
    <w:rsid w:val="00490DF6"/>
    <w:rsid w:val="00490E0F"/>
    <w:rsid w:val="00490EF3"/>
    <w:rsid w:val="00490FBC"/>
    <w:rsid w:val="00490FE0"/>
    <w:rsid w:val="004910CF"/>
    <w:rsid w:val="004912D4"/>
    <w:rsid w:val="004913C9"/>
    <w:rsid w:val="004918E8"/>
    <w:rsid w:val="004919C9"/>
    <w:rsid w:val="00491B37"/>
    <w:rsid w:val="00491B8D"/>
    <w:rsid w:val="00491EFE"/>
    <w:rsid w:val="004921F2"/>
    <w:rsid w:val="00492366"/>
    <w:rsid w:val="0049257F"/>
    <w:rsid w:val="0049261A"/>
    <w:rsid w:val="0049277E"/>
    <w:rsid w:val="00492979"/>
    <w:rsid w:val="00492A2F"/>
    <w:rsid w:val="00492ABA"/>
    <w:rsid w:val="00492DCA"/>
    <w:rsid w:val="00492E7B"/>
    <w:rsid w:val="00493102"/>
    <w:rsid w:val="0049325F"/>
    <w:rsid w:val="0049367F"/>
    <w:rsid w:val="00493AAC"/>
    <w:rsid w:val="00493B9A"/>
    <w:rsid w:val="00493EEC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DF0"/>
    <w:rsid w:val="0049603E"/>
    <w:rsid w:val="004960D5"/>
    <w:rsid w:val="0049615C"/>
    <w:rsid w:val="00496582"/>
    <w:rsid w:val="00496640"/>
    <w:rsid w:val="0049668C"/>
    <w:rsid w:val="0049690B"/>
    <w:rsid w:val="00496A84"/>
    <w:rsid w:val="00496C9E"/>
    <w:rsid w:val="00496DDD"/>
    <w:rsid w:val="00497744"/>
    <w:rsid w:val="0049784D"/>
    <w:rsid w:val="00497CA5"/>
    <w:rsid w:val="004A05FA"/>
    <w:rsid w:val="004A08C9"/>
    <w:rsid w:val="004A0A7B"/>
    <w:rsid w:val="004A0DD2"/>
    <w:rsid w:val="004A0EA2"/>
    <w:rsid w:val="004A0EC1"/>
    <w:rsid w:val="004A0FCA"/>
    <w:rsid w:val="004A16D2"/>
    <w:rsid w:val="004A18EF"/>
    <w:rsid w:val="004A1AA7"/>
    <w:rsid w:val="004A1DA9"/>
    <w:rsid w:val="004A2142"/>
    <w:rsid w:val="004A2A30"/>
    <w:rsid w:val="004A2ADF"/>
    <w:rsid w:val="004A2B1E"/>
    <w:rsid w:val="004A2D51"/>
    <w:rsid w:val="004A2EA2"/>
    <w:rsid w:val="004A35C6"/>
    <w:rsid w:val="004A3AB9"/>
    <w:rsid w:val="004A44A7"/>
    <w:rsid w:val="004A48A6"/>
    <w:rsid w:val="004A490A"/>
    <w:rsid w:val="004A4AA3"/>
    <w:rsid w:val="004A4C70"/>
    <w:rsid w:val="004A4CF9"/>
    <w:rsid w:val="004A4DBB"/>
    <w:rsid w:val="004A4DE9"/>
    <w:rsid w:val="004A4EDF"/>
    <w:rsid w:val="004A52CD"/>
    <w:rsid w:val="004A561A"/>
    <w:rsid w:val="004A56B4"/>
    <w:rsid w:val="004A5919"/>
    <w:rsid w:val="004A5CC5"/>
    <w:rsid w:val="004A664E"/>
    <w:rsid w:val="004A6671"/>
    <w:rsid w:val="004A66FC"/>
    <w:rsid w:val="004A68B7"/>
    <w:rsid w:val="004A6B08"/>
    <w:rsid w:val="004A6BBF"/>
    <w:rsid w:val="004A6C77"/>
    <w:rsid w:val="004A798A"/>
    <w:rsid w:val="004A7EBE"/>
    <w:rsid w:val="004B0185"/>
    <w:rsid w:val="004B03DB"/>
    <w:rsid w:val="004B084C"/>
    <w:rsid w:val="004B0953"/>
    <w:rsid w:val="004B0978"/>
    <w:rsid w:val="004B0D70"/>
    <w:rsid w:val="004B1743"/>
    <w:rsid w:val="004B1798"/>
    <w:rsid w:val="004B1C9A"/>
    <w:rsid w:val="004B1D24"/>
    <w:rsid w:val="004B1E8A"/>
    <w:rsid w:val="004B2063"/>
    <w:rsid w:val="004B226C"/>
    <w:rsid w:val="004B24CF"/>
    <w:rsid w:val="004B27B8"/>
    <w:rsid w:val="004B28EB"/>
    <w:rsid w:val="004B2FF0"/>
    <w:rsid w:val="004B3226"/>
    <w:rsid w:val="004B32B4"/>
    <w:rsid w:val="004B33C8"/>
    <w:rsid w:val="004B383D"/>
    <w:rsid w:val="004B39B5"/>
    <w:rsid w:val="004B3D52"/>
    <w:rsid w:val="004B3D62"/>
    <w:rsid w:val="004B3E0C"/>
    <w:rsid w:val="004B42F2"/>
    <w:rsid w:val="004B431A"/>
    <w:rsid w:val="004B43AF"/>
    <w:rsid w:val="004B44CD"/>
    <w:rsid w:val="004B4983"/>
    <w:rsid w:val="004B4AF3"/>
    <w:rsid w:val="004B4B1B"/>
    <w:rsid w:val="004B4DD4"/>
    <w:rsid w:val="004B5C44"/>
    <w:rsid w:val="004B5DFA"/>
    <w:rsid w:val="004B5F4B"/>
    <w:rsid w:val="004B6234"/>
    <w:rsid w:val="004B6939"/>
    <w:rsid w:val="004B6F76"/>
    <w:rsid w:val="004B70A1"/>
    <w:rsid w:val="004B7188"/>
    <w:rsid w:val="004B7277"/>
    <w:rsid w:val="004B7794"/>
    <w:rsid w:val="004C00D5"/>
    <w:rsid w:val="004C04F8"/>
    <w:rsid w:val="004C0CFC"/>
    <w:rsid w:val="004C0E2E"/>
    <w:rsid w:val="004C0FA7"/>
    <w:rsid w:val="004C14B8"/>
    <w:rsid w:val="004C1A57"/>
    <w:rsid w:val="004C1C70"/>
    <w:rsid w:val="004C1CAD"/>
    <w:rsid w:val="004C1F35"/>
    <w:rsid w:val="004C2AF1"/>
    <w:rsid w:val="004C2B0E"/>
    <w:rsid w:val="004C339C"/>
    <w:rsid w:val="004C36D7"/>
    <w:rsid w:val="004C3763"/>
    <w:rsid w:val="004C3BFF"/>
    <w:rsid w:val="004C3E4D"/>
    <w:rsid w:val="004C3F86"/>
    <w:rsid w:val="004C4035"/>
    <w:rsid w:val="004C4333"/>
    <w:rsid w:val="004C455E"/>
    <w:rsid w:val="004C4AAB"/>
    <w:rsid w:val="004C4B1F"/>
    <w:rsid w:val="004C4C2F"/>
    <w:rsid w:val="004C4C7C"/>
    <w:rsid w:val="004C4D72"/>
    <w:rsid w:val="004C4F33"/>
    <w:rsid w:val="004C513B"/>
    <w:rsid w:val="004C51E9"/>
    <w:rsid w:val="004C5A56"/>
    <w:rsid w:val="004C5A84"/>
    <w:rsid w:val="004C5B0A"/>
    <w:rsid w:val="004C5BDC"/>
    <w:rsid w:val="004C5FC5"/>
    <w:rsid w:val="004C60D9"/>
    <w:rsid w:val="004C64B1"/>
    <w:rsid w:val="004C6D47"/>
    <w:rsid w:val="004C743B"/>
    <w:rsid w:val="004C75EF"/>
    <w:rsid w:val="004C7E84"/>
    <w:rsid w:val="004D07EF"/>
    <w:rsid w:val="004D0898"/>
    <w:rsid w:val="004D0A7C"/>
    <w:rsid w:val="004D0E93"/>
    <w:rsid w:val="004D1850"/>
    <w:rsid w:val="004D1BE3"/>
    <w:rsid w:val="004D1BF1"/>
    <w:rsid w:val="004D1E1C"/>
    <w:rsid w:val="004D1F8A"/>
    <w:rsid w:val="004D1FD1"/>
    <w:rsid w:val="004D22B3"/>
    <w:rsid w:val="004D2526"/>
    <w:rsid w:val="004D254F"/>
    <w:rsid w:val="004D2895"/>
    <w:rsid w:val="004D3092"/>
    <w:rsid w:val="004D3181"/>
    <w:rsid w:val="004D33AB"/>
    <w:rsid w:val="004D359B"/>
    <w:rsid w:val="004D4269"/>
    <w:rsid w:val="004D4334"/>
    <w:rsid w:val="004D475E"/>
    <w:rsid w:val="004D4BF2"/>
    <w:rsid w:val="004D4C00"/>
    <w:rsid w:val="004D4EE8"/>
    <w:rsid w:val="004D4F5D"/>
    <w:rsid w:val="004D5196"/>
    <w:rsid w:val="004D53BA"/>
    <w:rsid w:val="004D53C7"/>
    <w:rsid w:val="004D5422"/>
    <w:rsid w:val="004D56EE"/>
    <w:rsid w:val="004D57A5"/>
    <w:rsid w:val="004D5C95"/>
    <w:rsid w:val="004D5D90"/>
    <w:rsid w:val="004D5FE2"/>
    <w:rsid w:val="004D60DC"/>
    <w:rsid w:val="004D644D"/>
    <w:rsid w:val="004D67BB"/>
    <w:rsid w:val="004D6DDF"/>
    <w:rsid w:val="004D72FD"/>
    <w:rsid w:val="004D7A49"/>
    <w:rsid w:val="004D7F58"/>
    <w:rsid w:val="004E06B7"/>
    <w:rsid w:val="004E081C"/>
    <w:rsid w:val="004E0D12"/>
    <w:rsid w:val="004E101B"/>
    <w:rsid w:val="004E13D5"/>
    <w:rsid w:val="004E1AE4"/>
    <w:rsid w:val="004E1B74"/>
    <w:rsid w:val="004E1DF9"/>
    <w:rsid w:val="004E23A0"/>
    <w:rsid w:val="004E283B"/>
    <w:rsid w:val="004E2A83"/>
    <w:rsid w:val="004E2FEB"/>
    <w:rsid w:val="004E3242"/>
    <w:rsid w:val="004E3462"/>
    <w:rsid w:val="004E358D"/>
    <w:rsid w:val="004E36A6"/>
    <w:rsid w:val="004E3AC1"/>
    <w:rsid w:val="004E3F2A"/>
    <w:rsid w:val="004E4182"/>
    <w:rsid w:val="004E4262"/>
    <w:rsid w:val="004E4843"/>
    <w:rsid w:val="004E48C5"/>
    <w:rsid w:val="004E4C59"/>
    <w:rsid w:val="004E5077"/>
    <w:rsid w:val="004E5084"/>
    <w:rsid w:val="004E510D"/>
    <w:rsid w:val="004E5170"/>
    <w:rsid w:val="004E531B"/>
    <w:rsid w:val="004E5326"/>
    <w:rsid w:val="004E5442"/>
    <w:rsid w:val="004E54B7"/>
    <w:rsid w:val="004E5908"/>
    <w:rsid w:val="004E5C85"/>
    <w:rsid w:val="004E5DF8"/>
    <w:rsid w:val="004E5E38"/>
    <w:rsid w:val="004E601B"/>
    <w:rsid w:val="004E60A2"/>
    <w:rsid w:val="004E6678"/>
    <w:rsid w:val="004E6A75"/>
    <w:rsid w:val="004E6B6A"/>
    <w:rsid w:val="004E6D52"/>
    <w:rsid w:val="004E6E0A"/>
    <w:rsid w:val="004E7B53"/>
    <w:rsid w:val="004E7E7A"/>
    <w:rsid w:val="004F053A"/>
    <w:rsid w:val="004F05A6"/>
    <w:rsid w:val="004F0B07"/>
    <w:rsid w:val="004F0BBF"/>
    <w:rsid w:val="004F0BE6"/>
    <w:rsid w:val="004F0D95"/>
    <w:rsid w:val="004F1579"/>
    <w:rsid w:val="004F174E"/>
    <w:rsid w:val="004F185B"/>
    <w:rsid w:val="004F1A15"/>
    <w:rsid w:val="004F1A6C"/>
    <w:rsid w:val="004F1B1D"/>
    <w:rsid w:val="004F1C2F"/>
    <w:rsid w:val="004F1EE0"/>
    <w:rsid w:val="004F1F05"/>
    <w:rsid w:val="004F2410"/>
    <w:rsid w:val="004F26F9"/>
    <w:rsid w:val="004F3460"/>
    <w:rsid w:val="004F34CB"/>
    <w:rsid w:val="004F36DC"/>
    <w:rsid w:val="004F37DD"/>
    <w:rsid w:val="004F38CD"/>
    <w:rsid w:val="004F39F0"/>
    <w:rsid w:val="004F3E79"/>
    <w:rsid w:val="004F3ED2"/>
    <w:rsid w:val="004F3F4B"/>
    <w:rsid w:val="004F4168"/>
    <w:rsid w:val="004F43F8"/>
    <w:rsid w:val="004F4729"/>
    <w:rsid w:val="004F482B"/>
    <w:rsid w:val="004F563E"/>
    <w:rsid w:val="004F62FD"/>
    <w:rsid w:val="004F64DA"/>
    <w:rsid w:val="004F6E6C"/>
    <w:rsid w:val="004F704F"/>
    <w:rsid w:val="004F71AB"/>
    <w:rsid w:val="004F756C"/>
    <w:rsid w:val="004F7D75"/>
    <w:rsid w:val="004F7EC0"/>
    <w:rsid w:val="0050000E"/>
    <w:rsid w:val="00500139"/>
    <w:rsid w:val="00500474"/>
    <w:rsid w:val="00500962"/>
    <w:rsid w:val="005009C9"/>
    <w:rsid w:val="00500A50"/>
    <w:rsid w:val="00500A5E"/>
    <w:rsid w:val="00500C81"/>
    <w:rsid w:val="00500C9A"/>
    <w:rsid w:val="00500FEA"/>
    <w:rsid w:val="00501CB6"/>
    <w:rsid w:val="00501D21"/>
    <w:rsid w:val="00501D7E"/>
    <w:rsid w:val="0050214D"/>
    <w:rsid w:val="0050294F"/>
    <w:rsid w:val="00502C20"/>
    <w:rsid w:val="00502C79"/>
    <w:rsid w:val="00503285"/>
    <w:rsid w:val="00503E39"/>
    <w:rsid w:val="0050419E"/>
    <w:rsid w:val="0050448B"/>
    <w:rsid w:val="0050468F"/>
    <w:rsid w:val="00504E3A"/>
    <w:rsid w:val="00504E8F"/>
    <w:rsid w:val="00504EC9"/>
    <w:rsid w:val="005050EF"/>
    <w:rsid w:val="00505139"/>
    <w:rsid w:val="0050532A"/>
    <w:rsid w:val="0050557D"/>
    <w:rsid w:val="00505781"/>
    <w:rsid w:val="00505AAE"/>
    <w:rsid w:val="00505BAF"/>
    <w:rsid w:val="0050623F"/>
    <w:rsid w:val="0050635B"/>
    <w:rsid w:val="00506539"/>
    <w:rsid w:val="005065D5"/>
    <w:rsid w:val="0050662E"/>
    <w:rsid w:val="00506999"/>
    <w:rsid w:val="00507097"/>
    <w:rsid w:val="005072B4"/>
    <w:rsid w:val="005076B5"/>
    <w:rsid w:val="0050784F"/>
    <w:rsid w:val="00507893"/>
    <w:rsid w:val="00507B38"/>
    <w:rsid w:val="00507CE0"/>
    <w:rsid w:val="00507E22"/>
    <w:rsid w:val="00510373"/>
    <w:rsid w:val="0051050B"/>
    <w:rsid w:val="005105AE"/>
    <w:rsid w:val="005107F4"/>
    <w:rsid w:val="00510B12"/>
    <w:rsid w:val="00510B4D"/>
    <w:rsid w:val="005112AD"/>
    <w:rsid w:val="005114EF"/>
    <w:rsid w:val="005117D9"/>
    <w:rsid w:val="00511B34"/>
    <w:rsid w:val="00511E93"/>
    <w:rsid w:val="00511E99"/>
    <w:rsid w:val="00512558"/>
    <w:rsid w:val="0051270C"/>
    <w:rsid w:val="0051274C"/>
    <w:rsid w:val="005129B6"/>
    <w:rsid w:val="00512C44"/>
    <w:rsid w:val="00512D2C"/>
    <w:rsid w:val="00512FFF"/>
    <w:rsid w:val="0051344E"/>
    <w:rsid w:val="00513A6D"/>
    <w:rsid w:val="00513B6B"/>
    <w:rsid w:val="00513D21"/>
    <w:rsid w:val="00513E5A"/>
    <w:rsid w:val="00514168"/>
    <w:rsid w:val="005142C1"/>
    <w:rsid w:val="0051445C"/>
    <w:rsid w:val="00514A17"/>
    <w:rsid w:val="00514B24"/>
    <w:rsid w:val="00514B5B"/>
    <w:rsid w:val="00514DD7"/>
    <w:rsid w:val="00515162"/>
    <w:rsid w:val="00515165"/>
    <w:rsid w:val="00515207"/>
    <w:rsid w:val="005152DD"/>
    <w:rsid w:val="00515586"/>
    <w:rsid w:val="00515FE9"/>
    <w:rsid w:val="005160CB"/>
    <w:rsid w:val="005163EC"/>
    <w:rsid w:val="00516ACC"/>
    <w:rsid w:val="00517208"/>
    <w:rsid w:val="005177A7"/>
    <w:rsid w:val="005177FD"/>
    <w:rsid w:val="00520115"/>
    <w:rsid w:val="0052011F"/>
    <w:rsid w:val="005206A5"/>
    <w:rsid w:val="00520932"/>
    <w:rsid w:val="00520A23"/>
    <w:rsid w:val="00520CD1"/>
    <w:rsid w:val="00520DF9"/>
    <w:rsid w:val="00521745"/>
    <w:rsid w:val="005217DF"/>
    <w:rsid w:val="0052185D"/>
    <w:rsid w:val="00521931"/>
    <w:rsid w:val="005223FA"/>
    <w:rsid w:val="00522889"/>
    <w:rsid w:val="00522D01"/>
    <w:rsid w:val="00522F35"/>
    <w:rsid w:val="00522F97"/>
    <w:rsid w:val="0052310C"/>
    <w:rsid w:val="005233FC"/>
    <w:rsid w:val="005234B1"/>
    <w:rsid w:val="00523FE6"/>
    <w:rsid w:val="00524498"/>
    <w:rsid w:val="005244A2"/>
    <w:rsid w:val="0052512A"/>
    <w:rsid w:val="005255F2"/>
    <w:rsid w:val="005259FE"/>
    <w:rsid w:val="00525A85"/>
    <w:rsid w:val="00525D86"/>
    <w:rsid w:val="00525DEE"/>
    <w:rsid w:val="0052643A"/>
    <w:rsid w:val="00526454"/>
    <w:rsid w:val="00526C94"/>
    <w:rsid w:val="0052703B"/>
    <w:rsid w:val="005270A4"/>
    <w:rsid w:val="005273D1"/>
    <w:rsid w:val="0052742F"/>
    <w:rsid w:val="0052749E"/>
    <w:rsid w:val="005275C4"/>
    <w:rsid w:val="005276A7"/>
    <w:rsid w:val="005279A2"/>
    <w:rsid w:val="00527D72"/>
    <w:rsid w:val="00530155"/>
    <w:rsid w:val="005302A0"/>
    <w:rsid w:val="00530763"/>
    <w:rsid w:val="005309DC"/>
    <w:rsid w:val="00530ACD"/>
    <w:rsid w:val="00530B1C"/>
    <w:rsid w:val="00530C58"/>
    <w:rsid w:val="00530CEB"/>
    <w:rsid w:val="0053102E"/>
    <w:rsid w:val="0053187E"/>
    <w:rsid w:val="0053263F"/>
    <w:rsid w:val="005329AD"/>
    <w:rsid w:val="00532AEE"/>
    <w:rsid w:val="00532E79"/>
    <w:rsid w:val="005331F1"/>
    <w:rsid w:val="005332BA"/>
    <w:rsid w:val="00533321"/>
    <w:rsid w:val="005334A9"/>
    <w:rsid w:val="00533D7A"/>
    <w:rsid w:val="005343CE"/>
    <w:rsid w:val="0053440C"/>
    <w:rsid w:val="005344AF"/>
    <w:rsid w:val="0053460C"/>
    <w:rsid w:val="005346AE"/>
    <w:rsid w:val="0053475F"/>
    <w:rsid w:val="005347AE"/>
    <w:rsid w:val="00534A7C"/>
    <w:rsid w:val="00534DBC"/>
    <w:rsid w:val="00534EF5"/>
    <w:rsid w:val="00534FDC"/>
    <w:rsid w:val="00535A55"/>
    <w:rsid w:val="00535AEA"/>
    <w:rsid w:val="00535FD4"/>
    <w:rsid w:val="00536814"/>
    <w:rsid w:val="005369D4"/>
    <w:rsid w:val="00536D89"/>
    <w:rsid w:val="005370C0"/>
    <w:rsid w:val="0053727D"/>
    <w:rsid w:val="0053750F"/>
    <w:rsid w:val="00537909"/>
    <w:rsid w:val="00537C7A"/>
    <w:rsid w:val="00537FF8"/>
    <w:rsid w:val="0054013B"/>
    <w:rsid w:val="0054037D"/>
    <w:rsid w:val="0054053B"/>
    <w:rsid w:val="005405AB"/>
    <w:rsid w:val="0054060D"/>
    <w:rsid w:val="0054073C"/>
    <w:rsid w:val="00540AF3"/>
    <w:rsid w:val="00540C33"/>
    <w:rsid w:val="00540EC9"/>
    <w:rsid w:val="00540EFA"/>
    <w:rsid w:val="00540FE4"/>
    <w:rsid w:val="0054103F"/>
    <w:rsid w:val="00541398"/>
    <w:rsid w:val="005413F5"/>
    <w:rsid w:val="005416C2"/>
    <w:rsid w:val="00541F47"/>
    <w:rsid w:val="00542212"/>
    <w:rsid w:val="00542269"/>
    <w:rsid w:val="00542392"/>
    <w:rsid w:val="00542638"/>
    <w:rsid w:val="00542971"/>
    <w:rsid w:val="00542AC9"/>
    <w:rsid w:val="00542D3E"/>
    <w:rsid w:val="00542FCA"/>
    <w:rsid w:val="00543139"/>
    <w:rsid w:val="0054357B"/>
    <w:rsid w:val="00543735"/>
    <w:rsid w:val="005439F6"/>
    <w:rsid w:val="00544241"/>
    <w:rsid w:val="005446BF"/>
    <w:rsid w:val="00544972"/>
    <w:rsid w:val="005449CF"/>
    <w:rsid w:val="00544AC3"/>
    <w:rsid w:val="00544D9A"/>
    <w:rsid w:val="00545211"/>
    <w:rsid w:val="0054541E"/>
    <w:rsid w:val="0054566C"/>
    <w:rsid w:val="00545751"/>
    <w:rsid w:val="00545B37"/>
    <w:rsid w:val="00545CE4"/>
    <w:rsid w:val="00545D2D"/>
    <w:rsid w:val="00545D9F"/>
    <w:rsid w:val="00545E9E"/>
    <w:rsid w:val="00546027"/>
    <w:rsid w:val="0054636B"/>
    <w:rsid w:val="00546542"/>
    <w:rsid w:val="005465C0"/>
    <w:rsid w:val="005466C6"/>
    <w:rsid w:val="00546724"/>
    <w:rsid w:val="00546B56"/>
    <w:rsid w:val="00546CBE"/>
    <w:rsid w:val="0054705F"/>
    <w:rsid w:val="00547376"/>
    <w:rsid w:val="005473C3"/>
    <w:rsid w:val="00547B59"/>
    <w:rsid w:val="00547F2C"/>
    <w:rsid w:val="00547FE4"/>
    <w:rsid w:val="0055006A"/>
    <w:rsid w:val="005500F7"/>
    <w:rsid w:val="005501BB"/>
    <w:rsid w:val="0055038D"/>
    <w:rsid w:val="005505F0"/>
    <w:rsid w:val="00551C01"/>
    <w:rsid w:val="00551CB6"/>
    <w:rsid w:val="00551F27"/>
    <w:rsid w:val="0055203B"/>
    <w:rsid w:val="00552090"/>
    <w:rsid w:val="00552142"/>
    <w:rsid w:val="005522BE"/>
    <w:rsid w:val="00552713"/>
    <w:rsid w:val="00552A4C"/>
    <w:rsid w:val="00552DC1"/>
    <w:rsid w:val="00552F3A"/>
    <w:rsid w:val="00552F46"/>
    <w:rsid w:val="00553112"/>
    <w:rsid w:val="005534BF"/>
    <w:rsid w:val="0055372B"/>
    <w:rsid w:val="00553948"/>
    <w:rsid w:val="00553A28"/>
    <w:rsid w:val="00554396"/>
    <w:rsid w:val="0055447A"/>
    <w:rsid w:val="00554D91"/>
    <w:rsid w:val="0055500B"/>
    <w:rsid w:val="00555382"/>
    <w:rsid w:val="005557CF"/>
    <w:rsid w:val="00555964"/>
    <w:rsid w:val="00555C24"/>
    <w:rsid w:val="00555E85"/>
    <w:rsid w:val="005562CB"/>
    <w:rsid w:val="005565EF"/>
    <w:rsid w:val="00556A2B"/>
    <w:rsid w:val="00556F8F"/>
    <w:rsid w:val="005578E6"/>
    <w:rsid w:val="0055795E"/>
    <w:rsid w:val="00557975"/>
    <w:rsid w:val="00557CC3"/>
    <w:rsid w:val="00560083"/>
    <w:rsid w:val="005602DB"/>
    <w:rsid w:val="005605D3"/>
    <w:rsid w:val="005606C7"/>
    <w:rsid w:val="005608F4"/>
    <w:rsid w:val="00560D8D"/>
    <w:rsid w:val="00560EA1"/>
    <w:rsid w:val="00560FE1"/>
    <w:rsid w:val="0056137B"/>
    <w:rsid w:val="0056138B"/>
    <w:rsid w:val="00561DF8"/>
    <w:rsid w:val="005623DA"/>
    <w:rsid w:val="00562909"/>
    <w:rsid w:val="00562F3C"/>
    <w:rsid w:val="005633E1"/>
    <w:rsid w:val="00563474"/>
    <w:rsid w:val="00563AF9"/>
    <w:rsid w:val="005641D3"/>
    <w:rsid w:val="005643E4"/>
    <w:rsid w:val="00564789"/>
    <w:rsid w:val="00564EF3"/>
    <w:rsid w:val="00565016"/>
    <w:rsid w:val="005651D8"/>
    <w:rsid w:val="00565233"/>
    <w:rsid w:val="00565545"/>
    <w:rsid w:val="00565780"/>
    <w:rsid w:val="00565CCE"/>
    <w:rsid w:val="005662D1"/>
    <w:rsid w:val="0056675D"/>
    <w:rsid w:val="00566E1D"/>
    <w:rsid w:val="005672B2"/>
    <w:rsid w:val="005674FA"/>
    <w:rsid w:val="0056799A"/>
    <w:rsid w:val="005679E8"/>
    <w:rsid w:val="00567A9A"/>
    <w:rsid w:val="00567B68"/>
    <w:rsid w:val="00567DD9"/>
    <w:rsid w:val="00567FAF"/>
    <w:rsid w:val="00570373"/>
    <w:rsid w:val="00570564"/>
    <w:rsid w:val="00570574"/>
    <w:rsid w:val="00570920"/>
    <w:rsid w:val="00570AF9"/>
    <w:rsid w:val="00570BCA"/>
    <w:rsid w:val="00570D09"/>
    <w:rsid w:val="00570E6C"/>
    <w:rsid w:val="00571148"/>
    <w:rsid w:val="005715B4"/>
    <w:rsid w:val="0057196D"/>
    <w:rsid w:val="00571AE9"/>
    <w:rsid w:val="00571BD4"/>
    <w:rsid w:val="00571C08"/>
    <w:rsid w:val="00571CC4"/>
    <w:rsid w:val="00571E2B"/>
    <w:rsid w:val="00572162"/>
    <w:rsid w:val="00572200"/>
    <w:rsid w:val="0057224B"/>
    <w:rsid w:val="00572AEA"/>
    <w:rsid w:val="00572B47"/>
    <w:rsid w:val="00572D42"/>
    <w:rsid w:val="00572D58"/>
    <w:rsid w:val="00572E67"/>
    <w:rsid w:val="005730A1"/>
    <w:rsid w:val="00573298"/>
    <w:rsid w:val="0057350C"/>
    <w:rsid w:val="00573942"/>
    <w:rsid w:val="0057396B"/>
    <w:rsid w:val="00573A77"/>
    <w:rsid w:val="00573AF0"/>
    <w:rsid w:val="00573FA7"/>
    <w:rsid w:val="0057460A"/>
    <w:rsid w:val="00574887"/>
    <w:rsid w:val="00574B01"/>
    <w:rsid w:val="00574D76"/>
    <w:rsid w:val="00575062"/>
    <w:rsid w:val="0057554C"/>
    <w:rsid w:val="005756DE"/>
    <w:rsid w:val="00575739"/>
    <w:rsid w:val="005760C1"/>
    <w:rsid w:val="00576AB2"/>
    <w:rsid w:val="0057706E"/>
    <w:rsid w:val="0057716B"/>
    <w:rsid w:val="00577224"/>
    <w:rsid w:val="00577342"/>
    <w:rsid w:val="00577383"/>
    <w:rsid w:val="005775BD"/>
    <w:rsid w:val="005778E9"/>
    <w:rsid w:val="00577B05"/>
    <w:rsid w:val="005800AA"/>
    <w:rsid w:val="0058055E"/>
    <w:rsid w:val="0058056C"/>
    <w:rsid w:val="0058057A"/>
    <w:rsid w:val="00580747"/>
    <w:rsid w:val="00580ADD"/>
    <w:rsid w:val="00580BEE"/>
    <w:rsid w:val="00580BF4"/>
    <w:rsid w:val="00580D5E"/>
    <w:rsid w:val="00580E5A"/>
    <w:rsid w:val="00580EFA"/>
    <w:rsid w:val="00581273"/>
    <w:rsid w:val="005813FF"/>
    <w:rsid w:val="005814EE"/>
    <w:rsid w:val="0058165F"/>
    <w:rsid w:val="005817AD"/>
    <w:rsid w:val="00581A14"/>
    <w:rsid w:val="00581C0C"/>
    <w:rsid w:val="00581EEA"/>
    <w:rsid w:val="00581F98"/>
    <w:rsid w:val="00582254"/>
    <w:rsid w:val="005825A9"/>
    <w:rsid w:val="005829F9"/>
    <w:rsid w:val="00583314"/>
    <w:rsid w:val="00583A6E"/>
    <w:rsid w:val="00583C2B"/>
    <w:rsid w:val="00583F0F"/>
    <w:rsid w:val="00583FC5"/>
    <w:rsid w:val="00583FDE"/>
    <w:rsid w:val="005841BE"/>
    <w:rsid w:val="0058425E"/>
    <w:rsid w:val="00584C3A"/>
    <w:rsid w:val="0058502E"/>
    <w:rsid w:val="00585809"/>
    <w:rsid w:val="00585972"/>
    <w:rsid w:val="005859C2"/>
    <w:rsid w:val="005859CB"/>
    <w:rsid w:val="00585AF7"/>
    <w:rsid w:val="0058613D"/>
    <w:rsid w:val="00586159"/>
    <w:rsid w:val="005861E3"/>
    <w:rsid w:val="00586D9F"/>
    <w:rsid w:val="005870DF"/>
    <w:rsid w:val="005873E1"/>
    <w:rsid w:val="00587485"/>
    <w:rsid w:val="005874CB"/>
    <w:rsid w:val="005874D8"/>
    <w:rsid w:val="005876A0"/>
    <w:rsid w:val="005876C7"/>
    <w:rsid w:val="00587791"/>
    <w:rsid w:val="00587D54"/>
    <w:rsid w:val="00590355"/>
    <w:rsid w:val="00590755"/>
    <w:rsid w:val="00590827"/>
    <w:rsid w:val="00590AC0"/>
    <w:rsid w:val="005915BA"/>
    <w:rsid w:val="005916D7"/>
    <w:rsid w:val="005917D0"/>
    <w:rsid w:val="00591C56"/>
    <w:rsid w:val="005924AB"/>
    <w:rsid w:val="0059269F"/>
    <w:rsid w:val="005927F6"/>
    <w:rsid w:val="00592941"/>
    <w:rsid w:val="00592FF4"/>
    <w:rsid w:val="00593086"/>
    <w:rsid w:val="0059344A"/>
    <w:rsid w:val="0059358E"/>
    <w:rsid w:val="00593755"/>
    <w:rsid w:val="005939FD"/>
    <w:rsid w:val="00593C9E"/>
    <w:rsid w:val="0059415A"/>
    <w:rsid w:val="00594426"/>
    <w:rsid w:val="0059450B"/>
    <w:rsid w:val="00594688"/>
    <w:rsid w:val="00594AB1"/>
    <w:rsid w:val="00594AFA"/>
    <w:rsid w:val="00594C79"/>
    <w:rsid w:val="0059547E"/>
    <w:rsid w:val="00595784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D5D"/>
    <w:rsid w:val="005A1832"/>
    <w:rsid w:val="005A1870"/>
    <w:rsid w:val="005A1A4B"/>
    <w:rsid w:val="005A1B87"/>
    <w:rsid w:val="005A1EB4"/>
    <w:rsid w:val="005A22B8"/>
    <w:rsid w:val="005A2823"/>
    <w:rsid w:val="005A3062"/>
    <w:rsid w:val="005A3955"/>
    <w:rsid w:val="005A3B58"/>
    <w:rsid w:val="005A3FEB"/>
    <w:rsid w:val="005A4281"/>
    <w:rsid w:val="005A4573"/>
    <w:rsid w:val="005A4AE3"/>
    <w:rsid w:val="005A4B93"/>
    <w:rsid w:val="005A4F57"/>
    <w:rsid w:val="005A4F75"/>
    <w:rsid w:val="005A4FAA"/>
    <w:rsid w:val="005A51EC"/>
    <w:rsid w:val="005A52A1"/>
    <w:rsid w:val="005A54AF"/>
    <w:rsid w:val="005A56EF"/>
    <w:rsid w:val="005A5B2C"/>
    <w:rsid w:val="005A6321"/>
    <w:rsid w:val="005A6945"/>
    <w:rsid w:val="005A6BB7"/>
    <w:rsid w:val="005A70FE"/>
    <w:rsid w:val="005A726B"/>
    <w:rsid w:val="005A73D7"/>
    <w:rsid w:val="005A7715"/>
    <w:rsid w:val="005A78C6"/>
    <w:rsid w:val="005A78ED"/>
    <w:rsid w:val="005A7991"/>
    <w:rsid w:val="005A7D3F"/>
    <w:rsid w:val="005A7DF6"/>
    <w:rsid w:val="005B0288"/>
    <w:rsid w:val="005B03A2"/>
    <w:rsid w:val="005B0542"/>
    <w:rsid w:val="005B0E7C"/>
    <w:rsid w:val="005B14A6"/>
    <w:rsid w:val="005B14C5"/>
    <w:rsid w:val="005B16E6"/>
    <w:rsid w:val="005B1C83"/>
    <w:rsid w:val="005B1CCB"/>
    <w:rsid w:val="005B1CE9"/>
    <w:rsid w:val="005B1FD9"/>
    <w:rsid w:val="005B2E5F"/>
    <w:rsid w:val="005B2FE2"/>
    <w:rsid w:val="005B3294"/>
    <w:rsid w:val="005B32DC"/>
    <w:rsid w:val="005B3362"/>
    <w:rsid w:val="005B33F5"/>
    <w:rsid w:val="005B35C7"/>
    <w:rsid w:val="005B387A"/>
    <w:rsid w:val="005B3CDB"/>
    <w:rsid w:val="005B3F94"/>
    <w:rsid w:val="005B40CD"/>
    <w:rsid w:val="005B414F"/>
    <w:rsid w:val="005B42BA"/>
    <w:rsid w:val="005B4311"/>
    <w:rsid w:val="005B43E0"/>
    <w:rsid w:val="005B45D5"/>
    <w:rsid w:val="005B4BBB"/>
    <w:rsid w:val="005B4C62"/>
    <w:rsid w:val="005B5008"/>
    <w:rsid w:val="005B512B"/>
    <w:rsid w:val="005B5338"/>
    <w:rsid w:val="005B5408"/>
    <w:rsid w:val="005B55E0"/>
    <w:rsid w:val="005B5757"/>
    <w:rsid w:val="005B57DC"/>
    <w:rsid w:val="005B5B36"/>
    <w:rsid w:val="005B5ED9"/>
    <w:rsid w:val="005B69A0"/>
    <w:rsid w:val="005B6C5A"/>
    <w:rsid w:val="005B72B8"/>
    <w:rsid w:val="005B733A"/>
    <w:rsid w:val="005B7984"/>
    <w:rsid w:val="005B7AA5"/>
    <w:rsid w:val="005B7BE6"/>
    <w:rsid w:val="005C0598"/>
    <w:rsid w:val="005C07C5"/>
    <w:rsid w:val="005C0900"/>
    <w:rsid w:val="005C0D8A"/>
    <w:rsid w:val="005C0E23"/>
    <w:rsid w:val="005C10E8"/>
    <w:rsid w:val="005C13CE"/>
    <w:rsid w:val="005C15A6"/>
    <w:rsid w:val="005C1603"/>
    <w:rsid w:val="005C1643"/>
    <w:rsid w:val="005C1668"/>
    <w:rsid w:val="005C1CC7"/>
    <w:rsid w:val="005C1E0A"/>
    <w:rsid w:val="005C1EB5"/>
    <w:rsid w:val="005C1F7C"/>
    <w:rsid w:val="005C246D"/>
    <w:rsid w:val="005C251C"/>
    <w:rsid w:val="005C2546"/>
    <w:rsid w:val="005C2564"/>
    <w:rsid w:val="005C2832"/>
    <w:rsid w:val="005C298B"/>
    <w:rsid w:val="005C2FDE"/>
    <w:rsid w:val="005C3357"/>
    <w:rsid w:val="005C34F8"/>
    <w:rsid w:val="005C3675"/>
    <w:rsid w:val="005C3946"/>
    <w:rsid w:val="005C39D9"/>
    <w:rsid w:val="005C39E7"/>
    <w:rsid w:val="005C3E83"/>
    <w:rsid w:val="005C4254"/>
    <w:rsid w:val="005C4401"/>
    <w:rsid w:val="005C4579"/>
    <w:rsid w:val="005C4A44"/>
    <w:rsid w:val="005C4A6D"/>
    <w:rsid w:val="005C4A95"/>
    <w:rsid w:val="005C4AA8"/>
    <w:rsid w:val="005C4B0B"/>
    <w:rsid w:val="005C4ED6"/>
    <w:rsid w:val="005C5212"/>
    <w:rsid w:val="005C5CE6"/>
    <w:rsid w:val="005C6E2C"/>
    <w:rsid w:val="005C7187"/>
    <w:rsid w:val="005C7467"/>
    <w:rsid w:val="005C7651"/>
    <w:rsid w:val="005C7D09"/>
    <w:rsid w:val="005D093A"/>
    <w:rsid w:val="005D0AB7"/>
    <w:rsid w:val="005D0B37"/>
    <w:rsid w:val="005D1158"/>
    <w:rsid w:val="005D11AD"/>
    <w:rsid w:val="005D1235"/>
    <w:rsid w:val="005D17C7"/>
    <w:rsid w:val="005D1962"/>
    <w:rsid w:val="005D1D11"/>
    <w:rsid w:val="005D1F0A"/>
    <w:rsid w:val="005D2181"/>
    <w:rsid w:val="005D2345"/>
    <w:rsid w:val="005D2A45"/>
    <w:rsid w:val="005D314B"/>
    <w:rsid w:val="005D32A8"/>
    <w:rsid w:val="005D3C35"/>
    <w:rsid w:val="005D440C"/>
    <w:rsid w:val="005D4498"/>
    <w:rsid w:val="005D4930"/>
    <w:rsid w:val="005D4C5F"/>
    <w:rsid w:val="005D4D62"/>
    <w:rsid w:val="005D507F"/>
    <w:rsid w:val="005D5356"/>
    <w:rsid w:val="005D6ECD"/>
    <w:rsid w:val="005D7492"/>
    <w:rsid w:val="005D751A"/>
    <w:rsid w:val="005D78FB"/>
    <w:rsid w:val="005D792A"/>
    <w:rsid w:val="005D7C09"/>
    <w:rsid w:val="005D7C35"/>
    <w:rsid w:val="005D7DD2"/>
    <w:rsid w:val="005D7F3A"/>
    <w:rsid w:val="005D7F6E"/>
    <w:rsid w:val="005E04B3"/>
    <w:rsid w:val="005E04C9"/>
    <w:rsid w:val="005E0718"/>
    <w:rsid w:val="005E0EBE"/>
    <w:rsid w:val="005E14B4"/>
    <w:rsid w:val="005E18A1"/>
    <w:rsid w:val="005E1997"/>
    <w:rsid w:val="005E1C16"/>
    <w:rsid w:val="005E203E"/>
    <w:rsid w:val="005E21EC"/>
    <w:rsid w:val="005E26BF"/>
    <w:rsid w:val="005E2949"/>
    <w:rsid w:val="005E2FFC"/>
    <w:rsid w:val="005E30EB"/>
    <w:rsid w:val="005E3626"/>
    <w:rsid w:val="005E3C3A"/>
    <w:rsid w:val="005E3CBC"/>
    <w:rsid w:val="005E3F0F"/>
    <w:rsid w:val="005E4206"/>
    <w:rsid w:val="005E44CE"/>
    <w:rsid w:val="005E45C9"/>
    <w:rsid w:val="005E48B4"/>
    <w:rsid w:val="005E529F"/>
    <w:rsid w:val="005E52BC"/>
    <w:rsid w:val="005E53A0"/>
    <w:rsid w:val="005E5535"/>
    <w:rsid w:val="005E5568"/>
    <w:rsid w:val="005E5DF9"/>
    <w:rsid w:val="005E614A"/>
    <w:rsid w:val="005E648E"/>
    <w:rsid w:val="005E6B17"/>
    <w:rsid w:val="005E6C03"/>
    <w:rsid w:val="005E7274"/>
    <w:rsid w:val="005F0366"/>
    <w:rsid w:val="005F067B"/>
    <w:rsid w:val="005F08C5"/>
    <w:rsid w:val="005F0BA8"/>
    <w:rsid w:val="005F0EA6"/>
    <w:rsid w:val="005F10B1"/>
    <w:rsid w:val="005F1B50"/>
    <w:rsid w:val="005F250F"/>
    <w:rsid w:val="005F259E"/>
    <w:rsid w:val="005F26A0"/>
    <w:rsid w:val="005F2B4E"/>
    <w:rsid w:val="005F2EC3"/>
    <w:rsid w:val="005F33E4"/>
    <w:rsid w:val="005F3540"/>
    <w:rsid w:val="005F35CF"/>
    <w:rsid w:val="005F3C9E"/>
    <w:rsid w:val="005F3D4A"/>
    <w:rsid w:val="005F4592"/>
    <w:rsid w:val="005F46E7"/>
    <w:rsid w:val="005F4788"/>
    <w:rsid w:val="005F4B90"/>
    <w:rsid w:val="005F4E0F"/>
    <w:rsid w:val="005F51DD"/>
    <w:rsid w:val="005F5338"/>
    <w:rsid w:val="005F596E"/>
    <w:rsid w:val="005F5C3D"/>
    <w:rsid w:val="005F61C2"/>
    <w:rsid w:val="005F61D6"/>
    <w:rsid w:val="005F648F"/>
    <w:rsid w:val="005F65C4"/>
    <w:rsid w:val="005F6A39"/>
    <w:rsid w:val="005F6A8F"/>
    <w:rsid w:val="005F6AC7"/>
    <w:rsid w:val="005F6D12"/>
    <w:rsid w:val="005F6F75"/>
    <w:rsid w:val="005F79A4"/>
    <w:rsid w:val="005F7B18"/>
    <w:rsid w:val="005F7F38"/>
    <w:rsid w:val="006000E0"/>
    <w:rsid w:val="00600208"/>
    <w:rsid w:val="0060035A"/>
    <w:rsid w:val="0060045C"/>
    <w:rsid w:val="0060072D"/>
    <w:rsid w:val="00600D8F"/>
    <w:rsid w:val="0060117D"/>
    <w:rsid w:val="006012C0"/>
    <w:rsid w:val="00601356"/>
    <w:rsid w:val="006013A0"/>
    <w:rsid w:val="006013F7"/>
    <w:rsid w:val="00601DEC"/>
    <w:rsid w:val="00602016"/>
    <w:rsid w:val="00602057"/>
    <w:rsid w:val="006021B7"/>
    <w:rsid w:val="006021C5"/>
    <w:rsid w:val="0060223A"/>
    <w:rsid w:val="00602336"/>
    <w:rsid w:val="0060242F"/>
    <w:rsid w:val="00602BC3"/>
    <w:rsid w:val="00602F6B"/>
    <w:rsid w:val="00603046"/>
    <w:rsid w:val="0060328F"/>
    <w:rsid w:val="00603A65"/>
    <w:rsid w:val="00603AD2"/>
    <w:rsid w:val="006041CB"/>
    <w:rsid w:val="00604260"/>
    <w:rsid w:val="006044B2"/>
    <w:rsid w:val="006046A6"/>
    <w:rsid w:val="00604E88"/>
    <w:rsid w:val="006050FF"/>
    <w:rsid w:val="006054A2"/>
    <w:rsid w:val="0060578C"/>
    <w:rsid w:val="0060602E"/>
    <w:rsid w:val="006064F3"/>
    <w:rsid w:val="0060660D"/>
    <w:rsid w:val="0060670E"/>
    <w:rsid w:val="00606874"/>
    <w:rsid w:val="00607067"/>
    <w:rsid w:val="00607268"/>
    <w:rsid w:val="0060726F"/>
    <w:rsid w:val="00607275"/>
    <w:rsid w:val="00607D96"/>
    <w:rsid w:val="00607E31"/>
    <w:rsid w:val="00607F1C"/>
    <w:rsid w:val="00610846"/>
    <w:rsid w:val="006109C5"/>
    <w:rsid w:val="00610B1A"/>
    <w:rsid w:val="00610C30"/>
    <w:rsid w:val="00610FD7"/>
    <w:rsid w:val="0061117C"/>
    <w:rsid w:val="006113AF"/>
    <w:rsid w:val="00611644"/>
    <w:rsid w:val="00611B05"/>
    <w:rsid w:val="00611FF0"/>
    <w:rsid w:val="00612022"/>
    <w:rsid w:val="006124AD"/>
    <w:rsid w:val="00612902"/>
    <w:rsid w:val="00613976"/>
    <w:rsid w:val="00613AA8"/>
    <w:rsid w:val="00613DA8"/>
    <w:rsid w:val="00614074"/>
    <w:rsid w:val="00614554"/>
    <w:rsid w:val="00614A27"/>
    <w:rsid w:val="00614C79"/>
    <w:rsid w:val="00614C7F"/>
    <w:rsid w:val="00614CB3"/>
    <w:rsid w:val="00615395"/>
    <w:rsid w:val="00615621"/>
    <w:rsid w:val="00615797"/>
    <w:rsid w:val="006159BF"/>
    <w:rsid w:val="00616834"/>
    <w:rsid w:val="00616AF2"/>
    <w:rsid w:val="00616B0B"/>
    <w:rsid w:val="00616B22"/>
    <w:rsid w:val="00616CD8"/>
    <w:rsid w:val="00617649"/>
    <w:rsid w:val="00617892"/>
    <w:rsid w:val="006200DF"/>
    <w:rsid w:val="00620885"/>
    <w:rsid w:val="006209B1"/>
    <w:rsid w:val="00620D44"/>
    <w:rsid w:val="006211E7"/>
    <w:rsid w:val="00621230"/>
    <w:rsid w:val="0062163C"/>
    <w:rsid w:val="0062170F"/>
    <w:rsid w:val="00621EA8"/>
    <w:rsid w:val="0062200D"/>
    <w:rsid w:val="0062216C"/>
    <w:rsid w:val="00622417"/>
    <w:rsid w:val="0062280F"/>
    <w:rsid w:val="006228F0"/>
    <w:rsid w:val="00622F02"/>
    <w:rsid w:val="0062347D"/>
    <w:rsid w:val="00623525"/>
    <w:rsid w:val="00623564"/>
    <w:rsid w:val="00623755"/>
    <w:rsid w:val="0062387A"/>
    <w:rsid w:val="00623BE2"/>
    <w:rsid w:val="00623BF0"/>
    <w:rsid w:val="00623D94"/>
    <w:rsid w:val="00624602"/>
    <w:rsid w:val="0062464A"/>
    <w:rsid w:val="006246BB"/>
    <w:rsid w:val="0062470E"/>
    <w:rsid w:val="00624969"/>
    <w:rsid w:val="00624E5F"/>
    <w:rsid w:val="006251D1"/>
    <w:rsid w:val="0062551B"/>
    <w:rsid w:val="0062565F"/>
    <w:rsid w:val="00625875"/>
    <w:rsid w:val="00625C20"/>
    <w:rsid w:val="00625E64"/>
    <w:rsid w:val="0062649E"/>
    <w:rsid w:val="006269FB"/>
    <w:rsid w:val="006274A9"/>
    <w:rsid w:val="006275A8"/>
    <w:rsid w:val="00627885"/>
    <w:rsid w:val="006279A2"/>
    <w:rsid w:val="00627A94"/>
    <w:rsid w:val="00627B38"/>
    <w:rsid w:val="006303AE"/>
    <w:rsid w:val="0063052E"/>
    <w:rsid w:val="006305D4"/>
    <w:rsid w:val="006307F2"/>
    <w:rsid w:val="00630FF4"/>
    <w:rsid w:val="006310DA"/>
    <w:rsid w:val="00631302"/>
    <w:rsid w:val="0063134B"/>
    <w:rsid w:val="00631E5E"/>
    <w:rsid w:val="00632271"/>
    <w:rsid w:val="006324F2"/>
    <w:rsid w:val="006328F7"/>
    <w:rsid w:val="00632A21"/>
    <w:rsid w:val="00632D4A"/>
    <w:rsid w:val="00632DED"/>
    <w:rsid w:val="00632F40"/>
    <w:rsid w:val="00632F85"/>
    <w:rsid w:val="006336A5"/>
    <w:rsid w:val="006336CC"/>
    <w:rsid w:val="00633974"/>
    <w:rsid w:val="006339A1"/>
    <w:rsid w:val="00633F19"/>
    <w:rsid w:val="00634786"/>
    <w:rsid w:val="006349F6"/>
    <w:rsid w:val="00634A43"/>
    <w:rsid w:val="00634A9F"/>
    <w:rsid w:val="006353E0"/>
    <w:rsid w:val="00636C4C"/>
    <w:rsid w:val="006378A6"/>
    <w:rsid w:val="00637995"/>
    <w:rsid w:val="00637CC4"/>
    <w:rsid w:val="00640004"/>
    <w:rsid w:val="0064007A"/>
    <w:rsid w:val="006403EC"/>
    <w:rsid w:val="006404CD"/>
    <w:rsid w:val="006404F6"/>
    <w:rsid w:val="00640D79"/>
    <w:rsid w:val="00640E2D"/>
    <w:rsid w:val="0064139C"/>
    <w:rsid w:val="00641492"/>
    <w:rsid w:val="0064150B"/>
    <w:rsid w:val="00641F30"/>
    <w:rsid w:val="006421DD"/>
    <w:rsid w:val="006422A6"/>
    <w:rsid w:val="00642665"/>
    <w:rsid w:val="00642765"/>
    <w:rsid w:val="006431D6"/>
    <w:rsid w:val="00643A0E"/>
    <w:rsid w:val="00643A45"/>
    <w:rsid w:val="00643B90"/>
    <w:rsid w:val="00643CBA"/>
    <w:rsid w:val="00643D1F"/>
    <w:rsid w:val="00643D32"/>
    <w:rsid w:val="00643D5C"/>
    <w:rsid w:val="00643F78"/>
    <w:rsid w:val="00644793"/>
    <w:rsid w:val="00644819"/>
    <w:rsid w:val="00644A9B"/>
    <w:rsid w:val="00644BBB"/>
    <w:rsid w:val="00644C6C"/>
    <w:rsid w:val="00644CC8"/>
    <w:rsid w:val="00644F11"/>
    <w:rsid w:val="006450DB"/>
    <w:rsid w:val="006450EE"/>
    <w:rsid w:val="0064520C"/>
    <w:rsid w:val="00645325"/>
    <w:rsid w:val="006456DF"/>
    <w:rsid w:val="00645A54"/>
    <w:rsid w:val="00645B46"/>
    <w:rsid w:val="00645B52"/>
    <w:rsid w:val="00645E38"/>
    <w:rsid w:val="006468E7"/>
    <w:rsid w:val="00646CC6"/>
    <w:rsid w:val="006472D1"/>
    <w:rsid w:val="006474A7"/>
    <w:rsid w:val="0064751D"/>
    <w:rsid w:val="00647E57"/>
    <w:rsid w:val="0065012B"/>
    <w:rsid w:val="0065059A"/>
    <w:rsid w:val="00650807"/>
    <w:rsid w:val="00650ADE"/>
    <w:rsid w:val="00650B73"/>
    <w:rsid w:val="00650E72"/>
    <w:rsid w:val="006510FD"/>
    <w:rsid w:val="00651303"/>
    <w:rsid w:val="00651313"/>
    <w:rsid w:val="00651320"/>
    <w:rsid w:val="00651453"/>
    <w:rsid w:val="00651568"/>
    <w:rsid w:val="006520C7"/>
    <w:rsid w:val="006523DA"/>
    <w:rsid w:val="00652557"/>
    <w:rsid w:val="0065270A"/>
    <w:rsid w:val="00653226"/>
    <w:rsid w:val="00653AAD"/>
    <w:rsid w:val="00653C06"/>
    <w:rsid w:val="00653E53"/>
    <w:rsid w:val="006544A6"/>
    <w:rsid w:val="0065488F"/>
    <w:rsid w:val="00654B17"/>
    <w:rsid w:val="00654F2F"/>
    <w:rsid w:val="00655058"/>
    <w:rsid w:val="0065511B"/>
    <w:rsid w:val="006555AF"/>
    <w:rsid w:val="00655A59"/>
    <w:rsid w:val="00655F4E"/>
    <w:rsid w:val="00655FB7"/>
    <w:rsid w:val="006565A5"/>
    <w:rsid w:val="00656821"/>
    <w:rsid w:val="0065691D"/>
    <w:rsid w:val="00656B1C"/>
    <w:rsid w:val="00656B4C"/>
    <w:rsid w:val="00657082"/>
    <w:rsid w:val="006571AA"/>
    <w:rsid w:val="006573DF"/>
    <w:rsid w:val="006574C3"/>
    <w:rsid w:val="00660542"/>
    <w:rsid w:val="006608AD"/>
    <w:rsid w:val="0066118F"/>
    <w:rsid w:val="00661935"/>
    <w:rsid w:val="00661C88"/>
    <w:rsid w:val="00661DE9"/>
    <w:rsid w:val="00661EE3"/>
    <w:rsid w:val="00661F14"/>
    <w:rsid w:val="00662259"/>
    <w:rsid w:val="006622D7"/>
    <w:rsid w:val="006624E1"/>
    <w:rsid w:val="00662A32"/>
    <w:rsid w:val="00662D24"/>
    <w:rsid w:val="00663EC7"/>
    <w:rsid w:val="006640BE"/>
    <w:rsid w:val="00664911"/>
    <w:rsid w:val="00664A30"/>
    <w:rsid w:val="00664D68"/>
    <w:rsid w:val="006655F6"/>
    <w:rsid w:val="00665B0C"/>
    <w:rsid w:val="00665C5A"/>
    <w:rsid w:val="0066602D"/>
    <w:rsid w:val="006660A5"/>
    <w:rsid w:val="006661E4"/>
    <w:rsid w:val="006662E5"/>
    <w:rsid w:val="006663B8"/>
    <w:rsid w:val="00666417"/>
    <w:rsid w:val="00666ABA"/>
    <w:rsid w:val="00666C15"/>
    <w:rsid w:val="00666D3E"/>
    <w:rsid w:val="00666DBD"/>
    <w:rsid w:val="006670F9"/>
    <w:rsid w:val="006671CC"/>
    <w:rsid w:val="00667395"/>
    <w:rsid w:val="006674D6"/>
    <w:rsid w:val="00667679"/>
    <w:rsid w:val="0066788C"/>
    <w:rsid w:val="00667C65"/>
    <w:rsid w:val="00667DC9"/>
    <w:rsid w:val="00667FD4"/>
    <w:rsid w:val="00670359"/>
    <w:rsid w:val="0067061E"/>
    <w:rsid w:val="006706B7"/>
    <w:rsid w:val="0067071E"/>
    <w:rsid w:val="006708E6"/>
    <w:rsid w:val="006708E9"/>
    <w:rsid w:val="00670FBC"/>
    <w:rsid w:val="006714CE"/>
    <w:rsid w:val="00671BD8"/>
    <w:rsid w:val="00671D13"/>
    <w:rsid w:val="0067270A"/>
    <w:rsid w:val="00672A7F"/>
    <w:rsid w:val="00672A91"/>
    <w:rsid w:val="006730FF"/>
    <w:rsid w:val="0067331E"/>
    <w:rsid w:val="006733AD"/>
    <w:rsid w:val="0067342B"/>
    <w:rsid w:val="00673AF6"/>
    <w:rsid w:val="00673C89"/>
    <w:rsid w:val="00673D64"/>
    <w:rsid w:val="00673E62"/>
    <w:rsid w:val="006741FF"/>
    <w:rsid w:val="006746DE"/>
    <w:rsid w:val="00674B20"/>
    <w:rsid w:val="006753BC"/>
    <w:rsid w:val="00675592"/>
    <w:rsid w:val="00675800"/>
    <w:rsid w:val="00675891"/>
    <w:rsid w:val="006758E7"/>
    <w:rsid w:val="00675A4B"/>
    <w:rsid w:val="00675B0C"/>
    <w:rsid w:val="00675FC0"/>
    <w:rsid w:val="00676383"/>
    <w:rsid w:val="00676E34"/>
    <w:rsid w:val="006770A2"/>
    <w:rsid w:val="0067737D"/>
    <w:rsid w:val="006774FD"/>
    <w:rsid w:val="006779EB"/>
    <w:rsid w:val="00677AB1"/>
    <w:rsid w:val="00677C58"/>
    <w:rsid w:val="00677F47"/>
    <w:rsid w:val="00680297"/>
    <w:rsid w:val="006805B2"/>
    <w:rsid w:val="006806C0"/>
    <w:rsid w:val="006807B4"/>
    <w:rsid w:val="00680925"/>
    <w:rsid w:val="0068098E"/>
    <w:rsid w:val="00680E0C"/>
    <w:rsid w:val="00680E72"/>
    <w:rsid w:val="00680F3F"/>
    <w:rsid w:val="00681B40"/>
    <w:rsid w:val="00681B6A"/>
    <w:rsid w:val="00681F0D"/>
    <w:rsid w:val="006825D7"/>
    <w:rsid w:val="00683302"/>
    <w:rsid w:val="0068373A"/>
    <w:rsid w:val="00683A0A"/>
    <w:rsid w:val="00683D83"/>
    <w:rsid w:val="00683D9E"/>
    <w:rsid w:val="00683DA3"/>
    <w:rsid w:val="00683ED6"/>
    <w:rsid w:val="00683F6B"/>
    <w:rsid w:val="0068424F"/>
    <w:rsid w:val="006843EE"/>
    <w:rsid w:val="006845BE"/>
    <w:rsid w:val="006848BB"/>
    <w:rsid w:val="00684CF9"/>
    <w:rsid w:val="00684EAB"/>
    <w:rsid w:val="00684F47"/>
    <w:rsid w:val="006850B0"/>
    <w:rsid w:val="0068541B"/>
    <w:rsid w:val="0068561E"/>
    <w:rsid w:val="006859A4"/>
    <w:rsid w:val="006861E1"/>
    <w:rsid w:val="0068631F"/>
    <w:rsid w:val="006863DB"/>
    <w:rsid w:val="0068694B"/>
    <w:rsid w:val="00686B0B"/>
    <w:rsid w:val="0068766D"/>
    <w:rsid w:val="006879CA"/>
    <w:rsid w:val="00687DC6"/>
    <w:rsid w:val="00687DCB"/>
    <w:rsid w:val="00690071"/>
    <w:rsid w:val="006900DA"/>
    <w:rsid w:val="00690409"/>
    <w:rsid w:val="00690613"/>
    <w:rsid w:val="00690673"/>
    <w:rsid w:val="00690845"/>
    <w:rsid w:val="0069091E"/>
    <w:rsid w:val="00690988"/>
    <w:rsid w:val="00690A4E"/>
    <w:rsid w:val="00691B3E"/>
    <w:rsid w:val="00691C9F"/>
    <w:rsid w:val="00692168"/>
    <w:rsid w:val="00692688"/>
    <w:rsid w:val="00692941"/>
    <w:rsid w:val="00692AE8"/>
    <w:rsid w:val="00692B86"/>
    <w:rsid w:val="00692ED6"/>
    <w:rsid w:val="00692F46"/>
    <w:rsid w:val="006930FC"/>
    <w:rsid w:val="00693372"/>
    <w:rsid w:val="0069395C"/>
    <w:rsid w:val="00693F1D"/>
    <w:rsid w:val="00694A90"/>
    <w:rsid w:val="00694AF1"/>
    <w:rsid w:val="00694CE6"/>
    <w:rsid w:val="00694F73"/>
    <w:rsid w:val="00695054"/>
    <w:rsid w:val="0069510B"/>
    <w:rsid w:val="0069530E"/>
    <w:rsid w:val="00695349"/>
    <w:rsid w:val="00695488"/>
    <w:rsid w:val="0069597A"/>
    <w:rsid w:val="006959D0"/>
    <w:rsid w:val="00695BD0"/>
    <w:rsid w:val="00695C71"/>
    <w:rsid w:val="00696082"/>
    <w:rsid w:val="006962E0"/>
    <w:rsid w:val="00696576"/>
    <w:rsid w:val="0069697C"/>
    <w:rsid w:val="00696B6A"/>
    <w:rsid w:val="0069714A"/>
    <w:rsid w:val="00697277"/>
    <w:rsid w:val="00697580"/>
    <w:rsid w:val="006975AC"/>
    <w:rsid w:val="00697931"/>
    <w:rsid w:val="006A0081"/>
    <w:rsid w:val="006A0A2E"/>
    <w:rsid w:val="006A0AF6"/>
    <w:rsid w:val="006A0D06"/>
    <w:rsid w:val="006A0DB9"/>
    <w:rsid w:val="006A215A"/>
    <w:rsid w:val="006A25D4"/>
    <w:rsid w:val="006A2686"/>
    <w:rsid w:val="006A2705"/>
    <w:rsid w:val="006A27C1"/>
    <w:rsid w:val="006A2D7C"/>
    <w:rsid w:val="006A30F6"/>
    <w:rsid w:val="006A34BC"/>
    <w:rsid w:val="006A34E1"/>
    <w:rsid w:val="006A3618"/>
    <w:rsid w:val="006A369B"/>
    <w:rsid w:val="006A37ED"/>
    <w:rsid w:val="006A3AB5"/>
    <w:rsid w:val="006A3ED8"/>
    <w:rsid w:val="006A3EDE"/>
    <w:rsid w:val="006A46EE"/>
    <w:rsid w:val="006A4806"/>
    <w:rsid w:val="006A4C58"/>
    <w:rsid w:val="006A4EA2"/>
    <w:rsid w:val="006A4FF0"/>
    <w:rsid w:val="006A6091"/>
    <w:rsid w:val="006A6217"/>
    <w:rsid w:val="006A64B9"/>
    <w:rsid w:val="006A7510"/>
    <w:rsid w:val="006A75E8"/>
    <w:rsid w:val="006A77AA"/>
    <w:rsid w:val="006A77F7"/>
    <w:rsid w:val="006A7C35"/>
    <w:rsid w:val="006A7D58"/>
    <w:rsid w:val="006A7D90"/>
    <w:rsid w:val="006A7DCC"/>
    <w:rsid w:val="006A7FD2"/>
    <w:rsid w:val="006B03C8"/>
    <w:rsid w:val="006B0D01"/>
    <w:rsid w:val="006B0D0E"/>
    <w:rsid w:val="006B100D"/>
    <w:rsid w:val="006B134D"/>
    <w:rsid w:val="006B14BB"/>
    <w:rsid w:val="006B15EB"/>
    <w:rsid w:val="006B169D"/>
    <w:rsid w:val="006B1992"/>
    <w:rsid w:val="006B1D1D"/>
    <w:rsid w:val="006B1D3A"/>
    <w:rsid w:val="006B1FDB"/>
    <w:rsid w:val="006B21A0"/>
    <w:rsid w:val="006B21D2"/>
    <w:rsid w:val="006B27F5"/>
    <w:rsid w:val="006B2883"/>
    <w:rsid w:val="006B2C83"/>
    <w:rsid w:val="006B2D20"/>
    <w:rsid w:val="006B2EB6"/>
    <w:rsid w:val="006B301F"/>
    <w:rsid w:val="006B39CC"/>
    <w:rsid w:val="006B3D46"/>
    <w:rsid w:val="006B3D9D"/>
    <w:rsid w:val="006B409E"/>
    <w:rsid w:val="006B42D5"/>
    <w:rsid w:val="006B4387"/>
    <w:rsid w:val="006B47B1"/>
    <w:rsid w:val="006B49D1"/>
    <w:rsid w:val="006B4A26"/>
    <w:rsid w:val="006B4EAF"/>
    <w:rsid w:val="006B4EBF"/>
    <w:rsid w:val="006B4EDE"/>
    <w:rsid w:val="006B5267"/>
    <w:rsid w:val="006B5A74"/>
    <w:rsid w:val="006B5FF3"/>
    <w:rsid w:val="006B61BF"/>
    <w:rsid w:val="006B64E1"/>
    <w:rsid w:val="006B6686"/>
    <w:rsid w:val="006B710C"/>
    <w:rsid w:val="006B783B"/>
    <w:rsid w:val="006C0114"/>
    <w:rsid w:val="006C09AE"/>
    <w:rsid w:val="006C0AB5"/>
    <w:rsid w:val="006C0D73"/>
    <w:rsid w:val="006C0DF2"/>
    <w:rsid w:val="006C0F7C"/>
    <w:rsid w:val="006C0F8D"/>
    <w:rsid w:val="006C0FBF"/>
    <w:rsid w:val="006C0FC6"/>
    <w:rsid w:val="006C1139"/>
    <w:rsid w:val="006C12C3"/>
    <w:rsid w:val="006C1AB8"/>
    <w:rsid w:val="006C1E89"/>
    <w:rsid w:val="006C1F34"/>
    <w:rsid w:val="006C20C9"/>
    <w:rsid w:val="006C230B"/>
    <w:rsid w:val="006C231B"/>
    <w:rsid w:val="006C28A1"/>
    <w:rsid w:val="006C2962"/>
    <w:rsid w:val="006C2B8C"/>
    <w:rsid w:val="006C2B93"/>
    <w:rsid w:val="006C3230"/>
    <w:rsid w:val="006C3C5D"/>
    <w:rsid w:val="006C434E"/>
    <w:rsid w:val="006C4407"/>
    <w:rsid w:val="006C4B98"/>
    <w:rsid w:val="006C4CD3"/>
    <w:rsid w:val="006C4DF9"/>
    <w:rsid w:val="006C4EB0"/>
    <w:rsid w:val="006C54B8"/>
    <w:rsid w:val="006C5557"/>
    <w:rsid w:val="006C556F"/>
    <w:rsid w:val="006C55F3"/>
    <w:rsid w:val="006C56EC"/>
    <w:rsid w:val="006C5877"/>
    <w:rsid w:val="006C5928"/>
    <w:rsid w:val="006C59EB"/>
    <w:rsid w:val="006C5C51"/>
    <w:rsid w:val="006C5CE1"/>
    <w:rsid w:val="006C6CE2"/>
    <w:rsid w:val="006C6E6C"/>
    <w:rsid w:val="006C6F4F"/>
    <w:rsid w:val="006C6FE5"/>
    <w:rsid w:val="006C7118"/>
    <w:rsid w:val="006C7271"/>
    <w:rsid w:val="006C7B03"/>
    <w:rsid w:val="006C7BA7"/>
    <w:rsid w:val="006D0076"/>
    <w:rsid w:val="006D01FC"/>
    <w:rsid w:val="006D061A"/>
    <w:rsid w:val="006D0D2C"/>
    <w:rsid w:val="006D0E54"/>
    <w:rsid w:val="006D0F50"/>
    <w:rsid w:val="006D19D7"/>
    <w:rsid w:val="006D249D"/>
    <w:rsid w:val="006D264C"/>
    <w:rsid w:val="006D318A"/>
    <w:rsid w:val="006D346E"/>
    <w:rsid w:val="006D3BA9"/>
    <w:rsid w:val="006D43AE"/>
    <w:rsid w:val="006D4478"/>
    <w:rsid w:val="006D45B2"/>
    <w:rsid w:val="006D46D8"/>
    <w:rsid w:val="006D4C68"/>
    <w:rsid w:val="006D4E8D"/>
    <w:rsid w:val="006D5363"/>
    <w:rsid w:val="006D556E"/>
    <w:rsid w:val="006D558C"/>
    <w:rsid w:val="006D565A"/>
    <w:rsid w:val="006D5E66"/>
    <w:rsid w:val="006D603E"/>
    <w:rsid w:val="006D6977"/>
    <w:rsid w:val="006D6B0E"/>
    <w:rsid w:val="006D6F7F"/>
    <w:rsid w:val="006D6F8C"/>
    <w:rsid w:val="006D7023"/>
    <w:rsid w:val="006D7085"/>
    <w:rsid w:val="006D7145"/>
    <w:rsid w:val="006D7157"/>
    <w:rsid w:val="006D7278"/>
    <w:rsid w:val="006D7398"/>
    <w:rsid w:val="006D77E1"/>
    <w:rsid w:val="006E0315"/>
    <w:rsid w:val="006E03AF"/>
    <w:rsid w:val="006E0767"/>
    <w:rsid w:val="006E076A"/>
    <w:rsid w:val="006E0837"/>
    <w:rsid w:val="006E0E39"/>
    <w:rsid w:val="006E0F46"/>
    <w:rsid w:val="006E13A9"/>
    <w:rsid w:val="006E17BA"/>
    <w:rsid w:val="006E1827"/>
    <w:rsid w:val="006E18CB"/>
    <w:rsid w:val="006E1F3C"/>
    <w:rsid w:val="006E2398"/>
    <w:rsid w:val="006E2414"/>
    <w:rsid w:val="006E2612"/>
    <w:rsid w:val="006E294D"/>
    <w:rsid w:val="006E2EBC"/>
    <w:rsid w:val="006E3008"/>
    <w:rsid w:val="006E3293"/>
    <w:rsid w:val="006E344F"/>
    <w:rsid w:val="006E358F"/>
    <w:rsid w:val="006E3CCB"/>
    <w:rsid w:val="006E3CE4"/>
    <w:rsid w:val="006E43CC"/>
    <w:rsid w:val="006E4409"/>
    <w:rsid w:val="006E4F9F"/>
    <w:rsid w:val="006E508D"/>
    <w:rsid w:val="006E509F"/>
    <w:rsid w:val="006E63C5"/>
    <w:rsid w:val="006E6516"/>
    <w:rsid w:val="006E65B1"/>
    <w:rsid w:val="006E68D5"/>
    <w:rsid w:val="006E6B18"/>
    <w:rsid w:val="006E6BFB"/>
    <w:rsid w:val="006E734C"/>
    <w:rsid w:val="006E7507"/>
    <w:rsid w:val="006E7582"/>
    <w:rsid w:val="006E768A"/>
    <w:rsid w:val="006E7697"/>
    <w:rsid w:val="006E793A"/>
    <w:rsid w:val="006E79AA"/>
    <w:rsid w:val="006E7D7E"/>
    <w:rsid w:val="006F016C"/>
    <w:rsid w:val="006F0239"/>
    <w:rsid w:val="006F03B2"/>
    <w:rsid w:val="006F05AF"/>
    <w:rsid w:val="006F063F"/>
    <w:rsid w:val="006F085F"/>
    <w:rsid w:val="006F0B53"/>
    <w:rsid w:val="006F0C8C"/>
    <w:rsid w:val="006F0E62"/>
    <w:rsid w:val="006F17CB"/>
    <w:rsid w:val="006F1926"/>
    <w:rsid w:val="006F1967"/>
    <w:rsid w:val="006F1D5A"/>
    <w:rsid w:val="006F1E95"/>
    <w:rsid w:val="006F2004"/>
    <w:rsid w:val="006F2877"/>
    <w:rsid w:val="006F2B24"/>
    <w:rsid w:val="006F2CA1"/>
    <w:rsid w:val="006F3047"/>
    <w:rsid w:val="006F30C1"/>
    <w:rsid w:val="006F30DD"/>
    <w:rsid w:val="006F3909"/>
    <w:rsid w:val="006F40C9"/>
    <w:rsid w:val="006F4261"/>
    <w:rsid w:val="006F4687"/>
    <w:rsid w:val="006F4AD4"/>
    <w:rsid w:val="006F4C36"/>
    <w:rsid w:val="006F5142"/>
    <w:rsid w:val="006F519A"/>
    <w:rsid w:val="006F547B"/>
    <w:rsid w:val="006F55B4"/>
    <w:rsid w:val="006F578C"/>
    <w:rsid w:val="006F5B6F"/>
    <w:rsid w:val="006F74D4"/>
    <w:rsid w:val="006F762D"/>
    <w:rsid w:val="006F7694"/>
    <w:rsid w:val="006F770F"/>
    <w:rsid w:val="006F77EF"/>
    <w:rsid w:val="006F79EA"/>
    <w:rsid w:val="006F7A26"/>
    <w:rsid w:val="006F7EA7"/>
    <w:rsid w:val="006F7F0B"/>
    <w:rsid w:val="0070001E"/>
    <w:rsid w:val="00700040"/>
    <w:rsid w:val="0070013B"/>
    <w:rsid w:val="00700F5E"/>
    <w:rsid w:val="0070105F"/>
    <w:rsid w:val="00701462"/>
    <w:rsid w:val="007014E1"/>
    <w:rsid w:val="00701762"/>
    <w:rsid w:val="00701E9D"/>
    <w:rsid w:val="00701FDD"/>
    <w:rsid w:val="00702071"/>
    <w:rsid w:val="00702342"/>
    <w:rsid w:val="007024C6"/>
    <w:rsid w:val="00702F93"/>
    <w:rsid w:val="00703329"/>
    <w:rsid w:val="007035C6"/>
    <w:rsid w:val="00704004"/>
    <w:rsid w:val="007043DC"/>
    <w:rsid w:val="007048E8"/>
    <w:rsid w:val="00704902"/>
    <w:rsid w:val="00704968"/>
    <w:rsid w:val="00704C97"/>
    <w:rsid w:val="00704FA4"/>
    <w:rsid w:val="0070512B"/>
    <w:rsid w:val="0070524C"/>
    <w:rsid w:val="007056CD"/>
    <w:rsid w:val="00705916"/>
    <w:rsid w:val="00705ADE"/>
    <w:rsid w:val="00705BCB"/>
    <w:rsid w:val="00705CE8"/>
    <w:rsid w:val="00706001"/>
    <w:rsid w:val="007068AD"/>
    <w:rsid w:val="0070693F"/>
    <w:rsid w:val="00706A30"/>
    <w:rsid w:val="00706C27"/>
    <w:rsid w:val="00706F7A"/>
    <w:rsid w:val="007100CD"/>
    <w:rsid w:val="0071048B"/>
    <w:rsid w:val="0071062B"/>
    <w:rsid w:val="00710752"/>
    <w:rsid w:val="00710919"/>
    <w:rsid w:val="00710FC5"/>
    <w:rsid w:val="00711071"/>
    <w:rsid w:val="007119FF"/>
    <w:rsid w:val="00711A22"/>
    <w:rsid w:val="0071212A"/>
    <w:rsid w:val="007121AE"/>
    <w:rsid w:val="0071225B"/>
    <w:rsid w:val="007125CA"/>
    <w:rsid w:val="0071299C"/>
    <w:rsid w:val="00712D83"/>
    <w:rsid w:val="00712F07"/>
    <w:rsid w:val="00712FD4"/>
    <w:rsid w:val="00713679"/>
    <w:rsid w:val="00713C00"/>
    <w:rsid w:val="00713DCF"/>
    <w:rsid w:val="00713F16"/>
    <w:rsid w:val="007140DF"/>
    <w:rsid w:val="0071423E"/>
    <w:rsid w:val="007147BA"/>
    <w:rsid w:val="00714A73"/>
    <w:rsid w:val="00714C48"/>
    <w:rsid w:val="00714C62"/>
    <w:rsid w:val="007150B1"/>
    <w:rsid w:val="00715500"/>
    <w:rsid w:val="007157C5"/>
    <w:rsid w:val="0071585A"/>
    <w:rsid w:val="007158AB"/>
    <w:rsid w:val="00715917"/>
    <w:rsid w:val="00715A02"/>
    <w:rsid w:val="00715BF5"/>
    <w:rsid w:val="00715D4F"/>
    <w:rsid w:val="0071627A"/>
    <w:rsid w:val="00716C4E"/>
    <w:rsid w:val="00716F57"/>
    <w:rsid w:val="00716FC2"/>
    <w:rsid w:val="007174D2"/>
    <w:rsid w:val="00717940"/>
    <w:rsid w:val="00717957"/>
    <w:rsid w:val="00717A70"/>
    <w:rsid w:val="00717DB5"/>
    <w:rsid w:val="00717FC6"/>
    <w:rsid w:val="0072004B"/>
    <w:rsid w:val="00720CD8"/>
    <w:rsid w:val="0072105D"/>
    <w:rsid w:val="0072120B"/>
    <w:rsid w:val="0072130D"/>
    <w:rsid w:val="00721324"/>
    <w:rsid w:val="00721773"/>
    <w:rsid w:val="007218DA"/>
    <w:rsid w:val="0072195C"/>
    <w:rsid w:val="0072231B"/>
    <w:rsid w:val="00722368"/>
    <w:rsid w:val="007227EE"/>
    <w:rsid w:val="00722CF0"/>
    <w:rsid w:val="007230F2"/>
    <w:rsid w:val="0072316F"/>
    <w:rsid w:val="00723810"/>
    <w:rsid w:val="0072390A"/>
    <w:rsid w:val="0072397A"/>
    <w:rsid w:val="007239DC"/>
    <w:rsid w:val="00724446"/>
    <w:rsid w:val="00724489"/>
    <w:rsid w:val="007244D3"/>
    <w:rsid w:val="00724607"/>
    <w:rsid w:val="00724795"/>
    <w:rsid w:val="00724908"/>
    <w:rsid w:val="0072577F"/>
    <w:rsid w:val="007259C9"/>
    <w:rsid w:val="007259D7"/>
    <w:rsid w:val="00725CB5"/>
    <w:rsid w:val="00726512"/>
    <w:rsid w:val="007266AD"/>
    <w:rsid w:val="00726AFD"/>
    <w:rsid w:val="00726D1E"/>
    <w:rsid w:val="0072782B"/>
    <w:rsid w:val="00727C2D"/>
    <w:rsid w:val="00727CCC"/>
    <w:rsid w:val="007303E9"/>
    <w:rsid w:val="00730441"/>
    <w:rsid w:val="007307F2"/>
    <w:rsid w:val="007309DD"/>
    <w:rsid w:val="00731204"/>
    <w:rsid w:val="00732AC5"/>
    <w:rsid w:val="00733169"/>
    <w:rsid w:val="007333DF"/>
    <w:rsid w:val="0073349F"/>
    <w:rsid w:val="00733577"/>
    <w:rsid w:val="007335CB"/>
    <w:rsid w:val="00733B48"/>
    <w:rsid w:val="0073400B"/>
    <w:rsid w:val="0073440A"/>
    <w:rsid w:val="00734959"/>
    <w:rsid w:val="0073591F"/>
    <w:rsid w:val="00735AEA"/>
    <w:rsid w:val="00735E66"/>
    <w:rsid w:val="0073609D"/>
    <w:rsid w:val="00736C81"/>
    <w:rsid w:val="00736D7A"/>
    <w:rsid w:val="007371AC"/>
    <w:rsid w:val="00737FC7"/>
    <w:rsid w:val="0074002D"/>
    <w:rsid w:val="00740663"/>
    <w:rsid w:val="00740745"/>
    <w:rsid w:val="007409F5"/>
    <w:rsid w:val="00740A11"/>
    <w:rsid w:val="00740A25"/>
    <w:rsid w:val="00740E5A"/>
    <w:rsid w:val="00740E62"/>
    <w:rsid w:val="007413E1"/>
    <w:rsid w:val="00741C09"/>
    <w:rsid w:val="00741D00"/>
    <w:rsid w:val="00741D6B"/>
    <w:rsid w:val="00741FA1"/>
    <w:rsid w:val="007420BD"/>
    <w:rsid w:val="00742102"/>
    <w:rsid w:val="0074249E"/>
    <w:rsid w:val="007427B7"/>
    <w:rsid w:val="00742903"/>
    <w:rsid w:val="0074297F"/>
    <w:rsid w:val="00742EDC"/>
    <w:rsid w:val="007431DD"/>
    <w:rsid w:val="00743A42"/>
    <w:rsid w:val="00743B12"/>
    <w:rsid w:val="0074402B"/>
    <w:rsid w:val="00744655"/>
    <w:rsid w:val="00744C7E"/>
    <w:rsid w:val="00744CB5"/>
    <w:rsid w:val="00744DE6"/>
    <w:rsid w:val="00744FA1"/>
    <w:rsid w:val="007450AB"/>
    <w:rsid w:val="007456F6"/>
    <w:rsid w:val="00745833"/>
    <w:rsid w:val="00745EB8"/>
    <w:rsid w:val="00746093"/>
    <w:rsid w:val="007460F1"/>
    <w:rsid w:val="00746251"/>
    <w:rsid w:val="00746423"/>
    <w:rsid w:val="007464DB"/>
    <w:rsid w:val="0074651F"/>
    <w:rsid w:val="007466DB"/>
    <w:rsid w:val="007467A0"/>
    <w:rsid w:val="007467C6"/>
    <w:rsid w:val="007468A4"/>
    <w:rsid w:val="00746D9D"/>
    <w:rsid w:val="00746FE8"/>
    <w:rsid w:val="007472DD"/>
    <w:rsid w:val="007475D1"/>
    <w:rsid w:val="0074763A"/>
    <w:rsid w:val="007478EF"/>
    <w:rsid w:val="007478F1"/>
    <w:rsid w:val="00747952"/>
    <w:rsid w:val="00747A68"/>
    <w:rsid w:val="00747C48"/>
    <w:rsid w:val="00750006"/>
    <w:rsid w:val="00750405"/>
    <w:rsid w:val="00750720"/>
    <w:rsid w:val="00750866"/>
    <w:rsid w:val="007508C3"/>
    <w:rsid w:val="007508D2"/>
    <w:rsid w:val="00750913"/>
    <w:rsid w:val="0075098D"/>
    <w:rsid w:val="007509A1"/>
    <w:rsid w:val="00750EB3"/>
    <w:rsid w:val="00750F13"/>
    <w:rsid w:val="007514C0"/>
    <w:rsid w:val="007517F6"/>
    <w:rsid w:val="00751918"/>
    <w:rsid w:val="00751A89"/>
    <w:rsid w:val="00751AC4"/>
    <w:rsid w:val="00751AF5"/>
    <w:rsid w:val="00751B61"/>
    <w:rsid w:val="0075218C"/>
    <w:rsid w:val="00752515"/>
    <w:rsid w:val="007525EC"/>
    <w:rsid w:val="007529FE"/>
    <w:rsid w:val="00752F2C"/>
    <w:rsid w:val="00752FAD"/>
    <w:rsid w:val="00753489"/>
    <w:rsid w:val="007538D7"/>
    <w:rsid w:val="00753AEC"/>
    <w:rsid w:val="00753BCB"/>
    <w:rsid w:val="00753E77"/>
    <w:rsid w:val="00753F59"/>
    <w:rsid w:val="0075427F"/>
    <w:rsid w:val="00754B3D"/>
    <w:rsid w:val="00754C41"/>
    <w:rsid w:val="00755040"/>
    <w:rsid w:val="0075574D"/>
    <w:rsid w:val="007557F1"/>
    <w:rsid w:val="00756773"/>
    <w:rsid w:val="00756791"/>
    <w:rsid w:val="007568C6"/>
    <w:rsid w:val="007569DC"/>
    <w:rsid w:val="00756AC0"/>
    <w:rsid w:val="00756AE5"/>
    <w:rsid w:val="00756C72"/>
    <w:rsid w:val="00756DA5"/>
    <w:rsid w:val="00756F07"/>
    <w:rsid w:val="00757594"/>
    <w:rsid w:val="00757ACF"/>
    <w:rsid w:val="00757DB9"/>
    <w:rsid w:val="00757F7B"/>
    <w:rsid w:val="00760001"/>
    <w:rsid w:val="0076003D"/>
    <w:rsid w:val="007602D7"/>
    <w:rsid w:val="0076055F"/>
    <w:rsid w:val="007610B8"/>
    <w:rsid w:val="00761276"/>
    <w:rsid w:val="007613F9"/>
    <w:rsid w:val="00761530"/>
    <w:rsid w:val="00761B73"/>
    <w:rsid w:val="00761DB5"/>
    <w:rsid w:val="00762100"/>
    <w:rsid w:val="0076224C"/>
    <w:rsid w:val="007623A8"/>
    <w:rsid w:val="0076241B"/>
    <w:rsid w:val="007625DB"/>
    <w:rsid w:val="0076260B"/>
    <w:rsid w:val="00762875"/>
    <w:rsid w:val="00762B3E"/>
    <w:rsid w:val="00762CC8"/>
    <w:rsid w:val="00762E78"/>
    <w:rsid w:val="00762FC6"/>
    <w:rsid w:val="007630CD"/>
    <w:rsid w:val="00763292"/>
    <w:rsid w:val="007634F3"/>
    <w:rsid w:val="007637F2"/>
    <w:rsid w:val="0076390B"/>
    <w:rsid w:val="007639E1"/>
    <w:rsid w:val="00763F17"/>
    <w:rsid w:val="00763F79"/>
    <w:rsid w:val="00763FDF"/>
    <w:rsid w:val="0076486A"/>
    <w:rsid w:val="007655C4"/>
    <w:rsid w:val="00765702"/>
    <w:rsid w:val="0076579B"/>
    <w:rsid w:val="007658E4"/>
    <w:rsid w:val="00765AB0"/>
    <w:rsid w:val="00765DD1"/>
    <w:rsid w:val="007661ED"/>
    <w:rsid w:val="00766462"/>
    <w:rsid w:val="00766A28"/>
    <w:rsid w:val="00766B2E"/>
    <w:rsid w:val="00766C1C"/>
    <w:rsid w:val="00766D46"/>
    <w:rsid w:val="00766E02"/>
    <w:rsid w:val="0076726E"/>
    <w:rsid w:val="007672A2"/>
    <w:rsid w:val="00767519"/>
    <w:rsid w:val="00767AEB"/>
    <w:rsid w:val="00767B89"/>
    <w:rsid w:val="0077017D"/>
    <w:rsid w:val="007706DA"/>
    <w:rsid w:val="007707D2"/>
    <w:rsid w:val="00770A8D"/>
    <w:rsid w:val="00770C80"/>
    <w:rsid w:val="007717E0"/>
    <w:rsid w:val="00771C1B"/>
    <w:rsid w:val="00771D5D"/>
    <w:rsid w:val="00771D6B"/>
    <w:rsid w:val="00771EDC"/>
    <w:rsid w:val="00772146"/>
    <w:rsid w:val="007722CF"/>
    <w:rsid w:val="00772341"/>
    <w:rsid w:val="00772553"/>
    <w:rsid w:val="007725B7"/>
    <w:rsid w:val="00772655"/>
    <w:rsid w:val="00772657"/>
    <w:rsid w:val="00772BAF"/>
    <w:rsid w:val="00772E32"/>
    <w:rsid w:val="00772F45"/>
    <w:rsid w:val="0077361D"/>
    <w:rsid w:val="0077380E"/>
    <w:rsid w:val="00773893"/>
    <w:rsid w:val="00773DAF"/>
    <w:rsid w:val="00773FE1"/>
    <w:rsid w:val="007748F4"/>
    <w:rsid w:val="00774928"/>
    <w:rsid w:val="00775588"/>
    <w:rsid w:val="007758E9"/>
    <w:rsid w:val="00775C02"/>
    <w:rsid w:val="0077609A"/>
    <w:rsid w:val="00776103"/>
    <w:rsid w:val="0077627C"/>
    <w:rsid w:val="007762D2"/>
    <w:rsid w:val="0077688A"/>
    <w:rsid w:val="00776D9F"/>
    <w:rsid w:val="0077710C"/>
    <w:rsid w:val="007777AD"/>
    <w:rsid w:val="00777A4F"/>
    <w:rsid w:val="00777A60"/>
    <w:rsid w:val="00777BEA"/>
    <w:rsid w:val="007800C8"/>
    <w:rsid w:val="0078028A"/>
    <w:rsid w:val="0078063F"/>
    <w:rsid w:val="00780795"/>
    <w:rsid w:val="0078080B"/>
    <w:rsid w:val="00780899"/>
    <w:rsid w:val="007808D7"/>
    <w:rsid w:val="00780A4C"/>
    <w:rsid w:val="00780C06"/>
    <w:rsid w:val="0078108F"/>
    <w:rsid w:val="007815DC"/>
    <w:rsid w:val="007818AE"/>
    <w:rsid w:val="00782205"/>
    <w:rsid w:val="0078223B"/>
    <w:rsid w:val="007822B8"/>
    <w:rsid w:val="0078252C"/>
    <w:rsid w:val="0078257F"/>
    <w:rsid w:val="0078266D"/>
    <w:rsid w:val="00782F39"/>
    <w:rsid w:val="00783297"/>
    <w:rsid w:val="0078357D"/>
    <w:rsid w:val="00783A19"/>
    <w:rsid w:val="00783D6C"/>
    <w:rsid w:val="00784140"/>
    <w:rsid w:val="007841FF"/>
    <w:rsid w:val="00784426"/>
    <w:rsid w:val="007845C5"/>
    <w:rsid w:val="00784BCC"/>
    <w:rsid w:val="00784CA1"/>
    <w:rsid w:val="00784F3E"/>
    <w:rsid w:val="00785146"/>
    <w:rsid w:val="0078526C"/>
    <w:rsid w:val="00785484"/>
    <w:rsid w:val="0078571E"/>
    <w:rsid w:val="00785729"/>
    <w:rsid w:val="00785866"/>
    <w:rsid w:val="00785B65"/>
    <w:rsid w:val="00785C7E"/>
    <w:rsid w:val="00785F98"/>
    <w:rsid w:val="00786301"/>
    <w:rsid w:val="0078655C"/>
    <w:rsid w:val="0078663E"/>
    <w:rsid w:val="007868E8"/>
    <w:rsid w:val="007869AA"/>
    <w:rsid w:val="007869E3"/>
    <w:rsid w:val="00787004"/>
    <w:rsid w:val="007875A6"/>
    <w:rsid w:val="00787615"/>
    <w:rsid w:val="00787B6B"/>
    <w:rsid w:val="00787BF3"/>
    <w:rsid w:val="00787E1B"/>
    <w:rsid w:val="00787E72"/>
    <w:rsid w:val="007900D2"/>
    <w:rsid w:val="00790503"/>
    <w:rsid w:val="0079059D"/>
    <w:rsid w:val="0079094C"/>
    <w:rsid w:val="00790969"/>
    <w:rsid w:val="00790B44"/>
    <w:rsid w:val="0079110C"/>
    <w:rsid w:val="00791B3E"/>
    <w:rsid w:val="00791D67"/>
    <w:rsid w:val="00791D84"/>
    <w:rsid w:val="00791F1C"/>
    <w:rsid w:val="0079201A"/>
    <w:rsid w:val="007921D0"/>
    <w:rsid w:val="0079275A"/>
    <w:rsid w:val="007929F1"/>
    <w:rsid w:val="00792B36"/>
    <w:rsid w:val="00793055"/>
    <w:rsid w:val="007936C1"/>
    <w:rsid w:val="00793738"/>
    <w:rsid w:val="007937EB"/>
    <w:rsid w:val="00793917"/>
    <w:rsid w:val="00793BF4"/>
    <w:rsid w:val="007941B0"/>
    <w:rsid w:val="0079435B"/>
    <w:rsid w:val="007945CF"/>
    <w:rsid w:val="00794662"/>
    <w:rsid w:val="007947BA"/>
    <w:rsid w:val="00794C0D"/>
    <w:rsid w:val="00794F84"/>
    <w:rsid w:val="00795A52"/>
    <w:rsid w:val="00795B51"/>
    <w:rsid w:val="0079644F"/>
    <w:rsid w:val="00796514"/>
    <w:rsid w:val="00796929"/>
    <w:rsid w:val="00796B3B"/>
    <w:rsid w:val="00796C7F"/>
    <w:rsid w:val="007971D0"/>
    <w:rsid w:val="00797734"/>
    <w:rsid w:val="00797740"/>
    <w:rsid w:val="007A05CB"/>
    <w:rsid w:val="007A0777"/>
    <w:rsid w:val="007A077F"/>
    <w:rsid w:val="007A0B31"/>
    <w:rsid w:val="007A0C58"/>
    <w:rsid w:val="007A0C92"/>
    <w:rsid w:val="007A0ECC"/>
    <w:rsid w:val="007A1EC1"/>
    <w:rsid w:val="007A2027"/>
    <w:rsid w:val="007A21BB"/>
    <w:rsid w:val="007A2422"/>
    <w:rsid w:val="007A28B5"/>
    <w:rsid w:val="007A345A"/>
    <w:rsid w:val="007A35AF"/>
    <w:rsid w:val="007A3ABD"/>
    <w:rsid w:val="007A3AD8"/>
    <w:rsid w:val="007A3BB7"/>
    <w:rsid w:val="007A3FF4"/>
    <w:rsid w:val="007A433C"/>
    <w:rsid w:val="007A4540"/>
    <w:rsid w:val="007A475C"/>
    <w:rsid w:val="007A48DE"/>
    <w:rsid w:val="007A4ECD"/>
    <w:rsid w:val="007A50E3"/>
    <w:rsid w:val="007A53E7"/>
    <w:rsid w:val="007A5536"/>
    <w:rsid w:val="007A5672"/>
    <w:rsid w:val="007A597D"/>
    <w:rsid w:val="007A5999"/>
    <w:rsid w:val="007A5DDD"/>
    <w:rsid w:val="007A5DF2"/>
    <w:rsid w:val="007A5F49"/>
    <w:rsid w:val="007A5FD3"/>
    <w:rsid w:val="007A627A"/>
    <w:rsid w:val="007A64FD"/>
    <w:rsid w:val="007A6675"/>
    <w:rsid w:val="007A6CEA"/>
    <w:rsid w:val="007A6CF6"/>
    <w:rsid w:val="007A707B"/>
    <w:rsid w:val="007A7223"/>
    <w:rsid w:val="007A775F"/>
    <w:rsid w:val="007A7F61"/>
    <w:rsid w:val="007B005A"/>
    <w:rsid w:val="007B0437"/>
    <w:rsid w:val="007B0976"/>
    <w:rsid w:val="007B0A66"/>
    <w:rsid w:val="007B0A90"/>
    <w:rsid w:val="007B0B94"/>
    <w:rsid w:val="007B0E2B"/>
    <w:rsid w:val="007B19C1"/>
    <w:rsid w:val="007B1F0A"/>
    <w:rsid w:val="007B1F74"/>
    <w:rsid w:val="007B2524"/>
    <w:rsid w:val="007B2599"/>
    <w:rsid w:val="007B2641"/>
    <w:rsid w:val="007B2E81"/>
    <w:rsid w:val="007B2F9A"/>
    <w:rsid w:val="007B3094"/>
    <w:rsid w:val="007B3305"/>
    <w:rsid w:val="007B36E4"/>
    <w:rsid w:val="007B39A8"/>
    <w:rsid w:val="007B4161"/>
    <w:rsid w:val="007B43A4"/>
    <w:rsid w:val="007B4730"/>
    <w:rsid w:val="007B5A33"/>
    <w:rsid w:val="007B5F18"/>
    <w:rsid w:val="007B5F48"/>
    <w:rsid w:val="007B5FD8"/>
    <w:rsid w:val="007B6258"/>
    <w:rsid w:val="007B6308"/>
    <w:rsid w:val="007B6AB2"/>
    <w:rsid w:val="007B6B98"/>
    <w:rsid w:val="007B708F"/>
    <w:rsid w:val="007B739F"/>
    <w:rsid w:val="007B772A"/>
    <w:rsid w:val="007B7AA4"/>
    <w:rsid w:val="007B7CC0"/>
    <w:rsid w:val="007B7DFF"/>
    <w:rsid w:val="007C00F6"/>
    <w:rsid w:val="007C0407"/>
    <w:rsid w:val="007C07C7"/>
    <w:rsid w:val="007C09AA"/>
    <w:rsid w:val="007C1311"/>
    <w:rsid w:val="007C1AA6"/>
    <w:rsid w:val="007C1BEC"/>
    <w:rsid w:val="007C1EA5"/>
    <w:rsid w:val="007C28CB"/>
    <w:rsid w:val="007C3110"/>
    <w:rsid w:val="007C3234"/>
    <w:rsid w:val="007C34D0"/>
    <w:rsid w:val="007C35BF"/>
    <w:rsid w:val="007C37B2"/>
    <w:rsid w:val="007C3A59"/>
    <w:rsid w:val="007C3B01"/>
    <w:rsid w:val="007C3D44"/>
    <w:rsid w:val="007C3F59"/>
    <w:rsid w:val="007C404B"/>
    <w:rsid w:val="007C444F"/>
    <w:rsid w:val="007C48AA"/>
    <w:rsid w:val="007C4A34"/>
    <w:rsid w:val="007C4F75"/>
    <w:rsid w:val="007C56D6"/>
    <w:rsid w:val="007C6140"/>
    <w:rsid w:val="007C642F"/>
    <w:rsid w:val="007C6BDF"/>
    <w:rsid w:val="007C7182"/>
    <w:rsid w:val="007C744A"/>
    <w:rsid w:val="007C7506"/>
    <w:rsid w:val="007C7B31"/>
    <w:rsid w:val="007C7F21"/>
    <w:rsid w:val="007C7F3E"/>
    <w:rsid w:val="007C7F97"/>
    <w:rsid w:val="007D05D0"/>
    <w:rsid w:val="007D0A79"/>
    <w:rsid w:val="007D1368"/>
    <w:rsid w:val="007D1891"/>
    <w:rsid w:val="007D19E3"/>
    <w:rsid w:val="007D1AA7"/>
    <w:rsid w:val="007D26B0"/>
    <w:rsid w:val="007D2E55"/>
    <w:rsid w:val="007D30B2"/>
    <w:rsid w:val="007D30E1"/>
    <w:rsid w:val="007D3932"/>
    <w:rsid w:val="007D3ED3"/>
    <w:rsid w:val="007D40DD"/>
    <w:rsid w:val="007D4112"/>
    <w:rsid w:val="007D4483"/>
    <w:rsid w:val="007D460D"/>
    <w:rsid w:val="007D4801"/>
    <w:rsid w:val="007D489B"/>
    <w:rsid w:val="007D4B2A"/>
    <w:rsid w:val="007D4D53"/>
    <w:rsid w:val="007D4DDB"/>
    <w:rsid w:val="007D4F08"/>
    <w:rsid w:val="007D619C"/>
    <w:rsid w:val="007D63D5"/>
    <w:rsid w:val="007D6F98"/>
    <w:rsid w:val="007D74AE"/>
    <w:rsid w:val="007D7928"/>
    <w:rsid w:val="007D79B2"/>
    <w:rsid w:val="007D7D6F"/>
    <w:rsid w:val="007D7E78"/>
    <w:rsid w:val="007E015D"/>
    <w:rsid w:val="007E038A"/>
    <w:rsid w:val="007E0C6F"/>
    <w:rsid w:val="007E0CB5"/>
    <w:rsid w:val="007E0FB8"/>
    <w:rsid w:val="007E10CB"/>
    <w:rsid w:val="007E12C9"/>
    <w:rsid w:val="007E1685"/>
    <w:rsid w:val="007E169B"/>
    <w:rsid w:val="007E1864"/>
    <w:rsid w:val="007E1B0A"/>
    <w:rsid w:val="007E1CE5"/>
    <w:rsid w:val="007E2344"/>
    <w:rsid w:val="007E24BB"/>
    <w:rsid w:val="007E2983"/>
    <w:rsid w:val="007E2D53"/>
    <w:rsid w:val="007E3081"/>
    <w:rsid w:val="007E328C"/>
    <w:rsid w:val="007E3589"/>
    <w:rsid w:val="007E3BB9"/>
    <w:rsid w:val="007E4398"/>
    <w:rsid w:val="007E4A55"/>
    <w:rsid w:val="007E4A96"/>
    <w:rsid w:val="007E4C30"/>
    <w:rsid w:val="007E4C79"/>
    <w:rsid w:val="007E5DE9"/>
    <w:rsid w:val="007E5F85"/>
    <w:rsid w:val="007E6093"/>
    <w:rsid w:val="007E6205"/>
    <w:rsid w:val="007E63AD"/>
    <w:rsid w:val="007E6682"/>
    <w:rsid w:val="007E676B"/>
    <w:rsid w:val="007E6826"/>
    <w:rsid w:val="007E6A9B"/>
    <w:rsid w:val="007E722C"/>
    <w:rsid w:val="007E7277"/>
    <w:rsid w:val="007E72A6"/>
    <w:rsid w:val="007E73DA"/>
    <w:rsid w:val="007E746C"/>
    <w:rsid w:val="007E7A53"/>
    <w:rsid w:val="007F0359"/>
    <w:rsid w:val="007F0395"/>
    <w:rsid w:val="007F0422"/>
    <w:rsid w:val="007F059D"/>
    <w:rsid w:val="007F07ED"/>
    <w:rsid w:val="007F0A23"/>
    <w:rsid w:val="007F0AB3"/>
    <w:rsid w:val="007F0BE8"/>
    <w:rsid w:val="007F0C15"/>
    <w:rsid w:val="007F0DDE"/>
    <w:rsid w:val="007F0FDD"/>
    <w:rsid w:val="007F11BF"/>
    <w:rsid w:val="007F1396"/>
    <w:rsid w:val="007F1F12"/>
    <w:rsid w:val="007F264D"/>
    <w:rsid w:val="007F2D0B"/>
    <w:rsid w:val="007F2D36"/>
    <w:rsid w:val="007F2F1D"/>
    <w:rsid w:val="007F3318"/>
    <w:rsid w:val="007F3803"/>
    <w:rsid w:val="007F3AEA"/>
    <w:rsid w:val="007F3C2D"/>
    <w:rsid w:val="007F3F1E"/>
    <w:rsid w:val="007F3F4C"/>
    <w:rsid w:val="007F4642"/>
    <w:rsid w:val="007F4916"/>
    <w:rsid w:val="007F502F"/>
    <w:rsid w:val="007F54A6"/>
    <w:rsid w:val="007F6854"/>
    <w:rsid w:val="007F6AE7"/>
    <w:rsid w:val="007F7682"/>
    <w:rsid w:val="007F7BFA"/>
    <w:rsid w:val="0080015D"/>
    <w:rsid w:val="00800739"/>
    <w:rsid w:val="00800A91"/>
    <w:rsid w:val="00801239"/>
    <w:rsid w:val="008012A1"/>
    <w:rsid w:val="00801340"/>
    <w:rsid w:val="00801502"/>
    <w:rsid w:val="008018E4"/>
    <w:rsid w:val="00802336"/>
    <w:rsid w:val="00802934"/>
    <w:rsid w:val="00802970"/>
    <w:rsid w:val="00802A07"/>
    <w:rsid w:val="00802A24"/>
    <w:rsid w:val="0080301B"/>
    <w:rsid w:val="0080301F"/>
    <w:rsid w:val="00803098"/>
    <w:rsid w:val="00803498"/>
    <w:rsid w:val="008035B0"/>
    <w:rsid w:val="008035CE"/>
    <w:rsid w:val="0080364D"/>
    <w:rsid w:val="00804349"/>
    <w:rsid w:val="00804358"/>
    <w:rsid w:val="008043BC"/>
    <w:rsid w:val="00804693"/>
    <w:rsid w:val="00804C35"/>
    <w:rsid w:val="00804D1F"/>
    <w:rsid w:val="0080555B"/>
    <w:rsid w:val="00805768"/>
    <w:rsid w:val="0080583B"/>
    <w:rsid w:val="00805975"/>
    <w:rsid w:val="008065C3"/>
    <w:rsid w:val="0080690B"/>
    <w:rsid w:val="008069DA"/>
    <w:rsid w:val="00806C63"/>
    <w:rsid w:val="00806F89"/>
    <w:rsid w:val="00807664"/>
    <w:rsid w:val="00807A48"/>
    <w:rsid w:val="00810625"/>
    <w:rsid w:val="00810738"/>
    <w:rsid w:val="00810891"/>
    <w:rsid w:val="00810AFD"/>
    <w:rsid w:val="00810B23"/>
    <w:rsid w:val="00810B9A"/>
    <w:rsid w:val="00811286"/>
    <w:rsid w:val="00811410"/>
    <w:rsid w:val="0081164A"/>
    <w:rsid w:val="008117B4"/>
    <w:rsid w:val="00811810"/>
    <w:rsid w:val="00811B1A"/>
    <w:rsid w:val="00811E08"/>
    <w:rsid w:val="00812070"/>
    <w:rsid w:val="00812072"/>
    <w:rsid w:val="008120FD"/>
    <w:rsid w:val="008122B6"/>
    <w:rsid w:val="00812C86"/>
    <w:rsid w:val="00812CC8"/>
    <w:rsid w:val="00812D91"/>
    <w:rsid w:val="00812E7E"/>
    <w:rsid w:val="00812EE3"/>
    <w:rsid w:val="0081315D"/>
    <w:rsid w:val="0081327A"/>
    <w:rsid w:val="00813AC4"/>
    <w:rsid w:val="00813F1D"/>
    <w:rsid w:val="00813F79"/>
    <w:rsid w:val="00814030"/>
    <w:rsid w:val="00814343"/>
    <w:rsid w:val="0081436D"/>
    <w:rsid w:val="0081441B"/>
    <w:rsid w:val="008144F6"/>
    <w:rsid w:val="008145FA"/>
    <w:rsid w:val="00815A47"/>
    <w:rsid w:val="00816320"/>
    <w:rsid w:val="008165FB"/>
    <w:rsid w:val="00816ADA"/>
    <w:rsid w:val="00816D27"/>
    <w:rsid w:val="008173C8"/>
    <w:rsid w:val="00817506"/>
    <w:rsid w:val="00820056"/>
    <w:rsid w:val="00820418"/>
    <w:rsid w:val="008208AD"/>
    <w:rsid w:val="008208F4"/>
    <w:rsid w:val="00820B22"/>
    <w:rsid w:val="00820BD4"/>
    <w:rsid w:val="00820F38"/>
    <w:rsid w:val="00820FB3"/>
    <w:rsid w:val="00820FEF"/>
    <w:rsid w:val="0082127A"/>
    <w:rsid w:val="0082186A"/>
    <w:rsid w:val="008219B3"/>
    <w:rsid w:val="008219BC"/>
    <w:rsid w:val="00821DC0"/>
    <w:rsid w:val="00822097"/>
    <w:rsid w:val="00822CDE"/>
    <w:rsid w:val="00822D40"/>
    <w:rsid w:val="008230B0"/>
    <w:rsid w:val="0082331D"/>
    <w:rsid w:val="0082373F"/>
    <w:rsid w:val="00823BCD"/>
    <w:rsid w:val="00824845"/>
    <w:rsid w:val="0082494D"/>
    <w:rsid w:val="00824E47"/>
    <w:rsid w:val="00824F76"/>
    <w:rsid w:val="00824FC5"/>
    <w:rsid w:val="00825160"/>
    <w:rsid w:val="00825205"/>
    <w:rsid w:val="008252FC"/>
    <w:rsid w:val="00825394"/>
    <w:rsid w:val="008254BF"/>
    <w:rsid w:val="00825506"/>
    <w:rsid w:val="008259A1"/>
    <w:rsid w:val="00825A0C"/>
    <w:rsid w:val="00825AF0"/>
    <w:rsid w:val="00825B9E"/>
    <w:rsid w:val="00825C6F"/>
    <w:rsid w:val="00825E61"/>
    <w:rsid w:val="00825E67"/>
    <w:rsid w:val="00825E96"/>
    <w:rsid w:val="00826001"/>
    <w:rsid w:val="0082607B"/>
    <w:rsid w:val="0082623E"/>
    <w:rsid w:val="008262F5"/>
    <w:rsid w:val="008264DA"/>
    <w:rsid w:val="008265D2"/>
    <w:rsid w:val="00826B2B"/>
    <w:rsid w:val="00826C79"/>
    <w:rsid w:val="00826E14"/>
    <w:rsid w:val="00827031"/>
    <w:rsid w:val="0082704A"/>
    <w:rsid w:val="00827510"/>
    <w:rsid w:val="00827513"/>
    <w:rsid w:val="008275A9"/>
    <w:rsid w:val="00827613"/>
    <w:rsid w:val="00827999"/>
    <w:rsid w:val="00827DF5"/>
    <w:rsid w:val="0083001C"/>
    <w:rsid w:val="0083011D"/>
    <w:rsid w:val="008304E1"/>
    <w:rsid w:val="00830648"/>
    <w:rsid w:val="0083085B"/>
    <w:rsid w:val="00830CB6"/>
    <w:rsid w:val="0083129B"/>
    <w:rsid w:val="0083149C"/>
    <w:rsid w:val="008314FA"/>
    <w:rsid w:val="008315B8"/>
    <w:rsid w:val="0083166E"/>
    <w:rsid w:val="00831825"/>
    <w:rsid w:val="00831909"/>
    <w:rsid w:val="0083199C"/>
    <w:rsid w:val="008320B9"/>
    <w:rsid w:val="00832204"/>
    <w:rsid w:val="0083265F"/>
    <w:rsid w:val="00832C9B"/>
    <w:rsid w:val="00832EF9"/>
    <w:rsid w:val="008332A2"/>
    <w:rsid w:val="0083371B"/>
    <w:rsid w:val="00833892"/>
    <w:rsid w:val="00833D1F"/>
    <w:rsid w:val="008340DD"/>
    <w:rsid w:val="008347CE"/>
    <w:rsid w:val="008349E8"/>
    <w:rsid w:val="00834A83"/>
    <w:rsid w:val="00834ABE"/>
    <w:rsid w:val="00834BC3"/>
    <w:rsid w:val="00834C8A"/>
    <w:rsid w:val="0083516A"/>
    <w:rsid w:val="00835B73"/>
    <w:rsid w:val="00836134"/>
    <w:rsid w:val="0083629C"/>
    <w:rsid w:val="00836399"/>
    <w:rsid w:val="008366B7"/>
    <w:rsid w:val="00836E46"/>
    <w:rsid w:val="00837244"/>
    <w:rsid w:val="008375A7"/>
    <w:rsid w:val="00837974"/>
    <w:rsid w:val="00840532"/>
    <w:rsid w:val="00841472"/>
    <w:rsid w:val="008414C7"/>
    <w:rsid w:val="00841A37"/>
    <w:rsid w:val="00841F85"/>
    <w:rsid w:val="00842033"/>
    <w:rsid w:val="00842465"/>
    <w:rsid w:val="008426CF"/>
    <w:rsid w:val="008428E5"/>
    <w:rsid w:val="00842A94"/>
    <w:rsid w:val="00842C82"/>
    <w:rsid w:val="00842D29"/>
    <w:rsid w:val="00842FF1"/>
    <w:rsid w:val="00843540"/>
    <w:rsid w:val="00843B93"/>
    <w:rsid w:val="008445D1"/>
    <w:rsid w:val="008448A1"/>
    <w:rsid w:val="00844D16"/>
    <w:rsid w:val="00844E00"/>
    <w:rsid w:val="00845575"/>
    <w:rsid w:val="00845DB5"/>
    <w:rsid w:val="008461F4"/>
    <w:rsid w:val="0084624D"/>
    <w:rsid w:val="0084630E"/>
    <w:rsid w:val="0084670A"/>
    <w:rsid w:val="008468B7"/>
    <w:rsid w:val="00846F0F"/>
    <w:rsid w:val="008475E2"/>
    <w:rsid w:val="008477CA"/>
    <w:rsid w:val="008477D9"/>
    <w:rsid w:val="0084782A"/>
    <w:rsid w:val="0084796D"/>
    <w:rsid w:val="00847A78"/>
    <w:rsid w:val="00847D0F"/>
    <w:rsid w:val="00847D5B"/>
    <w:rsid w:val="00847EDE"/>
    <w:rsid w:val="00847F62"/>
    <w:rsid w:val="00847FCF"/>
    <w:rsid w:val="00850223"/>
    <w:rsid w:val="00850A93"/>
    <w:rsid w:val="00850CCA"/>
    <w:rsid w:val="00851332"/>
    <w:rsid w:val="00851351"/>
    <w:rsid w:val="008518CF"/>
    <w:rsid w:val="00851C4B"/>
    <w:rsid w:val="00851C63"/>
    <w:rsid w:val="00851D9E"/>
    <w:rsid w:val="008524F0"/>
    <w:rsid w:val="008528B5"/>
    <w:rsid w:val="00852E1F"/>
    <w:rsid w:val="00852E85"/>
    <w:rsid w:val="00852FA8"/>
    <w:rsid w:val="00853C76"/>
    <w:rsid w:val="00853CAA"/>
    <w:rsid w:val="00853CFC"/>
    <w:rsid w:val="00853DEC"/>
    <w:rsid w:val="00854462"/>
    <w:rsid w:val="00854563"/>
    <w:rsid w:val="00854872"/>
    <w:rsid w:val="00854986"/>
    <w:rsid w:val="0085499D"/>
    <w:rsid w:val="00855332"/>
    <w:rsid w:val="008554E1"/>
    <w:rsid w:val="0085608A"/>
    <w:rsid w:val="00856392"/>
    <w:rsid w:val="0085649D"/>
    <w:rsid w:val="0085660E"/>
    <w:rsid w:val="0085686A"/>
    <w:rsid w:val="00856BFE"/>
    <w:rsid w:val="00856DA8"/>
    <w:rsid w:val="00856F5B"/>
    <w:rsid w:val="00857131"/>
    <w:rsid w:val="008573BB"/>
    <w:rsid w:val="008575CF"/>
    <w:rsid w:val="0085767B"/>
    <w:rsid w:val="008577DB"/>
    <w:rsid w:val="00857CE6"/>
    <w:rsid w:val="00857D03"/>
    <w:rsid w:val="00857D07"/>
    <w:rsid w:val="0086021C"/>
    <w:rsid w:val="008604CA"/>
    <w:rsid w:val="0086057E"/>
    <w:rsid w:val="00860B10"/>
    <w:rsid w:val="00860BCA"/>
    <w:rsid w:val="00860CAC"/>
    <w:rsid w:val="00861266"/>
    <w:rsid w:val="00861302"/>
    <w:rsid w:val="00861A1E"/>
    <w:rsid w:val="00861DCA"/>
    <w:rsid w:val="00861DDB"/>
    <w:rsid w:val="00862096"/>
    <w:rsid w:val="008621E5"/>
    <w:rsid w:val="00862200"/>
    <w:rsid w:val="008626EA"/>
    <w:rsid w:val="00862ABA"/>
    <w:rsid w:val="00862CFD"/>
    <w:rsid w:val="00862F74"/>
    <w:rsid w:val="00863236"/>
    <w:rsid w:val="00863553"/>
    <w:rsid w:val="008635FB"/>
    <w:rsid w:val="0086370B"/>
    <w:rsid w:val="00863B01"/>
    <w:rsid w:val="00863E2E"/>
    <w:rsid w:val="00863F30"/>
    <w:rsid w:val="00864211"/>
    <w:rsid w:val="00864745"/>
    <w:rsid w:val="0086497C"/>
    <w:rsid w:val="00864E02"/>
    <w:rsid w:val="00865052"/>
    <w:rsid w:val="008652F7"/>
    <w:rsid w:val="0086593F"/>
    <w:rsid w:val="00865962"/>
    <w:rsid w:val="008659B7"/>
    <w:rsid w:val="00865D87"/>
    <w:rsid w:val="00865F38"/>
    <w:rsid w:val="00865FE3"/>
    <w:rsid w:val="008660BD"/>
    <w:rsid w:val="008663A0"/>
    <w:rsid w:val="0086683F"/>
    <w:rsid w:val="00866AF9"/>
    <w:rsid w:val="00866CF1"/>
    <w:rsid w:val="00866D12"/>
    <w:rsid w:val="0086719C"/>
    <w:rsid w:val="00867760"/>
    <w:rsid w:val="00870073"/>
    <w:rsid w:val="0087035A"/>
    <w:rsid w:val="008706D0"/>
    <w:rsid w:val="0087103C"/>
    <w:rsid w:val="0087162B"/>
    <w:rsid w:val="008717B3"/>
    <w:rsid w:val="00871CD0"/>
    <w:rsid w:val="00871E33"/>
    <w:rsid w:val="008724FA"/>
    <w:rsid w:val="008727FA"/>
    <w:rsid w:val="00872A6B"/>
    <w:rsid w:val="00872D50"/>
    <w:rsid w:val="00873147"/>
    <w:rsid w:val="008731DC"/>
    <w:rsid w:val="00873205"/>
    <w:rsid w:val="0087339E"/>
    <w:rsid w:val="0087353B"/>
    <w:rsid w:val="0087363C"/>
    <w:rsid w:val="00873691"/>
    <w:rsid w:val="00873A63"/>
    <w:rsid w:val="00873CB4"/>
    <w:rsid w:val="00873DD0"/>
    <w:rsid w:val="00873F5B"/>
    <w:rsid w:val="008749B3"/>
    <w:rsid w:val="00875152"/>
    <w:rsid w:val="008754D8"/>
    <w:rsid w:val="008756E4"/>
    <w:rsid w:val="008757B7"/>
    <w:rsid w:val="0087628D"/>
    <w:rsid w:val="008762A5"/>
    <w:rsid w:val="00876422"/>
    <w:rsid w:val="008764D1"/>
    <w:rsid w:val="008769E8"/>
    <w:rsid w:val="00876AC8"/>
    <w:rsid w:val="00876EEC"/>
    <w:rsid w:val="0087755A"/>
    <w:rsid w:val="0088014B"/>
    <w:rsid w:val="00880348"/>
    <w:rsid w:val="00880526"/>
    <w:rsid w:val="0088063F"/>
    <w:rsid w:val="00880C24"/>
    <w:rsid w:val="00880C95"/>
    <w:rsid w:val="00880D12"/>
    <w:rsid w:val="00880DA0"/>
    <w:rsid w:val="0088156D"/>
    <w:rsid w:val="008817B5"/>
    <w:rsid w:val="00881850"/>
    <w:rsid w:val="008819F7"/>
    <w:rsid w:val="00882120"/>
    <w:rsid w:val="008829D8"/>
    <w:rsid w:val="00882B35"/>
    <w:rsid w:val="00882BE5"/>
    <w:rsid w:val="00882D10"/>
    <w:rsid w:val="00882D69"/>
    <w:rsid w:val="00882FCD"/>
    <w:rsid w:val="00884167"/>
    <w:rsid w:val="00884835"/>
    <w:rsid w:val="00884B9A"/>
    <w:rsid w:val="00884C36"/>
    <w:rsid w:val="00884FBD"/>
    <w:rsid w:val="008851BA"/>
    <w:rsid w:val="00885248"/>
    <w:rsid w:val="00885264"/>
    <w:rsid w:val="00885718"/>
    <w:rsid w:val="008858D9"/>
    <w:rsid w:val="00885A41"/>
    <w:rsid w:val="00885D91"/>
    <w:rsid w:val="00885F4F"/>
    <w:rsid w:val="0088610A"/>
    <w:rsid w:val="00886492"/>
    <w:rsid w:val="0088650D"/>
    <w:rsid w:val="008865E1"/>
    <w:rsid w:val="00886F35"/>
    <w:rsid w:val="008871C8"/>
    <w:rsid w:val="008872CD"/>
    <w:rsid w:val="00887B6D"/>
    <w:rsid w:val="008901B4"/>
    <w:rsid w:val="0089038C"/>
    <w:rsid w:val="00890501"/>
    <w:rsid w:val="00890863"/>
    <w:rsid w:val="00890A4F"/>
    <w:rsid w:val="00890A6D"/>
    <w:rsid w:val="00891052"/>
    <w:rsid w:val="00891425"/>
    <w:rsid w:val="00891589"/>
    <w:rsid w:val="00891887"/>
    <w:rsid w:val="008919BC"/>
    <w:rsid w:val="00891F26"/>
    <w:rsid w:val="008923C3"/>
    <w:rsid w:val="008924A7"/>
    <w:rsid w:val="008924C9"/>
    <w:rsid w:val="008926CE"/>
    <w:rsid w:val="00892993"/>
    <w:rsid w:val="00892A6F"/>
    <w:rsid w:val="00892C99"/>
    <w:rsid w:val="00893011"/>
    <w:rsid w:val="00893344"/>
    <w:rsid w:val="0089372B"/>
    <w:rsid w:val="00893769"/>
    <w:rsid w:val="00893BAD"/>
    <w:rsid w:val="0089446C"/>
    <w:rsid w:val="008946E9"/>
    <w:rsid w:val="008951A2"/>
    <w:rsid w:val="008951F0"/>
    <w:rsid w:val="008954C2"/>
    <w:rsid w:val="00895B78"/>
    <w:rsid w:val="00895E5E"/>
    <w:rsid w:val="00896572"/>
    <w:rsid w:val="0089675B"/>
    <w:rsid w:val="00896799"/>
    <w:rsid w:val="008967EB"/>
    <w:rsid w:val="00896AA1"/>
    <w:rsid w:val="00896E98"/>
    <w:rsid w:val="0089719B"/>
    <w:rsid w:val="00897313"/>
    <w:rsid w:val="008978FB"/>
    <w:rsid w:val="008979B6"/>
    <w:rsid w:val="00897F5B"/>
    <w:rsid w:val="00897FEC"/>
    <w:rsid w:val="008A02A4"/>
    <w:rsid w:val="008A02DE"/>
    <w:rsid w:val="008A05E3"/>
    <w:rsid w:val="008A0D8D"/>
    <w:rsid w:val="008A10F2"/>
    <w:rsid w:val="008A161B"/>
    <w:rsid w:val="008A1783"/>
    <w:rsid w:val="008A1929"/>
    <w:rsid w:val="008A1D4D"/>
    <w:rsid w:val="008A1E88"/>
    <w:rsid w:val="008A21B7"/>
    <w:rsid w:val="008A2504"/>
    <w:rsid w:val="008A258E"/>
    <w:rsid w:val="008A2E15"/>
    <w:rsid w:val="008A3314"/>
    <w:rsid w:val="008A348E"/>
    <w:rsid w:val="008A3563"/>
    <w:rsid w:val="008A3972"/>
    <w:rsid w:val="008A39C2"/>
    <w:rsid w:val="008A3A6C"/>
    <w:rsid w:val="008A3F12"/>
    <w:rsid w:val="008A3F2A"/>
    <w:rsid w:val="008A40C4"/>
    <w:rsid w:val="008A40C5"/>
    <w:rsid w:val="008A4604"/>
    <w:rsid w:val="008A499C"/>
    <w:rsid w:val="008A4AB2"/>
    <w:rsid w:val="008A4F84"/>
    <w:rsid w:val="008A51C1"/>
    <w:rsid w:val="008A52B1"/>
    <w:rsid w:val="008A5335"/>
    <w:rsid w:val="008A58AE"/>
    <w:rsid w:val="008A5B4E"/>
    <w:rsid w:val="008A5D5D"/>
    <w:rsid w:val="008A5E0F"/>
    <w:rsid w:val="008A5F49"/>
    <w:rsid w:val="008A60BB"/>
    <w:rsid w:val="008A66F9"/>
    <w:rsid w:val="008A6700"/>
    <w:rsid w:val="008A7617"/>
    <w:rsid w:val="008A7735"/>
    <w:rsid w:val="008A7742"/>
    <w:rsid w:val="008A7995"/>
    <w:rsid w:val="008A7BD7"/>
    <w:rsid w:val="008A7EB5"/>
    <w:rsid w:val="008A7F36"/>
    <w:rsid w:val="008B0045"/>
    <w:rsid w:val="008B0273"/>
    <w:rsid w:val="008B0300"/>
    <w:rsid w:val="008B0854"/>
    <w:rsid w:val="008B089E"/>
    <w:rsid w:val="008B08D7"/>
    <w:rsid w:val="008B0E12"/>
    <w:rsid w:val="008B0F65"/>
    <w:rsid w:val="008B1108"/>
    <w:rsid w:val="008B1558"/>
    <w:rsid w:val="008B19B3"/>
    <w:rsid w:val="008B1AAB"/>
    <w:rsid w:val="008B2113"/>
    <w:rsid w:val="008B2130"/>
    <w:rsid w:val="008B21CA"/>
    <w:rsid w:val="008B2724"/>
    <w:rsid w:val="008B2AAF"/>
    <w:rsid w:val="008B2D85"/>
    <w:rsid w:val="008B2E83"/>
    <w:rsid w:val="008B3084"/>
    <w:rsid w:val="008B31C2"/>
    <w:rsid w:val="008B330E"/>
    <w:rsid w:val="008B37C9"/>
    <w:rsid w:val="008B3868"/>
    <w:rsid w:val="008B3ABE"/>
    <w:rsid w:val="008B3B46"/>
    <w:rsid w:val="008B45EC"/>
    <w:rsid w:val="008B4F31"/>
    <w:rsid w:val="008B75A2"/>
    <w:rsid w:val="008C0084"/>
    <w:rsid w:val="008C014C"/>
    <w:rsid w:val="008C0713"/>
    <w:rsid w:val="008C07C9"/>
    <w:rsid w:val="008C0DD4"/>
    <w:rsid w:val="008C0E05"/>
    <w:rsid w:val="008C0EB7"/>
    <w:rsid w:val="008C173A"/>
    <w:rsid w:val="008C1B2A"/>
    <w:rsid w:val="008C1EC0"/>
    <w:rsid w:val="008C214A"/>
    <w:rsid w:val="008C229A"/>
    <w:rsid w:val="008C26EF"/>
    <w:rsid w:val="008C291B"/>
    <w:rsid w:val="008C29CD"/>
    <w:rsid w:val="008C2C71"/>
    <w:rsid w:val="008C2CB9"/>
    <w:rsid w:val="008C3C5D"/>
    <w:rsid w:val="008C3DA4"/>
    <w:rsid w:val="008C3E96"/>
    <w:rsid w:val="008C4212"/>
    <w:rsid w:val="008C48A8"/>
    <w:rsid w:val="008C4A6B"/>
    <w:rsid w:val="008C4DAC"/>
    <w:rsid w:val="008C518D"/>
    <w:rsid w:val="008C5202"/>
    <w:rsid w:val="008C5286"/>
    <w:rsid w:val="008C569F"/>
    <w:rsid w:val="008C57A5"/>
    <w:rsid w:val="008C5ED6"/>
    <w:rsid w:val="008C5F1C"/>
    <w:rsid w:val="008C611D"/>
    <w:rsid w:val="008C62CB"/>
    <w:rsid w:val="008C6462"/>
    <w:rsid w:val="008C6576"/>
    <w:rsid w:val="008C6E04"/>
    <w:rsid w:val="008C7058"/>
    <w:rsid w:val="008C7118"/>
    <w:rsid w:val="008C73B6"/>
    <w:rsid w:val="008C7575"/>
    <w:rsid w:val="008C7B85"/>
    <w:rsid w:val="008C7C1C"/>
    <w:rsid w:val="008C7DF7"/>
    <w:rsid w:val="008C7F68"/>
    <w:rsid w:val="008D024F"/>
    <w:rsid w:val="008D05D7"/>
    <w:rsid w:val="008D090D"/>
    <w:rsid w:val="008D0BB2"/>
    <w:rsid w:val="008D0C2D"/>
    <w:rsid w:val="008D0E17"/>
    <w:rsid w:val="008D10C5"/>
    <w:rsid w:val="008D16A6"/>
    <w:rsid w:val="008D1B36"/>
    <w:rsid w:val="008D20E2"/>
    <w:rsid w:val="008D241F"/>
    <w:rsid w:val="008D26B1"/>
    <w:rsid w:val="008D2763"/>
    <w:rsid w:val="008D2E81"/>
    <w:rsid w:val="008D2F8D"/>
    <w:rsid w:val="008D32B8"/>
    <w:rsid w:val="008D3478"/>
    <w:rsid w:val="008D363F"/>
    <w:rsid w:val="008D3CFC"/>
    <w:rsid w:val="008D3FEC"/>
    <w:rsid w:val="008D4B2A"/>
    <w:rsid w:val="008D4D51"/>
    <w:rsid w:val="008D4FE2"/>
    <w:rsid w:val="008D51E5"/>
    <w:rsid w:val="008D52B0"/>
    <w:rsid w:val="008D5495"/>
    <w:rsid w:val="008D6038"/>
    <w:rsid w:val="008D655F"/>
    <w:rsid w:val="008D702E"/>
    <w:rsid w:val="008D77F9"/>
    <w:rsid w:val="008D7938"/>
    <w:rsid w:val="008D7947"/>
    <w:rsid w:val="008D7B8F"/>
    <w:rsid w:val="008D7C14"/>
    <w:rsid w:val="008D7EBB"/>
    <w:rsid w:val="008D7FD2"/>
    <w:rsid w:val="008E031F"/>
    <w:rsid w:val="008E0339"/>
    <w:rsid w:val="008E04B3"/>
    <w:rsid w:val="008E05F1"/>
    <w:rsid w:val="008E093A"/>
    <w:rsid w:val="008E0B0C"/>
    <w:rsid w:val="008E0F65"/>
    <w:rsid w:val="008E138D"/>
    <w:rsid w:val="008E1686"/>
    <w:rsid w:val="008E1C14"/>
    <w:rsid w:val="008E233D"/>
    <w:rsid w:val="008E2783"/>
    <w:rsid w:val="008E2915"/>
    <w:rsid w:val="008E2BF7"/>
    <w:rsid w:val="008E2D00"/>
    <w:rsid w:val="008E3396"/>
    <w:rsid w:val="008E3830"/>
    <w:rsid w:val="008E3A22"/>
    <w:rsid w:val="008E3B9A"/>
    <w:rsid w:val="008E402D"/>
    <w:rsid w:val="008E416D"/>
    <w:rsid w:val="008E4289"/>
    <w:rsid w:val="008E43AF"/>
    <w:rsid w:val="008E4528"/>
    <w:rsid w:val="008E48FF"/>
    <w:rsid w:val="008E49BF"/>
    <w:rsid w:val="008E5052"/>
    <w:rsid w:val="008E5119"/>
    <w:rsid w:val="008E51DB"/>
    <w:rsid w:val="008E51EA"/>
    <w:rsid w:val="008E52C0"/>
    <w:rsid w:val="008E53C7"/>
    <w:rsid w:val="008E58E3"/>
    <w:rsid w:val="008E5ABF"/>
    <w:rsid w:val="008E5F6A"/>
    <w:rsid w:val="008E5FB1"/>
    <w:rsid w:val="008E6247"/>
    <w:rsid w:val="008E65DD"/>
    <w:rsid w:val="008E6870"/>
    <w:rsid w:val="008E691D"/>
    <w:rsid w:val="008E69E7"/>
    <w:rsid w:val="008E6A8E"/>
    <w:rsid w:val="008E6F5A"/>
    <w:rsid w:val="008E7397"/>
    <w:rsid w:val="008E74C9"/>
    <w:rsid w:val="008E784C"/>
    <w:rsid w:val="008E7B30"/>
    <w:rsid w:val="008E7D2F"/>
    <w:rsid w:val="008E7E8F"/>
    <w:rsid w:val="008E7F5A"/>
    <w:rsid w:val="008E7FEF"/>
    <w:rsid w:val="008F027B"/>
    <w:rsid w:val="008F0305"/>
    <w:rsid w:val="008F0AAA"/>
    <w:rsid w:val="008F0BC0"/>
    <w:rsid w:val="008F0CD4"/>
    <w:rsid w:val="008F0EEB"/>
    <w:rsid w:val="008F0FD6"/>
    <w:rsid w:val="008F10FE"/>
    <w:rsid w:val="008F16FA"/>
    <w:rsid w:val="008F17C1"/>
    <w:rsid w:val="008F1993"/>
    <w:rsid w:val="008F1C03"/>
    <w:rsid w:val="008F1D75"/>
    <w:rsid w:val="008F1E46"/>
    <w:rsid w:val="008F20B7"/>
    <w:rsid w:val="008F25B2"/>
    <w:rsid w:val="008F25F8"/>
    <w:rsid w:val="008F2829"/>
    <w:rsid w:val="008F28EC"/>
    <w:rsid w:val="008F29CF"/>
    <w:rsid w:val="008F2D0F"/>
    <w:rsid w:val="008F2D66"/>
    <w:rsid w:val="008F2F7D"/>
    <w:rsid w:val="008F3119"/>
    <w:rsid w:val="008F313D"/>
    <w:rsid w:val="008F3195"/>
    <w:rsid w:val="008F33DF"/>
    <w:rsid w:val="008F3442"/>
    <w:rsid w:val="008F360A"/>
    <w:rsid w:val="008F3660"/>
    <w:rsid w:val="008F367C"/>
    <w:rsid w:val="008F37F1"/>
    <w:rsid w:val="008F3D03"/>
    <w:rsid w:val="008F40FF"/>
    <w:rsid w:val="008F4A71"/>
    <w:rsid w:val="008F5016"/>
    <w:rsid w:val="008F5096"/>
    <w:rsid w:val="008F52B5"/>
    <w:rsid w:val="008F5EFF"/>
    <w:rsid w:val="008F5F6A"/>
    <w:rsid w:val="008F5FC2"/>
    <w:rsid w:val="008F6392"/>
    <w:rsid w:val="008F6508"/>
    <w:rsid w:val="008F6AEF"/>
    <w:rsid w:val="008F6B00"/>
    <w:rsid w:val="008F7150"/>
    <w:rsid w:val="008F71F6"/>
    <w:rsid w:val="008F7217"/>
    <w:rsid w:val="008F73A9"/>
    <w:rsid w:val="008F73CA"/>
    <w:rsid w:val="008F7524"/>
    <w:rsid w:val="008F761C"/>
    <w:rsid w:val="008F7BBE"/>
    <w:rsid w:val="008F7D32"/>
    <w:rsid w:val="008F7D68"/>
    <w:rsid w:val="008F7D9D"/>
    <w:rsid w:val="00900080"/>
    <w:rsid w:val="00900452"/>
    <w:rsid w:val="009004B6"/>
    <w:rsid w:val="00900B50"/>
    <w:rsid w:val="00900BED"/>
    <w:rsid w:val="00901049"/>
    <w:rsid w:val="00901050"/>
    <w:rsid w:val="009011C7"/>
    <w:rsid w:val="0090176B"/>
    <w:rsid w:val="009018C4"/>
    <w:rsid w:val="0090196C"/>
    <w:rsid w:val="00902A72"/>
    <w:rsid w:val="00902C95"/>
    <w:rsid w:val="00903001"/>
    <w:rsid w:val="009032D3"/>
    <w:rsid w:val="009035EE"/>
    <w:rsid w:val="00903D08"/>
    <w:rsid w:val="00903F12"/>
    <w:rsid w:val="009045E0"/>
    <w:rsid w:val="00904B4B"/>
    <w:rsid w:val="0090542C"/>
    <w:rsid w:val="00905AAC"/>
    <w:rsid w:val="00905C0B"/>
    <w:rsid w:val="00905CF4"/>
    <w:rsid w:val="0090661D"/>
    <w:rsid w:val="00906FD7"/>
    <w:rsid w:val="00907253"/>
    <w:rsid w:val="009077A0"/>
    <w:rsid w:val="0090792E"/>
    <w:rsid w:val="00907B0F"/>
    <w:rsid w:val="00910970"/>
    <w:rsid w:val="009109EB"/>
    <w:rsid w:val="00910A49"/>
    <w:rsid w:val="00911631"/>
    <w:rsid w:val="00911840"/>
    <w:rsid w:val="00911A21"/>
    <w:rsid w:val="00911A40"/>
    <w:rsid w:val="0091247D"/>
    <w:rsid w:val="00912538"/>
    <w:rsid w:val="00913139"/>
    <w:rsid w:val="0091316D"/>
    <w:rsid w:val="009131BA"/>
    <w:rsid w:val="00913440"/>
    <w:rsid w:val="00913491"/>
    <w:rsid w:val="00913653"/>
    <w:rsid w:val="009137BE"/>
    <w:rsid w:val="00913A16"/>
    <w:rsid w:val="00913A43"/>
    <w:rsid w:val="00913F1B"/>
    <w:rsid w:val="00913F81"/>
    <w:rsid w:val="009146CE"/>
    <w:rsid w:val="0091486D"/>
    <w:rsid w:val="009149B5"/>
    <w:rsid w:val="00914AAB"/>
    <w:rsid w:val="00914D4C"/>
    <w:rsid w:val="009160CB"/>
    <w:rsid w:val="00916164"/>
    <w:rsid w:val="009162CC"/>
    <w:rsid w:val="00916412"/>
    <w:rsid w:val="00916498"/>
    <w:rsid w:val="009167BD"/>
    <w:rsid w:val="009168D2"/>
    <w:rsid w:val="00916A95"/>
    <w:rsid w:val="00917140"/>
    <w:rsid w:val="0091765E"/>
    <w:rsid w:val="00917753"/>
    <w:rsid w:val="00917BF6"/>
    <w:rsid w:val="00917F8B"/>
    <w:rsid w:val="009208EA"/>
    <w:rsid w:val="00920A7A"/>
    <w:rsid w:val="00920BFB"/>
    <w:rsid w:val="00920D70"/>
    <w:rsid w:val="00921064"/>
    <w:rsid w:val="00921461"/>
    <w:rsid w:val="00921483"/>
    <w:rsid w:val="009216AE"/>
    <w:rsid w:val="009218D0"/>
    <w:rsid w:val="00921CAA"/>
    <w:rsid w:val="00922580"/>
    <w:rsid w:val="00922A4E"/>
    <w:rsid w:val="00922C83"/>
    <w:rsid w:val="00922EB7"/>
    <w:rsid w:val="00923FA1"/>
    <w:rsid w:val="009245D8"/>
    <w:rsid w:val="00924820"/>
    <w:rsid w:val="00924F81"/>
    <w:rsid w:val="009251A1"/>
    <w:rsid w:val="00925F16"/>
    <w:rsid w:val="009261CD"/>
    <w:rsid w:val="00926281"/>
    <w:rsid w:val="0092638A"/>
    <w:rsid w:val="0092640E"/>
    <w:rsid w:val="00926580"/>
    <w:rsid w:val="009265BA"/>
    <w:rsid w:val="009275FC"/>
    <w:rsid w:val="00927827"/>
    <w:rsid w:val="00927CC9"/>
    <w:rsid w:val="00927F0E"/>
    <w:rsid w:val="009304E6"/>
    <w:rsid w:val="00930711"/>
    <w:rsid w:val="009308EC"/>
    <w:rsid w:val="00930AE8"/>
    <w:rsid w:val="00930C89"/>
    <w:rsid w:val="00930CA1"/>
    <w:rsid w:val="00930FDB"/>
    <w:rsid w:val="009312E3"/>
    <w:rsid w:val="00931623"/>
    <w:rsid w:val="009318A9"/>
    <w:rsid w:val="0093195A"/>
    <w:rsid w:val="00931967"/>
    <w:rsid w:val="00931B4F"/>
    <w:rsid w:val="00931B81"/>
    <w:rsid w:val="00931E4A"/>
    <w:rsid w:val="00932740"/>
    <w:rsid w:val="00932E3B"/>
    <w:rsid w:val="00932F91"/>
    <w:rsid w:val="00933099"/>
    <w:rsid w:val="009333C1"/>
    <w:rsid w:val="00933460"/>
    <w:rsid w:val="009340AD"/>
    <w:rsid w:val="00934413"/>
    <w:rsid w:val="009345EC"/>
    <w:rsid w:val="0093482A"/>
    <w:rsid w:val="0093493A"/>
    <w:rsid w:val="00934A42"/>
    <w:rsid w:val="009351E3"/>
    <w:rsid w:val="0093527C"/>
    <w:rsid w:val="009352D7"/>
    <w:rsid w:val="00935C00"/>
    <w:rsid w:val="00935CC8"/>
    <w:rsid w:val="00935FB0"/>
    <w:rsid w:val="00935FD9"/>
    <w:rsid w:val="00936303"/>
    <w:rsid w:val="0093630F"/>
    <w:rsid w:val="00936ABE"/>
    <w:rsid w:val="00936B2B"/>
    <w:rsid w:val="00936C60"/>
    <w:rsid w:val="00936D73"/>
    <w:rsid w:val="0093723E"/>
    <w:rsid w:val="0093729E"/>
    <w:rsid w:val="00937A2C"/>
    <w:rsid w:val="00937A4B"/>
    <w:rsid w:val="00937BCD"/>
    <w:rsid w:val="00937C19"/>
    <w:rsid w:val="00937FB0"/>
    <w:rsid w:val="009408F6"/>
    <w:rsid w:val="00940923"/>
    <w:rsid w:val="009409DE"/>
    <w:rsid w:val="00940BBC"/>
    <w:rsid w:val="009410A2"/>
    <w:rsid w:val="009413A0"/>
    <w:rsid w:val="00941510"/>
    <w:rsid w:val="009418A5"/>
    <w:rsid w:val="009418FF"/>
    <w:rsid w:val="00941AA5"/>
    <w:rsid w:val="00941CAA"/>
    <w:rsid w:val="00942566"/>
    <w:rsid w:val="009425EA"/>
    <w:rsid w:val="009431E6"/>
    <w:rsid w:val="00943223"/>
    <w:rsid w:val="009436FE"/>
    <w:rsid w:val="009438DE"/>
    <w:rsid w:val="00943911"/>
    <w:rsid w:val="00943C72"/>
    <w:rsid w:val="00943E55"/>
    <w:rsid w:val="00944073"/>
    <w:rsid w:val="00944201"/>
    <w:rsid w:val="009445F4"/>
    <w:rsid w:val="00944745"/>
    <w:rsid w:val="009448A3"/>
    <w:rsid w:val="00944BAE"/>
    <w:rsid w:val="00945071"/>
    <w:rsid w:val="00945728"/>
    <w:rsid w:val="00945811"/>
    <w:rsid w:val="00945A19"/>
    <w:rsid w:val="00946276"/>
    <w:rsid w:val="0094630D"/>
    <w:rsid w:val="0094635B"/>
    <w:rsid w:val="009464B5"/>
    <w:rsid w:val="00946766"/>
    <w:rsid w:val="009469C0"/>
    <w:rsid w:val="00946D45"/>
    <w:rsid w:val="009471D8"/>
    <w:rsid w:val="0094735D"/>
    <w:rsid w:val="00947616"/>
    <w:rsid w:val="009478FF"/>
    <w:rsid w:val="009479E7"/>
    <w:rsid w:val="0095028E"/>
    <w:rsid w:val="00950409"/>
    <w:rsid w:val="00950C69"/>
    <w:rsid w:val="00950D1E"/>
    <w:rsid w:val="00950D2E"/>
    <w:rsid w:val="00950E34"/>
    <w:rsid w:val="0095109C"/>
    <w:rsid w:val="00951459"/>
    <w:rsid w:val="0095226C"/>
    <w:rsid w:val="00952985"/>
    <w:rsid w:val="00952A24"/>
    <w:rsid w:val="00952B30"/>
    <w:rsid w:val="00952B40"/>
    <w:rsid w:val="009534C3"/>
    <w:rsid w:val="009535B4"/>
    <w:rsid w:val="00953750"/>
    <w:rsid w:val="00953770"/>
    <w:rsid w:val="00953CE7"/>
    <w:rsid w:val="0095427E"/>
    <w:rsid w:val="0095434B"/>
    <w:rsid w:val="00954403"/>
    <w:rsid w:val="0095453D"/>
    <w:rsid w:val="00954652"/>
    <w:rsid w:val="00954818"/>
    <w:rsid w:val="00954858"/>
    <w:rsid w:val="00954E26"/>
    <w:rsid w:val="00955128"/>
    <w:rsid w:val="00955CCA"/>
    <w:rsid w:val="00956750"/>
    <w:rsid w:val="009567BF"/>
    <w:rsid w:val="00956986"/>
    <w:rsid w:val="00956DD9"/>
    <w:rsid w:val="0095709F"/>
    <w:rsid w:val="00957529"/>
    <w:rsid w:val="009578CB"/>
    <w:rsid w:val="00957B60"/>
    <w:rsid w:val="009601E0"/>
    <w:rsid w:val="00960727"/>
    <w:rsid w:val="00960816"/>
    <w:rsid w:val="00961598"/>
    <w:rsid w:val="00961B03"/>
    <w:rsid w:val="00961D1A"/>
    <w:rsid w:val="0096233C"/>
    <w:rsid w:val="00962347"/>
    <w:rsid w:val="009626E9"/>
    <w:rsid w:val="009627EB"/>
    <w:rsid w:val="0096282E"/>
    <w:rsid w:val="0096292C"/>
    <w:rsid w:val="00962E71"/>
    <w:rsid w:val="00962F01"/>
    <w:rsid w:val="00962F70"/>
    <w:rsid w:val="00963591"/>
    <w:rsid w:val="00963726"/>
    <w:rsid w:val="009638FC"/>
    <w:rsid w:val="009646C6"/>
    <w:rsid w:val="009646F7"/>
    <w:rsid w:val="009648CB"/>
    <w:rsid w:val="009649BE"/>
    <w:rsid w:val="0096512A"/>
    <w:rsid w:val="0096523B"/>
    <w:rsid w:val="00965331"/>
    <w:rsid w:val="00965374"/>
    <w:rsid w:val="009658A1"/>
    <w:rsid w:val="00965C20"/>
    <w:rsid w:val="00965D24"/>
    <w:rsid w:val="00965EE7"/>
    <w:rsid w:val="00965F50"/>
    <w:rsid w:val="009664BA"/>
    <w:rsid w:val="00966D72"/>
    <w:rsid w:val="00967220"/>
    <w:rsid w:val="009672BA"/>
    <w:rsid w:val="00967578"/>
    <w:rsid w:val="00967A5F"/>
    <w:rsid w:val="00967C86"/>
    <w:rsid w:val="00967DE1"/>
    <w:rsid w:val="00967E57"/>
    <w:rsid w:val="00967E6C"/>
    <w:rsid w:val="0097044F"/>
    <w:rsid w:val="00970551"/>
    <w:rsid w:val="00970581"/>
    <w:rsid w:val="009705D9"/>
    <w:rsid w:val="00970997"/>
    <w:rsid w:val="00970BA8"/>
    <w:rsid w:val="00971E1F"/>
    <w:rsid w:val="00971EF6"/>
    <w:rsid w:val="009722F9"/>
    <w:rsid w:val="0097242E"/>
    <w:rsid w:val="009735B4"/>
    <w:rsid w:val="009735F3"/>
    <w:rsid w:val="00973805"/>
    <w:rsid w:val="0097380F"/>
    <w:rsid w:val="00973A93"/>
    <w:rsid w:val="00973C62"/>
    <w:rsid w:val="00973E30"/>
    <w:rsid w:val="0097449A"/>
    <w:rsid w:val="00974764"/>
    <w:rsid w:val="009747D4"/>
    <w:rsid w:val="00975011"/>
    <w:rsid w:val="00975102"/>
    <w:rsid w:val="0097546D"/>
    <w:rsid w:val="00976149"/>
    <w:rsid w:val="00976F15"/>
    <w:rsid w:val="0097748A"/>
    <w:rsid w:val="009774FA"/>
    <w:rsid w:val="009778C3"/>
    <w:rsid w:val="009778D9"/>
    <w:rsid w:val="00977F88"/>
    <w:rsid w:val="0098020D"/>
    <w:rsid w:val="0098053C"/>
    <w:rsid w:val="009807B3"/>
    <w:rsid w:val="009808D9"/>
    <w:rsid w:val="00980982"/>
    <w:rsid w:val="00980A03"/>
    <w:rsid w:val="00980AD9"/>
    <w:rsid w:val="00980CA5"/>
    <w:rsid w:val="00980EFC"/>
    <w:rsid w:val="00980F0B"/>
    <w:rsid w:val="00981405"/>
    <w:rsid w:val="00981461"/>
    <w:rsid w:val="009818E0"/>
    <w:rsid w:val="009819FA"/>
    <w:rsid w:val="00981A0F"/>
    <w:rsid w:val="00981EB3"/>
    <w:rsid w:val="0098204D"/>
    <w:rsid w:val="009823D8"/>
    <w:rsid w:val="0098245F"/>
    <w:rsid w:val="00982594"/>
    <w:rsid w:val="00982917"/>
    <w:rsid w:val="00982A46"/>
    <w:rsid w:val="00982B6D"/>
    <w:rsid w:val="00982D55"/>
    <w:rsid w:val="00983410"/>
    <w:rsid w:val="009836EC"/>
    <w:rsid w:val="009837E5"/>
    <w:rsid w:val="009839CA"/>
    <w:rsid w:val="00983B2C"/>
    <w:rsid w:val="00983D12"/>
    <w:rsid w:val="00983DAA"/>
    <w:rsid w:val="00984016"/>
    <w:rsid w:val="009840FA"/>
    <w:rsid w:val="00984468"/>
    <w:rsid w:val="009846A5"/>
    <w:rsid w:val="009846F7"/>
    <w:rsid w:val="009847FC"/>
    <w:rsid w:val="00984AC9"/>
    <w:rsid w:val="00984C34"/>
    <w:rsid w:val="00984D54"/>
    <w:rsid w:val="00984E0F"/>
    <w:rsid w:val="009850C1"/>
    <w:rsid w:val="0098574D"/>
    <w:rsid w:val="00985881"/>
    <w:rsid w:val="00985A2A"/>
    <w:rsid w:val="00985F04"/>
    <w:rsid w:val="00985F99"/>
    <w:rsid w:val="00986189"/>
    <w:rsid w:val="0098642C"/>
    <w:rsid w:val="00986960"/>
    <w:rsid w:val="00986CB1"/>
    <w:rsid w:val="00986FA7"/>
    <w:rsid w:val="00986FD6"/>
    <w:rsid w:val="00987111"/>
    <w:rsid w:val="0098721D"/>
    <w:rsid w:val="009873A9"/>
    <w:rsid w:val="00987556"/>
    <w:rsid w:val="0098759C"/>
    <w:rsid w:val="009877C9"/>
    <w:rsid w:val="009878C4"/>
    <w:rsid w:val="00987BB1"/>
    <w:rsid w:val="00987FB3"/>
    <w:rsid w:val="0099035A"/>
    <w:rsid w:val="009906CC"/>
    <w:rsid w:val="00990999"/>
    <w:rsid w:val="00990ADE"/>
    <w:rsid w:val="00990DF7"/>
    <w:rsid w:val="009911C7"/>
    <w:rsid w:val="00991309"/>
    <w:rsid w:val="009916FE"/>
    <w:rsid w:val="00991CC1"/>
    <w:rsid w:val="00992173"/>
    <w:rsid w:val="0099234C"/>
    <w:rsid w:val="009929F1"/>
    <w:rsid w:val="00992E23"/>
    <w:rsid w:val="00992E5C"/>
    <w:rsid w:val="00994371"/>
    <w:rsid w:val="009945B4"/>
    <w:rsid w:val="00994A33"/>
    <w:rsid w:val="00994ABE"/>
    <w:rsid w:val="0099570D"/>
    <w:rsid w:val="009959A7"/>
    <w:rsid w:val="00995A16"/>
    <w:rsid w:val="00995CE9"/>
    <w:rsid w:val="009967E2"/>
    <w:rsid w:val="00996942"/>
    <w:rsid w:val="00996B4A"/>
    <w:rsid w:val="00996E64"/>
    <w:rsid w:val="00996EAF"/>
    <w:rsid w:val="009971D9"/>
    <w:rsid w:val="009972DE"/>
    <w:rsid w:val="0099754C"/>
    <w:rsid w:val="00997643"/>
    <w:rsid w:val="009977D1"/>
    <w:rsid w:val="009979E5"/>
    <w:rsid w:val="00997D64"/>
    <w:rsid w:val="009A0284"/>
    <w:rsid w:val="009A0452"/>
    <w:rsid w:val="009A0536"/>
    <w:rsid w:val="009A0624"/>
    <w:rsid w:val="009A0A66"/>
    <w:rsid w:val="009A0AA0"/>
    <w:rsid w:val="009A0B01"/>
    <w:rsid w:val="009A0BFF"/>
    <w:rsid w:val="009A0CB1"/>
    <w:rsid w:val="009A0DF9"/>
    <w:rsid w:val="009A0E63"/>
    <w:rsid w:val="009A0E8F"/>
    <w:rsid w:val="009A116E"/>
    <w:rsid w:val="009A1233"/>
    <w:rsid w:val="009A1326"/>
    <w:rsid w:val="009A1441"/>
    <w:rsid w:val="009A1642"/>
    <w:rsid w:val="009A1F55"/>
    <w:rsid w:val="009A2157"/>
    <w:rsid w:val="009A2E0D"/>
    <w:rsid w:val="009A3159"/>
    <w:rsid w:val="009A31AB"/>
    <w:rsid w:val="009A3203"/>
    <w:rsid w:val="009A321E"/>
    <w:rsid w:val="009A3474"/>
    <w:rsid w:val="009A3897"/>
    <w:rsid w:val="009A3A35"/>
    <w:rsid w:val="009A3B43"/>
    <w:rsid w:val="009A3FA7"/>
    <w:rsid w:val="009A3FDE"/>
    <w:rsid w:val="009A3FF5"/>
    <w:rsid w:val="009A48DC"/>
    <w:rsid w:val="009A4B64"/>
    <w:rsid w:val="009A4BEB"/>
    <w:rsid w:val="009A4C2B"/>
    <w:rsid w:val="009A4E72"/>
    <w:rsid w:val="009A4F60"/>
    <w:rsid w:val="009A5863"/>
    <w:rsid w:val="009A59F8"/>
    <w:rsid w:val="009A5A85"/>
    <w:rsid w:val="009A5D3E"/>
    <w:rsid w:val="009A6271"/>
    <w:rsid w:val="009A63A6"/>
    <w:rsid w:val="009A6663"/>
    <w:rsid w:val="009A6CBF"/>
    <w:rsid w:val="009A716E"/>
    <w:rsid w:val="009A72C5"/>
    <w:rsid w:val="009A737D"/>
    <w:rsid w:val="009A7556"/>
    <w:rsid w:val="009A79F0"/>
    <w:rsid w:val="009B0060"/>
    <w:rsid w:val="009B0975"/>
    <w:rsid w:val="009B0EC4"/>
    <w:rsid w:val="009B10A0"/>
    <w:rsid w:val="009B1315"/>
    <w:rsid w:val="009B136F"/>
    <w:rsid w:val="009B1888"/>
    <w:rsid w:val="009B22AD"/>
    <w:rsid w:val="009B265F"/>
    <w:rsid w:val="009B27E0"/>
    <w:rsid w:val="009B2972"/>
    <w:rsid w:val="009B29C3"/>
    <w:rsid w:val="009B2B58"/>
    <w:rsid w:val="009B2B5B"/>
    <w:rsid w:val="009B2C2F"/>
    <w:rsid w:val="009B2D6A"/>
    <w:rsid w:val="009B2E0C"/>
    <w:rsid w:val="009B309B"/>
    <w:rsid w:val="009B3165"/>
    <w:rsid w:val="009B33D4"/>
    <w:rsid w:val="009B36FE"/>
    <w:rsid w:val="009B3A09"/>
    <w:rsid w:val="009B3AB0"/>
    <w:rsid w:val="009B3C12"/>
    <w:rsid w:val="009B3C5C"/>
    <w:rsid w:val="009B3DA3"/>
    <w:rsid w:val="009B3FCE"/>
    <w:rsid w:val="009B466D"/>
    <w:rsid w:val="009B4775"/>
    <w:rsid w:val="009B47BB"/>
    <w:rsid w:val="009B50C4"/>
    <w:rsid w:val="009B54C5"/>
    <w:rsid w:val="009B5698"/>
    <w:rsid w:val="009B5AB1"/>
    <w:rsid w:val="009B6177"/>
    <w:rsid w:val="009B6229"/>
    <w:rsid w:val="009B625E"/>
    <w:rsid w:val="009B62EC"/>
    <w:rsid w:val="009B66B8"/>
    <w:rsid w:val="009B6742"/>
    <w:rsid w:val="009B6DF2"/>
    <w:rsid w:val="009B6FB5"/>
    <w:rsid w:val="009B75F2"/>
    <w:rsid w:val="009B7656"/>
    <w:rsid w:val="009B76F9"/>
    <w:rsid w:val="009B7FF3"/>
    <w:rsid w:val="009C0335"/>
    <w:rsid w:val="009C0384"/>
    <w:rsid w:val="009C0682"/>
    <w:rsid w:val="009C10D9"/>
    <w:rsid w:val="009C1317"/>
    <w:rsid w:val="009C1480"/>
    <w:rsid w:val="009C1654"/>
    <w:rsid w:val="009C1889"/>
    <w:rsid w:val="009C18E2"/>
    <w:rsid w:val="009C1B25"/>
    <w:rsid w:val="009C1B33"/>
    <w:rsid w:val="009C1CEF"/>
    <w:rsid w:val="009C2906"/>
    <w:rsid w:val="009C2929"/>
    <w:rsid w:val="009C2D32"/>
    <w:rsid w:val="009C31BE"/>
    <w:rsid w:val="009C322C"/>
    <w:rsid w:val="009C35E9"/>
    <w:rsid w:val="009C3A20"/>
    <w:rsid w:val="009C4188"/>
    <w:rsid w:val="009C4265"/>
    <w:rsid w:val="009C43C1"/>
    <w:rsid w:val="009C4544"/>
    <w:rsid w:val="009C498C"/>
    <w:rsid w:val="009C4BF8"/>
    <w:rsid w:val="009C4DA9"/>
    <w:rsid w:val="009C4DE6"/>
    <w:rsid w:val="009C4FAC"/>
    <w:rsid w:val="009C522B"/>
    <w:rsid w:val="009C5476"/>
    <w:rsid w:val="009C55A5"/>
    <w:rsid w:val="009C64BA"/>
    <w:rsid w:val="009C6F66"/>
    <w:rsid w:val="009C7432"/>
    <w:rsid w:val="009C74C9"/>
    <w:rsid w:val="009C7889"/>
    <w:rsid w:val="009C7930"/>
    <w:rsid w:val="009C7A62"/>
    <w:rsid w:val="009C7A9C"/>
    <w:rsid w:val="009D01B6"/>
    <w:rsid w:val="009D0546"/>
    <w:rsid w:val="009D06D9"/>
    <w:rsid w:val="009D0AC9"/>
    <w:rsid w:val="009D0D7B"/>
    <w:rsid w:val="009D0ED9"/>
    <w:rsid w:val="009D115F"/>
    <w:rsid w:val="009D1201"/>
    <w:rsid w:val="009D170F"/>
    <w:rsid w:val="009D195D"/>
    <w:rsid w:val="009D1B86"/>
    <w:rsid w:val="009D1E49"/>
    <w:rsid w:val="009D25FA"/>
    <w:rsid w:val="009D2F28"/>
    <w:rsid w:val="009D312E"/>
    <w:rsid w:val="009D3353"/>
    <w:rsid w:val="009D36D3"/>
    <w:rsid w:val="009D427C"/>
    <w:rsid w:val="009D438E"/>
    <w:rsid w:val="009D4614"/>
    <w:rsid w:val="009D4869"/>
    <w:rsid w:val="009D4EAF"/>
    <w:rsid w:val="009D4F66"/>
    <w:rsid w:val="009D4F9C"/>
    <w:rsid w:val="009D4FFC"/>
    <w:rsid w:val="009D512C"/>
    <w:rsid w:val="009D5269"/>
    <w:rsid w:val="009D52D9"/>
    <w:rsid w:val="009D58C1"/>
    <w:rsid w:val="009D59FB"/>
    <w:rsid w:val="009D5F16"/>
    <w:rsid w:val="009D5F9B"/>
    <w:rsid w:val="009D5FA1"/>
    <w:rsid w:val="009D6348"/>
    <w:rsid w:val="009D64F5"/>
    <w:rsid w:val="009D6857"/>
    <w:rsid w:val="009D68EF"/>
    <w:rsid w:val="009D6D26"/>
    <w:rsid w:val="009D70D5"/>
    <w:rsid w:val="009D7115"/>
    <w:rsid w:val="009D7583"/>
    <w:rsid w:val="009D7818"/>
    <w:rsid w:val="009D7922"/>
    <w:rsid w:val="009D7CB1"/>
    <w:rsid w:val="009D7CB5"/>
    <w:rsid w:val="009D7DB6"/>
    <w:rsid w:val="009E006F"/>
    <w:rsid w:val="009E0533"/>
    <w:rsid w:val="009E0574"/>
    <w:rsid w:val="009E069D"/>
    <w:rsid w:val="009E06A1"/>
    <w:rsid w:val="009E06E3"/>
    <w:rsid w:val="009E0730"/>
    <w:rsid w:val="009E0A45"/>
    <w:rsid w:val="009E12C4"/>
    <w:rsid w:val="009E1457"/>
    <w:rsid w:val="009E1620"/>
    <w:rsid w:val="009E163C"/>
    <w:rsid w:val="009E183B"/>
    <w:rsid w:val="009E19BF"/>
    <w:rsid w:val="009E1A98"/>
    <w:rsid w:val="009E237A"/>
    <w:rsid w:val="009E25C8"/>
    <w:rsid w:val="009E26C4"/>
    <w:rsid w:val="009E276A"/>
    <w:rsid w:val="009E28F9"/>
    <w:rsid w:val="009E2E80"/>
    <w:rsid w:val="009E3345"/>
    <w:rsid w:val="009E35EA"/>
    <w:rsid w:val="009E3943"/>
    <w:rsid w:val="009E3BAA"/>
    <w:rsid w:val="009E3E98"/>
    <w:rsid w:val="009E3FE3"/>
    <w:rsid w:val="009E4172"/>
    <w:rsid w:val="009E439F"/>
    <w:rsid w:val="009E4C50"/>
    <w:rsid w:val="009E4CED"/>
    <w:rsid w:val="009E50E8"/>
    <w:rsid w:val="009E58BA"/>
    <w:rsid w:val="009E5BD2"/>
    <w:rsid w:val="009E5D06"/>
    <w:rsid w:val="009E5D0F"/>
    <w:rsid w:val="009E5ECD"/>
    <w:rsid w:val="009E64C3"/>
    <w:rsid w:val="009E68AC"/>
    <w:rsid w:val="009E69AD"/>
    <w:rsid w:val="009E754B"/>
    <w:rsid w:val="009E79FF"/>
    <w:rsid w:val="009E7C7D"/>
    <w:rsid w:val="009E7CE5"/>
    <w:rsid w:val="009F004D"/>
    <w:rsid w:val="009F08D9"/>
    <w:rsid w:val="009F0BCB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3CE5"/>
    <w:rsid w:val="009F4287"/>
    <w:rsid w:val="009F42B5"/>
    <w:rsid w:val="009F4F50"/>
    <w:rsid w:val="009F5B91"/>
    <w:rsid w:val="009F5E07"/>
    <w:rsid w:val="009F5F01"/>
    <w:rsid w:val="009F5FC4"/>
    <w:rsid w:val="009F63F0"/>
    <w:rsid w:val="009F65B9"/>
    <w:rsid w:val="009F68E7"/>
    <w:rsid w:val="009F69DC"/>
    <w:rsid w:val="009F6A28"/>
    <w:rsid w:val="009F6AE6"/>
    <w:rsid w:val="009F70A1"/>
    <w:rsid w:val="009F7232"/>
    <w:rsid w:val="009F742A"/>
    <w:rsid w:val="009F7492"/>
    <w:rsid w:val="009F74D6"/>
    <w:rsid w:val="009F7B63"/>
    <w:rsid w:val="009F7BE8"/>
    <w:rsid w:val="009F7D4C"/>
    <w:rsid w:val="00A001D2"/>
    <w:rsid w:val="00A0021B"/>
    <w:rsid w:val="00A00296"/>
    <w:rsid w:val="00A006F2"/>
    <w:rsid w:val="00A00716"/>
    <w:rsid w:val="00A00C96"/>
    <w:rsid w:val="00A0112A"/>
    <w:rsid w:val="00A011DA"/>
    <w:rsid w:val="00A0122F"/>
    <w:rsid w:val="00A01291"/>
    <w:rsid w:val="00A0160E"/>
    <w:rsid w:val="00A01CE7"/>
    <w:rsid w:val="00A01F63"/>
    <w:rsid w:val="00A020C8"/>
    <w:rsid w:val="00A022C3"/>
    <w:rsid w:val="00A0234C"/>
    <w:rsid w:val="00A0262C"/>
    <w:rsid w:val="00A02746"/>
    <w:rsid w:val="00A02782"/>
    <w:rsid w:val="00A0280D"/>
    <w:rsid w:val="00A0295A"/>
    <w:rsid w:val="00A02964"/>
    <w:rsid w:val="00A02C10"/>
    <w:rsid w:val="00A02E30"/>
    <w:rsid w:val="00A02EB1"/>
    <w:rsid w:val="00A03095"/>
    <w:rsid w:val="00A032A8"/>
    <w:rsid w:val="00A03445"/>
    <w:rsid w:val="00A040C1"/>
    <w:rsid w:val="00A043DE"/>
    <w:rsid w:val="00A0471A"/>
    <w:rsid w:val="00A04FB0"/>
    <w:rsid w:val="00A0519D"/>
    <w:rsid w:val="00A057AF"/>
    <w:rsid w:val="00A0594A"/>
    <w:rsid w:val="00A0614C"/>
    <w:rsid w:val="00A06CC6"/>
    <w:rsid w:val="00A06F4A"/>
    <w:rsid w:val="00A07401"/>
    <w:rsid w:val="00A077EC"/>
    <w:rsid w:val="00A078C6"/>
    <w:rsid w:val="00A07A80"/>
    <w:rsid w:val="00A07AD2"/>
    <w:rsid w:val="00A07EFD"/>
    <w:rsid w:val="00A10076"/>
    <w:rsid w:val="00A10889"/>
    <w:rsid w:val="00A10BEA"/>
    <w:rsid w:val="00A10F11"/>
    <w:rsid w:val="00A1148F"/>
    <w:rsid w:val="00A1153E"/>
    <w:rsid w:val="00A11702"/>
    <w:rsid w:val="00A11978"/>
    <w:rsid w:val="00A11A88"/>
    <w:rsid w:val="00A11C1B"/>
    <w:rsid w:val="00A11FEA"/>
    <w:rsid w:val="00A121B9"/>
    <w:rsid w:val="00A13265"/>
    <w:rsid w:val="00A133C5"/>
    <w:rsid w:val="00A133F5"/>
    <w:rsid w:val="00A134F8"/>
    <w:rsid w:val="00A1355F"/>
    <w:rsid w:val="00A135EE"/>
    <w:rsid w:val="00A13911"/>
    <w:rsid w:val="00A13A98"/>
    <w:rsid w:val="00A13CB8"/>
    <w:rsid w:val="00A13D14"/>
    <w:rsid w:val="00A144F0"/>
    <w:rsid w:val="00A14524"/>
    <w:rsid w:val="00A14E60"/>
    <w:rsid w:val="00A1513C"/>
    <w:rsid w:val="00A15299"/>
    <w:rsid w:val="00A15365"/>
    <w:rsid w:val="00A15758"/>
    <w:rsid w:val="00A1599F"/>
    <w:rsid w:val="00A15CE0"/>
    <w:rsid w:val="00A15F3D"/>
    <w:rsid w:val="00A160B5"/>
    <w:rsid w:val="00A162CE"/>
    <w:rsid w:val="00A16777"/>
    <w:rsid w:val="00A169B6"/>
    <w:rsid w:val="00A16D0E"/>
    <w:rsid w:val="00A16E83"/>
    <w:rsid w:val="00A17040"/>
    <w:rsid w:val="00A17FC3"/>
    <w:rsid w:val="00A205C7"/>
    <w:rsid w:val="00A20BF3"/>
    <w:rsid w:val="00A2129C"/>
    <w:rsid w:val="00A21721"/>
    <w:rsid w:val="00A217F3"/>
    <w:rsid w:val="00A21CAE"/>
    <w:rsid w:val="00A21CC1"/>
    <w:rsid w:val="00A21FB7"/>
    <w:rsid w:val="00A221F5"/>
    <w:rsid w:val="00A2231E"/>
    <w:rsid w:val="00A223AE"/>
    <w:rsid w:val="00A2285F"/>
    <w:rsid w:val="00A229B6"/>
    <w:rsid w:val="00A229D1"/>
    <w:rsid w:val="00A23178"/>
    <w:rsid w:val="00A2321D"/>
    <w:rsid w:val="00A2332D"/>
    <w:rsid w:val="00A2353E"/>
    <w:rsid w:val="00A23691"/>
    <w:rsid w:val="00A2376C"/>
    <w:rsid w:val="00A237BA"/>
    <w:rsid w:val="00A239D7"/>
    <w:rsid w:val="00A23CAD"/>
    <w:rsid w:val="00A23CC9"/>
    <w:rsid w:val="00A24415"/>
    <w:rsid w:val="00A24476"/>
    <w:rsid w:val="00A244C3"/>
    <w:rsid w:val="00A2464C"/>
    <w:rsid w:val="00A24C95"/>
    <w:rsid w:val="00A24D38"/>
    <w:rsid w:val="00A24FC3"/>
    <w:rsid w:val="00A25062"/>
    <w:rsid w:val="00A257C1"/>
    <w:rsid w:val="00A260CF"/>
    <w:rsid w:val="00A2640E"/>
    <w:rsid w:val="00A26A88"/>
    <w:rsid w:val="00A26D39"/>
    <w:rsid w:val="00A26F1C"/>
    <w:rsid w:val="00A2704A"/>
    <w:rsid w:val="00A270C9"/>
    <w:rsid w:val="00A27103"/>
    <w:rsid w:val="00A272AB"/>
    <w:rsid w:val="00A273E6"/>
    <w:rsid w:val="00A273FA"/>
    <w:rsid w:val="00A27518"/>
    <w:rsid w:val="00A27876"/>
    <w:rsid w:val="00A27CE7"/>
    <w:rsid w:val="00A301A9"/>
    <w:rsid w:val="00A301FD"/>
    <w:rsid w:val="00A304C4"/>
    <w:rsid w:val="00A30667"/>
    <w:rsid w:val="00A30E33"/>
    <w:rsid w:val="00A310E0"/>
    <w:rsid w:val="00A31194"/>
    <w:rsid w:val="00A31234"/>
    <w:rsid w:val="00A3171E"/>
    <w:rsid w:val="00A317AA"/>
    <w:rsid w:val="00A3186C"/>
    <w:rsid w:val="00A31D35"/>
    <w:rsid w:val="00A31E4D"/>
    <w:rsid w:val="00A31F24"/>
    <w:rsid w:val="00A31F7B"/>
    <w:rsid w:val="00A32810"/>
    <w:rsid w:val="00A334B8"/>
    <w:rsid w:val="00A33670"/>
    <w:rsid w:val="00A33D18"/>
    <w:rsid w:val="00A33EF0"/>
    <w:rsid w:val="00A3472C"/>
    <w:rsid w:val="00A348C0"/>
    <w:rsid w:val="00A34A51"/>
    <w:rsid w:val="00A34D73"/>
    <w:rsid w:val="00A3525B"/>
    <w:rsid w:val="00A35629"/>
    <w:rsid w:val="00A35706"/>
    <w:rsid w:val="00A3580A"/>
    <w:rsid w:val="00A3597D"/>
    <w:rsid w:val="00A35A4E"/>
    <w:rsid w:val="00A35E30"/>
    <w:rsid w:val="00A35F71"/>
    <w:rsid w:val="00A36196"/>
    <w:rsid w:val="00A3666D"/>
    <w:rsid w:val="00A366F8"/>
    <w:rsid w:val="00A36B8B"/>
    <w:rsid w:val="00A36CF6"/>
    <w:rsid w:val="00A36E45"/>
    <w:rsid w:val="00A37046"/>
    <w:rsid w:val="00A371A1"/>
    <w:rsid w:val="00A373E4"/>
    <w:rsid w:val="00A373F2"/>
    <w:rsid w:val="00A37947"/>
    <w:rsid w:val="00A37966"/>
    <w:rsid w:val="00A3797A"/>
    <w:rsid w:val="00A379BC"/>
    <w:rsid w:val="00A37D20"/>
    <w:rsid w:val="00A37F65"/>
    <w:rsid w:val="00A40030"/>
    <w:rsid w:val="00A4029D"/>
    <w:rsid w:val="00A40427"/>
    <w:rsid w:val="00A40663"/>
    <w:rsid w:val="00A40C96"/>
    <w:rsid w:val="00A4186B"/>
    <w:rsid w:val="00A418D0"/>
    <w:rsid w:val="00A418D8"/>
    <w:rsid w:val="00A41D68"/>
    <w:rsid w:val="00A42023"/>
    <w:rsid w:val="00A4230F"/>
    <w:rsid w:val="00A42372"/>
    <w:rsid w:val="00A425AB"/>
    <w:rsid w:val="00A425E9"/>
    <w:rsid w:val="00A4290D"/>
    <w:rsid w:val="00A42AF3"/>
    <w:rsid w:val="00A42E1C"/>
    <w:rsid w:val="00A4306C"/>
    <w:rsid w:val="00A43482"/>
    <w:rsid w:val="00A438F9"/>
    <w:rsid w:val="00A43BCC"/>
    <w:rsid w:val="00A44052"/>
    <w:rsid w:val="00A440BC"/>
    <w:rsid w:val="00A4436B"/>
    <w:rsid w:val="00A443A3"/>
    <w:rsid w:val="00A446F4"/>
    <w:rsid w:val="00A448AF"/>
    <w:rsid w:val="00A44B88"/>
    <w:rsid w:val="00A44C9A"/>
    <w:rsid w:val="00A45230"/>
    <w:rsid w:val="00A45BE0"/>
    <w:rsid w:val="00A461D8"/>
    <w:rsid w:val="00A464BF"/>
    <w:rsid w:val="00A4676D"/>
    <w:rsid w:val="00A468C9"/>
    <w:rsid w:val="00A46A39"/>
    <w:rsid w:val="00A46DE2"/>
    <w:rsid w:val="00A46EF6"/>
    <w:rsid w:val="00A470AA"/>
    <w:rsid w:val="00A471E4"/>
    <w:rsid w:val="00A47512"/>
    <w:rsid w:val="00A47A71"/>
    <w:rsid w:val="00A500D5"/>
    <w:rsid w:val="00A501D3"/>
    <w:rsid w:val="00A50201"/>
    <w:rsid w:val="00A50783"/>
    <w:rsid w:val="00A507C9"/>
    <w:rsid w:val="00A50D1B"/>
    <w:rsid w:val="00A50F0E"/>
    <w:rsid w:val="00A51127"/>
    <w:rsid w:val="00A51427"/>
    <w:rsid w:val="00A51FFD"/>
    <w:rsid w:val="00A521BE"/>
    <w:rsid w:val="00A52203"/>
    <w:rsid w:val="00A52735"/>
    <w:rsid w:val="00A52777"/>
    <w:rsid w:val="00A52EAE"/>
    <w:rsid w:val="00A53701"/>
    <w:rsid w:val="00A5399A"/>
    <w:rsid w:val="00A53CA6"/>
    <w:rsid w:val="00A5403B"/>
    <w:rsid w:val="00A540B8"/>
    <w:rsid w:val="00A54255"/>
    <w:rsid w:val="00A54431"/>
    <w:rsid w:val="00A54449"/>
    <w:rsid w:val="00A544AB"/>
    <w:rsid w:val="00A5484D"/>
    <w:rsid w:val="00A54A42"/>
    <w:rsid w:val="00A54FB7"/>
    <w:rsid w:val="00A55094"/>
    <w:rsid w:val="00A55576"/>
    <w:rsid w:val="00A55DA5"/>
    <w:rsid w:val="00A56089"/>
    <w:rsid w:val="00A561CC"/>
    <w:rsid w:val="00A561FC"/>
    <w:rsid w:val="00A564AF"/>
    <w:rsid w:val="00A56647"/>
    <w:rsid w:val="00A56EB8"/>
    <w:rsid w:val="00A5726F"/>
    <w:rsid w:val="00A57318"/>
    <w:rsid w:val="00A574EE"/>
    <w:rsid w:val="00A57722"/>
    <w:rsid w:val="00A57A71"/>
    <w:rsid w:val="00A57B93"/>
    <w:rsid w:val="00A57BFB"/>
    <w:rsid w:val="00A57C78"/>
    <w:rsid w:val="00A57FA3"/>
    <w:rsid w:val="00A60540"/>
    <w:rsid w:val="00A608D7"/>
    <w:rsid w:val="00A60ADF"/>
    <w:rsid w:val="00A62107"/>
    <w:rsid w:val="00A6225A"/>
    <w:rsid w:val="00A62663"/>
    <w:rsid w:val="00A62823"/>
    <w:rsid w:val="00A62A9C"/>
    <w:rsid w:val="00A62DAC"/>
    <w:rsid w:val="00A631AB"/>
    <w:rsid w:val="00A63885"/>
    <w:rsid w:val="00A63889"/>
    <w:rsid w:val="00A638D6"/>
    <w:rsid w:val="00A63ACC"/>
    <w:rsid w:val="00A63E29"/>
    <w:rsid w:val="00A640C4"/>
    <w:rsid w:val="00A6422F"/>
    <w:rsid w:val="00A64559"/>
    <w:rsid w:val="00A649CC"/>
    <w:rsid w:val="00A64A43"/>
    <w:rsid w:val="00A65556"/>
    <w:rsid w:val="00A65A1A"/>
    <w:rsid w:val="00A65B9D"/>
    <w:rsid w:val="00A65BA3"/>
    <w:rsid w:val="00A65BB9"/>
    <w:rsid w:val="00A65FD5"/>
    <w:rsid w:val="00A663D3"/>
    <w:rsid w:val="00A663D7"/>
    <w:rsid w:val="00A66CD7"/>
    <w:rsid w:val="00A67092"/>
    <w:rsid w:val="00A6739E"/>
    <w:rsid w:val="00A6762D"/>
    <w:rsid w:val="00A67740"/>
    <w:rsid w:val="00A67EC7"/>
    <w:rsid w:val="00A67F10"/>
    <w:rsid w:val="00A67F83"/>
    <w:rsid w:val="00A702E5"/>
    <w:rsid w:val="00A704E5"/>
    <w:rsid w:val="00A70749"/>
    <w:rsid w:val="00A71509"/>
    <w:rsid w:val="00A716D1"/>
    <w:rsid w:val="00A71735"/>
    <w:rsid w:val="00A717E6"/>
    <w:rsid w:val="00A7180E"/>
    <w:rsid w:val="00A718D1"/>
    <w:rsid w:val="00A720FA"/>
    <w:rsid w:val="00A723B1"/>
    <w:rsid w:val="00A726BF"/>
    <w:rsid w:val="00A72700"/>
    <w:rsid w:val="00A72874"/>
    <w:rsid w:val="00A72B33"/>
    <w:rsid w:val="00A72CFF"/>
    <w:rsid w:val="00A72F59"/>
    <w:rsid w:val="00A73467"/>
    <w:rsid w:val="00A73657"/>
    <w:rsid w:val="00A7382A"/>
    <w:rsid w:val="00A74101"/>
    <w:rsid w:val="00A74CA5"/>
    <w:rsid w:val="00A750EE"/>
    <w:rsid w:val="00A755BE"/>
    <w:rsid w:val="00A755EF"/>
    <w:rsid w:val="00A75A4A"/>
    <w:rsid w:val="00A75CB8"/>
    <w:rsid w:val="00A75DEF"/>
    <w:rsid w:val="00A76225"/>
    <w:rsid w:val="00A763BE"/>
    <w:rsid w:val="00A766FE"/>
    <w:rsid w:val="00A76948"/>
    <w:rsid w:val="00A769D6"/>
    <w:rsid w:val="00A76AF7"/>
    <w:rsid w:val="00A76C70"/>
    <w:rsid w:val="00A76EE4"/>
    <w:rsid w:val="00A77434"/>
    <w:rsid w:val="00A774AF"/>
    <w:rsid w:val="00A778D6"/>
    <w:rsid w:val="00A77AAE"/>
    <w:rsid w:val="00A77B1B"/>
    <w:rsid w:val="00A77BC6"/>
    <w:rsid w:val="00A8040E"/>
    <w:rsid w:val="00A80841"/>
    <w:rsid w:val="00A808F9"/>
    <w:rsid w:val="00A80909"/>
    <w:rsid w:val="00A80934"/>
    <w:rsid w:val="00A80BDE"/>
    <w:rsid w:val="00A80C81"/>
    <w:rsid w:val="00A81323"/>
    <w:rsid w:val="00A819D1"/>
    <w:rsid w:val="00A81DC7"/>
    <w:rsid w:val="00A81ED6"/>
    <w:rsid w:val="00A81F3B"/>
    <w:rsid w:val="00A821DB"/>
    <w:rsid w:val="00A8254F"/>
    <w:rsid w:val="00A8278B"/>
    <w:rsid w:val="00A8282A"/>
    <w:rsid w:val="00A82CE6"/>
    <w:rsid w:val="00A82E7B"/>
    <w:rsid w:val="00A830B1"/>
    <w:rsid w:val="00A8334A"/>
    <w:rsid w:val="00A83407"/>
    <w:rsid w:val="00A83486"/>
    <w:rsid w:val="00A8355D"/>
    <w:rsid w:val="00A835FB"/>
    <w:rsid w:val="00A83725"/>
    <w:rsid w:val="00A838E5"/>
    <w:rsid w:val="00A83E60"/>
    <w:rsid w:val="00A848E8"/>
    <w:rsid w:val="00A84B20"/>
    <w:rsid w:val="00A84E2D"/>
    <w:rsid w:val="00A852DD"/>
    <w:rsid w:val="00A853D2"/>
    <w:rsid w:val="00A85823"/>
    <w:rsid w:val="00A85C65"/>
    <w:rsid w:val="00A85F77"/>
    <w:rsid w:val="00A8609E"/>
    <w:rsid w:val="00A86269"/>
    <w:rsid w:val="00A86353"/>
    <w:rsid w:val="00A8637C"/>
    <w:rsid w:val="00A86B7C"/>
    <w:rsid w:val="00A86CBA"/>
    <w:rsid w:val="00A8718C"/>
    <w:rsid w:val="00A877EA"/>
    <w:rsid w:val="00A904F4"/>
    <w:rsid w:val="00A90917"/>
    <w:rsid w:val="00A90C71"/>
    <w:rsid w:val="00A90CB8"/>
    <w:rsid w:val="00A90FA3"/>
    <w:rsid w:val="00A91130"/>
    <w:rsid w:val="00A912D4"/>
    <w:rsid w:val="00A91796"/>
    <w:rsid w:val="00A91925"/>
    <w:rsid w:val="00A91B10"/>
    <w:rsid w:val="00A91D0F"/>
    <w:rsid w:val="00A92009"/>
    <w:rsid w:val="00A922EF"/>
    <w:rsid w:val="00A924A4"/>
    <w:rsid w:val="00A92559"/>
    <w:rsid w:val="00A92AAA"/>
    <w:rsid w:val="00A92E1E"/>
    <w:rsid w:val="00A93175"/>
    <w:rsid w:val="00A934E7"/>
    <w:rsid w:val="00A9356A"/>
    <w:rsid w:val="00A93DE5"/>
    <w:rsid w:val="00A94147"/>
    <w:rsid w:val="00A941FB"/>
    <w:rsid w:val="00A943E1"/>
    <w:rsid w:val="00A94DA8"/>
    <w:rsid w:val="00A95558"/>
    <w:rsid w:val="00A9566A"/>
    <w:rsid w:val="00A958C2"/>
    <w:rsid w:val="00A958FC"/>
    <w:rsid w:val="00A95A2F"/>
    <w:rsid w:val="00A95B2B"/>
    <w:rsid w:val="00A9629B"/>
    <w:rsid w:val="00A96CCB"/>
    <w:rsid w:val="00A96DEA"/>
    <w:rsid w:val="00A971AB"/>
    <w:rsid w:val="00A97452"/>
    <w:rsid w:val="00A976D4"/>
    <w:rsid w:val="00A97A41"/>
    <w:rsid w:val="00A97A9E"/>
    <w:rsid w:val="00AA007D"/>
    <w:rsid w:val="00AA0323"/>
    <w:rsid w:val="00AA0BFA"/>
    <w:rsid w:val="00AA0DCA"/>
    <w:rsid w:val="00AA11A3"/>
    <w:rsid w:val="00AA142A"/>
    <w:rsid w:val="00AA1433"/>
    <w:rsid w:val="00AA1703"/>
    <w:rsid w:val="00AA177E"/>
    <w:rsid w:val="00AA1E5D"/>
    <w:rsid w:val="00AA23AD"/>
    <w:rsid w:val="00AA2896"/>
    <w:rsid w:val="00AA2A2D"/>
    <w:rsid w:val="00AA2BCC"/>
    <w:rsid w:val="00AA300D"/>
    <w:rsid w:val="00AA34C4"/>
    <w:rsid w:val="00AA35A2"/>
    <w:rsid w:val="00AA35B6"/>
    <w:rsid w:val="00AA37E9"/>
    <w:rsid w:val="00AA3D55"/>
    <w:rsid w:val="00AA3DFD"/>
    <w:rsid w:val="00AA4894"/>
    <w:rsid w:val="00AA48BF"/>
    <w:rsid w:val="00AA4BD1"/>
    <w:rsid w:val="00AA4C88"/>
    <w:rsid w:val="00AA4CEE"/>
    <w:rsid w:val="00AA4DCA"/>
    <w:rsid w:val="00AA521B"/>
    <w:rsid w:val="00AA6115"/>
    <w:rsid w:val="00AA634D"/>
    <w:rsid w:val="00AA65E0"/>
    <w:rsid w:val="00AA6A2B"/>
    <w:rsid w:val="00AA6DBC"/>
    <w:rsid w:val="00AA70D2"/>
    <w:rsid w:val="00AA7FFB"/>
    <w:rsid w:val="00AB0717"/>
    <w:rsid w:val="00AB0BBB"/>
    <w:rsid w:val="00AB0C69"/>
    <w:rsid w:val="00AB0C9F"/>
    <w:rsid w:val="00AB12C8"/>
    <w:rsid w:val="00AB1329"/>
    <w:rsid w:val="00AB1A59"/>
    <w:rsid w:val="00AB1C99"/>
    <w:rsid w:val="00AB1D06"/>
    <w:rsid w:val="00AB1E0F"/>
    <w:rsid w:val="00AB1FB5"/>
    <w:rsid w:val="00AB2249"/>
    <w:rsid w:val="00AB2352"/>
    <w:rsid w:val="00AB245D"/>
    <w:rsid w:val="00AB25E0"/>
    <w:rsid w:val="00AB2713"/>
    <w:rsid w:val="00AB2848"/>
    <w:rsid w:val="00AB2AE4"/>
    <w:rsid w:val="00AB2B7D"/>
    <w:rsid w:val="00AB3096"/>
    <w:rsid w:val="00AB31C2"/>
    <w:rsid w:val="00AB31E2"/>
    <w:rsid w:val="00AB32AC"/>
    <w:rsid w:val="00AB32EB"/>
    <w:rsid w:val="00AB33A5"/>
    <w:rsid w:val="00AB350B"/>
    <w:rsid w:val="00AB366F"/>
    <w:rsid w:val="00AB3688"/>
    <w:rsid w:val="00AB37F2"/>
    <w:rsid w:val="00AB3D15"/>
    <w:rsid w:val="00AB43F0"/>
    <w:rsid w:val="00AB4409"/>
    <w:rsid w:val="00AB4464"/>
    <w:rsid w:val="00AB44DB"/>
    <w:rsid w:val="00AB453C"/>
    <w:rsid w:val="00AB4A0F"/>
    <w:rsid w:val="00AB4D02"/>
    <w:rsid w:val="00AB508C"/>
    <w:rsid w:val="00AB53AA"/>
    <w:rsid w:val="00AB54FB"/>
    <w:rsid w:val="00AB577D"/>
    <w:rsid w:val="00AB57AB"/>
    <w:rsid w:val="00AB5D93"/>
    <w:rsid w:val="00AB605B"/>
    <w:rsid w:val="00AB6508"/>
    <w:rsid w:val="00AB6A25"/>
    <w:rsid w:val="00AB6D33"/>
    <w:rsid w:val="00AB6D46"/>
    <w:rsid w:val="00AB700F"/>
    <w:rsid w:val="00AB7442"/>
    <w:rsid w:val="00AB7582"/>
    <w:rsid w:val="00AB7C74"/>
    <w:rsid w:val="00AB7C81"/>
    <w:rsid w:val="00AB7EF1"/>
    <w:rsid w:val="00AC005A"/>
    <w:rsid w:val="00AC00FF"/>
    <w:rsid w:val="00AC024A"/>
    <w:rsid w:val="00AC04E0"/>
    <w:rsid w:val="00AC0818"/>
    <w:rsid w:val="00AC0BDF"/>
    <w:rsid w:val="00AC1518"/>
    <w:rsid w:val="00AC1555"/>
    <w:rsid w:val="00AC1A2A"/>
    <w:rsid w:val="00AC1DCE"/>
    <w:rsid w:val="00AC1EA2"/>
    <w:rsid w:val="00AC2093"/>
    <w:rsid w:val="00AC2228"/>
    <w:rsid w:val="00AC23D1"/>
    <w:rsid w:val="00AC26AD"/>
    <w:rsid w:val="00AC26DE"/>
    <w:rsid w:val="00AC28EC"/>
    <w:rsid w:val="00AC2972"/>
    <w:rsid w:val="00AC2A92"/>
    <w:rsid w:val="00AC3098"/>
    <w:rsid w:val="00AC389B"/>
    <w:rsid w:val="00AC38BC"/>
    <w:rsid w:val="00AC38CE"/>
    <w:rsid w:val="00AC3AE6"/>
    <w:rsid w:val="00AC4176"/>
    <w:rsid w:val="00AC41D8"/>
    <w:rsid w:val="00AC4518"/>
    <w:rsid w:val="00AC4722"/>
    <w:rsid w:val="00AC4764"/>
    <w:rsid w:val="00AC4777"/>
    <w:rsid w:val="00AC486D"/>
    <w:rsid w:val="00AC4A64"/>
    <w:rsid w:val="00AC4DA6"/>
    <w:rsid w:val="00AC5045"/>
    <w:rsid w:val="00AC5065"/>
    <w:rsid w:val="00AC528B"/>
    <w:rsid w:val="00AC549E"/>
    <w:rsid w:val="00AC54DE"/>
    <w:rsid w:val="00AC59E0"/>
    <w:rsid w:val="00AC5BD5"/>
    <w:rsid w:val="00AC5C0A"/>
    <w:rsid w:val="00AC64E3"/>
    <w:rsid w:val="00AC6944"/>
    <w:rsid w:val="00AC6BCE"/>
    <w:rsid w:val="00AC6C94"/>
    <w:rsid w:val="00AC6E0A"/>
    <w:rsid w:val="00AC6E41"/>
    <w:rsid w:val="00AC6F9A"/>
    <w:rsid w:val="00AC71C6"/>
    <w:rsid w:val="00AC7508"/>
    <w:rsid w:val="00AC7B8B"/>
    <w:rsid w:val="00AC7F8C"/>
    <w:rsid w:val="00AD01A9"/>
    <w:rsid w:val="00AD0293"/>
    <w:rsid w:val="00AD02C2"/>
    <w:rsid w:val="00AD07AB"/>
    <w:rsid w:val="00AD0A25"/>
    <w:rsid w:val="00AD0DA1"/>
    <w:rsid w:val="00AD0F87"/>
    <w:rsid w:val="00AD11E1"/>
    <w:rsid w:val="00AD13EF"/>
    <w:rsid w:val="00AD19EC"/>
    <w:rsid w:val="00AD1BA3"/>
    <w:rsid w:val="00AD1C91"/>
    <w:rsid w:val="00AD217D"/>
    <w:rsid w:val="00AD27CB"/>
    <w:rsid w:val="00AD27DC"/>
    <w:rsid w:val="00AD2A35"/>
    <w:rsid w:val="00AD2AF1"/>
    <w:rsid w:val="00AD2C53"/>
    <w:rsid w:val="00AD33C4"/>
    <w:rsid w:val="00AD34AD"/>
    <w:rsid w:val="00AD3586"/>
    <w:rsid w:val="00AD3619"/>
    <w:rsid w:val="00AD367F"/>
    <w:rsid w:val="00AD382B"/>
    <w:rsid w:val="00AD39CC"/>
    <w:rsid w:val="00AD3EBE"/>
    <w:rsid w:val="00AD4036"/>
    <w:rsid w:val="00AD44F5"/>
    <w:rsid w:val="00AD4C1D"/>
    <w:rsid w:val="00AD4C41"/>
    <w:rsid w:val="00AD5120"/>
    <w:rsid w:val="00AD5165"/>
    <w:rsid w:val="00AD53DF"/>
    <w:rsid w:val="00AD56DF"/>
    <w:rsid w:val="00AD5879"/>
    <w:rsid w:val="00AD58CC"/>
    <w:rsid w:val="00AD59D3"/>
    <w:rsid w:val="00AD5B27"/>
    <w:rsid w:val="00AD65B6"/>
    <w:rsid w:val="00AD68BA"/>
    <w:rsid w:val="00AD6B33"/>
    <w:rsid w:val="00AD6C10"/>
    <w:rsid w:val="00AD6FE4"/>
    <w:rsid w:val="00AD7552"/>
    <w:rsid w:val="00AD7709"/>
    <w:rsid w:val="00AD7727"/>
    <w:rsid w:val="00AD776F"/>
    <w:rsid w:val="00AD77B4"/>
    <w:rsid w:val="00AD77F5"/>
    <w:rsid w:val="00AE0429"/>
    <w:rsid w:val="00AE07E2"/>
    <w:rsid w:val="00AE087F"/>
    <w:rsid w:val="00AE0F3B"/>
    <w:rsid w:val="00AE16D0"/>
    <w:rsid w:val="00AE1B37"/>
    <w:rsid w:val="00AE1F5A"/>
    <w:rsid w:val="00AE21BE"/>
    <w:rsid w:val="00AE2E2A"/>
    <w:rsid w:val="00AE3226"/>
    <w:rsid w:val="00AE37A7"/>
    <w:rsid w:val="00AE3936"/>
    <w:rsid w:val="00AE3D81"/>
    <w:rsid w:val="00AE490D"/>
    <w:rsid w:val="00AE4B9A"/>
    <w:rsid w:val="00AE4D71"/>
    <w:rsid w:val="00AE4F6D"/>
    <w:rsid w:val="00AE4FFB"/>
    <w:rsid w:val="00AE51B3"/>
    <w:rsid w:val="00AE52C9"/>
    <w:rsid w:val="00AE531D"/>
    <w:rsid w:val="00AE5472"/>
    <w:rsid w:val="00AE5980"/>
    <w:rsid w:val="00AE59C3"/>
    <w:rsid w:val="00AE5C27"/>
    <w:rsid w:val="00AE6051"/>
    <w:rsid w:val="00AE6089"/>
    <w:rsid w:val="00AE6344"/>
    <w:rsid w:val="00AE685D"/>
    <w:rsid w:val="00AE68B4"/>
    <w:rsid w:val="00AE69FF"/>
    <w:rsid w:val="00AE6B35"/>
    <w:rsid w:val="00AE6D69"/>
    <w:rsid w:val="00AE7571"/>
    <w:rsid w:val="00AE780F"/>
    <w:rsid w:val="00AE7842"/>
    <w:rsid w:val="00AE7887"/>
    <w:rsid w:val="00AE7FB0"/>
    <w:rsid w:val="00AF00C2"/>
    <w:rsid w:val="00AF06DD"/>
    <w:rsid w:val="00AF12DC"/>
    <w:rsid w:val="00AF173E"/>
    <w:rsid w:val="00AF189F"/>
    <w:rsid w:val="00AF1BDB"/>
    <w:rsid w:val="00AF1CE7"/>
    <w:rsid w:val="00AF2156"/>
    <w:rsid w:val="00AF2438"/>
    <w:rsid w:val="00AF256D"/>
    <w:rsid w:val="00AF2EFC"/>
    <w:rsid w:val="00AF2FB7"/>
    <w:rsid w:val="00AF3118"/>
    <w:rsid w:val="00AF3239"/>
    <w:rsid w:val="00AF35CF"/>
    <w:rsid w:val="00AF3946"/>
    <w:rsid w:val="00AF3966"/>
    <w:rsid w:val="00AF397B"/>
    <w:rsid w:val="00AF4058"/>
    <w:rsid w:val="00AF40E9"/>
    <w:rsid w:val="00AF44CD"/>
    <w:rsid w:val="00AF4A58"/>
    <w:rsid w:val="00AF4BEE"/>
    <w:rsid w:val="00AF54C7"/>
    <w:rsid w:val="00AF5AD4"/>
    <w:rsid w:val="00AF5B12"/>
    <w:rsid w:val="00AF5C3E"/>
    <w:rsid w:val="00AF5F7F"/>
    <w:rsid w:val="00AF5FEC"/>
    <w:rsid w:val="00AF696C"/>
    <w:rsid w:val="00AF6DB9"/>
    <w:rsid w:val="00AF6FF2"/>
    <w:rsid w:val="00AF7864"/>
    <w:rsid w:val="00AF7A18"/>
    <w:rsid w:val="00B0069A"/>
    <w:rsid w:val="00B0079E"/>
    <w:rsid w:val="00B00903"/>
    <w:rsid w:val="00B00A3E"/>
    <w:rsid w:val="00B00A53"/>
    <w:rsid w:val="00B00CFA"/>
    <w:rsid w:val="00B00E8F"/>
    <w:rsid w:val="00B010E7"/>
    <w:rsid w:val="00B01744"/>
    <w:rsid w:val="00B01AE3"/>
    <w:rsid w:val="00B01C9D"/>
    <w:rsid w:val="00B01E2B"/>
    <w:rsid w:val="00B0203C"/>
    <w:rsid w:val="00B0210C"/>
    <w:rsid w:val="00B021A6"/>
    <w:rsid w:val="00B02401"/>
    <w:rsid w:val="00B02996"/>
    <w:rsid w:val="00B02A18"/>
    <w:rsid w:val="00B02CF7"/>
    <w:rsid w:val="00B0301A"/>
    <w:rsid w:val="00B03296"/>
    <w:rsid w:val="00B03374"/>
    <w:rsid w:val="00B0338E"/>
    <w:rsid w:val="00B0384A"/>
    <w:rsid w:val="00B03BAA"/>
    <w:rsid w:val="00B045F3"/>
    <w:rsid w:val="00B046F0"/>
    <w:rsid w:val="00B049CE"/>
    <w:rsid w:val="00B04C26"/>
    <w:rsid w:val="00B0572B"/>
    <w:rsid w:val="00B0579B"/>
    <w:rsid w:val="00B058FE"/>
    <w:rsid w:val="00B05CA8"/>
    <w:rsid w:val="00B0600C"/>
    <w:rsid w:val="00B06379"/>
    <w:rsid w:val="00B06F07"/>
    <w:rsid w:val="00B07428"/>
    <w:rsid w:val="00B0744C"/>
    <w:rsid w:val="00B07822"/>
    <w:rsid w:val="00B07843"/>
    <w:rsid w:val="00B078EB"/>
    <w:rsid w:val="00B07933"/>
    <w:rsid w:val="00B07A9C"/>
    <w:rsid w:val="00B100B2"/>
    <w:rsid w:val="00B100CE"/>
    <w:rsid w:val="00B10388"/>
    <w:rsid w:val="00B104E5"/>
    <w:rsid w:val="00B1081E"/>
    <w:rsid w:val="00B115AC"/>
    <w:rsid w:val="00B11AD2"/>
    <w:rsid w:val="00B11C3B"/>
    <w:rsid w:val="00B11CCA"/>
    <w:rsid w:val="00B11D34"/>
    <w:rsid w:val="00B11F0F"/>
    <w:rsid w:val="00B1204A"/>
    <w:rsid w:val="00B12B5B"/>
    <w:rsid w:val="00B12C99"/>
    <w:rsid w:val="00B12E7F"/>
    <w:rsid w:val="00B12EE1"/>
    <w:rsid w:val="00B1329D"/>
    <w:rsid w:val="00B13461"/>
    <w:rsid w:val="00B1347A"/>
    <w:rsid w:val="00B139D3"/>
    <w:rsid w:val="00B13B67"/>
    <w:rsid w:val="00B13EC5"/>
    <w:rsid w:val="00B140D5"/>
    <w:rsid w:val="00B141CF"/>
    <w:rsid w:val="00B141EC"/>
    <w:rsid w:val="00B145E8"/>
    <w:rsid w:val="00B14F88"/>
    <w:rsid w:val="00B1592E"/>
    <w:rsid w:val="00B15B0D"/>
    <w:rsid w:val="00B16200"/>
    <w:rsid w:val="00B165E5"/>
    <w:rsid w:val="00B169E6"/>
    <w:rsid w:val="00B16D75"/>
    <w:rsid w:val="00B1733B"/>
    <w:rsid w:val="00B177E1"/>
    <w:rsid w:val="00B178F7"/>
    <w:rsid w:val="00B17948"/>
    <w:rsid w:val="00B20498"/>
    <w:rsid w:val="00B206B7"/>
    <w:rsid w:val="00B20B0A"/>
    <w:rsid w:val="00B20B3A"/>
    <w:rsid w:val="00B20FBC"/>
    <w:rsid w:val="00B21964"/>
    <w:rsid w:val="00B21EB8"/>
    <w:rsid w:val="00B21FD5"/>
    <w:rsid w:val="00B22215"/>
    <w:rsid w:val="00B22733"/>
    <w:rsid w:val="00B227C3"/>
    <w:rsid w:val="00B22869"/>
    <w:rsid w:val="00B22975"/>
    <w:rsid w:val="00B22A6E"/>
    <w:rsid w:val="00B22DE3"/>
    <w:rsid w:val="00B234E1"/>
    <w:rsid w:val="00B23603"/>
    <w:rsid w:val="00B23DD5"/>
    <w:rsid w:val="00B23F80"/>
    <w:rsid w:val="00B24088"/>
    <w:rsid w:val="00B2441A"/>
    <w:rsid w:val="00B2441F"/>
    <w:rsid w:val="00B2478B"/>
    <w:rsid w:val="00B24C8D"/>
    <w:rsid w:val="00B24EC4"/>
    <w:rsid w:val="00B24F90"/>
    <w:rsid w:val="00B250AA"/>
    <w:rsid w:val="00B25448"/>
    <w:rsid w:val="00B2546B"/>
    <w:rsid w:val="00B255C2"/>
    <w:rsid w:val="00B25A37"/>
    <w:rsid w:val="00B25CD3"/>
    <w:rsid w:val="00B25F06"/>
    <w:rsid w:val="00B266D1"/>
    <w:rsid w:val="00B267A1"/>
    <w:rsid w:val="00B27388"/>
    <w:rsid w:val="00B27393"/>
    <w:rsid w:val="00B2764F"/>
    <w:rsid w:val="00B27884"/>
    <w:rsid w:val="00B30010"/>
    <w:rsid w:val="00B303DE"/>
    <w:rsid w:val="00B307A7"/>
    <w:rsid w:val="00B307D5"/>
    <w:rsid w:val="00B3089B"/>
    <w:rsid w:val="00B30A64"/>
    <w:rsid w:val="00B30FE9"/>
    <w:rsid w:val="00B310D7"/>
    <w:rsid w:val="00B31291"/>
    <w:rsid w:val="00B3166E"/>
    <w:rsid w:val="00B31AF2"/>
    <w:rsid w:val="00B31B74"/>
    <w:rsid w:val="00B31C38"/>
    <w:rsid w:val="00B31DA8"/>
    <w:rsid w:val="00B31F86"/>
    <w:rsid w:val="00B31FA0"/>
    <w:rsid w:val="00B3230D"/>
    <w:rsid w:val="00B32692"/>
    <w:rsid w:val="00B32703"/>
    <w:rsid w:val="00B32C21"/>
    <w:rsid w:val="00B3336F"/>
    <w:rsid w:val="00B33DC2"/>
    <w:rsid w:val="00B33DDA"/>
    <w:rsid w:val="00B33F18"/>
    <w:rsid w:val="00B340D6"/>
    <w:rsid w:val="00B34367"/>
    <w:rsid w:val="00B3437E"/>
    <w:rsid w:val="00B344EA"/>
    <w:rsid w:val="00B347DF"/>
    <w:rsid w:val="00B34836"/>
    <w:rsid w:val="00B349B1"/>
    <w:rsid w:val="00B34B14"/>
    <w:rsid w:val="00B34B2B"/>
    <w:rsid w:val="00B34B55"/>
    <w:rsid w:val="00B3554E"/>
    <w:rsid w:val="00B35553"/>
    <w:rsid w:val="00B358A3"/>
    <w:rsid w:val="00B36040"/>
    <w:rsid w:val="00B3606C"/>
    <w:rsid w:val="00B360D0"/>
    <w:rsid w:val="00B3610A"/>
    <w:rsid w:val="00B3647C"/>
    <w:rsid w:val="00B364DE"/>
    <w:rsid w:val="00B36A84"/>
    <w:rsid w:val="00B36D30"/>
    <w:rsid w:val="00B36F7C"/>
    <w:rsid w:val="00B36F7E"/>
    <w:rsid w:val="00B3724A"/>
    <w:rsid w:val="00B37388"/>
    <w:rsid w:val="00B374A0"/>
    <w:rsid w:val="00B37C1C"/>
    <w:rsid w:val="00B37D06"/>
    <w:rsid w:val="00B37EC9"/>
    <w:rsid w:val="00B401ED"/>
    <w:rsid w:val="00B402EC"/>
    <w:rsid w:val="00B40858"/>
    <w:rsid w:val="00B40BA3"/>
    <w:rsid w:val="00B40ECA"/>
    <w:rsid w:val="00B4144B"/>
    <w:rsid w:val="00B418D0"/>
    <w:rsid w:val="00B41AD7"/>
    <w:rsid w:val="00B41DEA"/>
    <w:rsid w:val="00B423A3"/>
    <w:rsid w:val="00B429D7"/>
    <w:rsid w:val="00B42BDF"/>
    <w:rsid w:val="00B42D5D"/>
    <w:rsid w:val="00B43576"/>
    <w:rsid w:val="00B435C2"/>
    <w:rsid w:val="00B44186"/>
    <w:rsid w:val="00B443C4"/>
    <w:rsid w:val="00B448ED"/>
    <w:rsid w:val="00B44C3C"/>
    <w:rsid w:val="00B44E5D"/>
    <w:rsid w:val="00B44F75"/>
    <w:rsid w:val="00B45016"/>
    <w:rsid w:val="00B454A0"/>
    <w:rsid w:val="00B4580A"/>
    <w:rsid w:val="00B4587D"/>
    <w:rsid w:val="00B45A72"/>
    <w:rsid w:val="00B46187"/>
    <w:rsid w:val="00B46B1C"/>
    <w:rsid w:val="00B46F07"/>
    <w:rsid w:val="00B4721F"/>
    <w:rsid w:val="00B474F3"/>
    <w:rsid w:val="00B476E6"/>
    <w:rsid w:val="00B478D7"/>
    <w:rsid w:val="00B4796E"/>
    <w:rsid w:val="00B500D5"/>
    <w:rsid w:val="00B50A85"/>
    <w:rsid w:val="00B50D12"/>
    <w:rsid w:val="00B50DA9"/>
    <w:rsid w:val="00B50F4B"/>
    <w:rsid w:val="00B517CE"/>
    <w:rsid w:val="00B51AAF"/>
    <w:rsid w:val="00B520D6"/>
    <w:rsid w:val="00B522F7"/>
    <w:rsid w:val="00B527E1"/>
    <w:rsid w:val="00B52AD6"/>
    <w:rsid w:val="00B52CEC"/>
    <w:rsid w:val="00B52F4D"/>
    <w:rsid w:val="00B530F8"/>
    <w:rsid w:val="00B53331"/>
    <w:rsid w:val="00B5338E"/>
    <w:rsid w:val="00B534AA"/>
    <w:rsid w:val="00B5370A"/>
    <w:rsid w:val="00B5373C"/>
    <w:rsid w:val="00B53AA5"/>
    <w:rsid w:val="00B54279"/>
    <w:rsid w:val="00B542D1"/>
    <w:rsid w:val="00B5457F"/>
    <w:rsid w:val="00B5474E"/>
    <w:rsid w:val="00B54891"/>
    <w:rsid w:val="00B54E90"/>
    <w:rsid w:val="00B554B3"/>
    <w:rsid w:val="00B5556F"/>
    <w:rsid w:val="00B55594"/>
    <w:rsid w:val="00B55B80"/>
    <w:rsid w:val="00B55E4C"/>
    <w:rsid w:val="00B55F61"/>
    <w:rsid w:val="00B55F97"/>
    <w:rsid w:val="00B56333"/>
    <w:rsid w:val="00B56923"/>
    <w:rsid w:val="00B56DAA"/>
    <w:rsid w:val="00B57382"/>
    <w:rsid w:val="00B573BA"/>
    <w:rsid w:val="00B57529"/>
    <w:rsid w:val="00B579EA"/>
    <w:rsid w:val="00B57BA8"/>
    <w:rsid w:val="00B57FBF"/>
    <w:rsid w:val="00B609F3"/>
    <w:rsid w:val="00B610D6"/>
    <w:rsid w:val="00B61AB1"/>
    <w:rsid w:val="00B61B71"/>
    <w:rsid w:val="00B62242"/>
    <w:rsid w:val="00B624B7"/>
    <w:rsid w:val="00B628A8"/>
    <w:rsid w:val="00B62BEB"/>
    <w:rsid w:val="00B63360"/>
    <w:rsid w:val="00B634AC"/>
    <w:rsid w:val="00B639B9"/>
    <w:rsid w:val="00B63C41"/>
    <w:rsid w:val="00B63CF2"/>
    <w:rsid w:val="00B63E47"/>
    <w:rsid w:val="00B63FE7"/>
    <w:rsid w:val="00B64219"/>
    <w:rsid w:val="00B64780"/>
    <w:rsid w:val="00B648E8"/>
    <w:rsid w:val="00B6490B"/>
    <w:rsid w:val="00B6491A"/>
    <w:rsid w:val="00B64ACE"/>
    <w:rsid w:val="00B64D91"/>
    <w:rsid w:val="00B64E0E"/>
    <w:rsid w:val="00B650C8"/>
    <w:rsid w:val="00B652DA"/>
    <w:rsid w:val="00B65653"/>
    <w:rsid w:val="00B656C9"/>
    <w:rsid w:val="00B65B80"/>
    <w:rsid w:val="00B65DE6"/>
    <w:rsid w:val="00B66018"/>
    <w:rsid w:val="00B66026"/>
    <w:rsid w:val="00B661C1"/>
    <w:rsid w:val="00B66320"/>
    <w:rsid w:val="00B66529"/>
    <w:rsid w:val="00B66680"/>
    <w:rsid w:val="00B6670B"/>
    <w:rsid w:val="00B66719"/>
    <w:rsid w:val="00B66B5B"/>
    <w:rsid w:val="00B66BA9"/>
    <w:rsid w:val="00B66BD2"/>
    <w:rsid w:val="00B66C08"/>
    <w:rsid w:val="00B6754A"/>
    <w:rsid w:val="00B67A05"/>
    <w:rsid w:val="00B67DB1"/>
    <w:rsid w:val="00B70385"/>
    <w:rsid w:val="00B70394"/>
    <w:rsid w:val="00B70495"/>
    <w:rsid w:val="00B708FA"/>
    <w:rsid w:val="00B70BEC"/>
    <w:rsid w:val="00B70ED0"/>
    <w:rsid w:val="00B71112"/>
    <w:rsid w:val="00B71415"/>
    <w:rsid w:val="00B7172C"/>
    <w:rsid w:val="00B72243"/>
    <w:rsid w:val="00B725F9"/>
    <w:rsid w:val="00B72C9D"/>
    <w:rsid w:val="00B731BD"/>
    <w:rsid w:val="00B73211"/>
    <w:rsid w:val="00B737D5"/>
    <w:rsid w:val="00B73F2B"/>
    <w:rsid w:val="00B7472F"/>
    <w:rsid w:val="00B74762"/>
    <w:rsid w:val="00B749D9"/>
    <w:rsid w:val="00B75219"/>
    <w:rsid w:val="00B75B66"/>
    <w:rsid w:val="00B75DFF"/>
    <w:rsid w:val="00B760D3"/>
    <w:rsid w:val="00B760FD"/>
    <w:rsid w:val="00B766AE"/>
    <w:rsid w:val="00B76CD9"/>
    <w:rsid w:val="00B76D2C"/>
    <w:rsid w:val="00B76ED5"/>
    <w:rsid w:val="00B77382"/>
    <w:rsid w:val="00B77612"/>
    <w:rsid w:val="00B777F2"/>
    <w:rsid w:val="00B80318"/>
    <w:rsid w:val="00B803C8"/>
    <w:rsid w:val="00B805C6"/>
    <w:rsid w:val="00B80A59"/>
    <w:rsid w:val="00B80A8E"/>
    <w:rsid w:val="00B80D12"/>
    <w:rsid w:val="00B80DED"/>
    <w:rsid w:val="00B80FBE"/>
    <w:rsid w:val="00B8135D"/>
    <w:rsid w:val="00B81539"/>
    <w:rsid w:val="00B81615"/>
    <w:rsid w:val="00B81C79"/>
    <w:rsid w:val="00B820C8"/>
    <w:rsid w:val="00B824A2"/>
    <w:rsid w:val="00B824AC"/>
    <w:rsid w:val="00B8250F"/>
    <w:rsid w:val="00B827D3"/>
    <w:rsid w:val="00B831C5"/>
    <w:rsid w:val="00B83389"/>
    <w:rsid w:val="00B83570"/>
    <w:rsid w:val="00B83986"/>
    <w:rsid w:val="00B83CA7"/>
    <w:rsid w:val="00B83D75"/>
    <w:rsid w:val="00B84770"/>
    <w:rsid w:val="00B84DC0"/>
    <w:rsid w:val="00B85022"/>
    <w:rsid w:val="00B851F9"/>
    <w:rsid w:val="00B853F7"/>
    <w:rsid w:val="00B8547A"/>
    <w:rsid w:val="00B8560E"/>
    <w:rsid w:val="00B85757"/>
    <w:rsid w:val="00B859D8"/>
    <w:rsid w:val="00B859F1"/>
    <w:rsid w:val="00B85EB2"/>
    <w:rsid w:val="00B8623A"/>
    <w:rsid w:val="00B86292"/>
    <w:rsid w:val="00B8648A"/>
    <w:rsid w:val="00B86615"/>
    <w:rsid w:val="00B86847"/>
    <w:rsid w:val="00B868D3"/>
    <w:rsid w:val="00B86957"/>
    <w:rsid w:val="00B86BB6"/>
    <w:rsid w:val="00B86E7D"/>
    <w:rsid w:val="00B872C6"/>
    <w:rsid w:val="00B87335"/>
    <w:rsid w:val="00B873E0"/>
    <w:rsid w:val="00B87B77"/>
    <w:rsid w:val="00B87DFA"/>
    <w:rsid w:val="00B9027E"/>
    <w:rsid w:val="00B9078F"/>
    <w:rsid w:val="00B907E1"/>
    <w:rsid w:val="00B9082D"/>
    <w:rsid w:val="00B90939"/>
    <w:rsid w:val="00B90BF1"/>
    <w:rsid w:val="00B90FD6"/>
    <w:rsid w:val="00B911BB"/>
    <w:rsid w:val="00B91319"/>
    <w:rsid w:val="00B915F4"/>
    <w:rsid w:val="00B91CEB"/>
    <w:rsid w:val="00B9205A"/>
    <w:rsid w:val="00B922C2"/>
    <w:rsid w:val="00B922EE"/>
    <w:rsid w:val="00B923BC"/>
    <w:rsid w:val="00B9244B"/>
    <w:rsid w:val="00B9264D"/>
    <w:rsid w:val="00B92B7A"/>
    <w:rsid w:val="00B92BDB"/>
    <w:rsid w:val="00B9320D"/>
    <w:rsid w:val="00B93636"/>
    <w:rsid w:val="00B938FB"/>
    <w:rsid w:val="00B93B73"/>
    <w:rsid w:val="00B93E36"/>
    <w:rsid w:val="00B9413E"/>
    <w:rsid w:val="00B94265"/>
    <w:rsid w:val="00B94750"/>
    <w:rsid w:val="00B94825"/>
    <w:rsid w:val="00B94AA5"/>
    <w:rsid w:val="00B94AEB"/>
    <w:rsid w:val="00B953F7"/>
    <w:rsid w:val="00B956D5"/>
    <w:rsid w:val="00B957AA"/>
    <w:rsid w:val="00B95C56"/>
    <w:rsid w:val="00B96494"/>
    <w:rsid w:val="00B964B4"/>
    <w:rsid w:val="00B965FF"/>
    <w:rsid w:val="00B96B9A"/>
    <w:rsid w:val="00B96BC3"/>
    <w:rsid w:val="00B96D2A"/>
    <w:rsid w:val="00B971D6"/>
    <w:rsid w:val="00B97399"/>
    <w:rsid w:val="00B973BF"/>
    <w:rsid w:val="00B97444"/>
    <w:rsid w:val="00B974F0"/>
    <w:rsid w:val="00B9754A"/>
    <w:rsid w:val="00B97DF6"/>
    <w:rsid w:val="00B97E15"/>
    <w:rsid w:val="00B97E77"/>
    <w:rsid w:val="00B97F1F"/>
    <w:rsid w:val="00BA002D"/>
    <w:rsid w:val="00BA00C7"/>
    <w:rsid w:val="00BA0616"/>
    <w:rsid w:val="00BA0E10"/>
    <w:rsid w:val="00BA142C"/>
    <w:rsid w:val="00BA168E"/>
    <w:rsid w:val="00BA169E"/>
    <w:rsid w:val="00BA186F"/>
    <w:rsid w:val="00BA1EDA"/>
    <w:rsid w:val="00BA2176"/>
    <w:rsid w:val="00BA2259"/>
    <w:rsid w:val="00BA23AA"/>
    <w:rsid w:val="00BA2416"/>
    <w:rsid w:val="00BA242A"/>
    <w:rsid w:val="00BA2852"/>
    <w:rsid w:val="00BA28F7"/>
    <w:rsid w:val="00BA297D"/>
    <w:rsid w:val="00BA302D"/>
    <w:rsid w:val="00BA331D"/>
    <w:rsid w:val="00BA337B"/>
    <w:rsid w:val="00BA3B2D"/>
    <w:rsid w:val="00BA3DF2"/>
    <w:rsid w:val="00BA41F9"/>
    <w:rsid w:val="00BA4450"/>
    <w:rsid w:val="00BA46FB"/>
    <w:rsid w:val="00BA4A2F"/>
    <w:rsid w:val="00BA4C72"/>
    <w:rsid w:val="00BA50E4"/>
    <w:rsid w:val="00BA51C8"/>
    <w:rsid w:val="00BA546B"/>
    <w:rsid w:val="00BA55F2"/>
    <w:rsid w:val="00BA56C1"/>
    <w:rsid w:val="00BA5A4C"/>
    <w:rsid w:val="00BA5FB4"/>
    <w:rsid w:val="00BA6330"/>
    <w:rsid w:val="00BA6415"/>
    <w:rsid w:val="00BA6499"/>
    <w:rsid w:val="00BA64FB"/>
    <w:rsid w:val="00BA6614"/>
    <w:rsid w:val="00BA6BDA"/>
    <w:rsid w:val="00BA6CB9"/>
    <w:rsid w:val="00BA7177"/>
    <w:rsid w:val="00BA71A8"/>
    <w:rsid w:val="00BA7200"/>
    <w:rsid w:val="00BA7281"/>
    <w:rsid w:val="00BA72C5"/>
    <w:rsid w:val="00BA77B0"/>
    <w:rsid w:val="00BA78A5"/>
    <w:rsid w:val="00BA79ED"/>
    <w:rsid w:val="00BA7AAC"/>
    <w:rsid w:val="00BA7B6A"/>
    <w:rsid w:val="00BA7B81"/>
    <w:rsid w:val="00BA7C06"/>
    <w:rsid w:val="00BB016D"/>
    <w:rsid w:val="00BB0A8E"/>
    <w:rsid w:val="00BB0D6F"/>
    <w:rsid w:val="00BB13BF"/>
    <w:rsid w:val="00BB16EF"/>
    <w:rsid w:val="00BB1C1B"/>
    <w:rsid w:val="00BB1CA8"/>
    <w:rsid w:val="00BB1F9C"/>
    <w:rsid w:val="00BB219C"/>
    <w:rsid w:val="00BB253C"/>
    <w:rsid w:val="00BB2957"/>
    <w:rsid w:val="00BB29DC"/>
    <w:rsid w:val="00BB2D23"/>
    <w:rsid w:val="00BB2DBB"/>
    <w:rsid w:val="00BB2F27"/>
    <w:rsid w:val="00BB2F5C"/>
    <w:rsid w:val="00BB31E2"/>
    <w:rsid w:val="00BB3395"/>
    <w:rsid w:val="00BB3762"/>
    <w:rsid w:val="00BB3A08"/>
    <w:rsid w:val="00BB3CBA"/>
    <w:rsid w:val="00BB3DA1"/>
    <w:rsid w:val="00BB3E9C"/>
    <w:rsid w:val="00BB4039"/>
    <w:rsid w:val="00BB45C0"/>
    <w:rsid w:val="00BB4B1F"/>
    <w:rsid w:val="00BB4BA5"/>
    <w:rsid w:val="00BB4BD9"/>
    <w:rsid w:val="00BB4D0E"/>
    <w:rsid w:val="00BB51D8"/>
    <w:rsid w:val="00BB5426"/>
    <w:rsid w:val="00BB5C3F"/>
    <w:rsid w:val="00BB5D2E"/>
    <w:rsid w:val="00BB603A"/>
    <w:rsid w:val="00BB60E9"/>
    <w:rsid w:val="00BB67CD"/>
    <w:rsid w:val="00BB69DE"/>
    <w:rsid w:val="00BB6DAD"/>
    <w:rsid w:val="00BB706C"/>
    <w:rsid w:val="00BB712D"/>
    <w:rsid w:val="00BB7673"/>
    <w:rsid w:val="00BC0093"/>
    <w:rsid w:val="00BC009E"/>
    <w:rsid w:val="00BC01E1"/>
    <w:rsid w:val="00BC09B1"/>
    <w:rsid w:val="00BC0A12"/>
    <w:rsid w:val="00BC0CB3"/>
    <w:rsid w:val="00BC0EA3"/>
    <w:rsid w:val="00BC10EC"/>
    <w:rsid w:val="00BC1681"/>
    <w:rsid w:val="00BC1857"/>
    <w:rsid w:val="00BC20A4"/>
    <w:rsid w:val="00BC2305"/>
    <w:rsid w:val="00BC2383"/>
    <w:rsid w:val="00BC2653"/>
    <w:rsid w:val="00BC265F"/>
    <w:rsid w:val="00BC2731"/>
    <w:rsid w:val="00BC2804"/>
    <w:rsid w:val="00BC28A7"/>
    <w:rsid w:val="00BC2FB8"/>
    <w:rsid w:val="00BC32DC"/>
    <w:rsid w:val="00BC35DD"/>
    <w:rsid w:val="00BC38C6"/>
    <w:rsid w:val="00BC3B22"/>
    <w:rsid w:val="00BC3B4B"/>
    <w:rsid w:val="00BC3FC8"/>
    <w:rsid w:val="00BC4598"/>
    <w:rsid w:val="00BC4B5C"/>
    <w:rsid w:val="00BC4BA4"/>
    <w:rsid w:val="00BC4D03"/>
    <w:rsid w:val="00BC5184"/>
    <w:rsid w:val="00BC54AF"/>
    <w:rsid w:val="00BC5620"/>
    <w:rsid w:val="00BC5759"/>
    <w:rsid w:val="00BC5A6A"/>
    <w:rsid w:val="00BC5A7C"/>
    <w:rsid w:val="00BC5C63"/>
    <w:rsid w:val="00BC5FD5"/>
    <w:rsid w:val="00BC60D9"/>
    <w:rsid w:val="00BC6235"/>
    <w:rsid w:val="00BC64A0"/>
    <w:rsid w:val="00BC67D4"/>
    <w:rsid w:val="00BC695C"/>
    <w:rsid w:val="00BC6E2A"/>
    <w:rsid w:val="00BC724A"/>
    <w:rsid w:val="00BC7383"/>
    <w:rsid w:val="00BC770C"/>
    <w:rsid w:val="00BC7721"/>
    <w:rsid w:val="00BC7AE7"/>
    <w:rsid w:val="00BC7B08"/>
    <w:rsid w:val="00BD07D3"/>
    <w:rsid w:val="00BD07D7"/>
    <w:rsid w:val="00BD0B64"/>
    <w:rsid w:val="00BD0E00"/>
    <w:rsid w:val="00BD0FFD"/>
    <w:rsid w:val="00BD1705"/>
    <w:rsid w:val="00BD1894"/>
    <w:rsid w:val="00BD197A"/>
    <w:rsid w:val="00BD1991"/>
    <w:rsid w:val="00BD1AE9"/>
    <w:rsid w:val="00BD1B37"/>
    <w:rsid w:val="00BD1F78"/>
    <w:rsid w:val="00BD25DD"/>
    <w:rsid w:val="00BD2ABE"/>
    <w:rsid w:val="00BD2C4D"/>
    <w:rsid w:val="00BD35A7"/>
    <w:rsid w:val="00BD3909"/>
    <w:rsid w:val="00BD3DDD"/>
    <w:rsid w:val="00BD3EEC"/>
    <w:rsid w:val="00BD3FBB"/>
    <w:rsid w:val="00BD3FE2"/>
    <w:rsid w:val="00BD4000"/>
    <w:rsid w:val="00BD46F5"/>
    <w:rsid w:val="00BD4A8D"/>
    <w:rsid w:val="00BD4FF7"/>
    <w:rsid w:val="00BD500C"/>
    <w:rsid w:val="00BD50A9"/>
    <w:rsid w:val="00BD50BA"/>
    <w:rsid w:val="00BD527E"/>
    <w:rsid w:val="00BD5343"/>
    <w:rsid w:val="00BD5726"/>
    <w:rsid w:val="00BD5A1F"/>
    <w:rsid w:val="00BD68AC"/>
    <w:rsid w:val="00BD6A36"/>
    <w:rsid w:val="00BD6D1C"/>
    <w:rsid w:val="00BD723D"/>
    <w:rsid w:val="00BD77DB"/>
    <w:rsid w:val="00BD793D"/>
    <w:rsid w:val="00BD7B3E"/>
    <w:rsid w:val="00BD7E95"/>
    <w:rsid w:val="00BE012C"/>
    <w:rsid w:val="00BE0585"/>
    <w:rsid w:val="00BE0EC4"/>
    <w:rsid w:val="00BE12FD"/>
    <w:rsid w:val="00BE1DBE"/>
    <w:rsid w:val="00BE1EC1"/>
    <w:rsid w:val="00BE22C0"/>
    <w:rsid w:val="00BE250F"/>
    <w:rsid w:val="00BE35AC"/>
    <w:rsid w:val="00BE3BBA"/>
    <w:rsid w:val="00BE3C30"/>
    <w:rsid w:val="00BE3EA3"/>
    <w:rsid w:val="00BE443C"/>
    <w:rsid w:val="00BE4576"/>
    <w:rsid w:val="00BE482F"/>
    <w:rsid w:val="00BE494C"/>
    <w:rsid w:val="00BE4C7A"/>
    <w:rsid w:val="00BE56B3"/>
    <w:rsid w:val="00BE5AAB"/>
    <w:rsid w:val="00BE5D6E"/>
    <w:rsid w:val="00BE5DC4"/>
    <w:rsid w:val="00BE5F0B"/>
    <w:rsid w:val="00BE651B"/>
    <w:rsid w:val="00BE6D43"/>
    <w:rsid w:val="00BE719A"/>
    <w:rsid w:val="00BE7257"/>
    <w:rsid w:val="00BE7302"/>
    <w:rsid w:val="00BE75CD"/>
    <w:rsid w:val="00BE76FD"/>
    <w:rsid w:val="00BE779E"/>
    <w:rsid w:val="00BE7BA0"/>
    <w:rsid w:val="00BF06FA"/>
    <w:rsid w:val="00BF09BE"/>
    <w:rsid w:val="00BF09C9"/>
    <w:rsid w:val="00BF09E3"/>
    <w:rsid w:val="00BF09F5"/>
    <w:rsid w:val="00BF128D"/>
    <w:rsid w:val="00BF130A"/>
    <w:rsid w:val="00BF138E"/>
    <w:rsid w:val="00BF1657"/>
    <w:rsid w:val="00BF1D56"/>
    <w:rsid w:val="00BF1D7E"/>
    <w:rsid w:val="00BF264A"/>
    <w:rsid w:val="00BF2AFF"/>
    <w:rsid w:val="00BF2BF8"/>
    <w:rsid w:val="00BF33C0"/>
    <w:rsid w:val="00BF3536"/>
    <w:rsid w:val="00BF36A2"/>
    <w:rsid w:val="00BF390A"/>
    <w:rsid w:val="00BF391C"/>
    <w:rsid w:val="00BF3F1F"/>
    <w:rsid w:val="00BF3FB9"/>
    <w:rsid w:val="00BF4215"/>
    <w:rsid w:val="00BF47D4"/>
    <w:rsid w:val="00BF4919"/>
    <w:rsid w:val="00BF4994"/>
    <w:rsid w:val="00BF4F27"/>
    <w:rsid w:val="00BF50B3"/>
    <w:rsid w:val="00BF535A"/>
    <w:rsid w:val="00BF5488"/>
    <w:rsid w:val="00BF59E5"/>
    <w:rsid w:val="00BF6DC9"/>
    <w:rsid w:val="00BF6EF7"/>
    <w:rsid w:val="00BF6FEF"/>
    <w:rsid w:val="00BF72F5"/>
    <w:rsid w:val="00BF74F1"/>
    <w:rsid w:val="00C006F5"/>
    <w:rsid w:val="00C00960"/>
    <w:rsid w:val="00C00C51"/>
    <w:rsid w:val="00C00C8E"/>
    <w:rsid w:val="00C00D3E"/>
    <w:rsid w:val="00C0181F"/>
    <w:rsid w:val="00C018B7"/>
    <w:rsid w:val="00C01946"/>
    <w:rsid w:val="00C019A7"/>
    <w:rsid w:val="00C01E66"/>
    <w:rsid w:val="00C02189"/>
    <w:rsid w:val="00C022A5"/>
    <w:rsid w:val="00C022E4"/>
    <w:rsid w:val="00C029E3"/>
    <w:rsid w:val="00C02A51"/>
    <w:rsid w:val="00C02D60"/>
    <w:rsid w:val="00C0329B"/>
    <w:rsid w:val="00C0347B"/>
    <w:rsid w:val="00C0357B"/>
    <w:rsid w:val="00C036B4"/>
    <w:rsid w:val="00C0393E"/>
    <w:rsid w:val="00C039FF"/>
    <w:rsid w:val="00C03FE8"/>
    <w:rsid w:val="00C040A3"/>
    <w:rsid w:val="00C043F9"/>
    <w:rsid w:val="00C04504"/>
    <w:rsid w:val="00C0468C"/>
    <w:rsid w:val="00C04DE0"/>
    <w:rsid w:val="00C05045"/>
    <w:rsid w:val="00C050B5"/>
    <w:rsid w:val="00C055F1"/>
    <w:rsid w:val="00C05682"/>
    <w:rsid w:val="00C05890"/>
    <w:rsid w:val="00C05CE7"/>
    <w:rsid w:val="00C05E05"/>
    <w:rsid w:val="00C05E60"/>
    <w:rsid w:val="00C05ED6"/>
    <w:rsid w:val="00C05F4B"/>
    <w:rsid w:val="00C0603C"/>
    <w:rsid w:val="00C06099"/>
    <w:rsid w:val="00C06409"/>
    <w:rsid w:val="00C0693B"/>
    <w:rsid w:val="00C06D17"/>
    <w:rsid w:val="00C06DF9"/>
    <w:rsid w:val="00C06E1C"/>
    <w:rsid w:val="00C07127"/>
    <w:rsid w:val="00C0737F"/>
    <w:rsid w:val="00C074A1"/>
    <w:rsid w:val="00C074E0"/>
    <w:rsid w:val="00C0756E"/>
    <w:rsid w:val="00C07660"/>
    <w:rsid w:val="00C07917"/>
    <w:rsid w:val="00C07A80"/>
    <w:rsid w:val="00C07DE4"/>
    <w:rsid w:val="00C104A8"/>
    <w:rsid w:val="00C1069E"/>
    <w:rsid w:val="00C107B6"/>
    <w:rsid w:val="00C10AC5"/>
    <w:rsid w:val="00C10AED"/>
    <w:rsid w:val="00C110FF"/>
    <w:rsid w:val="00C11733"/>
    <w:rsid w:val="00C11859"/>
    <w:rsid w:val="00C11A8A"/>
    <w:rsid w:val="00C11DB9"/>
    <w:rsid w:val="00C11E99"/>
    <w:rsid w:val="00C12288"/>
    <w:rsid w:val="00C123F9"/>
    <w:rsid w:val="00C12584"/>
    <w:rsid w:val="00C128C1"/>
    <w:rsid w:val="00C12EE3"/>
    <w:rsid w:val="00C132C1"/>
    <w:rsid w:val="00C13959"/>
    <w:rsid w:val="00C13966"/>
    <w:rsid w:val="00C13CA8"/>
    <w:rsid w:val="00C13DA8"/>
    <w:rsid w:val="00C14344"/>
    <w:rsid w:val="00C14389"/>
    <w:rsid w:val="00C14450"/>
    <w:rsid w:val="00C1448E"/>
    <w:rsid w:val="00C144B6"/>
    <w:rsid w:val="00C14794"/>
    <w:rsid w:val="00C14963"/>
    <w:rsid w:val="00C14C1C"/>
    <w:rsid w:val="00C15B30"/>
    <w:rsid w:val="00C15C08"/>
    <w:rsid w:val="00C15D41"/>
    <w:rsid w:val="00C16176"/>
    <w:rsid w:val="00C164B0"/>
    <w:rsid w:val="00C16709"/>
    <w:rsid w:val="00C168B2"/>
    <w:rsid w:val="00C16A7C"/>
    <w:rsid w:val="00C16B0C"/>
    <w:rsid w:val="00C16BBE"/>
    <w:rsid w:val="00C16D60"/>
    <w:rsid w:val="00C16DBC"/>
    <w:rsid w:val="00C16E6B"/>
    <w:rsid w:val="00C16EE9"/>
    <w:rsid w:val="00C170A5"/>
    <w:rsid w:val="00C174A0"/>
    <w:rsid w:val="00C1754A"/>
    <w:rsid w:val="00C175C6"/>
    <w:rsid w:val="00C17645"/>
    <w:rsid w:val="00C1779D"/>
    <w:rsid w:val="00C17DDA"/>
    <w:rsid w:val="00C20103"/>
    <w:rsid w:val="00C203AB"/>
    <w:rsid w:val="00C2067B"/>
    <w:rsid w:val="00C206A6"/>
    <w:rsid w:val="00C20776"/>
    <w:rsid w:val="00C209A5"/>
    <w:rsid w:val="00C209BC"/>
    <w:rsid w:val="00C209C8"/>
    <w:rsid w:val="00C20C12"/>
    <w:rsid w:val="00C20E97"/>
    <w:rsid w:val="00C20F77"/>
    <w:rsid w:val="00C217DA"/>
    <w:rsid w:val="00C218A7"/>
    <w:rsid w:val="00C21944"/>
    <w:rsid w:val="00C21EA9"/>
    <w:rsid w:val="00C22228"/>
    <w:rsid w:val="00C2238F"/>
    <w:rsid w:val="00C225BB"/>
    <w:rsid w:val="00C22906"/>
    <w:rsid w:val="00C22AAA"/>
    <w:rsid w:val="00C22C7D"/>
    <w:rsid w:val="00C22D87"/>
    <w:rsid w:val="00C22E39"/>
    <w:rsid w:val="00C23126"/>
    <w:rsid w:val="00C2313B"/>
    <w:rsid w:val="00C23B2E"/>
    <w:rsid w:val="00C2473A"/>
    <w:rsid w:val="00C247F1"/>
    <w:rsid w:val="00C24C73"/>
    <w:rsid w:val="00C2509E"/>
    <w:rsid w:val="00C250E6"/>
    <w:rsid w:val="00C2511F"/>
    <w:rsid w:val="00C25593"/>
    <w:rsid w:val="00C255AB"/>
    <w:rsid w:val="00C257A4"/>
    <w:rsid w:val="00C25AE5"/>
    <w:rsid w:val="00C25CA6"/>
    <w:rsid w:val="00C25E28"/>
    <w:rsid w:val="00C267CF"/>
    <w:rsid w:val="00C26999"/>
    <w:rsid w:val="00C26C97"/>
    <w:rsid w:val="00C26D3E"/>
    <w:rsid w:val="00C270B3"/>
    <w:rsid w:val="00C27224"/>
    <w:rsid w:val="00C27E58"/>
    <w:rsid w:val="00C27E9E"/>
    <w:rsid w:val="00C303B4"/>
    <w:rsid w:val="00C303B7"/>
    <w:rsid w:val="00C304EE"/>
    <w:rsid w:val="00C305E6"/>
    <w:rsid w:val="00C307BD"/>
    <w:rsid w:val="00C30B57"/>
    <w:rsid w:val="00C30CE4"/>
    <w:rsid w:val="00C3124D"/>
    <w:rsid w:val="00C31654"/>
    <w:rsid w:val="00C318CD"/>
    <w:rsid w:val="00C32165"/>
    <w:rsid w:val="00C32897"/>
    <w:rsid w:val="00C329F3"/>
    <w:rsid w:val="00C32F1F"/>
    <w:rsid w:val="00C330CB"/>
    <w:rsid w:val="00C33313"/>
    <w:rsid w:val="00C33CCC"/>
    <w:rsid w:val="00C3475A"/>
    <w:rsid w:val="00C3483C"/>
    <w:rsid w:val="00C349E4"/>
    <w:rsid w:val="00C34A4E"/>
    <w:rsid w:val="00C34B99"/>
    <w:rsid w:val="00C35013"/>
    <w:rsid w:val="00C35252"/>
    <w:rsid w:val="00C35411"/>
    <w:rsid w:val="00C354A1"/>
    <w:rsid w:val="00C35575"/>
    <w:rsid w:val="00C356FD"/>
    <w:rsid w:val="00C357BB"/>
    <w:rsid w:val="00C35BD4"/>
    <w:rsid w:val="00C35C9C"/>
    <w:rsid w:val="00C35E78"/>
    <w:rsid w:val="00C35F40"/>
    <w:rsid w:val="00C3602A"/>
    <w:rsid w:val="00C36301"/>
    <w:rsid w:val="00C3676C"/>
    <w:rsid w:val="00C36BDF"/>
    <w:rsid w:val="00C36C28"/>
    <w:rsid w:val="00C36DB5"/>
    <w:rsid w:val="00C36F3F"/>
    <w:rsid w:val="00C372B8"/>
    <w:rsid w:val="00C3732C"/>
    <w:rsid w:val="00C3750F"/>
    <w:rsid w:val="00C37759"/>
    <w:rsid w:val="00C40228"/>
    <w:rsid w:val="00C405F0"/>
    <w:rsid w:val="00C40638"/>
    <w:rsid w:val="00C408D5"/>
    <w:rsid w:val="00C40CC0"/>
    <w:rsid w:val="00C40F81"/>
    <w:rsid w:val="00C41099"/>
    <w:rsid w:val="00C41127"/>
    <w:rsid w:val="00C423A1"/>
    <w:rsid w:val="00C42855"/>
    <w:rsid w:val="00C42BBF"/>
    <w:rsid w:val="00C42BE5"/>
    <w:rsid w:val="00C431AA"/>
    <w:rsid w:val="00C437E1"/>
    <w:rsid w:val="00C43C03"/>
    <w:rsid w:val="00C43D13"/>
    <w:rsid w:val="00C43EA5"/>
    <w:rsid w:val="00C44353"/>
    <w:rsid w:val="00C4464A"/>
    <w:rsid w:val="00C44924"/>
    <w:rsid w:val="00C44C84"/>
    <w:rsid w:val="00C44E70"/>
    <w:rsid w:val="00C45011"/>
    <w:rsid w:val="00C45F49"/>
    <w:rsid w:val="00C460F2"/>
    <w:rsid w:val="00C46140"/>
    <w:rsid w:val="00C46290"/>
    <w:rsid w:val="00C46390"/>
    <w:rsid w:val="00C46567"/>
    <w:rsid w:val="00C466CB"/>
    <w:rsid w:val="00C469D9"/>
    <w:rsid w:val="00C47209"/>
    <w:rsid w:val="00C4751C"/>
    <w:rsid w:val="00C476AB"/>
    <w:rsid w:val="00C47C07"/>
    <w:rsid w:val="00C47F56"/>
    <w:rsid w:val="00C50F7A"/>
    <w:rsid w:val="00C51084"/>
    <w:rsid w:val="00C510C9"/>
    <w:rsid w:val="00C512A1"/>
    <w:rsid w:val="00C51A03"/>
    <w:rsid w:val="00C51A20"/>
    <w:rsid w:val="00C51B5B"/>
    <w:rsid w:val="00C52260"/>
    <w:rsid w:val="00C52696"/>
    <w:rsid w:val="00C52830"/>
    <w:rsid w:val="00C52CDE"/>
    <w:rsid w:val="00C5310B"/>
    <w:rsid w:val="00C53644"/>
    <w:rsid w:val="00C538D8"/>
    <w:rsid w:val="00C53F61"/>
    <w:rsid w:val="00C54098"/>
    <w:rsid w:val="00C5456C"/>
    <w:rsid w:val="00C545F3"/>
    <w:rsid w:val="00C54646"/>
    <w:rsid w:val="00C5483F"/>
    <w:rsid w:val="00C54CCA"/>
    <w:rsid w:val="00C54F4A"/>
    <w:rsid w:val="00C55423"/>
    <w:rsid w:val="00C55432"/>
    <w:rsid w:val="00C554D5"/>
    <w:rsid w:val="00C55898"/>
    <w:rsid w:val="00C55AA1"/>
    <w:rsid w:val="00C56467"/>
    <w:rsid w:val="00C565B7"/>
    <w:rsid w:val="00C56640"/>
    <w:rsid w:val="00C567DD"/>
    <w:rsid w:val="00C57117"/>
    <w:rsid w:val="00C5770E"/>
    <w:rsid w:val="00C57A5D"/>
    <w:rsid w:val="00C57C24"/>
    <w:rsid w:val="00C57DC7"/>
    <w:rsid w:val="00C60129"/>
    <w:rsid w:val="00C60BDE"/>
    <w:rsid w:val="00C60C75"/>
    <w:rsid w:val="00C60E06"/>
    <w:rsid w:val="00C6120C"/>
    <w:rsid w:val="00C6194B"/>
    <w:rsid w:val="00C61BA6"/>
    <w:rsid w:val="00C62276"/>
    <w:rsid w:val="00C63281"/>
    <w:rsid w:val="00C637D8"/>
    <w:rsid w:val="00C63995"/>
    <w:rsid w:val="00C63D28"/>
    <w:rsid w:val="00C6422D"/>
    <w:rsid w:val="00C64751"/>
    <w:rsid w:val="00C64AC2"/>
    <w:rsid w:val="00C64C10"/>
    <w:rsid w:val="00C651D2"/>
    <w:rsid w:val="00C654C9"/>
    <w:rsid w:val="00C65543"/>
    <w:rsid w:val="00C65ED1"/>
    <w:rsid w:val="00C65FD6"/>
    <w:rsid w:val="00C66076"/>
    <w:rsid w:val="00C6634A"/>
    <w:rsid w:val="00C66E09"/>
    <w:rsid w:val="00C6703C"/>
    <w:rsid w:val="00C67509"/>
    <w:rsid w:val="00C676F9"/>
    <w:rsid w:val="00C677D7"/>
    <w:rsid w:val="00C6786F"/>
    <w:rsid w:val="00C679BB"/>
    <w:rsid w:val="00C679C2"/>
    <w:rsid w:val="00C67B39"/>
    <w:rsid w:val="00C67CD3"/>
    <w:rsid w:val="00C701A8"/>
    <w:rsid w:val="00C7068D"/>
    <w:rsid w:val="00C706E9"/>
    <w:rsid w:val="00C70AC4"/>
    <w:rsid w:val="00C70BF8"/>
    <w:rsid w:val="00C70EC8"/>
    <w:rsid w:val="00C70EE6"/>
    <w:rsid w:val="00C71042"/>
    <w:rsid w:val="00C71178"/>
    <w:rsid w:val="00C7163B"/>
    <w:rsid w:val="00C71709"/>
    <w:rsid w:val="00C71BC2"/>
    <w:rsid w:val="00C723A9"/>
    <w:rsid w:val="00C726CD"/>
    <w:rsid w:val="00C7289F"/>
    <w:rsid w:val="00C72B6A"/>
    <w:rsid w:val="00C72B8C"/>
    <w:rsid w:val="00C72BEA"/>
    <w:rsid w:val="00C72DF7"/>
    <w:rsid w:val="00C72E16"/>
    <w:rsid w:val="00C73196"/>
    <w:rsid w:val="00C734D3"/>
    <w:rsid w:val="00C736D7"/>
    <w:rsid w:val="00C7372D"/>
    <w:rsid w:val="00C7387A"/>
    <w:rsid w:val="00C73B8F"/>
    <w:rsid w:val="00C74600"/>
    <w:rsid w:val="00C747CB"/>
    <w:rsid w:val="00C74ADE"/>
    <w:rsid w:val="00C74AE5"/>
    <w:rsid w:val="00C74B65"/>
    <w:rsid w:val="00C74F46"/>
    <w:rsid w:val="00C751BE"/>
    <w:rsid w:val="00C753C2"/>
    <w:rsid w:val="00C7556E"/>
    <w:rsid w:val="00C75A49"/>
    <w:rsid w:val="00C7631A"/>
    <w:rsid w:val="00C76968"/>
    <w:rsid w:val="00C76B30"/>
    <w:rsid w:val="00C76E13"/>
    <w:rsid w:val="00C77074"/>
    <w:rsid w:val="00C771B1"/>
    <w:rsid w:val="00C7736C"/>
    <w:rsid w:val="00C77612"/>
    <w:rsid w:val="00C77627"/>
    <w:rsid w:val="00C77710"/>
    <w:rsid w:val="00C77D10"/>
    <w:rsid w:val="00C77D1F"/>
    <w:rsid w:val="00C77E04"/>
    <w:rsid w:val="00C80056"/>
    <w:rsid w:val="00C803CE"/>
    <w:rsid w:val="00C81D5D"/>
    <w:rsid w:val="00C81E77"/>
    <w:rsid w:val="00C81EE4"/>
    <w:rsid w:val="00C82654"/>
    <w:rsid w:val="00C82728"/>
    <w:rsid w:val="00C8292D"/>
    <w:rsid w:val="00C82AF7"/>
    <w:rsid w:val="00C82CC3"/>
    <w:rsid w:val="00C83190"/>
    <w:rsid w:val="00C835C4"/>
    <w:rsid w:val="00C83676"/>
    <w:rsid w:val="00C83839"/>
    <w:rsid w:val="00C83D61"/>
    <w:rsid w:val="00C843AF"/>
    <w:rsid w:val="00C84592"/>
    <w:rsid w:val="00C846CE"/>
    <w:rsid w:val="00C846FA"/>
    <w:rsid w:val="00C84CFE"/>
    <w:rsid w:val="00C84D31"/>
    <w:rsid w:val="00C84F6A"/>
    <w:rsid w:val="00C852C2"/>
    <w:rsid w:val="00C85B9E"/>
    <w:rsid w:val="00C85E78"/>
    <w:rsid w:val="00C85EBE"/>
    <w:rsid w:val="00C8606B"/>
    <w:rsid w:val="00C861DC"/>
    <w:rsid w:val="00C864FD"/>
    <w:rsid w:val="00C867DB"/>
    <w:rsid w:val="00C86903"/>
    <w:rsid w:val="00C8693A"/>
    <w:rsid w:val="00C8695A"/>
    <w:rsid w:val="00C877AC"/>
    <w:rsid w:val="00C87C33"/>
    <w:rsid w:val="00C87D5F"/>
    <w:rsid w:val="00C87F86"/>
    <w:rsid w:val="00C9006C"/>
    <w:rsid w:val="00C90084"/>
    <w:rsid w:val="00C900F8"/>
    <w:rsid w:val="00C9053C"/>
    <w:rsid w:val="00C90540"/>
    <w:rsid w:val="00C90B39"/>
    <w:rsid w:val="00C90F54"/>
    <w:rsid w:val="00C91639"/>
    <w:rsid w:val="00C92103"/>
    <w:rsid w:val="00C92832"/>
    <w:rsid w:val="00C92CD7"/>
    <w:rsid w:val="00C92D21"/>
    <w:rsid w:val="00C930C8"/>
    <w:rsid w:val="00C93247"/>
    <w:rsid w:val="00C9339D"/>
    <w:rsid w:val="00C9394E"/>
    <w:rsid w:val="00C939E1"/>
    <w:rsid w:val="00C93AD0"/>
    <w:rsid w:val="00C93ADE"/>
    <w:rsid w:val="00C93CCA"/>
    <w:rsid w:val="00C93CE1"/>
    <w:rsid w:val="00C93F89"/>
    <w:rsid w:val="00C94088"/>
    <w:rsid w:val="00C94FA7"/>
    <w:rsid w:val="00C94FE9"/>
    <w:rsid w:val="00C95653"/>
    <w:rsid w:val="00C95C96"/>
    <w:rsid w:val="00C962C3"/>
    <w:rsid w:val="00C96331"/>
    <w:rsid w:val="00C9673B"/>
    <w:rsid w:val="00C96E3E"/>
    <w:rsid w:val="00C973D6"/>
    <w:rsid w:val="00C97684"/>
    <w:rsid w:val="00C9771D"/>
    <w:rsid w:val="00C97E05"/>
    <w:rsid w:val="00C97E8D"/>
    <w:rsid w:val="00CA02B2"/>
    <w:rsid w:val="00CA03BE"/>
    <w:rsid w:val="00CA04D2"/>
    <w:rsid w:val="00CA05BA"/>
    <w:rsid w:val="00CA0E23"/>
    <w:rsid w:val="00CA10C9"/>
    <w:rsid w:val="00CA118A"/>
    <w:rsid w:val="00CA150A"/>
    <w:rsid w:val="00CA17AF"/>
    <w:rsid w:val="00CA1A5C"/>
    <w:rsid w:val="00CA1C07"/>
    <w:rsid w:val="00CA1ED6"/>
    <w:rsid w:val="00CA29D5"/>
    <w:rsid w:val="00CA29E4"/>
    <w:rsid w:val="00CA2A32"/>
    <w:rsid w:val="00CA2CAA"/>
    <w:rsid w:val="00CA2CC1"/>
    <w:rsid w:val="00CA3359"/>
    <w:rsid w:val="00CA3955"/>
    <w:rsid w:val="00CA3F46"/>
    <w:rsid w:val="00CA3FE3"/>
    <w:rsid w:val="00CA45A1"/>
    <w:rsid w:val="00CA485E"/>
    <w:rsid w:val="00CA48BF"/>
    <w:rsid w:val="00CA5307"/>
    <w:rsid w:val="00CA59D6"/>
    <w:rsid w:val="00CA5A21"/>
    <w:rsid w:val="00CA5A2A"/>
    <w:rsid w:val="00CA5BF7"/>
    <w:rsid w:val="00CA5CA6"/>
    <w:rsid w:val="00CA5D80"/>
    <w:rsid w:val="00CA5D82"/>
    <w:rsid w:val="00CA6205"/>
    <w:rsid w:val="00CA6ED1"/>
    <w:rsid w:val="00CA7221"/>
    <w:rsid w:val="00CA72C1"/>
    <w:rsid w:val="00CA74F4"/>
    <w:rsid w:val="00CA7A5A"/>
    <w:rsid w:val="00CA7BF9"/>
    <w:rsid w:val="00CB00E2"/>
    <w:rsid w:val="00CB06D4"/>
    <w:rsid w:val="00CB087A"/>
    <w:rsid w:val="00CB0D1B"/>
    <w:rsid w:val="00CB14BC"/>
    <w:rsid w:val="00CB14CD"/>
    <w:rsid w:val="00CB1698"/>
    <w:rsid w:val="00CB1968"/>
    <w:rsid w:val="00CB1ABB"/>
    <w:rsid w:val="00CB1E3E"/>
    <w:rsid w:val="00CB2243"/>
    <w:rsid w:val="00CB23CE"/>
    <w:rsid w:val="00CB2619"/>
    <w:rsid w:val="00CB2B42"/>
    <w:rsid w:val="00CB2DC9"/>
    <w:rsid w:val="00CB3648"/>
    <w:rsid w:val="00CB38C0"/>
    <w:rsid w:val="00CB432E"/>
    <w:rsid w:val="00CB48FF"/>
    <w:rsid w:val="00CB4DD5"/>
    <w:rsid w:val="00CB4E10"/>
    <w:rsid w:val="00CB4E4B"/>
    <w:rsid w:val="00CB4F7F"/>
    <w:rsid w:val="00CB54BE"/>
    <w:rsid w:val="00CB57CE"/>
    <w:rsid w:val="00CB59AF"/>
    <w:rsid w:val="00CB606D"/>
    <w:rsid w:val="00CB6981"/>
    <w:rsid w:val="00CB6AC6"/>
    <w:rsid w:val="00CB6C4C"/>
    <w:rsid w:val="00CB6D9D"/>
    <w:rsid w:val="00CB6EAD"/>
    <w:rsid w:val="00CB6F67"/>
    <w:rsid w:val="00CB7755"/>
    <w:rsid w:val="00CB7A06"/>
    <w:rsid w:val="00CB7BF3"/>
    <w:rsid w:val="00CC05CB"/>
    <w:rsid w:val="00CC05E4"/>
    <w:rsid w:val="00CC0965"/>
    <w:rsid w:val="00CC0A0F"/>
    <w:rsid w:val="00CC0B09"/>
    <w:rsid w:val="00CC10AE"/>
    <w:rsid w:val="00CC11A3"/>
    <w:rsid w:val="00CC122E"/>
    <w:rsid w:val="00CC1732"/>
    <w:rsid w:val="00CC190A"/>
    <w:rsid w:val="00CC197C"/>
    <w:rsid w:val="00CC1AB6"/>
    <w:rsid w:val="00CC1E56"/>
    <w:rsid w:val="00CC20B3"/>
    <w:rsid w:val="00CC21C0"/>
    <w:rsid w:val="00CC26DA"/>
    <w:rsid w:val="00CC2907"/>
    <w:rsid w:val="00CC291C"/>
    <w:rsid w:val="00CC2BDD"/>
    <w:rsid w:val="00CC354F"/>
    <w:rsid w:val="00CC3719"/>
    <w:rsid w:val="00CC3B32"/>
    <w:rsid w:val="00CC3DE0"/>
    <w:rsid w:val="00CC3E60"/>
    <w:rsid w:val="00CC4263"/>
    <w:rsid w:val="00CC433F"/>
    <w:rsid w:val="00CC4998"/>
    <w:rsid w:val="00CC49AA"/>
    <w:rsid w:val="00CC5137"/>
    <w:rsid w:val="00CC59B2"/>
    <w:rsid w:val="00CC6180"/>
    <w:rsid w:val="00CC6326"/>
    <w:rsid w:val="00CC64C5"/>
    <w:rsid w:val="00CC669E"/>
    <w:rsid w:val="00CC67D9"/>
    <w:rsid w:val="00CC6DC5"/>
    <w:rsid w:val="00CC6F27"/>
    <w:rsid w:val="00CC6FAB"/>
    <w:rsid w:val="00CC71FF"/>
    <w:rsid w:val="00CC7641"/>
    <w:rsid w:val="00CC77E3"/>
    <w:rsid w:val="00CC79E6"/>
    <w:rsid w:val="00CC7BCE"/>
    <w:rsid w:val="00CC7E57"/>
    <w:rsid w:val="00CD0754"/>
    <w:rsid w:val="00CD075B"/>
    <w:rsid w:val="00CD0C7C"/>
    <w:rsid w:val="00CD11A4"/>
    <w:rsid w:val="00CD15DE"/>
    <w:rsid w:val="00CD1B89"/>
    <w:rsid w:val="00CD24BD"/>
    <w:rsid w:val="00CD257D"/>
    <w:rsid w:val="00CD2733"/>
    <w:rsid w:val="00CD2C68"/>
    <w:rsid w:val="00CD2C80"/>
    <w:rsid w:val="00CD2CCF"/>
    <w:rsid w:val="00CD337B"/>
    <w:rsid w:val="00CD3732"/>
    <w:rsid w:val="00CD3738"/>
    <w:rsid w:val="00CD3891"/>
    <w:rsid w:val="00CD44B9"/>
    <w:rsid w:val="00CD4553"/>
    <w:rsid w:val="00CD45CB"/>
    <w:rsid w:val="00CD4706"/>
    <w:rsid w:val="00CD4953"/>
    <w:rsid w:val="00CD502D"/>
    <w:rsid w:val="00CD5321"/>
    <w:rsid w:val="00CD5342"/>
    <w:rsid w:val="00CD550A"/>
    <w:rsid w:val="00CD5850"/>
    <w:rsid w:val="00CD5DFE"/>
    <w:rsid w:val="00CD5FDD"/>
    <w:rsid w:val="00CD602D"/>
    <w:rsid w:val="00CD6301"/>
    <w:rsid w:val="00CD637C"/>
    <w:rsid w:val="00CD642A"/>
    <w:rsid w:val="00CD6BDB"/>
    <w:rsid w:val="00CD6F8C"/>
    <w:rsid w:val="00CD7982"/>
    <w:rsid w:val="00CD7B18"/>
    <w:rsid w:val="00CD7BC2"/>
    <w:rsid w:val="00CD7DD6"/>
    <w:rsid w:val="00CD7F84"/>
    <w:rsid w:val="00CE0023"/>
    <w:rsid w:val="00CE021F"/>
    <w:rsid w:val="00CE03B3"/>
    <w:rsid w:val="00CE057D"/>
    <w:rsid w:val="00CE090F"/>
    <w:rsid w:val="00CE0D91"/>
    <w:rsid w:val="00CE0DF1"/>
    <w:rsid w:val="00CE166A"/>
    <w:rsid w:val="00CE19F7"/>
    <w:rsid w:val="00CE1BDF"/>
    <w:rsid w:val="00CE21F1"/>
    <w:rsid w:val="00CE242F"/>
    <w:rsid w:val="00CE24D6"/>
    <w:rsid w:val="00CE24E6"/>
    <w:rsid w:val="00CE2A59"/>
    <w:rsid w:val="00CE2A90"/>
    <w:rsid w:val="00CE349A"/>
    <w:rsid w:val="00CE34C3"/>
    <w:rsid w:val="00CE3682"/>
    <w:rsid w:val="00CE3698"/>
    <w:rsid w:val="00CE387B"/>
    <w:rsid w:val="00CE47E7"/>
    <w:rsid w:val="00CE4BC8"/>
    <w:rsid w:val="00CE5171"/>
    <w:rsid w:val="00CE51E0"/>
    <w:rsid w:val="00CE59CE"/>
    <w:rsid w:val="00CE7340"/>
    <w:rsid w:val="00CE7423"/>
    <w:rsid w:val="00CE76D0"/>
    <w:rsid w:val="00CE789C"/>
    <w:rsid w:val="00CE7A84"/>
    <w:rsid w:val="00CE7D6E"/>
    <w:rsid w:val="00CE7E84"/>
    <w:rsid w:val="00CF055F"/>
    <w:rsid w:val="00CF0751"/>
    <w:rsid w:val="00CF0A92"/>
    <w:rsid w:val="00CF0CA9"/>
    <w:rsid w:val="00CF0D7F"/>
    <w:rsid w:val="00CF0DED"/>
    <w:rsid w:val="00CF0EC1"/>
    <w:rsid w:val="00CF1322"/>
    <w:rsid w:val="00CF142B"/>
    <w:rsid w:val="00CF1640"/>
    <w:rsid w:val="00CF174D"/>
    <w:rsid w:val="00CF1C86"/>
    <w:rsid w:val="00CF1D57"/>
    <w:rsid w:val="00CF2010"/>
    <w:rsid w:val="00CF2148"/>
    <w:rsid w:val="00CF280A"/>
    <w:rsid w:val="00CF2BF3"/>
    <w:rsid w:val="00CF3B4C"/>
    <w:rsid w:val="00CF3D78"/>
    <w:rsid w:val="00CF3E75"/>
    <w:rsid w:val="00CF40CC"/>
    <w:rsid w:val="00CF435F"/>
    <w:rsid w:val="00CF43E8"/>
    <w:rsid w:val="00CF4C3B"/>
    <w:rsid w:val="00CF4EA1"/>
    <w:rsid w:val="00CF54B6"/>
    <w:rsid w:val="00CF59BD"/>
    <w:rsid w:val="00CF6AC8"/>
    <w:rsid w:val="00CF6C9E"/>
    <w:rsid w:val="00CF6D85"/>
    <w:rsid w:val="00CF6F86"/>
    <w:rsid w:val="00CF75C7"/>
    <w:rsid w:val="00CF75FE"/>
    <w:rsid w:val="00CF7649"/>
    <w:rsid w:val="00CF7A00"/>
    <w:rsid w:val="00CF7DD6"/>
    <w:rsid w:val="00D000AF"/>
    <w:rsid w:val="00D0050C"/>
    <w:rsid w:val="00D00600"/>
    <w:rsid w:val="00D00B40"/>
    <w:rsid w:val="00D010FC"/>
    <w:rsid w:val="00D0129B"/>
    <w:rsid w:val="00D016A0"/>
    <w:rsid w:val="00D018BA"/>
    <w:rsid w:val="00D01963"/>
    <w:rsid w:val="00D01BFD"/>
    <w:rsid w:val="00D01EBE"/>
    <w:rsid w:val="00D020DB"/>
    <w:rsid w:val="00D022C8"/>
    <w:rsid w:val="00D02333"/>
    <w:rsid w:val="00D030F2"/>
    <w:rsid w:val="00D03E0E"/>
    <w:rsid w:val="00D03F6A"/>
    <w:rsid w:val="00D046A7"/>
    <w:rsid w:val="00D0499F"/>
    <w:rsid w:val="00D04EBF"/>
    <w:rsid w:val="00D05195"/>
    <w:rsid w:val="00D053C3"/>
    <w:rsid w:val="00D054D0"/>
    <w:rsid w:val="00D05640"/>
    <w:rsid w:val="00D05952"/>
    <w:rsid w:val="00D05F25"/>
    <w:rsid w:val="00D0604C"/>
    <w:rsid w:val="00D06182"/>
    <w:rsid w:val="00D0620A"/>
    <w:rsid w:val="00D06247"/>
    <w:rsid w:val="00D062C8"/>
    <w:rsid w:val="00D06D7E"/>
    <w:rsid w:val="00D07064"/>
    <w:rsid w:val="00D071D5"/>
    <w:rsid w:val="00D0723A"/>
    <w:rsid w:val="00D072EB"/>
    <w:rsid w:val="00D07320"/>
    <w:rsid w:val="00D07B17"/>
    <w:rsid w:val="00D07C4D"/>
    <w:rsid w:val="00D07E79"/>
    <w:rsid w:val="00D1001E"/>
    <w:rsid w:val="00D1044C"/>
    <w:rsid w:val="00D1091E"/>
    <w:rsid w:val="00D110F6"/>
    <w:rsid w:val="00D111CE"/>
    <w:rsid w:val="00D111F7"/>
    <w:rsid w:val="00D11299"/>
    <w:rsid w:val="00D1129B"/>
    <w:rsid w:val="00D11400"/>
    <w:rsid w:val="00D11553"/>
    <w:rsid w:val="00D11D74"/>
    <w:rsid w:val="00D12098"/>
    <w:rsid w:val="00D12210"/>
    <w:rsid w:val="00D122AD"/>
    <w:rsid w:val="00D12348"/>
    <w:rsid w:val="00D123BB"/>
    <w:rsid w:val="00D12451"/>
    <w:rsid w:val="00D124EB"/>
    <w:rsid w:val="00D12537"/>
    <w:rsid w:val="00D12AFA"/>
    <w:rsid w:val="00D12F82"/>
    <w:rsid w:val="00D135DB"/>
    <w:rsid w:val="00D13676"/>
    <w:rsid w:val="00D13767"/>
    <w:rsid w:val="00D13CD2"/>
    <w:rsid w:val="00D13DA2"/>
    <w:rsid w:val="00D13FB5"/>
    <w:rsid w:val="00D13FF7"/>
    <w:rsid w:val="00D14447"/>
    <w:rsid w:val="00D144EC"/>
    <w:rsid w:val="00D14694"/>
    <w:rsid w:val="00D1484D"/>
    <w:rsid w:val="00D14B3D"/>
    <w:rsid w:val="00D14C80"/>
    <w:rsid w:val="00D14F3C"/>
    <w:rsid w:val="00D1509D"/>
    <w:rsid w:val="00D1552B"/>
    <w:rsid w:val="00D15EFB"/>
    <w:rsid w:val="00D15FCC"/>
    <w:rsid w:val="00D1684F"/>
    <w:rsid w:val="00D16BAE"/>
    <w:rsid w:val="00D16D07"/>
    <w:rsid w:val="00D16DC6"/>
    <w:rsid w:val="00D174F6"/>
    <w:rsid w:val="00D1771D"/>
    <w:rsid w:val="00D17A05"/>
    <w:rsid w:val="00D17DBF"/>
    <w:rsid w:val="00D20122"/>
    <w:rsid w:val="00D2088C"/>
    <w:rsid w:val="00D208E2"/>
    <w:rsid w:val="00D20BD9"/>
    <w:rsid w:val="00D20EF4"/>
    <w:rsid w:val="00D210D9"/>
    <w:rsid w:val="00D21181"/>
    <w:rsid w:val="00D21237"/>
    <w:rsid w:val="00D21306"/>
    <w:rsid w:val="00D21729"/>
    <w:rsid w:val="00D2198E"/>
    <w:rsid w:val="00D21E82"/>
    <w:rsid w:val="00D21F1A"/>
    <w:rsid w:val="00D21FFB"/>
    <w:rsid w:val="00D2210E"/>
    <w:rsid w:val="00D22405"/>
    <w:rsid w:val="00D22C65"/>
    <w:rsid w:val="00D23559"/>
    <w:rsid w:val="00D235DD"/>
    <w:rsid w:val="00D239B7"/>
    <w:rsid w:val="00D23A1A"/>
    <w:rsid w:val="00D23D33"/>
    <w:rsid w:val="00D23E30"/>
    <w:rsid w:val="00D23F44"/>
    <w:rsid w:val="00D23F5D"/>
    <w:rsid w:val="00D24263"/>
    <w:rsid w:val="00D24341"/>
    <w:rsid w:val="00D2445C"/>
    <w:rsid w:val="00D25831"/>
    <w:rsid w:val="00D258A6"/>
    <w:rsid w:val="00D25AFD"/>
    <w:rsid w:val="00D25CD9"/>
    <w:rsid w:val="00D25D7A"/>
    <w:rsid w:val="00D26092"/>
    <w:rsid w:val="00D2631E"/>
    <w:rsid w:val="00D26591"/>
    <w:rsid w:val="00D26A45"/>
    <w:rsid w:val="00D26CB2"/>
    <w:rsid w:val="00D26E2A"/>
    <w:rsid w:val="00D2717A"/>
    <w:rsid w:val="00D2763C"/>
    <w:rsid w:val="00D27ACD"/>
    <w:rsid w:val="00D27B23"/>
    <w:rsid w:val="00D27BF3"/>
    <w:rsid w:val="00D27DBF"/>
    <w:rsid w:val="00D27E5A"/>
    <w:rsid w:val="00D30017"/>
    <w:rsid w:val="00D3001A"/>
    <w:rsid w:val="00D30115"/>
    <w:rsid w:val="00D3027B"/>
    <w:rsid w:val="00D3030B"/>
    <w:rsid w:val="00D30405"/>
    <w:rsid w:val="00D30711"/>
    <w:rsid w:val="00D3088B"/>
    <w:rsid w:val="00D30C86"/>
    <w:rsid w:val="00D30EC9"/>
    <w:rsid w:val="00D31447"/>
    <w:rsid w:val="00D314EB"/>
    <w:rsid w:val="00D3162E"/>
    <w:rsid w:val="00D31672"/>
    <w:rsid w:val="00D31901"/>
    <w:rsid w:val="00D3192A"/>
    <w:rsid w:val="00D31A3B"/>
    <w:rsid w:val="00D31F54"/>
    <w:rsid w:val="00D31FC8"/>
    <w:rsid w:val="00D32066"/>
    <w:rsid w:val="00D3239A"/>
    <w:rsid w:val="00D325D2"/>
    <w:rsid w:val="00D32642"/>
    <w:rsid w:val="00D326A2"/>
    <w:rsid w:val="00D328F5"/>
    <w:rsid w:val="00D32BF4"/>
    <w:rsid w:val="00D33170"/>
    <w:rsid w:val="00D3321B"/>
    <w:rsid w:val="00D338AC"/>
    <w:rsid w:val="00D338FA"/>
    <w:rsid w:val="00D33A5B"/>
    <w:rsid w:val="00D341F8"/>
    <w:rsid w:val="00D35394"/>
    <w:rsid w:val="00D3543E"/>
    <w:rsid w:val="00D35AEE"/>
    <w:rsid w:val="00D35EA7"/>
    <w:rsid w:val="00D35EE7"/>
    <w:rsid w:val="00D361C0"/>
    <w:rsid w:val="00D3630F"/>
    <w:rsid w:val="00D36436"/>
    <w:rsid w:val="00D36635"/>
    <w:rsid w:val="00D36CD4"/>
    <w:rsid w:val="00D36CDA"/>
    <w:rsid w:val="00D36DDB"/>
    <w:rsid w:val="00D36F2A"/>
    <w:rsid w:val="00D376F4"/>
    <w:rsid w:val="00D3774C"/>
    <w:rsid w:val="00D37AB7"/>
    <w:rsid w:val="00D37C95"/>
    <w:rsid w:val="00D37FCA"/>
    <w:rsid w:val="00D4008C"/>
    <w:rsid w:val="00D401D4"/>
    <w:rsid w:val="00D406F3"/>
    <w:rsid w:val="00D40983"/>
    <w:rsid w:val="00D41299"/>
    <w:rsid w:val="00D4140A"/>
    <w:rsid w:val="00D41D40"/>
    <w:rsid w:val="00D420FC"/>
    <w:rsid w:val="00D42789"/>
    <w:rsid w:val="00D428AA"/>
    <w:rsid w:val="00D4293D"/>
    <w:rsid w:val="00D42B1D"/>
    <w:rsid w:val="00D42B41"/>
    <w:rsid w:val="00D42B4A"/>
    <w:rsid w:val="00D43105"/>
    <w:rsid w:val="00D43510"/>
    <w:rsid w:val="00D435AC"/>
    <w:rsid w:val="00D437AB"/>
    <w:rsid w:val="00D4410E"/>
    <w:rsid w:val="00D44187"/>
    <w:rsid w:val="00D4487C"/>
    <w:rsid w:val="00D44F43"/>
    <w:rsid w:val="00D459ED"/>
    <w:rsid w:val="00D45C47"/>
    <w:rsid w:val="00D467FA"/>
    <w:rsid w:val="00D477FC"/>
    <w:rsid w:val="00D4789B"/>
    <w:rsid w:val="00D47B46"/>
    <w:rsid w:val="00D50425"/>
    <w:rsid w:val="00D50817"/>
    <w:rsid w:val="00D51121"/>
    <w:rsid w:val="00D51B36"/>
    <w:rsid w:val="00D5226B"/>
    <w:rsid w:val="00D52516"/>
    <w:rsid w:val="00D5256E"/>
    <w:rsid w:val="00D52632"/>
    <w:rsid w:val="00D52C10"/>
    <w:rsid w:val="00D5312C"/>
    <w:rsid w:val="00D531BB"/>
    <w:rsid w:val="00D53541"/>
    <w:rsid w:val="00D53743"/>
    <w:rsid w:val="00D537A9"/>
    <w:rsid w:val="00D53B0A"/>
    <w:rsid w:val="00D53C6B"/>
    <w:rsid w:val="00D543E2"/>
    <w:rsid w:val="00D54448"/>
    <w:rsid w:val="00D545AE"/>
    <w:rsid w:val="00D548E9"/>
    <w:rsid w:val="00D54E25"/>
    <w:rsid w:val="00D55052"/>
    <w:rsid w:val="00D55397"/>
    <w:rsid w:val="00D55494"/>
    <w:rsid w:val="00D5556F"/>
    <w:rsid w:val="00D55570"/>
    <w:rsid w:val="00D5583E"/>
    <w:rsid w:val="00D55C83"/>
    <w:rsid w:val="00D55CA9"/>
    <w:rsid w:val="00D55E67"/>
    <w:rsid w:val="00D56025"/>
    <w:rsid w:val="00D563FA"/>
    <w:rsid w:val="00D56F44"/>
    <w:rsid w:val="00D56FB6"/>
    <w:rsid w:val="00D571B7"/>
    <w:rsid w:val="00D5734F"/>
    <w:rsid w:val="00D573B8"/>
    <w:rsid w:val="00D574B5"/>
    <w:rsid w:val="00D57D83"/>
    <w:rsid w:val="00D57E7D"/>
    <w:rsid w:val="00D57FE3"/>
    <w:rsid w:val="00D60031"/>
    <w:rsid w:val="00D600B5"/>
    <w:rsid w:val="00D600D9"/>
    <w:rsid w:val="00D604C0"/>
    <w:rsid w:val="00D605C1"/>
    <w:rsid w:val="00D60915"/>
    <w:rsid w:val="00D61466"/>
    <w:rsid w:val="00D616D5"/>
    <w:rsid w:val="00D61AD6"/>
    <w:rsid w:val="00D620F4"/>
    <w:rsid w:val="00D622D7"/>
    <w:rsid w:val="00D622FB"/>
    <w:rsid w:val="00D624B4"/>
    <w:rsid w:val="00D62950"/>
    <w:rsid w:val="00D629D5"/>
    <w:rsid w:val="00D630A2"/>
    <w:rsid w:val="00D63524"/>
    <w:rsid w:val="00D63563"/>
    <w:rsid w:val="00D6362F"/>
    <w:rsid w:val="00D63E0C"/>
    <w:rsid w:val="00D6463D"/>
    <w:rsid w:val="00D64736"/>
    <w:rsid w:val="00D649EC"/>
    <w:rsid w:val="00D64A7C"/>
    <w:rsid w:val="00D64ADD"/>
    <w:rsid w:val="00D64B10"/>
    <w:rsid w:val="00D64BF2"/>
    <w:rsid w:val="00D64CB0"/>
    <w:rsid w:val="00D64F9C"/>
    <w:rsid w:val="00D652D3"/>
    <w:rsid w:val="00D6532E"/>
    <w:rsid w:val="00D65812"/>
    <w:rsid w:val="00D65D8E"/>
    <w:rsid w:val="00D65E63"/>
    <w:rsid w:val="00D6775B"/>
    <w:rsid w:val="00D678DC"/>
    <w:rsid w:val="00D67DC6"/>
    <w:rsid w:val="00D70145"/>
    <w:rsid w:val="00D706AA"/>
    <w:rsid w:val="00D706E8"/>
    <w:rsid w:val="00D70EC1"/>
    <w:rsid w:val="00D7132C"/>
    <w:rsid w:val="00D7135A"/>
    <w:rsid w:val="00D71BA2"/>
    <w:rsid w:val="00D71D64"/>
    <w:rsid w:val="00D720BE"/>
    <w:rsid w:val="00D725E8"/>
    <w:rsid w:val="00D72A85"/>
    <w:rsid w:val="00D72A9C"/>
    <w:rsid w:val="00D72BC9"/>
    <w:rsid w:val="00D72DD3"/>
    <w:rsid w:val="00D72EE4"/>
    <w:rsid w:val="00D72FDB"/>
    <w:rsid w:val="00D730A8"/>
    <w:rsid w:val="00D73602"/>
    <w:rsid w:val="00D737C6"/>
    <w:rsid w:val="00D73991"/>
    <w:rsid w:val="00D73B4B"/>
    <w:rsid w:val="00D73C99"/>
    <w:rsid w:val="00D73F65"/>
    <w:rsid w:val="00D73FC9"/>
    <w:rsid w:val="00D74378"/>
    <w:rsid w:val="00D743DD"/>
    <w:rsid w:val="00D74B0F"/>
    <w:rsid w:val="00D74B26"/>
    <w:rsid w:val="00D74C7D"/>
    <w:rsid w:val="00D751A4"/>
    <w:rsid w:val="00D75C97"/>
    <w:rsid w:val="00D75DCB"/>
    <w:rsid w:val="00D75ED9"/>
    <w:rsid w:val="00D760F6"/>
    <w:rsid w:val="00D761C5"/>
    <w:rsid w:val="00D762F1"/>
    <w:rsid w:val="00D7675D"/>
    <w:rsid w:val="00D76A1E"/>
    <w:rsid w:val="00D76F92"/>
    <w:rsid w:val="00D76FAE"/>
    <w:rsid w:val="00D77371"/>
    <w:rsid w:val="00D775A9"/>
    <w:rsid w:val="00D778B8"/>
    <w:rsid w:val="00D77A5A"/>
    <w:rsid w:val="00D77BA9"/>
    <w:rsid w:val="00D77BF2"/>
    <w:rsid w:val="00D77CDA"/>
    <w:rsid w:val="00D80056"/>
    <w:rsid w:val="00D802E9"/>
    <w:rsid w:val="00D80305"/>
    <w:rsid w:val="00D80884"/>
    <w:rsid w:val="00D80AD2"/>
    <w:rsid w:val="00D80B96"/>
    <w:rsid w:val="00D80DD1"/>
    <w:rsid w:val="00D80DD6"/>
    <w:rsid w:val="00D813DD"/>
    <w:rsid w:val="00D818F3"/>
    <w:rsid w:val="00D81955"/>
    <w:rsid w:val="00D81A6A"/>
    <w:rsid w:val="00D820FD"/>
    <w:rsid w:val="00D825B5"/>
    <w:rsid w:val="00D829D4"/>
    <w:rsid w:val="00D82F67"/>
    <w:rsid w:val="00D831DA"/>
    <w:rsid w:val="00D832BD"/>
    <w:rsid w:val="00D833D3"/>
    <w:rsid w:val="00D836BD"/>
    <w:rsid w:val="00D83725"/>
    <w:rsid w:val="00D8381B"/>
    <w:rsid w:val="00D8397A"/>
    <w:rsid w:val="00D83C43"/>
    <w:rsid w:val="00D83E05"/>
    <w:rsid w:val="00D843AB"/>
    <w:rsid w:val="00D85216"/>
    <w:rsid w:val="00D854BD"/>
    <w:rsid w:val="00D858D7"/>
    <w:rsid w:val="00D859AD"/>
    <w:rsid w:val="00D85EDC"/>
    <w:rsid w:val="00D86066"/>
    <w:rsid w:val="00D86195"/>
    <w:rsid w:val="00D8627B"/>
    <w:rsid w:val="00D86AB0"/>
    <w:rsid w:val="00D86DB1"/>
    <w:rsid w:val="00D87066"/>
    <w:rsid w:val="00D8721F"/>
    <w:rsid w:val="00D87938"/>
    <w:rsid w:val="00D87D3C"/>
    <w:rsid w:val="00D87DC7"/>
    <w:rsid w:val="00D901B2"/>
    <w:rsid w:val="00D901EC"/>
    <w:rsid w:val="00D904CC"/>
    <w:rsid w:val="00D907C7"/>
    <w:rsid w:val="00D91079"/>
    <w:rsid w:val="00D9145D"/>
    <w:rsid w:val="00D919E9"/>
    <w:rsid w:val="00D91E44"/>
    <w:rsid w:val="00D92201"/>
    <w:rsid w:val="00D9225B"/>
    <w:rsid w:val="00D922BC"/>
    <w:rsid w:val="00D92638"/>
    <w:rsid w:val="00D9296A"/>
    <w:rsid w:val="00D92A3A"/>
    <w:rsid w:val="00D92FD9"/>
    <w:rsid w:val="00D9311F"/>
    <w:rsid w:val="00D93CA0"/>
    <w:rsid w:val="00D93D4E"/>
    <w:rsid w:val="00D944EE"/>
    <w:rsid w:val="00D94CD6"/>
    <w:rsid w:val="00D94DBC"/>
    <w:rsid w:val="00D957B4"/>
    <w:rsid w:val="00D95CDF"/>
    <w:rsid w:val="00D95EDD"/>
    <w:rsid w:val="00D95F6D"/>
    <w:rsid w:val="00D96AE3"/>
    <w:rsid w:val="00D96C6D"/>
    <w:rsid w:val="00D96E5C"/>
    <w:rsid w:val="00D96F8E"/>
    <w:rsid w:val="00D974CF"/>
    <w:rsid w:val="00D974EB"/>
    <w:rsid w:val="00D979D3"/>
    <w:rsid w:val="00D97B95"/>
    <w:rsid w:val="00D97EE4"/>
    <w:rsid w:val="00DA014B"/>
    <w:rsid w:val="00DA035A"/>
    <w:rsid w:val="00DA06C9"/>
    <w:rsid w:val="00DA07D8"/>
    <w:rsid w:val="00DA0A06"/>
    <w:rsid w:val="00DA16BE"/>
    <w:rsid w:val="00DA1F26"/>
    <w:rsid w:val="00DA20CC"/>
    <w:rsid w:val="00DA23A5"/>
    <w:rsid w:val="00DA2986"/>
    <w:rsid w:val="00DA2A1A"/>
    <w:rsid w:val="00DA2F08"/>
    <w:rsid w:val="00DA3675"/>
    <w:rsid w:val="00DA3743"/>
    <w:rsid w:val="00DA3766"/>
    <w:rsid w:val="00DA3A81"/>
    <w:rsid w:val="00DA3BF4"/>
    <w:rsid w:val="00DA3E58"/>
    <w:rsid w:val="00DA44FD"/>
    <w:rsid w:val="00DA4823"/>
    <w:rsid w:val="00DA4B8E"/>
    <w:rsid w:val="00DA4C22"/>
    <w:rsid w:val="00DA5277"/>
    <w:rsid w:val="00DA5994"/>
    <w:rsid w:val="00DA5AFD"/>
    <w:rsid w:val="00DA5BFA"/>
    <w:rsid w:val="00DA5DE7"/>
    <w:rsid w:val="00DA60BB"/>
    <w:rsid w:val="00DA623E"/>
    <w:rsid w:val="00DA6318"/>
    <w:rsid w:val="00DA68ED"/>
    <w:rsid w:val="00DA6CB9"/>
    <w:rsid w:val="00DA6E9A"/>
    <w:rsid w:val="00DA7164"/>
    <w:rsid w:val="00DA782A"/>
    <w:rsid w:val="00DA7A91"/>
    <w:rsid w:val="00DA7E4C"/>
    <w:rsid w:val="00DB0301"/>
    <w:rsid w:val="00DB0912"/>
    <w:rsid w:val="00DB0DF3"/>
    <w:rsid w:val="00DB0F36"/>
    <w:rsid w:val="00DB1120"/>
    <w:rsid w:val="00DB114D"/>
    <w:rsid w:val="00DB1297"/>
    <w:rsid w:val="00DB14DC"/>
    <w:rsid w:val="00DB1918"/>
    <w:rsid w:val="00DB19BC"/>
    <w:rsid w:val="00DB1D02"/>
    <w:rsid w:val="00DB1F34"/>
    <w:rsid w:val="00DB21FF"/>
    <w:rsid w:val="00DB232F"/>
    <w:rsid w:val="00DB2387"/>
    <w:rsid w:val="00DB239F"/>
    <w:rsid w:val="00DB28DF"/>
    <w:rsid w:val="00DB2A0B"/>
    <w:rsid w:val="00DB2D82"/>
    <w:rsid w:val="00DB2F27"/>
    <w:rsid w:val="00DB327A"/>
    <w:rsid w:val="00DB3A1A"/>
    <w:rsid w:val="00DB41E0"/>
    <w:rsid w:val="00DB4247"/>
    <w:rsid w:val="00DB42AD"/>
    <w:rsid w:val="00DB444B"/>
    <w:rsid w:val="00DB4719"/>
    <w:rsid w:val="00DB49BF"/>
    <w:rsid w:val="00DB4C60"/>
    <w:rsid w:val="00DB5311"/>
    <w:rsid w:val="00DB5596"/>
    <w:rsid w:val="00DB5680"/>
    <w:rsid w:val="00DB5863"/>
    <w:rsid w:val="00DB592F"/>
    <w:rsid w:val="00DB5A08"/>
    <w:rsid w:val="00DB5E92"/>
    <w:rsid w:val="00DB6588"/>
    <w:rsid w:val="00DB65DC"/>
    <w:rsid w:val="00DB6ACD"/>
    <w:rsid w:val="00DB6B41"/>
    <w:rsid w:val="00DB6D4A"/>
    <w:rsid w:val="00DB6F64"/>
    <w:rsid w:val="00DB7392"/>
    <w:rsid w:val="00DB7677"/>
    <w:rsid w:val="00DB7786"/>
    <w:rsid w:val="00DB7795"/>
    <w:rsid w:val="00DB7AE3"/>
    <w:rsid w:val="00DB7B7C"/>
    <w:rsid w:val="00DB7DE4"/>
    <w:rsid w:val="00DC0105"/>
    <w:rsid w:val="00DC0894"/>
    <w:rsid w:val="00DC0BD6"/>
    <w:rsid w:val="00DC0E67"/>
    <w:rsid w:val="00DC143E"/>
    <w:rsid w:val="00DC242A"/>
    <w:rsid w:val="00DC2528"/>
    <w:rsid w:val="00DC2969"/>
    <w:rsid w:val="00DC2ABD"/>
    <w:rsid w:val="00DC2B99"/>
    <w:rsid w:val="00DC2D53"/>
    <w:rsid w:val="00DC2E20"/>
    <w:rsid w:val="00DC316F"/>
    <w:rsid w:val="00DC35A0"/>
    <w:rsid w:val="00DC3608"/>
    <w:rsid w:val="00DC3646"/>
    <w:rsid w:val="00DC3B14"/>
    <w:rsid w:val="00DC3C47"/>
    <w:rsid w:val="00DC3DF9"/>
    <w:rsid w:val="00DC4257"/>
    <w:rsid w:val="00DC46F2"/>
    <w:rsid w:val="00DC4814"/>
    <w:rsid w:val="00DC48CD"/>
    <w:rsid w:val="00DC556D"/>
    <w:rsid w:val="00DC5C9A"/>
    <w:rsid w:val="00DC5D62"/>
    <w:rsid w:val="00DC6445"/>
    <w:rsid w:val="00DC66A2"/>
    <w:rsid w:val="00DC6960"/>
    <w:rsid w:val="00DC6D0F"/>
    <w:rsid w:val="00DC6F7B"/>
    <w:rsid w:val="00DC6F89"/>
    <w:rsid w:val="00DD0847"/>
    <w:rsid w:val="00DD0C38"/>
    <w:rsid w:val="00DD0DFC"/>
    <w:rsid w:val="00DD0FC4"/>
    <w:rsid w:val="00DD118E"/>
    <w:rsid w:val="00DD1311"/>
    <w:rsid w:val="00DD1AAA"/>
    <w:rsid w:val="00DD1EB3"/>
    <w:rsid w:val="00DD1F60"/>
    <w:rsid w:val="00DD1F90"/>
    <w:rsid w:val="00DD212E"/>
    <w:rsid w:val="00DD21A0"/>
    <w:rsid w:val="00DD23A4"/>
    <w:rsid w:val="00DD2C92"/>
    <w:rsid w:val="00DD316E"/>
    <w:rsid w:val="00DD35E5"/>
    <w:rsid w:val="00DD3792"/>
    <w:rsid w:val="00DD3C59"/>
    <w:rsid w:val="00DD3DF6"/>
    <w:rsid w:val="00DD43E8"/>
    <w:rsid w:val="00DD4656"/>
    <w:rsid w:val="00DD480E"/>
    <w:rsid w:val="00DD4941"/>
    <w:rsid w:val="00DD4B52"/>
    <w:rsid w:val="00DD4C09"/>
    <w:rsid w:val="00DD4D8B"/>
    <w:rsid w:val="00DD50C3"/>
    <w:rsid w:val="00DD57DE"/>
    <w:rsid w:val="00DD58A1"/>
    <w:rsid w:val="00DD5A3E"/>
    <w:rsid w:val="00DD5A6D"/>
    <w:rsid w:val="00DD5F57"/>
    <w:rsid w:val="00DD6038"/>
    <w:rsid w:val="00DD605F"/>
    <w:rsid w:val="00DD631C"/>
    <w:rsid w:val="00DD638F"/>
    <w:rsid w:val="00DD6A75"/>
    <w:rsid w:val="00DD6C72"/>
    <w:rsid w:val="00DD6F88"/>
    <w:rsid w:val="00DD7569"/>
    <w:rsid w:val="00DD7CE7"/>
    <w:rsid w:val="00DE05E3"/>
    <w:rsid w:val="00DE09A1"/>
    <w:rsid w:val="00DE0B8A"/>
    <w:rsid w:val="00DE0D19"/>
    <w:rsid w:val="00DE0FFC"/>
    <w:rsid w:val="00DE1391"/>
    <w:rsid w:val="00DE184C"/>
    <w:rsid w:val="00DE19FB"/>
    <w:rsid w:val="00DE1E56"/>
    <w:rsid w:val="00DE209D"/>
    <w:rsid w:val="00DE2407"/>
    <w:rsid w:val="00DE2745"/>
    <w:rsid w:val="00DE275C"/>
    <w:rsid w:val="00DE296F"/>
    <w:rsid w:val="00DE2C5A"/>
    <w:rsid w:val="00DE2EB7"/>
    <w:rsid w:val="00DE30B0"/>
    <w:rsid w:val="00DE31A6"/>
    <w:rsid w:val="00DE31B6"/>
    <w:rsid w:val="00DE32C3"/>
    <w:rsid w:val="00DE3754"/>
    <w:rsid w:val="00DE39E4"/>
    <w:rsid w:val="00DE3C1F"/>
    <w:rsid w:val="00DE3CDD"/>
    <w:rsid w:val="00DE437D"/>
    <w:rsid w:val="00DE4518"/>
    <w:rsid w:val="00DE4909"/>
    <w:rsid w:val="00DE49ED"/>
    <w:rsid w:val="00DE4A62"/>
    <w:rsid w:val="00DE4FE4"/>
    <w:rsid w:val="00DE4FFC"/>
    <w:rsid w:val="00DE59C8"/>
    <w:rsid w:val="00DE5AE9"/>
    <w:rsid w:val="00DE5B9C"/>
    <w:rsid w:val="00DE5BC4"/>
    <w:rsid w:val="00DE5D41"/>
    <w:rsid w:val="00DE66A9"/>
    <w:rsid w:val="00DE68BB"/>
    <w:rsid w:val="00DE701D"/>
    <w:rsid w:val="00DE7683"/>
    <w:rsid w:val="00DE78B1"/>
    <w:rsid w:val="00DE7935"/>
    <w:rsid w:val="00DE7D5D"/>
    <w:rsid w:val="00DE7EE4"/>
    <w:rsid w:val="00DE7FCB"/>
    <w:rsid w:val="00DF03A4"/>
    <w:rsid w:val="00DF047A"/>
    <w:rsid w:val="00DF0564"/>
    <w:rsid w:val="00DF0603"/>
    <w:rsid w:val="00DF0720"/>
    <w:rsid w:val="00DF086E"/>
    <w:rsid w:val="00DF0A44"/>
    <w:rsid w:val="00DF0D92"/>
    <w:rsid w:val="00DF0DA5"/>
    <w:rsid w:val="00DF12ED"/>
    <w:rsid w:val="00DF12FB"/>
    <w:rsid w:val="00DF19D6"/>
    <w:rsid w:val="00DF2413"/>
    <w:rsid w:val="00DF2ACB"/>
    <w:rsid w:val="00DF2B51"/>
    <w:rsid w:val="00DF2EA5"/>
    <w:rsid w:val="00DF3162"/>
    <w:rsid w:val="00DF32E7"/>
    <w:rsid w:val="00DF3816"/>
    <w:rsid w:val="00DF397B"/>
    <w:rsid w:val="00DF3B97"/>
    <w:rsid w:val="00DF42FF"/>
    <w:rsid w:val="00DF4FCA"/>
    <w:rsid w:val="00DF52DB"/>
    <w:rsid w:val="00DF531B"/>
    <w:rsid w:val="00DF5482"/>
    <w:rsid w:val="00DF5543"/>
    <w:rsid w:val="00DF5675"/>
    <w:rsid w:val="00DF56CA"/>
    <w:rsid w:val="00DF585C"/>
    <w:rsid w:val="00DF5A11"/>
    <w:rsid w:val="00DF5A29"/>
    <w:rsid w:val="00DF5F84"/>
    <w:rsid w:val="00DF6764"/>
    <w:rsid w:val="00DF68AB"/>
    <w:rsid w:val="00DF6EB1"/>
    <w:rsid w:val="00DF6FA5"/>
    <w:rsid w:val="00DF7002"/>
    <w:rsid w:val="00DF7644"/>
    <w:rsid w:val="00DF77F6"/>
    <w:rsid w:val="00DF7C5C"/>
    <w:rsid w:val="00DF7E7F"/>
    <w:rsid w:val="00DF7EF0"/>
    <w:rsid w:val="00E00171"/>
    <w:rsid w:val="00E00180"/>
    <w:rsid w:val="00E002B1"/>
    <w:rsid w:val="00E00595"/>
    <w:rsid w:val="00E006C8"/>
    <w:rsid w:val="00E00B3E"/>
    <w:rsid w:val="00E00C75"/>
    <w:rsid w:val="00E01170"/>
    <w:rsid w:val="00E0146F"/>
    <w:rsid w:val="00E018C7"/>
    <w:rsid w:val="00E02608"/>
    <w:rsid w:val="00E02619"/>
    <w:rsid w:val="00E02833"/>
    <w:rsid w:val="00E02A32"/>
    <w:rsid w:val="00E02ABB"/>
    <w:rsid w:val="00E02D52"/>
    <w:rsid w:val="00E03F3F"/>
    <w:rsid w:val="00E049B1"/>
    <w:rsid w:val="00E049C2"/>
    <w:rsid w:val="00E04AD9"/>
    <w:rsid w:val="00E04EF8"/>
    <w:rsid w:val="00E050DE"/>
    <w:rsid w:val="00E0529D"/>
    <w:rsid w:val="00E058DD"/>
    <w:rsid w:val="00E05B3B"/>
    <w:rsid w:val="00E05C15"/>
    <w:rsid w:val="00E05EA3"/>
    <w:rsid w:val="00E05F18"/>
    <w:rsid w:val="00E068C8"/>
    <w:rsid w:val="00E06D1D"/>
    <w:rsid w:val="00E07237"/>
    <w:rsid w:val="00E0730D"/>
    <w:rsid w:val="00E0759A"/>
    <w:rsid w:val="00E076E1"/>
    <w:rsid w:val="00E07754"/>
    <w:rsid w:val="00E07C42"/>
    <w:rsid w:val="00E07D9E"/>
    <w:rsid w:val="00E106FE"/>
    <w:rsid w:val="00E1079A"/>
    <w:rsid w:val="00E10902"/>
    <w:rsid w:val="00E10D20"/>
    <w:rsid w:val="00E10EB8"/>
    <w:rsid w:val="00E10F68"/>
    <w:rsid w:val="00E1169B"/>
    <w:rsid w:val="00E11A21"/>
    <w:rsid w:val="00E11B0E"/>
    <w:rsid w:val="00E11B57"/>
    <w:rsid w:val="00E12055"/>
    <w:rsid w:val="00E125C6"/>
    <w:rsid w:val="00E12877"/>
    <w:rsid w:val="00E128EE"/>
    <w:rsid w:val="00E12A1D"/>
    <w:rsid w:val="00E12D28"/>
    <w:rsid w:val="00E12EE3"/>
    <w:rsid w:val="00E13540"/>
    <w:rsid w:val="00E135BE"/>
    <w:rsid w:val="00E13AA4"/>
    <w:rsid w:val="00E13B12"/>
    <w:rsid w:val="00E13B7E"/>
    <w:rsid w:val="00E13E1F"/>
    <w:rsid w:val="00E14653"/>
    <w:rsid w:val="00E14853"/>
    <w:rsid w:val="00E14A75"/>
    <w:rsid w:val="00E14E64"/>
    <w:rsid w:val="00E1574B"/>
    <w:rsid w:val="00E15E07"/>
    <w:rsid w:val="00E160DF"/>
    <w:rsid w:val="00E16A3D"/>
    <w:rsid w:val="00E16CCF"/>
    <w:rsid w:val="00E16D69"/>
    <w:rsid w:val="00E177A1"/>
    <w:rsid w:val="00E17B76"/>
    <w:rsid w:val="00E17D7F"/>
    <w:rsid w:val="00E20202"/>
    <w:rsid w:val="00E20368"/>
    <w:rsid w:val="00E206B4"/>
    <w:rsid w:val="00E207C8"/>
    <w:rsid w:val="00E2093A"/>
    <w:rsid w:val="00E209DF"/>
    <w:rsid w:val="00E20CD7"/>
    <w:rsid w:val="00E2109A"/>
    <w:rsid w:val="00E21296"/>
    <w:rsid w:val="00E21653"/>
    <w:rsid w:val="00E2173C"/>
    <w:rsid w:val="00E21C39"/>
    <w:rsid w:val="00E21D72"/>
    <w:rsid w:val="00E21E1C"/>
    <w:rsid w:val="00E223B2"/>
    <w:rsid w:val="00E226A0"/>
    <w:rsid w:val="00E231CE"/>
    <w:rsid w:val="00E235F3"/>
    <w:rsid w:val="00E23702"/>
    <w:rsid w:val="00E242A8"/>
    <w:rsid w:val="00E2452C"/>
    <w:rsid w:val="00E245FE"/>
    <w:rsid w:val="00E2470D"/>
    <w:rsid w:val="00E24C40"/>
    <w:rsid w:val="00E24E4D"/>
    <w:rsid w:val="00E24FB7"/>
    <w:rsid w:val="00E25337"/>
    <w:rsid w:val="00E255A7"/>
    <w:rsid w:val="00E25626"/>
    <w:rsid w:val="00E25A9D"/>
    <w:rsid w:val="00E25E0F"/>
    <w:rsid w:val="00E25E93"/>
    <w:rsid w:val="00E26337"/>
    <w:rsid w:val="00E264CA"/>
    <w:rsid w:val="00E269BB"/>
    <w:rsid w:val="00E26A7D"/>
    <w:rsid w:val="00E26FD6"/>
    <w:rsid w:val="00E27002"/>
    <w:rsid w:val="00E27092"/>
    <w:rsid w:val="00E2769C"/>
    <w:rsid w:val="00E27763"/>
    <w:rsid w:val="00E277E5"/>
    <w:rsid w:val="00E27902"/>
    <w:rsid w:val="00E27F06"/>
    <w:rsid w:val="00E27F33"/>
    <w:rsid w:val="00E301AC"/>
    <w:rsid w:val="00E30AC9"/>
    <w:rsid w:val="00E30AFD"/>
    <w:rsid w:val="00E30C13"/>
    <w:rsid w:val="00E30CF2"/>
    <w:rsid w:val="00E3110B"/>
    <w:rsid w:val="00E31148"/>
    <w:rsid w:val="00E311E0"/>
    <w:rsid w:val="00E314F3"/>
    <w:rsid w:val="00E31593"/>
    <w:rsid w:val="00E3166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D28"/>
    <w:rsid w:val="00E33283"/>
    <w:rsid w:val="00E33925"/>
    <w:rsid w:val="00E33D01"/>
    <w:rsid w:val="00E34313"/>
    <w:rsid w:val="00E34777"/>
    <w:rsid w:val="00E34AAE"/>
    <w:rsid w:val="00E34B88"/>
    <w:rsid w:val="00E35514"/>
    <w:rsid w:val="00E360DB"/>
    <w:rsid w:val="00E3629E"/>
    <w:rsid w:val="00E36485"/>
    <w:rsid w:val="00E364AB"/>
    <w:rsid w:val="00E36504"/>
    <w:rsid w:val="00E36862"/>
    <w:rsid w:val="00E36AAE"/>
    <w:rsid w:val="00E36BA1"/>
    <w:rsid w:val="00E36BAE"/>
    <w:rsid w:val="00E36BBD"/>
    <w:rsid w:val="00E37156"/>
    <w:rsid w:val="00E37A88"/>
    <w:rsid w:val="00E37C01"/>
    <w:rsid w:val="00E402C7"/>
    <w:rsid w:val="00E404AD"/>
    <w:rsid w:val="00E4055E"/>
    <w:rsid w:val="00E40900"/>
    <w:rsid w:val="00E40F9F"/>
    <w:rsid w:val="00E41474"/>
    <w:rsid w:val="00E41D04"/>
    <w:rsid w:val="00E41DF0"/>
    <w:rsid w:val="00E41F69"/>
    <w:rsid w:val="00E42281"/>
    <w:rsid w:val="00E42444"/>
    <w:rsid w:val="00E4293A"/>
    <w:rsid w:val="00E42AB2"/>
    <w:rsid w:val="00E42F30"/>
    <w:rsid w:val="00E42F3A"/>
    <w:rsid w:val="00E43527"/>
    <w:rsid w:val="00E439E5"/>
    <w:rsid w:val="00E43B9C"/>
    <w:rsid w:val="00E43CBF"/>
    <w:rsid w:val="00E43DE1"/>
    <w:rsid w:val="00E44CC0"/>
    <w:rsid w:val="00E44F72"/>
    <w:rsid w:val="00E4545C"/>
    <w:rsid w:val="00E45700"/>
    <w:rsid w:val="00E45AF4"/>
    <w:rsid w:val="00E45BD5"/>
    <w:rsid w:val="00E4607D"/>
    <w:rsid w:val="00E46215"/>
    <w:rsid w:val="00E469EF"/>
    <w:rsid w:val="00E46A64"/>
    <w:rsid w:val="00E46BC4"/>
    <w:rsid w:val="00E472CB"/>
    <w:rsid w:val="00E47330"/>
    <w:rsid w:val="00E473CD"/>
    <w:rsid w:val="00E476AC"/>
    <w:rsid w:val="00E478BE"/>
    <w:rsid w:val="00E478C6"/>
    <w:rsid w:val="00E47FC0"/>
    <w:rsid w:val="00E5003F"/>
    <w:rsid w:val="00E500D8"/>
    <w:rsid w:val="00E50138"/>
    <w:rsid w:val="00E50832"/>
    <w:rsid w:val="00E50A5F"/>
    <w:rsid w:val="00E50ABE"/>
    <w:rsid w:val="00E50BAA"/>
    <w:rsid w:val="00E50BF9"/>
    <w:rsid w:val="00E51279"/>
    <w:rsid w:val="00E51410"/>
    <w:rsid w:val="00E51A26"/>
    <w:rsid w:val="00E51D0B"/>
    <w:rsid w:val="00E51D54"/>
    <w:rsid w:val="00E51E74"/>
    <w:rsid w:val="00E5244A"/>
    <w:rsid w:val="00E525CD"/>
    <w:rsid w:val="00E52801"/>
    <w:rsid w:val="00E52821"/>
    <w:rsid w:val="00E52E0E"/>
    <w:rsid w:val="00E52F2C"/>
    <w:rsid w:val="00E53370"/>
    <w:rsid w:val="00E537A8"/>
    <w:rsid w:val="00E53859"/>
    <w:rsid w:val="00E53FA1"/>
    <w:rsid w:val="00E542EB"/>
    <w:rsid w:val="00E546C6"/>
    <w:rsid w:val="00E54842"/>
    <w:rsid w:val="00E54936"/>
    <w:rsid w:val="00E54A1B"/>
    <w:rsid w:val="00E54AB3"/>
    <w:rsid w:val="00E54AD6"/>
    <w:rsid w:val="00E54B9F"/>
    <w:rsid w:val="00E54EB9"/>
    <w:rsid w:val="00E5519C"/>
    <w:rsid w:val="00E5560F"/>
    <w:rsid w:val="00E557DE"/>
    <w:rsid w:val="00E5582E"/>
    <w:rsid w:val="00E55C7A"/>
    <w:rsid w:val="00E55E45"/>
    <w:rsid w:val="00E55FB3"/>
    <w:rsid w:val="00E5701A"/>
    <w:rsid w:val="00E5710C"/>
    <w:rsid w:val="00E57492"/>
    <w:rsid w:val="00E576B0"/>
    <w:rsid w:val="00E57D01"/>
    <w:rsid w:val="00E604C1"/>
    <w:rsid w:val="00E60D30"/>
    <w:rsid w:val="00E60EAD"/>
    <w:rsid w:val="00E60FED"/>
    <w:rsid w:val="00E61163"/>
    <w:rsid w:val="00E61183"/>
    <w:rsid w:val="00E612AE"/>
    <w:rsid w:val="00E61899"/>
    <w:rsid w:val="00E62193"/>
    <w:rsid w:val="00E62345"/>
    <w:rsid w:val="00E62820"/>
    <w:rsid w:val="00E62EC7"/>
    <w:rsid w:val="00E62F08"/>
    <w:rsid w:val="00E6377F"/>
    <w:rsid w:val="00E63B6F"/>
    <w:rsid w:val="00E63FA5"/>
    <w:rsid w:val="00E64293"/>
    <w:rsid w:val="00E643B4"/>
    <w:rsid w:val="00E64676"/>
    <w:rsid w:val="00E64746"/>
    <w:rsid w:val="00E647FA"/>
    <w:rsid w:val="00E64949"/>
    <w:rsid w:val="00E64B90"/>
    <w:rsid w:val="00E651F9"/>
    <w:rsid w:val="00E65296"/>
    <w:rsid w:val="00E65A7B"/>
    <w:rsid w:val="00E65BE0"/>
    <w:rsid w:val="00E65CA7"/>
    <w:rsid w:val="00E65D57"/>
    <w:rsid w:val="00E661C5"/>
    <w:rsid w:val="00E6632C"/>
    <w:rsid w:val="00E6651F"/>
    <w:rsid w:val="00E66712"/>
    <w:rsid w:val="00E66B38"/>
    <w:rsid w:val="00E66C74"/>
    <w:rsid w:val="00E66F0B"/>
    <w:rsid w:val="00E671E6"/>
    <w:rsid w:val="00E67206"/>
    <w:rsid w:val="00E672AE"/>
    <w:rsid w:val="00E67706"/>
    <w:rsid w:val="00E67884"/>
    <w:rsid w:val="00E67AD6"/>
    <w:rsid w:val="00E67B99"/>
    <w:rsid w:val="00E67F8F"/>
    <w:rsid w:val="00E70116"/>
    <w:rsid w:val="00E705E1"/>
    <w:rsid w:val="00E71029"/>
    <w:rsid w:val="00E7103C"/>
    <w:rsid w:val="00E710E3"/>
    <w:rsid w:val="00E71238"/>
    <w:rsid w:val="00E71CFF"/>
    <w:rsid w:val="00E71DA9"/>
    <w:rsid w:val="00E728E1"/>
    <w:rsid w:val="00E72901"/>
    <w:rsid w:val="00E72B8B"/>
    <w:rsid w:val="00E731F0"/>
    <w:rsid w:val="00E735CD"/>
    <w:rsid w:val="00E73635"/>
    <w:rsid w:val="00E7387A"/>
    <w:rsid w:val="00E74510"/>
    <w:rsid w:val="00E74722"/>
    <w:rsid w:val="00E749CD"/>
    <w:rsid w:val="00E74E72"/>
    <w:rsid w:val="00E74F5C"/>
    <w:rsid w:val="00E74FFE"/>
    <w:rsid w:val="00E7526C"/>
    <w:rsid w:val="00E75315"/>
    <w:rsid w:val="00E754BC"/>
    <w:rsid w:val="00E758D6"/>
    <w:rsid w:val="00E75D69"/>
    <w:rsid w:val="00E75DBF"/>
    <w:rsid w:val="00E75FAC"/>
    <w:rsid w:val="00E7603E"/>
    <w:rsid w:val="00E76062"/>
    <w:rsid w:val="00E7638D"/>
    <w:rsid w:val="00E763D5"/>
    <w:rsid w:val="00E764FA"/>
    <w:rsid w:val="00E766FD"/>
    <w:rsid w:val="00E76F90"/>
    <w:rsid w:val="00E77012"/>
    <w:rsid w:val="00E7707E"/>
    <w:rsid w:val="00E77152"/>
    <w:rsid w:val="00E771DB"/>
    <w:rsid w:val="00E773E2"/>
    <w:rsid w:val="00E774C5"/>
    <w:rsid w:val="00E77A0E"/>
    <w:rsid w:val="00E77AD6"/>
    <w:rsid w:val="00E77C09"/>
    <w:rsid w:val="00E801F2"/>
    <w:rsid w:val="00E80225"/>
    <w:rsid w:val="00E8039D"/>
    <w:rsid w:val="00E80606"/>
    <w:rsid w:val="00E808AA"/>
    <w:rsid w:val="00E80AD1"/>
    <w:rsid w:val="00E81134"/>
    <w:rsid w:val="00E8127C"/>
    <w:rsid w:val="00E812C2"/>
    <w:rsid w:val="00E81324"/>
    <w:rsid w:val="00E816DA"/>
    <w:rsid w:val="00E81B79"/>
    <w:rsid w:val="00E81D6F"/>
    <w:rsid w:val="00E81E45"/>
    <w:rsid w:val="00E82234"/>
    <w:rsid w:val="00E8225E"/>
    <w:rsid w:val="00E823EB"/>
    <w:rsid w:val="00E823F6"/>
    <w:rsid w:val="00E82A9E"/>
    <w:rsid w:val="00E82DC7"/>
    <w:rsid w:val="00E82E3A"/>
    <w:rsid w:val="00E83947"/>
    <w:rsid w:val="00E83A3B"/>
    <w:rsid w:val="00E84190"/>
    <w:rsid w:val="00E84218"/>
    <w:rsid w:val="00E84282"/>
    <w:rsid w:val="00E845F8"/>
    <w:rsid w:val="00E84692"/>
    <w:rsid w:val="00E848C4"/>
    <w:rsid w:val="00E848F7"/>
    <w:rsid w:val="00E84BF6"/>
    <w:rsid w:val="00E8503C"/>
    <w:rsid w:val="00E852D2"/>
    <w:rsid w:val="00E8553D"/>
    <w:rsid w:val="00E85662"/>
    <w:rsid w:val="00E85818"/>
    <w:rsid w:val="00E8589D"/>
    <w:rsid w:val="00E85A32"/>
    <w:rsid w:val="00E85B55"/>
    <w:rsid w:val="00E86177"/>
    <w:rsid w:val="00E86880"/>
    <w:rsid w:val="00E868EB"/>
    <w:rsid w:val="00E86A55"/>
    <w:rsid w:val="00E870DE"/>
    <w:rsid w:val="00E8769F"/>
    <w:rsid w:val="00E87984"/>
    <w:rsid w:val="00E87A8D"/>
    <w:rsid w:val="00E87CCF"/>
    <w:rsid w:val="00E87F39"/>
    <w:rsid w:val="00E90355"/>
    <w:rsid w:val="00E90565"/>
    <w:rsid w:val="00E9074C"/>
    <w:rsid w:val="00E908F0"/>
    <w:rsid w:val="00E90C59"/>
    <w:rsid w:val="00E90EB5"/>
    <w:rsid w:val="00E9123F"/>
    <w:rsid w:val="00E91CA3"/>
    <w:rsid w:val="00E91D0D"/>
    <w:rsid w:val="00E920C3"/>
    <w:rsid w:val="00E92650"/>
    <w:rsid w:val="00E92E3B"/>
    <w:rsid w:val="00E933A1"/>
    <w:rsid w:val="00E93478"/>
    <w:rsid w:val="00E93585"/>
    <w:rsid w:val="00E93974"/>
    <w:rsid w:val="00E93A28"/>
    <w:rsid w:val="00E93C78"/>
    <w:rsid w:val="00E93E04"/>
    <w:rsid w:val="00E93E8C"/>
    <w:rsid w:val="00E942C0"/>
    <w:rsid w:val="00E94388"/>
    <w:rsid w:val="00E944E8"/>
    <w:rsid w:val="00E946FD"/>
    <w:rsid w:val="00E94987"/>
    <w:rsid w:val="00E95D02"/>
    <w:rsid w:val="00E968DE"/>
    <w:rsid w:val="00E96C6D"/>
    <w:rsid w:val="00E96F0B"/>
    <w:rsid w:val="00E96F3F"/>
    <w:rsid w:val="00E970EE"/>
    <w:rsid w:val="00E977B4"/>
    <w:rsid w:val="00E9781B"/>
    <w:rsid w:val="00E9788C"/>
    <w:rsid w:val="00EA0028"/>
    <w:rsid w:val="00EA008E"/>
    <w:rsid w:val="00EA00AB"/>
    <w:rsid w:val="00EA0645"/>
    <w:rsid w:val="00EA0737"/>
    <w:rsid w:val="00EA0772"/>
    <w:rsid w:val="00EA0860"/>
    <w:rsid w:val="00EA0B79"/>
    <w:rsid w:val="00EA0C1A"/>
    <w:rsid w:val="00EA0E7A"/>
    <w:rsid w:val="00EA0EC1"/>
    <w:rsid w:val="00EA0EEE"/>
    <w:rsid w:val="00EA1252"/>
    <w:rsid w:val="00EA14A7"/>
    <w:rsid w:val="00EA15C4"/>
    <w:rsid w:val="00EA198B"/>
    <w:rsid w:val="00EA1DAB"/>
    <w:rsid w:val="00EA1EA5"/>
    <w:rsid w:val="00EA1F7A"/>
    <w:rsid w:val="00EA27CD"/>
    <w:rsid w:val="00EA27D7"/>
    <w:rsid w:val="00EA2964"/>
    <w:rsid w:val="00EA2BD1"/>
    <w:rsid w:val="00EA2E03"/>
    <w:rsid w:val="00EA3434"/>
    <w:rsid w:val="00EA37ED"/>
    <w:rsid w:val="00EA3868"/>
    <w:rsid w:val="00EA3998"/>
    <w:rsid w:val="00EA3FAE"/>
    <w:rsid w:val="00EA4183"/>
    <w:rsid w:val="00EA437F"/>
    <w:rsid w:val="00EA4431"/>
    <w:rsid w:val="00EA4506"/>
    <w:rsid w:val="00EA47A3"/>
    <w:rsid w:val="00EA47B1"/>
    <w:rsid w:val="00EA5109"/>
    <w:rsid w:val="00EA5E1D"/>
    <w:rsid w:val="00EA5FD1"/>
    <w:rsid w:val="00EA64A6"/>
    <w:rsid w:val="00EA6557"/>
    <w:rsid w:val="00EA65EF"/>
    <w:rsid w:val="00EA6910"/>
    <w:rsid w:val="00EA6A01"/>
    <w:rsid w:val="00EA6C05"/>
    <w:rsid w:val="00EA6CCF"/>
    <w:rsid w:val="00EA7754"/>
    <w:rsid w:val="00EA7CF0"/>
    <w:rsid w:val="00EB0642"/>
    <w:rsid w:val="00EB078A"/>
    <w:rsid w:val="00EB08F4"/>
    <w:rsid w:val="00EB0AC9"/>
    <w:rsid w:val="00EB0BF1"/>
    <w:rsid w:val="00EB0FF9"/>
    <w:rsid w:val="00EB100E"/>
    <w:rsid w:val="00EB134A"/>
    <w:rsid w:val="00EB1F31"/>
    <w:rsid w:val="00EB248C"/>
    <w:rsid w:val="00EB24C7"/>
    <w:rsid w:val="00EB2A20"/>
    <w:rsid w:val="00EB2BA1"/>
    <w:rsid w:val="00EB2BED"/>
    <w:rsid w:val="00EB2C00"/>
    <w:rsid w:val="00EB305F"/>
    <w:rsid w:val="00EB30A3"/>
    <w:rsid w:val="00EB350D"/>
    <w:rsid w:val="00EB3A29"/>
    <w:rsid w:val="00EB3BB6"/>
    <w:rsid w:val="00EB3D94"/>
    <w:rsid w:val="00EB4121"/>
    <w:rsid w:val="00EB4420"/>
    <w:rsid w:val="00EB4559"/>
    <w:rsid w:val="00EB4989"/>
    <w:rsid w:val="00EB50AB"/>
    <w:rsid w:val="00EB57A3"/>
    <w:rsid w:val="00EB5DA7"/>
    <w:rsid w:val="00EB5DF7"/>
    <w:rsid w:val="00EB5F53"/>
    <w:rsid w:val="00EB627C"/>
    <w:rsid w:val="00EB66A7"/>
    <w:rsid w:val="00EB6F13"/>
    <w:rsid w:val="00EB6F47"/>
    <w:rsid w:val="00EB7B47"/>
    <w:rsid w:val="00EC0432"/>
    <w:rsid w:val="00EC0788"/>
    <w:rsid w:val="00EC10FB"/>
    <w:rsid w:val="00EC143A"/>
    <w:rsid w:val="00EC1911"/>
    <w:rsid w:val="00EC19D1"/>
    <w:rsid w:val="00EC1AF7"/>
    <w:rsid w:val="00EC1BAD"/>
    <w:rsid w:val="00EC22A4"/>
    <w:rsid w:val="00EC2412"/>
    <w:rsid w:val="00EC2747"/>
    <w:rsid w:val="00EC2861"/>
    <w:rsid w:val="00EC2900"/>
    <w:rsid w:val="00EC404A"/>
    <w:rsid w:val="00EC404E"/>
    <w:rsid w:val="00EC4138"/>
    <w:rsid w:val="00EC5522"/>
    <w:rsid w:val="00EC5DFF"/>
    <w:rsid w:val="00EC6285"/>
    <w:rsid w:val="00EC62EE"/>
    <w:rsid w:val="00EC6327"/>
    <w:rsid w:val="00EC64E8"/>
    <w:rsid w:val="00EC6756"/>
    <w:rsid w:val="00EC711E"/>
    <w:rsid w:val="00EC7432"/>
    <w:rsid w:val="00EC75E7"/>
    <w:rsid w:val="00EC79BA"/>
    <w:rsid w:val="00EC7C0B"/>
    <w:rsid w:val="00ED007E"/>
    <w:rsid w:val="00ED0481"/>
    <w:rsid w:val="00ED082F"/>
    <w:rsid w:val="00ED1007"/>
    <w:rsid w:val="00ED1129"/>
    <w:rsid w:val="00ED12FF"/>
    <w:rsid w:val="00ED1B5A"/>
    <w:rsid w:val="00ED1E25"/>
    <w:rsid w:val="00ED22C5"/>
    <w:rsid w:val="00ED2536"/>
    <w:rsid w:val="00ED260A"/>
    <w:rsid w:val="00ED263B"/>
    <w:rsid w:val="00ED2809"/>
    <w:rsid w:val="00ED2AF7"/>
    <w:rsid w:val="00ED2BF1"/>
    <w:rsid w:val="00ED2F5C"/>
    <w:rsid w:val="00ED3815"/>
    <w:rsid w:val="00ED3971"/>
    <w:rsid w:val="00ED3AF8"/>
    <w:rsid w:val="00ED3CC6"/>
    <w:rsid w:val="00ED439C"/>
    <w:rsid w:val="00ED458A"/>
    <w:rsid w:val="00ED4C67"/>
    <w:rsid w:val="00ED4E8C"/>
    <w:rsid w:val="00ED4FB3"/>
    <w:rsid w:val="00ED5979"/>
    <w:rsid w:val="00ED59F7"/>
    <w:rsid w:val="00ED5B7C"/>
    <w:rsid w:val="00ED6180"/>
    <w:rsid w:val="00ED6414"/>
    <w:rsid w:val="00ED6A4A"/>
    <w:rsid w:val="00ED6E82"/>
    <w:rsid w:val="00ED7435"/>
    <w:rsid w:val="00ED76BD"/>
    <w:rsid w:val="00ED776A"/>
    <w:rsid w:val="00ED7790"/>
    <w:rsid w:val="00ED7975"/>
    <w:rsid w:val="00ED7EFD"/>
    <w:rsid w:val="00EE0125"/>
    <w:rsid w:val="00EE02FD"/>
    <w:rsid w:val="00EE0365"/>
    <w:rsid w:val="00EE03D4"/>
    <w:rsid w:val="00EE03EE"/>
    <w:rsid w:val="00EE0A20"/>
    <w:rsid w:val="00EE0C5D"/>
    <w:rsid w:val="00EE0D1C"/>
    <w:rsid w:val="00EE0E28"/>
    <w:rsid w:val="00EE0FDD"/>
    <w:rsid w:val="00EE103C"/>
    <w:rsid w:val="00EE115B"/>
    <w:rsid w:val="00EE12EE"/>
    <w:rsid w:val="00EE130F"/>
    <w:rsid w:val="00EE1344"/>
    <w:rsid w:val="00EE147C"/>
    <w:rsid w:val="00EE1D3E"/>
    <w:rsid w:val="00EE20B0"/>
    <w:rsid w:val="00EE258A"/>
    <w:rsid w:val="00EE25EE"/>
    <w:rsid w:val="00EE269D"/>
    <w:rsid w:val="00EE26D8"/>
    <w:rsid w:val="00EE28E5"/>
    <w:rsid w:val="00EE294E"/>
    <w:rsid w:val="00EE2968"/>
    <w:rsid w:val="00EE2971"/>
    <w:rsid w:val="00EE2C75"/>
    <w:rsid w:val="00EE2C89"/>
    <w:rsid w:val="00EE2CF1"/>
    <w:rsid w:val="00EE2D27"/>
    <w:rsid w:val="00EE3390"/>
    <w:rsid w:val="00EE35D4"/>
    <w:rsid w:val="00EE3605"/>
    <w:rsid w:val="00EE371C"/>
    <w:rsid w:val="00EE3A39"/>
    <w:rsid w:val="00EE417D"/>
    <w:rsid w:val="00EE41CA"/>
    <w:rsid w:val="00EE4207"/>
    <w:rsid w:val="00EE44FE"/>
    <w:rsid w:val="00EE4818"/>
    <w:rsid w:val="00EE48BD"/>
    <w:rsid w:val="00EE5A95"/>
    <w:rsid w:val="00EE5E1A"/>
    <w:rsid w:val="00EE64CE"/>
    <w:rsid w:val="00EE68B7"/>
    <w:rsid w:val="00EE6E34"/>
    <w:rsid w:val="00EE6E77"/>
    <w:rsid w:val="00EE6ED9"/>
    <w:rsid w:val="00EE6F63"/>
    <w:rsid w:val="00EE77B8"/>
    <w:rsid w:val="00EE79B4"/>
    <w:rsid w:val="00EE7C17"/>
    <w:rsid w:val="00EE7D83"/>
    <w:rsid w:val="00EE7F1C"/>
    <w:rsid w:val="00EF0316"/>
    <w:rsid w:val="00EF06D0"/>
    <w:rsid w:val="00EF0BA4"/>
    <w:rsid w:val="00EF0CA1"/>
    <w:rsid w:val="00EF0EEA"/>
    <w:rsid w:val="00EF16A2"/>
    <w:rsid w:val="00EF1991"/>
    <w:rsid w:val="00EF1F40"/>
    <w:rsid w:val="00EF25D2"/>
    <w:rsid w:val="00EF2641"/>
    <w:rsid w:val="00EF26BA"/>
    <w:rsid w:val="00EF29DB"/>
    <w:rsid w:val="00EF2DB3"/>
    <w:rsid w:val="00EF2E5B"/>
    <w:rsid w:val="00EF3792"/>
    <w:rsid w:val="00EF3978"/>
    <w:rsid w:val="00EF3E2C"/>
    <w:rsid w:val="00EF3E7F"/>
    <w:rsid w:val="00EF3F53"/>
    <w:rsid w:val="00EF3FB1"/>
    <w:rsid w:val="00EF4126"/>
    <w:rsid w:val="00EF466A"/>
    <w:rsid w:val="00EF4DF8"/>
    <w:rsid w:val="00EF5042"/>
    <w:rsid w:val="00EF5060"/>
    <w:rsid w:val="00EF547F"/>
    <w:rsid w:val="00EF5621"/>
    <w:rsid w:val="00EF5AB4"/>
    <w:rsid w:val="00EF6C03"/>
    <w:rsid w:val="00EF6D4E"/>
    <w:rsid w:val="00EF6D9B"/>
    <w:rsid w:val="00EF6E22"/>
    <w:rsid w:val="00EF6F85"/>
    <w:rsid w:val="00EF6F96"/>
    <w:rsid w:val="00EF7002"/>
    <w:rsid w:val="00EF7AA2"/>
    <w:rsid w:val="00EF7E89"/>
    <w:rsid w:val="00F0000A"/>
    <w:rsid w:val="00F000D2"/>
    <w:rsid w:val="00F000D4"/>
    <w:rsid w:val="00F0010E"/>
    <w:rsid w:val="00F00477"/>
    <w:rsid w:val="00F00D1A"/>
    <w:rsid w:val="00F00D3C"/>
    <w:rsid w:val="00F01308"/>
    <w:rsid w:val="00F014E2"/>
    <w:rsid w:val="00F0195C"/>
    <w:rsid w:val="00F01DD5"/>
    <w:rsid w:val="00F01EF8"/>
    <w:rsid w:val="00F01F70"/>
    <w:rsid w:val="00F022DE"/>
    <w:rsid w:val="00F027C6"/>
    <w:rsid w:val="00F027E2"/>
    <w:rsid w:val="00F029B8"/>
    <w:rsid w:val="00F029C4"/>
    <w:rsid w:val="00F02D71"/>
    <w:rsid w:val="00F03255"/>
    <w:rsid w:val="00F0342B"/>
    <w:rsid w:val="00F0358D"/>
    <w:rsid w:val="00F037BA"/>
    <w:rsid w:val="00F0394C"/>
    <w:rsid w:val="00F03DBC"/>
    <w:rsid w:val="00F03FF2"/>
    <w:rsid w:val="00F04037"/>
    <w:rsid w:val="00F045F2"/>
    <w:rsid w:val="00F0598B"/>
    <w:rsid w:val="00F05FB4"/>
    <w:rsid w:val="00F060D3"/>
    <w:rsid w:val="00F06133"/>
    <w:rsid w:val="00F062E4"/>
    <w:rsid w:val="00F06425"/>
    <w:rsid w:val="00F0656E"/>
    <w:rsid w:val="00F0663C"/>
    <w:rsid w:val="00F068A7"/>
    <w:rsid w:val="00F06F39"/>
    <w:rsid w:val="00F0788E"/>
    <w:rsid w:val="00F07DBC"/>
    <w:rsid w:val="00F10061"/>
    <w:rsid w:val="00F10130"/>
    <w:rsid w:val="00F10447"/>
    <w:rsid w:val="00F10685"/>
    <w:rsid w:val="00F10BD6"/>
    <w:rsid w:val="00F10E1E"/>
    <w:rsid w:val="00F1174A"/>
    <w:rsid w:val="00F11753"/>
    <w:rsid w:val="00F117D1"/>
    <w:rsid w:val="00F1188B"/>
    <w:rsid w:val="00F1253D"/>
    <w:rsid w:val="00F12A95"/>
    <w:rsid w:val="00F12E1E"/>
    <w:rsid w:val="00F13644"/>
    <w:rsid w:val="00F13BC5"/>
    <w:rsid w:val="00F13E85"/>
    <w:rsid w:val="00F14629"/>
    <w:rsid w:val="00F14A81"/>
    <w:rsid w:val="00F14C68"/>
    <w:rsid w:val="00F1522A"/>
    <w:rsid w:val="00F152AA"/>
    <w:rsid w:val="00F152C4"/>
    <w:rsid w:val="00F156BE"/>
    <w:rsid w:val="00F156EC"/>
    <w:rsid w:val="00F1586D"/>
    <w:rsid w:val="00F15999"/>
    <w:rsid w:val="00F16AC7"/>
    <w:rsid w:val="00F16BD4"/>
    <w:rsid w:val="00F16C74"/>
    <w:rsid w:val="00F16CAF"/>
    <w:rsid w:val="00F16FA6"/>
    <w:rsid w:val="00F17CCE"/>
    <w:rsid w:val="00F17DC0"/>
    <w:rsid w:val="00F20460"/>
    <w:rsid w:val="00F206CE"/>
    <w:rsid w:val="00F20C8B"/>
    <w:rsid w:val="00F20E8C"/>
    <w:rsid w:val="00F21040"/>
    <w:rsid w:val="00F21640"/>
    <w:rsid w:val="00F2207D"/>
    <w:rsid w:val="00F220EA"/>
    <w:rsid w:val="00F22236"/>
    <w:rsid w:val="00F2244A"/>
    <w:rsid w:val="00F22EFB"/>
    <w:rsid w:val="00F23833"/>
    <w:rsid w:val="00F23AA3"/>
    <w:rsid w:val="00F24150"/>
    <w:rsid w:val="00F2453D"/>
    <w:rsid w:val="00F24E89"/>
    <w:rsid w:val="00F24EAF"/>
    <w:rsid w:val="00F253BA"/>
    <w:rsid w:val="00F258C8"/>
    <w:rsid w:val="00F2605B"/>
    <w:rsid w:val="00F266FC"/>
    <w:rsid w:val="00F2670F"/>
    <w:rsid w:val="00F26763"/>
    <w:rsid w:val="00F268F4"/>
    <w:rsid w:val="00F26986"/>
    <w:rsid w:val="00F26A07"/>
    <w:rsid w:val="00F26B79"/>
    <w:rsid w:val="00F26BD0"/>
    <w:rsid w:val="00F26E9C"/>
    <w:rsid w:val="00F27218"/>
    <w:rsid w:val="00F27370"/>
    <w:rsid w:val="00F274C3"/>
    <w:rsid w:val="00F27514"/>
    <w:rsid w:val="00F27AA1"/>
    <w:rsid w:val="00F27B28"/>
    <w:rsid w:val="00F27E39"/>
    <w:rsid w:val="00F27FCA"/>
    <w:rsid w:val="00F305E0"/>
    <w:rsid w:val="00F307AB"/>
    <w:rsid w:val="00F30AD5"/>
    <w:rsid w:val="00F30D1F"/>
    <w:rsid w:val="00F30F88"/>
    <w:rsid w:val="00F31132"/>
    <w:rsid w:val="00F319E6"/>
    <w:rsid w:val="00F31AE9"/>
    <w:rsid w:val="00F324CB"/>
    <w:rsid w:val="00F327C5"/>
    <w:rsid w:val="00F32880"/>
    <w:rsid w:val="00F32B8C"/>
    <w:rsid w:val="00F32D90"/>
    <w:rsid w:val="00F32F71"/>
    <w:rsid w:val="00F330A3"/>
    <w:rsid w:val="00F33625"/>
    <w:rsid w:val="00F33964"/>
    <w:rsid w:val="00F33A02"/>
    <w:rsid w:val="00F33A84"/>
    <w:rsid w:val="00F33C46"/>
    <w:rsid w:val="00F33DF9"/>
    <w:rsid w:val="00F34411"/>
    <w:rsid w:val="00F34700"/>
    <w:rsid w:val="00F3526F"/>
    <w:rsid w:val="00F369C7"/>
    <w:rsid w:val="00F36A73"/>
    <w:rsid w:val="00F36B94"/>
    <w:rsid w:val="00F36F21"/>
    <w:rsid w:val="00F374C2"/>
    <w:rsid w:val="00F40193"/>
    <w:rsid w:val="00F40350"/>
    <w:rsid w:val="00F40378"/>
    <w:rsid w:val="00F405AE"/>
    <w:rsid w:val="00F4089F"/>
    <w:rsid w:val="00F40D50"/>
    <w:rsid w:val="00F40EF5"/>
    <w:rsid w:val="00F41699"/>
    <w:rsid w:val="00F41726"/>
    <w:rsid w:val="00F41C05"/>
    <w:rsid w:val="00F42254"/>
    <w:rsid w:val="00F42782"/>
    <w:rsid w:val="00F42A59"/>
    <w:rsid w:val="00F42EE9"/>
    <w:rsid w:val="00F43259"/>
    <w:rsid w:val="00F43566"/>
    <w:rsid w:val="00F43860"/>
    <w:rsid w:val="00F438B5"/>
    <w:rsid w:val="00F43D22"/>
    <w:rsid w:val="00F43DF9"/>
    <w:rsid w:val="00F446C9"/>
    <w:rsid w:val="00F4498E"/>
    <w:rsid w:val="00F449DF"/>
    <w:rsid w:val="00F44CE3"/>
    <w:rsid w:val="00F44E52"/>
    <w:rsid w:val="00F45404"/>
    <w:rsid w:val="00F45576"/>
    <w:rsid w:val="00F4566F"/>
    <w:rsid w:val="00F45696"/>
    <w:rsid w:val="00F45808"/>
    <w:rsid w:val="00F45CA7"/>
    <w:rsid w:val="00F45DC6"/>
    <w:rsid w:val="00F46302"/>
    <w:rsid w:val="00F46357"/>
    <w:rsid w:val="00F46510"/>
    <w:rsid w:val="00F471B6"/>
    <w:rsid w:val="00F472FA"/>
    <w:rsid w:val="00F4739F"/>
    <w:rsid w:val="00F479AF"/>
    <w:rsid w:val="00F47A36"/>
    <w:rsid w:val="00F47B4A"/>
    <w:rsid w:val="00F47C64"/>
    <w:rsid w:val="00F47E13"/>
    <w:rsid w:val="00F47F21"/>
    <w:rsid w:val="00F502ED"/>
    <w:rsid w:val="00F50365"/>
    <w:rsid w:val="00F50A7F"/>
    <w:rsid w:val="00F50C21"/>
    <w:rsid w:val="00F50DF0"/>
    <w:rsid w:val="00F51000"/>
    <w:rsid w:val="00F51118"/>
    <w:rsid w:val="00F516EE"/>
    <w:rsid w:val="00F51AD1"/>
    <w:rsid w:val="00F51D7D"/>
    <w:rsid w:val="00F51EDF"/>
    <w:rsid w:val="00F52075"/>
    <w:rsid w:val="00F52630"/>
    <w:rsid w:val="00F52790"/>
    <w:rsid w:val="00F527B8"/>
    <w:rsid w:val="00F52CF8"/>
    <w:rsid w:val="00F52D99"/>
    <w:rsid w:val="00F52E52"/>
    <w:rsid w:val="00F53159"/>
    <w:rsid w:val="00F534FD"/>
    <w:rsid w:val="00F537F2"/>
    <w:rsid w:val="00F53D1A"/>
    <w:rsid w:val="00F54659"/>
    <w:rsid w:val="00F5489A"/>
    <w:rsid w:val="00F55380"/>
    <w:rsid w:val="00F553F8"/>
    <w:rsid w:val="00F55729"/>
    <w:rsid w:val="00F55D91"/>
    <w:rsid w:val="00F55E5F"/>
    <w:rsid w:val="00F55FD1"/>
    <w:rsid w:val="00F56002"/>
    <w:rsid w:val="00F568F1"/>
    <w:rsid w:val="00F56A03"/>
    <w:rsid w:val="00F56BE6"/>
    <w:rsid w:val="00F56FE6"/>
    <w:rsid w:val="00F5759F"/>
    <w:rsid w:val="00F575C0"/>
    <w:rsid w:val="00F57697"/>
    <w:rsid w:val="00F57700"/>
    <w:rsid w:val="00F5792D"/>
    <w:rsid w:val="00F57DE2"/>
    <w:rsid w:val="00F57F5C"/>
    <w:rsid w:val="00F600CF"/>
    <w:rsid w:val="00F60130"/>
    <w:rsid w:val="00F6015B"/>
    <w:rsid w:val="00F603D2"/>
    <w:rsid w:val="00F60988"/>
    <w:rsid w:val="00F60CC7"/>
    <w:rsid w:val="00F60D53"/>
    <w:rsid w:val="00F61136"/>
    <w:rsid w:val="00F61510"/>
    <w:rsid w:val="00F61548"/>
    <w:rsid w:val="00F6160A"/>
    <w:rsid w:val="00F6170B"/>
    <w:rsid w:val="00F61A26"/>
    <w:rsid w:val="00F61ED5"/>
    <w:rsid w:val="00F61FAD"/>
    <w:rsid w:val="00F62D27"/>
    <w:rsid w:val="00F62DDE"/>
    <w:rsid w:val="00F63073"/>
    <w:rsid w:val="00F636E5"/>
    <w:rsid w:val="00F63BBE"/>
    <w:rsid w:val="00F63DED"/>
    <w:rsid w:val="00F63E8D"/>
    <w:rsid w:val="00F64204"/>
    <w:rsid w:val="00F64267"/>
    <w:rsid w:val="00F646D7"/>
    <w:rsid w:val="00F64B5D"/>
    <w:rsid w:val="00F64CED"/>
    <w:rsid w:val="00F65764"/>
    <w:rsid w:val="00F65C40"/>
    <w:rsid w:val="00F65D22"/>
    <w:rsid w:val="00F66477"/>
    <w:rsid w:val="00F66878"/>
    <w:rsid w:val="00F66955"/>
    <w:rsid w:val="00F66AE3"/>
    <w:rsid w:val="00F66B84"/>
    <w:rsid w:val="00F66F3E"/>
    <w:rsid w:val="00F67E84"/>
    <w:rsid w:val="00F67F10"/>
    <w:rsid w:val="00F701B5"/>
    <w:rsid w:val="00F703DB"/>
    <w:rsid w:val="00F70537"/>
    <w:rsid w:val="00F7063F"/>
    <w:rsid w:val="00F70AD4"/>
    <w:rsid w:val="00F711B9"/>
    <w:rsid w:val="00F711F3"/>
    <w:rsid w:val="00F71467"/>
    <w:rsid w:val="00F71764"/>
    <w:rsid w:val="00F717D9"/>
    <w:rsid w:val="00F7235C"/>
    <w:rsid w:val="00F725E4"/>
    <w:rsid w:val="00F726AF"/>
    <w:rsid w:val="00F72858"/>
    <w:rsid w:val="00F728AE"/>
    <w:rsid w:val="00F72C4F"/>
    <w:rsid w:val="00F730AB"/>
    <w:rsid w:val="00F736F3"/>
    <w:rsid w:val="00F73D66"/>
    <w:rsid w:val="00F73E14"/>
    <w:rsid w:val="00F74178"/>
    <w:rsid w:val="00F7425F"/>
    <w:rsid w:val="00F74510"/>
    <w:rsid w:val="00F748E9"/>
    <w:rsid w:val="00F74991"/>
    <w:rsid w:val="00F74A3C"/>
    <w:rsid w:val="00F74CAC"/>
    <w:rsid w:val="00F75161"/>
    <w:rsid w:val="00F754A9"/>
    <w:rsid w:val="00F75772"/>
    <w:rsid w:val="00F75D8C"/>
    <w:rsid w:val="00F76001"/>
    <w:rsid w:val="00F7603C"/>
    <w:rsid w:val="00F7686C"/>
    <w:rsid w:val="00F76917"/>
    <w:rsid w:val="00F76B3C"/>
    <w:rsid w:val="00F772ED"/>
    <w:rsid w:val="00F7735F"/>
    <w:rsid w:val="00F7736B"/>
    <w:rsid w:val="00F779AF"/>
    <w:rsid w:val="00F77A62"/>
    <w:rsid w:val="00F80283"/>
    <w:rsid w:val="00F80472"/>
    <w:rsid w:val="00F80EF3"/>
    <w:rsid w:val="00F80F08"/>
    <w:rsid w:val="00F8103F"/>
    <w:rsid w:val="00F81539"/>
    <w:rsid w:val="00F81703"/>
    <w:rsid w:val="00F81C28"/>
    <w:rsid w:val="00F825DA"/>
    <w:rsid w:val="00F827DB"/>
    <w:rsid w:val="00F8282A"/>
    <w:rsid w:val="00F82BD0"/>
    <w:rsid w:val="00F82C56"/>
    <w:rsid w:val="00F82CD1"/>
    <w:rsid w:val="00F82CF5"/>
    <w:rsid w:val="00F82E46"/>
    <w:rsid w:val="00F830C8"/>
    <w:rsid w:val="00F834C4"/>
    <w:rsid w:val="00F8372C"/>
    <w:rsid w:val="00F839CD"/>
    <w:rsid w:val="00F83DC9"/>
    <w:rsid w:val="00F8404E"/>
    <w:rsid w:val="00F844B5"/>
    <w:rsid w:val="00F85101"/>
    <w:rsid w:val="00F8523E"/>
    <w:rsid w:val="00F85609"/>
    <w:rsid w:val="00F859A2"/>
    <w:rsid w:val="00F85AC0"/>
    <w:rsid w:val="00F85CAF"/>
    <w:rsid w:val="00F85F63"/>
    <w:rsid w:val="00F8628B"/>
    <w:rsid w:val="00F8656C"/>
    <w:rsid w:val="00F86D80"/>
    <w:rsid w:val="00F86E20"/>
    <w:rsid w:val="00F86E66"/>
    <w:rsid w:val="00F86E81"/>
    <w:rsid w:val="00F8704F"/>
    <w:rsid w:val="00F87CA6"/>
    <w:rsid w:val="00F90094"/>
    <w:rsid w:val="00F9014C"/>
    <w:rsid w:val="00F901A5"/>
    <w:rsid w:val="00F90215"/>
    <w:rsid w:val="00F90D13"/>
    <w:rsid w:val="00F90D4A"/>
    <w:rsid w:val="00F911C7"/>
    <w:rsid w:val="00F91229"/>
    <w:rsid w:val="00F91527"/>
    <w:rsid w:val="00F916E8"/>
    <w:rsid w:val="00F91DB2"/>
    <w:rsid w:val="00F92412"/>
    <w:rsid w:val="00F924FE"/>
    <w:rsid w:val="00F9269D"/>
    <w:rsid w:val="00F92837"/>
    <w:rsid w:val="00F929DC"/>
    <w:rsid w:val="00F92A6E"/>
    <w:rsid w:val="00F92B7A"/>
    <w:rsid w:val="00F92C2B"/>
    <w:rsid w:val="00F92D46"/>
    <w:rsid w:val="00F9356E"/>
    <w:rsid w:val="00F9357B"/>
    <w:rsid w:val="00F938C6"/>
    <w:rsid w:val="00F93BA5"/>
    <w:rsid w:val="00F93BDA"/>
    <w:rsid w:val="00F93C6B"/>
    <w:rsid w:val="00F93CC9"/>
    <w:rsid w:val="00F93F54"/>
    <w:rsid w:val="00F93F85"/>
    <w:rsid w:val="00F9412E"/>
    <w:rsid w:val="00F94523"/>
    <w:rsid w:val="00F94AF9"/>
    <w:rsid w:val="00F94B2C"/>
    <w:rsid w:val="00F94BD8"/>
    <w:rsid w:val="00F9505F"/>
    <w:rsid w:val="00F9525B"/>
    <w:rsid w:val="00F95466"/>
    <w:rsid w:val="00F95468"/>
    <w:rsid w:val="00F95556"/>
    <w:rsid w:val="00F958F5"/>
    <w:rsid w:val="00F96857"/>
    <w:rsid w:val="00F97434"/>
    <w:rsid w:val="00F97B01"/>
    <w:rsid w:val="00F97D28"/>
    <w:rsid w:val="00F97E8B"/>
    <w:rsid w:val="00FA016D"/>
    <w:rsid w:val="00FA04B8"/>
    <w:rsid w:val="00FA094D"/>
    <w:rsid w:val="00FA0B59"/>
    <w:rsid w:val="00FA0C31"/>
    <w:rsid w:val="00FA0D7F"/>
    <w:rsid w:val="00FA0FF7"/>
    <w:rsid w:val="00FA15BA"/>
    <w:rsid w:val="00FA1B71"/>
    <w:rsid w:val="00FA1D9B"/>
    <w:rsid w:val="00FA207F"/>
    <w:rsid w:val="00FA2711"/>
    <w:rsid w:val="00FA2726"/>
    <w:rsid w:val="00FA299A"/>
    <w:rsid w:val="00FA2CB4"/>
    <w:rsid w:val="00FA3340"/>
    <w:rsid w:val="00FA3441"/>
    <w:rsid w:val="00FA34F7"/>
    <w:rsid w:val="00FA403B"/>
    <w:rsid w:val="00FA458A"/>
    <w:rsid w:val="00FA4EA1"/>
    <w:rsid w:val="00FA5097"/>
    <w:rsid w:val="00FA5373"/>
    <w:rsid w:val="00FA5742"/>
    <w:rsid w:val="00FA640A"/>
    <w:rsid w:val="00FA64A4"/>
    <w:rsid w:val="00FA68DE"/>
    <w:rsid w:val="00FA6EB9"/>
    <w:rsid w:val="00FA7622"/>
    <w:rsid w:val="00FA7747"/>
    <w:rsid w:val="00FA7ED9"/>
    <w:rsid w:val="00FB0264"/>
    <w:rsid w:val="00FB0A28"/>
    <w:rsid w:val="00FB0A67"/>
    <w:rsid w:val="00FB11E6"/>
    <w:rsid w:val="00FB11FB"/>
    <w:rsid w:val="00FB1602"/>
    <w:rsid w:val="00FB1617"/>
    <w:rsid w:val="00FB1DFD"/>
    <w:rsid w:val="00FB21B0"/>
    <w:rsid w:val="00FB2AF1"/>
    <w:rsid w:val="00FB2B2B"/>
    <w:rsid w:val="00FB391C"/>
    <w:rsid w:val="00FB3E33"/>
    <w:rsid w:val="00FB41A1"/>
    <w:rsid w:val="00FB4559"/>
    <w:rsid w:val="00FB47D0"/>
    <w:rsid w:val="00FB48AD"/>
    <w:rsid w:val="00FB4A4C"/>
    <w:rsid w:val="00FB4BC5"/>
    <w:rsid w:val="00FB5028"/>
    <w:rsid w:val="00FB521F"/>
    <w:rsid w:val="00FB5329"/>
    <w:rsid w:val="00FB5375"/>
    <w:rsid w:val="00FB53D1"/>
    <w:rsid w:val="00FB56D6"/>
    <w:rsid w:val="00FB59A8"/>
    <w:rsid w:val="00FB5C58"/>
    <w:rsid w:val="00FB6083"/>
    <w:rsid w:val="00FB64D1"/>
    <w:rsid w:val="00FB6634"/>
    <w:rsid w:val="00FB665D"/>
    <w:rsid w:val="00FB6715"/>
    <w:rsid w:val="00FB6795"/>
    <w:rsid w:val="00FB67C4"/>
    <w:rsid w:val="00FB6A0B"/>
    <w:rsid w:val="00FB6B17"/>
    <w:rsid w:val="00FB6B8A"/>
    <w:rsid w:val="00FB6E95"/>
    <w:rsid w:val="00FB7270"/>
    <w:rsid w:val="00FB779B"/>
    <w:rsid w:val="00FB7C93"/>
    <w:rsid w:val="00FB7F5E"/>
    <w:rsid w:val="00FB7FB8"/>
    <w:rsid w:val="00FC00B3"/>
    <w:rsid w:val="00FC01C5"/>
    <w:rsid w:val="00FC02D9"/>
    <w:rsid w:val="00FC04DD"/>
    <w:rsid w:val="00FC0503"/>
    <w:rsid w:val="00FC0543"/>
    <w:rsid w:val="00FC0A8E"/>
    <w:rsid w:val="00FC0B67"/>
    <w:rsid w:val="00FC193F"/>
    <w:rsid w:val="00FC1C8E"/>
    <w:rsid w:val="00FC1F63"/>
    <w:rsid w:val="00FC1FD2"/>
    <w:rsid w:val="00FC2403"/>
    <w:rsid w:val="00FC259D"/>
    <w:rsid w:val="00FC291B"/>
    <w:rsid w:val="00FC2B7E"/>
    <w:rsid w:val="00FC2D57"/>
    <w:rsid w:val="00FC2EC5"/>
    <w:rsid w:val="00FC31E5"/>
    <w:rsid w:val="00FC33E4"/>
    <w:rsid w:val="00FC3462"/>
    <w:rsid w:val="00FC37B5"/>
    <w:rsid w:val="00FC3B2B"/>
    <w:rsid w:val="00FC3F0E"/>
    <w:rsid w:val="00FC42F8"/>
    <w:rsid w:val="00FC44B6"/>
    <w:rsid w:val="00FC4505"/>
    <w:rsid w:val="00FC461E"/>
    <w:rsid w:val="00FC4677"/>
    <w:rsid w:val="00FC472E"/>
    <w:rsid w:val="00FC4765"/>
    <w:rsid w:val="00FC47FA"/>
    <w:rsid w:val="00FC4C3B"/>
    <w:rsid w:val="00FC4C45"/>
    <w:rsid w:val="00FC5366"/>
    <w:rsid w:val="00FC59C7"/>
    <w:rsid w:val="00FC5BEE"/>
    <w:rsid w:val="00FC5BFB"/>
    <w:rsid w:val="00FC5DC3"/>
    <w:rsid w:val="00FC5E58"/>
    <w:rsid w:val="00FC5F3F"/>
    <w:rsid w:val="00FC5FB5"/>
    <w:rsid w:val="00FC617C"/>
    <w:rsid w:val="00FC6221"/>
    <w:rsid w:val="00FC64C0"/>
    <w:rsid w:val="00FC67F0"/>
    <w:rsid w:val="00FC6E22"/>
    <w:rsid w:val="00FC6F82"/>
    <w:rsid w:val="00FC753C"/>
    <w:rsid w:val="00FC79BD"/>
    <w:rsid w:val="00FC79D8"/>
    <w:rsid w:val="00FC7C1C"/>
    <w:rsid w:val="00FC7D20"/>
    <w:rsid w:val="00FC7D99"/>
    <w:rsid w:val="00FC7FDC"/>
    <w:rsid w:val="00FD02F6"/>
    <w:rsid w:val="00FD0381"/>
    <w:rsid w:val="00FD0411"/>
    <w:rsid w:val="00FD0466"/>
    <w:rsid w:val="00FD0478"/>
    <w:rsid w:val="00FD0510"/>
    <w:rsid w:val="00FD052B"/>
    <w:rsid w:val="00FD05ED"/>
    <w:rsid w:val="00FD0850"/>
    <w:rsid w:val="00FD08DC"/>
    <w:rsid w:val="00FD0E63"/>
    <w:rsid w:val="00FD133C"/>
    <w:rsid w:val="00FD1AC3"/>
    <w:rsid w:val="00FD2074"/>
    <w:rsid w:val="00FD27E0"/>
    <w:rsid w:val="00FD303C"/>
    <w:rsid w:val="00FD31FA"/>
    <w:rsid w:val="00FD3354"/>
    <w:rsid w:val="00FD3520"/>
    <w:rsid w:val="00FD3DC6"/>
    <w:rsid w:val="00FD410E"/>
    <w:rsid w:val="00FD4197"/>
    <w:rsid w:val="00FD4466"/>
    <w:rsid w:val="00FD453C"/>
    <w:rsid w:val="00FD4A32"/>
    <w:rsid w:val="00FD4AB1"/>
    <w:rsid w:val="00FD5004"/>
    <w:rsid w:val="00FD5DC0"/>
    <w:rsid w:val="00FD6A78"/>
    <w:rsid w:val="00FD6AAF"/>
    <w:rsid w:val="00FD6C02"/>
    <w:rsid w:val="00FD6C31"/>
    <w:rsid w:val="00FD6C78"/>
    <w:rsid w:val="00FD6D10"/>
    <w:rsid w:val="00FD7341"/>
    <w:rsid w:val="00FD73F7"/>
    <w:rsid w:val="00FD7AEB"/>
    <w:rsid w:val="00FD7B5D"/>
    <w:rsid w:val="00FD7BD9"/>
    <w:rsid w:val="00FD7C75"/>
    <w:rsid w:val="00FD7D17"/>
    <w:rsid w:val="00FD7D86"/>
    <w:rsid w:val="00FD7DFA"/>
    <w:rsid w:val="00FD7F9A"/>
    <w:rsid w:val="00FE004A"/>
    <w:rsid w:val="00FE041F"/>
    <w:rsid w:val="00FE0C69"/>
    <w:rsid w:val="00FE136C"/>
    <w:rsid w:val="00FE1738"/>
    <w:rsid w:val="00FE19D5"/>
    <w:rsid w:val="00FE1C18"/>
    <w:rsid w:val="00FE2074"/>
    <w:rsid w:val="00FE24E1"/>
    <w:rsid w:val="00FE2955"/>
    <w:rsid w:val="00FE2C9D"/>
    <w:rsid w:val="00FE2E20"/>
    <w:rsid w:val="00FE3018"/>
    <w:rsid w:val="00FE35AC"/>
    <w:rsid w:val="00FE35D8"/>
    <w:rsid w:val="00FE385D"/>
    <w:rsid w:val="00FE38CF"/>
    <w:rsid w:val="00FE3D04"/>
    <w:rsid w:val="00FE3E03"/>
    <w:rsid w:val="00FE426C"/>
    <w:rsid w:val="00FE466A"/>
    <w:rsid w:val="00FE4914"/>
    <w:rsid w:val="00FE4AC0"/>
    <w:rsid w:val="00FE4CB7"/>
    <w:rsid w:val="00FE4CDF"/>
    <w:rsid w:val="00FE5199"/>
    <w:rsid w:val="00FE592A"/>
    <w:rsid w:val="00FE5BCE"/>
    <w:rsid w:val="00FE5C72"/>
    <w:rsid w:val="00FE5D5B"/>
    <w:rsid w:val="00FE5FD3"/>
    <w:rsid w:val="00FE6727"/>
    <w:rsid w:val="00FE6AE8"/>
    <w:rsid w:val="00FE6B6B"/>
    <w:rsid w:val="00FE6DDA"/>
    <w:rsid w:val="00FE7E09"/>
    <w:rsid w:val="00FE7F5C"/>
    <w:rsid w:val="00FE7F72"/>
    <w:rsid w:val="00FF00CC"/>
    <w:rsid w:val="00FF02EB"/>
    <w:rsid w:val="00FF0B32"/>
    <w:rsid w:val="00FF0DF5"/>
    <w:rsid w:val="00FF0F48"/>
    <w:rsid w:val="00FF0F7F"/>
    <w:rsid w:val="00FF18EE"/>
    <w:rsid w:val="00FF1CCD"/>
    <w:rsid w:val="00FF1CCF"/>
    <w:rsid w:val="00FF20F7"/>
    <w:rsid w:val="00FF21E5"/>
    <w:rsid w:val="00FF23CC"/>
    <w:rsid w:val="00FF2958"/>
    <w:rsid w:val="00FF29A6"/>
    <w:rsid w:val="00FF3096"/>
    <w:rsid w:val="00FF3143"/>
    <w:rsid w:val="00FF31C6"/>
    <w:rsid w:val="00FF326A"/>
    <w:rsid w:val="00FF36D0"/>
    <w:rsid w:val="00FF3A57"/>
    <w:rsid w:val="00FF3A69"/>
    <w:rsid w:val="00FF3C07"/>
    <w:rsid w:val="00FF3D14"/>
    <w:rsid w:val="00FF40EC"/>
    <w:rsid w:val="00FF416F"/>
    <w:rsid w:val="00FF4233"/>
    <w:rsid w:val="00FF4678"/>
    <w:rsid w:val="00FF516F"/>
    <w:rsid w:val="00FF5246"/>
    <w:rsid w:val="00FF5277"/>
    <w:rsid w:val="00FF53B8"/>
    <w:rsid w:val="00FF543F"/>
    <w:rsid w:val="00FF57AF"/>
    <w:rsid w:val="00FF5979"/>
    <w:rsid w:val="00FF5C50"/>
    <w:rsid w:val="00FF5E8E"/>
    <w:rsid w:val="00FF6B4C"/>
    <w:rsid w:val="00FF6B94"/>
    <w:rsid w:val="00FF6E83"/>
    <w:rsid w:val="00FF6FD6"/>
    <w:rsid w:val="00FF7188"/>
    <w:rsid w:val="00FF77B5"/>
    <w:rsid w:val="00FF7903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AE3682-B6D5-4C6F-B8A1-54A6322B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32716E"/>
    <w:rPr>
      <w:rFonts w:ascii="Cambria" w:hAnsi="Cambria" w:cs="Angsana New"/>
    </w:rPr>
  </w:style>
  <w:style w:type="character" w:customStyle="1" w:styleId="Heading2Char">
    <w:name w:val="Heading 2 Char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0555B"/>
    <w:pPr>
      <w:ind w:left="284"/>
    </w:pPr>
  </w:style>
  <w:style w:type="paragraph" w:customStyle="1" w:styleId="AAFrameAddress">
    <w:name w:val="AA Frame Address"/>
    <w:basedOn w:val="Heading1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555B"/>
    <w:pPr>
      <w:ind w:left="851"/>
    </w:pPr>
  </w:style>
  <w:style w:type="paragraph" w:styleId="TOC5">
    <w:name w:val="toc 5"/>
    <w:basedOn w:val="Normal"/>
    <w:next w:val="Normal"/>
    <w:semiHidden/>
    <w:rsid w:val="0080555B"/>
    <w:pPr>
      <w:ind w:left="1134"/>
    </w:pPr>
  </w:style>
  <w:style w:type="paragraph" w:styleId="TOC6">
    <w:name w:val="toc 6"/>
    <w:basedOn w:val="Normal"/>
    <w:next w:val="Normal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semiHidden/>
    <w:rsid w:val="0080555B"/>
    <w:pPr>
      <w:ind w:left="1985"/>
    </w:pPr>
  </w:style>
  <w:style w:type="paragraph" w:styleId="TOC9">
    <w:name w:val="toc 9"/>
    <w:basedOn w:val="Normal"/>
    <w:next w:val="Normal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80555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0555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80555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075BF9"/>
    <w:rPr>
      <w:rFonts w:ascii="Times New Roman" w:hAnsi="Times New Roman"/>
      <w:szCs w:val="20"/>
    </w:rPr>
  </w:style>
  <w:style w:type="character" w:customStyle="1" w:styleId="BalloonTextChar">
    <w:name w:val="Balloon Text Char"/>
    <w:link w:val="BalloonText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71042"/>
    <w:rPr>
      <w:sz w:val="25"/>
      <w:szCs w:val="25"/>
    </w:rPr>
  </w:style>
  <w:style w:type="character" w:customStyle="1" w:styleId="CommentTextChar">
    <w:name w:val="Comment Text Char"/>
    <w:link w:val="CommentText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1042"/>
    <w:rPr>
      <w:b/>
      <w:bCs/>
    </w:rPr>
  </w:style>
  <w:style w:type="character" w:customStyle="1" w:styleId="CommentSubjectChar">
    <w:name w:val="Comment Subject Char"/>
    <w:link w:val="CommentSubject"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A273E6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6D5E66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nhideWhenUsed/>
    <w:locked/>
    <w:rsid w:val="006D5E66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basedOn w:val="DefaultParagraphFont"/>
    <w:link w:val="PlainText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rsid w:val="006D5E66"/>
    <w:pPr>
      <w:spacing w:after="0"/>
    </w:pPr>
  </w:style>
  <w:style w:type="paragraph" w:customStyle="1" w:styleId="List1a">
    <w:name w:val="List 1a"/>
    <w:aliases w:val="1a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5E66"/>
  </w:style>
  <w:style w:type="paragraph" w:customStyle="1" w:styleId="nineptheadingcentredbold">
    <w:name w:val="nine pt heading centred bold"/>
    <w:aliases w:val="9hc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5E66"/>
    <w:pPr>
      <w:spacing w:after="0"/>
    </w:pPr>
  </w:style>
  <w:style w:type="paragraph" w:customStyle="1" w:styleId="smallreturn">
    <w:name w:val="small return"/>
    <w:aliases w:val="sr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5E66"/>
    <w:pPr>
      <w:ind w:left="1138" w:right="389"/>
      <w:jc w:val="both"/>
    </w:pPr>
    <w:rPr>
      <w:rFonts w:eastAsia="Times New Roman" w:cs="Times New Roman"/>
      <w:sz w:val="16"/>
      <w:szCs w:val="22"/>
      <w:lang w:eastAsia="en-GB"/>
    </w:rPr>
  </w:style>
  <w:style w:type="paragraph" w:customStyle="1" w:styleId="CoverTitle">
    <w:name w:val="Cover Tit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basedOn w:val="DefaultParagraphFont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basedOn w:val="DefaultParagraphFont"/>
    <w:rsid w:val="006D5E66"/>
    <w:rPr>
      <w:b/>
      <w:bCs/>
      <w:sz w:val="37"/>
      <w:szCs w:val="37"/>
    </w:rPr>
  </w:style>
  <w:style w:type="character" w:customStyle="1" w:styleId="Heading5Char1">
    <w:name w:val="Heading 5 Char1"/>
    <w:basedOn w:val="DefaultParagraphFont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basedOn w:val="DefaultParagraphFont"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basedOn w:val="DefaultParagraphFont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styleId="NoSpacing">
    <w:name w:val="No Spacing"/>
    <w:link w:val="NoSpacingChar"/>
    <w:uiPriority w:val="1"/>
    <w:qFormat/>
    <w:rsid w:val="007C48AA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C48AA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customStyle="1" w:styleId="AccountingPolicy">
    <w:name w:val="Accounting Policy"/>
    <w:basedOn w:val="Normal"/>
    <w:link w:val="AccountingPolicyChar1"/>
    <w:rsid w:val="0069793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9793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erChar1">
    <w:name w:val="Header Char1"/>
    <w:basedOn w:val="DefaultParagraphFont"/>
    <w:rsid w:val="0006647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66471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066471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1">
    <w:name w:val="Heading 1 Char1"/>
    <w:basedOn w:val="DefaultParagraphFont"/>
    <w:uiPriority w:val="99"/>
    <w:rsid w:val="004A0A7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basedOn w:val="DefaultParagraphFont"/>
    <w:rsid w:val="004A0A7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4A0A7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basedOn w:val="DefaultParagraphFont"/>
    <w:rsid w:val="004A0A7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4A0A7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A0A7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4A0A7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4A0A7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4A0A7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4A0A7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4A0A7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4A0A7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4A0A7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4A0A7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4A0A7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4A0A7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A0A7B"/>
  </w:style>
  <w:style w:type="character" w:customStyle="1" w:styleId="alt-edited1">
    <w:name w:val="alt-edited1"/>
    <w:basedOn w:val="DefaultParagraphFont"/>
    <w:rsid w:val="004A0A7B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5.xml"/><Relationship Id="rId27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B90CA-D065-4892-8F5E-F7504598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104</Pages>
  <Words>18813</Words>
  <Characters>107237</Characters>
  <Application>Microsoft Office Word</Application>
  <DocSecurity>0</DocSecurity>
  <Lines>893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GPSC</vt:lpstr>
      <vt:lpstr/>
      <vt:lpstr/>
      <vt:lpstr/>
      <vt:lpstr/>
      <vt:lpstr/>
      <vt:lpstr/>
      <vt:lpstr/>
      <vt:lpstr/>
      <vt:lpstr/>
      <vt:lpstr/>
      <vt:lpstr/>
      <vt:lpstr/>
      <vt:lpstr/>
      <vt:lpstr>หมายเหตุ	สารบัญ </vt:lpstr>
      <vt:lpstr/>
      <vt:lpstr>4	บุคคลหรือกิจการที่เกี่ยวข้องกัน</vt:lpstr>
      <vt:lpstr>5         เงินสดและรายการเทียบเท่าเงินสด</vt:lpstr>
      <vt:lpstr/>
    </vt:vector>
  </TitlesOfParts>
  <Company>KPMG</Company>
  <LinksUpToDate>false</LinksUpToDate>
  <CharactersWithSpaces>125799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Wasana Ngambunplook</dc:creator>
  <cp:keywords/>
  <dc:description/>
  <cp:lastModifiedBy>Kunnatee, Kerdchana</cp:lastModifiedBy>
  <cp:revision>4</cp:revision>
  <cp:lastPrinted>2018-02-11T15:10:00Z</cp:lastPrinted>
  <dcterms:created xsi:type="dcterms:W3CDTF">2018-02-12T02:45:00Z</dcterms:created>
  <dcterms:modified xsi:type="dcterms:W3CDTF">2018-02-12T10:34:00Z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