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30EA6" w14:textId="77777777" w:rsidR="004818D9" w:rsidRPr="002C6FAB" w:rsidRDefault="004818D9" w:rsidP="00227F70">
      <w:pPr>
        <w:pStyle w:val="BlockText"/>
        <w:spacing w:before="0"/>
        <w:ind w:left="0" w:right="-40" w:firstLine="0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63E5D456" w14:textId="77777777" w:rsidR="004818D9" w:rsidRPr="00131DD2" w:rsidRDefault="004818D9" w:rsidP="00B91FBE">
      <w:pPr>
        <w:pStyle w:val="BlockText"/>
        <w:spacing w:before="0"/>
        <w:ind w:left="0" w:right="387" w:firstLine="0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14:paraId="030FE5E0" w14:textId="77777777" w:rsidR="004818D9" w:rsidRPr="00FC5A4A" w:rsidRDefault="004818D9" w:rsidP="00B91FBE">
      <w:pPr>
        <w:pStyle w:val="BlockText"/>
        <w:spacing w:before="0"/>
        <w:ind w:left="0" w:right="387" w:firstLine="0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14:paraId="13F274CE" w14:textId="77777777" w:rsidR="004818D9" w:rsidRPr="00131DD2" w:rsidRDefault="004818D9" w:rsidP="00131DD2">
      <w:pPr>
        <w:pStyle w:val="BlockText"/>
        <w:spacing w:before="0"/>
        <w:ind w:left="0" w:right="387" w:firstLine="0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777BFAE" w14:textId="77777777" w:rsidR="004818D9" w:rsidRPr="00D16957" w:rsidRDefault="004818D9" w:rsidP="008D7F46">
      <w:pPr>
        <w:pStyle w:val="BlockText"/>
        <w:tabs>
          <w:tab w:val="left" w:pos="5583"/>
        </w:tabs>
        <w:spacing w:before="0"/>
        <w:ind w:left="0" w:right="-27" w:firstLine="0"/>
        <w:jc w:val="left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14:paraId="28015393" w14:textId="77777777" w:rsidR="004818D9" w:rsidRPr="00941748" w:rsidRDefault="004818D9" w:rsidP="00CC1BC4">
      <w:pPr>
        <w:pStyle w:val="BlockText"/>
        <w:spacing w:before="0"/>
        <w:ind w:left="0" w:right="-27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94174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5EFEE51" w14:textId="77777777" w:rsidR="00441885" w:rsidRPr="00941748" w:rsidRDefault="00441885" w:rsidP="00CC1BC4">
      <w:pPr>
        <w:pStyle w:val="BlockText"/>
        <w:spacing w:before="0"/>
        <w:ind w:left="0" w:right="-27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09670F0" w14:textId="77777777" w:rsidR="003A719A" w:rsidRPr="00941748" w:rsidRDefault="003A719A" w:rsidP="003A719A">
      <w:pPr>
        <w:spacing w:line="240" w:lineRule="auto"/>
        <w:ind w:right="387"/>
        <w:jc w:val="center"/>
        <w:rPr>
          <w:rFonts w:ascii="Angsana New" w:hAnsi="Angsana New"/>
          <w:sz w:val="32"/>
          <w:szCs w:val="32"/>
        </w:rPr>
      </w:pPr>
      <w:r w:rsidRPr="00941748">
        <w:rPr>
          <w:rFonts w:ascii="Angsana New" w:hAnsi="Angsana New"/>
          <w:sz w:val="32"/>
          <w:szCs w:val="32"/>
        </w:rPr>
        <w:t xml:space="preserve">     </w:t>
      </w:r>
      <w:r w:rsidRPr="00941748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14:paraId="5677AD62" w14:textId="77777777" w:rsidR="003A719A" w:rsidRPr="00941748" w:rsidRDefault="003A719A" w:rsidP="003A719A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941748">
        <w:rPr>
          <w:rFonts w:ascii="Angsana New" w:hAnsi="Angsana New" w:cs="Angsana New"/>
          <w:sz w:val="32"/>
          <w:szCs w:val="32"/>
          <w:u w:val="none"/>
          <w:cs/>
        </w:rPr>
        <w:t xml:space="preserve">สำหรับงวดสามเดือนสิ้นสุดวันที่ </w:t>
      </w:r>
      <w:r w:rsidRPr="00941748">
        <w:rPr>
          <w:rFonts w:ascii="Angsana New" w:hAnsi="Angsana New" w:cs="Angsana New"/>
          <w:sz w:val="32"/>
          <w:szCs w:val="32"/>
          <w:u w:val="none"/>
        </w:rPr>
        <w:t xml:space="preserve">31 </w:t>
      </w:r>
      <w:r w:rsidR="007675A9" w:rsidRPr="00941748">
        <w:rPr>
          <w:rFonts w:ascii="Angsana New" w:hAnsi="Angsana New" w:cs="Angsana New" w:hint="cs"/>
          <w:sz w:val="32"/>
          <w:szCs w:val="32"/>
          <w:u w:val="none"/>
          <w:cs/>
        </w:rPr>
        <w:t>ธันวาคม</w:t>
      </w:r>
      <w:r w:rsidRPr="00941748"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 w:rsidR="00906F89" w:rsidRPr="00941748">
        <w:rPr>
          <w:rFonts w:ascii="Angsana New" w:hAnsi="Angsana New" w:cs="Angsana New"/>
          <w:sz w:val="32"/>
          <w:szCs w:val="32"/>
          <w:u w:val="none"/>
          <w:cs/>
        </w:rPr>
        <w:t>25</w:t>
      </w:r>
      <w:r w:rsidR="004E7EF5" w:rsidRPr="00941748">
        <w:rPr>
          <w:rFonts w:ascii="Angsana New" w:hAnsi="Angsana New" w:cs="Angsana New"/>
          <w:sz w:val="32"/>
          <w:szCs w:val="32"/>
          <w:u w:val="none"/>
        </w:rPr>
        <w:t>60</w:t>
      </w:r>
    </w:p>
    <w:p w14:paraId="48436EBB" w14:textId="77777777" w:rsidR="003A719A" w:rsidRPr="00941748" w:rsidRDefault="003A719A" w:rsidP="003A719A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94174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5DFBC583" w14:textId="77777777" w:rsidR="003A719A" w:rsidRPr="00941748" w:rsidRDefault="003A719A" w:rsidP="003A719A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941748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ED51AAB" w14:textId="77777777" w:rsidR="003A719A" w:rsidRPr="00941748" w:rsidRDefault="003A719A" w:rsidP="005C1CB9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</w:p>
    <w:p w14:paraId="706CD10F" w14:textId="77777777" w:rsidR="003A719A" w:rsidRPr="00941748" w:rsidRDefault="003A719A" w:rsidP="005C1CB9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</w:p>
    <w:p w14:paraId="199D1C78" w14:textId="77777777" w:rsidR="003A719A" w:rsidRPr="00941748" w:rsidRDefault="003A719A" w:rsidP="005C1CB9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</w:p>
    <w:p w14:paraId="3B59F05A" w14:textId="77777777" w:rsidR="003A719A" w:rsidRPr="00941748" w:rsidRDefault="003A719A" w:rsidP="005C1CB9">
      <w:pPr>
        <w:pStyle w:val="Title"/>
        <w:ind w:left="0" w:right="-40"/>
        <w:rPr>
          <w:rFonts w:ascii="Angsana New" w:hAnsi="Angsana New" w:cs="Angsana New"/>
          <w:sz w:val="20"/>
          <w:szCs w:val="20"/>
          <w:u w:val="none"/>
        </w:rPr>
        <w:sectPr w:rsidR="003A719A" w:rsidRPr="00941748" w:rsidSect="00E67BC6">
          <w:headerReference w:type="default" r:id="rId8"/>
          <w:footerReference w:type="even" r:id="rId9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  <w:docGrid w:linePitch="381"/>
        </w:sectPr>
      </w:pPr>
    </w:p>
    <w:p w14:paraId="04666E7C" w14:textId="77777777" w:rsidR="00717806" w:rsidRPr="00941748" w:rsidRDefault="00717806" w:rsidP="00717806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941748">
        <w:rPr>
          <w:rFonts w:ascii="Angsana New" w:hAnsi="Angsana New"/>
          <w:cs/>
        </w:rPr>
        <w:lastRenderedPageBreak/>
        <w:t>รายงาน</w:t>
      </w:r>
      <w:r w:rsidRPr="00941748">
        <w:rPr>
          <w:rFonts w:ascii="Angsana New" w:hAnsi="Angsana New"/>
          <w:cs/>
          <w:lang w:val="th-TH"/>
        </w:rPr>
        <w:t>การสอบทาน</w:t>
      </w:r>
      <w:r w:rsidRPr="00941748">
        <w:rPr>
          <w:rFonts w:ascii="Angsana New" w:hAnsi="Angsana New" w:hint="cs"/>
          <w:cs/>
        </w:rPr>
        <w:t>ข้อมูลทางการเงินระหว่างกาล</w:t>
      </w:r>
      <w:r w:rsidRPr="00941748">
        <w:rPr>
          <w:rFonts w:ascii="Angsana New" w:hAnsi="Angsana New"/>
          <w:cs/>
          <w:lang w:val="th-TH"/>
        </w:rPr>
        <w:t>โดย</w:t>
      </w:r>
      <w:r w:rsidRPr="00941748">
        <w:rPr>
          <w:rFonts w:ascii="Angsana New" w:hAnsi="Angsana New"/>
          <w:cs/>
        </w:rPr>
        <w:t>ผู้สอบบัญชีรับอนุญาต</w:t>
      </w:r>
    </w:p>
    <w:p w14:paraId="68A950F4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938C8A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4174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94174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94174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31835330" w14:textId="77777777" w:rsidR="00717806" w:rsidRPr="00941748" w:rsidRDefault="00717806" w:rsidP="00542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61B361A" w14:textId="2683D42C" w:rsidR="00717806" w:rsidRPr="00941748" w:rsidRDefault="00717806" w:rsidP="00542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41748">
        <w:rPr>
          <w:rFonts w:ascii="Angsana New" w:hAnsi="Angsana New"/>
          <w:spacing w:val="-4"/>
          <w:sz w:val="30"/>
          <w:szCs w:val="30"/>
          <w:cs/>
        </w:rPr>
        <w:t>ข้าพเจ้าได้สอบทานงบ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แสดงฐานะการเงิน</w:t>
      </w:r>
      <w:r w:rsidRPr="00941748">
        <w:rPr>
          <w:rFonts w:ascii="Angsana New" w:hAnsi="Angsana New"/>
          <w:spacing w:val="-4"/>
          <w:sz w:val="30"/>
          <w:szCs w:val="30"/>
          <w:cs/>
        </w:rPr>
        <w:t>รวมและงบ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แสดงฐานะการเงิน</w:t>
      </w:r>
      <w:r w:rsidRPr="00941748">
        <w:rPr>
          <w:rFonts w:ascii="Angsana New" w:hAnsi="Angsana New"/>
          <w:spacing w:val="-4"/>
          <w:sz w:val="30"/>
          <w:szCs w:val="30"/>
          <w:cs/>
        </w:rPr>
        <w:t>เฉพาะกิจการ</w:t>
      </w:r>
      <w:r w:rsidRPr="0094174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941748">
        <w:rPr>
          <w:rFonts w:ascii="Angsana New" w:hAnsi="Angsana New"/>
          <w:spacing w:val="-4"/>
          <w:sz w:val="30"/>
          <w:szCs w:val="30"/>
          <w:cs/>
        </w:rPr>
        <w:t>ณ</w:t>
      </w:r>
      <w:r w:rsidRPr="0094174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941748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94174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="007675A9" w:rsidRPr="00941748">
        <w:rPr>
          <w:rFonts w:ascii="Angsana New" w:hAnsi="Angsana New" w:hint="cs"/>
          <w:spacing w:val="-4"/>
          <w:sz w:val="30"/>
          <w:szCs w:val="30"/>
          <w:cs/>
        </w:rPr>
        <w:t>31 ธันวาคม</w:t>
      </w:r>
      <w:r w:rsidR="00883815" w:rsidRPr="00941748">
        <w:rPr>
          <w:rFonts w:ascii="Angsana New" w:hAnsi="Angsana New"/>
          <w:spacing w:val="-4"/>
          <w:sz w:val="30"/>
          <w:szCs w:val="30"/>
        </w:rPr>
        <w:t xml:space="preserve"> </w:t>
      </w:r>
      <w:r w:rsidR="007675A9" w:rsidRPr="00941748">
        <w:rPr>
          <w:rFonts w:ascii="Angsana New" w:hAnsi="Angsana New"/>
          <w:spacing w:val="-4"/>
          <w:sz w:val="30"/>
          <w:szCs w:val="30"/>
        </w:rPr>
        <w:t>25</w:t>
      </w:r>
      <w:r w:rsidR="001C4951" w:rsidRPr="00941748">
        <w:rPr>
          <w:rFonts w:ascii="Angsana New" w:hAnsi="Angsana New"/>
          <w:spacing w:val="-4"/>
          <w:sz w:val="30"/>
          <w:szCs w:val="30"/>
        </w:rPr>
        <w:t>60</w:t>
      </w:r>
      <w:r w:rsidR="0074250E" w:rsidRPr="00941748">
        <w:rPr>
          <w:rFonts w:ascii="Angsana New" w:hAnsi="Angsana New"/>
          <w:spacing w:val="-4"/>
          <w:sz w:val="30"/>
          <w:szCs w:val="30"/>
        </w:rPr>
        <w:t xml:space="preserve"> </w:t>
      </w:r>
      <w:r w:rsidRPr="00941748">
        <w:rPr>
          <w:rFonts w:ascii="Angsana New" w:hAnsi="Angsana New"/>
          <w:spacing w:val="-4"/>
          <w:sz w:val="30"/>
          <w:szCs w:val="30"/>
          <w:cs/>
        </w:rPr>
        <w:t>งบกำไรขาดทุน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เบ็ดเสร็จ</w:t>
      </w:r>
      <w:r w:rsidRPr="00941748">
        <w:rPr>
          <w:rFonts w:ascii="Angsana New" w:hAnsi="Angsana New"/>
          <w:spacing w:val="-4"/>
          <w:sz w:val="30"/>
          <w:szCs w:val="30"/>
          <w:cs/>
        </w:rPr>
        <w:t>รวมและงบกำไรขาดทุน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เบ็ดเสร็จ</w:t>
      </w:r>
      <w:r w:rsidRPr="00941748">
        <w:rPr>
          <w:rFonts w:ascii="Angsana New" w:hAnsi="Angsana New"/>
          <w:spacing w:val="-4"/>
          <w:sz w:val="30"/>
          <w:szCs w:val="30"/>
          <w:cs/>
        </w:rPr>
        <w:t>เฉพาะ</w:t>
      </w:r>
      <w:r w:rsidRPr="00941748">
        <w:rPr>
          <w:rFonts w:ascii="Angsana New" w:hAnsi="Angsana New"/>
          <w:spacing w:val="-8"/>
          <w:sz w:val="30"/>
          <w:szCs w:val="30"/>
          <w:cs/>
        </w:rPr>
        <w:t>กิจการ</w:t>
      </w:r>
      <w:r w:rsidR="00525254" w:rsidRPr="0094174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41748">
        <w:rPr>
          <w:rFonts w:ascii="Angsana New" w:hAnsi="Angsana New" w:hint="cs"/>
          <w:spacing w:val="-8"/>
          <w:sz w:val="30"/>
          <w:szCs w:val="30"/>
          <w:cs/>
        </w:rPr>
        <w:t>งบ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แสดงการเป</w:t>
      </w:r>
      <w:r w:rsidRPr="00941748">
        <w:rPr>
          <w:rFonts w:ascii="Angsana New" w:hAnsi="Angsana New"/>
          <w:spacing w:val="-4"/>
          <w:sz w:val="30"/>
          <w:szCs w:val="30"/>
          <w:cs/>
        </w:rPr>
        <w:t>ลี่ยนแปลงส่วนของ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ผู้ถือหุ้น</w:t>
      </w:r>
      <w:r w:rsidRPr="00941748">
        <w:rPr>
          <w:rFonts w:ascii="Angsana New" w:hAnsi="Angsana New"/>
          <w:spacing w:val="-4"/>
          <w:sz w:val="30"/>
          <w:szCs w:val="30"/>
          <w:cs/>
        </w:rPr>
        <w:t>รวมและงบแสดงการเปลี่ยนแปลงส่วนของ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ผู้ถือหุ้น</w:t>
      </w:r>
      <w:r w:rsidRPr="00941748">
        <w:rPr>
          <w:rFonts w:ascii="Angsana New" w:hAnsi="Angsana New"/>
          <w:spacing w:val="-4"/>
          <w:sz w:val="30"/>
          <w:szCs w:val="30"/>
          <w:cs/>
        </w:rPr>
        <w:t>เฉพาะกิจการ</w:t>
      </w:r>
      <w:r w:rsidR="0060581B" w:rsidRPr="00941748">
        <w:rPr>
          <w:rFonts w:ascii="Angsana New" w:hAnsi="Angsana New"/>
          <w:spacing w:val="-4"/>
          <w:sz w:val="30"/>
          <w:szCs w:val="30"/>
        </w:rPr>
        <w:t xml:space="preserve"> </w:t>
      </w:r>
      <w:r w:rsidRPr="00941748">
        <w:rPr>
          <w:rFonts w:ascii="Angsana New" w:hAnsi="Angsana New"/>
          <w:spacing w:val="-4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43050" w:rsidRPr="0094174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941748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E37192" w:rsidRPr="00941748">
        <w:rPr>
          <w:rFonts w:ascii="Angsana New" w:hAnsi="Angsana New"/>
          <w:spacing w:val="-4"/>
          <w:sz w:val="30"/>
          <w:szCs w:val="30"/>
        </w:rPr>
        <w:br/>
      </w:r>
      <w:r w:rsidR="003A719A" w:rsidRPr="00941748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761FDD" w:rsidRPr="00941748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941748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941748">
        <w:rPr>
          <w:rFonts w:ascii="Angsana New" w:hAnsi="Angsana New"/>
          <w:spacing w:val="-8"/>
          <w:sz w:val="30"/>
          <w:szCs w:val="30"/>
          <w:cs/>
        </w:rPr>
        <w:t xml:space="preserve">วันที่ </w:t>
      </w:r>
      <w:r w:rsidR="007675A9" w:rsidRPr="00941748">
        <w:rPr>
          <w:rFonts w:ascii="Angsana New" w:hAnsi="Angsana New"/>
          <w:spacing w:val="-4"/>
          <w:sz w:val="30"/>
          <w:szCs w:val="30"/>
          <w:cs/>
        </w:rPr>
        <w:t>31 ธันวาคม 25</w:t>
      </w:r>
      <w:r w:rsidR="001C4951" w:rsidRPr="00941748">
        <w:rPr>
          <w:rFonts w:ascii="Angsana New" w:hAnsi="Angsana New"/>
          <w:spacing w:val="-4"/>
          <w:sz w:val="30"/>
          <w:szCs w:val="30"/>
        </w:rPr>
        <w:t>60</w:t>
      </w:r>
      <w:r w:rsidR="007675A9" w:rsidRPr="009417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</w:t>
      </w:r>
      <w:r w:rsidR="00913A4F" w:rsidRPr="00941748">
        <w:rPr>
          <w:rFonts w:ascii="Angsana New" w:hAnsi="Angsana New"/>
          <w:spacing w:val="-4"/>
          <w:sz w:val="30"/>
          <w:szCs w:val="30"/>
        </w:rPr>
        <w:br/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เสริมสุข จำกัด </w:t>
      </w:r>
      <w:r w:rsidRPr="00941748">
        <w:rPr>
          <w:rFonts w:ascii="Angsana New" w:hAnsi="Angsana New" w:hint="cs"/>
          <w:spacing w:val="-2"/>
          <w:sz w:val="30"/>
          <w:szCs w:val="30"/>
          <w:cs/>
        </w:rPr>
        <w:t>(มหาชน) และบริษัทย่อย</w:t>
      </w:r>
      <w:r w:rsidR="004529D6" w:rsidRPr="00941748">
        <w:rPr>
          <w:rFonts w:ascii="Angsana New" w:hAnsi="Angsana New"/>
          <w:color w:val="FFFFFF"/>
          <w:spacing w:val="-2"/>
          <w:sz w:val="30"/>
          <w:szCs w:val="30"/>
        </w:rPr>
        <w:t>.</w:t>
      </w:r>
      <w:r w:rsidRPr="00941748">
        <w:rPr>
          <w:rFonts w:ascii="Angsana New" w:hAnsi="Angsana New" w:hint="cs"/>
          <w:spacing w:val="-2"/>
          <w:sz w:val="30"/>
          <w:szCs w:val="30"/>
          <w:cs/>
        </w:rPr>
        <w:t>และของเฉพาะบริษัท เสริมสุข จำกัด (มหาชน) ตามลำดับ ซึ่งผู้บริหาร</w:t>
      </w:r>
      <w:r w:rsidR="001A0F04"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A0F04" w:rsidRPr="00941748">
        <w:rPr>
          <w:rFonts w:ascii="Angsana New" w:hAnsi="Angsana New"/>
          <w:spacing w:val="-4"/>
          <w:sz w:val="30"/>
          <w:szCs w:val="30"/>
        </w:rPr>
        <w:t>34</w:t>
      </w:r>
      <w:r w:rsidR="001A0F04"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A0F04" w:rsidRPr="00941748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60581B" w:rsidRPr="00941748">
        <w:rPr>
          <w:rFonts w:ascii="Angsana New" w:hAnsi="Angsana New"/>
          <w:spacing w:val="-4"/>
          <w:sz w:val="30"/>
          <w:szCs w:val="30"/>
        </w:rPr>
        <w:br/>
      </w:r>
      <w:r w:rsidR="001A0F04" w:rsidRPr="00941748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</w:t>
      </w:r>
      <w:r w:rsidR="001A0F04"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A0F04" w:rsidRPr="00941748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1A0F04" w:rsidRPr="00941748">
        <w:rPr>
          <w:rFonts w:ascii="Angsana New" w:hAnsi="Angsana New"/>
          <w:sz w:val="30"/>
          <w:szCs w:val="30"/>
          <w:cs/>
        </w:rPr>
        <w:t>ดังกล่าวจาก</w:t>
      </w:r>
      <w:r w:rsidR="00E37192" w:rsidRPr="00941748">
        <w:rPr>
          <w:rFonts w:ascii="Angsana New" w:hAnsi="Angsana New"/>
          <w:sz w:val="30"/>
          <w:szCs w:val="30"/>
        </w:rPr>
        <w:br/>
      </w:r>
      <w:r w:rsidR="001A0F04" w:rsidRPr="00941748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14:paraId="2CF738DF" w14:textId="77777777" w:rsidR="00717806" w:rsidRPr="00941748" w:rsidRDefault="00717806" w:rsidP="00542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4D8A0C" w14:textId="77777777" w:rsidR="00717806" w:rsidRPr="00941748" w:rsidRDefault="00717806" w:rsidP="00542C6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0B5A953" w14:textId="77777777" w:rsidR="00717806" w:rsidRPr="00941748" w:rsidRDefault="00717806" w:rsidP="00542C6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2DD37C" w14:textId="77777777" w:rsidR="00717806" w:rsidRPr="00941748" w:rsidRDefault="00717806" w:rsidP="00542C6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รหัส</w:t>
      </w:r>
      <w:r w:rsidRPr="00941748">
        <w:rPr>
          <w:rFonts w:ascii="Angsana New" w:hAnsi="Angsana New"/>
          <w:sz w:val="30"/>
          <w:szCs w:val="30"/>
        </w:rPr>
        <w:t xml:space="preserve"> 2410 “</w:t>
      </w:r>
      <w:r w:rsidRPr="009417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748">
        <w:rPr>
          <w:rFonts w:ascii="Angsana New" w:hAnsi="Angsana New"/>
          <w:sz w:val="30"/>
          <w:szCs w:val="30"/>
        </w:rPr>
        <w:t>”</w:t>
      </w:r>
      <w:r w:rsidRPr="0094174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94174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941748">
        <w:rPr>
          <w:rFonts w:ascii="Angsana New" w:hAnsi="Angsana New"/>
          <w:spacing w:val="-24"/>
          <w:sz w:val="30"/>
          <w:szCs w:val="30"/>
        </w:rPr>
        <w:t xml:space="preserve"> </w:t>
      </w:r>
      <w:r w:rsidRPr="0094174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941748">
        <w:rPr>
          <w:rFonts w:ascii="Angsana New" w:hAnsi="Angsana New"/>
          <w:sz w:val="30"/>
          <w:szCs w:val="30"/>
          <w:cs/>
        </w:rPr>
        <w:t>ใช้วิธีการสอบถามบุคลากรซึ่ง</w:t>
      </w:r>
      <w:r w:rsidRPr="009417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41748">
        <w:rPr>
          <w:rFonts w:ascii="Angsana New" w:hAnsi="Angsana New"/>
          <w:sz w:val="30"/>
          <w:szCs w:val="30"/>
          <w:cs/>
        </w:rPr>
        <w:t>รับผิดชอบ</w:t>
      </w:r>
      <w:r w:rsidRPr="00941748">
        <w:rPr>
          <w:rFonts w:ascii="Angsana New" w:hAnsi="Angsana New" w:hint="cs"/>
          <w:sz w:val="30"/>
          <w:szCs w:val="30"/>
          <w:cs/>
        </w:rPr>
        <w:t>ด้าน</w:t>
      </w:r>
      <w:r w:rsidRPr="009417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94174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Pr="009417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41748">
        <w:rPr>
          <w:rFonts w:ascii="Angsana New" w:hAnsi="Angsana New"/>
          <w:sz w:val="30"/>
          <w:szCs w:val="30"/>
          <w:cs/>
        </w:rPr>
        <w:t>ไม่สามารถ</w:t>
      </w:r>
      <w:r w:rsidRPr="00941748">
        <w:rPr>
          <w:rFonts w:ascii="Angsana New" w:hAnsi="Angsana New" w:hint="cs"/>
          <w:sz w:val="30"/>
          <w:szCs w:val="30"/>
          <w:cs/>
        </w:rPr>
        <w:t>ได้</w:t>
      </w:r>
      <w:r w:rsidRPr="009417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41748">
        <w:rPr>
          <w:rFonts w:ascii="Angsana New" w:hAnsi="Angsana New" w:hint="cs"/>
          <w:sz w:val="30"/>
          <w:szCs w:val="30"/>
          <w:cs/>
        </w:rPr>
        <w:t>พบ</w:t>
      </w:r>
      <w:r w:rsidRPr="009417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941748">
        <w:rPr>
          <w:rFonts w:ascii="Angsana New" w:hAnsi="Angsana New" w:hint="cs"/>
          <w:sz w:val="30"/>
          <w:szCs w:val="30"/>
          <w:cs/>
        </w:rPr>
        <w:t>ข้อมูลทาง</w:t>
      </w:r>
      <w:r w:rsidRPr="009417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D16F91C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55FA8CD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1DB7D3D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C6072EA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B25481C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04C307D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5ED0ED7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5F295F" w14:textId="77777777" w:rsidR="00717806" w:rsidRPr="00941748" w:rsidRDefault="00717806" w:rsidP="007178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717806" w:rsidRPr="00941748" w:rsidSect="00564668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15" w:other="15"/>
          <w:cols w:space="720"/>
          <w:titlePg/>
        </w:sectPr>
      </w:pPr>
    </w:p>
    <w:p w14:paraId="07C2DE22" w14:textId="3891C915" w:rsidR="00245535" w:rsidRPr="00941748" w:rsidRDefault="00245535" w:rsidP="007178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D06FCE" w14:textId="77777777" w:rsidR="00717806" w:rsidRPr="00941748" w:rsidRDefault="00717806" w:rsidP="007178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41748">
        <w:rPr>
          <w:rFonts w:ascii="Angsana New" w:hAnsi="Angsana New"/>
          <w:i/>
          <w:iCs/>
          <w:sz w:val="30"/>
          <w:szCs w:val="30"/>
          <w:cs/>
        </w:rPr>
        <w:t>สรุป</w:t>
      </w:r>
      <w:bookmarkStart w:id="0" w:name="_GoBack"/>
      <w:bookmarkEnd w:id="0"/>
    </w:p>
    <w:p w14:paraId="2C5E072E" w14:textId="77777777" w:rsidR="00717806" w:rsidRPr="00941748" w:rsidRDefault="00717806" w:rsidP="0071780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E464548" w14:textId="77777777" w:rsidR="00717806" w:rsidRPr="00941748" w:rsidRDefault="00717806" w:rsidP="0026723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</w:rPr>
        <w:t xml:space="preserve">34 </w:t>
      </w:r>
      <w:r w:rsidRPr="00941748">
        <w:rPr>
          <w:rFonts w:ascii="Angsana New" w:hAnsi="Angsana New"/>
          <w:sz w:val="30"/>
          <w:szCs w:val="30"/>
          <w:cs/>
        </w:rPr>
        <w:t>เรื่อง งบการเงินระหว่างกาล ในสาระสำคัญจากการสอบทานของข้าพเจ้า</w:t>
      </w:r>
    </w:p>
    <w:p w14:paraId="58DC9F44" w14:textId="77777777" w:rsidR="00717806" w:rsidRPr="00941748" w:rsidRDefault="00717806" w:rsidP="007178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2D6D1D1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sz w:val="30"/>
          <w:szCs w:val="30"/>
        </w:rPr>
      </w:pPr>
    </w:p>
    <w:p w14:paraId="263BF7CC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659E21C7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sz w:val="30"/>
          <w:szCs w:val="30"/>
        </w:rPr>
      </w:pPr>
    </w:p>
    <w:p w14:paraId="7E82B2DF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sz w:val="30"/>
          <w:szCs w:val="30"/>
        </w:rPr>
      </w:pPr>
    </w:p>
    <w:p w14:paraId="7714FE35" w14:textId="11DD8778" w:rsidR="00717806" w:rsidRPr="00941748" w:rsidRDefault="00717806" w:rsidP="007178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80" w:lineRule="exact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941748">
        <w:rPr>
          <w:rFonts w:ascii="Angsana New" w:hAnsi="Angsana New" w:cs="Angsana New"/>
          <w:sz w:val="30"/>
          <w:szCs w:val="30"/>
          <w:cs/>
        </w:rPr>
        <w:t>(</w:t>
      </w:r>
      <w:r w:rsidR="001C387A" w:rsidRPr="00941748">
        <w:rPr>
          <w:rFonts w:ascii="Angsana New" w:hAnsi="Angsana New" w:cs="Angsana New" w:hint="cs"/>
          <w:sz w:val="30"/>
          <w:szCs w:val="30"/>
          <w:cs/>
        </w:rPr>
        <w:t>สุรีย์รัตน์ ทองอรุณแสง</w:t>
      </w:r>
      <w:r w:rsidRPr="00941748">
        <w:rPr>
          <w:rFonts w:ascii="Angsana New" w:hAnsi="Angsana New" w:cs="Angsana New"/>
          <w:sz w:val="30"/>
          <w:szCs w:val="30"/>
          <w:cs/>
        </w:rPr>
        <w:t>)</w:t>
      </w:r>
    </w:p>
    <w:p w14:paraId="7B69385A" w14:textId="77777777" w:rsidR="00717806" w:rsidRPr="00941748" w:rsidRDefault="00717806" w:rsidP="007178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80" w:lineRule="exact"/>
        <w:ind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cs="Angsana New"/>
          <w:sz w:val="30"/>
          <w:szCs w:val="30"/>
          <w:cs/>
        </w:rPr>
        <w:t>ผู้สอบบัญชีรับอนุญาต</w:t>
      </w:r>
    </w:p>
    <w:p w14:paraId="0EA3D3B4" w14:textId="0F85ED70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C387A" w:rsidRPr="00941748">
        <w:rPr>
          <w:rFonts w:ascii="Angsana New" w:hAnsi="Angsana New"/>
          <w:sz w:val="30"/>
          <w:szCs w:val="30"/>
        </w:rPr>
        <w:t>4409</w:t>
      </w:r>
    </w:p>
    <w:p w14:paraId="3DFD4F5F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9DAC515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941748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941748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941748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941748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14:paraId="18C77ABE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BC82C5" w14:textId="3C6863C4" w:rsidR="00212790" w:rsidRPr="00941748" w:rsidRDefault="003B1635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E9469C" w:rsidRPr="00941748">
        <w:rPr>
          <w:rFonts w:ascii="Angsana New" w:hAnsi="Angsana New"/>
          <w:sz w:val="30"/>
          <w:szCs w:val="30"/>
        </w:rPr>
        <w:t xml:space="preserve"> </w:t>
      </w:r>
      <w:r w:rsidR="00E9469C" w:rsidRPr="0094174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C4951" w:rsidRPr="00941748">
        <w:rPr>
          <w:rFonts w:ascii="Angsana New" w:hAnsi="Angsana New"/>
          <w:sz w:val="30"/>
          <w:szCs w:val="30"/>
        </w:rPr>
        <w:t>2561</w:t>
      </w:r>
    </w:p>
    <w:p w14:paraId="6DA97E52" w14:textId="77777777" w:rsidR="00D35F78" w:rsidRDefault="00D35F78" w:rsidP="00D35F78"/>
    <w:p w14:paraId="25D5AD2C" w14:textId="4C2B939F" w:rsidR="003533EF" w:rsidRPr="00941748" w:rsidRDefault="003533EF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sectPr w:rsidR="003533EF" w:rsidRPr="00941748" w:rsidSect="00E67BC6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09" w:bottom="576" w:left="1152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57175" w14:textId="77777777" w:rsidR="00B410C1" w:rsidRDefault="00B410C1" w:rsidP="004956B4">
      <w:r>
        <w:separator/>
      </w:r>
    </w:p>
  </w:endnote>
  <w:endnote w:type="continuationSeparator" w:id="0">
    <w:p w14:paraId="70D87A0E" w14:textId="77777777" w:rsidR="00B410C1" w:rsidRDefault="00B410C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6CDD5" w14:textId="77777777" w:rsidR="001E6402" w:rsidRPr="003C6472" w:rsidRDefault="00564668" w:rsidP="00642887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</w:rPr>
    </w:pPr>
    <w:r>
      <w:fldChar w:fldCharType="begin"/>
    </w:r>
    <w:r>
      <w:instrText xml:space="preserve"> FILENAME   \* MERGEFORMAT </w:instrText>
    </w:r>
    <w:r>
      <w:fldChar w:fldCharType="separate"/>
    </w:r>
    <w:r w:rsidRPr="00564668">
      <w:rPr>
        <w:rFonts w:ascii="Angsana New" w:hAnsi="Angsana New"/>
        <w:i/>
        <w:iCs/>
        <w:noProof/>
        <w:sz w:val="28"/>
        <w:szCs w:val="28"/>
      </w:rPr>
      <w:t>ssct1</w:t>
    </w:r>
    <w:r>
      <w:rPr>
        <w:rFonts w:ascii="Angsana New" w:hAnsi="Angsana New"/>
        <w:i/>
        <w:iCs/>
        <w:noProof/>
        <w:sz w:val="28"/>
        <w:szCs w:val="28"/>
      </w:rPr>
      <w:fldChar w:fldCharType="end"/>
    </w:r>
    <w:r w:rsidR="001E6402" w:rsidRPr="003C6472">
      <w:rPr>
        <w:rFonts w:ascii="Angsana New" w:hAnsi="Angsana New"/>
        <w:i/>
        <w:iCs/>
        <w:sz w:val="28"/>
        <w:szCs w:val="28"/>
        <w:cs/>
      </w:rPr>
      <w:tab/>
      <w:t>14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C264A" w14:textId="77777777" w:rsidR="001E6402" w:rsidRPr="007F2605" w:rsidRDefault="001E6402" w:rsidP="000213F2">
    <w:pPr>
      <w:pStyle w:val="Footer"/>
      <w:rPr>
        <w:rStyle w:val="PageNumber"/>
        <w:rFonts w:ascii="Angsana New" w:hAnsi="Angsana New" w:cs="Angsana New"/>
        <w:i/>
        <w:iCs/>
        <w:sz w:val="28"/>
        <w:szCs w:val="28"/>
        <w:lang w:val="pt-B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36D5F" w14:textId="77777777" w:rsidR="001E6402" w:rsidRPr="007F2605" w:rsidRDefault="001E6402" w:rsidP="00DD5B80">
    <w:pPr>
      <w:pStyle w:val="Footer"/>
      <w:rPr>
        <w:rStyle w:val="PageNumber"/>
        <w:rFonts w:ascii="Angsana New" w:hAnsi="Angsana New" w:cs="Angsana New"/>
        <w:i/>
        <w:iCs/>
        <w:sz w:val="28"/>
        <w:szCs w:val="28"/>
        <w:lang w:val="pt-B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D6759" w14:textId="77777777" w:rsidR="001E6402" w:rsidRDefault="001E6402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 w:rsidR="00564668">
      <w:rPr>
        <w:rFonts w:ascii="Angsana New" w:hAnsi="Angsana New"/>
        <w:noProof/>
        <w:sz w:val="30"/>
        <w:szCs w:val="30"/>
      </w:rPr>
      <w:t>44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88661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7470EAE" w14:textId="0C616855" w:rsidR="00564668" w:rsidRPr="00564668" w:rsidRDefault="005646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646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646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6466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646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02B4D" w14:textId="77777777" w:rsidR="00B410C1" w:rsidRDefault="00B410C1" w:rsidP="004956B4">
      <w:r>
        <w:separator/>
      </w:r>
    </w:p>
  </w:footnote>
  <w:footnote w:type="continuationSeparator" w:id="0">
    <w:p w14:paraId="48C75F3C" w14:textId="77777777" w:rsidR="00B410C1" w:rsidRDefault="00B410C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9634A" w14:textId="77777777" w:rsidR="001E6402" w:rsidRPr="00C70EC6" w:rsidRDefault="001E6402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002CBED" w14:textId="77777777" w:rsidR="001E6402" w:rsidRPr="00C70EC6" w:rsidRDefault="001E6402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65605DC" w14:textId="77777777" w:rsidR="001E6402" w:rsidRDefault="001E6402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/>
        <w:b/>
        <w:bCs/>
        <w:sz w:val="32"/>
        <w:szCs w:val="32"/>
        <w:cs/>
      </w:rPr>
      <w:t>สามเดือนและหกเดือนและหกเดือน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  <w:cs/>
      </w:rPr>
      <w:t>2 (ไม่ได้ตรวจสอบ)</w:t>
    </w:r>
  </w:p>
  <w:p w14:paraId="4D2B9CB1" w14:textId="77777777" w:rsidR="001E6402" w:rsidRDefault="001E6402" w:rsidP="00B91FBE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C8016" w14:textId="77777777" w:rsidR="001E6402" w:rsidRDefault="001E640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8FAAC" w14:textId="77777777" w:rsidR="001E6402" w:rsidRPr="00801FFF" w:rsidRDefault="001E6402" w:rsidP="00B91FBE">
    <w:pPr>
      <w:pStyle w:val="Header"/>
      <w:rPr>
        <w:rFonts w:ascii="Angsana New" w:hAnsi="Angsana New"/>
        <w:sz w:val="32"/>
        <w:szCs w:val="32"/>
      </w:rPr>
    </w:pPr>
  </w:p>
  <w:p w14:paraId="05954DD6" w14:textId="77777777" w:rsidR="001E6402" w:rsidRPr="00801FFF" w:rsidRDefault="001E6402" w:rsidP="00801FFF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C54C2" w14:textId="77777777" w:rsidR="001E6402" w:rsidRPr="009953C4" w:rsidRDefault="001E6402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558C7868" w14:textId="77777777" w:rsidR="001E6402" w:rsidRPr="009953C4" w:rsidRDefault="001E6402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08F41736" w14:textId="77777777" w:rsidR="001E6402" w:rsidRPr="009953C4" w:rsidRDefault="001E6402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172B1589" w14:textId="77777777" w:rsidR="001E6402" w:rsidRDefault="001E6402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6AE5F4F8" w14:textId="77777777" w:rsidR="001E6402" w:rsidRDefault="001E6402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12F3C3E2" w14:textId="77777777" w:rsidR="001E6402" w:rsidRDefault="001E6402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2CAE7D42" w14:textId="77777777" w:rsidR="001E6402" w:rsidRDefault="001E6402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3D0823BE" w14:textId="77777777" w:rsidR="001E6402" w:rsidRDefault="001E6402" w:rsidP="00A050A0">
    <w:pPr>
      <w:spacing w:line="240" w:lineRule="auto"/>
      <w:outlineLvl w:val="0"/>
      <w:rPr>
        <w:rFonts w:ascii="Angsana New" w:hAnsi="Angsana New"/>
        <w:b/>
        <w:bCs/>
        <w:sz w:val="32"/>
        <w:szCs w:val="32"/>
      </w:rPr>
    </w:pPr>
  </w:p>
  <w:p w14:paraId="7C5016E6" w14:textId="77777777" w:rsidR="001E6402" w:rsidRPr="0048531E" w:rsidRDefault="001E6402" w:rsidP="003D799D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9C5F7" w14:textId="77777777" w:rsidR="001E6402" w:rsidRPr="009B072F" w:rsidRDefault="001E6402" w:rsidP="004914D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BBC7D1B" w14:textId="77777777" w:rsidR="001E6402" w:rsidRPr="009B072F" w:rsidRDefault="001E6402" w:rsidP="004914D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9184F9E" w14:textId="77777777" w:rsidR="001E6402" w:rsidRDefault="001E6402" w:rsidP="004914D4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งวดสามเดือนสิ้นสุดวันที่ 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4B3664C" w14:textId="77777777" w:rsidR="001E6402" w:rsidRDefault="001E6402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7C288" w14:textId="77777777" w:rsidR="00564668" w:rsidRDefault="00564668" w:rsidP="00A050A0">
    <w:pPr>
      <w:spacing w:line="240" w:lineRule="auto"/>
      <w:outlineLvl w:val="0"/>
      <w:rPr>
        <w:rFonts w:ascii="Angsana New" w:hAnsi="Angsana New"/>
        <w:b/>
        <w:bCs/>
        <w:sz w:val="32"/>
        <w:szCs w:val="32"/>
      </w:rPr>
    </w:pPr>
  </w:p>
  <w:p w14:paraId="66DEAD4D" w14:textId="77777777" w:rsidR="00564668" w:rsidRPr="0048531E" w:rsidRDefault="00564668" w:rsidP="003D799D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A62363"/>
    <w:multiLevelType w:val="hybridMultilevel"/>
    <w:tmpl w:val="EF68F198"/>
    <w:lvl w:ilvl="0" w:tplc="512A4838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10EA"/>
    <w:rsid w:val="000014D6"/>
    <w:rsid w:val="000019C7"/>
    <w:rsid w:val="000019E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B3E"/>
    <w:rsid w:val="00004D8D"/>
    <w:rsid w:val="000056A6"/>
    <w:rsid w:val="00005C4A"/>
    <w:rsid w:val="000065DC"/>
    <w:rsid w:val="00006750"/>
    <w:rsid w:val="000068AF"/>
    <w:rsid w:val="00007791"/>
    <w:rsid w:val="000077D3"/>
    <w:rsid w:val="00007A87"/>
    <w:rsid w:val="00010663"/>
    <w:rsid w:val="0001120F"/>
    <w:rsid w:val="00011380"/>
    <w:rsid w:val="000118E9"/>
    <w:rsid w:val="000119AB"/>
    <w:rsid w:val="000124DD"/>
    <w:rsid w:val="0001283B"/>
    <w:rsid w:val="00012C38"/>
    <w:rsid w:val="00013521"/>
    <w:rsid w:val="000139F1"/>
    <w:rsid w:val="00013A4F"/>
    <w:rsid w:val="00013B9C"/>
    <w:rsid w:val="00013C69"/>
    <w:rsid w:val="00013E01"/>
    <w:rsid w:val="00013ED5"/>
    <w:rsid w:val="0001402F"/>
    <w:rsid w:val="00014446"/>
    <w:rsid w:val="000145D6"/>
    <w:rsid w:val="000146FD"/>
    <w:rsid w:val="000149CE"/>
    <w:rsid w:val="00014EEE"/>
    <w:rsid w:val="00015528"/>
    <w:rsid w:val="00015A90"/>
    <w:rsid w:val="00016071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39"/>
    <w:rsid w:val="00017AAB"/>
    <w:rsid w:val="00017F71"/>
    <w:rsid w:val="000200D1"/>
    <w:rsid w:val="00020220"/>
    <w:rsid w:val="00020EBB"/>
    <w:rsid w:val="000210C1"/>
    <w:rsid w:val="000213F2"/>
    <w:rsid w:val="00021A9E"/>
    <w:rsid w:val="00021B44"/>
    <w:rsid w:val="00021E09"/>
    <w:rsid w:val="00021E20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520"/>
    <w:rsid w:val="00024872"/>
    <w:rsid w:val="0002497B"/>
    <w:rsid w:val="00024FD0"/>
    <w:rsid w:val="000251C5"/>
    <w:rsid w:val="000256FA"/>
    <w:rsid w:val="000257EC"/>
    <w:rsid w:val="00025A8E"/>
    <w:rsid w:val="00026079"/>
    <w:rsid w:val="000262CA"/>
    <w:rsid w:val="00026482"/>
    <w:rsid w:val="0002667F"/>
    <w:rsid w:val="0002713C"/>
    <w:rsid w:val="00027C98"/>
    <w:rsid w:val="00027DE5"/>
    <w:rsid w:val="00027EE7"/>
    <w:rsid w:val="00027FAB"/>
    <w:rsid w:val="00030246"/>
    <w:rsid w:val="0003075D"/>
    <w:rsid w:val="00030A73"/>
    <w:rsid w:val="000311EE"/>
    <w:rsid w:val="0003173F"/>
    <w:rsid w:val="00031C7B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413D"/>
    <w:rsid w:val="000342F1"/>
    <w:rsid w:val="000343A7"/>
    <w:rsid w:val="00034910"/>
    <w:rsid w:val="00034AFA"/>
    <w:rsid w:val="000354A8"/>
    <w:rsid w:val="00035623"/>
    <w:rsid w:val="00035793"/>
    <w:rsid w:val="00035AA5"/>
    <w:rsid w:val="00035D45"/>
    <w:rsid w:val="00035EC0"/>
    <w:rsid w:val="00036FFD"/>
    <w:rsid w:val="000372E2"/>
    <w:rsid w:val="000375FC"/>
    <w:rsid w:val="00037B04"/>
    <w:rsid w:val="00037CED"/>
    <w:rsid w:val="00037EC7"/>
    <w:rsid w:val="00037FB8"/>
    <w:rsid w:val="0004002E"/>
    <w:rsid w:val="00040A86"/>
    <w:rsid w:val="00040AAF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E57"/>
    <w:rsid w:val="00044092"/>
    <w:rsid w:val="0004410A"/>
    <w:rsid w:val="0004424B"/>
    <w:rsid w:val="00044319"/>
    <w:rsid w:val="00044545"/>
    <w:rsid w:val="00044643"/>
    <w:rsid w:val="000449CB"/>
    <w:rsid w:val="00044CDE"/>
    <w:rsid w:val="0004613D"/>
    <w:rsid w:val="00046287"/>
    <w:rsid w:val="00046490"/>
    <w:rsid w:val="0004693B"/>
    <w:rsid w:val="00046A1D"/>
    <w:rsid w:val="00046AFE"/>
    <w:rsid w:val="00046E1C"/>
    <w:rsid w:val="000470BC"/>
    <w:rsid w:val="00047A50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2201"/>
    <w:rsid w:val="0005250D"/>
    <w:rsid w:val="00052567"/>
    <w:rsid w:val="0005281D"/>
    <w:rsid w:val="00052870"/>
    <w:rsid w:val="00052A3A"/>
    <w:rsid w:val="0005317C"/>
    <w:rsid w:val="00053BE3"/>
    <w:rsid w:val="00054C24"/>
    <w:rsid w:val="00054E4D"/>
    <w:rsid w:val="000552E9"/>
    <w:rsid w:val="000558A5"/>
    <w:rsid w:val="00055960"/>
    <w:rsid w:val="00055D63"/>
    <w:rsid w:val="0005619C"/>
    <w:rsid w:val="00056B25"/>
    <w:rsid w:val="00056BA3"/>
    <w:rsid w:val="00056BAE"/>
    <w:rsid w:val="00056FF1"/>
    <w:rsid w:val="000574DA"/>
    <w:rsid w:val="00057AF4"/>
    <w:rsid w:val="000600D0"/>
    <w:rsid w:val="000601D4"/>
    <w:rsid w:val="0006029F"/>
    <w:rsid w:val="000606F8"/>
    <w:rsid w:val="00060B2A"/>
    <w:rsid w:val="00060C07"/>
    <w:rsid w:val="000613AC"/>
    <w:rsid w:val="00061642"/>
    <w:rsid w:val="000616A9"/>
    <w:rsid w:val="000619AA"/>
    <w:rsid w:val="000622B0"/>
    <w:rsid w:val="0006246B"/>
    <w:rsid w:val="0006283F"/>
    <w:rsid w:val="00062C6D"/>
    <w:rsid w:val="00062FD4"/>
    <w:rsid w:val="0006335C"/>
    <w:rsid w:val="00063361"/>
    <w:rsid w:val="00064063"/>
    <w:rsid w:val="000646A7"/>
    <w:rsid w:val="00064795"/>
    <w:rsid w:val="000649B4"/>
    <w:rsid w:val="00064BE2"/>
    <w:rsid w:val="00065107"/>
    <w:rsid w:val="000656E1"/>
    <w:rsid w:val="000658D8"/>
    <w:rsid w:val="00065C80"/>
    <w:rsid w:val="00065EE6"/>
    <w:rsid w:val="00065F7D"/>
    <w:rsid w:val="00065FC7"/>
    <w:rsid w:val="000663C4"/>
    <w:rsid w:val="00066B77"/>
    <w:rsid w:val="00066BC8"/>
    <w:rsid w:val="00066CB5"/>
    <w:rsid w:val="0006713A"/>
    <w:rsid w:val="00067B88"/>
    <w:rsid w:val="00067D22"/>
    <w:rsid w:val="0007005B"/>
    <w:rsid w:val="00070279"/>
    <w:rsid w:val="00070515"/>
    <w:rsid w:val="000705E6"/>
    <w:rsid w:val="00070654"/>
    <w:rsid w:val="0007098E"/>
    <w:rsid w:val="00070A62"/>
    <w:rsid w:val="000727A8"/>
    <w:rsid w:val="000727BD"/>
    <w:rsid w:val="00072A17"/>
    <w:rsid w:val="00072DB5"/>
    <w:rsid w:val="00072F76"/>
    <w:rsid w:val="000730CF"/>
    <w:rsid w:val="000731B6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4D3"/>
    <w:rsid w:val="000756BC"/>
    <w:rsid w:val="000757A0"/>
    <w:rsid w:val="00075A1C"/>
    <w:rsid w:val="0007630B"/>
    <w:rsid w:val="00076912"/>
    <w:rsid w:val="000775FE"/>
    <w:rsid w:val="000779D2"/>
    <w:rsid w:val="000803C6"/>
    <w:rsid w:val="00080464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957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D6B"/>
    <w:rsid w:val="00085F28"/>
    <w:rsid w:val="00085FA2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844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448C"/>
    <w:rsid w:val="00095168"/>
    <w:rsid w:val="000951B3"/>
    <w:rsid w:val="00095521"/>
    <w:rsid w:val="00095695"/>
    <w:rsid w:val="00095755"/>
    <w:rsid w:val="000966C6"/>
    <w:rsid w:val="00096D73"/>
    <w:rsid w:val="00096DF5"/>
    <w:rsid w:val="000973E8"/>
    <w:rsid w:val="00097415"/>
    <w:rsid w:val="000974BF"/>
    <w:rsid w:val="000974DB"/>
    <w:rsid w:val="0009756E"/>
    <w:rsid w:val="00097D29"/>
    <w:rsid w:val="000A0666"/>
    <w:rsid w:val="000A0B25"/>
    <w:rsid w:val="000A120F"/>
    <w:rsid w:val="000A1422"/>
    <w:rsid w:val="000A155D"/>
    <w:rsid w:val="000A1775"/>
    <w:rsid w:val="000A1895"/>
    <w:rsid w:val="000A1B6A"/>
    <w:rsid w:val="000A20AB"/>
    <w:rsid w:val="000A29E5"/>
    <w:rsid w:val="000A35D5"/>
    <w:rsid w:val="000A3AF1"/>
    <w:rsid w:val="000A3B49"/>
    <w:rsid w:val="000A3CF4"/>
    <w:rsid w:val="000A418E"/>
    <w:rsid w:val="000A4274"/>
    <w:rsid w:val="000A439B"/>
    <w:rsid w:val="000A4A6D"/>
    <w:rsid w:val="000A5A19"/>
    <w:rsid w:val="000A5AF4"/>
    <w:rsid w:val="000A5D56"/>
    <w:rsid w:val="000A6442"/>
    <w:rsid w:val="000A660D"/>
    <w:rsid w:val="000A693F"/>
    <w:rsid w:val="000A6997"/>
    <w:rsid w:val="000A6C35"/>
    <w:rsid w:val="000A72AD"/>
    <w:rsid w:val="000A7765"/>
    <w:rsid w:val="000A7C2F"/>
    <w:rsid w:val="000B082D"/>
    <w:rsid w:val="000B0CB2"/>
    <w:rsid w:val="000B0E74"/>
    <w:rsid w:val="000B109A"/>
    <w:rsid w:val="000B1403"/>
    <w:rsid w:val="000B148E"/>
    <w:rsid w:val="000B1B44"/>
    <w:rsid w:val="000B1D27"/>
    <w:rsid w:val="000B282D"/>
    <w:rsid w:val="000B28B8"/>
    <w:rsid w:val="000B2D00"/>
    <w:rsid w:val="000B3728"/>
    <w:rsid w:val="000B3843"/>
    <w:rsid w:val="000B39F1"/>
    <w:rsid w:val="000B3A1B"/>
    <w:rsid w:val="000B3B36"/>
    <w:rsid w:val="000B42FF"/>
    <w:rsid w:val="000B4368"/>
    <w:rsid w:val="000B43CB"/>
    <w:rsid w:val="000B4A51"/>
    <w:rsid w:val="000B506F"/>
    <w:rsid w:val="000B508A"/>
    <w:rsid w:val="000B55C0"/>
    <w:rsid w:val="000B592D"/>
    <w:rsid w:val="000B5CE2"/>
    <w:rsid w:val="000B5DF4"/>
    <w:rsid w:val="000B60BC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A50"/>
    <w:rsid w:val="000C4D6B"/>
    <w:rsid w:val="000C4E30"/>
    <w:rsid w:val="000C5270"/>
    <w:rsid w:val="000C5841"/>
    <w:rsid w:val="000C5D04"/>
    <w:rsid w:val="000C5F80"/>
    <w:rsid w:val="000C6248"/>
    <w:rsid w:val="000C666D"/>
    <w:rsid w:val="000C684B"/>
    <w:rsid w:val="000C6CD8"/>
    <w:rsid w:val="000C6D34"/>
    <w:rsid w:val="000C773B"/>
    <w:rsid w:val="000C7A2F"/>
    <w:rsid w:val="000C7C1D"/>
    <w:rsid w:val="000C7D2D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41FB"/>
    <w:rsid w:val="000D42B6"/>
    <w:rsid w:val="000D4B30"/>
    <w:rsid w:val="000D4CBE"/>
    <w:rsid w:val="000D4E70"/>
    <w:rsid w:val="000D50EC"/>
    <w:rsid w:val="000D54AE"/>
    <w:rsid w:val="000D58E7"/>
    <w:rsid w:val="000D5A22"/>
    <w:rsid w:val="000D5B99"/>
    <w:rsid w:val="000D626E"/>
    <w:rsid w:val="000D6CD1"/>
    <w:rsid w:val="000D6CF8"/>
    <w:rsid w:val="000D6DD3"/>
    <w:rsid w:val="000D6ECC"/>
    <w:rsid w:val="000D7014"/>
    <w:rsid w:val="000D77C7"/>
    <w:rsid w:val="000D79DC"/>
    <w:rsid w:val="000E030A"/>
    <w:rsid w:val="000E03EF"/>
    <w:rsid w:val="000E066E"/>
    <w:rsid w:val="000E0726"/>
    <w:rsid w:val="000E0B79"/>
    <w:rsid w:val="000E1055"/>
    <w:rsid w:val="000E11D7"/>
    <w:rsid w:val="000E16DA"/>
    <w:rsid w:val="000E1821"/>
    <w:rsid w:val="000E1A80"/>
    <w:rsid w:val="000E1D58"/>
    <w:rsid w:val="000E1E4D"/>
    <w:rsid w:val="000E1EDA"/>
    <w:rsid w:val="000E2091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A1C"/>
    <w:rsid w:val="000F6042"/>
    <w:rsid w:val="000F612C"/>
    <w:rsid w:val="000F6219"/>
    <w:rsid w:val="000F664D"/>
    <w:rsid w:val="000F6D39"/>
    <w:rsid w:val="000F7082"/>
    <w:rsid w:val="000F7616"/>
    <w:rsid w:val="000F77B1"/>
    <w:rsid w:val="000F7C37"/>
    <w:rsid w:val="000F7DCA"/>
    <w:rsid w:val="000F7F6A"/>
    <w:rsid w:val="0010012B"/>
    <w:rsid w:val="00100D9B"/>
    <w:rsid w:val="00100DBB"/>
    <w:rsid w:val="00100E75"/>
    <w:rsid w:val="00101128"/>
    <w:rsid w:val="00101D7E"/>
    <w:rsid w:val="00101E08"/>
    <w:rsid w:val="00102042"/>
    <w:rsid w:val="00102668"/>
    <w:rsid w:val="00103019"/>
    <w:rsid w:val="0010305C"/>
    <w:rsid w:val="0010306F"/>
    <w:rsid w:val="001030B2"/>
    <w:rsid w:val="00103625"/>
    <w:rsid w:val="00103743"/>
    <w:rsid w:val="00103DD9"/>
    <w:rsid w:val="0010401D"/>
    <w:rsid w:val="001042AA"/>
    <w:rsid w:val="00105057"/>
    <w:rsid w:val="0010554E"/>
    <w:rsid w:val="001056F5"/>
    <w:rsid w:val="00105758"/>
    <w:rsid w:val="00105CB6"/>
    <w:rsid w:val="00106660"/>
    <w:rsid w:val="00106B21"/>
    <w:rsid w:val="00107193"/>
    <w:rsid w:val="0010750C"/>
    <w:rsid w:val="001077C4"/>
    <w:rsid w:val="00107C76"/>
    <w:rsid w:val="00107CE9"/>
    <w:rsid w:val="00110103"/>
    <w:rsid w:val="00110224"/>
    <w:rsid w:val="001104E0"/>
    <w:rsid w:val="001104EE"/>
    <w:rsid w:val="001107D8"/>
    <w:rsid w:val="001109A9"/>
    <w:rsid w:val="00110E1B"/>
    <w:rsid w:val="00111829"/>
    <w:rsid w:val="0011241C"/>
    <w:rsid w:val="00112D40"/>
    <w:rsid w:val="0011355F"/>
    <w:rsid w:val="00113CE4"/>
    <w:rsid w:val="0011407B"/>
    <w:rsid w:val="001145AD"/>
    <w:rsid w:val="00114C5D"/>
    <w:rsid w:val="001160B1"/>
    <w:rsid w:val="0011617A"/>
    <w:rsid w:val="001164A4"/>
    <w:rsid w:val="0011683D"/>
    <w:rsid w:val="00117B4D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37"/>
    <w:rsid w:val="001245F3"/>
    <w:rsid w:val="00124623"/>
    <w:rsid w:val="00124724"/>
    <w:rsid w:val="00124AD6"/>
    <w:rsid w:val="00124CEC"/>
    <w:rsid w:val="00125186"/>
    <w:rsid w:val="001254A8"/>
    <w:rsid w:val="001257FF"/>
    <w:rsid w:val="00125C23"/>
    <w:rsid w:val="00125DE2"/>
    <w:rsid w:val="001261CD"/>
    <w:rsid w:val="00126382"/>
    <w:rsid w:val="00126C10"/>
    <w:rsid w:val="00126CD8"/>
    <w:rsid w:val="00126FEB"/>
    <w:rsid w:val="00127299"/>
    <w:rsid w:val="00127496"/>
    <w:rsid w:val="001274BC"/>
    <w:rsid w:val="0012753C"/>
    <w:rsid w:val="00127829"/>
    <w:rsid w:val="001300C1"/>
    <w:rsid w:val="00130305"/>
    <w:rsid w:val="00130989"/>
    <w:rsid w:val="00130E5F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974"/>
    <w:rsid w:val="00136A30"/>
    <w:rsid w:val="00136A7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3179"/>
    <w:rsid w:val="00143230"/>
    <w:rsid w:val="00143907"/>
    <w:rsid w:val="00143F4D"/>
    <w:rsid w:val="001440FF"/>
    <w:rsid w:val="00144115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D23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880"/>
    <w:rsid w:val="00152A3E"/>
    <w:rsid w:val="00152B69"/>
    <w:rsid w:val="0015309D"/>
    <w:rsid w:val="001530BF"/>
    <w:rsid w:val="00153335"/>
    <w:rsid w:val="00153B72"/>
    <w:rsid w:val="00153C2E"/>
    <w:rsid w:val="00153D25"/>
    <w:rsid w:val="00153EA3"/>
    <w:rsid w:val="00153EF8"/>
    <w:rsid w:val="001540EB"/>
    <w:rsid w:val="00154505"/>
    <w:rsid w:val="00154693"/>
    <w:rsid w:val="00154855"/>
    <w:rsid w:val="00155048"/>
    <w:rsid w:val="0015524E"/>
    <w:rsid w:val="00155536"/>
    <w:rsid w:val="0015588B"/>
    <w:rsid w:val="001560CB"/>
    <w:rsid w:val="001561C0"/>
    <w:rsid w:val="00156481"/>
    <w:rsid w:val="00156C81"/>
    <w:rsid w:val="001571A2"/>
    <w:rsid w:val="001574BE"/>
    <w:rsid w:val="0015761F"/>
    <w:rsid w:val="00157F14"/>
    <w:rsid w:val="00160938"/>
    <w:rsid w:val="00160FCF"/>
    <w:rsid w:val="00161A84"/>
    <w:rsid w:val="00161AB0"/>
    <w:rsid w:val="00161E33"/>
    <w:rsid w:val="001620C9"/>
    <w:rsid w:val="001622D7"/>
    <w:rsid w:val="00162308"/>
    <w:rsid w:val="00162670"/>
    <w:rsid w:val="00162BF7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EA4"/>
    <w:rsid w:val="00164FDE"/>
    <w:rsid w:val="00165048"/>
    <w:rsid w:val="00165480"/>
    <w:rsid w:val="00165B15"/>
    <w:rsid w:val="00166089"/>
    <w:rsid w:val="001661CB"/>
    <w:rsid w:val="0016711F"/>
    <w:rsid w:val="00167312"/>
    <w:rsid w:val="00167A25"/>
    <w:rsid w:val="00167B94"/>
    <w:rsid w:val="00167E4A"/>
    <w:rsid w:val="0017096B"/>
    <w:rsid w:val="001712BA"/>
    <w:rsid w:val="001717D9"/>
    <w:rsid w:val="00171BB4"/>
    <w:rsid w:val="00171D05"/>
    <w:rsid w:val="00172840"/>
    <w:rsid w:val="00172B9E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418"/>
    <w:rsid w:val="00175778"/>
    <w:rsid w:val="00175B79"/>
    <w:rsid w:val="00175CA1"/>
    <w:rsid w:val="00176128"/>
    <w:rsid w:val="001762F1"/>
    <w:rsid w:val="001765E5"/>
    <w:rsid w:val="001768F0"/>
    <w:rsid w:val="001777DF"/>
    <w:rsid w:val="001805DF"/>
    <w:rsid w:val="001808C6"/>
    <w:rsid w:val="00180BF0"/>
    <w:rsid w:val="0018159A"/>
    <w:rsid w:val="00181609"/>
    <w:rsid w:val="00181AAC"/>
    <w:rsid w:val="00181DDF"/>
    <w:rsid w:val="00182000"/>
    <w:rsid w:val="0018231E"/>
    <w:rsid w:val="00182344"/>
    <w:rsid w:val="00182422"/>
    <w:rsid w:val="001829C5"/>
    <w:rsid w:val="00183138"/>
    <w:rsid w:val="0018316F"/>
    <w:rsid w:val="001833FE"/>
    <w:rsid w:val="00183A2C"/>
    <w:rsid w:val="00184104"/>
    <w:rsid w:val="00184878"/>
    <w:rsid w:val="00184BC0"/>
    <w:rsid w:val="00184FD3"/>
    <w:rsid w:val="001851A8"/>
    <w:rsid w:val="0018539B"/>
    <w:rsid w:val="001853F3"/>
    <w:rsid w:val="0018689C"/>
    <w:rsid w:val="00186D69"/>
    <w:rsid w:val="001875DC"/>
    <w:rsid w:val="00187630"/>
    <w:rsid w:val="00187892"/>
    <w:rsid w:val="001879BF"/>
    <w:rsid w:val="00187B71"/>
    <w:rsid w:val="00187BD2"/>
    <w:rsid w:val="00190300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757"/>
    <w:rsid w:val="00194BD3"/>
    <w:rsid w:val="00194BF2"/>
    <w:rsid w:val="00194EB5"/>
    <w:rsid w:val="001955F1"/>
    <w:rsid w:val="00195BBD"/>
    <w:rsid w:val="00195CA7"/>
    <w:rsid w:val="00195ED5"/>
    <w:rsid w:val="00196E40"/>
    <w:rsid w:val="00196F38"/>
    <w:rsid w:val="00196F74"/>
    <w:rsid w:val="00197AF6"/>
    <w:rsid w:val="00197C0F"/>
    <w:rsid w:val="00197E25"/>
    <w:rsid w:val="00197EC9"/>
    <w:rsid w:val="00197FF4"/>
    <w:rsid w:val="001A0111"/>
    <w:rsid w:val="001A0865"/>
    <w:rsid w:val="001A0F04"/>
    <w:rsid w:val="001A1649"/>
    <w:rsid w:val="001A1825"/>
    <w:rsid w:val="001A1FF6"/>
    <w:rsid w:val="001A2197"/>
    <w:rsid w:val="001A2787"/>
    <w:rsid w:val="001A297A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6F7"/>
    <w:rsid w:val="001A4B20"/>
    <w:rsid w:val="001A4B4E"/>
    <w:rsid w:val="001A507C"/>
    <w:rsid w:val="001A5088"/>
    <w:rsid w:val="001A5867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5F9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2DD"/>
    <w:rsid w:val="001B355B"/>
    <w:rsid w:val="001B3DAD"/>
    <w:rsid w:val="001B4023"/>
    <w:rsid w:val="001B425C"/>
    <w:rsid w:val="001B4547"/>
    <w:rsid w:val="001B4989"/>
    <w:rsid w:val="001B4D95"/>
    <w:rsid w:val="001B4F1E"/>
    <w:rsid w:val="001B4F61"/>
    <w:rsid w:val="001B57CB"/>
    <w:rsid w:val="001B58BF"/>
    <w:rsid w:val="001B58E5"/>
    <w:rsid w:val="001B5AD8"/>
    <w:rsid w:val="001B5B9E"/>
    <w:rsid w:val="001B61B3"/>
    <w:rsid w:val="001B6335"/>
    <w:rsid w:val="001B6651"/>
    <w:rsid w:val="001B6A5C"/>
    <w:rsid w:val="001C06C6"/>
    <w:rsid w:val="001C0819"/>
    <w:rsid w:val="001C0A55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D53"/>
    <w:rsid w:val="001C3353"/>
    <w:rsid w:val="001C34A6"/>
    <w:rsid w:val="001C35BA"/>
    <w:rsid w:val="001C3674"/>
    <w:rsid w:val="001C387A"/>
    <w:rsid w:val="001C3945"/>
    <w:rsid w:val="001C3DB1"/>
    <w:rsid w:val="001C3FEE"/>
    <w:rsid w:val="001C4052"/>
    <w:rsid w:val="001C47FD"/>
    <w:rsid w:val="001C4951"/>
    <w:rsid w:val="001C4EB3"/>
    <w:rsid w:val="001C52F3"/>
    <w:rsid w:val="001C5543"/>
    <w:rsid w:val="001C55FC"/>
    <w:rsid w:val="001C5A9A"/>
    <w:rsid w:val="001C5E1B"/>
    <w:rsid w:val="001C6218"/>
    <w:rsid w:val="001C6F8A"/>
    <w:rsid w:val="001C729A"/>
    <w:rsid w:val="001C7419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77F"/>
    <w:rsid w:val="001D1CDA"/>
    <w:rsid w:val="001D1D4E"/>
    <w:rsid w:val="001D1D96"/>
    <w:rsid w:val="001D2534"/>
    <w:rsid w:val="001D29F1"/>
    <w:rsid w:val="001D2D73"/>
    <w:rsid w:val="001D318B"/>
    <w:rsid w:val="001D354A"/>
    <w:rsid w:val="001D3EA2"/>
    <w:rsid w:val="001D4291"/>
    <w:rsid w:val="001D45D5"/>
    <w:rsid w:val="001D48A7"/>
    <w:rsid w:val="001D49C4"/>
    <w:rsid w:val="001D49D4"/>
    <w:rsid w:val="001D4D7E"/>
    <w:rsid w:val="001D4DF8"/>
    <w:rsid w:val="001D4ED1"/>
    <w:rsid w:val="001D5064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7310"/>
    <w:rsid w:val="001D73B3"/>
    <w:rsid w:val="001D73DA"/>
    <w:rsid w:val="001D7580"/>
    <w:rsid w:val="001D7728"/>
    <w:rsid w:val="001D7781"/>
    <w:rsid w:val="001D78CB"/>
    <w:rsid w:val="001D79F0"/>
    <w:rsid w:val="001D7A16"/>
    <w:rsid w:val="001D7CDB"/>
    <w:rsid w:val="001E00D6"/>
    <w:rsid w:val="001E00F7"/>
    <w:rsid w:val="001E062D"/>
    <w:rsid w:val="001E07B6"/>
    <w:rsid w:val="001E14A5"/>
    <w:rsid w:val="001E1C75"/>
    <w:rsid w:val="001E2171"/>
    <w:rsid w:val="001E225E"/>
    <w:rsid w:val="001E2B35"/>
    <w:rsid w:val="001E2DC8"/>
    <w:rsid w:val="001E3685"/>
    <w:rsid w:val="001E3760"/>
    <w:rsid w:val="001E4715"/>
    <w:rsid w:val="001E5223"/>
    <w:rsid w:val="001E5CA3"/>
    <w:rsid w:val="001E5CF3"/>
    <w:rsid w:val="001E6402"/>
    <w:rsid w:val="001E663A"/>
    <w:rsid w:val="001E66E6"/>
    <w:rsid w:val="001E6792"/>
    <w:rsid w:val="001E6808"/>
    <w:rsid w:val="001E68F1"/>
    <w:rsid w:val="001E742F"/>
    <w:rsid w:val="001E7594"/>
    <w:rsid w:val="001E75DB"/>
    <w:rsid w:val="001E761E"/>
    <w:rsid w:val="001E789C"/>
    <w:rsid w:val="001E7AFD"/>
    <w:rsid w:val="001E7F32"/>
    <w:rsid w:val="001F029F"/>
    <w:rsid w:val="001F078C"/>
    <w:rsid w:val="001F07BB"/>
    <w:rsid w:val="001F0A09"/>
    <w:rsid w:val="001F0A42"/>
    <w:rsid w:val="001F0F23"/>
    <w:rsid w:val="001F1A1A"/>
    <w:rsid w:val="001F23FD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86"/>
    <w:rsid w:val="001F5C62"/>
    <w:rsid w:val="001F5F99"/>
    <w:rsid w:val="001F64A6"/>
    <w:rsid w:val="001F6677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4550"/>
    <w:rsid w:val="00204B00"/>
    <w:rsid w:val="00204B6D"/>
    <w:rsid w:val="00204D9D"/>
    <w:rsid w:val="00204F7F"/>
    <w:rsid w:val="00205B17"/>
    <w:rsid w:val="00205BEB"/>
    <w:rsid w:val="00205D88"/>
    <w:rsid w:val="002060AD"/>
    <w:rsid w:val="00206419"/>
    <w:rsid w:val="00206741"/>
    <w:rsid w:val="00206744"/>
    <w:rsid w:val="00206ABC"/>
    <w:rsid w:val="00206CCD"/>
    <w:rsid w:val="00206E0A"/>
    <w:rsid w:val="00207036"/>
    <w:rsid w:val="00207358"/>
    <w:rsid w:val="00207723"/>
    <w:rsid w:val="002100C2"/>
    <w:rsid w:val="0021056F"/>
    <w:rsid w:val="00210C85"/>
    <w:rsid w:val="0021142B"/>
    <w:rsid w:val="0021177A"/>
    <w:rsid w:val="002118FC"/>
    <w:rsid w:val="00211981"/>
    <w:rsid w:val="00212368"/>
    <w:rsid w:val="002124F0"/>
    <w:rsid w:val="00212790"/>
    <w:rsid w:val="00212945"/>
    <w:rsid w:val="00212ABB"/>
    <w:rsid w:val="00212F0F"/>
    <w:rsid w:val="00212F3A"/>
    <w:rsid w:val="00213F7A"/>
    <w:rsid w:val="00214872"/>
    <w:rsid w:val="002148EB"/>
    <w:rsid w:val="00215C46"/>
    <w:rsid w:val="00215EA4"/>
    <w:rsid w:val="00216231"/>
    <w:rsid w:val="00216305"/>
    <w:rsid w:val="0021715C"/>
    <w:rsid w:val="002173F4"/>
    <w:rsid w:val="002174E8"/>
    <w:rsid w:val="002175D6"/>
    <w:rsid w:val="002178AF"/>
    <w:rsid w:val="00217C1E"/>
    <w:rsid w:val="00217E10"/>
    <w:rsid w:val="002201B6"/>
    <w:rsid w:val="002202CD"/>
    <w:rsid w:val="00220626"/>
    <w:rsid w:val="002206D8"/>
    <w:rsid w:val="00220D40"/>
    <w:rsid w:val="00220E71"/>
    <w:rsid w:val="0022128B"/>
    <w:rsid w:val="002214E6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3920"/>
    <w:rsid w:val="00224239"/>
    <w:rsid w:val="00224ED1"/>
    <w:rsid w:val="002250D4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F14"/>
    <w:rsid w:val="00233208"/>
    <w:rsid w:val="0023343B"/>
    <w:rsid w:val="00233594"/>
    <w:rsid w:val="00234100"/>
    <w:rsid w:val="00234E29"/>
    <w:rsid w:val="0023558C"/>
    <w:rsid w:val="0023597C"/>
    <w:rsid w:val="00235B0A"/>
    <w:rsid w:val="00235E3D"/>
    <w:rsid w:val="00235E43"/>
    <w:rsid w:val="00236B65"/>
    <w:rsid w:val="00236F24"/>
    <w:rsid w:val="00237055"/>
    <w:rsid w:val="00237364"/>
    <w:rsid w:val="00237670"/>
    <w:rsid w:val="002377A9"/>
    <w:rsid w:val="00237B37"/>
    <w:rsid w:val="00237CE8"/>
    <w:rsid w:val="00240130"/>
    <w:rsid w:val="00240217"/>
    <w:rsid w:val="002403BF"/>
    <w:rsid w:val="0024057D"/>
    <w:rsid w:val="00240791"/>
    <w:rsid w:val="0024099C"/>
    <w:rsid w:val="00240C21"/>
    <w:rsid w:val="00241504"/>
    <w:rsid w:val="00241682"/>
    <w:rsid w:val="002416D6"/>
    <w:rsid w:val="00241727"/>
    <w:rsid w:val="002417F3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69"/>
    <w:rsid w:val="00244FD7"/>
    <w:rsid w:val="00245535"/>
    <w:rsid w:val="00246221"/>
    <w:rsid w:val="0024645F"/>
    <w:rsid w:val="00246493"/>
    <w:rsid w:val="002467CF"/>
    <w:rsid w:val="00246B1B"/>
    <w:rsid w:val="00247363"/>
    <w:rsid w:val="002473D1"/>
    <w:rsid w:val="00247CE0"/>
    <w:rsid w:val="00247D4E"/>
    <w:rsid w:val="00247F9F"/>
    <w:rsid w:val="0025087B"/>
    <w:rsid w:val="0025093B"/>
    <w:rsid w:val="00251049"/>
    <w:rsid w:val="00251201"/>
    <w:rsid w:val="00251312"/>
    <w:rsid w:val="00251A3C"/>
    <w:rsid w:val="0025200B"/>
    <w:rsid w:val="002520C5"/>
    <w:rsid w:val="00252A35"/>
    <w:rsid w:val="00252A5D"/>
    <w:rsid w:val="0025315E"/>
    <w:rsid w:val="002535DB"/>
    <w:rsid w:val="00253C0F"/>
    <w:rsid w:val="00254451"/>
    <w:rsid w:val="00254E80"/>
    <w:rsid w:val="00254F13"/>
    <w:rsid w:val="0025583C"/>
    <w:rsid w:val="00255F11"/>
    <w:rsid w:val="00256276"/>
    <w:rsid w:val="002562F4"/>
    <w:rsid w:val="0025642E"/>
    <w:rsid w:val="002565A1"/>
    <w:rsid w:val="00256821"/>
    <w:rsid w:val="00256A01"/>
    <w:rsid w:val="002570C6"/>
    <w:rsid w:val="00257211"/>
    <w:rsid w:val="002572E8"/>
    <w:rsid w:val="002578B7"/>
    <w:rsid w:val="00257A35"/>
    <w:rsid w:val="00257E2F"/>
    <w:rsid w:val="002606A4"/>
    <w:rsid w:val="00260E6A"/>
    <w:rsid w:val="002611CC"/>
    <w:rsid w:val="00261324"/>
    <w:rsid w:val="002613B5"/>
    <w:rsid w:val="002616E3"/>
    <w:rsid w:val="00261B62"/>
    <w:rsid w:val="00261F1B"/>
    <w:rsid w:val="00262FFD"/>
    <w:rsid w:val="0026339D"/>
    <w:rsid w:val="0026349A"/>
    <w:rsid w:val="002638D7"/>
    <w:rsid w:val="00263B87"/>
    <w:rsid w:val="00264F1F"/>
    <w:rsid w:val="00264F21"/>
    <w:rsid w:val="0026595D"/>
    <w:rsid w:val="002659BD"/>
    <w:rsid w:val="00265A63"/>
    <w:rsid w:val="00266376"/>
    <w:rsid w:val="0026651A"/>
    <w:rsid w:val="00266A67"/>
    <w:rsid w:val="00266C70"/>
    <w:rsid w:val="00266D0C"/>
    <w:rsid w:val="00267077"/>
    <w:rsid w:val="00267232"/>
    <w:rsid w:val="002672BF"/>
    <w:rsid w:val="002701C3"/>
    <w:rsid w:val="002705FF"/>
    <w:rsid w:val="00270ECA"/>
    <w:rsid w:val="00271550"/>
    <w:rsid w:val="00271B33"/>
    <w:rsid w:val="00272060"/>
    <w:rsid w:val="00272084"/>
    <w:rsid w:val="0027261F"/>
    <w:rsid w:val="00272A3D"/>
    <w:rsid w:val="00272D32"/>
    <w:rsid w:val="00273D16"/>
    <w:rsid w:val="00274322"/>
    <w:rsid w:val="00274EE5"/>
    <w:rsid w:val="00275011"/>
    <w:rsid w:val="002752AE"/>
    <w:rsid w:val="002757D6"/>
    <w:rsid w:val="00275F65"/>
    <w:rsid w:val="00276309"/>
    <w:rsid w:val="0027631E"/>
    <w:rsid w:val="00276CD0"/>
    <w:rsid w:val="002770CE"/>
    <w:rsid w:val="0027727C"/>
    <w:rsid w:val="00277BD7"/>
    <w:rsid w:val="00277EEC"/>
    <w:rsid w:val="00280535"/>
    <w:rsid w:val="00280544"/>
    <w:rsid w:val="002805F4"/>
    <w:rsid w:val="00281447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765"/>
    <w:rsid w:val="00285B7A"/>
    <w:rsid w:val="002862A4"/>
    <w:rsid w:val="00286694"/>
    <w:rsid w:val="00286747"/>
    <w:rsid w:val="00286E4B"/>
    <w:rsid w:val="00287590"/>
    <w:rsid w:val="00287F1D"/>
    <w:rsid w:val="002900C0"/>
    <w:rsid w:val="00290917"/>
    <w:rsid w:val="00291520"/>
    <w:rsid w:val="00291C43"/>
    <w:rsid w:val="00292489"/>
    <w:rsid w:val="002927CE"/>
    <w:rsid w:val="0029293F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766"/>
    <w:rsid w:val="00294BB1"/>
    <w:rsid w:val="00294BEA"/>
    <w:rsid w:val="002955A5"/>
    <w:rsid w:val="00295629"/>
    <w:rsid w:val="00295912"/>
    <w:rsid w:val="00295F99"/>
    <w:rsid w:val="00296704"/>
    <w:rsid w:val="0029690E"/>
    <w:rsid w:val="00296A07"/>
    <w:rsid w:val="00297070"/>
    <w:rsid w:val="002976EE"/>
    <w:rsid w:val="0029775E"/>
    <w:rsid w:val="00297808"/>
    <w:rsid w:val="00297A03"/>
    <w:rsid w:val="00297A41"/>
    <w:rsid w:val="00297DEA"/>
    <w:rsid w:val="002A0180"/>
    <w:rsid w:val="002A0233"/>
    <w:rsid w:val="002A0630"/>
    <w:rsid w:val="002A13AE"/>
    <w:rsid w:val="002A1906"/>
    <w:rsid w:val="002A1F16"/>
    <w:rsid w:val="002A21DE"/>
    <w:rsid w:val="002A22E6"/>
    <w:rsid w:val="002A25FA"/>
    <w:rsid w:val="002A28C0"/>
    <w:rsid w:val="002A2930"/>
    <w:rsid w:val="002A2990"/>
    <w:rsid w:val="002A2E6C"/>
    <w:rsid w:val="002A2FC1"/>
    <w:rsid w:val="002A3172"/>
    <w:rsid w:val="002A3570"/>
    <w:rsid w:val="002A389E"/>
    <w:rsid w:val="002A3A79"/>
    <w:rsid w:val="002A3B00"/>
    <w:rsid w:val="002A3B4E"/>
    <w:rsid w:val="002A42C6"/>
    <w:rsid w:val="002A471D"/>
    <w:rsid w:val="002A4EB1"/>
    <w:rsid w:val="002A5DDC"/>
    <w:rsid w:val="002A6151"/>
    <w:rsid w:val="002A66DE"/>
    <w:rsid w:val="002A6EF1"/>
    <w:rsid w:val="002A713D"/>
    <w:rsid w:val="002A7247"/>
    <w:rsid w:val="002A77C6"/>
    <w:rsid w:val="002A7A9A"/>
    <w:rsid w:val="002A7E54"/>
    <w:rsid w:val="002A7ECA"/>
    <w:rsid w:val="002A7ED7"/>
    <w:rsid w:val="002B148C"/>
    <w:rsid w:val="002B16D7"/>
    <w:rsid w:val="002B196C"/>
    <w:rsid w:val="002B1B2F"/>
    <w:rsid w:val="002B1ECB"/>
    <w:rsid w:val="002B22AC"/>
    <w:rsid w:val="002B287C"/>
    <w:rsid w:val="002B28AB"/>
    <w:rsid w:val="002B3030"/>
    <w:rsid w:val="002B3333"/>
    <w:rsid w:val="002B44F4"/>
    <w:rsid w:val="002B4875"/>
    <w:rsid w:val="002B4964"/>
    <w:rsid w:val="002B4C0E"/>
    <w:rsid w:val="002B56FA"/>
    <w:rsid w:val="002B5796"/>
    <w:rsid w:val="002B586D"/>
    <w:rsid w:val="002B5AAD"/>
    <w:rsid w:val="002B617D"/>
    <w:rsid w:val="002B659A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47F"/>
    <w:rsid w:val="002C0526"/>
    <w:rsid w:val="002C0569"/>
    <w:rsid w:val="002C074C"/>
    <w:rsid w:val="002C0791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40ED"/>
    <w:rsid w:val="002C414C"/>
    <w:rsid w:val="002C41B2"/>
    <w:rsid w:val="002C423B"/>
    <w:rsid w:val="002C473C"/>
    <w:rsid w:val="002C4BB6"/>
    <w:rsid w:val="002C4C31"/>
    <w:rsid w:val="002C4DF7"/>
    <w:rsid w:val="002C4E5C"/>
    <w:rsid w:val="002C4EF5"/>
    <w:rsid w:val="002C5854"/>
    <w:rsid w:val="002C5A16"/>
    <w:rsid w:val="002C5C8B"/>
    <w:rsid w:val="002C5EB7"/>
    <w:rsid w:val="002C5F70"/>
    <w:rsid w:val="002C6087"/>
    <w:rsid w:val="002C6572"/>
    <w:rsid w:val="002C65AF"/>
    <w:rsid w:val="002C6B10"/>
    <w:rsid w:val="002C6E81"/>
    <w:rsid w:val="002C6FAB"/>
    <w:rsid w:val="002C7860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A51"/>
    <w:rsid w:val="002D1EDB"/>
    <w:rsid w:val="002D213A"/>
    <w:rsid w:val="002D2868"/>
    <w:rsid w:val="002D2926"/>
    <w:rsid w:val="002D2DC3"/>
    <w:rsid w:val="002D3445"/>
    <w:rsid w:val="002D38C5"/>
    <w:rsid w:val="002D3EC2"/>
    <w:rsid w:val="002D3F8B"/>
    <w:rsid w:val="002D4009"/>
    <w:rsid w:val="002D4A46"/>
    <w:rsid w:val="002D4CCE"/>
    <w:rsid w:val="002D50E9"/>
    <w:rsid w:val="002D51A0"/>
    <w:rsid w:val="002D52FD"/>
    <w:rsid w:val="002D642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F1"/>
    <w:rsid w:val="002E0E28"/>
    <w:rsid w:val="002E0E9F"/>
    <w:rsid w:val="002E10AB"/>
    <w:rsid w:val="002E10D2"/>
    <w:rsid w:val="002E1216"/>
    <w:rsid w:val="002E1370"/>
    <w:rsid w:val="002E1644"/>
    <w:rsid w:val="002E195A"/>
    <w:rsid w:val="002E19F9"/>
    <w:rsid w:val="002E1D36"/>
    <w:rsid w:val="002E1F53"/>
    <w:rsid w:val="002E2301"/>
    <w:rsid w:val="002E2520"/>
    <w:rsid w:val="002E2783"/>
    <w:rsid w:val="002E2A3A"/>
    <w:rsid w:val="002E2BC3"/>
    <w:rsid w:val="002E2F65"/>
    <w:rsid w:val="002E30E6"/>
    <w:rsid w:val="002E31D8"/>
    <w:rsid w:val="002E340A"/>
    <w:rsid w:val="002E39AD"/>
    <w:rsid w:val="002E3A78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55F"/>
    <w:rsid w:val="002F2C06"/>
    <w:rsid w:val="002F3A6C"/>
    <w:rsid w:val="002F3B9D"/>
    <w:rsid w:val="002F3C29"/>
    <w:rsid w:val="002F3C8E"/>
    <w:rsid w:val="002F41FD"/>
    <w:rsid w:val="002F498B"/>
    <w:rsid w:val="002F4ACF"/>
    <w:rsid w:val="002F4FEF"/>
    <w:rsid w:val="002F5506"/>
    <w:rsid w:val="002F5D51"/>
    <w:rsid w:val="002F5F66"/>
    <w:rsid w:val="002F61BB"/>
    <w:rsid w:val="002F629C"/>
    <w:rsid w:val="002F6366"/>
    <w:rsid w:val="002F63E8"/>
    <w:rsid w:val="002F68D2"/>
    <w:rsid w:val="002F6E68"/>
    <w:rsid w:val="002F6EB3"/>
    <w:rsid w:val="002F6FD2"/>
    <w:rsid w:val="002F749E"/>
    <w:rsid w:val="002F79CF"/>
    <w:rsid w:val="002F7A26"/>
    <w:rsid w:val="002F7D01"/>
    <w:rsid w:val="00300014"/>
    <w:rsid w:val="003000B9"/>
    <w:rsid w:val="00300121"/>
    <w:rsid w:val="0030083C"/>
    <w:rsid w:val="00300D67"/>
    <w:rsid w:val="00301A71"/>
    <w:rsid w:val="00301EDF"/>
    <w:rsid w:val="00302038"/>
    <w:rsid w:val="0030208F"/>
    <w:rsid w:val="00302A0B"/>
    <w:rsid w:val="00302AE4"/>
    <w:rsid w:val="00302D45"/>
    <w:rsid w:val="00302D6C"/>
    <w:rsid w:val="00303070"/>
    <w:rsid w:val="003036FB"/>
    <w:rsid w:val="00303E7E"/>
    <w:rsid w:val="003040AD"/>
    <w:rsid w:val="0030423B"/>
    <w:rsid w:val="003042B7"/>
    <w:rsid w:val="003043BE"/>
    <w:rsid w:val="003043EC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B68"/>
    <w:rsid w:val="00307DBF"/>
    <w:rsid w:val="00307DFC"/>
    <w:rsid w:val="00310003"/>
    <w:rsid w:val="00310360"/>
    <w:rsid w:val="003104D8"/>
    <w:rsid w:val="0031062C"/>
    <w:rsid w:val="00310931"/>
    <w:rsid w:val="003109CF"/>
    <w:rsid w:val="003109FE"/>
    <w:rsid w:val="0031116D"/>
    <w:rsid w:val="003116B7"/>
    <w:rsid w:val="00311703"/>
    <w:rsid w:val="0031198F"/>
    <w:rsid w:val="0031209B"/>
    <w:rsid w:val="00312286"/>
    <w:rsid w:val="00312347"/>
    <w:rsid w:val="00312349"/>
    <w:rsid w:val="00312876"/>
    <w:rsid w:val="00312B5D"/>
    <w:rsid w:val="00312ED9"/>
    <w:rsid w:val="0031333C"/>
    <w:rsid w:val="00313B91"/>
    <w:rsid w:val="00313EC1"/>
    <w:rsid w:val="00314BDB"/>
    <w:rsid w:val="00314FC3"/>
    <w:rsid w:val="003158B3"/>
    <w:rsid w:val="00317213"/>
    <w:rsid w:val="0031725E"/>
    <w:rsid w:val="00317580"/>
    <w:rsid w:val="00317668"/>
    <w:rsid w:val="003176FD"/>
    <w:rsid w:val="00320067"/>
    <w:rsid w:val="00320526"/>
    <w:rsid w:val="00320782"/>
    <w:rsid w:val="00320FE3"/>
    <w:rsid w:val="00321075"/>
    <w:rsid w:val="00321245"/>
    <w:rsid w:val="0032162E"/>
    <w:rsid w:val="003221F2"/>
    <w:rsid w:val="003223A1"/>
    <w:rsid w:val="003235D1"/>
    <w:rsid w:val="003235EA"/>
    <w:rsid w:val="003245A3"/>
    <w:rsid w:val="0032481D"/>
    <w:rsid w:val="00324909"/>
    <w:rsid w:val="003254F4"/>
    <w:rsid w:val="0032561E"/>
    <w:rsid w:val="00325B33"/>
    <w:rsid w:val="00325B38"/>
    <w:rsid w:val="00325C25"/>
    <w:rsid w:val="0032651B"/>
    <w:rsid w:val="0032679C"/>
    <w:rsid w:val="00326874"/>
    <w:rsid w:val="00326932"/>
    <w:rsid w:val="00326E06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9FF"/>
    <w:rsid w:val="00331E9D"/>
    <w:rsid w:val="003323CB"/>
    <w:rsid w:val="003325ED"/>
    <w:rsid w:val="00332627"/>
    <w:rsid w:val="00332F63"/>
    <w:rsid w:val="0033342F"/>
    <w:rsid w:val="00333703"/>
    <w:rsid w:val="00334216"/>
    <w:rsid w:val="0033460D"/>
    <w:rsid w:val="00334C48"/>
    <w:rsid w:val="0033536A"/>
    <w:rsid w:val="003359B5"/>
    <w:rsid w:val="00335F55"/>
    <w:rsid w:val="003368B1"/>
    <w:rsid w:val="00336A3B"/>
    <w:rsid w:val="00336A50"/>
    <w:rsid w:val="00336E0F"/>
    <w:rsid w:val="00336EFA"/>
    <w:rsid w:val="003378C0"/>
    <w:rsid w:val="00337BB4"/>
    <w:rsid w:val="00340319"/>
    <w:rsid w:val="00340C66"/>
    <w:rsid w:val="00340E56"/>
    <w:rsid w:val="00341313"/>
    <w:rsid w:val="0034189D"/>
    <w:rsid w:val="00341C31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80A"/>
    <w:rsid w:val="00345A0C"/>
    <w:rsid w:val="00345A14"/>
    <w:rsid w:val="00345C56"/>
    <w:rsid w:val="00346AB9"/>
    <w:rsid w:val="00346AF2"/>
    <w:rsid w:val="003475C6"/>
    <w:rsid w:val="00347F2C"/>
    <w:rsid w:val="003502C8"/>
    <w:rsid w:val="00350687"/>
    <w:rsid w:val="0035091E"/>
    <w:rsid w:val="00350C3B"/>
    <w:rsid w:val="00350DE0"/>
    <w:rsid w:val="00350FA3"/>
    <w:rsid w:val="0035128B"/>
    <w:rsid w:val="00351406"/>
    <w:rsid w:val="0035176A"/>
    <w:rsid w:val="00351EFF"/>
    <w:rsid w:val="003520EF"/>
    <w:rsid w:val="00352109"/>
    <w:rsid w:val="003526F2"/>
    <w:rsid w:val="0035279E"/>
    <w:rsid w:val="00352D03"/>
    <w:rsid w:val="00353180"/>
    <w:rsid w:val="003533EF"/>
    <w:rsid w:val="0035341A"/>
    <w:rsid w:val="00353570"/>
    <w:rsid w:val="003539F8"/>
    <w:rsid w:val="00353B7A"/>
    <w:rsid w:val="00353DEB"/>
    <w:rsid w:val="00354218"/>
    <w:rsid w:val="0035454A"/>
    <w:rsid w:val="0035488B"/>
    <w:rsid w:val="003559DB"/>
    <w:rsid w:val="00355BAB"/>
    <w:rsid w:val="00355DBB"/>
    <w:rsid w:val="00355EAD"/>
    <w:rsid w:val="00356479"/>
    <w:rsid w:val="003569DF"/>
    <w:rsid w:val="00356A46"/>
    <w:rsid w:val="00357A7B"/>
    <w:rsid w:val="00357C07"/>
    <w:rsid w:val="003602DF"/>
    <w:rsid w:val="003607DD"/>
    <w:rsid w:val="0036091D"/>
    <w:rsid w:val="003614BE"/>
    <w:rsid w:val="00361875"/>
    <w:rsid w:val="00361BDE"/>
    <w:rsid w:val="00361F00"/>
    <w:rsid w:val="00362219"/>
    <w:rsid w:val="00362566"/>
    <w:rsid w:val="00362D5B"/>
    <w:rsid w:val="00362FAB"/>
    <w:rsid w:val="00363044"/>
    <w:rsid w:val="003631C4"/>
    <w:rsid w:val="0036350A"/>
    <w:rsid w:val="00363BA0"/>
    <w:rsid w:val="0036401B"/>
    <w:rsid w:val="003645D4"/>
    <w:rsid w:val="0036495D"/>
    <w:rsid w:val="00364D11"/>
    <w:rsid w:val="00364ED8"/>
    <w:rsid w:val="00365C44"/>
    <w:rsid w:val="00365DC9"/>
    <w:rsid w:val="00365F9B"/>
    <w:rsid w:val="00366136"/>
    <w:rsid w:val="00366203"/>
    <w:rsid w:val="00366220"/>
    <w:rsid w:val="00366272"/>
    <w:rsid w:val="003669B1"/>
    <w:rsid w:val="00366AD7"/>
    <w:rsid w:val="00366E7F"/>
    <w:rsid w:val="003676EE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DFF"/>
    <w:rsid w:val="00373294"/>
    <w:rsid w:val="0037331E"/>
    <w:rsid w:val="0037353A"/>
    <w:rsid w:val="00373CC5"/>
    <w:rsid w:val="00373CCC"/>
    <w:rsid w:val="003743E0"/>
    <w:rsid w:val="00374957"/>
    <w:rsid w:val="00374A94"/>
    <w:rsid w:val="00374EFE"/>
    <w:rsid w:val="00374FCF"/>
    <w:rsid w:val="003750E7"/>
    <w:rsid w:val="00375896"/>
    <w:rsid w:val="00375AE2"/>
    <w:rsid w:val="003762E5"/>
    <w:rsid w:val="0037656A"/>
    <w:rsid w:val="00376B43"/>
    <w:rsid w:val="00376D3C"/>
    <w:rsid w:val="00376E4E"/>
    <w:rsid w:val="003771BD"/>
    <w:rsid w:val="003778B1"/>
    <w:rsid w:val="00377A05"/>
    <w:rsid w:val="0038030A"/>
    <w:rsid w:val="003810B0"/>
    <w:rsid w:val="00381168"/>
    <w:rsid w:val="00381259"/>
    <w:rsid w:val="00381B6F"/>
    <w:rsid w:val="00381BCD"/>
    <w:rsid w:val="00381D06"/>
    <w:rsid w:val="0038203A"/>
    <w:rsid w:val="003821BA"/>
    <w:rsid w:val="00382512"/>
    <w:rsid w:val="0038266E"/>
    <w:rsid w:val="003827D1"/>
    <w:rsid w:val="00382AE1"/>
    <w:rsid w:val="00382BCE"/>
    <w:rsid w:val="00382CD0"/>
    <w:rsid w:val="00382E53"/>
    <w:rsid w:val="003832DD"/>
    <w:rsid w:val="0038341D"/>
    <w:rsid w:val="00383651"/>
    <w:rsid w:val="0038415D"/>
    <w:rsid w:val="003841CF"/>
    <w:rsid w:val="00384A69"/>
    <w:rsid w:val="00384AB3"/>
    <w:rsid w:val="0038527B"/>
    <w:rsid w:val="0038589E"/>
    <w:rsid w:val="0038636C"/>
    <w:rsid w:val="00387152"/>
    <w:rsid w:val="00387314"/>
    <w:rsid w:val="00387D97"/>
    <w:rsid w:val="003901F6"/>
    <w:rsid w:val="003903B8"/>
    <w:rsid w:val="0039051B"/>
    <w:rsid w:val="00390899"/>
    <w:rsid w:val="00390CFB"/>
    <w:rsid w:val="003910E9"/>
    <w:rsid w:val="0039168E"/>
    <w:rsid w:val="003917FD"/>
    <w:rsid w:val="00391853"/>
    <w:rsid w:val="00391C50"/>
    <w:rsid w:val="00391D5F"/>
    <w:rsid w:val="00391D76"/>
    <w:rsid w:val="00391FA3"/>
    <w:rsid w:val="00392950"/>
    <w:rsid w:val="00392AF7"/>
    <w:rsid w:val="00392FF4"/>
    <w:rsid w:val="0039323E"/>
    <w:rsid w:val="003934C0"/>
    <w:rsid w:val="00393615"/>
    <w:rsid w:val="003937D8"/>
    <w:rsid w:val="00393A51"/>
    <w:rsid w:val="00393C72"/>
    <w:rsid w:val="00393DD1"/>
    <w:rsid w:val="00394211"/>
    <w:rsid w:val="003942BE"/>
    <w:rsid w:val="003942CA"/>
    <w:rsid w:val="003943ED"/>
    <w:rsid w:val="00394413"/>
    <w:rsid w:val="003944F1"/>
    <w:rsid w:val="0039497A"/>
    <w:rsid w:val="0039505B"/>
    <w:rsid w:val="0039506E"/>
    <w:rsid w:val="003958B2"/>
    <w:rsid w:val="0039590B"/>
    <w:rsid w:val="00395C75"/>
    <w:rsid w:val="00395DE4"/>
    <w:rsid w:val="00396153"/>
    <w:rsid w:val="00396224"/>
    <w:rsid w:val="0039647B"/>
    <w:rsid w:val="00396A60"/>
    <w:rsid w:val="00397004"/>
    <w:rsid w:val="003970DF"/>
    <w:rsid w:val="003974D1"/>
    <w:rsid w:val="003979E6"/>
    <w:rsid w:val="00397F91"/>
    <w:rsid w:val="003A08A0"/>
    <w:rsid w:val="003A0E37"/>
    <w:rsid w:val="003A122B"/>
    <w:rsid w:val="003A14DF"/>
    <w:rsid w:val="003A1569"/>
    <w:rsid w:val="003A16C3"/>
    <w:rsid w:val="003A28CB"/>
    <w:rsid w:val="003A2BDF"/>
    <w:rsid w:val="003A2EDF"/>
    <w:rsid w:val="003A3037"/>
    <w:rsid w:val="003A36EC"/>
    <w:rsid w:val="003A3D0C"/>
    <w:rsid w:val="003A3FB3"/>
    <w:rsid w:val="003A427F"/>
    <w:rsid w:val="003A442E"/>
    <w:rsid w:val="003A4DBF"/>
    <w:rsid w:val="003A568D"/>
    <w:rsid w:val="003A608D"/>
    <w:rsid w:val="003A63F1"/>
    <w:rsid w:val="003A6D75"/>
    <w:rsid w:val="003A6F50"/>
    <w:rsid w:val="003A7034"/>
    <w:rsid w:val="003A719A"/>
    <w:rsid w:val="003A7381"/>
    <w:rsid w:val="003B0045"/>
    <w:rsid w:val="003B0989"/>
    <w:rsid w:val="003B09B3"/>
    <w:rsid w:val="003B0EBF"/>
    <w:rsid w:val="003B0F8D"/>
    <w:rsid w:val="003B1087"/>
    <w:rsid w:val="003B1196"/>
    <w:rsid w:val="003B1635"/>
    <w:rsid w:val="003B18E3"/>
    <w:rsid w:val="003B1DE0"/>
    <w:rsid w:val="003B1F43"/>
    <w:rsid w:val="003B22FF"/>
    <w:rsid w:val="003B25F8"/>
    <w:rsid w:val="003B2BF2"/>
    <w:rsid w:val="003B2D8C"/>
    <w:rsid w:val="003B2E87"/>
    <w:rsid w:val="003B324A"/>
    <w:rsid w:val="003B376F"/>
    <w:rsid w:val="003B3854"/>
    <w:rsid w:val="003B3C3A"/>
    <w:rsid w:val="003B3F8F"/>
    <w:rsid w:val="003B434A"/>
    <w:rsid w:val="003B4613"/>
    <w:rsid w:val="003B4B8B"/>
    <w:rsid w:val="003B4E8C"/>
    <w:rsid w:val="003B510B"/>
    <w:rsid w:val="003B51A3"/>
    <w:rsid w:val="003B5332"/>
    <w:rsid w:val="003B53B2"/>
    <w:rsid w:val="003B604A"/>
    <w:rsid w:val="003B6F37"/>
    <w:rsid w:val="003B7082"/>
    <w:rsid w:val="003B76E4"/>
    <w:rsid w:val="003B7F30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75C"/>
    <w:rsid w:val="003C2180"/>
    <w:rsid w:val="003C23E7"/>
    <w:rsid w:val="003C26DB"/>
    <w:rsid w:val="003C2AA4"/>
    <w:rsid w:val="003C2DD3"/>
    <w:rsid w:val="003C2EB8"/>
    <w:rsid w:val="003C2FCF"/>
    <w:rsid w:val="003C3023"/>
    <w:rsid w:val="003C3590"/>
    <w:rsid w:val="003C3CC7"/>
    <w:rsid w:val="003C40C4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891"/>
    <w:rsid w:val="003C5A2A"/>
    <w:rsid w:val="003C5A7E"/>
    <w:rsid w:val="003C5DB2"/>
    <w:rsid w:val="003C60DC"/>
    <w:rsid w:val="003C612C"/>
    <w:rsid w:val="003C615C"/>
    <w:rsid w:val="003C6240"/>
    <w:rsid w:val="003C6472"/>
    <w:rsid w:val="003C6A03"/>
    <w:rsid w:val="003C7187"/>
    <w:rsid w:val="003C725E"/>
    <w:rsid w:val="003D011B"/>
    <w:rsid w:val="003D0824"/>
    <w:rsid w:val="003D178A"/>
    <w:rsid w:val="003D1C75"/>
    <w:rsid w:val="003D2229"/>
    <w:rsid w:val="003D22DA"/>
    <w:rsid w:val="003D2626"/>
    <w:rsid w:val="003D2A34"/>
    <w:rsid w:val="003D2EBC"/>
    <w:rsid w:val="003D313D"/>
    <w:rsid w:val="003D344E"/>
    <w:rsid w:val="003D37E4"/>
    <w:rsid w:val="003D3D16"/>
    <w:rsid w:val="003D4068"/>
    <w:rsid w:val="003D4264"/>
    <w:rsid w:val="003D429A"/>
    <w:rsid w:val="003D5070"/>
    <w:rsid w:val="003D6C3B"/>
    <w:rsid w:val="003D799D"/>
    <w:rsid w:val="003D7A25"/>
    <w:rsid w:val="003D7D4A"/>
    <w:rsid w:val="003E0289"/>
    <w:rsid w:val="003E03FE"/>
    <w:rsid w:val="003E05C5"/>
    <w:rsid w:val="003E08B9"/>
    <w:rsid w:val="003E0AE6"/>
    <w:rsid w:val="003E0B8C"/>
    <w:rsid w:val="003E150E"/>
    <w:rsid w:val="003E177F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84F"/>
    <w:rsid w:val="003E6B9C"/>
    <w:rsid w:val="003E6BB1"/>
    <w:rsid w:val="003E6D72"/>
    <w:rsid w:val="003E6F80"/>
    <w:rsid w:val="003E75DF"/>
    <w:rsid w:val="003E7722"/>
    <w:rsid w:val="003F0373"/>
    <w:rsid w:val="003F0784"/>
    <w:rsid w:val="003F0BA3"/>
    <w:rsid w:val="003F0BB6"/>
    <w:rsid w:val="003F1979"/>
    <w:rsid w:val="003F1B58"/>
    <w:rsid w:val="003F288C"/>
    <w:rsid w:val="003F2FCE"/>
    <w:rsid w:val="003F3069"/>
    <w:rsid w:val="003F3A4A"/>
    <w:rsid w:val="003F4691"/>
    <w:rsid w:val="003F49C4"/>
    <w:rsid w:val="003F5651"/>
    <w:rsid w:val="003F5777"/>
    <w:rsid w:val="003F59CE"/>
    <w:rsid w:val="003F5CCF"/>
    <w:rsid w:val="003F60E5"/>
    <w:rsid w:val="003F66A5"/>
    <w:rsid w:val="003F7A0A"/>
    <w:rsid w:val="0040054D"/>
    <w:rsid w:val="004006C0"/>
    <w:rsid w:val="00400DD7"/>
    <w:rsid w:val="00401741"/>
    <w:rsid w:val="004017E1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47B"/>
    <w:rsid w:val="00404EEB"/>
    <w:rsid w:val="0040563D"/>
    <w:rsid w:val="0040587B"/>
    <w:rsid w:val="00405AE8"/>
    <w:rsid w:val="00405D84"/>
    <w:rsid w:val="00405DAB"/>
    <w:rsid w:val="00406175"/>
    <w:rsid w:val="00406615"/>
    <w:rsid w:val="00406BF1"/>
    <w:rsid w:val="004071B1"/>
    <w:rsid w:val="004073DC"/>
    <w:rsid w:val="004075B5"/>
    <w:rsid w:val="0041007D"/>
    <w:rsid w:val="004100ED"/>
    <w:rsid w:val="004105B3"/>
    <w:rsid w:val="00410AEA"/>
    <w:rsid w:val="00410EA8"/>
    <w:rsid w:val="004115DA"/>
    <w:rsid w:val="00411A2B"/>
    <w:rsid w:val="00411E52"/>
    <w:rsid w:val="004120F8"/>
    <w:rsid w:val="00412A53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FC6"/>
    <w:rsid w:val="00415292"/>
    <w:rsid w:val="00415C27"/>
    <w:rsid w:val="004161F3"/>
    <w:rsid w:val="00416CD0"/>
    <w:rsid w:val="0041705B"/>
    <w:rsid w:val="00417236"/>
    <w:rsid w:val="0041740F"/>
    <w:rsid w:val="004175C5"/>
    <w:rsid w:val="00417670"/>
    <w:rsid w:val="00417EFE"/>
    <w:rsid w:val="0042087B"/>
    <w:rsid w:val="00420DB8"/>
    <w:rsid w:val="00421580"/>
    <w:rsid w:val="00421AE0"/>
    <w:rsid w:val="00421C6A"/>
    <w:rsid w:val="00421F03"/>
    <w:rsid w:val="00422003"/>
    <w:rsid w:val="00422330"/>
    <w:rsid w:val="004223F4"/>
    <w:rsid w:val="004227B6"/>
    <w:rsid w:val="0042343D"/>
    <w:rsid w:val="004245F8"/>
    <w:rsid w:val="00424A1B"/>
    <w:rsid w:val="00424A93"/>
    <w:rsid w:val="00425061"/>
    <w:rsid w:val="0042596E"/>
    <w:rsid w:val="00425D48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CF3"/>
    <w:rsid w:val="00427D03"/>
    <w:rsid w:val="00427D7E"/>
    <w:rsid w:val="00430042"/>
    <w:rsid w:val="00430132"/>
    <w:rsid w:val="0043024B"/>
    <w:rsid w:val="004314EE"/>
    <w:rsid w:val="00431611"/>
    <w:rsid w:val="00431A4B"/>
    <w:rsid w:val="00431BA7"/>
    <w:rsid w:val="00431E2A"/>
    <w:rsid w:val="00432406"/>
    <w:rsid w:val="00432822"/>
    <w:rsid w:val="00432A08"/>
    <w:rsid w:val="00432AAE"/>
    <w:rsid w:val="00432CB0"/>
    <w:rsid w:val="00432E9F"/>
    <w:rsid w:val="004334F1"/>
    <w:rsid w:val="0043369A"/>
    <w:rsid w:val="00433A29"/>
    <w:rsid w:val="00433E1E"/>
    <w:rsid w:val="0043479A"/>
    <w:rsid w:val="00434A9A"/>
    <w:rsid w:val="00434E48"/>
    <w:rsid w:val="0043515E"/>
    <w:rsid w:val="004357A0"/>
    <w:rsid w:val="00435C9F"/>
    <w:rsid w:val="00435D42"/>
    <w:rsid w:val="00435FCF"/>
    <w:rsid w:val="00436049"/>
    <w:rsid w:val="00436575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1F9"/>
    <w:rsid w:val="00444554"/>
    <w:rsid w:val="00444E0F"/>
    <w:rsid w:val="0044542A"/>
    <w:rsid w:val="004454C0"/>
    <w:rsid w:val="00445660"/>
    <w:rsid w:val="00445694"/>
    <w:rsid w:val="00445A08"/>
    <w:rsid w:val="00445B3A"/>
    <w:rsid w:val="004464C3"/>
    <w:rsid w:val="004465EC"/>
    <w:rsid w:val="00446619"/>
    <w:rsid w:val="00446978"/>
    <w:rsid w:val="00446A2C"/>
    <w:rsid w:val="00446FAC"/>
    <w:rsid w:val="004476EE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33"/>
    <w:rsid w:val="00451990"/>
    <w:rsid w:val="004519DB"/>
    <w:rsid w:val="004519DF"/>
    <w:rsid w:val="004529D6"/>
    <w:rsid w:val="00453484"/>
    <w:rsid w:val="004540ED"/>
    <w:rsid w:val="0045416F"/>
    <w:rsid w:val="0045444F"/>
    <w:rsid w:val="00454B71"/>
    <w:rsid w:val="00454FCD"/>
    <w:rsid w:val="0045536C"/>
    <w:rsid w:val="00455788"/>
    <w:rsid w:val="00455E5A"/>
    <w:rsid w:val="00456053"/>
    <w:rsid w:val="004562F2"/>
    <w:rsid w:val="00456A93"/>
    <w:rsid w:val="00456C89"/>
    <w:rsid w:val="00456CD3"/>
    <w:rsid w:val="00457225"/>
    <w:rsid w:val="004575C8"/>
    <w:rsid w:val="00457A02"/>
    <w:rsid w:val="00460BD9"/>
    <w:rsid w:val="00460EA6"/>
    <w:rsid w:val="00461D7D"/>
    <w:rsid w:val="00462214"/>
    <w:rsid w:val="00462282"/>
    <w:rsid w:val="00462F64"/>
    <w:rsid w:val="004630E2"/>
    <w:rsid w:val="00463A9C"/>
    <w:rsid w:val="00463DB3"/>
    <w:rsid w:val="00463F0D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463"/>
    <w:rsid w:val="004704AB"/>
    <w:rsid w:val="00470822"/>
    <w:rsid w:val="00470F2B"/>
    <w:rsid w:val="00471343"/>
    <w:rsid w:val="00471AF1"/>
    <w:rsid w:val="00471C9B"/>
    <w:rsid w:val="00471D52"/>
    <w:rsid w:val="00471EBC"/>
    <w:rsid w:val="004723BC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310"/>
    <w:rsid w:val="0047434D"/>
    <w:rsid w:val="00474B36"/>
    <w:rsid w:val="0047532B"/>
    <w:rsid w:val="004755FA"/>
    <w:rsid w:val="00475794"/>
    <w:rsid w:val="00475987"/>
    <w:rsid w:val="00475A69"/>
    <w:rsid w:val="00476A4B"/>
    <w:rsid w:val="00476BFA"/>
    <w:rsid w:val="00476C89"/>
    <w:rsid w:val="00476EC1"/>
    <w:rsid w:val="00476F35"/>
    <w:rsid w:val="004771FD"/>
    <w:rsid w:val="004778B2"/>
    <w:rsid w:val="0048000C"/>
    <w:rsid w:val="0048015E"/>
    <w:rsid w:val="00480E51"/>
    <w:rsid w:val="0048130D"/>
    <w:rsid w:val="00481699"/>
    <w:rsid w:val="004817C6"/>
    <w:rsid w:val="004818D9"/>
    <w:rsid w:val="00481A6C"/>
    <w:rsid w:val="00481B67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AAD"/>
    <w:rsid w:val="00482BE5"/>
    <w:rsid w:val="00482C0C"/>
    <w:rsid w:val="00482D28"/>
    <w:rsid w:val="00482F7A"/>
    <w:rsid w:val="004830AE"/>
    <w:rsid w:val="004836ED"/>
    <w:rsid w:val="00483C84"/>
    <w:rsid w:val="004844A9"/>
    <w:rsid w:val="0048473C"/>
    <w:rsid w:val="00484F64"/>
    <w:rsid w:val="00485152"/>
    <w:rsid w:val="0048531E"/>
    <w:rsid w:val="004855FA"/>
    <w:rsid w:val="0048566F"/>
    <w:rsid w:val="004859FB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64C"/>
    <w:rsid w:val="004906F0"/>
    <w:rsid w:val="00490964"/>
    <w:rsid w:val="00490973"/>
    <w:rsid w:val="00490A1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E71"/>
    <w:rsid w:val="00493EF6"/>
    <w:rsid w:val="004940C8"/>
    <w:rsid w:val="00494454"/>
    <w:rsid w:val="0049469F"/>
    <w:rsid w:val="004947AF"/>
    <w:rsid w:val="00494BD7"/>
    <w:rsid w:val="004951DE"/>
    <w:rsid w:val="004952A0"/>
    <w:rsid w:val="004956B4"/>
    <w:rsid w:val="00495EC7"/>
    <w:rsid w:val="00495F30"/>
    <w:rsid w:val="004960AD"/>
    <w:rsid w:val="0049628D"/>
    <w:rsid w:val="004966FA"/>
    <w:rsid w:val="00496891"/>
    <w:rsid w:val="004974D1"/>
    <w:rsid w:val="00497E72"/>
    <w:rsid w:val="004A0A84"/>
    <w:rsid w:val="004A0EB1"/>
    <w:rsid w:val="004A13EF"/>
    <w:rsid w:val="004A1935"/>
    <w:rsid w:val="004A2445"/>
    <w:rsid w:val="004A25C1"/>
    <w:rsid w:val="004A267D"/>
    <w:rsid w:val="004A27BC"/>
    <w:rsid w:val="004A2A27"/>
    <w:rsid w:val="004A2BBA"/>
    <w:rsid w:val="004A2C0D"/>
    <w:rsid w:val="004A2EEE"/>
    <w:rsid w:val="004A2FE1"/>
    <w:rsid w:val="004A3050"/>
    <w:rsid w:val="004A3865"/>
    <w:rsid w:val="004A3983"/>
    <w:rsid w:val="004A3B82"/>
    <w:rsid w:val="004A3B8B"/>
    <w:rsid w:val="004A40B9"/>
    <w:rsid w:val="004A4248"/>
    <w:rsid w:val="004A439E"/>
    <w:rsid w:val="004A4701"/>
    <w:rsid w:val="004A4768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A1E"/>
    <w:rsid w:val="004B0060"/>
    <w:rsid w:val="004B04B0"/>
    <w:rsid w:val="004B053A"/>
    <w:rsid w:val="004B0BFB"/>
    <w:rsid w:val="004B1982"/>
    <w:rsid w:val="004B1C63"/>
    <w:rsid w:val="004B1DDA"/>
    <w:rsid w:val="004B1DDF"/>
    <w:rsid w:val="004B1FA9"/>
    <w:rsid w:val="004B2665"/>
    <w:rsid w:val="004B26F1"/>
    <w:rsid w:val="004B2D3A"/>
    <w:rsid w:val="004B3153"/>
    <w:rsid w:val="004B3480"/>
    <w:rsid w:val="004B373B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11C"/>
    <w:rsid w:val="004B512B"/>
    <w:rsid w:val="004B562C"/>
    <w:rsid w:val="004B5638"/>
    <w:rsid w:val="004B591B"/>
    <w:rsid w:val="004B5CD8"/>
    <w:rsid w:val="004B5EE8"/>
    <w:rsid w:val="004B5F35"/>
    <w:rsid w:val="004B60C8"/>
    <w:rsid w:val="004B6479"/>
    <w:rsid w:val="004B6EED"/>
    <w:rsid w:val="004B7068"/>
    <w:rsid w:val="004B78A2"/>
    <w:rsid w:val="004B7A5E"/>
    <w:rsid w:val="004B7A91"/>
    <w:rsid w:val="004B7FCD"/>
    <w:rsid w:val="004C04F9"/>
    <w:rsid w:val="004C08E6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3BF"/>
    <w:rsid w:val="004C25E4"/>
    <w:rsid w:val="004C2F16"/>
    <w:rsid w:val="004C32A2"/>
    <w:rsid w:val="004C365C"/>
    <w:rsid w:val="004C3AAF"/>
    <w:rsid w:val="004C3BCE"/>
    <w:rsid w:val="004C3EE2"/>
    <w:rsid w:val="004C44E4"/>
    <w:rsid w:val="004C4685"/>
    <w:rsid w:val="004C4A7A"/>
    <w:rsid w:val="004C4A8B"/>
    <w:rsid w:val="004C5B33"/>
    <w:rsid w:val="004C5F5B"/>
    <w:rsid w:val="004C6040"/>
    <w:rsid w:val="004C6070"/>
    <w:rsid w:val="004C62CF"/>
    <w:rsid w:val="004C6AE8"/>
    <w:rsid w:val="004C6D3E"/>
    <w:rsid w:val="004C6F60"/>
    <w:rsid w:val="004C6FD2"/>
    <w:rsid w:val="004C713F"/>
    <w:rsid w:val="004C724C"/>
    <w:rsid w:val="004C766E"/>
    <w:rsid w:val="004C76F6"/>
    <w:rsid w:val="004D0152"/>
    <w:rsid w:val="004D0723"/>
    <w:rsid w:val="004D089B"/>
    <w:rsid w:val="004D0ACB"/>
    <w:rsid w:val="004D0C92"/>
    <w:rsid w:val="004D0CB1"/>
    <w:rsid w:val="004D1143"/>
    <w:rsid w:val="004D1152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9B5"/>
    <w:rsid w:val="004D2A24"/>
    <w:rsid w:val="004D2A9F"/>
    <w:rsid w:val="004D304C"/>
    <w:rsid w:val="004D3AFE"/>
    <w:rsid w:val="004D3B30"/>
    <w:rsid w:val="004D3BA5"/>
    <w:rsid w:val="004D3FB8"/>
    <w:rsid w:val="004D4092"/>
    <w:rsid w:val="004D4BBC"/>
    <w:rsid w:val="004D4DDA"/>
    <w:rsid w:val="004D5169"/>
    <w:rsid w:val="004D55C9"/>
    <w:rsid w:val="004D657D"/>
    <w:rsid w:val="004D6B45"/>
    <w:rsid w:val="004D6F95"/>
    <w:rsid w:val="004D7AC0"/>
    <w:rsid w:val="004E0293"/>
    <w:rsid w:val="004E0313"/>
    <w:rsid w:val="004E03DC"/>
    <w:rsid w:val="004E0507"/>
    <w:rsid w:val="004E09C7"/>
    <w:rsid w:val="004E0EDB"/>
    <w:rsid w:val="004E16B7"/>
    <w:rsid w:val="004E1B44"/>
    <w:rsid w:val="004E1EE7"/>
    <w:rsid w:val="004E224E"/>
    <w:rsid w:val="004E27FA"/>
    <w:rsid w:val="004E287E"/>
    <w:rsid w:val="004E2BC2"/>
    <w:rsid w:val="004E2CA4"/>
    <w:rsid w:val="004E3034"/>
    <w:rsid w:val="004E3472"/>
    <w:rsid w:val="004E35FA"/>
    <w:rsid w:val="004E38C5"/>
    <w:rsid w:val="004E3A39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E7EF5"/>
    <w:rsid w:val="004F0134"/>
    <w:rsid w:val="004F0390"/>
    <w:rsid w:val="004F0C18"/>
    <w:rsid w:val="004F0CC7"/>
    <w:rsid w:val="004F0EB6"/>
    <w:rsid w:val="004F16B6"/>
    <w:rsid w:val="004F1E2D"/>
    <w:rsid w:val="004F26F9"/>
    <w:rsid w:val="004F273F"/>
    <w:rsid w:val="004F2A88"/>
    <w:rsid w:val="004F2D7B"/>
    <w:rsid w:val="004F30D6"/>
    <w:rsid w:val="004F3141"/>
    <w:rsid w:val="004F3248"/>
    <w:rsid w:val="004F3A09"/>
    <w:rsid w:val="004F3A98"/>
    <w:rsid w:val="004F41B0"/>
    <w:rsid w:val="004F45B7"/>
    <w:rsid w:val="004F4656"/>
    <w:rsid w:val="004F48B1"/>
    <w:rsid w:val="004F53F6"/>
    <w:rsid w:val="004F55C9"/>
    <w:rsid w:val="004F5895"/>
    <w:rsid w:val="004F5D58"/>
    <w:rsid w:val="004F6172"/>
    <w:rsid w:val="004F6F67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75C"/>
    <w:rsid w:val="00501914"/>
    <w:rsid w:val="00501976"/>
    <w:rsid w:val="00501AD3"/>
    <w:rsid w:val="00501FD1"/>
    <w:rsid w:val="005020EC"/>
    <w:rsid w:val="005022D5"/>
    <w:rsid w:val="005024D0"/>
    <w:rsid w:val="0050296F"/>
    <w:rsid w:val="00502A2E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7044"/>
    <w:rsid w:val="005071FB"/>
    <w:rsid w:val="00507B8E"/>
    <w:rsid w:val="005100B1"/>
    <w:rsid w:val="0051018C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331E"/>
    <w:rsid w:val="00513584"/>
    <w:rsid w:val="005136BF"/>
    <w:rsid w:val="005137DC"/>
    <w:rsid w:val="00513D0E"/>
    <w:rsid w:val="00513DC6"/>
    <w:rsid w:val="00513EE9"/>
    <w:rsid w:val="00514464"/>
    <w:rsid w:val="00514776"/>
    <w:rsid w:val="005148AB"/>
    <w:rsid w:val="00514FB8"/>
    <w:rsid w:val="005159C3"/>
    <w:rsid w:val="005166AB"/>
    <w:rsid w:val="005167F2"/>
    <w:rsid w:val="00516FA0"/>
    <w:rsid w:val="0051737A"/>
    <w:rsid w:val="005173AA"/>
    <w:rsid w:val="005177A5"/>
    <w:rsid w:val="00517839"/>
    <w:rsid w:val="00520466"/>
    <w:rsid w:val="005210A3"/>
    <w:rsid w:val="005213E6"/>
    <w:rsid w:val="0052147D"/>
    <w:rsid w:val="005214C3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FA9"/>
    <w:rsid w:val="005232CA"/>
    <w:rsid w:val="0052363C"/>
    <w:rsid w:val="00523835"/>
    <w:rsid w:val="00523C96"/>
    <w:rsid w:val="00523EE5"/>
    <w:rsid w:val="00523FA6"/>
    <w:rsid w:val="0052413B"/>
    <w:rsid w:val="0052417C"/>
    <w:rsid w:val="00525254"/>
    <w:rsid w:val="00525300"/>
    <w:rsid w:val="00525312"/>
    <w:rsid w:val="00525382"/>
    <w:rsid w:val="0052571D"/>
    <w:rsid w:val="00525F33"/>
    <w:rsid w:val="005261BD"/>
    <w:rsid w:val="0052632B"/>
    <w:rsid w:val="0052639A"/>
    <w:rsid w:val="005264F8"/>
    <w:rsid w:val="00526829"/>
    <w:rsid w:val="0052685F"/>
    <w:rsid w:val="005269E0"/>
    <w:rsid w:val="00526EBA"/>
    <w:rsid w:val="005270E8"/>
    <w:rsid w:val="00527439"/>
    <w:rsid w:val="005275CE"/>
    <w:rsid w:val="00527770"/>
    <w:rsid w:val="00527A47"/>
    <w:rsid w:val="005300D7"/>
    <w:rsid w:val="0053017A"/>
    <w:rsid w:val="00530383"/>
    <w:rsid w:val="00530427"/>
    <w:rsid w:val="00530A28"/>
    <w:rsid w:val="00530DDA"/>
    <w:rsid w:val="00530ED3"/>
    <w:rsid w:val="005310A2"/>
    <w:rsid w:val="00531541"/>
    <w:rsid w:val="00532066"/>
    <w:rsid w:val="005320CF"/>
    <w:rsid w:val="005320EF"/>
    <w:rsid w:val="005324C8"/>
    <w:rsid w:val="005329C5"/>
    <w:rsid w:val="00532A6B"/>
    <w:rsid w:val="00532C28"/>
    <w:rsid w:val="00532F30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B8E"/>
    <w:rsid w:val="00537F5F"/>
    <w:rsid w:val="005401BB"/>
    <w:rsid w:val="00540A15"/>
    <w:rsid w:val="00540C1A"/>
    <w:rsid w:val="00540E58"/>
    <w:rsid w:val="00541113"/>
    <w:rsid w:val="005416DD"/>
    <w:rsid w:val="005416DE"/>
    <w:rsid w:val="00541AD8"/>
    <w:rsid w:val="00541D63"/>
    <w:rsid w:val="005422EE"/>
    <w:rsid w:val="00542C68"/>
    <w:rsid w:val="0054363E"/>
    <w:rsid w:val="00543834"/>
    <w:rsid w:val="00543875"/>
    <w:rsid w:val="00543AE6"/>
    <w:rsid w:val="00543C6A"/>
    <w:rsid w:val="00543F02"/>
    <w:rsid w:val="00543F4B"/>
    <w:rsid w:val="0054424D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3DF"/>
    <w:rsid w:val="005465B8"/>
    <w:rsid w:val="00546714"/>
    <w:rsid w:val="00546A63"/>
    <w:rsid w:val="00546CE8"/>
    <w:rsid w:val="00546F31"/>
    <w:rsid w:val="00547136"/>
    <w:rsid w:val="00547468"/>
    <w:rsid w:val="0054779E"/>
    <w:rsid w:val="00547D37"/>
    <w:rsid w:val="005509C8"/>
    <w:rsid w:val="00550AD0"/>
    <w:rsid w:val="00551232"/>
    <w:rsid w:val="00551DD8"/>
    <w:rsid w:val="00552381"/>
    <w:rsid w:val="00552DBF"/>
    <w:rsid w:val="00552F51"/>
    <w:rsid w:val="0055329F"/>
    <w:rsid w:val="005533CE"/>
    <w:rsid w:val="00553584"/>
    <w:rsid w:val="0055375C"/>
    <w:rsid w:val="00553D54"/>
    <w:rsid w:val="0055436F"/>
    <w:rsid w:val="0055499D"/>
    <w:rsid w:val="00554CCF"/>
    <w:rsid w:val="005551C7"/>
    <w:rsid w:val="005551FE"/>
    <w:rsid w:val="00555231"/>
    <w:rsid w:val="00555241"/>
    <w:rsid w:val="005553DE"/>
    <w:rsid w:val="00555991"/>
    <w:rsid w:val="00556045"/>
    <w:rsid w:val="005564EE"/>
    <w:rsid w:val="005565E7"/>
    <w:rsid w:val="00556893"/>
    <w:rsid w:val="00556AB0"/>
    <w:rsid w:val="00556F01"/>
    <w:rsid w:val="00557F74"/>
    <w:rsid w:val="0056023C"/>
    <w:rsid w:val="005609A2"/>
    <w:rsid w:val="00560B5F"/>
    <w:rsid w:val="00560EC9"/>
    <w:rsid w:val="00560F6A"/>
    <w:rsid w:val="00561985"/>
    <w:rsid w:val="005619D1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4668"/>
    <w:rsid w:val="00564C4B"/>
    <w:rsid w:val="00564FC2"/>
    <w:rsid w:val="00565023"/>
    <w:rsid w:val="0056502B"/>
    <w:rsid w:val="00565073"/>
    <w:rsid w:val="00565287"/>
    <w:rsid w:val="0056591B"/>
    <w:rsid w:val="00566B7E"/>
    <w:rsid w:val="00567361"/>
    <w:rsid w:val="0056769F"/>
    <w:rsid w:val="00567D81"/>
    <w:rsid w:val="0057019F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CA4"/>
    <w:rsid w:val="00575250"/>
    <w:rsid w:val="005754D8"/>
    <w:rsid w:val="005761C3"/>
    <w:rsid w:val="0057635E"/>
    <w:rsid w:val="005764DD"/>
    <w:rsid w:val="0057669A"/>
    <w:rsid w:val="005766C1"/>
    <w:rsid w:val="00576A75"/>
    <w:rsid w:val="00576D81"/>
    <w:rsid w:val="00577623"/>
    <w:rsid w:val="00577FE5"/>
    <w:rsid w:val="0058000D"/>
    <w:rsid w:val="0058011C"/>
    <w:rsid w:val="00580824"/>
    <w:rsid w:val="00580F65"/>
    <w:rsid w:val="00581018"/>
    <w:rsid w:val="005812F8"/>
    <w:rsid w:val="0058153D"/>
    <w:rsid w:val="00581558"/>
    <w:rsid w:val="00581E3F"/>
    <w:rsid w:val="00582899"/>
    <w:rsid w:val="00582F4F"/>
    <w:rsid w:val="00582F89"/>
    <w:rsid w:val="0058318E"/>
    <w:rsid w:val="005831E7"/>
    <w:rsid w:val="005833CC"/>
    <w:rsid w:val="00583440"/>
    <w:rsid w:val="00583483"/>
    <w:rsid w:val="00583736"/>
    <w:rsid w:val="00583FB4"/>
    <w:rsid w:val="005848A2"/>
    <w:rsid w:val="005849DC"/>
    <w:rsid w:val="00584B06"/>
    <w:rsid w:val="00584B2A"/>
    <w:rsid w:val="00584C42"/>
    <w:rsid w:val="00584D7E"/>
    <w:rsid w:val="00584EEC"/>
    <w:rsid w:val="00585400"/>
    <w:rsid w:val="00585428"/>
    <w:rsid w:val="00585800"/>
    <w:rsid w:val="00586375"/>
    <w:rsid w:val="00586766"/>
    <w:rsid w:val="005867C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80D"/>
    <w:rsid w:val="005919E5"/>
    <w:rsid w:val="00591F7A"/>
    <w:rsid w:val="005925D9"/>
    <w:rsid w:val="00592863"/>
    <w:rsid w:val="00592A31"/>
    <w:rsid w:val="00592B90"/>
    <w:rsid w:val="00592BAC"/>
    <w:rsid w:val="00592EB1"/>
    <w:rsid w:val="00593562"/>
    <w:rsid w:val="00593784"/>
    <w:rsid w:val="005937C5"/>
    <w:rsid w:val="00593BA5"/>
    <w:rsid w:val="00594812"/>
    <w:rsid w:val="00595862"/>
    <w:rsid w:val="00595CBD"/>
    <w:rsid w:val="00595DC4"/>
    <w:rsid w:val="0059601C"/>
    <w:rsid w:val="005967BB"/>
    <w:rsid w:val="00597267"/>
    <w:rsid w:val="00597720"/>
    <w:rsid w:val="00597B6B"/>
    <w:rsid w:val="00597C09"/>
    <w:rsid w:val="005A0105"/>
    <w:rsid w:val="005A01BB"/>
    <w:rsid w:val="005A0253"/>
    <w:rsid w:val="005A0566"/>
    <w:rsid w:val="005A09D5"/>
    <w:rsid w:val="005A0CE1"/>
    <w:rsid w:val="005A104F"/>
    <w:rsid w:val="005A10EC"/>
    <w:rsid w:val="005A13FF"/>
    <w:rsid w:val="005A1416"/>
    <w:rsid w:val="005A20D7"/>
    <w:rsid w:val="005A2133"/>
    <w:rsid w:val="005A230D"/>
    <w:rsid w:val="005A2839"/>
    <w:rsid w:val="005A284D"/>
    <w:rsid w:val="005A3040"/>
    <w:rsid w:val="005A3D9C"/>
    <w:rsid w:val="005A3EDF"/>
    <w:rsid w:val="005A40F9"/>
    <w:rsid w:val="005A4411"/>
    <w:rsid w:val="005A47F4"/>
    <w:rsid w:val="005A497D"/>
    <w:rsid w:val="005A4BED"/>
    <w:rsid w:val="005A4C46"/>
    <w:rsid w:val="005A54F5"/>
    <w:rsid w:val="005A5924"/>
    <w:rsid w:val="005A6162"/>
    <w:rsid w:val="005A645C"/>
    <w:rsid w:val="005A6759"/>
    <w:rsid w:val="005A683B"/>
    <w:rsid w:val="005A68FF"/>
    <w:rsid w:val="005A72ED"/>
    <w:rsid w:val="005A76C0"/>
    <w:rsid w:val="005A7EA0"/>
    <w:rsid w:val="005B0492"/>
    <w:rsid w:val="005B09F3"/>
    <w:rsid w:val="005B0BAF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D3"/>
    <w:rsid w:val="005B206E"/>
    <w:rsid w:val="005B2210"/>
    <w:rsid w:val="005B2764"/>
    <w:rsid w:val="005B3048"/>
    <w:rsid w:val="005B3584"/>
    <w:rsid w:val="005B3824"/>
    <w:rsid w:val="005B390F"/>
    <w:rsid w:val="005B3953"/>
    <w:rsid w:val="005B3987"/>
    <w:rsid w:val="005B39DA"/>
    <w:rsid w:val="005B3E10"/>
    <w:rsid w:val="005B3FCD"/>
    <w:rsid w:val="005B4495"/>
    <w:rsid w:val="005B4882"/>
    <w:rsid w:val="005B536F"/>
    <w:rsid w:val="005B56FC"/>
    <w:rsid w:val="005B59D8"/>
    <w:rsid w:val="005B6329"/>
    <w:rsid w:val="005B7365"/>
    <w:rsid w:val="005B73E3"/>
    <w:rsid w:val="005C0217"/>
    <w:rsid w:val="005C03F1"/>
    <w:rsid w:val="005C0BE0"/>
    <w:rsid w:val="005C0D6D"/>
    <w:rsid w:val="005C186F"/>
    <w:rsid w:val="005C1CB9"/>
    <w:rsid w:val="005C1D37"/>
    <w:rsid w:val="005C215A"/>
    <w:rsid w:val="005C21AE"/>
    <w:rsid w:val="005C2796"/>
    <w:rsid w:val="005C2CC2"/>
    <w:rsid w:val="005C2F4A"/>
    <w:rsid w:val="005C31B6"/>
    <w:rsid w:val="005C3807"/>
    <w:rsid w:val="005C3E3C"/>
    <w:rsid w:val="005C471F"/>
    <w:rsid w:val="005C4CFF"/>
    <w:rsid w:val="005C4EAC"/>
    <w:rsid w:val="005C58D2"/>
    <w:rsid w:val="005C59DE"/>
    <w:rsid w:val="005C5B21"/>
    <w:rsid w:val="005C5BF2"/>
    <w:rsid w:val="005C6045"/>
    <w:rsid w:val="005C6105"/>
    <w:rsid w:val="005C61AB"/>
    <w:rsid w:val="005C63BC"/>
    <w:rsid w:val="005C63EC"/>
    <w:rsid w:val="005C65A2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E39"/>
    <w:rsid w:val="005D1393"/>
    <w:rsid w:val="005D16D6"/>
    <w:rsid w:val="005D17B0"/>
    <w:rsid w:val="005D18B1"/>
    <w:rsid w:val="005D1B97"/>
    <w:rsid w:val="005D1D18"/>
    <w:rsid w:val="005D24AB"/>
    <w:rsid w:val="005D2783"/>
    <w:rsid w:val="005D2B92"/>
    <w:rsid w:val="005D33E9"/>
    <w:rsid w:val="005D3689"/>
    <w:rsid w:val="005D36D5"/>
    <w:rsid w:val="005D446B"/>
    <w:rsid w:val="005D477B"/>
    <w:rsid w:val="005D4CAD"/>
    <w:rsid w:val="005D5A89"/>
    <w:rsid w:val="005D60BE"/>
    <w:rsid w:val="005D65B6"/>
    <w:rsid w:val="005D6999"/>
    <w:rsid w:val="005D6C7D"/>
    <w:rsid w:val="005D7EE1"/>
    <w:rsid w:val="005D7EF9"/>
    <w:rsid w:val="005E01C4"/>
    <w:rsid w:val="005E02DD"/>
    <w:rsid w:val="005E0370"/>
    <w:rsid w:val="005E07B6"/>
    <w:rsid w:val="005E0A12"/>
    <w:rsid w:val="005E0D85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4176"/>
    <w:rsid w:val="005E41EF"/>
    <w:rsid w:val="005E443D"/>
    <w:rsid w:val="005E4679"/>
    <w:rsid w:val="005E49E1"/>
    <w:rsid w:val="005E4ADB"/>
    <w:rsid w:val="005E52A4"/>
    <w:rsid w:val="005E56B7"/>
    <w:rsid w:val="005E59F3"/>
    <w:rsid w:val="005E5AD0"/>
    <w:rsid w:val="005E6224"/>
    <w:rsid w:val="005E6F90"/>
    <w:rsid w:val="005E7015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3A1"/>
    <w:rsid w:val="005F15F0"/>
    <w:rsid w:val="005F18CA"/>
    <w:rsid w:val="005F27D3"/>
    <w:rsid w:val="005F2A46"/>
    <w:rsid w:val="005F3214"/>
    <w:rsid w:val="005F37F9"/>
    <w:rsid w:val="005F3870"/>
    <w:rsid w:val="005F3AFE"/>
    <w:rsid w:val="005F3B4B"/>
    <w:rsid w:val="005F473E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57A"/>
    <w:rsid w:val="005F7909"/>
    <w:rsid w:val="005F797C"/>
    <w:rsid w:val="005F7AE8"/>
    <w:rsid w:val="005F7C5C"/>
    <w:rsid w:val="005F7E90"/>
    <w:rsid w:val="00600225"/>
    <w:rsid w:val="00600681"/>
    <w:rsid w:val="0060084C"/>
    <w:rsid w:val="00600B8C"/>
    <w:rsid w:val="00600E67"/>
    <w:rsid w:val="00601C1E"/>
    <w:rsid w:val="00601E2A"/>
    <w:rsid w:val="0060239D"/>
    <w:rsid w:val="006026DC"/>
    <w:rsid w:val="00602828"/>
    <w:rsid w:val="006029B7"/>
    <w:rsid w:val="00602DF2"/>
    <w:rsid w:val="006030D0"/>
    <w:rsid w:val="006034CB"/>
    <w:rsid w:val="00603B55"/>
    <w:rsid w:val="00603C1D"/>
    <w:rsid w:val="00603C2C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93A"/>
    <w:rsid w:val="006079BE"/>
    <w:rsid w:val="00607B87"/>
    <w:rsid w:val="00607DAC"/>
    <w:rsid w:val="00607F3E"/>
    <w:rsid w:val="00610358"/>
    <w:rsid w:val="006106B0"/>
    <w:rsid w:val="00610B10"/>
    <w:rsid w:val="00610B8B"/>
    <w:rsid w:val="00610EB9"/>
    <w:rsid w:val="0061114D"/>
    <w:rsid w:val="00611727"/>
    <w:rsid w:val="00611CF7"/>
    <w:rsid w:val="00611F5C"/>
    <w:rsid w:val="006122CA"/>
    <w:rsid w:val="00612365"/>
    <w:rsid w:val="0061299C"/>
    <w:rsid w:val="00613413"/>
    <w:rsid w:val="00613537"/>
    <w:rsid w:val="0061490C"/>
    <w:rsid w:val="00614944"/>
    <w:rsid w:val="00614F92"/>
    <w:rsid w:val="0061530C"/>
    <w:rsid w:val="006157A5"/>
    <w:rsid w:val="00615837"/>
    <w:rsid w:val="00615927"/>
    <w:rsid w:val="00615CCE"/>
    <w:rsid w:val="00615EED"/>
    <w:rsid w:val="006167E8"/>
    <w:rsid w:val="00616B01"/>
    <w:rsid w:val="00617530"/>
    <w:rsid w:val="0061769F"/>
    <w:rsid w:val="00617DB9"/>
    <w:rsid w:val="00617E55"/>
    <w:rsid w:val="00617EC6"/>
    <w:rsid w:val="00620195"/>
    <w:rsid w:val="006202AD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CA3"/>
    <w:rsid w:val="006232E5"/>
    <w:rsid w:val="0062387C"/>
    <w:rsid w:val="00623A3B"/>
    <w:rsid w:val="00624A8C"/>
    <w:rsid w:val="00624BFD"/>
    <w:rsid w:val="00624EA0"/>
    <w:rsid w:val="006250F5"/>
    <w:rsid w:val="00625352"/>
    <w:rsid w:val="006255BF"/>
    <w:rsid w:val="006256F8"/>
    <w:rsid w:val="00626C61"/>
    <w:rsid w:val="00627326"/>
    <w:rsid w:val="00627612"/>
    <w:rsid w:val="00627AEC"/>
    <w:rsid w:val="00627EC7"/>
    <w:rsid w:val="00630201"/>
    <w:rsid w:val="00630645"/>
    <w:rsid w:val="00630903"/>
    <w:rsid w:val="0063093D"/>
    <w:rsid w:val="006309BD"/>
    <w:rsid w:val="00630D7C"/>
    <w:rsid w:val="0063101B"/>
    <w:rsid w:val="00631250"/>
    <w:rsid w:val="006318EA"/>
    <w:rsid w:val="00631AB1"/>
    <w:rsid w:val="00631B49"/>
    <w:rsid w:val="00631C22"/>
    <w:rsid w:val="00631C61"/>
    <w:rsid w:val="006321F8"/>
    <w:rsid w:val="0063232D"/>
    <w:rsid w:val="00632647"/>
    <w:rsid w:val="00632A9F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C4"/>
    <w:rsid w:val="006356AF"/>
    <w:rsid w:val="00635ACB"/>
    <w:rsid w:val="006361BA"/>
    <w:rsid w:val="00636C6C"/>
    <w:rsid w:val="00636EB3"/>
    <w:rsid w:val="00637696"/>
    <w:rsid w:val="006376A1"/>
    <w:rsid w:val="00637C85"/>
    <w:rsid w:val="0064014C"/>
    <w:rsid w:val="006402C0"/>
    <w:rsid w:val="00640322"/>
    <w:rsid w:val="006403AA"/>
    <w:rsid w:val="00640563"/>
    <w:rsid w:val="00641612"/>
    <w:rsid w:val="00641D33"/>
    <w:rsid w:val="00641DA3"/>
    <w:rsid w:val="00642280"/>
    <w:rsid w:val="006425CB"/>
    <w:rsid w:val="0064274D"/>
    <w:rsid w:val="00642887"/>
    <w:rsid w:val="00642CD5"/>
    <w:rsid w:val="0064336F"/>
    <w:rsid w:val="00643404"/>
    <w:rsid w:val="006437F5"/>
    <w:rsid w:val="006442F9"/>
    <w:rsid w:val="00644CE6"/>
    <w:rsid w:val="00644FE4"/>
    <w:rsid w:val="0064598C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D59"/>
    <w:rsid w:val="0065417B"/>
    <w:rsid w:val="006541AA"/>
    <w:rsid w:val="0065468E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74DC"/>
    <w:rsid w:val="0065764B"/>
    <w:rsid w:val="00657757"/>
    <w:rsid w:val="00657944"/>
    <w:rsid w:val="00657982"/>
    <w:rsid w:val="00657AD9"/>
    <w:rsid w:val="00657BF5"/>
    <w:rsid w:val="006600DE"/>
    <w:rsid w:val="0066111E"/>
    <w:rsid w:val="00661184"/>
    <w:rsid w:val="006612C3"/>
    <w:rsid w:val="00661760"/>
    <w:rsid w:val="0066185E"/>
    <w:rsid w:val="00661BAA"/>
    <w:rsid w:val="00661BD2"/>
    <w:rsid w:val="006623FB"/>
    <w:rsid w:val="0066258C"/>
    <w:rsid w:val="006628D5"/>
    <w:rsid w:val="006631D6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6B8"/>
    <w:rsid w:val="00671749"/>
    <w:rsid w:val="00671954"/>
    <w:rsid w:val="00671B4C"/>
    <w:rsid w:val="00671D07"/>
    <w:rsid w:val="00671F66"/>
    <w:rsid w:val="006720B7"/>
    <w:rsid w:val="0067227F"/>
    <w:rsid w:val="00672F40"/>
    <w:rsid w:val="00673285"/>
    <w:rsid w:val="00673A33"/>
    <w:rsid w:val="00674D7F"/>
    <w:rsid w:val="00675231"/>
    <w:rsid w:val="0067561E"/>
    <w:rsid w:val="0067575C"/>
    <w:rsid w:val="00675887"/>
    <w:rsid w:val="00675BC5"/>
    <w:rsid w:val="00675C04"/>
    <w:rsid w:val="00676399"/>
    <w:rsid w:val="006764D9"/>
    <w:rsid w:val="00676582"/>
    <w:rsid w:val="0067674F"/>
    <w:rsid w:val="006767A4"/>
    <w:rsid w:val="00676833"/>
    <w:rsid w:val="00676C8F"/>
    <w:rsid w:val="006774BB"/>
    <w:rsid w:val="006800FA"/>
    <w:rsid w:val="00680D35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B6E"/>
    <w:rsid w:val="00682DFD"/>
    <w:rsid w:val="006834BA"/>
    <w:rsid w:val="00683D5E"/>
    <w:rsid w:val="0068430F"/>
    <w:rsid w:val="006843A3"/>
    <w:rsid w:val="00684749"/>
    <w:rsid w:val="00684A26"/>
    <w:rsid w:val="00684A7A"/>
    <w:rsid w:val="00684D28"/>
    <w:rsid w:val="00684DA8"/>
    <w:rsid w:val="006850BF"/>
    <w:rsid w:val="0068526A"/>
    <w:rsid w:val="00685402"/>
    <w:rsid w:val="00685444"/>
    <w:rsid w:val="00685471"/>
    <w:rsid w:val="00685666"/>
    <w:rsid w:val="00685F26"/>
    <w:rsid w:val="0068608C"/>
    <w:rsid w:val="006865C6"/>
    <w:rsid w:val="00686751"/>
    <w:rsid w:val="006867D8"/>
    <w:rsid w:val="006868C6"/>
    <w:rsid w:val="006869F2"/>
    <w:rsid w:val="00686BB1"/>
    <w:rsid w:val="006875D3"/>
    <w:rsid w:val="006877E8"/>
    <w:rsid w:val="00687F9C"/>
    <w:rsid w:val="00690BAC"/>
    <w:rsid w:val="00691093"/>
    <w:rsid w:val="00691425"/>
    <w:rsid w:val="00691992"/>
    <w:rsid w:val="00691C3F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FCE"/>
    <w:rsid w:val="00696BD6"/>
    <w:rsid w:val="00696EE6"/>
    <w:rsid w:val="0069727E"/>
    <w:rsid w:val="006972C9"/>
    <w:rsid w:val="00697775"/>
    <w:rsid w:val="00697CF7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97B"/>
    <w:rsid w:val="006A2CCB"/>
    <w:rsid w:val="006A3107"/>
    <w:rsid w:val="006A3153"/>
    <w:rsid w:val="006A3616"/>
    <w:rsid w:val="006A39E0"/>
    <w:rsid w:val="006A3C00"/>
    <w:rsid w:val="006A3CBB"/>
    <w:rsid w:val="006A465E"/>
    <w:rsid w:val="006A47F7"/>
    <w:rsid w:val="006A48AB"/>
    <w:rsid w:val="006A4C4E"/>
    <w:rsid w:val="006A5430"/>
    <w:rsid w:val="006A5B09"/>
    <w:rsid w:val="006A6002"/>
    <w:rsid w:val="006A6047"/>
    <w:rsid w:val="006A61D5"/>
    <w:rsid w:val="006A6BAA"/>
    <w:rsid w:val="006A7052"/>
    <w:rsid w:val="006A7188"/>
    <w:rsid w:val="006A7322"/>
    <w:rsid w:val="006A77E4"/>
    <w:rsid w:val="006A79BB"/>
    <w:rsid w:val="006A7D05"/>
    <w:rsid w:val="006B0991"/>
    <w:rsid w:val="006B147D"/>
    <w:rsid w:val="006B154C"/>
    <w:rsid w:val="006B2043"/>
    <w:rsid w:val="006B208D"/>
    <w:rsid w:val="006B2218"/>
    <w:rsid w:val="006B254C"/>
    <w:rsid w:val="006B2B83"/>
    <w:rsid w:val="006B2C2F"/>
    <w:rsid w:val="006B381B"/>
    <w:rsid w:val="006B406B"/>
    <w:rsid w:val="006B52F4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69B"/>
    <w:rsid w:val="006C0ACA"/>
    <w:rsid w:val="006C1109"/>
    <w:rsid w:val="006C110B"/>
    <w:rsid w:val="006C16D9"/>
    <w:rsid w:val="006C176E"/>
    <w:rsid w:val="006C18F4"/>
    <w:rsid w:val="006C222E"/>
    <w:rsid w:val="006C2239"/>
    <w:rsid w:val="006C24D9"/>
    <w:rsid w:val="006C2BEC"/>
    <w:rsid w:val="006C2D34"/>
    <w:rsid w:val="006C313C"/>
    <w:rsid w:val="006C3EFB"/>
    <w:rsid w:val="006C4059"/>
    <w:rsid w:val="006C4580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A79"/>
    <w:rsid w:val="006D1CB4"/>
    <w:rsid w:val="006D1D61"/>
    <w:rsid w:val="006D1DDA"/>
    <w:rsid w:val="006D1E0D"/>
    <w:rsid w:val="006D2419"/>
    <w:rsid w:val="006D24A1"/>
    <w:rsid w:val="006D258B"/>
    <w:rsid w:val="006D25F5"/>
    <w:rsid w:val="006D28E7"/>
    <w:rsid w:val="006D32E6"/>
    <w:rsid w:val="006D34BD"/>
    <w:rsid w:val="006D3D9B"/>
    <w:rsid w:val="006D44C2"/>
    <w:rsid w:val="006D457A"/>
    <w:rsid w:val="006D47AA"/>
    <w:rsid w:val="006D47F0"/>
    <w:rsid w:val="006D523D"/>
    <w:rsid w:val="006D5417"/>
    <w:rsid w:val="006D559C"/>
    <w:rsid w:val="006D5873"/>
    <w:rsid w:val="006D5F33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B6F"/>
    <w:rsid w:val="006E0D9C"/>
    <w:rsid w:val="006E13F8"/>
    <w:rsid w:val="006E15DE"/>
    <w:rsid w:val="006E1BF9"/>
    <w:rsid w:val="006E1F13"/>
    <w:rsid w:val="006E2991"/>
    <w:rsid w:val="006E3573"/>
    <w:rsid w:val="006E3587"/>
    <w:rsid w:val="006E365B"/>
    <w:rsid w:val="006E36DC"/>
    <w:rsid w:val="006E3782"/>
    <w:rsid w:val="006E37C0"/>
    <w:rsid w:val="006E3F38"/>
    <w:rsid w:val="006E47FF"/>
    <w:rsid w:val="006E4E32"/>
    <w:rsid w:val="006E5137"/>
    <w:rsid w:val="006E5F30"/>
    <w:rsid w:val="006E663F"/>
    <w:rsid w:val="006E67D1"/>
    <w:rsid w:val="006E6CF0"/>
    <w:rsid w:val="006E6D2C"/>
    <w:rsid w:val="006E6E0B"/>
    <w:rsid w:val="006E6F8A"/>
    <w:rsid w:val="006E73A6"/>
    <w:rsid w:val="006E73CA"/>
    <w:rsid w:val="006E76A7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6A0"/>
    <w:rsid w:val="006F3BDE"/>
    <w:rsid w:val="006F3F87"/>
    <w:rsid w:val="006F407C"/>
    <w:rsid w:val="006F4326"/>
    <w:rsid w:val="006F4D03"/>
    <w:rsid w:val="006F5358"/>
    <w:rsid w:val="006F5699"/>
    <w:rsid w:val="006F6595"/>
    <w:rsid w:val="006F6885"/>
    <w:rsid w:val="006F7030"/>
    <w:rsid w:val="006F70F6"/>
    <w:rsid w:val="006F72A2"/>
    <w:rsid w:val="006F7B62"/>
    <w:rsid w:val="006F7B82"/>
    <w:rsid w:val="006F7D6A"/>
    <w:rsid w:val="006F7E7C"/>
    <w:rsid w:val="006F7E7E"/>
    <w:rsid w:val="007006E2"/>
    <w:rsid w:val="0070080C"/>
    <w:rsid w:val="00700BCF"/>
    <w:rsid w:val="007016BB"/>
    <w:rsid w:val="007017C5"/>
    <w:rsid w:val="00701AAF"/>
    <w:rsid w:val="00701B95"/>
    <w:rsid w:val="00701E2E"/>
    <w:rsid w:val="0070213A"/>
    <w:rsid w:val="007024E1"/>
    <w:rsid w:val="0070269F"/>
    <w:rsid w:val="0070328B"/>
    <w:rsid w:val="0070391B"/>
    <w:rsid w:val="00703D9B"/>
    <w:rsid w:val="0070471C"/>
    <w:rsid w:val="007049D9"/>
    <w:rsid w:val="00704B33"/>
    <w:rsid w:val="00704F7C"/>
    <w:rsid w:val="0070520D"/>
    <w:rsid w:val="00705349"/>
    <w:rsid w:val="00705A77"/>
    <w:rsid w:val="007060A9"/>
    <w:rsid w:val="0070633D"/>
    <w:rsid w:val="00706B72"/>
    <w:rsid w:val="00706BE6"/>
    <w:rsid w:val="00706CC0"/>
    <w:rsid w:val="00706F9E"/>
    <w:rsid w:val="0070745D"/>
    <w:rsid w:val="007078B8"/>
    <w:rsid w:val="0070794F"/>
    <w:rsid w:val="00707EF6"/>
    <w:rsid w:val="007104DC"/>
    <w:rsid w:val="007109E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212E"/>
    <w:rsid w:val="007121AB"/>
    <w:rsid w:val="007133F9"/>
    <w:rsid w:val="0071374D"/>
    <w:rsid w:val="007142C7"/>
    <w:rsid w:val="0071463E"/>
    <w:rsid w:val="0071498E"/>
    <w:rsid w:val="00714F3E"/>
    <w:rsid w:val="007153B9"/>
    <w:rsid w:val="007153D7"/>
    <w:rsid w:val="00715816"/>
    <w:rsid w:val="00715862"/>
    <w:rsid w:val="00715AF0"/>
    <w:rsid w:val="00715CD0"/>
    <w:rsid w:val="00715D4D"/>
    <w:rsid w:val="00715E09"/>
    <w:rsid w:val="0071609E"/>
    <w:rsid w:val="0071641B"/>
    <w:rsid w:val="007165E0"/>
    <w:rsid w:val="00716B98"/>
    <w:rsid w:val="00716F29"/>
    <w:rsid w:val="0071715E"/>
    <w:rsid w:val="0071775D"/>
    <w:rsid w:val="007177DF"/>
    <w:rsid w:val="00717806"/>
    <w:rsid w:val="0071796E"/>
    <w:rsid w:val="007201ED"/>
    <w:rsid w:val="00720327"/>
    <w:rsid w:val="0072073C"/>
    <w:rsid w:val="00720A43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F0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180"/>
    <w:rsid w:val="007275BA"/>
    <w:rsid w:val="00727924"/>
    <w:rsid w:val="00727A36"/>
    <w:rsid w:val="00727DD8"/>
    <w:rsid w:val="00727F48"/>
    <w:rsid w:val="007301B2"/>
    <w:rsid w:val="00730597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556C"/>
    <w:rsid w:val="007357A3"/>
    <w:rsid w:val="00735875"/>
    <w:rsid w:val="007358AD"/>
    <w:rsid w:val="007359AD"/>
    <w:rsid w:val="00735B4B"/>
    <w:rsid w:val="00735DCE"/>
    <w:rsid w:val="00735F6F"/>
    <w:rsid w:val="007365D1"/>
    <w:rsid w:val="00736FAE"/>
    <w:rsid w:val="0073722D"/>
    <w:rsid w:val="00737613"/>
    <w:rsid w:val="00737A7A"/>
    <w:rsid w:val="00737EB0"/>
    <w:rsid w:val="00740407"/>
    <w:rsid w:val="00740C97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154"/>
    <w:rsid w:val="007441EF"/>
    <w:rsid w:val="00744DDF"/>
    <w:rsid w:val="00744F6F"/>
    <w:rsid w:val="00744F96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E38"/>
    <w:rsid w:val="00750F5A"/>
    <w:rsid w:val="007511C5"/>
    <w:rsid w:val="007518D7"/>
    <w:rsid w:val="00751DFB"/>
    <w:rsid w:val="00751F30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E6"/>
    <w:rsid w:val="00753A92"/>
    <w:rsid w:val="00753DD1"/>
    <w:rsid w:val="00754083"/>
    <w:rsid w:val="0075431F"/>
    <w:rsid w:val="00754743"/>
    <w:rsid w:val="00754AE0"/>
    <w:rsid w:val="00755063"/>
    <w:rsid w:val="00755132"/>
    <w:rsid w:val="00755F1C"/>
    <w:rsid w:val="00756514"/>
    <w:rsid w:val="0075688E"/>
    <w:rsid w:val="0075689E"/>
    <w:rsid w:val="0075711D"/>
    <w:rsid w:val="0075721B"/>
    <w:rsid w:val="00757462"/>
    <w:rsid w:val="00757696"/>
    <w:rsid w:val="0075793F"/>
    <w:rsid w:val="00757B59"/>
    <w:rsid w:val="00757EA0"/>
    <w:rsid w:val="007604E0"/>
    <w:rsid w:val="00760867"/>
    <w:rsid w:val="00760E42"/>
    <w:rsid w:val="00760F5D"/>
    <w:rsid w:val="0076130F"/>
    <w:rsid w:val="0076134D"/>
    <w:rsid w:val="007616A9"/>
    <w:rsid w:val="00761D4F"/>
    <w:rsid w:val="00761FDD"/>
    <w:rsid w:val="00762159"/>
    <w:rsid w:val="00762206"/>
    <w:rsid w:val="0076231A"/>
    <w:rsid w:val="007624EB"/>
    <w:rsid w:val="00762740"/>
    <w:rsid w:val="00763010"/>
    <w:rsid w:val="0076376E"/>
    <w:rsid w:val="00763935"/>
    <w:rsid w:val="00763FE5"/>
    <w:rsid w:val="0076405F"/>
    <w:rsid w:val="007646A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012"/>
    <w:rsid w:val="007675A9"/>
    <w:rsid w:val="00767670"/>
    <w:rsid w:val="00770225"/>
    <w:rsid w:val="0077084A"/>
    <w:rsid w:val="00770925"/>
    <w:rsid w:val="00770CFD"/>
    <w:rsid w:val="00770EB5"/>
    <w:rsid w:val="00771278"/>
    <w:rsid w:val="007712CB"/>
    <w:rsid w:val="007713A3"/>
    <w:rsid w:val="0077148C"/>
    <w:rsid w:val="007715CC"/>
    <w:rsid w:val="007726DC"/>
    <w:rsid w:val="00772896"/>
    <w:rsid w:val="00773023"/>
    <w:rsid w:val="007730F3"/>
    <w:rsid w:val="007737FD"/>
    <w:rsid w:val="00773BC9"/>
    <w:rsid w:val="007746F5"/>
    <w:rsid w:val="00774775"/>
    <w:rsid w:val="00774A00"/>
    <w:rsid w:val="00774B9E"/>
    <w:rsid w:val="00775297"/>
    <w:rsid w:val="007753A2"/>
    <w:rsid w:val="007753AB"/>
    <w:rsid w:val="0077585B"/>
    <w:rsid w:val="00775BA3"/>
    <w:rsid w:val="007760C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DED"/>
    <w:rsid w:val="00781637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64A"/>
    <w:rsid w:val="007857BE"/>
    <w:rsid w:val="0078596D"/>
    <w:rsid w:val="00785ACA"/>
    <w:rsid w:val="00786149"/>
    <w:rsid w:val="00786179"/>
    <w:rsid w:val="00786F49"/>
    <w:rsid w:val="00787C45"/>
    <w:rsid w:val="00790949"/>
    <w:rsid w:val="00790D51"/>
    <w:rsid w:val="00790DBF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E3"/>
    <w:rsid w:val="007943B2"/>
    <w:rsid w:val="00794723"/>
    <w:rsid w:val="00795B85"/>
    <w:rsid w:val="007969A2"/>
    <w:rsid w:val="00796D9B"/>
    <w:rsid w:val="00797AD6"/>
    <w:rsid w:val="00797BAD"/>
    <w:rsid w:val="007A09CC"/>
    <w:rsid w:val="007A0C44"/>
    <w:rsid w:val="007A12BA"/>
    <w:rsid w:val="007A1D86"/>
    <w:rsid w:val="007A1F17"/>
    <w:rsid w:val="007A2F88"/>
    <w:rsid w:val="007A3547"/>
    <w:rsid w:val="007A35D9"/>
    <w:rsid w:val="007A3AB4"/>
    <w:rsid w:val="007A4605"/>
    <w:rsid w:val="007A4B77"/>
    <w:rsid w:val="007A4C96"/>
    <w:rsid w:val="007A501C"/>
    <w:rsid w:val="007A5476"/>
    <w:rsid w:val="007A57F9"/>
    <w:rsid w:val="007A5A96"/>
    <w:rsid w:val="007A5CE2"/>
    <w:rsid w:val="007A5F8E"/>
    <w:rsid w:val="007A600E"/>
    <w:rsid w:val="007A63B1"/>
    <w:rsid w:val="007A6550"/>
    <w:rsid w:val="007A6AC7"/>
    <w:rsid w:val="007A6D8A"/>
    <w:rsid w:val="007A711B"/>
    <w:rsid w:val="007A71CF"/>
    <w:rsid w:val="007A7CA8"/>
    <w:rsid w:val="007B00A5"/>
    <w:rsid w:val="007B00EB"/>
    <w:rsid w:val="007B0159"/>
    <w:rsid w:val="007B09EE"/>
    <w:rsid w:val="007B1693"/>
    <w:rsid w:val="007B1A9B"/>
    <w:rsid w:val="007B1D9A"/>
    <w:rsid w:val="007B1EDB"/>
    <w:rsid w:val="007B1FED"/>
    <w:rsid w:val="007B210E"/>
    <w:rsid w:val="007B231A"/>
    <w:rsid w:val="007B233E"/>
    <w:rsid w:val="007B2A35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50ED"/>
    <w:rsid w:val="007B5726"/>
    <w:rsid w:val="007B6258"/>
    <w:rsid w:val="007B6A30"/>
    <w:rsid w:val="007B6CBD"/>
    <w:rsid w:val="007B7279"/>
    <w:rsid w:val="007B7C4C"/>
    <w:rsid w:val="007B7FD8"/>
    <w:rsid w:val="007C089C"/>
    <w:rsid w:val="007C08EF"/>
    <w:rsid w:val="007C0BFF"/>
    <w:rsid w:val="007C11C2"/>
    <w:rsid w:val="007C12B6"/>
    <w:rsid w:val="007C2103"/>
    <w:rsid w:val="007C2621"/>
    <w:rsid w:val="007C28D2"/>
    <w:rsid w:val="007C2AE5"/>
    <w:rsid w:val="007C2DFA"/>
    <w:rsid w:val="007C3277"/>
    <w:rsid w:val="007C34EE"/>
    <w:rsid w:val="007C387C"/>
    <w:rsid w:val="007C3A06"/>
    <w:rsid w:val="007C3BFE"/>
    <w:rsid w:val="007C4232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86E"/>
    <w:rsid w:val="007D22FB"/>
    <w:rsid w:val="007D2455"/>
    <w:rsid w:val="007D2810"/>
    <w:rsid w:val="007D2A09"/>
    <w:rsid w:val="007D2B6C"/>
    <w:rsid w:val="007D2BA5"/>
    <w:rsid w:val="007D2E63"/>
    <w:rsid w:val="007D430A"/>
    <w:rsid w:val="007D4A90"/>
    <w:rsid w:val="007D4D92"/>
    <w:rsid w:val="007D5530"/>
    <w:rsid w:val="007D5809"/>
    <w:rsid w:val="007D59C0"/>
    <w:rsid w:val="007D5F02"/>
    <w:rsid w:val="007D60BC"/>
    <w:rsid w:val="007D6244"/>
    <w:rsid w:val="007D7165"/>
    <w:rsid w:val="007E0331"/>
    <w:rsid w:val="007E08F1"/>
    <w:rsid w:val="007E0CA0"/>
    <w:rsid w:val="007E19C8"/>
    <w:rsid w:val="007E22B3"/>
    <w:rsid w:val="007E2350"/>
    <w:rsid w:val="007E23AD"/>
    <w:rsid w:val="007E2CD9"/>
    <w:rsid w:val="007E2E42"/>
    <w:rsid w:val="007E3091"/>
    <w:rsid w:val="007E30BA"/>
    <w:rsid w:val="007E30F6"/>
    <w:rsid w:val="007E38AF"/>
    <w:rsid w:val="007E3CF7"/>
    <w:rsid w:val="007E408E"/>
    <w:rsid w:val="007E5070"/>
    <w:rsid w:val="007E5226"/>
    <w:rsid w:val="007E58D5"/>
    <w:rsid w:val="007E59BB"/>
    <w:rsid w:val="007E5A6D"/>
    <w:rsid w:val="007E5D6A"/>
    <w:rsid w:val="007E5E7F"/>
    <w:rsid w:val="007E63E6"/>
    <w:rsid w:val="007E63F7"/>
    <w:rsid w:val="007E6719"/>
    <w:rsid w:val="007E70C7"/>
    <w:rsid w:val="007E7510"/>
    <w:rsid w:val="007E78A0"/>
    <w:rsid w:val="007E790F"/>
    <w:rsid w:val="007F0980"/>
    <w:rsid w:val="007F1174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A0D"/>
    <w:rsid w:val="007F4CCF"/>
    <w:rsid w:val="007F552C"/>
    <w:rsid w:val="007F55E3"/>
    <w:rsid w:val="007F561D"/>
    <w:rsid w:val="007F5669"/>
    <w:rsid w:val="007F63A2"/>
    <w:rsid w:val="007F63D7"/>
    <w:rsid w:val="007F74F2"/>
    <w:rsid w:val="007F75D5"/>
    <w:rsid w:val="007F76C2"/>
    <w:rsid w:val="007F7A6A"/>
    <w:rsid w:val="007F7A91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A1D"/>
    <w:rsid w:val="00801FFF"/>
    <w:rsid w:val="00802130"/>
    <w:rsid w:val="00802973"/>
    <w:rsid w:val="00802E29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693B"/>
    <w:rsid w:val="008069CF"/>
    <w:rsid w:val="00806AD2"/>
    <w:rsid w:val="00806B98"/>
    <w:rsid w:val="00806E22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8D1"/>
    <w:rsid w:val="00812B82"/>
    <w:rsid w:val="00812DD9"/>
    <w:rsid w:val="008140BB"/>
    <w:rsid w:val="0081430A"/>
    <w:rsid w:val="008143E3"/>
    <w:rsid w:val="00814408"/>
    <w:rsid w:val="00814881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865"/>
    <w:rsid w:val="008168B8"/>
    <w:rsid w:val="00816A8D"/>
    <w:rsid w:val="00817402"/>
    <w:rsid w:val="008177A7"/>
    <w:rsid w:val="00817B23"/>
    <w:rsid w:val="008200C1"/>
    <w:rsid w:val="00820F5B"/>
    <w:rsid w:val="008212F0"/>
    <w:rsid w:val="00821C35"/>
    <w:rsid w:val="00821FC0"/>
    <w:rsid w:val="00822405"/>
    <w:rsid w:val="0082247A"/>
    <w:rsid w:val="008226A4"/>
    <w:rsid w:val="00822E25"/>
    <w:rsid w:val="008230B8"/>
    <w:rsid w:val="00823200"/>
    <w:rsid w:val="0082333E"/>
    <w:rsid w:val="00823572"/>
    <w:rsid w:val="0082389B"/>
    <w:rsid w:val="00823DE6"/>
    <w:rsid w:val="008241C0"/>
    <w:rsid w:val="0082473B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B50"/>
    <w:rsid w:val="00831C93"/>
    <w:rsid w:val="00831DC6"/>
    <w:rsid w:val="0083299D"/>
    <w:rsid w:val="00833076"/>
    <w:rsid w:val="008335E4"/>
    <w:rsid w:val="00833A0C"/>
    <w:rsid w:val="00833AC0"/>
    <w:rsid w:val="00833BB7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A3"/>
    <w:rsid w:val="008354EA"/>
    <w:rsid w:val="00835748"/>
    <w:rsid w:val="00835A89"/>
    <w:rsid w:val="00835ACB"/>
    <w:rsid w:val="00835B02"/>
    <w:rsid w:val="00835EF2"/>
    <w:rsid w:val="00836552"/>
    <w:rsid w:val="00836E2B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C4A"/>
    <w:rsid w:val="00840D54"/>
    <w:rsid w:val="00840FA1"/>
    <w:rsid w:val="00840FDF"/>
    <w:rsid w:val="008413C0"/>
    <w:rsid w:val="00841443"/>
    <w:rsid w:val="00841E6F"/>
    <w:rsid w:val="008421AC"/>
    <w:rsid w:val="008425AB"/>
    <w:rsid w:val="00842F20"/>
    <w:rsid w:val="00842FD0"/>
    <w:rsid w:val="00843724"/>
    <w:rsid w:val="0084383E"/>
    <w:rsid w:val="00843A48"/>
    <w:rsid w:val="00843FC8"/>
    <w:rsid w:val="00844359"/>
    <w:rsid w:val="00844687"/>
    <w:rsid w:val="008446A2"/>
    <w:rsid w:val="0084483B"/>
    <w:rsid w:val="0084495A"/>
    <w:rsid w:val="00844C23"/>
    <w:rsid w:val="00844ED1"/>
    <w:rsid w:val="00845295"/>
    <w:rsid w:val="00845780"/>
    <w:rsid w:val="00845D66"/>
    <w:rsid w:val="00845E17"/>
    <w:rsid w:val="0084609C"/>
    <w:rsid w:val="0084621B"/>
    <w:rsid w:val="0084684C"/>
    <w:rsid w:val="00846C46"/>
    <w:rsid w:val="00846E57"/>
    <w:rsid w:val="00846FA4"/>
    <w:rsid w:val="00847359"/>
    <w:rsid w:val="008473F2"/>
    <w:rsid w:val="00847E32"/>
    <w:rsid w:val="00847EB7"/>
    <w:rsid w:val="00850A77"/>
    <w:rsid w:val="00850BC4"/>
    <w:rsid w:val="00850BC8"/>
    <w:rsid w:val="0085178F"/>
    <w:rsid w:val="00851E27"/>
    <w:rsid w:val="00851F25"/>
    <w:rsid w:val="008526ED"/>
    <w:rsid w:val="008527EA"/>
    <w:rsid w:val="00852903"/>
    <w:rsid w:val="00852C77"/>
    <w:rsid w:val="008532A4"/>
    <w:rsid w:val="00853743"/>
    <w:rsid w:val="00853C6F"/>
    <w:rsid w:val="00853F43"/>
    <w:rsid w:val="00853FCD"/>
    <w:rsid w:val="00854543"/>
    <w:rsid w:val="00854577"/>
    <w:rsid w:val="0085460D"/>
    <w:rsid w:val="00854B5C"/>
    <w:rsid w:val="00855542"/>
    <w:rsid w:val="0085595D"/>
    <w:rsid w:val="00855B32"/>
    <w:rsid w:val="00855B6E"/>
    <w:rsid w:val="008561DF"/>
    <w:rsid w:val="0085691B"/>
    <w:rsid w:val="008569E5"/>
    <w:rsid w:val="00857126"/>
    <w:rsid w:val="0085773F"/>
    <w:rsid w:val="00857BFC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CC"/>
    <w:rsid w:val="00861A3B"/>
    <w:rsid w:val="00861A64"/>
    <w:rsid w:val="00861DD4"/>
    <w:rsid w:val="00862163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30"/>
    <w:rsid w:val="00864184"/>
    <w:rsid w:val="00864188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7009D"/>
    <w:rsid w:val="008701AF"/>
    <w:rsid w:val="00870516"/>
    <w:rsid w:val="008707B4"/>
    <w:rsid w:val="008709BB"/>
    <w:rsid w:val="00870B0B"/>
    <w:rsid w:val="00870CE6"/>
    <w:rsid w:val="00871101"/>
    <w:rsid w:val="0087116F"/>
    <w:rsid w:val="0087146A"/>
    <w:rsid w:val="00871AD7"/>
    <w:rsid w:val="008720CB"/>
    <w:rsid w:val="00872323"/>
    <w:rsid w:val="00872936"/>
    <w:rsid w:val="00872B0E"/>
    <w:rsid w:val="00872CAC"/>
    <w:rsid w:val="00872EC0"/>
    <w:rsid w:val="0087308C"/>
    <w:rsid w:val="008733C2"/>
    <w:rsid w:val="008737CC"/>
    <w:rsid w:val="0087388F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6197"/>
    <w:rsid w:val="008762CF"/>
    <w:rsid w:val="0087654C"/>
    <w:rsid w:val="00876B66"/>
    <w:rsid w:val="00876E5E"/>
    <w:rsid w:val="0087725D"/>
    <w:rsid w:val="00877341"/>
    <w:rsid w:val="00877F1B"/>
    <w:rsid w:val="008801A1"/>
    <w:rsid w:val="00880388"/>
    <w:rsid w:val="0088051B"/>
    <w:rsid w:val="00880E04"/>
    <w:rsid w:val="0088119C"/>
    <w:rsid w:val="0088129E"/>
    <w:rsid w:val="008814A5"/>
    <w:rsid w:val="008818F1"/>
    <w:rsid w:val="00882A32"/>
    <w:rsid w:val="00882CA8"/>
    <w:rsid w:val="008831AD"/>
    <w:rsid w:val="008836D0"/>
    <w:rsid w:val="00883815"/>
    <w:rsid w:val="00883D95"/>
    <w:rsid w:val="00884422"/>
    <w:rsid w:val="0088475A"/>
    <w:rsid w:val="008847BE"/>
    <w:rsid w:val="00884B52"/>
    <w:rsid w:val="00884B94"/>
    <w:rsid w:val="00885109"/>
    <w:rsid w:val="0088529B"/>
    <w:rsid w:val="008859FF"/>
    <w:rsid w:val="00885A9D"/>
    <w:rsid w:val="00886124"/>
    <w:rsid w:val="00886216"/>
    <w:rsid w:val="008867FC"/>
    <w:rsid w:val="00886A8C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C9"/>
    <w:rsid w:val="00891A23"/>
    <w:rsid w:val="00891C10"/>
    <w:rsid w:val="00891D30"/>
    <w:rsid w:val="0089201F"/>
    <w:rsid w:val="0089225D"/>
    <w:rsid w:val="0089390C"/>
    <w:rsid w:val="008939B9"/>
    <w:rsid w:val="00894263"/>
    <w:rsid w:val="0089455A"/>
    <w:rsid w:val="008948D4"/>
    <w:rsid w:val="00894BA7"/>
    <w:rsid w:val="00894CC9"/>
    <w:rsid w:val="00895564"/>
    <w:rsid w:val="00895AE4"/>
    <w:rsid w:val="00895B0F"/>
    <w:rsid w:val="00895B16"/>
    <w:rsid w:val="00895B7F"/>
    <w:rsid w:val="00895CDF"/>
    <w:rsid w:val="00895DBA"/>
    <w:rsid w:val="00896379"/>
    <w:rsid w:val="0089641A"/>
    <w:rsid w:val="008966B5"/>
    <w:rsid w:val="0089682A"/>
    <w:rsid w:val="00897324"/>
    <w:rsid w:val="00897685"/>
    <w:rsid w:val="0089768E"/>
    <w:rsid w:val="0089787D"/>
    <w:rsid w:val="008979C6"/>
    <w:rsid w:val="00897F2C"/>
    <w:rsid w:val="008A0561"/>
    <w:rsid w:val="008A06C6"/>
    <w:rsid w:val="008A07DE"/>
    <w:rsid w:val="008A083A"/>
    <w:rsid w:val="008A09B3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571"/>
    <w:rsid w:val="008A4A2C"/>
    <w:rsid w:val="008A5109"/>
    <w:rsid w:val="008A5EED"/>
    <w:rsid w:val="008A5FFC"/>
    <w:rsid w:val="008A6126"/>
    <w:rsid w:val="008A61DD"/>
    <w:rsid w:val="008A624C"/>
    <w:rsid w:val="008A67BC"/>
    <w:rsid w:val="008A696D"/>
    <w:rsid w:val="008A6FFB"/>
    <w:rsid w:val="008A7197"/>
    <w:rsid w:val="008A74EA"/>
    <w:rsid w:val="008A79F8"/>
    <w:rsid w:val="008A7A30"/>
    <w:rsid w:val="008A7BEB"/>
    <w:rsid w:val="008B0033"/>
    <w:rsid w:val="008B026D"/>
    <w:rsid w:val="008B0A04"/>
    <w:rsid w:val="008B0DF7"/>
    <w:rsid w:val="008B1347"/>
    <w:rsid w:val="008B17B2"/>
    <w:rsid w:val="008B18E6"/>
    <w:rsid w:val="008B2549"/>
    <w:rsid w:val="008B2691"/>
    <w:rsid w:val="008B2E28"/>
    <w:rsid w:val="008B30D8"/>
    <w:rsid w:val="008B3466"/>
    <w:rsid w:val="008B353D"/>
    <w:rsid w:val="008B35E3"/>
    <w:rsid w:val="008B3B42"/>
    <w:rsid w:val="008B59AC"/>
    <w:rsid w:val="008B5C5A"/>
    <w:rsid w:val="008B5EF2"/>
    <w:rsid w:val="008B6054"/>
    <w:rsid w:val="008B61C0"/>
    <w:rsid w:val="008B6DA7"/>
    <w:rsid w:val="008B6E31"/>
    <w:rsid w:val="008B6E98"/>
    <w:rsid w:val="008B6F17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E72"/>
    <w:rsid w:val="008C03B1"/>
    <w:rsid w:val="008C040E"/>
    <w:rsid w:val="008C05CC"/>
    <w:rsid w:val="008C0769"/>
    <w:rsid w:val="008C08EB"/>
    <w:rsid w:val="008C0CEE"/>
    <w:rsid w:val="008C1814"/>
    <w:rsid w:val="008C1996"/>
    <w:rsid w:val="008C2103"/>
    <w:rsid w:val="008C257C"/>
    <w:rsid w:val="008C25C0"/>
    <w:rsid w:val="008C2FE2"/>
    <w:rsid w:val="008C392A"/>
    <w:rsid w:val="008C3F87"/>
    <w:rsid w:val="008C461F"/>
    <w:rsid w:val="008C4951"/>
    <w:rsid w:val="008C4D75"/>
    <w:rsid w:val="008C5813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444"/>
    <w:rsid w:val="008D0840"/>
    <w:rsid w:val="008D1122"/>
    <w:rsid w:val="008D1513"/>
    <w:rsid w:val="008D1575"/>
    <w:rsid w:val="008D158B"/>
    <w:rsid w:val="008D1BBB"/>
    <w:rsid w:val="008D215A"/>
    <w:rsid w:val="008D2380"/>
    <w:rsid w:val="008D2B83"/>
    <w:rsid w:val="008D2BAC"/>
    <w:rsid w:val="008D32B6"/>
    <w:rsid w:val="008D3376"/>
    <w:rsid w:val="008D3427"/>
    <w:rsid w:val="008D35F1"/>
    <w:rsid w:val="008D3692"/>
    <w:rsid w:val="008D3CAD"/>
    <w:rsid w:val="008D4357"/>
    <w:rsid w:val="008D44B0"/>
    <w:rsid w:val="008D4CAA"/>
    <w:rsid w:val="008D522A"/>
    <w:rsid w:val="008D537C"/>
    <w:rsid w:val="008D5747"/>
    <w:rsid w:val="008D5A81"/>
    <w:rsid w:val="008D5C5D"/>
    <w:rsid w:val="008D65B1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932"/>
    <w:rsid w:val="008E3BB9"/>
    <w:rsid w:val="008E3C4C"/>
    <w:rsid w:val="008E3CA4"/>
    <w:rsid w:val="008E40C1"/>
    <w:rsid w:val="008E4625"/>
    <w:rsid w:val="008E4F5A"/>
    <w:rsid w:val="008E5672"/>
    <w:rsid w:val="008E5A00"/>
    <w:rsid w:val="008E5A79"/>
    <w:rsid w:val="008E5C38"/>
    <w:rsid w:val="008E5C7A"/>
    <w:rsid w:val="008E5FBA"/>
    <w:rsid w:val="008E6D43"/>
    <w:rsid w:val="008E6FEF"/>
    <w:rsid w:val="008E7161"/>
    <w:rsid w:val="008E7228"/>
    <w:rsid w:val="008E7249"/>
    <w:rsid w:val="008E7470"/>
    <w:rsid w:val="008E7659"/>
    <w:rsid w:val="008E7666"/>
    <w:rsid w:val="008E7BF7"/>
    <w:rsid w:val="008F072D"/>
    <w:rsid w:val="008F0865"/>
    <w:rsid w:val="008F16D6"/>
    <w:rsid w:val="008F199C"/>
    <w:rsid w:val="008F1C53"/>
    <w:rsid w:val="008F1F07"/>
    <w:rsid w:val="008F1F78"/>
    <w:rsid w:val="008F2051"/>
    <w:rsid w:val="008F22BB"/>
    <w:rsid w:val="008F27CD"/>
    <w:rsid w:val="008F297B"/>
    <w:rsid w:val="008F2D83"/>
    <w:rsid w:val="008F2F2F"/>
    <w:rsid w:val="008F3070"/>
    <w:rsid w:val="008F3335"/>
    <w:rsid w:val="008F341F"/>
    <w:rsid w:val="008F3C74"/>
    <w:rsid w:val="008F3DC2"/>
    <w:rsid w:val="008F407D"/>
    <w:rsid w:val="008F4303"/>
    <w:rsid w:val="008F4534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D6C"/>
    <w:rsid w:val="0090020F"/>
    <w:rsid w:val="009008A8"/>
    <w:rsid w:val="00901429"/>
    <w:rsid w:val="009014B2"/>
    <w:rsid w:val="00901CEE"/>
    <w:rsid w:val="00901E79"/>
    <w:rsid w:val="00902368"/>
    <w:rsid w:val="00902477"/>
    <w:rsid w:val="009028A6"/>
    <w:rsid w:val="009028C4"/>
    <w:rsid w:val="00903057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119"/>
    <w:rsid w:val="00905357"/>
    <w:rsid w:val="009056F4"/>
    <w:rsid w:val="00905718"/>
    <w:rsid w:val="00905A9D"/>
    <w:rsid w:val="0090614E"/>
    <w:rsid w:val="009069C6"/>
    <w:rsid w:val="00906F85"/>
    <w:rsid w:val="00906F89"/>
    <w:rsid w:val="00907069"/>
    <w:rsid w:val="00907169"/>
    <w:rsid w:val="009072F6"/>
    <w:rsid w:val="009079E1"/>
    <w:rsid w:val="00907A32"/>
    <w:rsid w:val="00910083"/>
    <w:rsid w:val="0091031F"/>
    <w:rsid w:val="00910E88"/>
    <w:rsid w:val="009113A5"/>
    <w:rsid w:val="00911814"/>
    <w:rsid w:val="00911950"/>
    <w:rsid w:val="00911985"/>
    <w:rsid w:val="0091198D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8FE"/>
    <w:rsid w:val="0091698F"/>
    <w:rsid w:val="00916AA7"/>
    <w:rsid w:val="009170EC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3155"/>
    <w:rsid w:val="00923452"/>
    <w:rsid w:val="00923521"/>
    <w:rsid w:val="00923BD1"/>
    <w:rsid w:val="00923F53"/>
    <w:rsid w:val="00923FEE"/>
    <w:rsid w:val="0092468C"/>
    <w:rsid w:val="009246A7"/>
    <w:rsid w:val="00924DC0"/>
    <w:rsid w:val="0092532E"/>
    <w:rsid w:val="009253AD"/>
    <w:rsid w:val="00925D77"/>
    <w:rsid w:val="00925FA4"/>
    <w:rsid w:val="0092603D"/>
    <w:rsid w:val="0092642B"/>
    <w:rsid w:val="0092691D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B28"/>
    <w:rsid w:val="00933DD7"/>
    <w:rsid w:val="00933F6A"/>
    <w:rsid w:val="0093409F"/>
    <w:rsid w:val="0093437A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606D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748"/>
    <w:rsid w:val="009419FD"/>
    <w:rsid w:val="00941A78"/>
    <w:rsid w:val="00941A84"/>
    <w:rsid w:val="00941E2B"/>
    <w:rsid w:val="009423D1"/>
    <w:rsid w:val="0094278F"/>
    <w:rsid w:val="00942DC2"/>
    <w:rsid w:val="0094306B"/>
    <w:rsid w:val="00943076"/>
    <w:rsid w:val="00943BB2"/>
    <w:rsid w:val="00943BD2"/>
    <w:rsid w:val="00944623"/>
    <w:rsid w:val="009446A4"/>
    <w:rsid w:val="00944710"/>
    <w:rsid w:val="009453BC"/>
    <w:rsid w:val="009456F2"/>
    <w:rsid w:val="00945AC7"/>
    <w:rsid w:val="00945ECB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104F"/>
    <w:rsid w:val="009517B5"/>
    <w:rsid w:val="009521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9D3"/>
    <w:rsid w:val="009541A9"/>
    <w:rsid w:val="0095471C"/>
    <w:rsid w:val="00954AB5"/>
    <w:rsid w:val="0095501F"/>
    <w:rsid w:val="009550EF"/>
    <w:rsid w:val="009551EE"/>
    <w:rsid w:val="009552AC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C"/>
    <w:rsid w:val="009616B4"/>
    <w:rsid w:val="009619E7"/>
    <w:rsid w:val="00961D52"/>
    <w:rsid w:val="00961E0B"/>
    <w:rsid w:val="00962223"/>
    <w:rsid w:val="00962DC7"/>
    <w:rsid w:val="00962F09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70605"/>
    <w:rsid w:val="00970DE4"/>
    <w:rsid w:val="00971270"/>
    <w:rsid w:val="0097144B"/>
    <w:rsid w:val="00971A53"/>
    <w:rsid w:val="00971E03"/>
    <w:rsid w:val="00972C35"/>
    <w:rsid w:val="0097363E"/>
    <w:rsid w:val="00973789"/>
    <w:rsid w:val="0097388C"/>
    <w:rsid w:val="00973B6F"/>
    <w:rsid w:val="00973D4F"/>
    <w:rsid w:val="009743B1"/>
    <w:rsid w:val="00974CEC"/>
    <w:rsid w:val="00974EB9"/>
    <w:rsid w:val="00974F2D"/>
    <w:rsid w:val="00974FC5"/>
    <w:rsid w:val="009751B7"/>
    <w:rsid w:val="00975404"/>
    <w:rsid w:val="00975A22"/>
    <w:rsid w:val="00975BE4"/>
    <w:rsid w:val="009760C7"/>
    <w:rsid w:val="00976493"/>
    <w:rsid w:val="00976713"/>
    <w:rsid w:val="0097680E"/>
    <w:rsid w:val="00976FB0"/>
    <w:rsid w:val="009771A6"/>
    <w:rsid w:val="009777DA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540"/>
    <w:rsid w:val="0098260C"/>
    <w:rsid w:val="00982FF4"/>
    <w:rsid w:val="009831B3"/>
    <w:rsid w:val="00983961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9C9"/>
    <w:rsid w:val="00986E50"/>
    <w:rsid w:val="00986E93"/>
    <w:rsid w:val="00987A36"/>
    <w:rsid w:val="00987C4C"/>
    <w:rsid w:val="00987C9C"/>
    <w:rsid w:val="0099035C"/>
    <w:rsid w:val="0099060A"/>
    <w:rsid w:val="00990658"/>
    <w:rsid w:val="0099072D"/>
    <w:rsid w:val="00990838"/>
    <w:rsid w:val="00990E8B"/>
    <w:rsid w:val="0099113F"/>
    <w:rsid w:val="009912BD"/>
    <w:rsid w:val="00991310"/>
    <w:rsid w:val="00991585"/>
    <w:rsid w:val="00991A9B"/>
    <w:rsid w:val="00992728"/>
    <w:rsid w:val="009929E3"/>
    <w:rsid w:val="00992D26"/>
    <w:rsid w:val="00992D80"/>
    <w:rsid w:val="00993374"/>
    <w:rsid w:val="009934FE"/>
    <w:rsid w:val="00993B09"/>
    <w:rsid w:val="00993B85"/>
    <w:rsid w:val="00994562"/>
    <w:rsid w:val="00994A34"/>
    <w:rsid w:val="00994C02"/>
    <w:rsid w:val="00994D80"/>
    <w:rsid w:val="00994DFE"/>
    <w:rsid w:val="00994F78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70"/>
    <w:rsid w:val="009969B2"/>
    <w:rsid w:val="00996AC0"/>
    <w:rsid w:val="00996C08"/>
    <w:rsid w:val="00996C7B"/>
    <w:rsid w:val="009970F8"/>
    <w:rsid w:val="009973CC"/>
    <w:rsid w:val="00997A14"/>
    <w:rsid w:val="00997FC1"/>
    <w:rsid w:val="009A022F"/>
    <w:rsid w:val="009A06AE"/>
    <w:rsid w:val="009A0943"/>
    <w:rsid w:val="009A098A"/>
    <w:rsid w:val="009A1190"/>
    <w:rsid w:val="009A1299"/>
    <w:rsid w:val="009A12D3"/>
    <w:rsid w:val="009A1746"/>
    <w:rsid w:val="009A1B83"/>
    <w:rsid w:val="009A1ED0"/>
    <w:rsid w:val="009A1F7B"/>
    <w:rsid w:val="009A2436"/>
    <w:rsid w:val="009A25B0"/>
    <w:rsid w:val="009A2780"/>
    <w:rsid w:val="009A3389"/>
    <w:rsid w:val="009A3653"/>
    <w:rsid w:val="009A3694"/>
    <w:rsid w:val="009A3EB3"/>
    <w:rsid w:val="009A49DC"/>
    <w:rsid w:val="009A4E02"/>
    <w:rsid w:val="009A4EA8"/>
    <w:rsid w:val="009A5804"/>
    <w:rsid w:val="009A5CC1"/>
    <w:rsid w:val="009A6800"/>
    <w:rsid w:val="009A6B8B"/>
    <w:rsid w:val="009A6D3C"/>
    <w:rsid w:val="009B0286"/>
    <w:rsid w:val="009B0316"/>
    <w:rsid w:val="009B06BA"/>
    <w:rsid w:val="009B072F"/>
    <w:rsid w:val="009B0A4B"/>
    <w:rsid w:val="009B14B8"/>
    <w:rsid w:val="009B16AC"/>
    <w:rsid w:val="009B16FC"/>
    <w:rsid w:val="009B170D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D68"/>
    <w:rsid w:val="009B3FA1"/>
    <w:rsid w:val="009B471B"/>
    <w:rsid w:val="009B47C3"/>
    <w:rsid w:val="009B4E27"/>
    <w:rsid w:val="009B525A"/>
    <w:rsid w:val="009B5A61"/>
    <w:rsid w:val="009B5D90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A14"/>
    <w:rsid w:val="009B7B7E"/>
    <w:rsid w:val="009C014D"/>
    <w:rsid w:val="009C0376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595"/>
    <w:rsid w:val="009C295B"/>
    <w:rsid w:val="009C2D6A"/>
    <w:rsid w:val="009C34AB"/>
    <w:rsid w:val="009C3A0D"/>
    <w:rsid w:val="009C421D"/>
    <w:rsid w:val="009C4ACB"/>
    <w:rsid w:val="009C5556"/>
    <w:rsid w:val="009C58D4"/>
    <w:rsid w:val="009C59A5"/>
    <w:rsid w:val="009C647A"/>
    <w:rsid w:val="009C68DD"/>
    <w:rsid w:val="009C6C24"/>
    <w:rsid w:val="009C707E"/>
    <w:rsid w:val="009C73D1"/>
    <w:rsid w:val="009C7723"/>
    <w:rsid w:val="009C78E7"/>
    <w:rsid w:val="009C7BAB"/>
    <w:rsid w:val="009D03AA"/>
    <w:rsid w:val="009D07D8"/>
    <w:rsid w:val="009D1AD5"/>
    <w:rsid w:val="009D2016"/>
    <w:rsid w:val="009D23B9"/>
    <w:rsid w:val="009D2C73"/>
    <w:rsid w:val="009D2C87"/>
    <w:rsid w:val="009D2E4A"/>
    <w:rsid w:val="009D2F45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138"/>
    <w:rsid w:val="009D52BC"/>
    <w:rsid w:val="009D56F3"/>
    <w:rsid w:val="009D5727"/>
    <w:rsid w:val="009D605C"/>
    <w:rsid w:val="009D6083"/>
    <w:rsid w:val="009D60C4"/>
    <w:rsid w:val="009D67E5"/>
    <w:rsid w:val="009D6E2D"/>
    <w:rsid w:val="009D700D"/>
    <w:rsid w:val="009D702E"/>
    <w:rsid w:val="009D7571"/>
    <w:rsid w:val="009D7D82"/>
    <w:rsid w:val="009D7F56"/>
    <w:rsid w:val="009E002D"/>
    <w:rsid w:val="009E0494"/>
    <w:rsid w:val="009E08D7"/>
    <w:rsid w:val="009E09A9"/>
    <w:rsid w:val="009E0BB9"/>
    <w:rsid w:val="009E0D85"/>
    <w:rsid w:val="009E0E8E"/>
    <w:rsid w:val="009E180D"/>
    <w:rsid w:val="009E199A"/>
    <w:rsid w:val="009E19D1"/>
    <w:rsid w:val="009E1DB4"/>
    <w:rsid w:val="009E225B"/>
    <w:rsid w:val="009E2643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63C"/>
    <w:rsid w:val="009E6B5E"/>
    <w:rsid w:val="009E6EC3"/>
    <w:rsid w:val="009E6F26"/>
    <w:rsid w:val="009E7054"/>
    <w:rsid w:val="009E708C"/>
    <w:rsid w:val="009E727E"/>
    <w:rsid w:val="009E76A6"/>
    <w:rsid w:val="009E7DFB"/>
    <w:rsid w:val="009E7FE9"/>
    <w:rsid w:val="009F0CD9"/>
    <w:rsid w:val="009F1229"/>
    <w:rsid w:val="009F1538"/>
    <w:rsid w:val="009F169F"/>
    <w:rsid w:val="009F1BFC"/>
    <w:rsid w:val="009F1BFE"/>
    <w:rsid w:val="009F2110"/>
    <w:rsid w:val="009F255C"/>
    <w:rsid w:val="009F290E"/>
    <w:rsid w:val="009F2B80"/>
    <w:rsid w:val="009F3BDD"/>
    <w:rsid w:val="009F3F3B"/>
    <w:rsid w:val="009F3F9D"/>
    <w:rsid w:val="009F3FE3"/>
    <w:rsid w:val="009F411F"/>
    <w:rsid w:val="009F4230"/>
    <w:rsid w:val="009F4618"/>
    <w:rsid w:val="009F463A"/>
    <w:rsid w:val="009F467B"/>
    <w:rsid w:val="009F4699"/>
    <w:rsid w:val="009F47AE"/>
    <w:rsid w:val="009F49F0"/>
    <w:rsid w:val="009F4BCB"/>
    <w:rsid w:val="009F4BD9"/>
    <w:rsid w:val="009F4FEF"/>
    <w:rsid w:val="009F5269"/>
    <w:rsid w:val="009F52A0"/>
    <w:rsid w:val="009F5395"/>
    <w:rsid w:val="009F5448"/>
    <w:rsid w:val="009F59E5"/>
    <w:rsid w:val="009F5B93"/>
    <w:rsid w:val="009F6983"/>
    <w:rsid w:val="009F6985"/>
    <w:rsid w:val="009F6F5E"/>
    <w:rsid w:val="009F7456"/>
    <w:rsid w:val="009F7968"/>
    <w:rsid w:val="009F7A1E"/>
    <w:rsid w:val="009F7AB3"/>
    <w:rsid w:val="009F7DC2"/>
    <w:rsid w:val="009F7EAA"/>
    <w:rsid w:val="00A00544"/>
    <w:rsid w:val="00A0083B"/>
    <w:rsid w:val="00A00DB7"/>
    <w:rsid w:val="00A00F51"/>
    <w:rsid w:val="00A01081"/>
    <w:rsid w:val="00A0127B"/>
    <w:rsid w:val="00A01428"/>
    <w:rsid w:val="00A01468"/>
    <w:rsid w:val="00A015A1"/>
    <w:rsid w:val="00A01AFA"/>
    <w:rsid w:val="00A0228B"/>
    <w:rsid w:val="00A024D0"/>
    <w:rsid w:val="00A02757"/>
    <w:rsid w:val="00A02DC7"/>
    <w:rsid w:val="00A03123"/>
    <w:rsid w:val="00A03468"/>
    <w:rsid w:val="00A03473"/>
    <w:rsid w:val="00A034F2"/>
    <w:rsid w:val="00A03A0A"/>
    <w:rsid w:val="00A03B27"/>
    <w:rsid w:val="00A03C1B"/>
    <w:rsid w:val="00A03DFE"/>
    <w:rsid w:val="00A0497D"/>
    <w:rsid w:val="00A04BC4"/>
    <w:rsid w:val="00A04D8D"/>
    <w:rsid w:val="00A04F14"/>
    <w:rsid w:val="00A050A0"/>
    <w:rsid w:val="00A0525D"/>
    <w:rsid w:val="00A05B08"/>
    <w:rsid w:val="00A05E7D"/>
    <w:rsid w:val="00A05FD0"/>
    <w:rsid w:val="00A06747"/>
    <w:rsid w:val="00A06C79"/>
    <w:rsid w:val="00A06E9B"/>
    <w:rsid w:val="00A06EDC"/>
    <w:rsid w:val="00A06F8E"/>
    <w:rsid w:val="00A07B3D"/>
    <w:rsid w:val="00A1003A"/>
    <w:rsid w:val="00A10042"/>
    <w:rsid w:val="00A1038C"/>
    <w:rsid w:val="00A10B21"/>
    <w:rsid w:val="00A10E77"/>
    <w:rsid w:val="00A11393"/>
    <w:rsid w:val="00A11A15"/>
    <w:rsid w:val="00A11C48"/>
    <w:rsid w:val="00A120F7"/>
    <w:rsid w:val="00A124F6"/>
    <w:rsid w:val="00A125A7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B65"/>
    <w:rsid w:val="00A14746"/>
    <w:rsid w:val="00A14C19"/>
    <w:rsid w:val="00A15F2F"/>
    <w:rsid w:val="00A16481"/>
    <w:rsid w:val="00A1698E"/>
    <w:rsid w:val="00A16FBE"/>
    <w:rsid w:val="00A17506"/>
    <w:rsid w:val="00A1798D"/>
    <w:rsid w:val="00A17BB9"/>
    <w:rsid w:val="00A17C99"/>
    <w:rsid w:val="00A2076E"/>
    <w:rsid w:val="00A20A2E"/>
    <w:rsid w:val="00A20E91"/>
    <w:rsid w:val="00A20F34"/>
    <w:rsid w:val="00A21854"/>
    <w:rsid w:val="00A22143"/>
    <w:rsid w:val="00A2224F"/>
    <w:rsid w:val="00A227FE"/>
    <w:rsid w:val="00A22822"/>
    <w:rsid w:val="00A228B1"/>
    <w:rsid w:val="00A22929"/>
    <w:rsid w:val="00A22D61"/>
    <w:rsid w:val="00A23002"/>
    <w:rsid w:val="00A2305E"/>
    <w:rsid w:val="00A237EC"/>
    <w:rsid w:val="00A2389C"/>
    <w:rsid w:val="00A238CA"/>
    <w:rsid w:val="00A23BC8"/>
    <w:rsid w:val="00A23CEB"/>
    <w:rsid w:val="00A2445C"/>
    <w:rsid w:val="00A245A9"/>
    <w:rsid w:val="00A249C4"/>
    <w:rsid w:val="00A24F86"/>
    <w:rsid w:val="00A2505F"/>
    <w:rsid w:val="00A254D6"/>
    <w:rsid w:val="00A256ED"/>
    <w:rsid w:val="00A2584C"/>
    <w:rsid w:val="00A25B60"/>
    <w:rsid w:val="00A25DC8"/>
    <w:rsid w:val="00A26316"/>
    <w:rsid w:val="00A26BB5"/>
    <w:rsid w:val="00A26C58"/>
    <w:rsid w:val="00A26E10"/>
    <w:rsid w:val="00A2765E"/>
    <w:rsid w:val="00A27BF1"/>
    <w:rsid w:val="00A27E29"/>
    <w:rsid w:val="00A27F70"/>
    <w:rsid w:val="00A30118"/>
    <w:rsid w:val="00A30330"/>
    <w:rsid w:val="00A306E9"/>
    <w:rsid w:val="00A30776"/>
    <w:rsid w:val="00A30998"/>
    <w:rsid w:val="00A30D0D"/>
    <w:rsid w:val="00A30DCB"/>
    <w:rsid w:val="00A30EB7"/>
    <w:rsid w:val="00A314EB"/>
    <w:rsid w:val="00A31C00"/>
    <w:rsid w:val="00A328CB"/>
    <w:rsid w:val="00A32A38"/>
    <w:rsid w:val="00A32D5B"/>
    <w:rsid w:val="00A32FD8"/>
    <w:rsid w:val="00A3369E"/>
    <w:rsid w:val="00A33B92"/>
    <w:rsid w:val="00A33D70"/>
    <w:rsid w:val="00A33E00"/>
    <w:rsid w:val="00A33EA3"/>
    <w:rsid w:val="00A341AE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7054"/>
    <w:rsid w:val="00A37062"/>
    <w:rsid w:val="00A37211"/>
    <w:rsid w:val="00A3730E"/>
    <w:rsid w:val="00A37450"/>
    <w:rsid w:val="00A378A9"/>
    <w:rsid w:val="00A37A9A"/>
    <w:rsid w:val="00A37CDF"/>
    <w:rsid w:val="00A4071E"/>
    <w:rsid w:val="00A40DA7"/>
    <w:rsid w:val="00A40E67"/>
    <w:rsid w:val="00A41800"/>
    <w:rsid w:val="00A41A28"/>
    <w:rsid w:val="00A41EB7"/>
    <w:rsid w:val="00A4230F"/>
    <w:rsid w:val="00A42B9F"/>
    <w:rsid w:val="00A42E43"/>
    <w:rsid w:val="00A42F9B"/>
    <w:rsid w:val="00A42FB0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B86"/>
    <w:rsid w:val="00A44D2C"/>
    <w:rsid w:val="00A44E43"/>
    <w:rsid w:val="00A45086"/>
    <w:rsid w:val="00A45518"/>
    <w:rsid w:val="00A45C7C"/>
    <w:rsid w:val="00A45DDE"/>
    <w:rsid w:val="00A4644B"/>
    <w:rsid w:val="00A464BF"/>
    <w:rsid w:val="00A4670E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85A"/>
    <w:rsid w:val="00A51EF8"/>
    <w:rsid w:val="00A51F3C"/>
    <w:rsid w:val="00A51F78"/>
    <w:rsid w:val="00A52371"/>
    <w:rsid w:val="00A52620"/>
    <w:rsid w:val="00A5294F"/>
    <w:rsid w:val="00A52E36"/>
    <w:rsid w:val="00A52E58"/>
    <w:rsid w:val="00A531F3"/>
    <w:rsid w:val="00A5322A"/>
    <w:rsid w:val="00A541A0"/>
    <w:rsid w:val="00A54542"/>
    <w:rsid w:val="00A54962"/>
    <w:rsid w:val="00A54B90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60039"/>
    <w:rsid w:val="00A601D0"/>
    <w:rsid w:val="00A606DB"/>
    <w:rsid w:val="00A60AD0"/>
    <w:rsid w:val="00A60BCC"/>
    <w:rsid w:val="00A60D82"/>
    <w:rsid w:val="00A61B95"/>
    <w:rsid w:val="00A62117"/>
    <w:rsid w:val="00A621C0"/>
    <w:rsid w:val="00A62A33"/>
    <w:rsid w:val="00A631D4"/>
    <w:rsid w:val="00A6354D"/>
    <w:rsid w:val="00A637D4"/>
    <w:rsid w:val="00A63AF3"/>
    <w:rsid w:val="00A64041"/>
    <w:rsid w:val="00A64082"/>
    <w:rsid w:val="00A643E5"/>
    <w:rsid w:val="00A64468"/>
    <w:rsid w:val="00A64B68"/>
    <w:rsid w:val="00A64E87"/>
    <w:rsid w:val="00A65058"/>
    <w:rsid w:val="00A65197"/>
    <w:rsid w:val="00A65A0B"/>
    <w:rsid w:val="00A65E0C"/>
    <w:rsid w:val="00A66640"/>
    <w:rsid w:val="00A66A66"/>
    <w:rsid w:val="00A66E8F"/>
    <w:rsid w:val="00A66F9E"/>
    <w:rsid w:val="00A67B87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3"/>
    <w:rsid w:val="00A7317D"/>
    <w:rsid w:val="00A746EC"/>
    <w:rsid w:val="00A74909"/>
    <w:rsid w:val="00A749A8"/>
    <w:rsid w:val="00A74B64"/>
    <w:rsid w:val="00A74ED2"/>
    <w:rsid w:val="00A75382"/>
    <w:rsid w:val="00A75482"/>
    <w:rsid w:val="00A75700"/>
    <w:rsid w:val="00A75773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80209"/>
    <w:rsid w:val="00A803B8"/>
    <w:rsid w:val="00A807B8"/>
    <w:rsid w:val="00A80A48"/>
    <w:rsid w:val="00A80CE0"/>
    <w:rsid w:val="00A8133B"/>
    <w:rsid w:val="00A81820"/>
    <w:rsid w:val="00A81EFE"/>
    <w:rsid w:val="00A825D4"/>
    <w:rsid w:val="00A82852"/>
    <w:rsid w:val="00A82ACA"/>
    <w:rsid w:val="00A8330D"/>
    <w:rsid w:val="00A834C7"/>
    <w:rsid w:val="00A834E3"/>
    <w:rsid w:val="00A843B3"/>
    <w:rsid w:val="00A843B6"/>
    <w:rsid w:val="00A849D2"/>
    <w:rsid w:val="00A849F6"/>
    <w:rsid w:val="00A849FD"/>
    <w:rsid w:val="00A84B77"/>
    <w:rsid w:val="00A84FBF"/>
    <w:rsid w:val="00A852D2"/>
    <w:rsid w:val="00A8574E"/>
    <w:rsid w:val="00A85BA5"/>
    <w:rsid w:val="00A85D27"/>
    <w:rsid w:val="00A86200"/>
    <w:rsid w:val="00A86526"/>
    <w:rsid w:val="00A86C97"/>
    <w:rsid w:val="00A8782A"/>
    <w:rsid w:val="00A8797D"/>
    <w:rsid w:val="00A90145"/>
    <w:rsid w:val="00A902DA"/>
    <w:rsid w:val="00A90906"/>
    <w:rsid w:val="00A90F19"/>
    <w:rsid w:val="00A911F7"/>
    <w:rsid w:val="00A9135A"/>
    <w:rsid w:val="00A91529"/>
    <w:rsid w:val="00A916C6"/>
    <w:rsid w:val="00A9219C"/>
    <w:rsid w:val="00A92214"/>
    <w:rsid w:val="00A9295F"/>
    <w:rsid w:val="00A92B02"/>
    <w:rsid w:val="00A92F2F"/>
    <w:rsid w:val="00A93387"/>
    <w:rsid w:val="00A933A5"/>
    <w:rsid w:val="00A933D6"/>
    <w:rsid w:val="00A939A0"/>
    <w:rsid w:val="00A93C9F"/>
    <w:rsid w:val="00A93DE4"/>
    <w:rsid w:val="00A9429C"/>
    <w:rsid w:val="00A949C8"/>
    <w:rsid w:val="00A94F2A"/>
    <w:rsid w:val="00A94FC5"/>
    <w:rsid w:val="00A951E8"/>
    <w:rsid w:val="00A952AB"/>
    <w:rsid w:val="00A9571F"/>
    <w:rsid w:val="00A95DEF"/>
    <w:rsid w:val="00A95E1B"/>
    <w:rsid w:val="00A95E7F"/>
    <w:rsid w:val="00A961D4"/>
    <w:rsid w:val="00A966E9"/>
    <w:rsid w:val="00A96842"/>
    <w:rsid w:val="00A96B80"/>
    <w:rsid w:val="00A96CA9"/>
    <w:rsid w:val="00A96D5A"/>
    <w:rsid w:val="00A96EF0"/>
    <w:rsid w:val="00A970F6"/>
    <w:rsid w:val="00A971F1"/>
    <w:rsid w:val="00A9766C"/>
    <w:rsid w:val="00A97795"/>
    <w:rsid w:val="00A97CCA"/>
    <w:rsid w:val="00AA01D0"/>
    <w:rsid w:val="00AA0346"/>
    <w:rsid w:val="00AA05F9"/>
    <w:rsid w:val="00AA0610"/>
    <w:rsid w:val="00AA0F08"/>
    <w:rsid w:val="00AA1674"/>
    <w:rsid w:val="00AA1831"/>
    <w:rsid w:val="00AA1BD9"/>
    <w:rsid w:val="00AA1D32"/>
    <w:rsid w:val="00AA1FD4"/>
    <w:rsid w:val="00AA2DC7"/>
    <w:rsid w:val="00AA30E4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737A"/>
    <w:rsid w:val="00AA7648"/>
    <w:rsid w:val="00AA79A3"/>
    <w:rsid w:val="00AA7C8B"/>
    <w:rsid w:val="00AA7EE1"/>
    <w:rsid w:val="00AB00D5"/>
    <w:rsid w:val="00AB018B"/>
    <w:rsid w:val="00AB049B"/>
    <w:rsid w:val="00AB04D3"/>
    <w:rsid w:val="00AB06F0"/>
    <w:rsid w:val="00AB0F21"/>
    <w:rsid w:val="00AB1002"/>
    <w:rsid w:val="00AB1405"/>
    <w:rsid w:val="00AB16EF"/>
    <w:rsid w:val="00AB1BA9"/>
    <w:rsid w:val="00AB1CC2"/>
    <w:rsid w:val="00AB23A3"/>
    <w:rsid w:val="00AB2495"/>
    <w:rsid w:val="00AB2FDD"/>
    <w:rsid w:val="00AB3133"/>
    <w:rsid w:val="00AB3142"/>
    <w:rsid w:val="00AB3304"/>
    <w:rsid w:val="00AB3847"/>
    <w:rsid w:val="00AB3BB8"/>
    <w:rsid w:val="00AB3E0A"/>
    <w:rsid w:val="00AB4274"/>
    <w:rsid w:val="00AB460B"/>
    <w:rsid w:val="00AB4A0A"/>
    <w:rsid w:val="00AB4F93"/>
    <w:rsid w:val="00AB5637"/>
    <w:rsid w:val="00AB5A5D"/>
    <w:rsid w:val="00AB5AAC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3075"/>
    <w:rsid w:val="00AC37A5"/>
    <w:rsid w:val="00AC3FDF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70CA"/>
    <w:rsid w:val="00AC7189"/>
    <w:rsid w:val="00AC7BAA"/>
    <w:rsid w:val="00AD02A7"/>
    <w:rsid w:val="00AD03C8"/>
    <w:rsid w:val="00AD055D"/>
    <w:rsid w:val="00AD0A65"/>
    <w:rsid w:val="00AD143B"/>
    <w:rsid w:val="00AD1606"/>
    <w:rsid w:val="00AD18E9"/>
    <w:rsid w:val="00AD1D41"/>
    <w:rsid w:val="00AD1D7E"/>
    <w:rsid w:val="00AD2487"/>
    <w:rsid w:val="00AD2583"/>
    <w:rsid w:val="00AD27DE"/>
    <w:rsid w:val="00AD2A85"/>
    <w:rsid w:val="00AD2F12"/>
    <w:rsid w:val="00AD32CB"/>
    <w:rsid w:val="00AD463F"/>
    <w:rsid w:val="00AD496F"/>
    <w:rsid w:val="00AD4C6E"/>
    <w:rsid w:val="00AD50CF"/>
    <w:rsid w:val="00AD5353"/>
    <w:rsid w:val="00AD5429"/>
    <w:rsid w:val="00AD5993"/>
    <w:rsid w:val="00AD5C08"/>
    <w:rsid w:val="00AD6256"/>
    <w:rsid w:val="00AD625C"/>
    <w:rsid w:val="00AD6946"/>
    <w:rsid w:val="00AD6F99"/>
    <w:rsid w:val="00AD72D7"/>
    <w:rsid w:val="00AE0108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1F93"/>
    <w:rsid w:val="00AE200E"/>
    <w:rsid w:val="00AE2033"/>
    <w:rsid w:val="00AE225A"/>
    <w:rsid w:val="00AE2440"/>
    <w:rsid w:val="00AE25A5"/>
    <w:rsid w:val="00AE262E"/>
    <w:rsid w:val="00AE26FB"/>
    <w:rsid w:val="00AE28BD"/>
    <w:rsid w:val="00AE2DBA"/>
    <w:rsid w:val="00AE3661"/>
    <w:rsid w:val="00AE3D49"/>
    <w:rsid w:val="00AE3FB6"/>
    <w:rsid w:val="00AE3FFD"/>
    <w:rsid w:val="00AE5455"/>
    <w:rsid w:val="00AE592A"/>
    <w:rsid w:val="00AE5A43"/>
    <w:rsid w:val="00AE60FD"/>
    <w:rsid w:val="00AE622D"/>
    <w:rsid w:val="00AE625B"/>
    <w:rsid w:val="00AE6412"/>
    <w:rsid w:val="00AE65F2"/>
    <w:rsid w:val="00AE6BA8"/>
    <w:rsid w:val="00AE7E1B"/>
    <w:rsid w:val="00AF0146"/>
    <w:rsid w:val="00AF0183"/>
    <w:rsid w:val="00AF022B"/>
    <w:rsid w:val="00AF0820"/>
    <w:rsid w:val="00AF0BE8"/>
    <w:rsid w:val="00AF1028"/>
    <w:rsid w:val="00AF1248"/>
    <w:rsid w:val="00AF134B"/>
    <w:rsid w:val="00AF153D"/>
    <w:rsid w:val="00AF16B7"/>
    <w:rsid w:val="00AF1707"/>
    <w:rsid w:val="00AF2142"/>
    <w:rsid w:val="00AF254E"/>
    <w:rsid w:val="00AF2E4C"/>
    <w:rsid w:val="00AF30B9"/>
    <w:rsid w:val="00AF32CA"/>
    <w:rsid w:val="00AF3835"/>
    <w:rsid w:val="00AF38DC"/>
    <w:rsid w:val="00AF3A4B"/>
    <w:rsid w:val="00AF3D5F"/>
    <w:rsid w:val="00AF3DA1"/>
    <w:rsid w:val="00AF4277"/>
    <w:rsid w:val="00AF44D2"/>
    <w:rsid w:val="00AF47DB"/>
    <w:rsid w:val="00AF4B5F"/>
    <w:rsid w:val="00AF4E42"/>
    <w:rsid w:val="00AF4EB7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FFD"/>
    <w:rsid w:val="00B00484"/>
    <w:rsid w:val="00B0066A"/>
    <w:rsid w:val="00B00A3E"/>
    <w:rsid w:val="00B01330"/>
    <w:rsid w:val="00B01BDD"/>
    <w:rsid w:val="00B0209D"/>
    <w:rsid w:val="00B02466"/>
    <w:rsid w:val="00B026B7"/>
    <w:rsid w:val="00B026CE"/>
    <w:rsid w:val="00B029A4"/>
    <w:rsid w:val="00B03387"/>
    <w:rsid w:val="00B037FE"/>
    <w:rsid w:val="00B03C65"/>
    <w:rsid w:val="00B03C82"/>
    <w:rsid w:val="00B03CDB"/>
    <w:rsid w:val="00B0410D"/>
    <w:rsid w:val="00B041BA"/>
    <w:rsid w:val="00B042FD"/>
    <w:rsid w:val="00B048B1"/>
    <w:rsid w:val="00B04997"/>
    <w:rsid w:val="00B051FF"/>
    <w:rsid w:val="00B05845"/>
    <w:rsid w:val="00B058D1"/>
    <w:rsid w:val="00B05995"/>
    <w:rsid w:val="00B06320"/>
    <w:rsid w:val="00B06463"/>
    <w:rsid w:val="00B06473"/>
    <w:rsid w:val="00B0658C"/>
    <w:rsid w:val="00B06704"/>
    <w:rsid w:val="00B067E8"/>
    <w:rsid w:val="00B06F85"/>
    <w:rsid w:val="00B07421"/>
    <w:rsid w:val="00B076ED"/>
    <w:rsid w:val="00B1039A"/>
    <w:rsid w:val="00B10838"/>
    <w:rsid w:val="00B10C88"/>
    <w:rsid w:val="00B10E60"/>
    <w:rsid w:val="00B1137B"/>
    <w:rsid w:val="00B1179E"/>
    <w:rsid w:val="00B11C45"/>
    <w:rsid w:val="00B11D7F"/>
    <w:rsid w:val="00B11EC0"/>
    <w:rsid w:val="00B121A6"/>
    <w:rsid w:val="00B124DB"/>
    <w:rsid w:val="00B12649"/>
    <w:rsid w:val="00B12830"/>
    <w:rsid w:val="00B12897"/>
    <w:rsid w:val="00B12EB4"/>
    <w:rsid w:val="00B12EC2"/>
    <w:rsid w:val="00B12F0E"/>
    <w:rsid w:val="00B12FB7"/>
    <w:rsid w:val="00B130A9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5AC"/>
    <w:rsid w:val="00B1561A"/>
    <w:rsid w:val="00B157E6"/>
    <w:rsid w:val="00B1584D"/>
    <w:rsid w:val="00B15E55"/>
    <w:rsid w:val="00B160FF"/>
    <w:rsid w:val="00B17E4E"/>
    <w:rsid w:val="00B17EB2"/>
    <w:rsid w:val="00B17F36"/>
    <w:rsid w:val="00B20235"/>
    <w:rsid w:val="00B20281"/>
    <w:rsid w:val="00B205B2"/>
    <w:rsid w:val="00B2072C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A73"/>
    <w:rsid w:val="00B2362A"/>
    <w:rsid w:val="00B2375A"/>
    <w:rsid w:val="00B23827"/>
    <w:rsid w:val="00B23C2A"/>
    <w:rsid w:val="00B23DFD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B69"/>
    <w:rsid w:val="00B30737"/>
    <w:rsid w:val="00B309B1"/>
    <w:rsid w:val="00B30A93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A1F"/>
    <w:rsid w:val="00B32D47"/>
    <w:rsid w:val="00B32F06"/>
    <w:rsid w:val="00B331FB"/>
    <w:rsid w:val="00B33325"/>
    <w:rsid w:val="00B337FE"/>
    <w:rsid w:val="00B339BF"/>
    <w:rsid w:val="00B33A2D"/>
    <w:rsid w:val="00B346E9"/>
    <w:rsid w:val="00B34A21"/>
    <w:rsid w:val="00B34B24"/>
    <w:rsid w:val="00B34BD0"/>
    <w:rsid w:val="00B34CF1"/>
    <w:rsid w:val="00B34F8C"/>
    <w:rsid w:val="00B3514F"/>
    <w:rsid w:val="00B35150"/>
    <w:rsid w:val="00B3524B"/>
    <w:rsid w:val="00B352A5"/>
    <w:rsid w:val="00B353B6"/>
    <w:rsid w:val="00B3576E"/>
    <w:rsid w:val="00B35B72"/>
    <w:rsid w:val="00B35C51"/>
    <w:rsid w:val="00B36680"/>
    <w:rsid w:val="00B3723A"/>
    <w:rsid w:val="00B37276"/>
    <w:rsid w:val="00B377EA"/>
    <w:rsid w:val="00B37813"/>
    <w:rsid w:val="00B37E60"/>
    <w:rsid w:val="00B37FF1"/>
    <w:rsid w:val="00B40402"/>
    <w:rsid w:val="00B404BD"/>
    <w:rsid w:val="00B40892"/>
    <w:rsid w:val="00B40D9B"/>
    <w:rsid w:val="00B40F67"/>
    <w:rsid w:val="00B41007"/>
    <w:rsid w:val="00B410C1"/>
    <w:rsid w:val="00B4148B"/>
    <w:rsid w:val="00B41AD1"/>
    <w:rsid w:val="00B41F94"/>
    <w:rsid w:val="00B42B75"/>
    <w:rsid w:val="00B42E5E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48D"/>
    <w:rsid w:val="00B448B0"/>
    <w:rsid w:val="00B44B18"/>
    <w:rsid w:val="00B44B26"/>
    <w:rsid w:val="00B44C6A"/>
    <w:rsid w:val="00B44CD5"/>
    <w:rsid w:val="00B44ED4"/>
    <w:rsid w:val="00B44F07"/>
    <w:rsid w:val="00B4502E"/>
    <w:rsid w:val="00B45577"/>
    <w:rsid w:val="00B459E9"/>
    <w:rsid w:val="00B45C00"/>
    <w:rsid w:val="00B45F17"/>
    <w:rsid w:val="00B46A14"/>
    <w:rsid w:val="00B46B98"/>
    <w:rsid w:val="00B4741F"/>
    <w:rsid w:val="00B4798C"/>
    <w:rsid w:val="00B47B39"/>
    <w:rsid w:val="00B47B6D"/>
    <w:rsid w:val="00B47BFA"/>
    <w:rsid w:val="00B47C2A"/>
    <w:rsid w:val="00B47CD5"/>
    <w:rsid w:val="00B5020B"/>
    <w:rsid w:val="00B506A6"/>
    <w:rsid w:val="00B50E74"/>
    <w:rsid w:val="00B510A7"/>
    <w:rsid w:val="00B51187"/>
    <w:rsid w:val="00B513E1"/>
    <w:rsid w:val="00B51AAD"/>
    <w:rsid w:val="00B52877"/>
    <w:rsid w:val="00B529D7"/>
    <w:rsid w:val="00B53143"/>
    <w:rsid w:val="00B536BA"/>
    <w:rsid w:val="00B53CF6"/>
    <w:rsid w:val="00B54180"/>
    <w:rsid w:val="00B5424B"/>
    <w:rsid w:val="00B543D2"/>
    <w:rsid w:val="00B5447A"/>
    <w:rsid w:val="00B55B30"/>
    <w:rsid w:val="00B55B6A"/>
    <w:rsid w:val="00B55D33"/>
    <w:rsid w:val="00B56141"/>
    <w:rsid w:val="00B56541"/>
    <w:rsid w:val="00B56646"/>
    <w:rsid w:val="00B567EF"/>
    <w:rsid w:val="00B572D8"/>
    <w:rsid w:val="00B57974"/>
    <w:rsid w:val="00B57F48"/>
    <w:rsid w:val="00B6080A"/>
    <w:rsid w:val="00B61ADB"/>
    <w:rsid w:val="00B61B03"/>
    <w:rsid w:val="00B61D51"/>
    <w:rsid w:val="00B61DDB"/>
    <w:rsid w:val="00B62243"/>
    <w:rsid w:val="00B62759"/>
    <w:rsid w:val="00B628C8"/>
    <w:rsid w:val="00B62BAA"/>
    <w:rsid w:val="00B62D23"/>
    <w:rsid w:val="00B62D62"/>
    <w:rsid w:val="00B62FD2"/>
    <w:rsid w:val="00B634B3"/>
    <w:rsid w:val="00B637D9"/>
    <w:rsid w:val="00B6390F"/>
    <w:rsid w:val="00B63A3C"/>
    <w:rsid w:val="00B63CA9"/>
    <w:rsid w:val="00B63CBB"/>
    <w:rsid w:val="00B647D1"/>
    <w:rsid w:val="00B64C9B"/>
    <w:rsid w:val="00B657EE"/>
    <w:rsid w:val="00B65BB0"/>
    <w:rsid w:val="00B662B8"/>
    <w:rsid w:val="00B67235"/>
    <w:rsid w:val="00B673DB"/>
    <w:rsid w:val="00B6745F"/>
    <w:rsid w:val="00B676D1"/>
    <w:rsid w:val="00B6775E"/>
    <w:rsid w:val="00B6778F"/>
    <w:rsid w:val="00B67B8C"/>
    <w:rsid w:val="00B67F45"/>
    <w:rsid w:val="00B703F6"/>
    <w:rsid w:val="00B70450"/>
    <w:rsid w:val="00B7048D"/>
    <w:rsid w:val="00B70648"/>
    <w:rsid w:val="00B710B7"/>
    <w:rsid w:val="00B71116"/>
    <w:rsid w:val="00B714C8"/>
    <w:rsid w:val="00B715C0"/>
    <w:rsid w:val="00B71924"/>
    <w:rsid w:val="00B71B15"/>
    <w:rsid w:val="00B72319"/>
    <w:rsid w:val="00B7286C"/>
    <w:rsid w:val="00B72870"/>
    <w:rsid w:val="00B72B82"/>
    <w:rsid w:val="00B72BE9"/>
    <w:rsid w:val="00B72EC8"/>
    <w:rsid w:val="00B7351B"/>
    <w:rsid w:val="00B738A6"/>
    <w:rsid w:val="00B73908"/>
    <w:rsid w:val="00B739D2"/>
    <w:rsid w:val="00B73BF5"/>
    <w:rsid w:val="00B73CA3"/>
    <w:rsid w:val="00B7402B"/>
    <w:rsid w:val="00B740EF"/>
    <w:rsid w:val="00B7476D"/>
    <w:rsid w:val="00B74A77"/>
    <w:rsid w:val="00B758AA"/>
    <w:rsid w:val="00B76068"/>
    <w:rsid w:val="00B762F7"/>
    <w:rsid w:val="00B763ED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F3F"/>
    <w:rsid w:val="00B813D1"/>
    <w:rsid w:val="00B813E8"/>
    <w:rsid w:val="00B8173B"/>
    <w:rsid w:val="00B817A8"/>
    <w:rsid w:val="00B81BAC"/>
    <w:rsid w:val="00B81E16"/>
    <w:rsid w:val="00B81EA3"/>
    <w:rsid w:val="00B81EA8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6BBB"/>
    <w:rsid w:val="00B876C0"/>
    <w:rsid w:val="00B90062"/>
    <w:rsid w:val="00B900C9"/>
    <w:rsid w:val="00B9016C"/>
    <w:rsid w:val="00B902ED"/>
    <w:rsid w:val="00B907C1"/>
    <w:rsid w:val="00B90BF6"/>
    <w:rsid w:val="00B9104B"/>
    <w:rsid w:val="00B91509"/>
    <w:rsid w:val="00B91802"/>
    <w:rsid w:val="00B919A9"/>
    <w:rsid w:val="00B91FBE"/>
    <w:rsid w:val="00B9208C"/>
    <w:rsid w:val="00B9258C"/>
    <w:rsid w:val="00B92B35"/>
    <w:rsid w:val="00B92CA9"/>
    <w:rsid w:val="00B93AF1"/>
    <w:rsid w:val="00B93E24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849"/>
    <w:rsid w:val="00B97F23"/>
    <w:rsid w:val="00BA0154"/>
    <w:rsid w:val="00BA0CCC"/>
    <w:rsid w:val="00BA11B7"/>
    <w:rsid w:val="00BA196C"/>
    <w:rsid w:val="00BA1983"/>
    <w:rsid w:val="00BA1F00"/>
    <w:rsid w:val="00BA20BB"/>
    <w:rsid w:val="00BA215D"/>
    <w:rsid w:val="00BA2384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C1B"/>
    <w:rsid w:val="00BA4F2C"/>
    <w:rsid w:val="00BA5399"/>
    <w:rsid w:val="00BA59B2"/>
    <w:rsid w:val="00BA6164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CC"/>
    <w:rsid w:val="00BB02BA"/>
    <w:rsid w:val="00BB0A3D"/>
    <w:rsid w:val="00BB0A8D"/>
    <w:rsid w:val="00BB0B32"/>
    <w:rsid w:val="00BB0F09"/>
    <w:rsid w:val="00BB1017"/>
    <w:rsid w:val="00BB1274"/>
    <w:rsid w:val="00BB127B"/>
    <w:rsid w:val="00BB12B8"/>
    <w:rsid w:val="00BB17FF"/>
    <w:rsid w:val="00BB2299"/>
    <w:rsid w:val="00BB2337"/>
    <w:rsid w:val="00BB30EB"/>
    <w:rsid w:val="00BB33E4"/>
    <w:rsid w:val="00BB3451"/>
    <w:rsid w:val="00BB381B"/>
    <w:rsid w:val="00BB38C3"/>
    <w:rsid w:val="00BB3DE2"/>
    <w:rsid w:val="00BB4278"/>
    <w:rsid w:val="00BB44E0"/>
    <w:rsid w:val="00BB45DA"/>
    <w:rsid w:val="00BB4C4A"/>
    <w:rsid w:val="00BB5E3E"/>
    <w:rsid w:val="00BB5FEF"/>
    <w:rsid w:val="00BB6625"/>
    <w:rsid w:val="00BB67DA"/>
    <w:rsid w:val="00BB685F"/>
    <w:rsid w:val="00BB6E5F"/>
    <w:rsid w:val="00BB6FF8"/>
    <w:rsid w:val="00BB7080"/>
    <w:rsid w:val="00BB758C"/>
    <w:rsid w:val="00BB75CC"/>
    <w:rsid w:val="00BB7651"/>
    <w:rsid w:val="00BB790E"/>
    <w:rsid w:val="00BC0313"/>
    <w:rsid w:val="00BC0428"/>
    <w:rsid w:val="00BC062D"/>
    <w:rsid w:val="00BC0C05"/>
    <w:rsid w:val="00BC0F8F"/>
    <w:rsid w:val="00BC106C"/>
    <w:rsid w:val="00BC11DB"/>
    <w:rsid w:val="00BC1286"/>
    <w:rsid w:val="00BC1518"/>
    <w:rsid w:val="00BC15DD"/>
    <w:rsid w:val="00BC16AE"/>
    <w:rsid w:val="00BC1A51"/>
    <w:rsid w:val="00BC251C"/>
    <w:rsid w:val="00BC2EF3"/>
    <w:rsid w:val="00BC2FDC"/>
    <w:rsid w:val="00BC30F3"/>
    <w:rsid w:val="00BC3210"/>
    <w:rsid w:val="00BC39D7"/>
    <w:rsid w:val="00BC39F7"/>
    <w:rsid w:val="00BC3F23"/>
    <w:rsid w:val="00BC4977"/>
    <w:rsid w:val="00BC4B74"/>
    <w:rsid w:val="00BC4C8B"/>
    <w:rsid w:val="00BC4CBE"/>
    <w:rsid w:val="00BC54CA"/>
    <w:rsid w:val="00BC54FD"/>
    <w:rsid w:val="00BC5E87"/>
    <w:rsid w:val="00BC61D8"/>
    <w:rsid w:val="00BC65FD"/>
    <w:rsid w:val="00BC6705"/>
    <w:rsid w:val="00BC68FD"/>
    <w:rsid w:val="00BC6A8C"/>
    <w:rsid w:val="00BC7014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1095"/>
    <w:rsid w:val="00BD1DE1"/>
    <w:rsid w:val="00BD2076"/>
    <w:rsid w:val="00BD27AB"/>
    <w:rsid w:val="00BD2813"/>
    <w:rsid w:val="00BD2A1B"/>
    <w:rsid w:val="00BD2FF4"/>
    <w:rsid w:val="00BD31D9"/>
    <w:rsid w:val="00BD366A"/>
    <w:rsid w:val="00BD3CA0"/>
    <w:rsid w:val="00BD3E7D"/>
    <w:rsid w:val="00BD4401"/>
    <w:rsid w:val="00BD4A77"/>
    <w:rsid w:val="00BD4D75"/>
    <w:rsid w:val="00BD4ED4"/>
    <w:rsid w:val="00BD507F"/>
    <w:rsid w:val="00BD5118"/>
    <w:rsid w:val="00BD54C7"/>
    <w:rsid w:val="00BD56DA"/>
    <w:rsid w:val="00BD635F"/>
    <w:rsid w:val="00BD6371"/>
    <w:rsid w:val="00BD64CA"/>
    <w:rsid w:val="00BD688C"/>
    <w:rsid w:val="00BD69C0"/>
    <w:rsid w:val="00BD71C7"/>
    <w:rsid w:val="00BD740A"/>
    <w:rsid w:val="00BD7742"/>
    <w:rsid w:val="00BD7A07"/>
    <w:rsid w:val="00BD7B61"/>
    <w:rsid w:val="00BD7BB1"/>
    <w:rsid w:val="00BD7C27"/>
    <w:rsid w:val="00BE039C"/>
    <w:rsid w:val="00BE0554"/>
    <w:rsid w:val="00BE146D"/>
    <w:rsid w:val="00BE1573"/>
    <w:rsid w:val="00BE19B3"/>
    <w:rsid w:val="00BE1D84"/>
    <w:rsid w:val="00BE1E1A"/>
    <w:rsid w:val="00BE1E6B"/>
    <w:rsid w:val="00BE1F62"/>
    <w:rsid w:val="00BE2217"/>
    <w:rsid w:val="00BE23F6"/>
    <w:rsid w:val="00BE2415"/>
    <w:rsid w:val="00BE24B1"/>
    <w:rsid w:val="00BE27AC"/>
    <w:rsid w:val="00BE30EA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680"/>
    <w:rsid w:val="00BE6DC7"/>
    <w:rsid w:val="00BE6F60"/>
    <w:rsid w:val="00BE70FA"/>
    <w:rsid w:val="00BE7125"/>
    <w:rsid w:val="00BE7173"/>
    <w:rsid w:val="00BE721F"/>
    <w:rsid w:val="00BE753B"/>
    <w:rsid w:val="00BE7599"/>
    <w:rsid w:val="00BE799A"/>
    <w:rsid w:val="00BE7F5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97C"/>
    <w:rsid w:val="00BF40DC"/>
    <w:rsid w:val="00BF4474"/>
    <w:rsid w:val="00BF460F"/>
    <w:rsid w:val="00BF4AE3"/>
    <w:rsid w:val="00BF4B8E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694"/>
    <w:rsid w:val="00C00771"/>
    <w:rsid w:val="00C012E2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C1E"/>
    <w:rsid w:val="00C0505F"/>
    <w:rsid w:val="00C05B8E"/>
    <w:rsid w:val="00C06060"/>
    <w:rsid w:val="00C063D8"/>
    <w:rsid w:val="00C06755"/>
    <w:rsid w:val="00C069DD"/>
    <w:rsid w:val="00C071E4"/>
    <w:rsid w:val="00C07346"/>
    <w:rsid w:val="00C073FB"/>
    <w:rsid w:val="00C074BA"/>
    <w:rsid w:val="00C07DA1"/>
    <w:rsid w:val="00C1007C"/>
    <w:rsid w:val="00C10223"/>
    <w:rsid w:val="00C109BE"/>
    <w:rsid w:val="00C10C1E"/>
    <w:rsid w:val="00C10D0E"/>
    <w:rsid w:val="00C10F58"/>
    <w:rsid w:val="00C1212E"/>
    <w:rsid w:val="00C1238E"/>
    <w:rsid w:val="00C12959"/>
    <w:rsid w:val="00C12AE9"/>
    <w:rsid w:val="00C12DD6"/>
    <w:rsid w:val="00C13EB9"/>
    <w:rsid w:val="00C13FE4"/>
    <w:rsid w:val="00C14010"/>
    <w:rsid w:val="00C140D8"/>
    <w:rsid w:val="00C144A7"/>
    <w:rsid w:val="00C15013"/>
    <w:rsid w:val="00C1548C"/>
    <w:rsid w:val="00C155EE"/>
    <w:rsid w:val="00C15771"/>
    <w:rsid w:val="00C15B04"/>
    <w:rsid w:val="00C15C7C"/>
    <w:rsid w:val="00C16658"/>
    <w:rsid w:val="00C16C28"/>
    <w:rsid w:val="00C16E53"/>
    <w:rsid w:val="00C16EAE"/>
    <w:rsid w:val="00C17261"/>
    <w:rsid w:val="00C202FB"/>
    <w:rsid w:val="00C20645"/>
    <w:rsid w:val="00C2118C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990"/>
    <w:rsid w:val="00C2490B"/>
    <w:rsid w:val="00C25229"/>
    <w:rsid w:val="00C2566E"/>
    <w:rsid w:val="00C256DF"/>
    <w:rsid w:val="00C25B36"/>
    <w:rsid w:val="00C27021"/>
    <w:rsid w:val="00C27382"/>
    <w:rsid w:val="00C27AE6"/>
    <w:rsid w:val="00C30356"/>
    <w:rsid w:val="00C303A4"/>
    <w:rsid w:val="00C3076A"/>
    <w:rsid w:val="00C309B2"/>
    <w:rsid w:val="00C30E71"/>
    <w:rsid w:val="00C31384"/>
    <w:rsid w:val="00C3301E"/>
    <w:rsid w:val="00C33F2F"/>
    <w:rsid w:val="00C34008"/>
    <w:rsid w:val="00C3431C"/>
    <w:rsid w:val="00C34634"/>
    <w:rsid w:val="00C34C3C"/>
    <w:rsid w:val="00C34E91"/>
    <w:rsid w:val="00C36012"/>
    <w:rsid w:val="00C36350"/>
    <w:rsid w:val="00C3641A"/>
    <w:rsid w:val="00C3667D"/>
    <w:rsid w:val="00C37915"/>
    <w:rsid w:val="00C37CAA"/>
    <w:rsid w:val="00C37F6F"/>
    <w:rsid w:val="00C400E7"/>
    <w:rsid w:val="00C4029B"/>
    <w:rsid w:val="00C4050F"/>
    <w:rsid w:val="00C40B4F"/>
    <w:rsid w:val="00C40EAA"/>
    <w:rsid w:val="00C41216"/>
    <w:rsid w:val="00C41479"/>
    <w:rsid w:val="00C4163A"/>
    <w:rsid w:val="00C41BA8"/>
    <w:rsid w:val="00C41BE1"/>
    <w:rsid w:val="00C4217B"/>
    <w:rsid w:val="00C42351"/>
    <w:rsid w:val="00C42CB4"/>
    <w:rsid w:val="00C440FD"/>
    <w:rsid w:val="00C44A95"/>
    <w:rsid w:val="00C4519B"/>
    <w:rsid w:val="00C456B7"/>
    <w:rsid w:val="00C45870"/>
    <w:rsid w:val="00C45C6C"/>
    <w:rsid w:val="00C45FB1"/>
    <w:rsid w:val="00C46093"/>
    <w:rsid w:val="00C461C5"/>
    <w:rsid w:val="00C4628C"/>
    <w:rsid w:val="00C46430"/>
    <w:rsid w:val="00C46C6B"/>
    <w:rsid w:val="00C4706E"/>
    <w:rsid w:val="00C47248"/>
    <w:rsid w:val="00C47742"/>
    <w:rsid w:val="00C50B8B"/>
    <w:rsid w:val="00C50D0E"/>
    <w:rsid w:val="00C50D12"/>
    <w:rsid w:val="00C50D2A"/>
    <w:rsid w:val="00C51207"/>
    <w:rsid w:val="00C51909"/>
    <w:rsid w:val="00C51DA5"/>
    <w:rsid w:val="00C51DD8"/>
    <w:rsid w:val="00C51F0B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B97"/>
    <w:rsid w:val="00C53F78"/>
    <w:rsid w:val="00C5435D"/>
    <w:rsid w:val="00C54727"/>
    <w:rsid w:val="00C54B75"/>
    <w:rsid w:val="00C54FDD"/>
    <w:rsid w:val="00C5556E"/>
    <w:rsid w:val="00C55863"/>
    <w:rsid w:val="00C5592E"/>
    <w:rsid w:val="00C56A31"/>
    <w:rsid w:val="00C56DBB"/>
    <w:rsid w:val="00C56F4D"/>
    <w:rsid w:val="00C56FC1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113"/>
    <w:rsid w:val="00C61278"/>
    <w:rsid w:val="00C61B84"/>
    <w:rsid w:val="00C61C53"/>
    <w:rsid w:val="00C61CEF"/>
    <w:rsid w:val="00C61F81"/>
    <w:rsid w:val="00C62406"/>
    <w:rsid w:val="00C62776"/>
    <w:rsid w:val="00C62792"/>
    <w:rsid w:val="00C62858"/>
    <w:rsid w:val="00C62AFB"/>
    <w:rsid w:val="00C62B70"/>
    <w:rsid w:val="00C63488"/>
    <w:rsid w:val="00C64054"/>
    <w:rsid w:val="00C642CC"/>
    <w:rsid w:val="00C64402"/>
    <w:rsid w:val="00C64900"/>
    <w:rsid w:val="00C64AB9"/>
    <w:rsid w:val="00C65767"/>
    <w:rsid w:val="00C65AFF"/>
    <w:rsid w:val="00C65F1B"/>
    <w:rsid w:val="00C66297"/>
    <w:rsid w:val="00C66CAA"/>
    <w:rsid w:val="00C66D54"/>
    <w:rsid w:val="00C67022"/>
    <w:rsid w:val="00C671BE"/>
    <w:rsid w:val="00C672C6"/>
    <w:rsid w:val="00C67556"/>
    <w:rsid w:val="00C676AE"/>
    <w:rsid w:val="00C67757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2A8"/>
    <w:rsid w:val="00C7369D"/>
    <w:rsid w:val="00C73BD0"/>
    <w:rsid w:val="00C73DEF"/>
    <w:rsid w:val="00C73F0D"/>
    <w:rsid w:val="00C74179"/>
    <w:rsid w:val="00C74353"/>
    <w:rsid w:val="00C74CAF"/>
    <w:rsid w:val="00C759CE"/>
    <w:rsid w:val="00C75F03"/>
    <w:rsid w:val="00C761AD"/>
    <w:rsid w:val="00C76218"/>
    <w:rsid w:val="00C76977"/>
    <w:rsid w:val="00C77020"/>
    <w:rsid w:val="00C7715D"/>
    <w:rsid w:val="00C77319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22B9"/>
    <w:rsid w:val="00C82634"/>
    <w:rsid w:val="00C82FA3"/>
    <w:rsid w:val="00C82FCB"/>
    <w:rsid w:val="00C83300"/>
    <w:rsid w:val="00C83331"/>
    <w:rsid w:val="00C83FDD"/>
    <w:rsid w:val="00C84089"/>
    <w:rsid w:val="00C84889"/>
    <w:rsid w:val="00C848EF"/>
    <w:rsid w:val="00C854D5"/>
    <w:rsid w:val="00C85B18"/>
    <w:rsid w:val="00C85FCF"/>
    <w:rsid w:val="00C8638E"/>
    <w:rsid w:val="00C863CE"/>
    <w:rsid w:val="00C867BA"/>
    <w:rsid w:val="00C86E4F"/>
    <w:rsid w:val="00C875B7"/>
    <w:rsid w:val="00C87DB1"/>
    <w:rsid w:val="00C87E2F"/>
    <w:rsid w:val="00C9011D"/>
    <w:rsid w:val="00C9036E"/>
    <w:rsid w:val="00C906AF"/>
    <w:rsid w:val="00C90832"/>
    <w:rsid w:val="00C9099E"/>
    <w:rsid w:val="00C90C83"/>
    <w:rsid w:val="00C910E5"/>
    <w:rsid w:val="00C911AF"/>
    <w:rsid w:val="00C91584"/>
    <w:rsid w:val="00C919B5"/>
    <w:rsid w:val="00C91A05"/>
    <w:rsid w:val="00C91D65"/>
    <w:rsid w:val="00C91E15"/>
    <w:rsid w:val="00C91E4F"/>
    <w:rsid w:val="00C922CD"/>
    <w:rsid w:val="00C92320"/>
    <w:rsid w:val="00C92701"/>
    <w:rsid w:val="00C9284E"/>
    <w:rsid w:val="00C92851"/>
    <w:rsid w:val="00C92BA7"/>
    <w:rsid w:val="00C92CBB"/>
    <w:rsid w:val="00C92F81"/>
    <w:rsid w:val="00C92FFD"/>
    <w:rsid w:val="00C930D8"/>
    <w:rsid w:val="00C9358E"/>
    <w:rsid w:val="00C9415F"/>
    <w:rsid w:val="00C94570"/>
    <w:rsid w:val="00C94645"/>
    <w:rsid w:val="00C946A6"/>
    <w:rsid w:val="00C946A8"/>
    <w:rsid w:val="00C94B82"/>
    <w:rsid w:val="00C95438"/>
    <w:rsid w:val="00C95B07"/>
    <w:rsid w:val="00C95B7A"/>
    <w:rsid w:val="00C95BCF"/>
    <w:rsid w:val="00C95CC0"/>
    <w:rsid w:val="00C9604F"/>
    <w:rsid w:val="00C964C7"/>
    <w:rsid w:val="00C9668D"/>
    <w:rsid w:val="00C9690B"/>
    <w:rsid w:val="00C969AB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A9E"/>
    <w:rsid w:val="00CA21BF"/>
    <w:rsid w:val="00CA260C"/>
    <w:rsid w:val="00CA2AC1"/>
    <w:rsid w:val="00CA2B1C"/>
    <w:rsid w:val="00CA2C9B"/>
    <w:rsid w:val="00CA301B"/>
    <w:rsid w:val="00CA30F2"/>
    <w:rsid w:val="00CA32D1"/>
    <w:rsid w:val="00CA3451"/>
    <w:rsid w:val="00CA3584"/>
    <w:rsid w:val="00CA35E4"/>
    <w:rsid w:val="00CA3BF9"/>
    <w:rsid w:val="00CA3EE4"/>
    <w:rsid w:val="00CA429A"/>
    <w:rsid w:val="00CA46FC"/>
    <w:rsid w:val="00CA4A3D"/>
    <w:rsid w:val="00CA4D70"/>
    <w:rsid w:val="00CA4DCF"/>
    <w:rsid w:val="00CA4F81"/>
    <w:rsid w:val="00CA5817"/>
    <w:rsid w:val="00CA591F"/>
    <w:rsid w:val="00CA5B01"/>
    <w:rsid w:val="00CA5B63"/>
    <w:rsid w:val="00CA6510"/>
    <w:rsid w:val="00CA6705"/>
    <w:rsid w:val="00CA6755"/>
    <w:rsid w:val="00CA6AE2"/>
    <w:rsid w:val="00CA6B35"/>
    <w:rsid w:val="00CA6EB3"/>
    <w:rsid w:val="00CA79B5"/>
    <w:rsid w:val="00CA7A92"/>
    <w:rsid w:val="00CA7EF8"/>
    <w:rsid w:val="00CA7F5B"/>
    <w:rsid w:val="00CB0131"/>
    <w:rsid w:val="00CB0231"/>
    <w:rsid w:val="00CB09D0"/>
    <w:rsid w:val="00CB11BD"/>
    <w:rsid w:val="00CB164E"/>
    <w:rsid w:val="00CB16E5"/>
    <w:rsid w:val="00CB1E66"/>
    <w:rsid w:val="00CB23D3"/>
    <w:rsid w:val="00CB25FB"/>
    <w:rsid w:val="00CB2D87"/>
    <w:rsid w:val="00CB2EC1"/>
    <w:rsid w:val="00CB3023"/>
    <w:rsid w:val="00CB304D"/>
    <w:rsid w:val="00CB3AE1"/>
    <w:rsid w:val="00CB3C29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F62"/>
    <w:rsid w:val="00CB64D4"/>
    <w:rsid w:val="00CB650E"/>
    <w:rsid w:val="00CB665A"/>
    <w:rsid w:val="00CB6CE2"/>
    <w:rsid w:val="00CB71AD"/>
    <w:rsid w:val="00CC0431"/>
    <w:rsid w:val="00CC0CC4"/>
    <w:rsid w:val="00CC0CE9"/>
    <w:rsid w:val="00CC11AE"/>
    <w:rsid w:val="00CC11F1"/>
    <w:rsid w:val="00CC159D"/>
    <w:rsid w:val="00CC15D7"/>
    <w:rsid w:val="00CC1BC4"/>
    <w:rsid w:val="00CC1EEB"/>
    <w:rsid w:val="00CC1F9C"/>
    <w:rsid w:val="00CC27B2"/>
    <w:rsid w:val="00CC2975"/>
    <w:rsid w:val="00CC2D36"/>
    <w:rsid w:val="00CC33D2"/>
    <w:rsid w:val="00CC35A4"/>
    <w:rsid w:val="00CC385C"/>
    <w:rsid w:val="00CC40DD"/>
    <w:rsid w:val="00CC4591"/>
    <w:rsid w:val="00CC475F"/>
    <w:rsid w:val="00CC498C"/>
    <w:rsid w:val="00CC4AA1"/>
    <w:rsid w:val="00CC4ACD"/>
    <w:rsid w:val="00CC4AE5"/>
    <w:rsid w:val="00CC5165"/>
    <w:rsid w:val="00CC52E6"/>
    <w:rsid w:val="00CC5576"/>
    <w:rsid w:val="00CC5B45"/>
    <w:rsid w:val="00CC6065"/>
    <w:rsid w:val="00CC6246"/>
    <w:rsid w:val="00CC6335"/>
    <w:rsid w:val="00CC63CD"/>
    <w:rsid w:val="00CC651F"/>
    <w:rsid w:val="00CC7027"/>
    <w:rsid w:val="00CC7970"/>
    <w:rsid w:val="00CC7993"/>
    <w:rsid w:val="00CC7D41"/>
    <w:rsid w:val="00CD0027"/>
    <w:rsid w:val="00CD0400"/>
    <w:rsid w:val="00CD04A7"/>
    <w:rsid w:val="00CD05E5"/>
    <w:rsid w:val="00CD061B"/>
    <w:rsid w:val="00CD063C"/>
    <w:rsid w:val="00CD08BA"/>
    <w:rsid w:val="00CD08CF"/>
    <w:rsid w:val="00CD105B"/>
    <w:rsid w:val="00CD1154"/>
    <w:rsid w:val="00CD1369"/>
    <w:rsid w:val="00CD19A5"/>
    <w:rsid w:val="00CD1A63"/>
    <w:rsid w:val="00CD1BC4"/>
    <w:rsid w:val="00CD2099"/>
    <w:rsid w:val="00CD2819"/>
    <w:rsid w:val="00CD3B22"/>
    <w:rsid w:val="00CD3F4E"/>
    <w:rsid w:val="00CD4D3B"/>
    <w:rsid w:val="00CD5236"/>
    <w:rsid w:val="00CD5484"/>
    <w:rsid w:val="00CD5748"/>
    <w:rsid w:val="00CD5A76"/>
    <w:rsid w:val="00CD6400"/>
    <w:rsid w:val="00CD640F"/>
    <w:rsid w:val="00CD679B"/>
    <w:rsid w:val="00CD6A53"/>
    <w:rsid w:val="00CD6E03"/>
    <w:rsid w:val="00CD72BF"/>
    <w:rsid w:val="00CD7367"/>
    <w:rsid w:val="00CD7577"/>
    <w:rsid w:val="00CD7F90"/>
    <w:rsid w:val="00CE03C1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933"/>
    <w:rsid w:val="00CE5A0A"/>
    <w:rsid w:val="00CE60F1"/>
    <w:rsid w:val="00CE64B6"/>
    <w:rsid w:val="00CE65F8"/>
    <w:rsid w:val="00CE6BB3"/>
    <w:rsid w:val="00CE70DD"/>
    <w:rsid w:val="00CE7525"/>
    <w:rsid w:val="00CE7839"/>
    <w:rsid w:val="00CE79DA"/>
    <w:rsid w:val="00CE7AD4"/>
    <w:rsid w:val="00CF03A6"/>
    <w:rsid w:val="00CF12D2"/>
    <w:rsid w:val="00CF14BE"/>
    <w:rsid w:val="00CF1522"/>
    <w:rsid w:val="00CF2087"/>
    <w:rsid w:val="00CF2308"/>
    <w:rsid w:val="00CF24EC"/>
    <w:rsid w:val="00CF2863"/>
    <w:rsid w:val="00CF2959"/>
    <w:rsid w:val="00CF35F4"/>
    <w:rsid w:val="00CF3BDE"/>
    <w:rsid w:val="00CF3EF2"/>
    <w:rsid w:val="00CF437A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AC1"/>
    <w:rsid w:val="00CF6EC0"/>
    <w:rsid w:val="00CF6EC8"/>
    <w:rsid w:val="00CF71DD"/>
    <w:rsid w:val="00CF72FA"/>
    <w:rsid w:val="00D00AF1"/>
    <w:rsid w:val="00D01076"/>
    <w:rsid w:val="00D01ADB"/>
    <w:rsid w:val="00D02031"/>
    <w:rsid w:val="00D02094"/>
    <w:rsid w:val="00D0244C"/>
    <w:rsid w:val="00D026ED"/>
    <w:rsid w:val="00D02A6D"/>
    <w:rsid w:val="00D02D20"/>
    <w:rsid w:val="00D041E5"/>
    <w:rsid w:val="00D0462F"/>
    <w:rsid w:val="00D04BA3"/>
    <w:rsid w:val="00D05245"/>
    <w:rsid w:val="00D05605"/>
    <w:rsid w:val="00D05929"/>
    <w:rsid w:val="00D059B4"/>
    <w:rsid w:val="00D05A3F"/>
    <w:rsid w:val="00D05A88"/>
    <w:rsid w:val="00D05EA4"/>
    <w:rsid w:val="00D05F1C"/>
    <w:rsid w:val="00D067FD"/>
    <w:rsid w:val="00D06B43"/>
    <w:rsid w:val="00D06D3B"/>
    <w:rsid w:val="00D0777B"/>
    <w:rsid w:val="00D079C1"/>
    <w:rsid w:val="00D07C08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957"/>
    <w:rsid w:val="00D16ABD"/>
    <w:rsid w:val="00D16BB6"/>
    <w:rsid w:val="00D17B19"/>
    <w:rsid w:val="00D17D2F"/>
    <w:rsid w:val="00D17FBF"/>
    <w:rsid w:val="00D201F9"/>
    <w:rsid w:val="00D203D4"/>
    <w:rsid w:val="00D2045E"/>
    <w:rsid w:val="00D21116"/>
    <w:rsid w:val="00D21184"/>
    <w:rsid w:val="00D21881"/>
    <w:rsid w:val="00D21C26"/>
    <w:rsid w:val="00D21FB4"/>
    <w:rsid w:val="00D2245E"/>
    <w:rsid w:val="00D225A3"/>
    <w:rsid w:val="00D22C41"/>
    <w:rsid w:val="00D23061"/>
    <w:rsid w:val="00D23245"/>
    <w:rsid w:val="00D233E4"/>
    <w:rsid w:val="00D2342F"/>
    <w:rsid w:val="00D244B0"/>
    <w:rsid w:val="00D24578"/>
    <w:rsid w:val="00D24696"/>
    <w:rsid w:val="00D247CD"/>
    <w:rsid w:val="00D247D4"/>
    <w:rsid w:val="00D24982"/>
    <w:rsid w:val="00D2505D"/>
    <w:rsid w:val="00D25BCD"/>
    <w:rsid w:val="00D26410"/>
    <w:rsid w:val="00D26926"/>
    <w:rsid w:val="00D269AB"/>
    <w:rsid w:val="00D26C87"/>
    <w:rsid w:val="00D26EFB"/>
    <w:rsid w:val="00D27269"/>
    <w:rsid w:val="00D27480"/>
    <w:rsid w:val="00D27516"/>
    <w:rsid w:val="00D3128A"/>
    <w:rsid w:val="00D315A8"/>
    <w:rsid w:val="00D3198E"/>
    <w:rsid w:val="00D3274B"/>
    <w:rsid w:val="00D327C6"/>
    <w:rsid w:val="00D32817"/>
    <w:rsid w:val="00D32858"/>
    <w:rsid w:val="00D32BF9"/>
    <w:rsid w:val="00D32D41"/>
    <w:rsid w:val="00D33029"/>
    <w:rsid w:val="00D33CF1"/>
    <w:rsid w:val="00D346A1"/>
    <w:rsid w:val="00D3480E"/>
    <w:rsid w:val="00D34F39"/>
    <w:rsid w:val="00D351A8"/>
    <w:rsid w:val="00D351F6"/>
    <w:rsid w:val="00D35480"/>
    <w:rsid w:val="00D35810"/>
    <w:rsid w:val="00D35D39"/>
    <w:rsid w:val="00D35F78"/>
    <w:rsid w:val="00D369E1"/>
    <w:rsid w:val="00D36EF5"/>
    <w:rsid w:val="00D37368"/>
    <w:rsid w:val="00D3737E"/>
    <w:rsid w:val="00D379B8"/>
    <w:rsid w:val="00D400EC"/>
    <w:rsid w:val="00D400F3"/>
    <w:rsid w:val="00D402FE"/>
    <w:rsid w:val="00D40397"/>
    <w:rsid w:val="00D404FD"/>
    <w:rsid w:val="00D4101D"/>
    <w:rsid w:val="00D42341"/>
    <w:rsid w:val="00D426DE"/>
    <w:rsid w:val="00D42767"/>
    <w:rsid w:val="00D42F26"/>
    <w:rsid w:val="00D431BF"/>
    <w:rsid w:val="00D43967"/>
    <w:rsid w:val="00D44017"/>
    <w:rsid w:val="00D441AE"/>
    <w:rsid w:val="00D444FA"/>
    <w:rsid w:val="00D44943"/>
    <w:rsid w:val="00D44A88"/>
    <w:rsid w:val="00D44C13"/>
    <w:rsid w:val="00D44C66"/>
    <w:rsid w:val="00D4504D"/>
    <w:rsid w:val="00D4505D"/>
    <w:rsid w:val="00D451F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719B"/>
    <w:rsid w:val="00D472D1"/>
    <w:rsid w:val="00D47578"/>
    <w:rsid w:val="00D47CB6"/>
    <w:rsid w:val="00D50176"/>
    <w:rsid w:val="00D501C2"/>
    <w:rsid w:val="00D505A7"/>
    <w:rsid w:val="00D507AB"/>
    <w:rsid w:val="00D51044"/>
    <w:rsid w:val="00D510E3"/>
    <w:rsid w:val="00D51B41"/>
    <w:rsid w:val="00D51B82"/>
    <w:rsid w:val="00D52606"/>
    <w:rsid w:val="00D52BBF"/>
    <w:rsid w:val="00D52CB7"/>
    <w:rsid w:val="00D52E7D"/>
    <w:rsid w:val="00D530E9"/>
    <w:rsid w:val="00D53523"/>
    <w:rsid w:val="00D53CA7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A5D"/>
    <w:rsid w:val="00D56A6B"/>
    <w:rsid w:val="00D56E3D"/>
    <w:rsid w:val="00D56E82"/>
    <w:rsid w:val="00D572B0"/>
    <w:rsid w:val="00D601A6"/>
    <w:rsid w:val="00D60459"/>
    <w:rsid w:val="00D60503"/>
    <w:rsid w:val="00D6074A"/>
    <w:rsid w:val="00D60BE4"/>
    <w:rsid w:val="00D614A6"/>
    <w:rsid w:val="00D61E45"/>
    <w:rsid w:val="00D6231C"/>
    <w:rsid w:val="00D6263F"/>
    <w:rsid w:val="00D6270E"/>
    <w:rsid w:val="00D629A2"/>
    <w:rsid w:val="00D62CDC"/>
    <w:rsid w:val="00D62FEB"/>
    <w:rsid w:val="00D6361B"/>
    <w:rsid w:val="00D63882"/>
    <w:rsid w:val="00D63B32"/>
    <w:rsid w:val="00D63B40"/>
    <w:rsid w:val="00D63B93"/>
    <w:rsid w:val="00D643F8"/>
    <w:rsid w:val="00D64A89"/>
    <w:rsid w:val="00D64DCD"/>
    <w:rsid w:val="00D64EA9"/>
    <w:rsid w:val="00D653A1"/>
    <w:rsid w:val="00D65516"/>
    <w:rsid w:val="00D65FF0"/>
    <w:rsid w:val="00D662A4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BA7"/>
    <w:rsid w:val="00D70D07"/>
    <w:rsid w:val="00D70F7D"/>
    <w:rsid w:val="00D710C9"/>
    <w:rsid w:val="00D710F2"/>
    <w:rsid w:val="00D715EE"/>
    <w:rsid w:val="00D7205E"/>
    <w:rsid w:val="00D72528"/>
    <w:rsid w:val="00D728C7"/>
    <w:rsid w:val="00D72A67"/>
    <w:rsid w:val="00D72D54"/>
    <w:rsid w:val="00D72EFE"/>
    <w:rsid w:val="00D731D3"/>
    <w:rsid w:val="00D73208"/>
    <w:rsid w:val="00D733EF"/>
    <w:rsid w:val="00D73508"/>
    <w:rsid w:val="00D7393F"/>
    <w:rsid w:val="00D73ABD"/>
    <w:rsid w:val="00D740AC"/>
    <w:rsid w:val="00D7418F"/>
    <w:rsid w:val="00D74208"/>
    <w:rsid w:val="00D744C7"/>
    <w:rsid w:val="00D74563"/>
    <w:rsid w:val="00D7490D"/>
    <w:rsid w:val="00D74A83"/>
    <w:rsid w:val="00D74E47"/>
    <w:rsid w:val="00D75088"/>
    <w:rsid w:val="00D75350"/>
    <w:rsid w:val="00D75359"/>
    <w:rsid w:val="00D75623"/>
    <w:rsid w:val="00D75668"/>
    <w:rsid w:val="00D75807"/>
    <w:rsid w:val="00D75C1F"/>
    <w:rsid w:val="00D75F72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7F0"/>
    <w:rsid w:val="00D80B3C"/>
    <w:rsid w:val="00D80B95"/>
    <w:rsid w:val="00D80C18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743"/>
    <w:rsid w:val="00D81869"/>
    <w:rsid w:val="00D81BE8"/>
    <w:rsid w:val="00D81DE9"/>
    <w:rsid w:val="00D825F9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696"/>
    <w:rsid w:val="00D90750"/>
    <w:rsid w:val="00D909CF"/>
    <w:rsid w:val="00D90B2C"/>
    <w:rsid w:val="00D90DC6"/>
    <w:rsid w:val="00D9147C"/>
    <w:rsid w:val="00D9197F"/>
    <w:rsid w:val="00D91EFA"/>
    <w:rsid w:val="00D920FB"/>
    <w:rsid w:val="00D929D7"/>
    <w:rsid w:val="00D92C74"/>
    <w:rsid w:val="00D92EE5"/>
    <w:rsid w:val="00D93917"/>
    <w:rsid w:val="00D93E45"/>
    <w:rsid w:val="00D9400C"/>
    <w:rsid w:val="00D9437E"/>
    <w:rsid w:val="00D944EA"/>
    <w:rsid w:val="00D94744"/>
    <w:rsid w:val="00D94D04"/>
    <w:rsid w:val="00D9511D"/>
    <w:rsid w:val="00D95D57"/>
    <w:rsid w:val="00D96661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ECE"/>
    <w:rsid w:val="00DA0F39"/>
    <w:rsid w:val="00DA10FC"/>
    <w:rsid w:val="00DA121F"/>
    <w:rsid w:val="00DA1A09"/>
    <w:rsid w:val="00DA1A56"/>
    <w:rsid w:val="00DA1B02"/>
    <w:rsid w:val="00DA26A3"/>
    <w:rsid w:val="00DA287F"/>
    <w:rsid w:val="00DA28FE"/>
    <w:rsid w:val="00DA2F7D"/>
    <w:rsid w:val="00DA333B"/>
    <w:rsid w:val="00DA3958"/>
    <w:rsid w:val="00DA3A77"/>
    <w:rsid w:val="00DA3E10"/>
    <w:rsid w:val="00DA3E42"/>
    <w:rsid w:val="00DA3F93"/>
    <w:rsid w:val="00DA4626"/>
    <w:rsid w:val="00DA4F46"/>
    <w:rsid w:val="00DA53D3"/>
    <w:rsid w:val="00DA55E2"/>
    <w:rsid w:val="00DA5A53"/>
    <w:rsid w:val="00DA5E8D"/>
    <w:rsid w:val="00DA6595"/>
    <w:rsid w:val="00DA667C"/>
    <w:rsid w:val="00DA6847"/>
    <w:rsid w:val="00DA6A80"/>
    <w:rsid w:val="00DA6B79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A0F"/>
    <w:rsid w:val="00DB1EE9"/>
    <w:rsid w:val="00DB234B"/>
    <w:rsid w:val="00DB3C20"/>
    <w:rsid w:val="00DB4525"/>
    <w:rsid w:val="00DB48D9"/>
    <w:rsid w:val="00DB49DA"/>
    <w:rsid w:val="00DB4A6E"/>
    <w:rsid w:val="00DB5108"/>
    <w:rsid w:val="00DB51C7"/>
    <w:rsid w:val="00DB5514"/>
    <w:rsid w:val="00DB5B31"/>
    <w:rsid w:val="00DB5CF0"/>
    <w:rsid w:val="00DB5F3E"/>
    <w:rsid w:val="00DB61D8"/>
    <w:rsid w:val="00DB63CE"/>
    <w:rsid w:val="00DB6AA8"/>
    <w:rsid w:val="00DB6BB8"/>
    <w:rsid w:val="00DB6EA2"/>
    <w:rsid w:val="00DB6FDD"/>
    <w:rsid w:val="00DB71C2"/>
    <w:rsid w:val="00DB738B"/>
    <w:rsid w:val="00DB7454"/>
    <w:rsid w:val="00DB793C"/>
    <w:rsid w:val="00DB7CEB"/>
    <w:rsid w:val="00DB7ED2"/>
    <w:rsid w:val="00DB7F86"/>
    <w:rsid w:val="00DC054E"/>
    <w:rsid w:val="00DC05A7"/>
    <w:rsid w:val="00DC0696"/>
    <w:rsid w:val="00DC1E8D"/>
    <w:rsid w:val="00DC24C1"/>
    <w:rsid w:val="00DC26EE"/>
    <w:rsid w:val="00DC276C"/>
    <w:rsid w:val="00DC2B34"/>
    <w:rsid w:val="00DC2B51"/>
    <w:rsid w:val="00DC2E39"/>
    <w:rsid w:val="00DC31D4"/>
    <w:rsid w:val="00DC3509"/>
    <w:rsid w:val="00DC3A51"/>
    <w:rsid w:val="00DC3C84"/>
    <w:rsid w:val="00DC3D00"/>
    <w:rsid w:val="00DC4044"/>
    <w:rsid w:val="00DC41F5"/>
    <w:rsid w:val="00DC4948"/>
    <w:rsid w:val="00DC4C8D"/>
    <w:rsid w:val="00DC50C9"/>
    <w:rsid w:val="00DC5227"/>
    <w:rsid w:val="00DC5534"/>
    <w:rsid w:val="00DC56A7"/>
    <w:rsid w:val="00DC5AF7"/>
    <w:rsid w:val="00DC5B42"/>
    <w:rsid w:val="00DC6393"/>
    <w:rsid w:val="00DC67C0"/>
    <w:rsid w:val="00DC6CFA"/>
    <w:rsid w:val="00DC6D2C"/>
    <w:rsid w:val="00DC6F51"/>
    <w:rsid w:val="00DC76AE"/>
    <w:rsid w:val="00DC778E"/>
    <w:rsid w:val="00DC77E7"/>
    <w:rsid w:val="00DC7B65"/>
    <w:rsid w:val="00DD05C3"/>
    <w:rsid w:val="00DD06D0"/>
    <w:rsid w:val="00DD0894"/>
    <w:rsid w:val="00DD0D78"/>
    <w:rsid w:val="00DD1284"/>
    <w:rsid w:val="00DD220D"/>
    <w:rsid w:val="00DD2D7E"/>
    <w:rsid w:val="00DD43BD"/>
    <w:rsid w:val="00DD4B39"/>
    <w:rsid w:val="00DD4BEA"/>
    <w:rsid w:val="00DD5104"/>
    <w:rsid w:val="00DD5255"/>
    <w:rsid w:val="00DD5682"/>
    <w:rsid w:val="00DD56A3"/>
    <w:rsid w:val="00DD5A1D"/>
    <w:rsid w:val="00DD5AED"/>
    <w:rsid w:val="00DD5B80"/>
    <w:rsid w:val="00DD5C36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CD2"/>
    <w:rsid w:val="00DE0065"/>
    <w:rsid w:val="00DE061F"/>
    <w:rsid w:val="00DE106F"/>
    <w:rsid w:val="00DE153F"/>
    <w:rsid w:val="00DE154B"/>
    <w:rsid w:val="00DE1902"/>
    <w:rsid w:val="00DE1F08"/>
    <w:rsid w:val="00DE1FDE"/>
    <w:rsid w:val="00DE24D7"/>
    <w:rsid w:val="00DE27BB"/>
    <w:rsid w:val="00DE2D5D"/>
    <w:rsid w:val="00DE30A6"/>
    <w:rsid w:val="00DE39E8"/>
    <w:rsid w:val="00DE3DF6"/>
    <w:rsid w:val="00DE41AB"/>
    <w:rsid w:val="00DE45A8"/>
    <w:rsid w:val="00DE4EB9"/>
    <w:rsid w:val="00DE552C"/>
    <w:rsid w:val="00DE5A02"/>
    <w:rsid w:val="00DE5CFA"/>
    <w:rsid w:val="00DE6166"/>
    <w:rsid w:val="00DE6272"/>
    <w:rsid w:val="00DE633A"/>
    <w:rsid w:val="00DE66A4"/>
    <w:rsid w:val="00DE66E3"/>
    <w:rsid w:val="00DE6B17"/>
    <w:rsid w:val="00DE6C3C"/>
    <w:rsid w:val="00DE6F7B"/>
    <w:rsid w:val="00DE7825"/>
    <w:rsid w:val="00DE7875"/>
    <w:rsid w:val="00DE7886"/>
    <w:rsid w:val="00DE78EC"/>
    <w:rsid w:val="00DE7981"/>
    <w:rsid w:val="00DE7A90"/>
    <w:rsid w:val="00DE7E8B"/>
    <w:rsid w:val="00DF0213"/>
    <w:rsid w:val="00DF03B7"/>
    <w:rsid w:val="00DF047B"/>
    <w:rsid w:val="00DF0D68"/>
    <w:rsid w:val="00DF15CA"/>
    <w:rsid w:val="00DF1DCB"/>
    <w:rsid w:val="00DF2130"/>
    <w:rsid w:val="00DF231D"/>
    <w:rsid w:val="00DF2365"/>
    <w:rsid w:val="00DF2C3D"/>
    <w:rsid w:val="00DF30F2"/>
    <w:rsid w:val="00DF3562"/>
    <w:rsid w:val="00DF35E2"/>
    <w:rsid w:val="00DF3C7B"/>
    <w:rsid w:val="00DF3E94"/>
    <w:rsid w:val="00DF3EA7"/>
    <w:rsid w:val="00DF46F2"/>
    <w:rsid w:val="00DF4B70"/>
    <w:rsid w:val="00DF565D"/>
    <w:rsid w:val="00DF5D1B"/>
    <w:rsid w:val="00DF61BA"/>
    <w:rsid w:val="00DF63EF"/>
    <w:rsid w:val="00DF65B3"/>
    <w:rsid w:val="00DF6A2C"/>
    <w:rsid w:val="00DF6C52"/>
    <w:rsid w:val="00DF754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3632"/>
    <w:rsid w:val="00E037A5"/>
    <w:rsid w:val="00E038E0"/>
    <w:rsid w:val="00E04923"/>
    <w:rsid w:val="00E04CDF"/>
    <w:rsid w:val="00E04DDC"/>
    <w:rsid w:val="00E0551F"/>
    <w:rsid w:val="00E0599A"/>
    <w:rsid w:val="00E060D7"/>
    <w:rsid w:val="00E06BED"/>
    <w:rsid w:val="00E06CD8"/>
    <w:rsid w:val="00E06CDF"/>
    <w:rsid w:val="00E06E92"/>
    <w:rsid w:val="00E07118"/>
    <w:rsid w:val="00E07916"/>
    <w:rsid w:val="00E07ABD"/>
    <w:rsid w:val="00E07CFC"/>
    <w:rsid w:val="00E100B6"/>
    <w:rsid w:val="00E10B27"/>
    <w:rsid w:val="00E11980"/>
    <w:rsid w:val="00E119B7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E01"/>
    <w:rsid w:val="00E14285"/>
    <w:rsid w:val="00E149DB"/>
    <w:rsid w:val="00E14CE2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9F4"/>
    <w:rsid w:val="00E21593"/>
    <w:rsid w:val="00E21642"/>
    <w:rsid w:val="00E21860"/>
    <w:rsid w:val="00E22CDC"/>
    <w:rsid w:val="00E22FFD"/>
    <w:rsid w:val="00E23011"/>
    <w:rsid w:val="00E23463"/>
    <w:rsid w:val="00E23869"/>
    <w:rsid w:val="00E250C8"/>
    <w:rsid w:val="00E252D1"/>
    <w:rsid w:val="00E25AAF"/>
    <w:rsid w:val="00E25D41"/>
    <w:rsid w:val="00E25E6F"/>
    <w:rsid w:val="00E262E7"/>
    <w:rsid w:val="00E2632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7E"/>
    <w:rsid w:val="00E3144F"/>
    <w:rsid w:val="00E3158B"/>
    <w:rsid w:val="00E3231D"/>
    <w:rsid w:val="00E326DB"/>
    <w:rsid w:val="00E32710"/>
    <w:rsid w:val="00E32813"/>
    <w:rsid w:val="00E329EC"/>
    <w:rsid w:val="00E32C4D"/>
    <w:rsid w:val="00E32D96"/>
    <w:rsid w:val="00E32E66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2F"/>
    <w:rsid w:val="00E3504C"/>
    <w:rsid w:val="00E350DD"/>
    <w:rsid w:val="00E35920"/>
    <w:rsid w:val="00E361B7"/>
    <w:rsid w:val="00E369EB"/>
    <w:rsid w:val="00E36D53"/>
    <w:rsid w:val="00E36D9D"/>
    <w:rsid w:val="00E37192"/>
    <w:rsid w:val="00E371FB"/>
    <w:rsid w:val="00E3748C"/>
    <w:rsid w:val="00E40200"/>
    <w:rsid w:val="00E41BA5"/>
    <w:rsid w:val="00E41BA9"/>
    <w:rsid w:val="00E42556"/>
    <w:rsid w:val="00E42959"/>
    <w:rsid w:val="00E42C84"/>
    <w:rsid w:val="00E42DA4"/>
    <w:rsid w:val="00E42EA7"/>
    <w:rsid w:val="00E4334C"/>
    <w:rsid w:val="00E433C6"/>
    <w:rsid w:val="00E43C5A"/>
    <w:rsid w:val="00E43DAF"/>
    <w:rsid w:val="00E4410A"/>
    <w:rsid w:val="00E44248"/>
    <w:rsid w:val="00E446F7"/>
    <w:rsid w:val="00E449C9"/>
    <w:rsid w:val="00E458D7"/>
    <w:rsid w:val="00E45E19"/>
    <w:rsid w:val="00E460E8"/>
    <w:rsid w:val="00E46154"/>
    <w:rsid w:val="00E46717"/>
    <w:rsid w:val="00E46D33"/>
    <w:rsid w:val="00E46D71"/>
    <w:rsid w:val="00E471EF"/>
    <w:rsid w:val="00E47673"/>
    <w:rsid w:val="00E47D5D"/>
    <w:rsid w:val="00E47D91"/>
    <w:rsid w:val="00E47DD8"/>
    <w:rsid w:val="00E50018"/>
    <w:rsid w:val="00E501DE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1D71"/>
    <w:rsid w:val="00E529BB"/>
    <w:rsid w:val="00E529EB"/>
    <w:rsid w:val="00E52A88"/>
    <w:rsid w:val="00E52C63"/>
    <w:rsid w:val="00E53469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64F"/>
    <w:rsid w:val="00E61C43"/>
    <w:rsid w:val="00E62022"/>
    <w:rsid w:val="00E62194"/>
    <w:rsid w:val="00E62397"/>
    <w:rsid w:val="00E6299D"/>
    <w:rsid w:val="00E629F8"/>
    <w:rsid w:val="00E62C9E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53EF"/>
    <w:rsid w:val="00E65DA6"/>
    <w:rsid w:val="00E66338"/>
    <w:rsid w:val="00E666F0"/>
    <w:rsid w:val="00E6679A"/>
    <w:rsid w:val="00E66913"/>
    <w:rsid w:val="00E6692D"/>
    <w:rsid w:val="00E66AAC"/>
    <w:rsid w:val="00E66C8D"/>
    <w:rsid w:val="00E67BBF"/>
    <w:rsid w:val="00E67BC6"/>
    <w:rsid w:val="00E67F47"/>
    <w:rsid w:val="00E700F6"/>
    <w:rsid w:val="00E702F1"/>
    <w:rsid w:val="00E7076D"/>
    <w:rsid w:val="00E70779"/>
    <w:rsid w:val="00E7079E"/>
    <w:rsid w:val="00E70FA9"/>
    <w:rsid w:val="00E716C2"/>
    <w:rsid w:val="00E71B72"/>
    <w:rsid w:val="00E71BDC"/>
    <w:rsid w:val="00E722DD"/>
    <w:rsid w:val="00E72A64"/>
    <w:rsid w:val="00E72DB8"/>
    <w:rsid w:val="00E72F56"/>
    <w:rsid w:val="00E72FF0"/>
    <w:rsid w:val="00E73034"/>
    <w:rsid w:val="00E740C4"/>
    <w:rsid w:val="00E74236"/>
    <w:rsid w:val="00E7497E"/>
    <w:rsid w:val="00E74F07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F50"/>
    <w:rsid w:val="00E77354"/>
    <w:rsid w:val="00E77579"/>
    <w:rsid w:val="00E77CCA"/>
    <w:rsid w:val="00E77E71"/>
    <w:rsid w:val="00E805B6"/>
    <w:rsid w:val="00E80838"/>
    <w:rsid w:val="00E80C1A"/>
    <w:rsid w:val="00E81132"/>
    <w:rsid w:val="00E81223"/>
    <w:rsid w:val="00E81844"/>
    <w:rsid w:val="00E8257C"/>
    <w:rsid w:val="00E828E1"/>
    <w:rsid w:val="00E83010"/>
    <w:rsid w:val="00E83400"/>
    <w:rsid w:val="00E83E70"/>
    <w:rsid w:val="00E84058"/>
    <w:rsid w:val="00E842C5"/>
    <w:rsid w:val="00E84923"/>
    <w:rsid w:val="00E84DE7"/>
    <w:rsid w:val="00E84F05"/>
    <w:rsid w:val="00E85254"/>
    <w:rsid w:val="00E85689"/>
    <w:rsid w:val="00E8594A"/>
    <w:rsid w:val="00E85999"/>
    <w:rsid w:val="00E85A3E"/>
    <w:rsid w:val="00E85EE4"/>
    <w:rsid w:val="00E85F0A"/>
    <w:rsid w:val="00E86510"/>
    <w:rsid w:val="00E86815"/>
    <w:rsid w:val="00E869D6"/>
    <w:rsid w:val="00E86A31"/>
    <w:rsid w:val="00E86F85"/>
    <w:rsid w:val="00E870FF"/>
    <w:rsid w:val="00E873FB"/>
    <w:rsid w:val="00E87531"/>
    <w:rsid w:val="00E875FE"/>
    <w:rsid w:val="00E87771"/>
    <w:rsid w:val="00E87A63"/>
    <w:rsid w:val="00E90DFB"/>
    <w:rsid w:val="00E90F33"/>
    <w:rsid w:val="00E911A3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4080"/>
    <w:rsid w:val="00E94615"/>
    <w:rsid w:val="00E9467F"/>
    <w:rsid w:val="00E9469C"/>
    <w:rsid w:val="00E94A3D"/>
    <w:rsid w:val="00E95160"/>
    <w:rsid w:val="00E9536C"/>
    <w:rsid w:val="00E95918"/>
    <w:rsid w:val="00E95A64"/>
    <w:rsid w:val="00E95ABC"/>
    <w:rsid w:val="00E95DAB"/>
    <w:rsid w:val="00E95F64"/>
    <w:rsid w:val="00E96662"/>
    <w:rsid w:val="00E96F4E"/>
    <w:rsid w:val="00E972D2"/>
    <w:rsid w:val="00E9749C"/>
    <w:rsid w:val="00E976F0"/>
    <w:rsid w:val="00E97715"/>
    <w:rsid w:val="00E978BB"/>
    <w:rsid w:val="00E97F10"/>
    <w:rsid w:val="00EA0EAA"/>
    <w:rsid w:val="00EA10E7"/>
    <w:rsid w:val="00EA155B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B63"/>
    <w:rsid w:val="00EA4365"/>
    <w:rsid w:val="00EA4707"/>
    <w:rsid w:val="00EA473F"/>
    <w:rsid w:val="00EA49B6"/>
    <w:rsid w:val="00EA4B4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C04"/>
    <w:rsid w:val="00EB02C0"/>
    <w:rsid w:val="00EB10F1"/>
    <w:rsid w:val="00EB1CC8"/>
    <w:rsid w:val="00EB1FC9"/>
    <w:rsid w:val="00EB2138"/>
    <w:rsid w:val="00EB22CE"/>
    <w:rsid w:val="00EB2FBF"/>
    <w:rsid w:val="00EB3179"/>
    <w:rsid w:val="00EB3443"/>
    <w:rsid w:val="00EB36D4"/>
    <w:rsid w:val="00EB36F1"/>
    <w:rsid w:val="00EB3BAB"/>
    <w:rsid w:val="00EB4163"/>
    <w:rsid w:val="00EB4291"/>
    <w:rsid w:val="00EB4C32"/>
    <w:rsid w:val="00EB4CC4"/>
    <w:rsid w:val="00EB4D3C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C01D2"/>
    <w:rsid w:val="00EC0315"/>
    <w:rsid w:val="00EC0502"/>
    <w:rsid w:val="00EC05C7"/>
    <w:rsid w:val="00EC0735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85F"/>
    <w:rsid w:val="00EC4B4D"/>
    <w:rsid w:val="00EC4C82"/>
    <w:rsid w:val="00EC52CB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391"/>
    <w:rsid w:val="00ED0534"/>
    <w:rsid w:val="00ED06EA"/>
    <w:rsid w:val="00ED07E7"/>
    <w:rsid w:val="00ED0842"/>
    <w:rsid w:val="00ED0847"/>
    <w:rsid w:val="00ED0CC9"/>
    <w:rsid w:val="00ED0E67"/>
    <w:rsid w:val="00ED18C9"/>
    <w:rsid w:val="00ED2238"/>
    <w:rsid w:val="00ED2358"/>
    <w:rsid w:val="00ED23B7"/>
    <w:rsid w:val="00ED26D2"/>
    <w:rsid w:val="00ED2823"/>
    <w:rsid w:val="00ED2B2A"/>
    <w:rsid w:val="00ED2FF2"/>
    <w:rsid w:val="00ED3BBD"/>
    <w:rsid w:val="00ED3E8C"/>
    <w:rsid w:val="00ED3F93"/>
    <w:rsid w:val="00ED4144"/>
    <w:rsid w:val="00ED4659"/>
    <w:rsid w:val="00ED49AA"/>
    <w:rsid w:val="00ED4A3F"/>
    <w:rsid w:val="00ED4F08"/>
    <w:rsid w:val="00ED542E"/>
    <w:rsid w:val="00ED59A9"/>
    <w:rsid w:val="00ED64A0"/>
    <w:rsid w:val="00ED6B8A"/>
    <w:rsid w:val="00ED6F1E"/>
    <w:rsid w:val="00ED7382"/>
    <w:rsid w:val="00ED7384"/>
    <w:rsid w:val="00EE1235"/>
    <w:rsid w:val="00EE13D6"/>
    <w:rsid w:val="00EE1797"/>
    <w:rsid w:val="00EE1E0F"/>
    <w:rsid w:val="00EE2947"/>
    <w:rsid w:val="00EE29F8"/>
    <w:rsid w:val="00EE30DC"/>
    <w:rsid w:val="00EE3280"/>
    <w:rsid w:val="00EE362D"/>
    <w:rsid w:val="00EE3ABB"/>
    <w:rsid w:val="00EE3B8D"/>
    <w:rsid w:val="00EE3C38"/>
    <w:rsid w:val="00EE3C85"/>
    <w:rsid w:val="00EE3FBB"/>
    <w:rsid w:val="00EE43BE"/>
    <w:rsid w:val="00EE53CA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D8"/>
    <w:rsid w:val="00EF01E6"/>
    <w:rsid w:val="00EF06FB"/>
    <w:rsid w:val="00EF0E3D"/>
    <w:rsid w:val="00EF0E63"/>
    <w:rsid w:val="00EF10A6"/>
    <w:rsid w:val="00EF1451"/>
    <w:rsid w:val="00EF1847"/>
    <w:rsid w:val="00EF1A22"/>
    <w:rsid w:val="00EF20EC"/>
    <w:rsid w:val="00EF2296"/>
    <w:rsid w:val="00EF24DA"/>
    <w:rsid w:val="00EF2855"/>
    <w:rsid w:val="00EF2FFC"/>
    <w:rsid w:val="00EF363E"/>
    <w:rsid w:val="00EF38D2"/>
    <w:rsid w:val="00EF3CAA"/>
    <w:rsid w:val="00EF44B1"/>
    <w:rsid w:val="00EF4B02"/>
    <w:rsid w:val="00EF4CF3"/>
    <w:rsid w:val="00EF58E6"/>
    <w:rsid w:val="00EF5941"/>
    <w:rsid w:val="00EF5978"/>
    <w:rsid w:val="00EF6177"/>
    <w:rsid w:val="00EF6432"/>
    <w:rsid w:val="00EF65AA"/>
    <w:rsid w:val="00EF681E"/>
    <w:rsid w:val="00EF694E"/>
    <w:rsid w:val="00EF6B86"/>
    <w:rsid w:val="00EF6E3E"/>
    <w:rsid w:val="00EF70FC"/>
    <w:rsid w:val="00EF7135"/>
    <w:rsid w:val="00EF73FE"/>
    <w:rsid w:val="00F00D4E"/>
    <w:rsid w:val="00F014DA"/>
    <w:rsid w:val="00F02A40"/>
    <w:rsid w:val="00F02B96"/>
    <w:rsid w:val="00F02C06"/>
    <w:rsid w:val="00F02F16"/>
    <w:rsid w:val="00F02F52"/>
    <w:rsid w:val="00F0351A"/>
    <w:rsid w:val="00F03638"/>
    <w:rsid w:val="00F03911"/>
    <w:rsid w:val="00F039D2"/>
    <w:rsid w:val="00F03DCF"/>
    <w:rsid w:val="00F041EF"/>
    <w:rsid w:val="00F0476B"/>
    <w:rsid w:val="00F04B5B"/>
    <w:rsid w:val="00F04EE5"/>
    <w:rsid w:val="00F05263"/>
    <w:rsid w:val="00F0583B"/>
    <w:rsid w:val="00F05AE0"/>
    <w:rsid w:val="00F05B62"/>
    <w:rsid w:val="00F05BE3"/>
    <w:rsid w:val="00F05DD2"/>
    <w:rsid w:val="00F063F1"/>
    <w:rsid w:val="00F067E2"/>
    <w:rsid w:val="00F069BF"/>
    <w:rsid w:val="00F07647"/>
    <w:rsid w:val="00F0765A"/>
    <w:rsid w:val="00F07B9F"/>
    <w:rsid w:val="00F07BC4"/>
    <w:rsid w:val="00F07EDE"/>
    <w:rsid w:val="00F07FA9"/>
    <w:rsid w:val="00F10131"/>
    <w:rsid w:val="00F101DF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2157"/>
    <w:rsid w:val="00F12887"/>
    <w:rsid w:val="00F12ED6"/>
    <w:rsid w:val="00F12ED7"/>
    <w:rsid w:val="00F1301F"/>
    <w:rsid w:val="00F13190"/>
    <w:rsid w:val="00F133A1"/>
    <w:rsid w:val="00F135F4"/>
    <w:rsid w:val="00F137E5"/>
    <w:rsid w:val="00F13DAB"/>
    <w:rsid w:val="00F1426A"/>
    <w:rsid w:val="00F14320"/>
    <w:rsid w:val="00F14605"/>
    <w:rsid w:val="00F147EF"/>
    <w:rsid w:val="00F14DF4"/>
    <w:rsid w:val="00F150D1"/>
    <w:rsid w:val="00F151F2"/>
    <w:rsid w:val="00F15345"/>
    <w:rsid w:val="00F155FC"/>
    <w:rsid w:val="00F15C94"/>
    <w:rsid w:val="00F15D7D"/>
    <w:rsid w:val="00F16376"/>
    <w:rsid w:val="00F165A0"/>
    <w:rsid w:val="00F16683"/>
    <w:rsid w:val="00F16CDA"/>
    <w:rsid w:val="00F16DCC"/>
    <w:rsid w:val="00F17308"/>
    <w:rsid w:val="00F17C41"/>
    <w:rsid w:val="00F17D92"/>
    <w:rsid w:val="00F20622"/>
    <w:rsid w:val="00F20AC3"/>
    <w:rsid w:val="00F2127F"/>
    <w:rsid w:val="00F2129E"/>
    <w:rsid w:val="00F212DE"/>
    <w:rsid w:val="00F215A3"/>
    <w:rsid w:val="00F21BB3"/>
    <w:rsid w:val="00F21C32"/>
    <w:rsid w:val="00F21F46"/>
    <w:rsid w:val="00F22172"/>
    <w:rsid w:val="00F221E6"/>
    <w:rsid w:val="00F223F7"/>
    <w:rsid w:val="00F22FD9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F4A"/>
    <w:rsid w:val="00F251F7"/>
    <w:rsid w:val="00F252FE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146F"/>
    <w:rsid w:val="00F31524"/>
    <w:rsid w:val="00F31851"/>
    <w:rsid w:val="00F31D83"/>
    <w:rsid w:val="00F31F4E"/>
    <w:rsid w:val="00F32835"/>
    <w:rsid w:val="00F32AC6"/>
    <w:rsid w:val="00F32DFB"/>
    <w:rsid w:val="00F3311D"/>
    <w:rsid w:val="00F33228"/>
    <w:rsid w:val="00F33B63"/>
    <w:rsid w:val="00F347BC"/>
    <w:rsid w:val="00F34AE5"/>
    <w:rsid w:val="00F34BAD"/>
    <w:rsid w:val="00F3557A"/>
    <w:rsid w:val="00F356E2"/>
    <w:rsid w:val="00F359F3"/>
    <w:rsid w:val="00F35CAD"/>
    <w:rsid w:val="00F3668F"/>
    <w:rsid w:val="00F36FB6"/>
    <w:rsid w:val="00F371A4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3CE1"/>
    <w:rsid w:val="00F442D1"/>
    <w:rsid w:val="00F44674"/>
    <w:rsid w:val="00F4470E"/>
    <w:rsid w:val="00F44890"/>
    <w:rsid w:val="00F44D88"/>
    <w:rsid w:val="00F44DFE"/>
    <w:rsid w:val="00F44EF8"/>
    <w:rsid w:val="00F44FBF"/>
    <w:rsid w:val="00F45B44"/>
    <w:rsid w:val="00F45C80"/>
    <w:rsid w:val="00F4655A"/>
    <w:rsid w:val="00F46BE1"/>
    <w:rsid w:val="00F470B7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A8A"/>
    <w:rsid w:val="00F50C13"/>
    <w:rsid w:val="00F50C2D"/>
    <w:rsid w:val="00F50D08"/>
    <w:rsid w:val="00F518D5"/>
    <w:rsid w:val="00F51A60"/>
    <w:rsid w:val="00F51E04"/>
    <w:rsid w:val="00F527BA"/>
    <w:rsid w:val="00F52813"/>
    <w:rsid w:val="00F52857"/>
    <w:rsid w:val="00F52A44"/>
    <w:rsid w:val="00F53937"/>
    <w:rsid w:val="00F53BA0"/>
    <w:rsid w:val="00F550F4"/>
    <w:rsid w:val="00F55276"/>
    <w:rsid w:val="00F553CA"/>
    <w:rsid w:val="00F556A8"/>
    <w:rsid w:val="00F55A4D"/>
    <w:rsid w:val="00F55CDF"/>
    <w:rsid w:val="00F55D9A"/>
    <w:rsid w:val="00F56259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AE9"/>
    <w:rsid w:val="00F6037A"/>
    <w:rsid w:val="00F6063F"/>
    <w:rsid w:val="00F608D9"/>
    <w:rsid w:val="00F60E4A"/>
    <w:rsid w:val="00F610D6"/>
    <w:rsid w:val="00F6115A"/>
    <w:rsid w:val="00F61432"/>
    <w:rsid w:val="00F61496"/>
    <w:rsid w:val="00F6152A"/>
    <w:rsid w:val="00F61983"/>
    <w:rsid w:val="00F619B1"/>
    <w:rsid w:val="00F61CEB"/>
    <w:rsid w:val="00F61F0A"/>
    <w:rsid w:val="00F61FAC"/>
    <w:rsid w:val="00F62083"/>
    <w:rsid w:val="00F621ED"/>
    <w:rsid w:val="00F6242D"/>
    <w:rsid w:val="00F624A1"/>
    <w:rsid w:val="00F62511"/>
    <w:rsid w:val="00F630F7"/>
    <w:rsid w:val="00F638AD"/>
    <w:rsid w:val="00F63AA8"/>
    <w:rsid w:val="00F649B1"/>
    <w:rsid w:val="00F64A14"/>
    <w:rsid w:val="00F64F2F"/>
    <w:rsid w:val="00F64F9D"/>
    <w:rsid w:val="00F65DD1"/>
    <w:rsid w:val="00F664FE"/>
    <w:rsid w:val="00F66569"/>
    <w:rsid w:val="00F667C6"/>
    <w:rsid w:val="00F669F2"/>
    <w:rsid w:val="00F66AC8"/>
    <w:rsid w:val="00F66B87"/>
    <w:rsid w:val="00F66D01"/>
    <w:rsid w:val="00F67524"/>
    <w:rsid w:val="00F67AFA"/>
    <w:rsid w:val="00F67EB6"/>
    <w:rsid w:val="00F70230"/>
    <w:rsid w:val="00F703BF"/>
    <w:rsid w:val="00F7072D"/>
    <w:rsid w:val="00F709C4"/>
    <w:rsid w:val="00F710FA"/>
    <w:rsid w:val="00F713D0"/>
    <w:rsid w:val="00F71875"/>
    <w:rsid w:val="00F71F41"/>
    <w:rsid w:val="00F72326"/>
    <w:rsid w:val="00F7246A"/>
    <w:rsid w:val="00F7269D"/>
    <w:rsid w:val="00F726FF"/>
    <w:rsid w:val="00F72727"/>
    <w:rsid w:val="00F72B48"/>
    <w:rsid w:val="00F72FBB"/>
    <w:rsid w:val="00F7337B"/>
    <w:rsid w:val="00F7380D"/>
    <w:rsid w:val="00F73897"/>
    <w:rsid w:val="00F73C2E"/>
    <w:rsid w:val="00F73CC6"/>
    <w:rsid w:val="00F74180"/>
    <w:rsid w:val="00F7418D"/>
    <w:rsid w:val="00F750B8"/>
    <w:rsid w:val="00F75172"/>
    <w:rsid w:val="00F751D3"/>
    <w:rsid w:val="00F75731"/>
    <w:rsid w:val="00F75AEE"/>
    <w:rsid w:val="00F75EE9"/>
    <w:rsid w:val="00F76111"/>
    <w:rsid w:val="00F762BD"/>
    <w:rsid w:val="00F762CF"/>
    <w:rsid w:val="00F76439"/>
    <w:rsid w:val="00F76C9D"/>
    <w:rsid w:val="00F77185"/>
    <w:rsid w:val="00F77757"/>
    <w:rsid w:val="00F777C4"/>
    <w:rsid w:val="00F77BE8"/>
    <w:rsid w:val="00F77FDF"/>
    <w:rsid w:val="00F77FF7"/>
    <w:rsid w:val="00F807DE"/>
    <w:rsid w:val="00F81923"/>
    <w:rsid w:val="00F81B75"/>
    <w:rsid w:val="00F8202C"/>
    <w:rsid w:val="00F82AFD"/>
    <w:rsid w:val="00F833F2"/>
    <w:rsid w:val="00F8351E"/>
    <w:rsid w:val="00F835DA"/>
    <w:rsid w:val="00F83A2E"/>
    <w:rsid w:val="00F83C3D"/>
    <w:rsid w:val="00F84014"/>
    <w:rsid w:val="00F84521"/>
    <w:rsid w:val="00F8490C"/>
    <w:rsid w:val="00F84B14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87E5E"/>
    <w:rsid w:val="00F9020A"/>
    <w:rsid w:val="00F90804"/>
    <w:rsid w:val="00F9097C"/>
    <w:rsid w:val="00F90B0D"/>
    <w:rsid w:val="00F9104F"/>
    <w:rsid w:val="00F91AEE"/>
    <w:rsid w:val="00F9260D"/>
    <w:rsid w:val="00F9265F"/>
    <w:rsid w:val="00F9309B"/>
    <w:rsid w:val="00F930A9"/>
    <w:rsid w:val="00F9318D"/>
    <w:rsid w:val="00F93528"/>
    <w:rsid w:val="00F93C4C"/>
    <w:rsid w:val="00F94063"/>
    <w:rsid w:val="00F943D8"/>
    <w:rsid w:val="00F94574"/>
    <w:rsid w:val="00F94A21"/>
    <w:rsid w:val="00F94CFA"/>
    <w:rsid w:val="00F95577"/>
    <w:rsid w:val="00F95963"/>
    <w:rsid w:val="00F95DD4"/>
    <w:rsid w:val="00F95DD7"/>
    <w:rsid w:val="00F95FE9"/>
    <w:rsid w:val="00F965F1"/>
    <w:rsid w:val="00F96662"/>
    <w:rsid w:val="00F9688A"/>
    <w:rsid w:val="00F96B1E"/>
    <w:rsid w:val="00F97181"/>
    <w:rsid w:val="00F975D2"/>
    <w:rsid w:val="00F978BB"/>
    <w:rsid w:val="00F97A9A"/>
    <w:rsid w:val="00F97FF2"/>
    <w:rsid w:val="00FA073F"/>
    <w:rsid w:val="00FA0969"/>
    <w:rsid w:val="00FA0C3C"/>
    <w:rsid w:val="00FA0FD1"/>
    <w:rsid w:val="00FA181F"/>
    <w:rsid w:val="00FA1988"/>
    <w:rsid w:val="00FA1FF3"/>
    <w:rsid w:val="00FA207B"/>
    <w:rsid w:val="00FA2482"/>
    <w:rsid w:val="00FA2946"/>
    <w:rsid w:val="00FA2B88"/>
    <w:rsid w:val="00FA2DB5"/>
    <w:rsid w:val="00FA31A9"/>
    <w:rsid w:val="00FA33F7"/>
    <w:rsid w:val="00FA3A6F"/>
    <w:rsid w:val="00FA4059"/>
    <w:rsid w:val="00FA422B"/>
    <w:rsid w:val="00FA4D8B"/>
    <w:rsid w:val="00FA4E55"/>
    <w:rsid w:val="00FA4F1A"/>
    <w:rsid w:val="00FA5062"/>
    <w:rsid w:val="00FA57E1"/>
    <w:rsid w:val="00FA5ADF"/>
    <w:rsid w:val="00FA5C29"/>
    <w:rsid w:val="00FA6306"/>
    <w:rsid w:val="00FA6313"/>
    <w:rsid w:val="00FA6474"/>
    <w:rsid w:val="00FA653D"/>
    <w:rsid w:val="00FA6821"/>
    <w:rsid w:val="00FA68DF"/>
    <w:rsid w:val="00FA6AF2"/>
    <w:rsid w:val="00FA6F0F"/>
    <w:rsid w:val="00FA6FB1"/>
    <w:rsid w:val="00FA788C"/>
    <w:rsid w:val="00FB02C9"/>
    <w:rsid w:val="00FB0556"/>
    <w:rsid w:val="00FB0B45"/>
    <w:rsid w:val="00FB0D75"/>
    <w:rsid w:val="00FB100F"/>
    <w:rsid w:val="00FB10BB"/>
    <w:rsid w:val="00FB1707"/>
    <w:rsid w:val="00FB193B"/>
    <w:rsid w:val="00FB1A50"/>
    <w:rsid w:val="00FB1A7B"/>
    <w:rsid w:val="00FB1F24"/>
    <w:rsid w:val="00FB2723"/>
    <w:rsid w:val="00FB2A2A"/>
    <w:rsid w:val="00FB346C"/>
    <w:rsid w:val="00FB35A2"/>
    <w:rsid w:val="00FB361C"/>
    <w:rsid w:val="00FB4AAB"/>
    <w:rsid w:val="00FB565E"/>
    <w:rsid w:val="00FB57E2"/>
    <w:rsid w:val="00FB591E"/>
    <w:rsid w:val="00FB5B09"/>
    <w:rsid w:val="00FB5B61"/>
    <w:rsid w:val="00FB6CCD"/>
    <w:rsid w:val="00FB6CDF"/>
    <w:rsid w:val="00FC1529"/>
    <w:rsid w:val="00FC16EE"/>
    <w:rsid w:val="00FC1E21"/>
    <w:rsid w:val="00FC1F93"/>
    <w:rsid w:val="00FC213C"/>
    <w:rsid w:val="00FC2AF7"/>
    <w:rsid w:val="00FC2C93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928"/>
    <w:rsid w:val="00FC4E56"/>
    <w:rsid w:val="00FC4FB8"/>
    <w:rsid w:val="00FC59DF"/>
    <w:rsid w:val="00FC5A01"/>
    <w:rsid w:val="00FC5A4A"/>
    <w:rsid w:val="00FC5DB2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C2"/>
    <w:rsid w:val="00FD2538"/>
    <w:rsid w:val="00FD254B"/>
    <w:rsid w:val="00FD2608"/>
    <w:rsid w:val="00FD2A4B"/>
    <w:rsid w:val="00FD2C49"/>
    <w:rsid w:val="00FD48AE"/>
    <w:rsid w:val="00FD49C4"/>
    <w:rsid w:val="00FD4B6A"/>
    <w:rsid w:val="00FD4EBF"/>
    <w:rsid w:val="00FD4EFD"/>
    <w:rsid w:val="00FD507B"/>
    <w:rsid w:val="00FD5184"/>
    <w:rsid w:val="00FD56C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BF"/>
    <w:rsid w:val="00FE14AC"/>
    <w:rsid w:val="00FE15BB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59C"/>
    <w:rsid w:val="00FE36D4"/>
    <w:rsid w:val="00FE3C5E"/>
    <w:rsid w:val="00FE4333"/>
    <w:rsid w:val="00FE5076"/>
    <w:rsid w:val="00FE5A53"/>
    <w:rsid w:val="00FE5AB7"/>
    <w:rsid w:val="00FE5C59"/>
    <w:rsid w:val="00FE6AB9"/>
    <w:rsid w:val="00FE6C19"/>
    <w:rsid w:val="00FE700E"/>
    <w:rsid w:val="00FE7A78"/>
    <w:rsid w:val="00FE7ACF"/>
    <w:rsid w:val="00FE7AFD"/>
    <w:rsid w:val="00FF059C"/>
    <w:rsid w:val="00FF0627"/>
    <w:rsid w:val="00FF0D31"/>
    <w:rsid w:val="00FF135F"/>
    <w:rsid w:val="00FF142E"/>
    <w:rsid w:val="00FF170B"/>
    <w:rsid w:val="00FF17A4"/>
    <w:rsid w:val="00FF17BB"/>
    <w:rsid w:val="00FF1CFB"/>
    <w:rsid w:val="00FF1D87"/>
    <w:rsid w:val="00FF209F"/>
    <w:rsid w:val="00FF24B1"/>
    <w:rsid w:val="00FF28BF"/>
    <w:rsid w:val="00FF2C51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D"/>
    <w:rsid w:val="00FF5CD4"/>
    <w:rsid w:val="00FF776D"/>
    <w:rsid w:val="00FF78DA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531CCB5"/>
  <w15:docId w15:val="{5D165CFF-A069-4BD2-A146-9B63F85D1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8C992-8A35-4E93-97A9-80431A48D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391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2018-02-05T11:10:00Z</cp:lastPrinted>
  <dcterms:created xsi:type="dcterms:W3CDTF">2018-02-08T10:07:00Z</dcterms:created>
  <dcterms:modified xsi:type="dcterms:W3CDTF">2018-02-08T10:09:00Z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