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2D8FA9" w14:textId="77777777" w:rsidR="004818D9" w:rsidRPr="00941748" w:rsidRDefault="004818D9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Cordia New"/>
          <w:b w:val="0"/>
          <w:bCs/>
          <w:sz w:val="30"/>
          <w:szCs w:val="30"/>
          <w:cs/>
          <w:lang w:bidi="th-TH"/>
        </w:rPr>
      </w:pPr>
      <w:bookmarkStart w:id="0" w:name="_GoBack"/>
      <w:bookmarkEnd w:id="0"/>
      <w:r w:rsidRPr="0094174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41748">
        <w:rPr>
          <w:rFonts w:ascii="Angsana New" w:hAnsi="Angsana New"/>
          <w:b w:val="0"/>
          <w:bCs/>
          <w:sz w:val="30"/>
          <w:szCs w:val="30"/>
        </w:rPr>
        <w:tab/>
      </w:r>
      <w:r w:rsidRPr="0094174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01ED093C" w14:textId="77777777" w:rsidR="004818D9" w:rsidRPr="00941748" w:rsidRDefault="004818D9" w:rsidP="007753A2">
      <w:pPr>
        <w:pStyle w:val="IndexHeading1"/>
        <w:spacing w:after="0" w:line="240" w:lineRule="auto"/>
        <w:ind w:left="1260" w:right="-43" w:hanging="126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7D87F72B" w14:textId="77777777" w:rsidR="00142180" w:rsidRPr="00941748" w:rsidRDefault="00142180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/>
          <w:sz w:val="30"/>
          <w:szCs w:val="30"/>
          <w:lang w:bidi="th-TH"/>
        </w:rPr>
      </w:pPr>
      <w:r w:rsidRPr="00941748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64222B8D" w14:textId="77777777" w:rsidR="00142180" w:rsidRPr="00941748" w:rsidRDefault="00142180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1748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0DEDA59B" w14:textId="77777777" w:rsidR="00142180" w:rsidRPr="00941748" w:rsidRDefault="00142180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1748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การดำเนินงานที่เป็นไปตามฤดูกาล</w:t>
      </w:r>
    </w:p>
    <w:p w14:paraId="70F6D591" w14:textId="77777777" w:rsidR="00142180" w:rsidRPr="00941748" w:rsidRDefault="00142180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1748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86C0699" w14:textId="77777777" w:rsidR="00142180" w:rsidRPr="00941748" w:rsidRDefault="00142180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1748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7345FD36" w14:textId="77777777" w:rsidR="00142180" w:rsidRPr="00941748" w:rsidRDefault="00142180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1748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5F0FF474" w14:textId="77777777" w:rsidR="00142180" w:rsidRPr="00941748" w:rsidRDefault="000B7B4F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1748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เงินลงทุนในบริษัทร่วม</w:t>
      </w:r>
    </w:p>
    <w:p w14:paraId="0221FF74" w14:textId="77777777" w:rsidR="00142180" w:rsidRPr="00941748" w:rsidRDefault="000B7B4F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1748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6D51BB89" w14:textId="77777777" w:rsidR="00142180" w:rsidRPr="00941748" w:rsidRDefault="000B7B4F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1748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73947207" w14:textId="77777777" w:rsidR="00142180" w:rsidRPr="00941748" w:rsidRDefault="004F48B1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1748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ภาษีเงินได้รอการตัดบัญชี</w:t>
      </w:r>
    </w:p>
    <w:p w14:paraId="20E75FAB" w14:textId="77777777" w:rsidR="00142180" w:rsidRPr="00941748" w:rsidRDefault="007A6D8A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1748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14:paraId="674DF6F7" w14:textId="77777777" w:rsidR="00A1798D" w:rsidRPr="00941748" w:rsidRDefault="00A1798D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1748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เจ้าหนี้อื่น</w:t>
      </w:r>
    </w:p>
    <w:p w14:paraId="35084563" w14:textId="77777777" w:rsidR="00142180" w:rsidRPr="00941748" w:rsidRDefault="004C169D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1748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</w:p>
    <w:p w14:paraId="195AB0C6" w14:textId="77777777" w:rsidR="00142180" w:rsidRPr="00941748" w:rsidRDefault="000B7B4F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1748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473C4C2F" w14:textId="77777777" w:rsidR="00142180" w:rsidRPr="00941748" w:rsidRDefault="000B7B4F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1748">
        <w:rPr>
          <w:rFonts w:ascii="Angsana New" w:hAnsi="Angsana New" w:cs="Angsana New"/>
          <w:sz w:val="30"/>
          <w:szCs w:val="30"/>
          <w:cs/>
          <w:lang w:bidi="th-TH"/>
        </w:rPr>
        <w:t>ขาดทุนต่อหุ้นขั้นพื้นฐาน</w:t>
      </w:r>
    </w:p>
    <w:p w14:paraId="6F438003" w14:textId="77777777" w:rsidR="00142180" w:rsidRPr="00941748" w:rsidRDefault="0081513E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1748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0B92E43C" w14:textId="77777777" w:rsidR="00142180" w:rsidRPr="00941748" w:rsidRDefault="000B7B4F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1748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D4A9011" w14:textId="77777777" w:rsidR="00142180" w:rsidRPr="00941748" w:rsidRDefault="000B7B4F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1748">
        <w:rPr>
          <w:rFonts w:ascii="Angsana New" w:hAnsi="Angsana New" w:cs="Angsana New"/>
          <w:sz w:val="30"/>
          <w:szCs w:val="30"/>
          <w:cs/>
          <w:lang w:bidi="th-TH"/>
        </w:rPr>
        <w:t>หนี้สินที่อาจเกิดขึ้น</w:t>
      </w:r>
    </w:p>
    <w:p w14:paraId="50858D7A" w14:textId="0332BACC" w:rsidR="004C1CA0" w:rsidRPr="00941748" w:rsidRDefault="004C1CA0" w:rsidP="005E0370">
      <w:pPr>
        <w:pStyle w:val="IndexHeading1"/>
        <w:tabs>
          <w:tab w:val="left" w:pos="1170"/>
        </w:tabs>
        <w:spacing w:after="0" w:line="240" w:lineRule="auto"/>
        <w:ind w:left="0" w:right="-43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E916F17" w14:textId="77777777" w:rsidR="00142180" w:rsidRPr="00941748" w:rsidRDefault="00142180" w:rsidP="004C766E">
      <w:pPr>
        <w:pStyle w:val="index"/>
        <w:tabs>
          <w:tab w:val="clear" w:pos="1134"/>
        </w:tabs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1C5FA32B" w14:textId="77777777" w:rsidR="008C2103" w:rsidRPr="00941748" w:rsidRDefault="004818D9" w:rsidP="004C766E">
      <w:pPr>
        <w:pStyle w:val="index"/>
        <w:tabs>
          <w:tab w:val="clear" w:pos="1134"/>
        </w:tabs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1748">
        <w:rPr>
          <w:rFonts w:ascii="Angsana New" w:hAnsi="Angsana New" w:cs="Angsana New"/>
          <w:sz w:val="30"/>
          <w:szCs w:val="30"/>
          <w:lang w:bidi="th-TH"/>
        </w:rPr>
        <w:tab/>
      </w:r>
    </w:p>
    <w:p w14:paraId="1C036BFC" w14:textId="77777777" w:rsidR="00E06BED" w:rsidRPr="00941748" w:rsidRDefault="004818D9" w:rsidP="000E1EDA">
      <w:pPr>
        <w:pStyle w:val="index"/>
        <w:tabs>
          <w:tab w:val="clear" w:pos="1134"/>
        </w:tabs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 w:rsidRPr="00941748">
        <w:rPr>
          <w:rFonts w:ascii="Angsana New" w:hAnsi="Angsana New" w:cs="Angsana New"/>
          <w:sz w:val="30"/>
          <w:szCs w:val="30"/>
          <w:lang w:bidi="th-TH"/>
        </w:rPr>
        <w:tab/>
      </w:r>
      <w:r w:rsidR="00E06BED" w:rsidRPr="00941748">
        <w:rPr>
          <w:rFonts w:ascii="Angsana New" w:hAnsi="Angsana New" w:cs="Angsana New"/>
          <w:sz w:val="30"/>
          <w:szCs w:val="30"/>
          <w:lang w:val="en-US"/>
        </w:rPr>
        <w:tab/>
      </w:r>
    </w:p>
    <w:p w14:paraId="4A526156" w14:textId="77777777" w:rsidR="004818D9" w:rsidRPr="00941748" w:rsidRDefault="00EA74D1" w:rsidP="005C1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</w:rPr>
        <w:tab/>
      </w:r>
      <w:r w:rsidR="006E005A" w:rsidRPr="00941748">
        <w:rPr>
          <w:rFonts w:ascii="Angsana New" w:hAnsi="Angsana New"/>
          <w:sz w:val="30"/>
          <w:szCs w:val="30"/>
          <w:cs/>
        </w:rPr>
        <w:br w:type="page"/>
      </w:r>
      <w:r w:rsidR="004818D9" w:rsidRPr="0094174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097415" w:rsidRPr="00941748">
        <w:rPr>
          <w:rFonts w:ascii="Angsana New" w:hAnsi="Angsana New"/>
          <w:sz w:val="30"/>
          <w:szCs w:val="30"/>
          <w:cs/>
        </w:rPr>
        <w:t>ระหว่างกาล</w:t>
      </w:r>
      <w:r w:rsidR="004818D9" w:rsidRPr="00941748">
        <w:rPr>
          <w:rFonts w:ascii="Angsana New" w:hAnsi="Angsana New"/>
          <w:sz w:val="30"/>
          <w:szCs w:val="30"/>
          <w:cs/>
        </w:rPr>
        <w:t>นี้</w:t>
      </w:r>
    </w:p>
    <w:p w14:paraId="556D0253" w14:textId="77777777" w:rsidR="00866160" w:rsidRPr="00941748" w:rsidRDefault="00866160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51FEFB13" w14:textId="3DF05EB8" w:rsidR="004818D9" w:rsidRPr="00941748" w:rsidRDefault="004818D9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941748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101E08" w:rsidRPr="00941748">
        <w:rPr>
          <w:rFonts w:ascii="Angsana New" w:hAnsi="Angsana New"/>
          <w:sz w:val="30"/>
          <w:szCs w:val="30"/>
          <w:cs/>
        </w:rPr>
        <w:t>คณะ</w:t>
      </w:r>
      <w:r w:rsidRPr="00941748">
        <w:rPr>
          <w:rFonts w:ascii="Angsana New" w:hAnsi="Angsana New"/>
          <w:sz w:val="30"/>
          <w:szCs w:val="30"/>
          <w:cs/>
        </w:rPr>
        <w:t>กรรมการเมื่อ</w:t>
      </w:r>
      <w:r w:rsidR="001E6792" w:rsidRPr="00941748">
        <w:rPr>
          <w:rFonts w:ascii="Angsana New" w:hAnsi="Angsana New"/>
          <w:sz w:val="30"/>
          <w:szCs w:val="30"/>
          <w:cs/>
        </w:rPr>
        <w:t>วันที่</w:t>
      </w:r>
      <w:r w:rsidR="00A52371" w:rsidRPr="00941748">
        <w:rPr>
          <w:rFonts w:ascii="Angsana New" w:hAnsi="Angsana New"/>
          <w:sz w:val="30"/>
          <w:szCs w:val="30"/>
        </w:rPr>
        <w:t xml:space="preserve"> </w:t>
      </w:r>
      <w:r w:rsidR="00F03911" w:rsidRPr="00941748">
        <w:rPr>
          <w:rFonts w:ascii="Angsana New" w:hAnsi="Angsana New"/>
          <w:sz w:val="30"/>
          <w:szCs w:val="30"/>
        </w:rPr>
        <w:t>1</w:t>
      </w:r>
      <w:r w:rsidR="00F101DF">
        <w:rPr>
          <w:rFonts w:ascii="Angsana New" w:hAnsi="Angsana New"/>
          <w:sz w:val="30"/>
          <w:szCs w:val="30"/>
        </w:rPr>
        <w:t>2</w:t>
      </w:r>
      <w:r w:rsidR="00CD679B" w:rsidRPr="00941748">
        <w:rPr>
          <w:rFonts w:ascii="Angsana New" w:hAnsi="Angsana New"/>
          <w:sz w:val="30"/>
          <w:szCs w:val="30"/>
        </w:rPr>
        <w:t xml:space="preserve"> </w:t>
      </w:r>
      <w:r w:rsidR="00CD679B" w:rsidRPr="00941748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1C4951" w:rsidRPr="00941748">
        <w:rPr>
          <w:rFonts w:ascii="Angsana New" w:hAnsi="Angsana New"/>
          <w:sz w:val="30"/>
          <w:szCs w:val="30"/>
        </w:rPr>
        <w:t>2561</w:t>
      </w:r>
    </w:p>
    <w:p w14:paraId="3DF2E856" w14:textId="77777777" w:rsidR="004818D9" w:rsidRPr="00941748" w:rsidRDefault="004818D9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2AC7FC51" w14:textId="77777777" w:rsidR="004818D9" w:rsidRPr="00941748" w:rsidRDefault="004818D9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941748">
        <w:rPr>
          <w:rFonts w:ascii="Angsana New" w:hAnsi="Angsana New"/>
          <w:b/>
          <w:bCs/>
          <w:sz w:val="30"/>
          <w:szCs w:val="30"/>
        </w:rPr>
        <w:t>1</w:t>
      </w:r>
      <w:r w:rsidRPr="00941748">
        <w:rPr>
          <w:rFonts w:ascii="Angsana New" w:hAnsi="Angsana New"/>
          <w:b/>
          <w:bCs/>
          <w:sz w:val="30"/>
          <w:szCs w:val="30"/>
        </w:rPr>
        <w:tab/>
      </w:r>
      <w:r w:rsidRPr="00941748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527776E" w14:textId="77777777" w:rsidR="004818D9" w:rsidRPr="00941748" w:rsidRDefault="004818D9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</w:p>
    <w:p w14:paraId="2466D2AD" w14:textId="77777777" w:rsidR="00326E06" w:rsidRPr="00941748" w:rsidRDefault="00326E06" w:rsidP="00326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941748">
        <w:rPr>
          <w:rFonts w:ascii="Angsana New" w:hAnsi="Angsana New"/>
          <w:sz w:val="30"/>
          <w:szCs w:val="30"/>
          <w:cs/>
        </w:rPr>
        <w:t xml:space="preserve">บริษัท เสริมสุข จำกัด (มหาชน) </w:t>
      </w:r>
      <w:r w:rsidRPr="00941748">
        <w:rPr>
          <w:rFonts w:ascii="Angsana New" w:hAnsi="Angsana New"/>
          <w:sz w:val="30"/>
          <w:szCs w:val="30"/>
        </w:rPr>
        <w:t>“</w:t>
      </w:r>
      <w:r w:rsidRPr="00941748">
        <w:rPr>
          <w:rFonts w:ascii="Angsana New" w:hAnsi="Angsana New"/>
          <w:sz w:val="30"/>
          <w:szCs w:val="30"/>
          <w:cs/>
        </w:rPr>
        <w:t>บริษัท</w:t>
      </w:r>
      <w:r w:rsidRPr="00941748">
        <w:rPr>
          <w:rFonts w:ascii="Angsana New" w:hAnsi="Angsana New"/>
          <w:sz w:val="30"/>
          <w:szCs w:val="30"/>
        </w:rPr>
        <w:t>”</w:t>
      </w:r>
      <w:r w:rsidRPr="00941748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</w:t>
      </w:r>
      <w:r w:rsidRPr="00941748">
        <w:rPr>
          <w:rFonts w:ascii="Angsana New" w:hAnsi="Angsana New"/>
          <w:sz w:val="30"/>
          <w:szCs w:val="30"/>
        </w:rPr>
        <w:t xml:space="preserve"> 90 </w:t>
      </w:r>
      <w:r w:rsidRPr="00941748">
        <w:rPr>
          <w:rFonts w:ascii="Angsana New" w:hAnsi="Angsana New"/>
          <w:sz w:val="30"/>
          <w:szCs w:val="30"/>
          <w:cs/>
        </w:rPr>
        <w:t>อาคารซีดับเบิ้ลยู ทาวเวอร์ ชั้น 3</w:t>
      </w:r>
      <w:r w:rsidRPr="00941748">
        <w:rPr>
          <w:rFonts w:ascii="Angsana New" w:hAnsi="Angsana New"/>
          <w:sz w:val="30"/>
          <w:szCs w:val="30"/>
        </w:rPr>
        <w:t>1-32</w:t>
      </w:r>
      <w:r w:rsidRPr="00941748">
        <w:rPr>
          <w:rFonts w:ascii="Angsana New" w:hAnsi="Angsana New"/>
          <w:sz w:val="30"/>
          <w:szCs w:val="30"/>
          <w:cs/>
        </w:rPr>
        <w:t xml:space="preserve"> ถนนรัชดาภิเษก แขวงห้วยขวาง เขตห้วยขวาง </w:t>
      </w:r>
      <w:r w:rsidRPr="00941748">
        <w:rPr>
          <w:rFonts w:ascii="Angsana New" w:hAnsi="Angsana New"/>
          <w:spacing w:val="6"/>
          <w:sz w:val="30"/>
          <w:szCs w:val="30"/>
          <w:cs/>
        </w:rPr>
        <w:t>กรุงเทพมหานคร ประเทศไทย</w:t>
      </w:r>
      <w:r w:rsidRPr="00941748">
        <w:rPr>
          <w:rFonts w:ascii="Angsana New" w:hAnsi="Angsana New"/>
          <w:spacing w:val="6"/>
          <w:sz w:val="30"/>
          <w:szCs w:val="30"/>
        </w:rPr>
        <w:t xml:space="preserve"> </w:t>
      </w:r>
      <w:r w:rsidRPr="00941748">
        <w:rPr>
          <w:rFonts w:ascii="Angsana New" w:hAnsi="Angsana New"/>
          <w:spacing w:val="6"/>
          <w:sz w:val="30"/>
          <w:szCs w:val="30"/>
          <w:cs/>
        </w:rPr>
        <w:t>(เดิมตั้งอยู่เลขที่</w:t>
      </w:r>
      <w:r w:rsidRPr="00941748">
        <w:rPr>
          <w:rFonts w:ascii="Angsana New" w:hAnsi="Angsana New"/>
          <w:sz w:val="30"/>
          <w:szCs w:val="30"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 xml:space="preserve">252/35-36 อาคารเมืองไทย-ภัทรคอมเพล็กซ์ อาคาร 1 </w:t>
      </w:r>
      <w:r w:rsidRPr="00941748">
        <w:rPr>
          <w:rFonts w:ascii="Angsana New" w:hAnsi="Angsana New"/>
          <w:spacing w:val="-4"/>
          <w:sz w:val="30"/>
          <w:szCs w:val="30"/>
          <w:cs/>
        </w:rPr>
        <w:t>ชั้น 27-28 ถนนรัชดาภิเษก เขตห้วยขวาง กรุงเทพมหานคร</w:t>
      </w:r>
      <w:r w:rsidRPr="00941748">
        <w:rPr>
          <w:rFonts w:ascii="Angsana New" w:hAnsi="Angsana New"/>
          <w:spacing w:val="-4"/>
          <w:sz w:val="30"/>
          <w:szCs w:val="30"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ประเทศไทย</w:t>
      </w:r>
      <w:r w:rsidRPr="00941748">
        <w:rPr>
          <w:rFonts w:ascii="Angsana New" w:hAnsi="Angsana New"/>
          <w:spacing w:val="-4"/>
          <w:sz w:val="30"/>
          <w:szCs w:val="30"/>
        </w:rPr>
        <w:t>)</w:t>
      </w:r>
      <w:r w:rsidRPr="00941748">
        <w:rPr>
          <w:rFonts w:ascii="Angsana New" w:hAnsi="Angsana New"/>
          <w:sz w:val="30"/>
          <w:szCs w:val="30"/>
          <w:cs/>
        </w:rPr>
        <w:t xml:space="preserve"> และ บริษัทมีโรงงานและคลังสินค้าอยู่ในภูมิภาคสำคัญของประเทศไทย</w:t>
      </w:r>
    </w:p>
    <w:p w14:paraId="1A7C154A" w14:textId="77777777" w:rsidR="004818D9" w:rsidRPr="00941748" w:rsidRDefault="004818D9" w:rsidP="00BF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254979AC" w14:textId="77777777" w:rsidR="004818D9" w:rsidRPr="00941748" w:rsidRDefault="004818D9" w:rsidP="00BF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บริษัทจดทะเบียนกับตลาดหลักทรัพย์แห่งประเทศไทย</w:t>
      </w:r>
      <w:r w:rsidR="00F44674" w:rsidRPr="00941748">
        <w:rPr>
          <w:rFonts w:ascii="Angsana New" w:hAnsi="Angsana New" w:hint="cs"/>
          <w:sz w:val="30"/>
          <w:szCs w:val="30"/>
          <w:cs/>
        </w:rPr>
        <w:t xml:space="preserve">เมื่อเดือนมิถุนายน </w:t>
      </w:r>
      <w:r w:rsidRPr="00941748">
        <w:rPr>
          <w:rFonts w:ascii="Angsana New" w:hAnsi="Angsana New"/>
          <w:sz w:val="30"/>
          <w:szCs w:val="30"/>
          <w:cs/>
        </w:rPr>
        <w:t xml:space="preserve">พ.ศ. </w:t>
      </w:r>
      <w:r w:rsidRPr="00941748">
        <w:rPr>
          <w:rFonts w:ascii="Angsana New" w:hAnsi="Angsana New"/>
          <w:sz w:val="30"/>
          <w:szCs w:val="30"/>
        </w:rPr>
        <w:t>2518</w:t>
      </w:r>
    </w:p>
    <w:p w14:paraId="0ECD8165" w14:textId="77777777" w:rsidR="004818D9" w:rsidRPr="00941748" w:rsidRDefault="004818D9" w:rsidP="00BF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7CE9C539" w14:textId="77777777" w:rsidR="004818D9" w:rsidRPr="00941748" w:rsidRDefault="00166089" w:rsidP="00BF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941748">
        <w:rPr>
          <w:rFonts w:ascii="Angsana New" w:hAnsi="Angsana New"/>
          <w:sz w:val="30"/>
          <w:szCs w:val="30"/>
          <w:cs/>
        </w:rPr>
        <w:t>บริษัทใหญ่และบริษัทใหญ่ในลำดับสูงสุด</w:t>
      </w:r>
      <w:r w:rsidR="00F44674" w:rsidRPr="00941748">
        <w:rPr>
          <w:rFonts w:ascii="Angsana New" w:hAnsi="Angsana New" w:hint="cs"/>
          <w:sz w:val="30"/>
          <w:szCs w:val="30"/>
          <w:cs/>
        </w:rPr>
        <w:t>ในระหว่างงวด</w:t>
      </w:r>
      <w:r w:rsidRPr="00941748">
        <w:rPr>
          <w:rFonts w:ascii="Angsana New" w:hAnsi="Angsana New"/>
          <w:sz w:val="30"/>
          <w:szCs w:val="30"/>
          <w:cs/>
        </w:rPr>
        <w:t>ได้</w:t>
      </w:r>
      <w:r w:rsidR="00975BE4" w:rsidRPr="00941748">
        <w:rPr>
          <w:rFonts w:ascii="Angsana New" w:hAnsi="Angsana New"/>
          <w:sz w:val="30"/>
          <w:szCs w:val="30"/>
          <w:cs/>
        </w:rPr>
        <w:t xml:space="preserve">แก่ บริษัท </w:t>
      </w:r>
      <w:r w:rsidR="00F31851" w:rsidRPr="00941748">
        <w:rPr>
          <w:rFonts w:ascii="Angsana New" w:hAnsi="Angsana New" w:hint="cs"/>
          <w:sz w:val="30"/>
          <w:szCs w:val="30"/>
          <w:cs/>
        </w:rPr>
        <w:t>โซ วอเตอร์</w:t>
      </w:r>
      <w:r w:rsidRPr="00941748">
        <w:rPr>
          <w:rFonts w:ascii="Angsana New" w:hAnsi="Angsana New"/>
          <w:sz w:val="30"/>
          <w:szCs w:val="30"/>
          <w:cs/>
        </w:rPr>
        <w:t xml:space="preserve"> จำกัด และบริษัท ไทยเบฟเวอเรจ จำกัด (มหาชน) ซึ่งบ</w:t>
      </w:r>
      <w:r w:rsidR="004D4BBC" w:rsidRPr="00941748">
        <w:rPr>
          <w:rFonts w:ascii="Angsana New" w:hAnsi="Angsana New"/>
          <w:sz w:val="30"/>
          <w:szCs w:val="30"/>
          <w:cs/>
        </w:rPr>
        <w:t>ริษัททั้งสองแห่งเป็นนิติบุคคลที่จัดตั้งขึ้นใน</w:t>
      </w:r>
      <w:r w:rsidR="00272084" w:rsidRPr="00941748">
        <w:rPr>
          <w:rFonts w:ascii="Angsana New" w:hAnsi="Angsana New"/>
          <w:sz w:val="30"/>
          <w:szCs w:val="30"/>
          <w:cs/>
        </w:rPr>
        <w:t>ประเทศไทย</w:t>
      </w:r>
    </w:p>
    <w:p w14:paraId="2F400B20" w14:textId="77777777" w:rsidR="004818D9" w:rsidRPr="00941748" w:rsidRDefault="004818D9" w:rsidP="00BF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46F7A85C" w14:textId="7262FF7A" w:rsidR="004818D9" w:rsidRPr="00941748" w:rsidRDefault="0040378C" w:rsidP="00BF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10"/>
          <w:sz w:val="30"/>
          <w:szCs w:val="30"/>
        </w:rPr>
      </w:pPr>
      <w:r w:rsidRPr="00941748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</w:t>
      </w:r>
      <w:r w:rsidRPr="00941748">
        <w:rPr>
          <w:rFonts w:ascii="Angsana New" w:hAnsi="Angsana New"/>
          <w:sz w:val="30"/>
          <w:szCs w:val="30"/>
        </w:rPr>
        <w:t>“</w:t>
      </w:r>
      <w:r w:rsidR="001561C0" w:rsidRPr="00941748">
        <w:rPr>
          <w:rFonts w:ascii="Angsana New" w:hAnsi="Angsana New" w:hint="cs"/>
          <w:sz w:val="30"/>
          <w:szCs w:val="30"/>
          <w:cs/>
        </w:rPr>
        <w:t>กลุ่ม</w:t>
      </w:r>
      <w:r w:rsidR="004818D9" w:rsidRPr="00941748">
        <w:rPr>
          <w:rFonts w:ascii="Angsana New" w:hAnsi="Angsana New"/>
          <w:sz w:val="30"/>
          <w:szCs w:val="30"/>
          <w:cs/>
        </w:rPr>
        <w:t>บริษัท</w:t>
      </w:r>
      <w:r w:rsidRPr="00941748">
        <w:rPr>
          <w:rFonts w:ascii="Angsana New" w:hAnsi="Angsana New"/>
          <w:sz w:val="30"/>
          <w:szCs w:val="30"/>
        </w:rPr>
        <w:t xml:space="preserve">” </w:t>
      </w:r>
      <w:r w:rsidR="004818D9" w:rsidRPr="00941748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ดำเนินธุรกิจหลักเกี่ยวกับการผลิตและจำหน่ายเ</w:t>
      </w:r>
      <w:r w:rsidR="00875C3C" w:rsidRPr="00941748">
        <w:rPr>
          <w:rFonts w:ascii="Angsana New" w:hAnsi="Angsana New"/>
          <w:sz w:val="30"/>
          <w:szCs w:val="30"/>
          <w:cs/>
        </w:rPr>
        <w:t xml:space="preserve">ครื่องดื่มน้ำอัดลม น้ำดื่ม </w:t>
      </w:r>
      <w:r w:rsidR="00B73908" w:rsidRPr="00941748">
        <w:rPr>
          <w:rFonts w:ascii="Angsana New" w:hAnsi="Angsana New"/>
          <w:sz w:val="30"/>
          <w:szCs w:val="30"/>
        </w:rPr>
        <w:br/>
      </w:r>
      <w:r w:rsidR="00875C3C" w:rsidRPr="00941748">
        <w:rPr>
          <w:rFonts w:ascii="Angsana New" w:hAnsi="Angsana New"/>
          <w:sz w:val="30"/>
          <w:szCs w:val="30"/>
          <w:cs/>
        </w:rPr>
        <w:t>โซดา</w:t>
      </w:r>
      <w:r w:rsidR="004818D9" w:rsidRPr="00941748">
        <w:rPr>
          <w:rFonts w:ascii="Angsana New" w:hAnsi="Angsana New"/>
          <w:sz w:val="30"/>
          <w:szCs w:val="30"/>
          <w:cs/>
        </w:rPr>
        <w:t>และเครื่องดื่มชนิดอื่น</w:t>
      </w:r>
      <w:r w:rsidR="004818D9" w:rsidRPr="00941748">
        <w:rPr>
          <w:rFonts w:ascii="Angsana New" w:hAnsi="Angsana New"/>
          <w:sz w:val="30"/>
          <w:szCs w:val="30"/>
        </w:rPr>
        <w:t xml:space="preserve"> </w:t>
      </w:r>
      <w:r w:rsidR="004818D9" w:rsidRPr="00941748">
        <w:rPr>
          <w:rFonts w:ascii="Angsana New" w:hAnsi="Angsana New"/>
          <w:sz w:val="30"/>
          <w:szCs w:val="30"/>
          <w:cs/>
        </w:rPr>
        <w:t>รวมถึง</w:t>
      </w:r>
      <w:r w:rsidR="004818D9" w:rsidRPr="00941748">
        <w:rPr>
          <w:rFonts w:ascii="Angsana New" w:hAnsi="Angsana New"/>
          <w:spacing w:val="-2"/>
          <w:sz w:val="30"/>
          <w:szCs w:val="30"/>
          <w:cs/>
        </w:rPr>
        <w:t>เป็นผู้จำหน่ายเครื่องดื่มบำรุงกำลัง</w:t>
      </w:r>
      <w:r w:rsidR="00866160" w:rsidRPr="00941748">
        <w:rPr>
          <w:rFonts w:ascii="Angsana New" w:hAnsi="Angsana New"/>
          <w:spacing w:val="-2"/>
          <w:sz w:val="30"/>
          <w:szCs w:val="30"/>
          <w:cs/>
        </w:rPr>
        <w:t>และชา</w:t>
      </w:r>
      <w:r w:rsidR="00994A34" w:rsidRPr="0094174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818D9" w:rsidRPr="00941748">
        <w:rPr>
          <w:rFonts w:ascii="Angsana New" w:hAnsi="Angsana New"/>
          <w:spacing w:val="-2"/>
          <w:sz w:val="30"/>
          <w:szCs w:val="30"/>
          <w:cs/>
        </w:rPr>
        <w:t>รายละเอียดของบริษัทย่อย</w:t>
      </w:r>
      <w:r w:rsidR="00994A34" w:rsidRPr="0094174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73908" w:rsidRPr="00941748">
        <w:rPr>
          <w:rFonts w:ascii="Angsana New" w:hAnsi="Angsana New"/>
          <w:spacing w:val="-2"/>
          <w:sz w:val="30"/>
          <w:szCs w:val="30"/>
        </w:rPr>
        <w:br/>
      </w:r>
      <w:r w:rsidR="004818D9" w:rsidRPr="00941748">
        <w:rPr>
          <w:rFonts w:ascii="Angsana New" w:hAnsi="Angsana New"/>
          <w:spacing w:val="-2"/>
          <w:sz w:val="30"/>
          <w:szCs w:val="30"/>
          <w:cs/>
        </w:rPr>
        <w:t>ณ</w:t>
      </w:r>
      <w:r w:rsidR="00994A34" w:rsidRPr="0094174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818D9" w:rsidRPr="00941748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="00994A34" w:rsidRPr="0094174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675A9" w:rsidRPr="00941748">
        <w:rPr>
          <w:rFonts w:ascii="Angsana New" w:hAnsi="Angsana New"/>
          <w:spacing w:val="-2"/>
          <w:sz w:val="30"/>
          <w:szCs w:val="30"/>
          <w:cs/>
        </w:rPr>
        <w:t>31 ธันวาคม 25</w:t>
      </w:r>
      <w:r w:rsidR="001C4951" w:rsidRPr="00941748">
        <w:rPr>
          <w:rFonts w:ascii="Angsana New" w:hAnsi="Angsana New"/>
          <w:spacing w:val="-2"/>
          <w:sz w:val="30"/>
          <w:szCs w:val="30"/>
        </w:rPr>
        <w:t>60</w:t>
      </w:r>
      <w:r w:rsidR="007675A9" w:rsidRPr="00941748">
        <w:rPr>
          <w:rFonts w:ascii="Angsana New" w:hAnsi="Angsana New"/>
          <w:spacing w:val="-2"/>
          <w:sz w:val="30"/>
          <w:szCs w:val="30"/>
          <w:cs/>
        </w:rPr>
        <w:t xml:space="preserve"> และ</w:t>
      </w:r>
      <w:r w:rsidR="007675A9" w:rsidRPr="00941748">
        <w:rPr>
          <w:rFonts w:ascii="Angsana New" w:hAnsi="Angsana New"/>
          <w:spacing w:val="-2"/>
          <w:sz w:val="30"/>
          <w:szCs w:val="30"/>
        </w:rPr>
        <w:t xml:space="preserve"> </w:t>
      </w:r>
      <w:r w:rsidR="007675A9" w:rsidRPr="00941748">
        <w:rPr>
          <w:rFonts w:ascii="Angsana New" w:hAnsi="Angsana New" w:hint="cs"/>
          <w:spacing w:val="-2"/>
          <w:sz w:val="30"/>
          <w:szCs w:val="30"/>
          <w:cs/>
        </w:rPr>
        <w:t>3</w:t>
      </w:r>
      <w:r w:rsidR="007675A9" w:rsidRPr="00941748">
        <w:rPr>
          <w:rFonts w:ascii="Angsana New" w:hAnsi="Angsana New"/>
          <w:spacing w:val="-2"/>
          <w:sz w:val="30"/>
          <w:szCs w:val="30"/>
        </w:rPr>
        <w:t>0</w:t>
      </w:r>
      <w:r w:rsidR="004818D9" w:rsidRPr="00941748">
        <w:rPr>
          <w:rFonts w:ascii="Angsana New" w:hAnsi="Angsana New"/>
          <w:spacing w:val="-2"/>
          <w:sz w:val="30"/>
          <w:szCs w:val="30"/>
        </w:rPr>
        <w:t xml:space="preserve"> </w:t>
      </w:r>
      <w:r w:rsidR="007675A9" w:rsidRPr="00941748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4818D9" w:rsidRPr="0094174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C4BD2" w:rsidRPr="00941748">
        <w:rPr>
          <w:rFonts w:ascii="Angsana New" w:hAnsi="Angsana New" w:hint="cs"/>
          <w:spacing w:val="-2"/>
          <w:sz w:val="30"/>
          <w:szCs w:val="30"/>
          <w:cs/>
        </w:rPr>
        <w:t>25</w:t>
      </w:r>
      <w:r w:rsidR="001C387A" w:rsidRPr="00941748">
        <w:rPr>
          <w:rFonts w:ascii="Angsana New" w:hAnsi="Angsana New"/>
          <w:spacing w:val="-2"/>
          <w:sz w:val="30"/>
          <w:szCs w:val="30"/>
        </w:rPr>
        <w:t>60</w:t>
      </w:r>
      <w:r w:rsidR="003A719A" w:rsidRPr="0094174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818D9" w:rsidRPr="00941748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2602B42E" w14:textId="77777777" w:rsidR="0082389B" w:rsidRPr="00941748" w:rsidRDefault="0082389B" w:rsidP="00147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0"/>
        <w:gridCol w:w="2970"/>
        <w:gridCol w:w="1440"/>
        <w:gridCol w:w="1080"/>
        <w:gridCol w:w="1080"/>
      </w:tblGrid>
      <w:tr w:rsidR="00944623" w:rsidRPr="00941748" w14:paraId="15AFAFD9" w14:textId="77777777" w:rsidTr="00F041EF">
        <w:trPr>
          <w:trHeight w:val="488"/>
          <w:tblHeader/>
        </w:trPr>
        <w:tc>
          <w:tcPr>
            <w:tcW w:w="2700" w:type="dxa"/>
          </w:tcPr>
          <w:p w14:paraId="50C70B9F" w14:textId="77777777" w:rsidR="00944623" w:rsidRPr="00941748" w:rsidRDefault="0094462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</w:tcPr>
          <w:p w14:paraId="7F15B477" w14:textId="77777777" w:rsidR="00944623" w:rsidRPr="00941748" w:rsidRDefault="0094462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B93409" w14:textId="77777777" w:rsidR="00944623" w:rsidRPr="00941748" w:rsidRDefault="0094462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160" w:type="dxa"/>
            <w:gridSpan w:val="2"/>
          </w:tcPr>
          <w:p w14:paraId="220E3262" w14:textId="77777777" w:rsidR="00944623" w:rsidRPr="00941748" w:rsidRDefault="0094462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44623" w:rsidRPr="00941748" w14:paraId="0D6D851D" w14:textId="77777777" w:rsidTr="00F041EF">
        <w:trPr>
          <w:trHeight w:val="488"/>
          <w:tblHeader/>
        </w:trPr>
        <w:tc>
          <w:tcPr>
            <w:tcW w:w="2700" w:type="dxa"/>
          </w:tcPr>
          <w:p w14:paraId="0FF9CDEF" w14:textId="77777777" w:rsidR="00944623" w:rsidRPr="00941748" w:rsidRDefault="0094462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970" w:type="dxa"/>
          </w:tcPr>
          <w:p w14:paraId="7D5E02D7" w14:textId="77777777" w:rsidR="00944623" w:rsidRPr="00941748" w:rsidRDefault="0094462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40" w:type="dxa"/>
          </w:tcPr>
          <w:p w14:paraId="1A9FFB14" w14:textId="77777777" w:rsidR="00944623" w:rsidRPr="00941748" w:rsidRDefault="0094462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2160" w:type="dxa"/>
            <w:gridSpan w:val="2"/>
          </w:tcPr>
          <w:p w14:paraId="066FE33E" w14:textId="77777777" w:rsidR="00944623" w:rsidRPr="00941748" w:rsidRDefault="0094462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7675A9" w:rsidRPr="00941748" w14:paraId="1200D675" w14:textId="77777777" w:rsidTr="00F041EF">
        <w:trPr>
          <w:tblHeader/>
        </w:trPr>
        <w:tc>
          <w:tcPr>
            <w:tcW w:w="2700" w:type="dxa"/>
          </w:tcPr>
          <w:p w14:paraId="3D9856DE" w14:textId="77777777" w:rsidR="007675A9" w:rsidRPr="00941748" w:rsidRDefault="007675A9" w:rsidP="0076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</w:tcPr>
          <w:p w14:paraId="1849585F" w14:textId="77777777" w:rsidR="007675A9" w:rsidRPr="00941748" w:rsidRDefault="007675A9" w:rsidP="0076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CFE032" w14:textId="77777777" w:rsidR="007675A9" w:rsidRPr="00941748" w:rsidRDefault="007675A9" w:rsidP="0076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1D8B408" w14:textId="77777777" w:rsidR="007675A9" w:rsidRPr="00941748" w:rsidRDefault="007675A9" w:rsidP="0076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080" w:type="dxa"/>
          </w:tcPr>
          <w:p w14:paraId="017F76E5" w14:textId="77777777" w:rsidR="007675A9" w:rsidRPr="00941748" w:rsidRDefault="007675A9" w:rsidP="0076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941748">
              <w:rPr>
                <w:rFonts w:ascii="Angsana New" w:hAnsi="Angsana New"/>
                <w:sz w:val="30"/>
                <w:szCs w:val="30"/>
              </w:rPr>
              <w:t>0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7675A9" w:rsidRPr="00941748" w14:paraId="067FBCD0" w14:textId="77777777" w:rsidTr="00F041EF">
        <w:trPr>
          <w:tblHeader/>
        </w:trPr>
        <w:tc>
          <w:tcPr>
            <w:tcW w:w="2700" w:type="dxa"/>
          </w:tcPr>
          <w:p w14:paraId="453000E0" w14:textId="77777777" w:rsidR="007675A9" w:rsidRPr="00941748" w:rsidRDefault="007675A9" w:rsidP="0076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</w:tcPr>
          <w:p w14:paraId="5D9E6375" w14:textId="77777777" w:rsidR="007675A9" w:rsidRPr="00941748" w:rsidRDefault="007675A9" w:rsidP="0076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05A6C01" w14:textId="77777777" w:rsidR="007675A9" w:rsidRPr="00941748" w:rsidRDefault="007675A9" w:rsidP="0076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7EE1670" w14:textId="77777777" w:rsidR="007675A9" w:rsidRPr="00941748" w:rsidRDefault="001C4951" w:rsidP="0076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080" w:type="dxa"/>
          </w:tcPr>
          <w:p w14:paraId="13DFA9BF" w14:textId="77777777" w:rsidR="007675A9" w:rsidRPr="00941748" w:rsidRDefault="007675A9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1C4951"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44623" w:rsidRPr="00941748" w14:paraId="742C26F7" w14:textId="77777777" w:rsidTr="00F041EF">
        <w:tc>
          <w:tcPr>
            <w:tcW w:w="2700" w:type="dxa"/>
          </w:tcPr>
          <w:p w14:paraId="6D7B226B" w14:textId="77777777" w:rsidR="00944623" w:rsidRPr="00941748" w:rsidRDefault="0094462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970" w:type="dxa"/>
          </w:tcPr>
          <w:p w14:paraId="27E45F2E" w14:textId="77777777" w:rsidR="00944623" w:rsidRPr="00941748" w:rsidRDefault="0094462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24285F" w14:textId="77777777" w:rsidR="00944623" w:rsidRPr="00941748" w:rsidRDefault="0094462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2DBB5A" w14:textId="77777777" w:rsidR="00944623" w:rsidRPr="00941748" w:rsidRDefault="0094462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792277" w14:textId="77777777" w:rsidR="00944623" w:rsidRPr="00941748" w:rsidRDefault="0094462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B6EB2" w:rsidRPr="00941748" w14:paraId="35D3BFDF" w14:textId="77777777" w:rsidTr="00F041EF">
        <w:tc>
          <w:tcPr>
            <w:tcW w:w="2700" w:type="dxa"/>
          </w:tcPr>
          <w:p w14:paraId="5CDFB59C" w14:textId="77777777" w:rsidR="000B6EB2" w:rsidRPr="00941748" w:rsidRDefault="000B6EB2" w:rsidP="00F3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 xml:space="preserve">Great Brands Limited </w:t>
            </w:r>
          </w:p>
        </w:tc>
        <w:tc>
          <w:tcPr>
            <w:tcW w:w="2970" w:type="dxa"/>
          </w:tcPr>
          <w:p w14:paraId="0D470076" w14:textId="77777777" w:rsidR="000B6EB2" w:rsidRPr="00941748" w:rsidRDefault="000B6EB2" w:rsidP="00F3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บริหารตราสินค้า</w:t>
            </w:r>
          </w:p>
        </w:tc>
        <w:tc>
          <w:tcPr>
            <w:tcW w:w="1440" w:type="dxa"/>
          </w:tcPr>
          <w:p w14:paraId="77E959B9" w14:textId="77777777" w:rsidR="000B6EB2" w:rsidRPr="00941748" w:rsidRDefault="000B6EB2" w:rsidP="00F318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ฮ่องกง</w:t>
            </w:r>
          </w:p>
        </w:tc>
        <w:tc>
          <w:tcPr>
            <w:tcW w:w="1080" w:type="dxa"/>
          </w:tcPr>
          <w:p w14:paraId="4E240A83" w14:textId="4F8AE4F5" w:rsidR="000B6EB2" w:rsidRPr="00941748" w:rsidRDefault="004476EE" w:rsidP="00081CC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1080" w:type="dxa"/>
          </w:tcPr>
          <w:p w14:paraId="57B42A9D" w14:textId="77777777" w:rsidR="000B6EB2" w:rsidRPr="00941748" w:rsidRDefault="000B6EB2" w:rsidP="00081CC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</w:tr>
      <w:tr w:rsidR="000B6EB2" w:rsidRPr="00941748" w14:paraId="7EDBB5A7" w14:textId="77777777" w:rsidTr="00F041EF">
        <w:tc>
          <w:tcPr>
            <w:tcW w:w="2700" w:type="dxa"/>
          </w:tcPr>
          <w:p w14:paraId="1774AB00" w14:textId="77777777" w:rsidR="000B6EB2" w:rsidRPr="00941748" w:rsidRDefault="000B6EB2" w:rsidP="00F3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บริษัท เสริมสุข โฮลดิ้งส์ จำกัด</w:t>
            </w:r>
          </w:p>
        </w:tc>
        <w:tc>
          <w:tcPr>
            <w:tcW w:w="2970" w:type="dxa"/>
          </w:tcPr>
          <w:p w14:paraId="71D0E26F" w14:textId="77777777" w:rsidR="000B6EB2" w:rsidRPr="00941748" w:rsidRDefault="000B6EB2" w:rsidP="00F3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การลงทุนและถือหุ้นในบริษัทอื่น</w:t>
            </w:r>
          </w:p>
        </w:tc>
        <w:tc>
          <w:tcPr>
            <w:tcW w:w="1440" w:type="dxa"/>
          </w:tcPr>
          <w:p w14:paraId="758BA871" w14:textId="77777777" w:rsidR="000B6EB2" w:rsidRPr="00941748" w:rsidRDefault="000B6EB2" w:rsidP="00F318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1080" w:type="dxa"/>
          </w:tcPr>
          <w:p w14:paraId="09C9FB74" w14:textId="6DC06E3B" w:rsidR="000B6EB2" w:rsidRPr="00941748" w:rsidRDefault="004476EE" w:rsidP="00081CC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080" w:type="dxa"/>
          </w:tcPr>
          <w:p w14:paraId="24C0431F" w14:textId="77777777" w:rsidR="000B6EB2" w:rsidRPr="00941748" w:rsidRDefault="000B6EB2" w:rsidP="00081CC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</w:tr>
      <w:tr w:rsidR="000B6EB2" w:rsidRPr="00941748" w14:paraId="7949E545" w14:textId="77777777" w:rsidTr="00F041EF">
        <w:tc>
          <w:tcPr>
            <w:tcW w:w="2700" w:type="dxa"/>
          </w:tcPr>
          <w:p w14:paraId="4DD4CD1D" w14:textId="77777777" w:rsidR="000B6EB2" w:rsidRPr="00941748" w:rsidRDefault="000B6EB2" w:rsidP="00F3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เสริมสุข เทรนนิ่ง จำกัด</w:t>
            </w:r>
          </w:p>
        </w:tc>
        <w:tc>
          <w:tcPr>
            <w:tcW w:w="2970" w:type="dxa"/>
          </w:tcPr>
          <w:p w14:paraId="77CDBEB4" w14:textId="77777777" w:rsidR="000B6EB2" w:rsidRPr="00941748" w:rsidRDefault="000B6EB2" w:rsidP="00F3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บริการพัฒนาบุคลากรและองค์กร</w:t>
            </w:r>
          </w:p>
        </w:tc>
        <w:tc>
          <w:tcPr>
            <w:tcW w:w="1440" w:type="dxa"/>
          </w:tcPr>
          <w:p w14:paraId="2B19F22F" w14:textId="77777777" w:rsidR="000B6EB2" w:rsidRPr="00941748" w:rsidRDefault="000B6EB2" w:rsidP="00F318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14:paraId="1D6CB30B" w14:textId="3D526617" w:rsidR="000B6EB2" w:rsidRPr="00941748" w:rsidRDefault="004476EE" w:rsidP="00081CC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080" w:type="dxa"/>
          </w:tcPr>
          <w:p w14:paraId="6E1D68C9" w14:textId="77777777" w:rsidR="000B6EB2" w:rsidRPr="00941748" w:rsidRDefault="000B6EB2" w:rsidP="00081CC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</w:tr>
      <w:tr w:rsidR="000B6EB2" w:rsidRPr="00941748" w14:paraId="6B718312" w14:textId="77777777" w:rsidTr="00F041EF">
        <w:tc>
          <w:tcPr>
            <w:tcW w:w="2700" w:type="dxa"/>
          </w:tcPr>
          <w:p w14:paraId="22ED8AD2" w14:textId="77777777" w:rsidR="000B6EB2" w:rsidRPr="00941748" w:rsidRDefault="000B6EB2" w:rsidP="00F3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2970" w:type="dxa"/>
          </w:tcPr>
          <w:p w14:paraId="0DF34C6B" w14:textId="77777777" w:rsidR="000B6EB2" w:rsidRPr="00941748" w:rsidRDefault="000B6EB2" w:rsidP="00F318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40" w:type="dxa"/>
          </w:tcPr>
          <w:p w14:paraId="49C76C34" w14:textId="77777777" w:rsidR="000B6EB2" w:rsidRPr="00941748" w:rsidRDefault="000B6EB2" w:rsidP="00F318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28EDDBD" w14:textId="77777777" w:rsidR="000B6EB2" w:rsidRPr="00941748" w:rsidRDefault="000B6EB2" w:rsidP="00081CC6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DDD3CC7" w14:textId="77777777" w:rsidR="000B6EB2" w:rsidRPr="00941748" w:rsidRDefault="000B6EB2" w:rsidP="00081CC6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B6EB2" w:rsidRPr="00941748" w14:paraId="6B925E0A" w14:textId="77777777" w:rsidTr="00F041EF">
        <w:tc>
          <w:tcPr>
            <w:tcW w:w="2700" w:type="dxa"/>
          </w:tcPr>
          <w:p w14:paraId="7CBE4624" w14:textId="77777777" w:rsidR="000B6EB2" w:rsidRPr="00941748" w:rsidRDefault="000B6EB2" w:rsidP="00F3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970" w:type="dxa"/>
          </w:tcPr>
          <w:p w14:paraId="2A95D5FB" w14:textId="77777777" w:rsidR="000B6EB2" w:rsidRPr="00941748" w:rsidRDefault="000B6EB2" w:rsidP="00F318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3EBE3F" w14:textId="77777777" w:rsidR="000B6EB2" w:rsidRPr="00941748" w:rsidRDefault="000B6EB2" w:rsidP="00F318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155C56" w14:textId="77777777" w:rsidR="000B6EB2" w:rsidRPr="00941748" w:rsidRDefault="000B6EB2" w:rsidP="00081CC6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844D33" w14:textId="77777777" w:rsidR="000B6EB2" w:rsidRPr="00941748" w:rsidRDefault="000B6EB2" w:rsidP="00081CC6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6EB2" w:rsidRPr="00941748" w14:paraId="188D5C39" w14:textId="77777777" w:rsidTr="00F041EF">
        <w:tc>
          <w:tcPr>
            <w:tcW w:w="2700" w:type="dxa"/>
          </w:tcPr>
          <w:p w14:paraId="692E8E88" w14:textId="77777777" w:rsidR="000B6EB2" w:rsidRPr="00941748" w:rsidRDefault="000B6EB2" w:rsidP="00F3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บริษัท เสริมสุข เบเวอร์เรจ จำกัด</w:t>
            </w:r>
          </w:p>
        </w:tc>
        <w:tc>
          <w:tcPr>
            <w:tcW w:w="2970" w:type="dxa"/>
          </w:tcPr>
          <w:p w14:paraId="3A1EDCA3" w14:textId="77777777" w:rsidR="000B6EB2" w:rsidRPr="00941748" w:rsidRDefault="000B6EB2" w:rsidP="004C1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ผลิตและจำหน่ายเครื่องดื่มชา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br w:type="textWrapping" w:clear="all"/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และเครื่องดื่ม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เกลือแร่</w:t>
            </w:r>
          </w:p>
        </w:tc>
        <w:tc>
          <w:tcPr>
            <w:tcW w:w="1440" w:type="dxa"/>
          </w:tcPr>
          <w:p w14:paraId="4D031BE7" w14:textId="77777777" w:rsidR="000B6EB2" w:rsidRPr="00941748" w:rsidRDefault="000B6EB2" w:rsidP="00F318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1080" w:type="dxa"/>
          </w:tcPr>
          <w:p w14:paraId="0B5239B9" w14:textId="1D87C455" w:rsidR="000B6EB2" w:rsidRPr="00941748" w:rsidRDefault="004476EE" w:rsidP="00081CC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941748"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  <w:t>99.99</w:t>
            </w:r>
          </w:p>
        </w:tc>
        <w:tc>
          <w:tcPr>
            <w:tcW w:w="1080" w:type="dxa"/>
          </w:tcPr>
          <w:p w14:paraId="6C7D28A6" w14:textId="77777777" w:rsidR="000B6EB2" w:rsidRPr="00941748" w:rsidRDefault="000B6EB2" w:rsidP="00081CC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bidi="th-TH"/>
              </w:rPr>
              <w:t>99.99</w:t>
            </w:r>
          </w:p>
        </w:tc>
      </w:tr>
      <w:tr w:rsidR="000B6EB2" w:rsidRPr="00941748" w14:paraId="6D580515" w14:textId="77777777" w:rsidTr="00F041EF">
        <w:tc>
          <w:tcPr>
            <w:tcW w:w="2700" w:type="dxa"/>
          </w:tcPr>
          <w:p w14:paraId="0217AA30" w14:textId="77777777" w:rsidR="000B6EB2" w:rsidRPr="00941748" w:rsidRDefault="000B6EB2" w:rsidP="00F3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เครื่องดื่มแรงเยอร์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41748">
              <w:rPr>
                <w:rFonts w:ascii="Angsana New" w:hAnsi="Angsana New"/>
                <w:sz w:val="30"/>
                <w:szCs w:val="30"/>
              </w:rPr>
              <w:t>2008)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14:paraId="60E89EBF" w14:textId="77777777" w:rsidR="000B6EB2" w:rsidRPr="00941748" w:rsidRDefault="000B6EB2" w:rsidP="00F3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6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ผลิตและจำหน่ายเครื่องดื่ม</w:t>
            </w:r>
          </w:p>
          <w:p w14:paraId="571EDEC7" w14:textId="6A7200DF" w:rsidR="00761D4F" w:rsidRPr="00941748" w:rsidRDefault="000B6EB2" w:rsidP="00F3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บำรุงกำลัง</w:t>
            </w:r>
          </w:p>
        </w:tc>
        <w:tc>
          <w:tcPr>
            <w:tcW w:w="1440" w:type="dxa"/>
          </w:tcPr>
          <w:p w14:paraId="56555D85" w14:textId="77777777" w:rsidR="000B6EB2" w:rsidRPr="00941748" w:rsidRDefault="000B6EB2" w:rsidP="00F318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1080" w:type="dxa"/>
          </w:tcPr>
          <w:p w14:paraId="23F1A05E" w14:textId="710E31D0" w:rsidR="000B6EB2" w:rsidRPr="00941748" w:rsidRDefault="004476EE" w:rsidP="00081CC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080" w:type="dxa"/>
          </w:tcPr>
          <w:p w14:paraId="07A202F4" w14:textId="77777777" w:rsidR="000B6EB2" w:rsidRPr="00941748" w:rsidRDefault="000B6EB2" w:rsidP="00081CC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99.99</w:t>
            </w:r>
          </w:p>
        </w:tc>
      </w:tr>
    </w:tbl>
    <w:p w14:paraId="183E19C1" w14:textId="77777777" w:rsidR="00727180" w:rsidRPr="00941748" w:rsidRDefault="00727180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4C7EA8B" w14:textId="77777777" w:rsidR="004818D9" w:rsidRPr="00941748" w:rsidRDefault="004818D9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41748">
        <w:rPr>
          <w:rFonts w:ascii="Angsana New" w:hAnsi="Angsana New"/>
          <w:b/>
          <w:bCs/>
          <w:sz w:val="30"/>
          <w:szCs w:val="30"/>
          <w:cs/>
        </w:rPr>
        <w:t>2</w:t>
      </w:r>
      <w:r w:rsidRPr="00941748">
        <w:rPr>
          <w:rFonts w:ascii="Angsana New" w:hAnsi="Angsana New"/>
          <w:b/>
          <w:bCs/>
          <w:sz w:val="30"/>
          <w:szCs w:val="30"/>
          <w:cs/>
        </w:rPr>
        <w:tab/>
        <w:t>เกณฑ์การจัดทำงบการเงิน</w:t>
      </w:r>
      <w:r w:rsidR="00097415" w:rsidRPr="00941748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647DB055" w14:textId="77777777" w:rsidR="0012108A" w:rsidRPr="00941748" w:rsidRDefault="0012108A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4E2A4EA" w14:textId="77777777" w:rsidR="0012108A" w:rsidRPr="00941748" w:rsidRDefault="0012108A" w:rsidP="00D25B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41748">
        <w:rPr>
          <w:rFonts w:ascii="Angsana New" w:hAnsi="Angsana New"/>
          <w:i/>
          <w:iCs/>
          <w:sz w:val="30"/>
          <w:szCs w:val="30"/>
          <w:cs/>
        </w:rPr>
        <w:t>(ก)</w:t>
      </w:r>
      <w:r w:rsidRPr="00941748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45DD7E66" w14:textId="77777777" w:rsidR="004818D9" w:rsidRPr="00941748" w:rsidRDefault="004818D9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5D46DD47" w14:textId="77777777" w:rsidR="00B67F45" w:rsidRPr="00941748" w:rsidRDefault="004818D9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pacing w:val="6"/>
          <w:sz w:val="30"/>
          <w:szCs w:val="30"/>
          <w:cs/>
        </w:rPr>
        <w:t>งบการเงินระหว่างกาลนี้จัดทำขึ้นในรูปแบบย่อ</w:t>
      </w:r>
      <w:r w:rsidRPr="00941748">
        <w:rPr>
          <w:rFonts w:ascii="Angsana New" w:hAnsi="Angsana New"/>
          <w:spacing w:val="-6"/>
          <w:sz w:val="30"/>
          <w:szCs w:val="30"/>
          <w:cs/>
        </w:rPr>
        <w:t>และตาม</w:t>
      </w:r>
      <w:r w:rsidRPr="00941748">
        <w:rPr>
          <w:rFonts w:ascii="Angsana New" w:hAnsi="Angsana New"/>
          <w:spacing w:val="-8"/>
          <w:sz w:val="30"/>
          <w:szCs w:val="30"/>
          <w:cs/>
        </w:rPr>
        <w:t>มาตรฐ</w:t>
      </w:r>
      <w:r w:rsidR="00E529BB" w:rsidRPr="00941748">
        <w:rPr>
          <w:rFonts w:ascii="Angsana New" w:hAnsi="Angsana New"/>
          <w:spacing w:val="-8"/>
          <w:sz w:val="30"/>
          <w:szCs w:val="30"/>
          <w:cs/>
        </w:rPr>
        <w:t>านการบัญชี</w:t>
      </w:r>
      <w:r w:rsidR="00272084" w:rsidRPr="0094174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41748">
        <w:rPr>
          <w:rFonts w:ascii="Angsana New" w:hAnsi="Angsana New"/>
          <w:spacing w:val="-8"/>
          <w:sz w:val="30"/>
          <w:szCs w:val="30"/>
          <w:cs/>
        </w:rPr>
        <w:t xml:space="preserve">ฉบับที่ 34 </w:t>
      </w:r>
      <w:r w:rsidR="00097415" w:rsidRPr="00941748">
        <w:rPr>
          <w:rFonts w:ascii="Angsana New" w:hAnsi="Angsana New"/>
          <w:spacing w:val="-8"/>
          <w:sz w:val="30"/>
          <w:szCs w:val="30"/>
          <w:cs/>
        </w:rPr>
        <w:t xml:space="preserve">(ปรับปรุง </w:t>
      </w:r>
      <w:r w:rsidR="00F31851" w:rsidRPr="00941748">
        <w:rPr>
          <w:rFonts w:ascii="Angsana New" w:hAnsi="Angsana New" w:hint="cs"/>
          <w:spacing w:val="-8"/>
          <w:sz w:val="30"/>
          <w:szCs w:val="30"/>
          <w:cs/>
        </w:rPr>
        <w:t>255</w:t>
      </w:r>
      <w:r w:rsidR="00F31851" w:rsidRPr="00941748">
        <w:rPr>
          <w:rFonts w:ascii="Angsana New" w:hAnsi="Angsana New"/>
          <w:spacing w:val="-8"/>
          <w:sz w:val="30"/>
          <w:szCs w:val="30"/>
        </w:rPr>
        <w:t>8</w:t>
      </w:r>
      <w:r w:rsidR="00097415" w:rsidRPr="00941748">
        <w:rPr>
          <w:rFonts w:ascii="Angsana New" w:hAnsi="Angsana New"/>
          <w:spacing w:val="-8"/>
          <w:sz w:val="30"/>
          <w:szCs w:val="30"/>
          <w:cs/>
        </w:rPr>
        <w:t>)</w:t>
      </w:r>
      <w:r w:rsidR="00097415" w:rsidRPr="0094174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3E3B49" w:rsidRPr="00941748">
        <w:rPr>
          <w:rFonts w:ascii="Angsana New" w:hAnsi="Angsana New"/>
          <w:spacing w:val="-6"/>
          <w:sz w:val="30"/>
          <w:szCs w:val="30"/>
        </w:rPr>
        <w:br/>
      </w:r>
      <w:r w:rsidRPr="00941748">
        <w:rPr>
          <w:rFonts w:ascii="Angsana New" w:hAnsi="Angsana New"/>
          <w:spacing w:val="-6"/>
          <w:sz w:val="30"/>
          <w:szCs w:val="30"/>
          <w:cs/>
        </w:rPr>
        <w:t>เรื่อง</w:t>
      </w:r>
      <w:r w:rsidR="003E3B49" w:rsidRPr="00941748">
        <w:rPr>
          <w:rFonts w:ascii="Angsana New" w:hAnsi="Angsana New"/>
          <w:color w:val="FFFFFF"/>
          <w:sz w:val="30"/>
          <w:szCs w:val="30"/>
        </w:rPr>
        <w:t>.</w:t>
      </w:r>
      <w:r w:rsidRPr="00941748">
        <w:rPr>
          <w:rFonts w:ascii="Angsana New" w:hAnsi="Angsana New"/>
          <w:i/>
          <w:iCs/>
          <w:sz w:val="30"/>
          <w:szCs w:val="30"/>
          <w:cs/>
        </w:rPr>
        <w:t>งบการเงินระหว่างกาล</w:t>
      </w:r>
      <w:r w:rsidRPr="00941748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941748">
        <w:rPr>
          <w:rFonts w:ascii="Angsana New" w:hAnsi="Angsana New"/>
          <w:spacing w:val="-8"/>
          <w:sz w:val="30"/>
          <w:szCs w:val="30"/>
          <w:cs/>
        </w:rPr>
        <w:t xml:space="preserve"> (</w:t>
      </w:r>
      <w:r w:rsidRPr="00941748">
        <w:rPr>
          <w:rFonts w:ascii="Angsana New" w:hAnsi="Angsana New"/>
          <w:spacing w:val="-8"/>
          <w:sz w:val="30"/>
          <w:szCs w:val="30"/>
        </w:rPr>
        <w:t>“</w:t>
      </w:r>
      <w:r w:rsidR="00E207A5" w:rsidRPr="00941748">
        <w:rPr>
          <w:rFonts w:ascii="Angsana New" w:hAnsi="Angsana New"/>
          <w:spacing w:val="-8"/>
          <w:sz w:val="30"/>
          <w:szCs w:val="30"/>
          <w:cs/>
        </w:rPr>
        <w:t>สภาวิชาชี</w:t>
      </w:r>
      <w:r w:rsidR="00E207A5" w:rsidRPr="00941748">
        <w:rPr>
          <w:rFonts w:ascii="Angsana New" w:hAnsi="Angsana New" w:hint="cs"/>
          <w:spacing w:val="-8"/>
          <w:sz w:val="30"/>
          <w:szCs w:val="30"/>
          <w:cs/>
        </w:rPr>
        <w:t>พ</w:t>
      </w:r>
      <w:r w:rsidRPr="00941748">
        <w:rPr>
          <w:rFonts w:ascii="Angsana New" w:hAnsi="Angsana New"/>
          <w:sz w:val="30"/>
          <w:szCs w:val="30"/>
          <w:cs/>
        </w:rPr>
        <w:t>บัญชี</w:t>
      </w:r>
      <w:r w:rsidRPr="00941748">
        <w:rPr>
          <w:rFonts w:ascii="Angsana New" w:hAnsi="Angsana New"/>
          <w:sz w:val="30"/>
          <w:szCs w:val="30"/>
        </w:rPr>
        <w:t>”</w:t>
      </w:r>
      <w:r w:rsidRPr="00941748">
        <w:rPr>
          <w:rFonts w:ascii="Angsana New" w:hAnsi="Angsana New"/>
          <w:sz w:val="30"/>
          <w:szCs w:val="30"/>
          <w:cs/>
        </w:rPr>
        <w:t>) กฎระเบียบและประกาศคณะกรรมการกำกับหลักทรัพย์และตลาดหลักทรัพย์ที่เกี่ยวข้อง</w:t>
      </w:r>
    </w:p>
    <w:p w14:paraId="02A3DEEA" w14:textId="77777777" w:rsidR="005F2A46" w:rsidRPr="00941748" w:rsidRDefault="005F2A46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3AB5C9F" w14:textId="7B0C3756" w:rsidR="004818D9" w:rsidRPr="00941748" w:rsidRDefault="004818D9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</w:t>
      </w:r>
      <w:r w:rsidR="007675A9" w:rsidRPr="00941748">
        <w:rPr>
          <w:rFonts w:ascii="Angsana New" w:hAnsi="Angsana New"/>
          <w:sz w:val="30"/>
          <w:szCs w:val="30"/>
          <w:cs/>
        </w:rPr>
        <w:t>บการเงินสำหรั</w:t>
      </w:r>
      <w:r w:rsidR="004C169D" w:rsidRPr="00941748">
        <w:rPr>
          <w:rFonts w:ascii="Angsana New" w:hAnsi="Angsana New"/>
          <w:sz w:val="30"/>
          <w:szCs w:val="30"/>
          <w:cs/>
        </w:rPr>
        <w:t>บ</w:t>
      </w:r>
      <w:r w:rsidR="001C387A" w:rsidRPr="00941748">
        <w:rPr>
          <w:rFonts w:ascii="Angsana New" w:hAnsi="Angsana New" w:hint="cs"/>
          <w:sz w:val="30"/>
          <w:szCs w:val="30"/>
          <w:cs/>
        </w:rPr>
        <w:t>ปี</w:t>
      </w:r>
      <w:r w:rsidR="007675A9" w:rsidRPr="00941748">
        <w:rPr>
          <w:rFonts w:ascii="Angsana New" w:hAnsi="Angsana New"/>
          <w:sz w:val="30"/>
          <w:szCs w:val="30"/>
          <w:cs/>
        </w:rPr>
        <w:t>สิ้นสุดวันที่ 3</w:t>
      </w:r>
      <w:r w:rsidR="007675A9" w:rsidRPr="00941748">
        <w:rPr>
          <w:rFonts w:ascii="Angsana New" w:hAnsi="Angsana New"/>
          <w:sz w:val="30"/>
          <w:szCs w:val="30"/>
        </w:rPr>
        <w:t>0</w:t>
      </w:r>
      <w:r w:rsidR="007675A9" w:rsidRPr="00941748">
        <w:rPr>
          <w:rFonts w:ascii="Angsana New" w:hAnsi="Angsana New"/>
          <w:sz w:val="30"/>
          <w:szCs w:val="30"/>
          <w:cs/>
        </w:rPr>
        <w:t xml:space="preserve"> </w:t>
      </w:r>
      <w:r w:rsidR="007675A9" w:rsidRPr="00941748">
        <w:rPr>
          <w:rFonts w:ascii="Angsana New" w:hAnsi="Angsana New" w:hint="cs"/>
          <w:sz w:val="30"/>
          <w:szCs w:val="30"/>
          <w:cs/>
        </w:rPr>
        <w:t>กันยายน</w:t>
      </w:r>
      <w:r w:rsidRPr="00941748">
        <w:rPr>
          <w:rFonts w:ascii="Angsana New" w:hAnsi="Angsana New"/>
          <w:sz w:val="30"/>
          <w:szCs w:val="30"/>
          <w:cs/>
        </w:rPr>
        <w:t xml:space="preserve"> </w:t>
      </w:r>
      <w:r w:rsidR="004E287E" w:rsidRPr="00941748">
        <w:rPr>
          <w:rFonts w:ascii="Angsana New" w:hAnsi="Angsana New"/>
          <w:sz w:val="30"/>
          <w:szCs w:val="30"/>
          <w:cs/>
        </w:rPr>
        <w:t>25</w:t>
      </w:r>
      <w:r w:rsidR="001C387A" w:rsidRPr="00941748">
        <w:rPr>
          <w:rFonts w:ascii="Angsana New" w:hAnsi="Angsana New"/>
          <w:sz w:val="30"/>
          <w:szCs w:val="30"/>
        </w:rPr>
        <w:t>60</w:t>
      </w:r>
      <w:r w:rsidR="00BF460F" w:rsidRPr="00941748">
        <w:rPr>
          <w:rFonts w:ascii="Angsana New" w:hAnsi="Angsana New" w:hint="cs"/>
          <w:sz w:val="30"/>
          <w:szCs w:val="30"/>
          <w:cs/>
        </w:rPr>
        <w:t xml:space="preserve"> </w:t>
      </w:r>
      <w:r w:rsidR="00301EDF" w:rsidRPr="00941748">
        <w:rPr>
          <w:rFonts w:ascii="Angsana New" w:hAnsi="Angsana New"/>
          <w:sz w:val="30"/>
          <w:szCs w:val="30"/>
        </w:rPr>
        <w:br/>
      </w:r>
      <w:r w:rsidR="004E287E" w:rsidRPr="00941748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</w:t>
      </w:r>
      <w:r w:rsidRPr="00941748">
        <w:rPr>
          <w:rFonts w:ascii="Angsana New" w:hAnsi="Angsana New"/>
          <w:sz w:val="30"/>
          <w:szCs w:val="30"/>
          <w:cs/>
        </w:rPr>
        <w:t>เน้นการให้ข้อมูล</w:t>
      </w:r>
      <w:r w:rsidR="00431E2A" w:rsidRPr="00941748">
        <w:rPr>
          <w:rFonts w:ascii="Angsana New" w:hAnsi="Angsana New"/>
          <w:sz w:val="30"/>
          <w:szCs w:val="30"/>
        </w:rPr>
        <w:br/>
      </w:r>
      <w:r w:rsidRPr="00941748">
        <w:rPr>
          <w:rFonts w:ascii="Angsana New" w:hAnsi="Angsana New"/>
          <w:sz w:val="30"/>
          <w:szCs w:val="30"/>
          <w:cs/>
        </w:rPr>
        <w:t>ที่</w:t>
      </w:r>
      <w:r w:rsidR="004E287E" w:rsidRPr="00941748">
        <w:rPr>
          <w:rFonts w:ascii="Angsana New" w:hAnsi="Angsana New"/>
          <w:sz w:val="30"/>
          <w:szCs w:val="30"/>
          <w:cs/>
        </w:rPr>
        <w:t>เกี่ยวกับ</w:t>
      </w:r>
      <w:r w:rsidRPr="00941748">
        <w:rPr>
          <w:rFonts w:ascii="Angsana New" w:hAnsi="Angsana New"/>
          <w:sz w:val="30"/>
          <w:szCs w:val="30"/>
          <w:cs/>
        </w:rPr>
        <w:t>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4E287E" w:rsidRPr="00941748">
        <w:rPr>
          <w:rFonts w:ascii="Angsana New" w:hAnsi="Angsana New"/>
          <w:sz w:val="30"/>
          <w:szCs w:val="30"/>
          <w:cs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ดังนั้น</w:t>
      </w:r>
      <w:r w:rsidRPr="00941748">
        <w:rPr>
          <w:rFonts w:ascii="Angsana New" w:hAnsi="Angsana New"/>
          <w:spacing w:val="6"/>
          <w:sz w:val="30"/>
          <w:szCs w:val="30"/>
          <w:cs/>
        </w:rPr>
        <w:t>การอ่านงบการเงินระหว่างกาลนี้จึงควรอ่านควบคู่กับงบการเงิน</w:t>
      </w:r>
      <w:r w:rsidR="004E287E" w:rsidRPr="00941748">
        <w:rPr>
          <w:rFonts w:ascii="Angsana New" w:hAnsi="Angsana New"/>
          <w:spacing w:val="6"/>
          <w:sz w:val="30"/>
          <w:szCs w:val="30"/>
          <w:cs/>
        </w:rPr>
        <w:t>ของบริษัทและบริษัทย่อย</w:t>
      </w:r>
      <w:r w:rsidR="004C169D" w:rsidRPr="00941748">
        <w:rPr>
          <w:rFonts w:ascii="Angsana New" w:hAnsi="Angsana New"/>
          <w:spacing w:val="6"/>
          <w:sz w:val="30"/>
          <w:szCs w:val="30"/>
          <w:cs/>
        </w:rPr>
        <w:t>สำหรับ</w:t>
      </w:r>
      <w:r w:rsidR="001C387A" w:rsidRPr="00941748">
        <w:rPr>
          <w:rFonts w:ascii="Angsana New" w:hAnsi="Angsana New" w:hint="cs"/>
          <w:spacing w:val="6"/>
          <w:sz w:val="30"/>
          <w:szCs w:val="30"/>
          <w:cs/>
        </w:rPr>
        <w:t>ปี</w:t>
      </w:r>
      <w:r w:rsidRPr="00941748">
        <w:rPr>
          <w:rFonts w:ascii="Angsana New" w:hAnsi="Angsana New"/>
          <w:spacing w:val="6"/>
          <w:sz w:val="30"/>
          <w:szCs w:val="30"/>
          <w:cs/>
        </w:rPr>
        <w:t>สิ้นสุดวันที่</w:t>
      </w:r>
      <w:r w:rsidR="00F014DA" w:rsidRPr="00941748">
        <w:rPr>
          <w:rFonts w:ascii="Angsana New" w:hAnsi="Angsana New"/>
          <w:spacing w:val="24"/>
          <w:sz w:val="30"/>
          <w:szCs w:val="30"/>
        </w:rPr>
        <w:t xml:space="preserve"> </w:t>
      </w:r>
      <w:r w:rsidR="007675A9" w:rsidRPr="00941748">
        <w:rPr>
          <w:rFonts w:ascii="Angsana New" w:hAnsi="Angsana New"/>
          <w:sz w:val="30"/>
          <w:szCs w:val="30"/>
          <w:cs/>
        </w:rPr>
        <w:t>30 กันยายน 25</w:t>
      </w:r>
      <w:r w:rsidR="001C387A" w:rsidRPr="00941748">
        <w:rPr>
          <w:rFonts w:ascii="Angsana New" w:hAnsi="Angsana New"/>
          <w:sz w:val="30"/>
          <w:szCs w:val="30"/>
        </w:rPr>
        <w:t>60</w:t>
      </w:r>
    </w:p>
    <w:p w14:paraId="400D20A6" w14:textId="77777777" w:rsidR="00634D3C" w:rsidRPr="00941748" w:rsidRDefault="00634D3C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2AA4576" w14:textId="288B2C5C" w:rsidR="0088777D" w:rsidRPr="00941748" w:rsidRDefault="0088777D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0B0CB2" w:rsidRPr="00941748">
        <w:rPr>
          <w:rFonts w:ascii="Angsana New" w:hAnsi="Angsana New" w:hint="cs"/>
          <w:sz w:val="30"/>
          <w:szCs w:val="30"/>
          <w:cs/>
        </w:rPr>
        <w:t xml:space="preserve"> </w:t>
      </w:r>
      <w:r w:rsidR="000B0CB2" w:rsidRPr="00941748">
        <w:rPr>
          <w:rFonts w:ascii="Angsana New" w:hAnsi="Angsana New"/>
          <w:sz w:val="30"/>
          <w:szCs w:val="30"/>
        </w:rPr>
        <w:br/>
      </w:r>
      <w:r w:rsidR="004C169D" w:rsidRPr="00941748">
        <w:rPr>
          <w:rFonts w:ascii="Angsana New" w:hAnsi="Angsana New"/>
          <w:sz w:val="30"/>
          <w:szCs w:val="30"/>
          <w:cs/>
        </w:rPr>
        <w:t>งบการเงินสำหรับ</w:t>
      </w:r>
      <w:r w:rsidR="00CC40DD" w:rsidRPr="00941748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Pr="0094174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675A9" w:rsidRPr="00941748">
        <w:rPr>
          <w:rFonts w:ascii="Angsana New" w:hAnsi="Angsana New"/>
          <w:sz w:val="30"/>
          <w:szCs w:val="30"/>
          <w:cs/>
        </w:rPr>
        <w:t>3</w:t>
      </w:r>
      <w:r w:rsidR="00CC40DD" w:rsidRPr="00941748">
        <w:rPr>
          <w:rFonts w:ascii="Angsana New" w:hAnsi="Angsana New"/>
          <w:sz w:val="30"/>
          <w:szCs w:val="30"/>
        </w:rPr>
        <w:t>1</w:t>
      </w:r>
      <w:r w:rsidR="007675A9" w:rsidRPr="00941748">
        <w:rPr>
          <w:rFonts w:ascii="Angsana New" w:hAnsi="Angsana New"/>
          <w:sz w:val="30"/>
          <w:szCs w:val="30"/>
          <w:cs/>
        </w:rPr>
        <w:t xml:space="preserve"> </w:t>
      </w:r>
      <w:r w:rsidR="00CC40DD" w:rsidRPr="00941748">
        <w:rPr>
          <w:rFonts w:ascii="Angsana New" w:hAnsi="Angsana New" w:hint="cs"/>
          <w:sz w:val="30"/>
          <w:szCs w:val="30"/>
          <w:cs/>
        </w:rPr>
        <w:t>ธันวาคม</w:t>
      </w:r>
      <w:r w:rsidR="007675A9" w:rsidRPr="00941748">
        <w:rPr>
          <w:rFonts w:ascii="Angsana New" w:hAnsi="Angsana New"/>
          <w:sz w:val="30"/>
          <w:szCs w:val="30"/>
          <w:cs/>
        </w:rPr>
        <w:t xml:space="preserve"> 25</w:t>
      </w:r>
      <w:r w:rsidR="001C387A" w:rsidRPr="00941748">
        <w:rPr>
          <w:rFonts w:ascii="Angsana New" w:hAnsi="Angsana New"/>
          <w:sz w:val="30"/>
          <w:szCs w:val="30"/>
        </w:rPr>
        <w:t>60</w:t>
      </w:r>
      <w:r w:rsidR="007675A9" w:rsidRPr="00941748">
        <w:rPr>
          <w:rFonts w:ascii="Angsana New" w:hAnsi="Angsana New"/>
          <w:sz w:val="30"/>
          <w:szCs w:val="30"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เว้นแต่กรณีที่กลุ่มบริษัทได้นำมาตรฐ</w:t>
      </w:r>
      <w:r w:rsidR="00512AA3" w:rsidRPr="00941748">
        <w:rPr>
          <w:rFonts w:ascii="Angsana New" w:hAnsi="Angsana New"/>
          <w:sz w:val="30"/>
          <w:szCs w:val="30"/>
          <w:cs/>
        </w:rPr>
        <w:t>านการรายงานทางการเงินที่</w:t>
      </w:r>
      <w:r w:rsidRPr="00941748">
        <w:rPr>
          <w:rFonts w:ascii="Angsana New" w:hAnsi="Angsana New"/>
          <w:sz w:val="30"/>
          <w:szCs w:val="30"/>
          <w:cs/>
        </w:rPr>
        <w:t>ปรับปรุงใหม่</w:t>
      </w:r>
      <w:r w:rsidRPr="00941748">
        <w:rPr>
          <w:rFonts w:ascii="Angsana New" w:hAnsi="Angsana New" w:hint="cs"/>
          <w:sz w:val="30"/>
          <w:szCs w:val="30"/>
          <w:cs/>
        </w:rPr>
        <w:t>ซึ่ง</w:t>
      </w:r>
      <w:r w:rsidRPr="00941748">
        <w:rPr>
          <w:rFonts w:ascii="Angsana New" w:hAnsi="Angsana New"/>
          <w:sz w:val="30"/>
          <w:szCs w:val="30"/>
          <w:cs/>
        </w:rPr>
        <w:t xml:space="preserve">มีผลบังคับใช้สำหรับรอบระยะเวลาบัญชีที่เริ่มในหรือหลังวันที่ </w:t>
      </w:r>
      <w:r w:rsidRPr="00941748">
        <w:rPr>
          <w:rFonts w:ascii="Angsana New" w:hAnsi="Angsana New"/>
          <w:sz w:val="30"/>
          <w:szCs w:val="30"/>
        </w:rPr>
        <w:t xml:space="preserve">1 </w:t>
      </w:r>
      <w:r w:rsidR="004C169D" w:rsidRPr="00941748">
        <w:rPr>
          <w:rFonts w:ascii="Angsana New" w:hAnsi="Angsana New" w:hint="cs"/>
          <w:sz w:val="30"/>
          <w:szCs w:val="30"/>
          <w:cs/>
        </w:rPr>
        <w:t>มกราคม</w:t>
      </w:r>
      <w:r w:rsidRPr="00941748">
        <w:rPr>
          <w:rFonts w:ascii="Angsana New" w:hAnsi="Angsana New"/>
          <w:sz w:val="30"/>
          <w:szCs w:val="30"/>
          <w:cs/>
        </w:rPr>
        <w:t xml:space="preserve"> </w:t>
      </w:r>
      <w:r w:rsidR="007675A9" w:rsidRPr="00941748">
        <w:rPr>
          <w:rFonts w:ascii="Angsana New" w:hAnsi="Angsana New" w:hint="cs"/>
          <w:sz w:val="30"/>
          <w:szCs w:val="30"/>
          <w:cs/>
        </w:rPr>
        <w:t>25</w:t>
      </w:r>
      <w:r w:rsidR="001E4715" w:rsidRPr="00941748">
        <w:rPr>
          <w:rFonts w:ascii="Angsana New" w:hAnsi="Angsana New"/>
          <w:sz w:val="30"/>
          <w:szCs w:val="30"/>
        </w:rPr>
        <w:t>60</w:t>
      </w:r>
      <w:r w:rsidR="004C169D" w:rsidRPr="00941748">
        <w:rPr>
          <w:rFonts w:ascii="Angsana New" w:hAnsi="Angsana New" w:hint="cs"/>
          <w:sz w:val="30"/>
          <w:szCs w:val="30"/>
          <w:cs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ทุกฉบับมาถือปฏิบัติ</w:t>
      </w:r>
      <w:r w:rsidRPr="00941748">
        <w:rPr>
          <w:rFonts w:ascii="Angsana New" w:hAnsi="Angsana New"/>
          <w:sz w:val="30"/>
          <w:szCs w:val="30"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การนำมาต</w:t>
      </w:r>
      <w:r w:rsidR="00512AA3" w:rsidRPr="00941748">
        <w:rPr>
          <w:rFonts w:ascii="Angsana New" w:hAnsi="Angsana New"/>
          <w:sz w:val="30"/>
          <w:szCs w:val="30"/>
          <w:cs/>
        </w:rPr>
        <w:t>รฐานการรายงานทางการเงินที่</w:t>
      </w:r>
      <w:r w:rsidRPr="00941748">
        <w:rPr>
          <w:rFonts w:ascii="Angsana New" w:hAnsi="Angsana New"/>
          <w:sz w:val="30"/>
          <w:szCs w:val="30"/>
          <w:cs/>
        </w:rPr>
        <w:t>ปรับปรุงใหม่มาถือปฏิบัติดังกล่าวไม่มีผลกระทบอย่างเป็นสาระสำคั</w:t>
      </w:r>
      <w:r w:rsidR="006F0E26" w:rsidRPr="00941748">
        <w:rPr>
          <w:rFonts w:ascii="Angsana New" w:hAnsi="Angsana New"/>
          <w:sz w:val="30"/>
          <w:szCs w:val="30"/>
          <w:cs/>
        </w:rPr>
        <w:t>ญต่อนโยบายการบัญชี วิธีการคำนวณ</w:t>
      </w:r>
      <w:r w:rsidRPr="00941748">
        <w:rPr>
          <w:rFonts w:ascii="Angsana New" w:hAnsi="Angsana New"/>
          <w:sz w:val="30"/>
          <w:szCs w:val="30"/>
          <w:cs/>
        </w:rPr>
        <w:t>และผลการดำเนินง</w:t>
      </w:r>
      <w:r w:rsidR="00D50176" w:rsidRPr="00941748">
        <w:rPr>
          <w:rFonts w:ascii="Angsana New" w:hAnsi="Angsana New"/>
          <w:sz w:val="30"/>
          <w:szCs w:val="30"/>
          <w:cs/>
        </w:rPr>
        <w:t>านหรือฐานะการเงินของกลุ่มบริษัท</w:t>
      </w:r>
    </w:p>
    <w:p w14:paraId="6937B2CE" w14:textId="77777777" w:rsidR="0088777D" w:rsidRPr="00941748" w:rsidRDefault="0088777D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42491A6" w14:textId="77777777" w:rsidR="005463DF" w:rsidRPr="00941748" w:rsidRDefault="005463DF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9F458D4" w14:textId="77777777" w:rsidR="005463DF" w:rsidRPr="00941748" w:rsidRDefault="005463DF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E00C0D1" w14:textId="77777777" w:rsidR="005463DF" w:rsidRPr="00941748" w:rsidRDefault="005463DF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DF1D8E1" w14:textId="77777777" w:rsidR="005463DF" w:rsidRPr="00941748" w:rsidRDefault="005463DF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18D37B1B" w14:textId="77777777" w:rsidR="0012108A" w:rsidRPr="00941748" w:rsidRDefault="00C533A7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941748">
        <w:rPr>
          <w:rFonts w:ascii="Angsana New" w:hAnsi="Angsana New"/>
          <w:i/>
          <w:iCs/>
          <w:sz w:val="30"/>
          <w:szCs w:val="30"/>
          <w:cs/>
        </w:rPr>
        <w:lastRenderedPageBreak/>
        <w:t>(ข)</w:t>
      </w:r>
      <w:r w:rsidRPr="00941748">
        <w:rPr>
          <w:rFonts w:ascii="Angsana New" w:hAnsi="Angsana New"/>
          <w:i/>
          <w:iCs/>
          <w:sz w:val="30"/>
          <w:szCs w:val="30"/>
        </w:rPr>
        <w:tab/>
      </w:r>
      <w:r w:rsidR="0034189D" w:rsidRPr="00941748">
        <w:rPr>
          <w:rFonts w:ascii="Angsana New" w:hAnsi="Angsana New"/>
          <w:i/>
          <w:iCs/>
          <w:sz w:val="30"/>
          <w:szCs w:val="30"/>
          <w:cs/>
        </w:rPr>
        <w:t>สกุลเงินที่ใช้ในการดำเนินงานและ</w:t>
      </w:r>
      <w:r w:rsidR="0012108A" w:rsidRPr="00941748">
        <w:rPr>
          <w:rFonts w:ascii="Angsana New" w:hAnsi="Angsana New"/>
          <w:i/>
          <w:iCs/>
          <w:sz w:val="30"/>
          <w:szCs w:val="30"/>
          <w:cs/>
        </w:rPr>
        <w:t>นำเสนองบการเงิน</w:t>
      </w:r>
    </w:p>
    <w:p w14:paraId="04266E5D" w14:textId="77777777" w:rsidR="00434A9A" w:rsidRPr="00941748" w:rsidRDefault="00434A9A" w:rsidP="00767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1649810" w14:textId="77777777" w:rsidR="0012108A" w:rsidRPr="00941748" w:rsidRDefault="0012108A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="0034189D" w:rsidRPr="00941748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</w:t>
      </w:r>
      <w:r w:rsidR="00E529BB" w:rsidRPr="00941748">
        <w:rPr>
          <w:rFonts w:ascii="Angsana New" w:hAnsi="Angsana New" w:hint="cs"/>
          <w:sz w:val="30"/>
          <w:szCs w:val="30"/>
          <w:cs/>
        </w:rPr>
        <w:t xml:space="preserve">      </w:t>
      </w:r>
      <w:r w:rsidR="0034189D" w:rsidRPr="00941748">
        <w:rPr>
          <w:rFonts w:ascii="Angsana New" w:hAnsi="Angsana New" w:hint="cs"/>
          <w:sz w:val="30"/>
          <w:szCs w:val="30"/>
          <w:cs/>
        </w:rPr>
        <w:t>บริษัท</w:t>
      </w:r>
      <w:r w:rsidRPr="00941748">
        <w:rPr>
          <w:rFonts w:ascii="Angsana New" w:hAnsi="Angsana New"/>
          <w:sz w:val="30"/>
          <w:szCs w:val="30"/>
          <w:cs/>
        </w:rPr>
        <w:t xml:space="preserve"> ข้อมูลทางการเงินทั้งหมดมีการปัดเศษ</w:t>
      </w:r>
      <w:r w:rsidR="00434A9A" w:rsidRPr="00941748">
        <w:rPr>
          <w:rFonts w:ascii="Angsana New" w:hAnsi="Angsana New" w:hint="cs"/>
          <w:sz w:val="30"/>
          <w:szCs w:val="30"/>
          <w:cs/>
        </w:rPr>
        <w:t>ในหมายเหตุประกอบงบการเงิน</w:t>
      </w:r>
      <w:r w:rsidRPr="00941748">
        <w:rPr>
          <w:rFonts w:ascii="Angsana New" w:hAnsi="Angsana New"/>
          <w:sz w:val="30"/>
          <w:szCs w:val="30"/>
          <w:cs/>
        </w:rPr>
        <w:t>เพื่อให้แสดงเป็นหลักพันบาท ยกเว้นที่ระบุไว้เป็นอย่างอื่น</w:t>
      </w:r>
    </w:p>
    <w:p w14:paraId="79E52C2E" w14:textId="77777777" w:rsidR="00CD2099" w:rsidRPr="00941748" w:rsidRDefault="00CD2099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68DBB3B" w14:textId="480BA1D5" w:rsidR="0012108A" w:rsidRPr="00941748" w:rsidRDefault="00DC41F5" w:rsidP="00D25B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4174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2108A" w:rsidRPr="00941748">
        <w:rPr>
          <w:rFonts w:ascii="Angsana New" w:hAnsi="Angsana New"/>
          <w:i/>
          <w:iCs/>
          <w:sz w:val="30"/>
          <w:szCs w:val="30"/>
          <w:cs/>
        </w:rPr>
        <w:t>(ค)</w:t>
      </w:r>
      <w:r w:rsidR="0012108A" w:rsidRPr="00941748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</w:t>
      </w:r>
      <w:r w:rsidR="004F30D6" w:rsidRPr="00941748">
        <w:rPr>
          <w:rFonts w:ascii="Angsana New" w:hAnsi="Angsana New" w:hint="cs"/>
          <w:i/>
          <w:iCs/>
          <w:sz w:val="30"/>
          <w:szCs w:val="30"/>
          <w:cs/>
        </w:rPr>
        <w:t>และการประมาณการ</w:t>
      </w:r>
    </w:p>
    <w:p w14:paraId="46548EAA" w14:textId="77777777" w:rsidR="0012108A" w:rsidRPr="00941748" w:rsidRDefault="0012108A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4F1ED7E" w14:textId="77777777" w:rsidR="0012108A" w:rsidRPr="00941748" w:rsidRDefault="0012108A" w:rsidP="00607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ในการจัดทำงบการเงินระหว่างกาลนี้เป็นไปตามมาตรฐานการรายงานทางการเงิน ผู้บริหารต้องใช้วิจารณญาณ </w:t>
      </w:r>
      <w:r w:rsidR="00902368" w:rsidRPr="00941748">
        <w:rPr>
          <w:rFonts w:ascii="Angsana New" w:hAnsi="Angsana New"/>
          <w:sz w:val="30"/>
          <w:szCs w:val="30"/>
          <w:cs/>
        </w:rPr>
        <w:t xml:space="preserve">   </w:t>
      </w:r>
      <w:r w:rsidRPr="00941748">
        <w:rPr>
          <w:rFonts w:ascii="Angsana New" w:hAnsi="Angsana New"/>
          <w:sz w:val="30"/>
          <w:szCs w:val="30"/>
          <w:cs/>
        </w:rPr>
        <w:t>การประมาณและข้อสมมติหลายประการ ซึ่งมีผลกระทบต่อการกำหนดนโยบายการบัญชีและการรายงาน</w:t>
      </w:r>
      <w:r w:rsidR="004C169D" w:rsidRPr="00941748">
        <w:rPr>
          <w:rFonts w:ascii="Angsana New" w:hAnsi="Angsana New" w:hint="cs"/>
          <w:sz w:val="30"/>
          <w:szCs w:val="30"/>
          <w:cs/>
        </w:rPr>
        <w:t xml:space="preserve">        </w:t>
      </w:r>
      <w:r w:rsidRPr="00941748">
        <w:rPr>
          <w:rFonts w:ascii="Angsana New" w:hAnsi="Angsana New"/>
          <w:sz w:val="30"/>
          <w:szCs w:val="30"/>
          <w:cs/>
        </w:rPr>
        <w:t>จำนวนเงินที่เกี่ยวกับ สินทรัพย</w:t>
      </w:r>
      <w:r w:rsidR="006F0E26" w:rsidRPr="00941748">
        <w:rPr>
          <w:rFonts w:ascii="Angsana New" w:hAnsi="Angsana New"/>
          <w:sz w:val="30"/>
          <w:szCs w:val="30"/>
          <w:cs/>
        </w:rPr>
        <w:t>์ หนี้สิน รายได้</w:t>
      </w:r>
      <w:r w:rsidR="00902368" w:rsidRPr="00941748">
        <w:rPr>
          <w:rFonts w:ascii="Angsana New" w:hAnsi="Angsana New"/>
          <w:sz w:val="30"/>
          <w:szCs w:val="30"/>
          <w:cs/>
        </w:rPr>
        <w:t xml:space="preserve">และค่าใช้จ่าย </w:t>
      </w:r>
      <w:r w:rsidRPr="00941748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14:paraId="4030DD87" w14:textId="77777777" w:rsidR="0012108A" w:rsidRPr="00941748" w:rsidRDefault="0012108A" w:rsidP="00607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DAF6D52" w14:textId="3C8DD9A4" w:rsidR="00FA33F7" w:rsidRPr="00941748" w:rsidRDefault="0012108A" w:rsidP="00FA3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 w:rsidR="009D2F45" w:rsidRPr="00941748">
        <w:rPr>
          <w:rFonts w:ascii="Angsana New" w:hAnsi="Angsana New" w:hint="cs"/>
          <w:sz w:val="30"/>
          <w:szCs w:val="30"/>
          <w:cs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ผู้บริหารได้มีการใช้วิจารณญาณอย่างมีนัยสำคัญในการถือปฏิบัติตามนโยบายการบัญชีของกลุ่มบริษัท</w:t>
      </w:r>
      <w:r w:rsidRPr="00941748">
        <w:rPr>
          <w:rFonts w:ascii="Angsana New" w:hAnsi="Angsana New"/>
          <w:sz w:val="30"/>
          <w:szCs w:val="30"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และแหล่งข้อมูลสำคัญของความไม่แน่นอนในการประ</w:t>
      </w:r>
      <w:r w:rsidR="00106B21" w:rsidRPr="00941748">
        <w:rPr>
          <w:rFonts w:ascii="Angsana New" w:hAnsi="Angsana New"/>
          <w:sz w:val="30"/>
          <w:szCs w:val="30"/>
          <w:cs/>
        </w:rPr>
        <w:t>มาณการซึ่งถือปฏิบัติเช่นเดียวกั</w:t>
      </w:r>
      <w:r w:rsidR="009D2F45" w:rsidRPr="00941748">
        <w:rPr>
          <w:rFonts w:ascii="Angsana New" w:hAnsi="Angsana New" w:hint="cs"/>
          <w:sz w:val="30"/>
          <w:szCs w:val="30"/>
          <w:cs/>
        </w:rPr>
        <w:t>น</w:t>
      </w:r>
      <w:r w:rsidR="00BB45DA" w:rsidRPr="00941748">
        <w:rPr>
          <w:rFonts w:ascii="Angsana New" w:hAnsi="Angsana New" w:hint="cs"/>
          <w:sz w:val="30"/>
          <w:szCs w:val="30"/>
          <w:cs/>
        </w:rPr>
        <w:t>ใน</w:t>
      </w:r>
      <w:r w:rsidR="004C169D" w:rsidRPr="00941748">
        <w:rPr>
          <w:rFonts w:ascii="Angsana New" w:hAnsi="Angsana New"/>
          <w:sz w:val="30"/>
          <w:szCs w:val="30"/>
          <w:cs/>
        </w:rPr>
        <w:t>การจัดทำงบการเงินสำหรับ</w:t>
      </w:r>
      <w:r w:rsidR="001E4715" w:rsidRPr="00941748">
        <w:rPr>
          <w:rFonts w:ascii="Angsana New" w:hAnsi="Angsana New" w:hint="cs"/>
          <w:sz w:val="30"/>
          <w:szCs w:val="30"/>
          <w:cs/>
        </w:rPr>
        <w:t>ปี</w:t>
      </w:r>
      <w:r w:rsidRPr="0094174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675A9" w:rsidRPr="00941748">
        <w:rPr>
          <w:rFonts w:ascii="Angsana New" w:hAnsi="Angsana New"/>
          <w:sz w:val="30"/>
          <w:szCs w:val="30"/>
        </w:rPr>
        <w:t xml:space="preserve">30 </w:t>
      </w:r>
      <w:r w:rsidR="007675A9" w:rsidRPr="00941748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7675A9" w:rsidRPr="00941748">
        <w:rPr>
          <w:rFonts w:ascii="Angsana New" w:hAnsi="Angsana New"/>
          <w:sz w:val="30"/>
          <w:szCs w:val="30"/>
        </w:rPr>
        <w:t>25</w:t>
      </w:r>
      <w:r w:rsidR="001E4715" w:rsidRPr="00941748">
        <w:rPr>
          <w:rFonts w:ascii="Angsana New" w:hAnsi="Angsana New"/>
          <w:sz w:val="30"/>
          <w:szCs w:val="30"/>
        </w:rPr>
        <w:t>60</w:t>
      </w:r>
    </w:p>
    <w:p w14:paraId="3E019E22" w14:textId="77777777" w:rsidR="00FA33F7" w:rsidRPr="00941748" w:rsidRDefault="00FA33F7" w:rsidP="00FA3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7577323" w14:textId="77777777" w:rsidR="00C51F0B" w:rsidRPr="00941748" w:rsidRDefault="00FA33F7" w:rsidP="00C51F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41748">
        <w:rPr>
          <w:rFonts w:ascii="Angsana New" w:hAnsi="Angsana New"/>
          <w:i/>
          <w:iCs/>
          <w:sz w:val="30"/>
          <w:szCs w:val="30"/>
          <w:cs/>
        </w:rPr>
        <w:t>จ</w:t>
      </w:r>
      <w:r w:rsidR="00C51F0B" w:rsidRPr="00941748">
        <w:rPr>
          <w:rFonts w:ascii="Angsana New" w:hAnsi="Angsana New"/>
          <w:i/>
          <w:iCs/>
          <w:sz w:val="30"/>
          <w:szCs w:val="30"/>
          <w:cs/>
        </w:rPr>
        <w:t>)</w:t>
      </w:r>
      <w:r w:rsidR="00C51F0B" w:rsidRPr="00941748">
        <w:rPr>
          <w:rFonts w:ascii="Angsana New" w:hAnsi="Angsana New"/>
          <w:i/>
          <w:iCs/>
          <w:sz w:val="30"/>
          <w:szCs w:val="30"/>
          <w:cs/>
        </w:rPr>
        <w:tab/>
      </w:r>
      <w:r w:rsidR="00083BC5" w:rsidRPr="00941748">
        <w:rPr>
          <w:rFonts w:ascii="Angsana New" w:hAnsi="Angsana New" w:hint="cs"/>
          <w:i/>
          <w:iCs/>
          <w:sz w:val="30"/>
          <w:szCs w:val="30"/>
          <w:cs/>
        </w:rPr>
        <w:t>ฐานะการเงินและ</w:t>
      </w:r>
      <w:r w:rsidR="00083BC5" w:rsidRPr="00941748">
        <w:rPr>
          <w:rFonts w:ascii="Angsana New" w:hAnsi="Angsana New"/>
          <w:i/>
          <w:iCs/>
          <w:sz w:val="30"/>
          <w:szCs w:val="30"/>
          <w:cs/>
        </w:rPr>
        <w:t>แผน</w:t>
      </w:r>
      <w:r w:rsidR="00083BC5" w:rsidRPr="00941748">
        <w:rPr>
          <w:rFonts w:ascii="Angsana New" w:hAnsi="Angsana New" w:hint="cs"/>
          <w:i/>
          <w:iCs/>
          <w:sz w:val="30"/>
          <w:szCs w:val="30"/>
          <w:cs/>
        </w:rPr>
        <w:t>การดำเนินงาน</w:t>
      </w:r>
    </w:p>
    <w:p w14:paraId="40E8C51B" w14:textId="77777777" w:rsidR="00C51F0B" w:rsidRPr="00941748" w:rsidRDefault="00C51F0B" w:rsidP="00C51F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CDE69E9" w14:textId="235E2793" w:rsidR="00C51F0B" w:rsidRPr="00941748" w:rsidRDefault="00C51F0B" w:rsidP="00C51F0B">
      <w:pPr>
        <w:pStyle w:val="NormalWeb"/>
        <w:spacing w:before="0" w:beforeAutospacing="0" w:after="0" w:afterAutospacing="0"/>
        <w:ind w:left="54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94174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41748">
        <w:rPr>
          <w:rFonts w:ascii="Angsana New" w:hAnsi="Angsana New" w:cs="Angsana New"/>
          <w:sz w:val="30"/>
          <w:szCs w:val="30"/>
          <w:cs/>
        </w:rPr>
        <w:t>บริษัทแสดงผล</w:t>
      </w:r>
      <w:r w:rsidRPr="00941748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Pr="00941748">
        <w:rPr>
          <w:rFonts w:ascii="Angsana New" w:hAnsi="Angsana New" w:cs="Angsana New"/>
          <w:sz w:val="30"/>
          <w:szCs w:val="30"/>
          <w:cs/>
        </w:rPr>
        <w:t>สุทธิ</w:t>
      </w:r>
      <w:r w:rsidR="00B12F0E" w:rsidRPr="00941748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941748">
        <w:rPr>
          <w:rFonts w:ascii="Angsana New" w:hAnsi="Angsana New" w:cs="Angsana New"/>
          <w:sz w:val="30"/>
          <w:szCs w:val="30"/>
          <w:cs/>
        </w:rPr>
        <w:t xml:space="preserve"> </w:t>
      </w:r>
      <w:r w:rsidR="00341C31" w:rsidRPr="00941748">
        <w:rPr>
          <w:rFonts w:ascii="Angsana New" w:hAnsi="Angsana New" w:cs="Angsana New"/>
          <w:sz w:val="30"/>
          <w:szCs w:val="30"/>
        </w:rPr>
        <w:t>87</w:t>
      </w:r>
      <w:r w:rsidR="006C79D8" w:rsidRPr="00941748">
        <w:rPr>
          <w:rFonts w:ascii="Angsana New" w:hAnsi="Angsana New" w:cs="Angsana New"/>
          <w:sz w:val="30"/>
          <w:szCs w:val="30"/>
        </w:rPr>
        <w:t>.</w:t>
      </w:r>
      <w:r w:rsidR="00A034F2" w:rsidRPr="00941748">
        <w:rPr>
          <w:rFonts w:ascii="Angsana New" w:hAnsi="Angsana New" w:cs="Angsana New"/>
          <w:sz w:val="30"/>
          <w:szCs w:val="30"/>
        </w:rPr>
        <w:t>61</w:t>
      </w:r>
      <w:r w:rsidR="00913A4F" w:rsidRPr="00941748">
        <w:rPr>
          <w:rFonts w:ascii="Angsana New" w:hAnsi="Angsana New" w:cs="Angsana New"/>
          <w:sz w:val="30"/>
          <w:szCs w:val="30"/>
        </w:rPr>
        <w:t xml:space="preserve"> </w:t>
      </w:r>
      <w:r w:rsidRPr="00941748">
        <w:rPr>
          <w:rFonts w:ascii="Angsana New" w:hAnsi="Angsana New" w:cs="Angsana New"/>
          <w:sz w:val="30"/>
          <w:szCs w:val="30"/>
          <w:cs/>
        </w:rPr>
        <w:t>ล้านบาท</w:t>
      </w:r>
      <w:r w:rsidRPr="0094174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41748">
        <w:rPr>
          <w:rFonts w:ascii="Angsana New" w:hAnsi="Angsana New" w:cs="Angsana New"/>
          <w:sz w:val="30"/>
          <w:szCs w:val="30"/>
          <w:cs/>
        </w:rPr>
        <w:t>สำหรับ</w:t>
      </w:r>
      <w:r w:rsidR="004C1CA0" w:rsidRPr="00941748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941748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941748">
        <w:rPr>
          <w:rFonts w:ascii="Angsana New" w:hAnsi="Angsana New" w:cs="Angsana New"/>
          <w:sz w:val="30"/>
          <w:szCs w:val="30"/>
        </w:rPr>
        <w:t>31</w:t>
      </w:r>
      <w:r w:rsidRPr="00941748">
        <w:rPr>
          <w:rFonts w:ascii="Angsana New" w:hAnsi="Angsana New" w:cs="Angsana New"/>
          <w:color w:val="FFFFFF"/>
          <w:sz w:val="30"/>
          <w:szCs w:val="30"/>
        </w:rPr>
        <w:t>.</w:t>
      </w:r>
      <w:r w:rsidR="007675A9" w:rsidRPr="00941748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7675A9" w:rsidRPr="00941748">
        <w:rPr>
          <w:rFonts w:ascii="Angsana New" w:hAnsi="Angsana New" w:cs="Angsana New"/>
          <w:sz w:val="30"/>
          <w:szCs w:val="30"/>
        </w:rPr>
        <w:t>25</w:t>
      </w:r>
      <w:r w:rsidR="00341C31" w:rsidRPr="00941748">
        <w:rPr>
          <w:rFonts w:ascii="Angsana New" w:hAnsi="Angsana New" w:cs="Angsana New"/>
          <w:sz w:val="30"/>
          <w:szCs w:val="30"/>
        </w:rPr>
        <w:t>60</w:t>
      </w:r>
      <w:r w:rsidRPr="0094174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034F2" w:rsidRPr="00941748">
        <w:rPr>
          <w:rFonts w:ascii="Angsana New" w:hAnsi="Angsana New" w:cs="Angsana New"/>
          <w:sz w:val="30"/>
          <w:szCs w:val="30"/>
        </w:rPr>
        <w:br/>
      </w:r>
      <w:r w:rsidR="007675A9" w:rsidRPr="00941748">
        <w:rPr>
          <w:rFonts w:ascii="Angsana New" w:hAnsi="Angsana New" w:cs="Angsana New"/>
          <w:i/>
          <w:iCs/>
          <w:sz w:val="30"/>
          <w:szCs w:val="30"/>
        </w:rPr>
        <w:t>(255</w:t>
      </w:r>
      <w:r w:rsidR="00341C31" w:rsidRPr="00941748">
        <w:rPr>
          <w:rFonts w:ascii="Angsana New" w:hAnsi="Angsana New" w:cs="Angsana New"/>
          <w:i/>
          <w:iCs/>
          <w:sz w:val="30"/>
          <w:szCs w:val="30"/>
        </w:rPr>
        <w:t>9</w:t>
      </w:r>
      <w:r w:rsidRPr="00941748">
        <w:rPr>
          <w:rFonts w:ascii="Angsana New" w:hAnsi="Angsana New" w:cs="Angsana New"/>
          <w:i/>
          <w:iCs/>
          <w:sz w:val="30"/>
          <w:szCs w:val="30"/>
        </w:rPr>
        <w:t>:</w:t>
      </w:r>
      <w:r w:rsidRPr="0094174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341C31" w:rsidRPr="00941748">
        <w:rPr>
          <w:rFonts w:ascii="Angsana New" w:hAnsi="Angsana New" w:cs="Angsana New"/>
          <w:i/>
          <w:iCs/>
          <w:sz w:val="30"/>
          <w:szCs w:val="30"/>
        </w:rPr>
        <w:t>100.86</w:t>
      </w:r>
      <w:r w:rsidR="00E262E7" w:rsidRPr="0094174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94174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941748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Pr="0094174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41748">
        <w:rPr>
          <w:rFonts w:ascii="Angsana New" w:hAnsi="Angsana New" w:cs="Angsana New"/>
          <w:sz w:val="30"/>
          <w:szCs w:val="30"/>
          <w:cs/>
        </w:rPr>
        <w:t>และ</w:t>
      </w:r>
      <w:r w:rsidRPr="0094174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941748">
        <w:rPr>
          <w:rFonts w:ascii="Angsana New" w:hAnsi="Angsana New" w:cs="Angsana New"/>
          <w:sz w:val="30"/>
          <w:szCs w:val="30"/>
          <w:cs/>
        </w:rPr>
        <w:t>แสดงผลขาดทุนสุทธิจำนวน</w:t>
      </w:r>
      <w:r w:rsidRPr="0094174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41C31" w:rsidRPr="00941748">
        <w:rPr>
          <w:rFonts w:ascii="Angsana New" w:hAnsi="Angsana New" w:cs="Angsana New"/>
          <w:sz w:val="30"/>
          <w:szCs w:val="30"/>
        </w:rPr>
        <w:t>83.51</w:t>
      </w:r>
      <w:r w:rsidRPr="0094174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41748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4C1CA0" w:rsidRPr="00941748">
        <w:rPr>
          <w:rFonts w:ascii="Angsana New" w:hAnsi="Angsana New" w:cs="Angsana New"/>
          <w:sz w:val="30"/>
          <w:szCs w:val="30"/>
          <w:cs/>
        </w:rPr>
        <w:t>สำหรับ</w:t>
      </w:r>
      <w:r w:rsidR="004C1CA0" w:rsidRPr="00941748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="004C1CA0" w:rsidRPr="00941748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A034F2" w:rsidRPr="00941748">
        <w:rPr>
          <w:rFonts w:ascii="Angsana New" w:hAnsi="Angsana New" w:cs="Angsana New"/>
          <w:sz w:val="30"/>
          <w:szCs w:val="30"/>
        </w:rPr>
        <w:br/>
      </w:r>
      <w:r w:rsidR="004C1CA0" w:rsidRPr="00941748">
        <w:rPr>
          <w:rFonts w:ascii="Angsana New" w:hAnsi="Angsana New" w:cs="Angsana New"/>
          <w:sz w:val="30"/>
          <w:szCs w:val="30"/>
        </w:rPr>
        <w:t>31</w:t>
      </w:r>
      <w:r w:rsidR="004C1CA0" w:rsidRPr="00941748">
        <w:rPr>
          <w:rFonts w:ascii="Angsana New" w:hAnsi="Angsana New" w:cs="Angsana New"/>
          <w:color w:val="FFFFFF"/>
          <w:sz w:val="30"/>
          <w:szCs w:val="30"/>
        </w:rPr>
        <w:t>.</w:t>
      </w:r>
      <w:r w:rsidR="007675A9" w:rsidRPr="0094174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4C1CA0" w:rsidRPr="0094174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1CA0" w:rsidRPr="00941748">
        <w:rPr>
          <w:rFonts w:ascii="Angsana New" w:hAnsi="Angsana New" w:cs="Angsana New"/>
          <w:sz w:val="30"/>
          <w:szCs w:val="30"/>
        </w:rPr>
        <w:t>25</w:t>
      </w:r>
      <w:r w:rsidR="00341C31" w:rsidRPr="00941748">
        <w:rPr>
          <w:rFonts w:ascii="Angsana New" w:hAnsi="Angsana New" w:cs="Angsana New"/>
          <w:sz w:val="30"/>
          <w:szCs w:val="30"/>
        </w:rPr>
        <w:t>60</w:t>
      </w:r>
      <w:r w:rsidR="004C1CA0" w:rsidRPr="0094174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1CA0" w:rsidRPr="00941748">
        <w:rPr>
          <w:rFonts w:ascii="Angsana New" w:hAnsi="Angsana New" w:cs="Angsana New"/>
          <w:i/>
          <w:iCs/>
          <w:sz w:val="30"/>
          <w:szCs w:val="30"/>
        </w:rPr>
        <w:t>(255</w:t>
      </w:r>
      <w:r w:rsidR="00341C31" w:rsidRPr="00941748">
        <w:rPr>
          <w:rFonts w:ascii="Angsana New" w:hAnsi="Angsana New" w:cs="Angsana New"/>
          <w:i/>
          <w:iCs/>
          <w:sz w:val="30"/>
          <w:szCs w:val="30"/>
        </w:rPr>
        <w:t>9</w:t>
      </w:r>
      <w:r w:rsidRPr="00941748">
        <w:rPr>
          <w:rFonts w:ascii="Angsana New" w:hAnsi="Angsana New" w:cs="Angsana New"/>
          <w:i/>
          <w:iCs/>
          <w:sz w:val="30"/>
          <w:szCs w:val="30"/>
        </w:rPr>
        <w:t>:</w:t>
      </w:r>
      <w:r w:rsidRPr="0094174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341C31" w:rsidRPr="00941748">
        <w:rPr>
          <w:rFonts w:ascii="Angsana New" w:hAnsi="Angsana New" w:cs="Angsana New"/>
          <w:i/>
          <w:iCs/>
          <w:sz w:val="30"/>
          <w:szCs w:val="30"/>
        </w:rPr>
        <w:t>134.09</w:t>
      </w:r>
      <w:r w:rsidR="006340A4" w:rsidRPr="0094174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94174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941748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Pr="0094174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77FDF" w:rsidRPr="00941748">
        <w:rPr>
          <w:rFonts w:ascii="Angsana New" w:hAnsi="Angsana New" w:cs="Angsana New" w:hint="cs"/>
          <w:sz w:val="30"/>
          <w:szCs w:val="30"/>
          <w:cs/>
        </w:rPr>
        <w:t xml:space="preserve">และบริษัทมีขาดทุนสะสมจำนวน </w:t>
      </w:r>
      <w:r w:rsidR="00F77FDF" w:rsidRPr="00941748">
        <w:rPr>
          <w:rFonts w:ascii="Angsana New" w:hAnsi="Angsana New" w:cs="Angsana New"/>
          <w:sz w:val="30"/>
          <w:szCs w:val="30"/>
        </w:rPr>
        <w:t xml:space="preserve">354.99 </w:t>
      </w:r>
      <w:r w:rsidR="00F77FDF" w:rsidRPr="00941748">
        <w:rPr>
          <w:rFonts w:ascii="Angsana New" w:hAnsi="Angsana New" w:cs="Angsana New" w:hint="cs"/>
          <w:sz w:val="30"/>
          <w:szCs w:val="30"/>
          <w:cs/>
        </w:rPr>
        <w:t xml:space="preserve">ล้านบาท ณ วันที่ </w:t>
      </w:r>
      <w:r w:rsidR="005C2796">
        <w:rPr>
          <w:rFonts w:ascii="Angsana New" w:hAnsi="Angsana New" w:cs="Angsana New"/>
          <w:sz w:val="30"/>
          <w:szCs w:val="30"/>
        </w:rPr>
        <w:t>31</w:t>
      </w:r>
      <w:r w:rsidR="005C2796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F77FDF" w:rsidRPr="00941748">
        <w:rPr>
          <w:rFonts w:ascii="Angsana New" w:hAnsi="Angsana New" w:cs="Angsana New"/>
          <w:sz w:val="30"/>
          <w:szCs w:val="30"/>
        </w:rPr>
        <w:t>2560</w:t>
      </w:r>
      <w:r w:rsidR="00F77FDF" w:rsidRPr="00941748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F77FDF" w:rsidRPr="00941748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30 </w:t>
      </w:r>
      <w:r w:rsidR="00F77FDF" w:rsidRPr="00941748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 xml:space="preserve">กันยายน </w:t>
      </w:r>
      <w:r w:rsidR="00F77FDF" w:rsidRPr="00941748">
        <w:rPr>
          <w:rFonts w:ascii="Angsana New" w:hAnsi="Angsana New" w:cs="Angsana New"/>
          <w:i/>
          <w:iCs/>
          <w:spacing w:val="-6"/>
          <w:sz w:val="30"/>
          <w:szCs w:val="30"/>
        </w:rPr>
        <w:t>2560:</w:t>
      </w:r>
      <w:r w:rsidR="00F77FDF" w:rsidRPr="00941748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 xml:space="preserve"> </w:t>
      </w:r>
      <w:r w:rsidR="00F77FDF" w:rsidRPr="00941748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271.47 </w:t>
      </w:r>
      <w:r w:rsidR="00F77FDF" w:rsidRPr="00941748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ล้านบาท)</w:t>
      </w:r>
      <w:r w:rsidR="00F77FDF" w:rsidRPr="0094174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41748">
        <w:rPr>
          <w:rFonts w:ascii="Angsana New" w:hAnsi="Angsana New" w:cs="Angsana New"/>
          <w:sz w:val="30"/>
          <w:szCs w:val="30"/>
          <w:cs/>
        </w:rPr>
        <w:t>ณ วันเดียวกัน หนี้สิน</w:t>
      </w:r>
      <w:r w:rsidRPr="00941748">
        <w:rPr>
          <w:rFonts w:ascii="Angsana New" w:hAnsi="Angsana New" w:cs="Angsana New"/>
          <w:spacing w:val="-6"/>
          <w:sz w:val="30"/>
          <w:szCs w:val="30"/>
          <w:cs/>
        </w:rPr>
        <w:t>หมุนเวียน</w:t>
      </w:r>
      <w:r w:rsidRPr="00941748">
        <w:rPr>
          <w:rFonts w:ascii="Angsana New" w:hAnsi="Angsana New" w:cs="Angsana New" w:hint="cs"/>
          <w:spacing w:val="-6"/>
          <w:sz w:val="30"/>
          <w:szCs w:val="30"/>
          <w:cs/>
        </w:rPr>
        <w:t>ของ</w:t>
      </w:r>
      <w:r w:rsidRPr="00941748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941748">
        <w:rPr>
          <w:rFonts w:ascii="Angsana New" w:hAnsi="Angsana New" w:cs="Angsana New"/>
          <w:sz w:val="30"/>
          <w:szCs w:val="30"/>
          <w:cs/>
        </w:rPr>
        <w:t>บริษัท</w:t>
      </w:r>
      <w:r w:rsidRPr="00941748">
        <w:rPr>
          <w:rFonts w:ascii="Angsana New" w:hAnsi="Angsana New" w:cs="Angsana New" w:hint="cs"/>
          <w:spacing w:val="-6"/>
          <w:sz w:val="30"/>
          <w:szCs w:val="30"/>
          <w:cs/>
        </w:rPr>
        <w:t>สูงกว่าสินทรัพย์หมุนเวียน</w:t>
      </w:r>
      <w:r w:rsidRPr="00941748">
        <w:rPr>
          <w:rFonts w:ascii="Angsana New" w:hAnsi="Angsana New" w:cs="Angsana New"/>
          <w:spacing w:val="-6"/>
          <w:sz w:val="30"/>
          <w:szCs w:val="30"/>
          <w:cs/>
        </w:rPr>
        <w:t>จำนวน</w:t>
      </w:r>
      <w:r w:rsidR="00BD1DE1" w:rsidRPr="00941748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A034F2" w:rsidRPr="00941748">
        <w:rPr>
          <w:rFonts w:ascii="Angsana New" w:hAnsi="Angsana New" w:cs="Angsana New"/>
          <w:spacing w:val="-6"/>
          <w:sz w:val="30"/>
          <w:szCs w:val="30"/>
        </w:rPr>
        <w:t>4.25</w:t>
      </w:r>
      <w:r w:rsidR="00341C31" w:rsidRPr="0094174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A034F2" w:rsidRPr="00941748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941748">
        <w:rPr>
          <w:rFonts w:ascii="Angsana New" w:hAnsi="Angsana New" w:cs="Angsana New"/>
          <w:spacing w:val="-6"/>
          <w:sz w:val="30"/>
          <w:szCs w:val="30"/>
          <w:cs/>
        </w:rPr>
        <w:t>ล้านบาท</w:t>
      </w:r>
      <w:r w:rsidRPr="00941748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94174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และ </w:t>
      </w:r>
      <w:r w:rsidR="00341C31" w:rsidRPr="00941748">
        <w:rPr>
          <w:rFonts w:ascii="Angsana New" w:hAnsi="Angsana New" w:cs="Angsana New"/>
          <w:spacing w:val="-6"/>
          <w:sz w:val="30"/>
          <w:szCs w:val="30"/>
        </w:rPr>
        <w:t>326.58</w:t>
      </w:r>
      <w:r w:rsidRPr="00941748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341C31" w:rsidRPr="00941748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94174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ล้านบาท ตามลำดับ </w:t>
      </w:r>
      <w:r w:rsidR="00B058D1" w:rsidRPr="00941748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(30 </w:t>
      </w:r>
      <w:r w:rsidR="00B058D1" w:rsidRPr="00941748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 xml:space="preserve">กันยายน </w:t>
      </w:r>
      <w:r w:rsidR="00B058D1" w:rsidRPr="00941748">
        <w:rPr>
          <w:rFonts w:ascii="Angsana New" w:hAnsi="Angsana New" w:cs="Angsana New"/>
          <w:i/>
          <w:iCs/>
          <w:spacing w:val="-6"/>
          <w:sz w:val="30"/>
          <w:szCs w:val="30"/>
        </w:rPr>
        <w:t>25</w:t>
      </w:r>
      <w:r w:rsidR="00341C31" w:rsidRPr="00941748">
        <w:rPr>
          <w:rFonts w:ascii="Angsana New" w:hAnsi="Angsana New" w:cs="Angsana New"/>
          <w:i/>
          <w:iCs/>
          <w:spacing w:val="-6"/>
          <w:sz w:val="30"/>
          <w:szCs w:val="30"/>
        </w:rPr>
        <w:t>60</w:t>
      </w:r>
      <w:r w:rsidRPr="00941748">
        <w:rPr>
          <w:rFonts w:ascii="Angsana New" w:hAnsi="Angsana New" w:cs="Angsana New"/>
          <w:i/>
          <w:iCs/>
          <w:spacing w:val="-6"/>
          <w:sz w:val="30"/>
          <w:szCs w:val="30"/>
        </w:rPr>
        <w:t>:</w:t>
      </w:r>
      <w:r w:rsidRPr="00941748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 xml:space="preserve"> </w:t>
      </w:r>
      <w:r w:rsidR="00341C31" w:rsidRPr="00941748">
        <w:rPr>
          <w:rFonts w:ascii="Angsana New" w:hAnsi="Angsana New" w:cs="Angsana New"/>
          <w:i/>
          <w:iCs/>
          <w:spacing w:val="-6"/>
          <w:sz w:val="30"/>
          <w:szCs w:val="30"/>
        </w:rPr>
        <w:t>47.25</w:t>
      </w:r>
      <w:r w:rsidRPr="00941748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 </w:t>
      </w:r>
      <w:r w:rsidRPr="00941748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ล้านบาท</w:t>
      </w:r>
      <w:r w:rsidRPr="00941748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 </w:t>
      </w:r>
      <w:r w:rsidRPr="00941748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 xml:space="preserve">และ </w:t>
      </w:r>
      <w:r w:rsidR="00341C31" w:rsidRPr="00941748">
        <w:rPr>
          <w:rFonts w:ascii="Angsana New" w:hAnsi="Angsana New" w:cs="Angsana New"/>
          <w:i/>
          <w:iCs/>
          <w:spacing w:val="-6"/>
          <w:sz w:val="30"/>
          <w:szCs w:val="30"/>
        </w:rPr>
        <w:t>368.15</w:t>
      </w:r>
      <w:r w:rsidR="006340A4" w:rsidRPr="00941748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 </w:t>
      </w:r>
      <w:r w:rsidRPr="00941748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 </w:t>
      </w:r>
      <w:r w:rsidRPr="00941748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ล้านบาท</w:t>
      </w:r>
      <w:r w:rsidRPr="00941748">
        <w:rPr>
          <w:rFonts w:ascii="Angsana New" w:hAnsi="Angsana New" w:cs="Angsana New" w:hint="cs"/>
          <w:i/>
          <w:iCs/>
          <w:spacing w:val="-18"/>
          <w:sz w:val="30"/>
          <w:szCs w:val="30"/>
          <w:cs/>
        </w:rPr>
        <w:t xml:space="preserve"> </w:t>
      </w:r>
      <w:r w:rsidRPr="00941748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Pr="00941748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Pr="00941748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3B91E5F6" w14:textId="77777777" w:rsidR="00C51F0B" w:rsidRPr="00941748" w:rsidRDefault="00C51F0B" w:rsidP="00C51F0B">
      <w:pPr>
        <w:pStyle w:val="NormalWeb"/>
        <w:spacing w:before="0" w:beforeAutospacing="0" w:after="0" w:afterAutospacing="0"/>
        <w:ind w:left="54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672FF1CC" w14:textId="77777777" w:rsidR="00CF72FA" w:rsidRPr="00941748" w:rsidRDefault="00C51F0B" w:rsidP="00CF72FA">
      <w:pPr>
        <w:pStyle w:val="NormalWeb"/>
        <w:spacing w:before="0" w:beforeAutospacing="0" w:after="0" w:afterAutospacing="0"/>
        <w:ind w:left="54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941748">
        <w:rPr>
          <w:rFonts w:ascii="Angsana New" w:hAnsi="Angsana New" w:cs="Angsana New"/>
          <w:sz w:val="30"/>
          <w:szCs w:val="30"/>
          <w:cs/>
        </w:rPr>
        <w:t>ผู้บริหารของ</w:t>
      </w:r>
      <w:r w:rsidR="00522536" w:rsidRPr="0094174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41748">
        <w:rPr>
          <w:rFonts w:ascii="Angsana New" w:hAnsi="Angsana New" w:cs="Angsana New"/>
          <w:sz w:val="30"/>
          <w:szCs w:val="30"/>
          <w:cs/>
        </w:rPr>
        <w:t>บริษัทได้พิจารณาอย่างละเอียดรอบคอบถึงฐานะการเงินและสภาพคล่องของ</w:t>
      </w:r>
      <w:r w:rsidRPr="00941748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941748">
        <w:rPr>
          <w:rFonts w:ascii="Angsana New" w:hAnsi="Angsana New" w:cs="Angsana New"/>
          <w:sz w:val="30"/>
          <w:szCs w:val="30"/>
          <w:cs/>
        </w:rPr>
        <w:t>บริษัท โดยมีแผนงานบริหารจัดการเพื่อผลักดันการเพิ่มประสิทธิภาพการกระจายสินค้า การขายอย่างเป็นระบบ โดยใช้เทคโนโลยีสมัยให</w:t>
      </w:r>
      <w:r w:rsidR="000C260A" w:rsidRPr="00941748">
        <w:rPr>
          <w:rFonts w:ascii="Angsana New" w:hAnsi="Angsana New" w:cs="Angsana New"/>
          <w:sz w:val="30"/>
          <w:szCs w:val="30"/>
          <w:cs/>
        </w:rPr>
        <w:t>ม่ในการสนับสนุนงานขาย เพื่อให้ค</w:t>
      </w:r>
      <w:r w:rsidR="000C260A" w:rsidRPr="00941748">
        <w:rPr>
          <w:rFonts w:ascii="Angsana New" w:hAnsi="Angsana New" w:cs="Angsana New" w:hint="cs"/>
          <w:sz w:val="30"/>
          <w:szCs w:val="30"/>
          <w:cs/>
        </w:rPr>
        <w:t>ร</w:t>
      </w:r>
      <w:r w:rsidRPr="00941748">
        <w:rPr>
          <w:rFonts w:ascii="Angsana New" w:hAnsi="Angsana New" w:cs="Angsana New"/>
          <w:sz w:val="30"/>
          <w:szCs w:val="30"/>
          <w:cs/>
        </w:rPr>
        <w:t>อบคลุมร้านค้าเป้าหมายได้อย่างมีประสิทธิผลทั้งด้านรายได้และความหลากหลายของผลิตภัณฑ์ในกลุ่มร้านค้าปัจจุบันและร้านค้าใหม่ รวมทั้งมีแผนงานและมาตรการควบคุมค่าใช้จ่ายให้มีการประหยัดทั้งในส่วนของค่าใช้จ่ายด้านการผลิตที่มีการลดต้นทุนอย่างต่อเนื่อง ด้านการบริหารจัดการการขนส่ง และค่าใช้จ่ายบริหารอื่นๆ เพื่อปรับปรุงฐา</w:t>
      </w:r>
      <w:r w:rsidR="00B12F0E" w:rsidRPr="00941748">
        <w:rPr>
          <w:rFonts w:ascii="Angsana New" w:hAnsi="Angsana New" w:cs="Angsana New"/>
          <w:sz w:val="30"/>
          <w:szCs w:val="30"/>
          <w:cs/>
        </w:rPr>
        <w:t>นะการเงิน สภาพคล่อง กระแสเงินสด</w:t>
      </w:r>
      <w:r w:rsidRPr="00941748">
        <w:rPr>
          <w:rFonts w:ascii="Angsana New" w:hAnsi="Angsana New" w:cs="Angsana New"/>
          <w:sz w:val="30"/>
          <w:szCs w:val="30"/>
          <w:cs/>
        </w:rPr>
        <w:t>และผลการดำเนินงานของ</w:t>
      </w:r>
      <w:r w:rsidR="0040378C" w:rsidRPr="0094174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41748">
        <w:rPr>
          <w:rFonts w:ascii="Angsana New" w:hAnsi="Angsana New" w:cs="Angsana New"/>
          <w:sz w:val="30"/>
          <w:szCs w:val="30"/>
          <w:cs/>
        </w:rPr>
        <w:t>บริษัทให้ดีขึ้นต่อเนื่อง</w:t>
      </w:r>
    </w:p>
    <w:p w14:paraId="24A0F17E" w14:textId="64B38633" w:rsidR="00C51F0B" w:rsidRPr="00941748" w:rsidRDefault="00C51F0B" w:rsidP="00CF72FA">
      <w:pPr>
        <w:pStyle w:val="NormalWeb"/>
        <w:spacing w:before="0" w:beforeAutospacing="0" w:after="0" w:afterAutospacing="0"/>
        <w:ind w:left="54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941748">
        <w:rPr>
          <w:rFonts w:ascii="Angsana New" w:hAnsi="Angsana New" w:cs="Angsana New"/>
          <w:sz w:val="30"/>
          <w:szCs w:val="30"/>
          <w:cs/>
        </w:rPr>
        <w:lastRenderedPageBreak/>
        <w:t>อีกทั้งกลุ่มบริษัทไม่มีเงินกู้จากสถาบันการเงิน</w:t>
      </w:r>
      <w:r w:rsidRPr="00941748">
        <w:rPr>
          <w:rFonts w:ascii="Angsana New" w:hAnsi="Angsana New" w:cs="Angsana New" w:hint="cs"/>
          <w:sz w:val="30"/>
          <w:szCs w:val="30"/>
          <w:cs/>
        </w:rPr>
        <w:t>และ</w:t>
      </w:r>
      <w:r w:rsidRPr="00941748">
        <w:rPr>
          <w:rFonts w:ascii="Angsana New" w:hAnsi="Angsana New" w:cs="Angsana New"/>
          <w:sz w:val="30"/>
          <w:szCs w:val="30"/>
          <w:cs/>
        </w:rPr>
        <w:t>มีวงเงินสินเชื่อที่ยังมิได้เบิกใช้เพียงพอต่อการชำระหนี้สินระยะสั้น ฝ่ายบริหารเชื่อว่</w:t>
      </w:r>
      <w:r w:rsidR="004C169D" w:rsidRPr="00941748">
        <w:rPr>
          <w:rFonts w:ascii="Angsana New" w:hAnsi="Angsana New" w:cs="Angsana New"/>
          <w:sz w:val="30"/>
          <w:szCs w:val="30"/>
          <w:cs/>
        </w:rPr>
        <w:t>าการจัดทำงบการเงินตามข้อสมมติ</w:t>
      </w:r>
      <w:r w:rsidRPr="00941748">
        <w:rPr>
          <w:rFonts w:ascii="Angsana New" w:hAnsi="Angsana New" w:cs="Angsana New"/>
          <w:sz w:val="30"/>
          <w:szCs w:val="30"/>
          <w:cs/>
        </w:rPr>
        <w:t>ทางบัญชีที่ว่ากลุ่มบริษัทจะดำเนินงานอย่างต่อเนื่องต่อไปมีความเหมาะสม</w:t>
      </w:r>
      <w:r w:rsidRPr="00941748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D5D4697" w14:textId="77777777" w:rsidR="00476F35" w:rsidRPr="00941748" w:rsidRDefault="00476F35" w:rsidP="003245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0E69E434" w14:textId="77777777" w:rsidR="001712BA" w:rsidRPr="00941748" w:rsidRDefault="00476F35" w:rsidP="001D3EA2">
      <w:pPr>
        <w:pStyle w:val="BodyText2"/>
        <w:tabs>
          <w:tab w:val="left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 w:hint="cs"/>
          <w:bCs/>
          <w:sz w:val="30"/>
          <w:szCs w:val="30"/>
          <w:cs/>
        </w:rPr>
        <w:t>3</w:t>
      </w:r>
      <w:r w:rsidRPr="00941748">
        <w:rPr>
          <w:rFonts w:ascii="Angsana New" w:hAnsi="Angsana New" w:hint="cs"/>
          <w:bCs/>
          <w:sz w:val="30"/>
          <w:szCs w:val="30"/>
          <w:cs/>
        </w:rPr>
        <w:tab/>
      </w:r>
      <w:r w:rsidR="001712BA" w:rsidRPr="00941748">
        <w:rPr>
          <w:rFonts w:ascii="Angsana New" w:hAnsi="Angsana New"/>
          <w:bCs/>
          <w:sz w:val="30"/>
          <w:szCs w:val="30"/>
          <w:cs/>
        </w:rPr>
        <w:t>การดำเนินงานที่เป็นไปตามฤดูกาล</w:t>
      </w:r>
    </w:p>
    <w:p w14:paraId="0F644E19" w14:textId="77777777" w:rsidR="001712BA" w:rsidRPr="00941748" w:rsidRDefault="001712BA" w:rsidP="001712B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614D932" w14:textId="77777777" w:rsidR="001712BA" w:rsidRPr="00941748" w:rsidRDefault="001712BA" w:rsidP="00934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941748">
        <w:rPr>
          <w:rFonts w:ascii="Angsana New" w:hAnsi="Angsana New"/>
          <w:sz w:val="30"/>
          <w:szCs w:val="30"/>
          <w:cs/>
        </w:rPr>
        <w:t>ยอดรายได้จากการขายของกลุ่มบริษัทจากการดำเนินธุรกิจเกี่ยวกับการจำหน่ายเครื่</w:t>
      </w:r>
      <w:r w:rsidR="002A2930" w:rsidRPr="00941748">
        <w:rPr>
          <w:rFonts w:ascii="Angsana New" w:hAnsi="Angsana New"/>
          <w:sz w:val="30"/>
          <w:szCs w:val="30"/>
          <w:cs/>
        </w:rPr>
        <w:t>องดื่ม</w:t>
      </w:r>
      <w:r w:rsidRPr="00941748">
        <w:rPr>
          <w:rFonts w:ascii="Angsana New" w:hAnsi="Angsana New"/>
          <w:sz w:val="30"/>
          <w:szCs w:val="30"/>
          <w:cs/>
        </w:rPr>
        <w:t>เป็นไป</w:t>
      </w:r>
      <w:r w:rsidR="0081511C" w:rsidRPr="00941748">
        <w:rPr>
          <w:rFonts w:ascii="Angsana New" w:hAnsi="Angsana New"/>
          <w:sz w:val="30"/>
          <w:szCs w:val="30"/>
          <w:cs/>
        </w:rPr>
        <w:t>ตามฤดูกาล</w:t>
      </w:r>
      <w:r w:rsidR="0081511C" w:rsidRPr="00941748">
        <w:rPr>
          <w:rFonts w:ascii="Angsana New" w:hAnsi="Angsana New"/>
          <w:color w:val="FFFFFF"/>
          <w:sz w:val="30"/>
          <w:szCs w:val="30"/>
        </w:rPr>
        <w:t>.</w:t>
      </w:r>
      <w:r w:rsidRPr="00941748">
        <w:rPr>
          <w:rFonts w:ascii="Angsana New" w:hAnsi="Angsana New"/>
          <w:spacing w:val="-2"/>
          <w:sz w:val="30"/>
          <w:szCs w:val="30"/>
          <w:cs/>
        </w:rPr>
        <w:t>รายได้</w:t>
      </w:r>
      <w:r w:rsidR="008647BA" w:rsidRPr="00941748">
        <w:rPr>
          <w:rFonts w:ascii="Angsana New" w:hAnsi="Angsana New"/>
          <w:color w:val="FFFFFF"/>
          <w:spacing w:val="-2"/>
          <w:sz w:val="30"/>
          <w:szCs w:val="30"/>
        </w:rPr>
        <w:t>.</w:t>
      </w:r>
      <w:r w:rsidR="0081511C" w:rsidRPr="00941748">
        <w:rPr>
          <w:rFonts w:ascii="Angsana New" w:hAnsi="Angsana New"/>
          <w:color w:val="FFFFFF"/>
          <w:spacing w:val="-2"/>
          <w:sz w:val="30"/>
          <w:szCs w:val="30"/>
        </w:rPr>
        <w:t>.</w:t>
      </w:r>
      <w:r w:rsidRPr="00941748">
        <w:rPr>
          <w:rFonts w:ascii="Angsana New" w:hAnsi="Angsana New"/>
          <w:sz w:val="30"/>
          <w:szCs w:val="30"/>
          <w:cs/>
        </w:rPr>
        <w:t>จากการขาย</w:t>
      </w:r>
      <w:r w:rsidR="00875C3C" w:rsidRPr="00941748">
        <w:rPr>
          <w:rFonts w:ascii="Angsana New" w:hAnsi="Angsana New" w:hint="cs"/>
          <w:sz w:val="30"/>
          <w:szCs w:val="30"/>
          <w:cs/>
        </w:rPr>
        <w:t>และรายจ่าย</w:t>
      </w:r>
      <w:r w:rsidRPr="00941748">
        <w:rPr>
          <w:rFonts w:ascii="Angsana New" w:hAnsi="Angsana New"/>
          <w:sz w:val="30"/>
          <w:szCs w:val="30"/>
          <w:cs/>
        </w:rPr>
        <w:t>ส่วนใหญ่โดยปกติเกิดในช่วงฤดูร้อน</w:t>
      </w:r>
      <w:r w:rsidR="004357A0" w:rsidRPr="0094174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8DD0AE9" w14:textId="77777777" w:rsidR="008F341F" w:rsidRPr="00941748" w:rsidRDefault="008F341F" w:rsidP="003245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2F86BE2" w14:textId="77777777" w:rsidR="004818D9" w:rsidRPr="00941748" w:rsidRDefault="004818D9" w:rsidP="009E6EC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941748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F4F6B68" w14:textId="77777777" w:rsidR="004818D9" w:rsidRPr="00941748" w:rsidRDefault="004818D9" w:rsidP="003245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04D8585D" w14:textId="77777777" w:rsidR="00083BC5" w:rsidRPr="00941748" w:rsidRDefault="00BC54CA" w:rsidP="00BC54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/>
          <w:sz w:val="30"/>
          <w:szCs w:val="30"/>
          <w:cs/>
        </w:rPr>
      </w:pPr>
      <w:r w:rsidRPr="00941748">
        <w:rPr>
          <w:rFonts w:ascii="Angsana New" w:hAnsi="Angsana New" w:cs="Angsana New"/>
          <w:b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</w:t>
      </w:r>
      <w:r w:rsidRPr="00941748">
        <w:rPr>
          <w:rFonts w:ascii="Angsana New" w:hAnsi="Angsana New" w:cs="Angsana New" w:hint="cs"/>
          <w:b/>
          <w:sz w:val="30"/>
          <w:szCs w:val="30"/>
          <w:cs/>
        </w:rPr>
        <w:t>หรือ</w:t>
      </w:r>
      <w:r w:rsidRPr="00941748">
        <w:rPr>
          <w:rFonts w:ascii="Angsana New" w:hAnsi="Angsana New" w:cs="Angsana New"/>
          <w:b/>
          <w:sz w:val="30"/>
          <w:szCs w:val="30"/>
          <w:cs/>
        </w:rPr>
        <w:t>กลุ่มบริษัท</w:t>
      </w:r>
      <w:r w:rsidRPr="00941748">
        <w:rPr>
          <w:rFonts w:ascii="Angsana New" w:hAnsi="Angsana New" w:cs="Angsana New" w:hint="cs"/>
          <w:b/>
          <w:sz w:val="30"/>
          <w:szCs w:val="30"/>
          <w:cs/>
        </w:rPr>
        <w:t>อยู่ภายใต้</w:t>
      </w:r>
      <w:r w:rsidRPr="00941748">
        <w:rPr>
          <w:rFonts w:ascii="Angsana New" w:hAnsi="Angsana New" w:cs="Angsana New"/>
          <w:b/>
          <w:sz w:val="30"/>
          <w:szCs w:val="30"/>
          <w:cs/>
        </w:rPr>
        <w:t>การควบคุมเดียวกันหรือ</w:t>
      </w:r>
      <w:r w:rsidRPr="00941748">
        <w:rPr>
          <w:rFonts w:ascii="Angsana New" w:hAnsi="Angsana New" w:cs="Angsana New" w:hint="cs"/>
          <w:b/>
          <w:sz w:val="30"/>
          <w:szCs w:val="30"/>
          <w:cs/>
        </w:rPr>
        <w:t>อยู่ภายใต้</w:t>
      </w:r>
      <w:r w:rsidRPr="00941748">
        <w:rPr>
          <w:rFonts w:ascii="Angsana New" w:hAnsi="Angsana New" w:cs="Angsana New"/>
          <w:b/>
          <w:sz w:val="30"/>
          <w:szCs w:val="30"/>
          <w:cs/>
        </w:rPr>
        <w:t>อิทธิพลอย่างมี</w:t>
      </w:r>
      <w:r w:rsidRPr="00941748">
        <w:rPr>
          <w:rFonts w:ascii="Angsana New" w:hAnsi="Angsana New" w:cs="Angsana New" w:hint="cs"/>
          <w:b/>
          <w:sz w:val="30"/>
          <w:szCs w:val="30"/>
          <w:cs/>
        </w:rPr>
        <w:t>นัย</w:t>
      </w:r>
      <w:r w:rsidRPr="00941748">
        <w:rPr>
          <w:rFonts w:ascii="Angsana New" w:hAnsi="Angsana New" w:cs="Angsana New"/>
          <w:b/>
          <w:sz w:val="30"/>
          <w:szCs w:val="30"/>
          <w:cs/>
        </w:rPr>
        <w:t>สำคัญเดียวกัน</w:t>
      </w:r>
      <w:r w:rsidRPr="00941748">
        <w:rPr>
          <w:rFonts w:ascii="Angsana New" w:hAnsi="Angsana New" w:cs="Angsana New" w:hint="cs"/>
          <w:b/>
          <w:sz w:val="30"/>
          <w:szCs w:val="30"/>
          <w:cs/>
        </w:rPr>
        <w:t>กับบุคคลหรือกิจการนั้น</w:t>
      </w:r>
      <w:r w:rsidRPr="00941748">
        <w:rPr>
          <w:rFonts w:ascii="Angsana New" w:hAnsi="Angsana New" w:cs="Angsana New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14:paraId="7AC2AA9E" w14:textId="77777777" w:rsidR="00D25BCD" w:rsidRPr="00941748" w:rsidRDefault="00D25BCD" w:rsidP="00083B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</w:p>
    <w:p w14:paraId="19187081" w14:textId="77777777" w:rsidR="006E0138" w:rsidRPr="00941748" w:rsidRDefault="004A1935" w:rsidP="00083B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/>
          <w:sz w:val="30"/>
          <w:szCs w:val="30"/>
          <w:cs/>
        </w:rPr>
      </w:pPr>
      <w:r w:rsidRPr="00941748">
        <w:rPr>
          <w:rFonts w:ascii="Angsana New" w:hAnsi="Angsana New" w:cs="Angsana New" w:hint="cs"/>
          <w:sz w:val="30"/>
          <w:szCs w:val="30"/>
          <w:cs/>
        </w:rPr>
        <w:t>ค</w:t>
      </w:r>
      <w:r w:rsidR="006232E5" w:rsidRPr="00941748">
        <w:rPr>
          <w:rFonts w:ascii="Angsana New" w:hAnsi="Angsana New" w:cs="Angsana New" w:hint="cs"/>
          <w:sz w:val="30"/>
          <w:szCs w:val="30"/>
          <w:cs/>
        </w:rPr>
        <w:t>วามสัมพันธ์ที่มีกับ</w:t>
      </w:r>
      <w:r w:rsidR="00BC54CA" w:rsidRPr="00941748">
        <w:rPr>
          <w:rFonts w:ascii="Angsana New" w:hAnsi="Angsana New" w:cs="Angsana New" w:hint="cs"/>
          <w:sz w:val="30"/>
          <w:szCs w:val="30"/>
          <w:cs/>
        </w:rPr>
        <w:t>บริษัทใหญ่</w:t>
      </w:r>
      <w:r w:rsidR="00BC54CA" w:rsidRPr="00941748">
        <w:rPr>
          <w:rFonts w:ascii="Angsana New" w:hAnsi="Angsana New" w:hint="cs"/>
          <w:sz w:val="30"/>
          <w:szCs w:val="30"/>
          <w:cs/>
        </w:rPr>
        <w:t xml:space="preserve"> </w:t>
      </w:r>
      <w:r w:rsidR="006232E5" w:rsidRPr="00941748">
        <w:rPr>
          <w:rFonts w:ascii="Angsana New" w:hAnsi="Angsana New" w:cs="Angsana New" w:hint="cs"/>
          <w:sz w:val="30"/>
          <w:szCs w:val="30"/>
          <w:cs/>
        </w:rPr>
        <w:t>บริษัทย่อยและบริษัทร่วมได้เปิดเผยใน</w:t>
      </w:r>
      <w:r w:rsidR="006232E5" w:rsidRPr="00941748">
        <w:rPr>
          <w:rFonts w:ascii="Angsana New" w:hAnsi="Angsana New" w:cs="Angsana New" w:hint="cs"/>
          <w:spacing w:val="-8"/>
          <w:sz w:val="30"/>
          <w:szCs w:val="30"/>
          <w:cs/>
        </w:rPr>
        <w:t>หมายเหตุ</w:t>
      </w:r>
      <w:r w:rsidR="006232E5" w:rsidRPr="00941748">
        <w:rPr>
          <w:rFonts w:ascii="Angsana New" w:hAnsi="Angsana New" w:cs="Angsana New" w:hint="cs"/>
          <w:sz w:val="30"/>
          <w:szCs w:val="30"/>
          <w:cs/>
        </w:rPr>
        <w:t>ข้อ</w:t>
      </w:r>
      <w:r w:rsidR="006232E5" w:rsidRPr="00941748">
        <w:rPr>
          <w:rFonts w:ascii="Angsana New" w:hAnsi="Angsana New" w:hint="cs"/>
          <w:sz w:val="30"/>
          <w:szCs w:val="30"/>
          <w:cs/>
        </w:rPr>
        <w:t xml:space="preserve"> </w:t>
      </w:r>
      <w:r w:rsidR="00CC35A4" w:rsidRPr="00941748">
        <w:rPr>
          <w:rFonts w:ascii="Angsana New" w:hAnsi="Angsana New" w:cs="Angsana New"/>
          <w:sz w:val="30"/>
          <w:szCs w:val="30"/>
          <w:cs/>
        </w:rPr>
        <w:t>1</w:t>
      </w:r>
      <w:r w:rsidR="0095344A" w:rsidRPr="00941748">
        <w:rPr>
          <w:rFonts w:ascii="Angsana New" w:hAnsi="Angsana New"/>
          <w:sz w:val="30"/>
          <w:szCs w:val="30"/>
        </w:rPr>
        <w:t>, 7</w:t>
      </w:r>
      <w:r w:rsidR="00EC485F" w:rsidRPr="00941748">
        <w:rPr>
          <w:rFonts w:ascii="Angsana New" w:hAnsi="Angsana New"/>
          <w:sz w:val="30"/>
          <w:szCs w:val="30"/>
        </w:rPr>
        <w:t xml:space="preserve"> </w:t>
      </w:r>
      <w:r w:rsidR="00EC485F" w:rsidRPr="00941748">
        <w:rPr>
          <w:rFonts w:ascii="Angsana New" w:hAnsi="Angsana New" w:cs="Angsana New" w:hint="cs"/>
          <w:sz w:val="30"/>
          <w:szCs w:val="30"/>
          <w:cs/>
        </w:rPr>
        <w:t>และ</w:t>
      </w:r>
      <w:r w:rsidRPr="00941748">
        <w:rPr>
          <w:rFonts w:ascii="Angsana New" w:hAnsi="Angsana New"/>
          <w:sz w:val="30"/>
          <w:szCs w:val="30"/>
        </w:rPr>
        <w:t xml:space="preserve"> </w:t>
      </w:r>
      <w:r w:rsidR="0095344A" w:rsidRPr="00941748">
        <w:rPr>
          <w:rFonts w:ascii="Angsana New" w:hAnsi="Angsana New"/>
          <w:sz w:val="30"/>
          <w:szCs w:val="30"/>
        </w:rPr>
        <w:t>8</w:t>
      </w:r>
      <w:r w:rsidR="00EC485F" w:rsidRPr="00941748">
        <w:rPr>
          <w:rFonts w:ascii="Angsana New" w:hAnsi="Angsana New"/>
          <w:sz w:val="30"/>
          <w:szCs w:val="30"/>
        </w:rPr>
        <w:t xml:space="preserve"> </w:t>
      </w:r>
      <w:r w:rsidR="006232E5" w:rsidRPr="00941748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986E93" w:rsidRPr="00941748">
        <w:rPr>
          <w:rFonts w:ascii="Angsana New" w:hAnsi="Angsana New" w:cs="Angsana New" w:hint="cs"/>
          <w:sz w:val="30"/>
          <w:szCs w:val="30"/>
          <w:cs/>
        </w:rPr>
        <w:t>ความสัมพันธ์</w:t>
      </w:r>
      <w:r w:rsidR="006232E5" w:rsidRPr="00941748">
        <w:rPr>
          <w:rFonts w:ascii="Angsana New" w:hAnsi="Angsana New" w:cs="Angsana New" w:hint="cs"/>
          <w:sz w:val="30"/>
          <w:szCs w:val="30"/>
          <w:cs/>
        </w:rPr>
        <w:t>กับผู้บริหารสำคัญและ</w:t>
      </w:r>
      <w:r w:rsidR="004357A0" w:rsidRPr="00941748">
        <w:rPr>
          <w:rFonts w:ascii="Angsana New" w:hAnsi="Angsana New" w:cs="Angsana New" w:hint="cs"/>
          <w:sz w:val="30"/>
          <w:szCs w:val="30"/>
          <w:cs/>
        </w:rPr>
        <w:t>บุคคลหรือ</w:t>
      </w:r>
      <w:r w:rsidR="006E0138" w:rsidRPr="00941748">
        <w:rPr>
          <w:rFonts w:ascii="Angsana New" w:hAnsi="Angsana New" w:cs="Angsana New" w:hint="cs"/>
          <w:sz w:val="30"/>
          <w:szCs w:val="30"/>
          <w:cs/>
        </w:rPr>
        <w:t>กิจการที่เกี่ยวข</w:t>
      </w:r>
      <w:r w:rsidR="001F720F" w:rsidRPr="00941748">
        <w:rPr>
          <w:rFonts w:ascii="Angsana New" w:hAnsi="Angsana New" w:cs="Angsana New" w:hint="cs"/>
          <w:sz w:val="30"/>
          <w:szCs w:val="30"/>
          <w:cs/>
        </w:rPr>
        <w:t>้องกัน</w:t>
      </w:r>
      <w:r w:rsidR="006232E5" w:rsidRPr="00941748">
        <w:rPr>
          <w:rFonts w:ascii="Angsana New" w:hAnsi="Angsana New" w:cs="Angsana New" w:hint="cs"/>
          <w:sz w:val="30"/>
          <w:szCs w:val="30"/>
          <w:cs/>
        </w:rPr>
        <w:t>อื่น</w:t>
      </w:r>
      <w:r w:rsidR="00772896" w:rsidRPr="00941748">
        <w:rPr>
          <w:rFonts w:ascii="Angsana New" w:hAnsi="Angsana New" w:cs="Angsana New" w:hint="cs"/>
          <w:sz w:val="30"/>
          <w:szCs w:val="30"/>
          <w:cs/>
        </w:rPr>
        <w:t>ที่มีรายการกับกลุ่มบริษัท</w:t>
      </w:r>
      <w:r w:rsidR="006E0138" w:rsidRPr="00941748">
        <w:rPr>
          <w:rFonts w:ascii="Angsana New" w:hAnsi="Angsana New"/>
          <w:sz w:val="30"/>
          <w:szCs w:val="30"/>
          <w:cs/>
        </w:rPr>
        <w:t xml:space="preserve"> </w:t>
      </w:r>
      <w:r w:rsidR="006E0138" w:rsidRPr="00941748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59A0B724" w14:textId="77777777" w:rsidR="009574F7" w:rsidRPr="00941748" w:rsidRDefault="009574F7" w:rsidP="00E607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558" w:type="dxa"/>
        <w:tblLook w:val="01E0" w:firstRow="1" w:lastRow="1" w:firstColumn="1" w:lastColumn="1" w:noHBand="0" w:noVBand="0"/>
      </w:tblPr>
      <w:tblGrid>
        <w:gridCol w:w="3960"/>
        <w:gridCol w:w="1260"/>
        <w:gridCol w:w="4140"/>
      </w:tblGrid>
      <w:tr w:rsidR="003221F2" w:rsidRPr="00941748" w14:paraId="6B0858D2" w14:textId="77777777" w:rsidTr="00AE28BD">
        <w:trPr>
          <w:tblHeader/>
        </w:trPr>
        <w:tc>
          <w:tcPr>
            <w:tcW w:w="3960" w:type="dxa"/>
          </w:tcPr>
          <w:p w14:paraId="059EB55A" w14:textId="77777777" w:rsidR="003221F2" w:rsidRPr="00941748" w:rsidRDefault="003221F2" w:rsidP="00804C0C">
            <w:pPr>
              <w:tabs>
                <w:tab w:val="left" w:pos="0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941748">
              <w:rPr>
                <w:rFonts w:ascii="Angsana New" w:hAnsi="Angsana New"/>
                <w:b/>
                <w:sz w:val="30"/>
                <w:szCs w:val="30"/>
                <w:cs/>
              </w:rPr>
              <w:br w:type="page"/>
            </w:r>
            <w:r w:rsidRPr="00941748">
              <w:rPr>
                <w:rFonts w:ascii="Angsana New" w:hAnsi="Angsana New"/>
                <w:b/>
                <w:sz w:val="30"/>
                <w:szCs w:val="30"/>
              </w:rPr>
              <w:br w:type="page"/>
            </w:r>
            <w:r w:rsidRPr="00941748">
              <w:rPr>
                <w:rFonts w:ascii="Angsana New" w:hAnsi="Angsana New"/>
                <w:sz w:val="30"/>
                <w:szCs w:val="30"/>
              </w:rPr>
              <w:br w:type="page"/>
            </w: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14:paraId="349FE5EF" w14:textId="77777777" w:rsidR="003221F2" w:rsidRPr="00941748" w:rsidRDefault="003221F2" w:rsidP="009660A0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4140" w:type="dxa"/>
          </w:tcPr>
          <w:p w14:paraId="7544CA0D" w14:textId="77777777" w:rsidR="003221F2" w:rsidRPr="00941748" w:rsidRDefault="003221F2" w:rsidP="00804C0C">
            <w:pPr>
              <w:tabs>
                <w:tab w:val="left" w:pos="540"/>
              </w:tabs>
              <w:spacing w:line="240" w:lineRule="auto"/>
              <w:ind w:left="7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221F2" w:rsidRPr="00941748" w14:paraId="72AB7877" w14:textId="77777777" w:rsidTr="00AE28BD">
        <w:trPr>
          <w:tblHeader/>
        </w:trPr>
        <w:tc>
          <w:tcPr>
            <w:tcW w:w="3960" w:type="dxa"/>
          </w:tcPr>
          <w:p w14:paraId="3A44531F" w14:textId="77777777" w:rsidR="003221F2" w:rsidRPr="00941748" w:rsidRDefault="003221F2" w:rsidP="00804C0C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359637" w14:textId="77777777" w:rsidR="003221F2" w:rsidRPr="00941748" w:rsidRDefault="009660A0" w:rsidP="00804C0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</w:t>
            </w:r>
            <w:r w:rsidR="003221F2"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40" w:type="dxa"/>
          </w:tcPr>
          <w:p w14:paraId="24D0A089" w14:textId="77777777" w:rsidR="003221F2" w:rsidRPr="00941748" w:rsidRDefault="003221F2" w:rsidP="00804C0C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221F2" w:rsidRPr="00941748" w14:paraId="3858400A" w14:textId="77777777" w:rsidTr="00AE28BD">
        <w:tc>
          <w:tcPr>
            <w:tcW w:w="3960" w:type="dxa"/>
          </w:tcPr>
          <w:p w14:paraId="37395F1F" w14:textId="77777777" w:rsidR="003221F2" w:rsidRPr="00941748" w:rsidRDefault="003221F2" w:rsidP="00AE2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2F0305B3" w14:textId="77777777" w:rsidR="003221F2" w:rsidRPr="00941748" w:rsidRDefault="003221F2" w:rsidP="00804C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21FE6AE9" w14:textId="77777777" w:rsidR="003221F2" w:rsidRPr="00941748" w:rsidRDefault="003221F2" w:rsidP="00AE28BD">
            <w:pPr>
              <w:tabs>
                <w:tab w:val="clear" w:pos="227"/>
                <w:tab w:val="clear" w:pos="3742"/>
                <w:tab w:val="left" w:pos="540"/>
              </w:tabs>
              <w:spacing w:line="240" w:lineRule="auto"/>
              <w:ind w:left="342" w:right="153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บุคคลที่มีอำนา</w:t>
            </w: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จ</w:t>
            </w: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และความรับผิดชอบการวางแผนสั่งการและควบคุมกิจกรรมต่างๆ</w:t>
            </w:r>
            <w:r w:rsidRPr="00941748">
              <w:rPr>
                <w:rFonts w:ascii="Angsana New" w:hAnsi="Angsana New"/>
                <w:color w:val="FFFFFF"/>
                <w:spacing w:val="-2"/>
                <w:sz w:val="30"/>
                <w:szCs w:val="30"/>
              </w:rPr>
              <w:t>.</w:t>
            </w: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ของกิจการ</w:t>
            </w:r>
            <w:r w:rsidRPr="00941748">
              <w:rPr>
                <w:rFonts w:ascii="Angsana New" w:hAnsi="Angsana New"/>
                <w:color w:val="FFFFFF"/>
                <w:spacing w:val="-2"/>
                <w:sz w:val="30"/>
                <w:szCs w:val="30"/>
              </w:rPr>
              <w:t>.</w:t>
            </w: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ไม่ว่าทางตรงหรือทางอ้อม ทั้งนี้รวมถึงกรรมการของ</w:t>
            </w: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กลุ่มบริษัท</w:t>
            </w: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  <w:tr w:rsidR="003221F2" w:rsidRPr="00941748" w14:paraId="18396434" w14:textId="77777777" w:rsidTr="00AE28BD">
        <w:trPr>
          <w:trHeight w:val="821"/>
        </w:trPr>
        <w:tc>
          <w:tcPr>
            <w:tcW w:w="3960" w:type="dxa"/>
          </w:tcPr>
          <w:p w14:paraId="2C9D9FD8" w14:textId="77777777" w:rsidR="003221F2" w:rsidRPr="00941748" w:rsidRDefault="003221F2" w:rsidP="00804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บริษัท ไทย เบเวอร์เรจ แคน จำกัด</w:t>
            </w:r>
          </w:p>
        </w:tc>
        <w:tc>
          <w:tcPr>
            <w:tcW w:w="1260" w:type="dxa"/>
          </w:tcPr>
          <w:p w14:paraId="3609DDA3" w14:textId="77777777" w:rsidR="003221F2" w:rsidRPr="00941748" w:rsidRDefault="003221F2" w:rsidP="00804C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33888A96" w14:textId="77777777" w:rsidR="003221F2" w:rsidRPr="00941748" w:rsidRDefault="003221F2" w:rsidP="004C1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162" w:hanging="27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กรรมการและผู้ถือหุ้นรายใหญ่ของบริษัทใหญ่ในลำดับสูงสุดถือหุ้นใหญ่ทางอ้อมร้อยละ 50</w:t>
            </w:r>
          </w:p>
        </w:tc>
      </w:tr>
      <w:tr w:rsidR="003221F2" w:rsidRPr="00941748" w14:paraId="2EF165BE" w14:textId="77777777" w:rsidTr="00AE28BD">
        <w:tc>
          <w:tcPr>
            <w:tcW w:w="3960" w:type="dxa"/>
          </w:tcPr>
          <w:p w14:paraId="6CC5CBD8" w14:textId="77777777" w:rsidR="003221F2" w:rsidRPr="00941748" w:rsidRDefault="003221F2" w:rsidP="00804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บริษัท บางกอกกล๊าส จำกัด</w:t>
            </w:r>
            <w:r w:rsidRPr="009417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260" w:type="dxa"/>
          </w:tcPr>
          <w:p w14:paraId="7B2A1D11" w14:textId="77777777" w:rsidR="003221F2" w:rsidRPr="00941748" w:rsidRDefault="003221F2" w:rsidP="00804C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19AA2245" w14:textId="77777777" w:rsidR="003221F2" w:rsidRPr="00941748" w:rsidRDefault="003221F2" w:rsidP="00804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บริษัทลงทุนในหุ้นสามัญ</w:t>
            </w:r>
          </w:p>
        </w:tc>
      </w:tr>
      <w:tr w:rsidR="003221F2" w:rsidRPr="00941748" w14:paraId="5BCBA6F4" w14:textId="77777777" w:rsidTr="00AE28BD">
        <w:tc>
          <w:tcPr>
            <w:tcW w:w="3960" w:type="dxa"/>
          </w:tcPr>
          <w:p w14:paraId="7DD8F818" w14:textId="77777777" w:rsidR="003221F2" w:rsidRPr="00941748" w:rsidRDefault="003221F2" w:rsidP="00804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บริษัท เพชรแพค จำกัด</w:t>
            </w:r>
          </w:p>
        </w:tc>
        <w:tc>
          <w:tcPr>
            <w:tcW w:w="1260" w:type="dxa"/>
          </w:tcPr>
          <w:p w14:paraId="07B2BB44" w14:textId="77777777" w:rsidR="003221F2" w:rsidRPr="00941748" w:rsidRDefault="003221F2" w:rsidP="00804C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6EC6CDA2" w14:textId="3C13E985" w:rsidR="003221F2" w:rsidRPr="00941748" w:rsidRDefault="003221F2" w:rsidP="0085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บริษัทลงทุนในหุ้นสามัญ</w:t>
            </w:r>
            <w:r w:rsidR="00857126"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จนถึง </w:t>
            </w:r>
            <w:r w:rsidR="00857126" w:rsidRPr="00941748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="00857126"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มีนาคม </w:t>
            </w:r>
            <w:r w:rsidR="00857126" w:rsidRPr="00941748">
              <w:rPr>
                <w:rFonts w:ascii="Angsana New" w:hAnsi="Angsana New"/>
                <w:spacing w:val="-2"/>
                <w:sz w:val="30"/>
                <w:szCs w:val="30"/>
              </w:rPr>
              <w:t>2560</w:t>
            </w:r>
          </w:p>
        </w:tc>
      </w:tr>
      <w:tr w:rsidR="008561DF" w:rsidRPr="00941748" w14:paraId="3837E784" w14:textId="77777777" w:rsidTr="00AE28BD">
        <w:tc>
          <w:tcPr>
            <w:tcW w:w="3960" w:type="dxa"/>
          </w:tcPr>
          <w:p w14:paraId="2ED0B615" w14:textId="77777777" w:rsidR="008561DF" w:rsidRPr="00941748" w:rsidRDefault="008561DF" w:rsidP="00804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7E61C7F" w14:textId="77777777" w:rsidR="008561DF" w:rsidRPr="00941748" w:rsidRDefault="008561DF" w:rsidP="00804C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71DFF7F2" w14:textId="77777777" w:rsidR="008561DF" w:rsidRPr="00941748" w:rsidRDefault="008561DF" w:rsidP="00804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</w:tr>
      <w:tr w:rsidR="003221F2" w:rsidRPr="00941748" w14:paraId="2887A6F5" w14:textId="77777777" w:rsidTr="00AE28BD">
        <w:tc>
          <w:tcPr>
            <w:tcW w:w="3960" w:type="dxa"/>
          </w:tcPr>
          <w:p w14:paraId="53B97C4F" w14:textId="77777777" w:rsidR="003221F2" w:rsidRPr="00941748" w:rsidRDefault="003221F2" w:rsidP="00804C0C">
            <w:pPr>
              <w:spacing w:line="240" w:lineRule="auto"/>
              <w:ind w:left="-18" w:right="63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 เบียร์ไทย (</w:t>
            </w:r>
            <w:r w:rsidRPr="00941748">
              <w:rPr>
                <w:rFonts w:ascii="Angsana New" w:hAnsi="Angsana New"/>
                <w:sz w:val="30"/>
                <w:szCs w:val="30"/>
              </w:rPr>
              <w:t>1991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) จำกัด (มหาชน)</w:t>
            </w:r>
          </w:p>
        </w:tc>
        <w:tc>
          <w:tcPr>
            <w:tcW w:w="1260" w:type="dxa"/>
          </w:tcPr>
          <w:p w14:paraId="0DE2B5DF" w14:textId="77777777" w:rsidR="003221F2" w:rsidRPr="00941748" w:rsidRDefault="003221F2" w:rsidP="00804C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4D67F750" w14:textId="77777777" w:rsidR="003221F2" w:rsidRPr="00941748" w:rsidRDefault="003221F2" w:rsidP="0085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3221F2" w:rsidRPr="00941748" w14:paraId="61A883B7" w14:textId="77777777" w:rsidTr="00AE28BD">
        <w:tc>
          <w:tcPr>
            <w:tcW w:w="3960" w:type="dxa"/>
          </w:tcPr>
          <w:p w14:paraId="771CD83F" w14:textId="77777777" w:rsidR="003221F2" w:rsidRPr="00941748" w:rsidRDefault="003221F2" w:rsidP="00804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บริษัท เบียร์ทิพย์ บริวเวอรี่ (1991) จำกัด</w:t>
            </w:r>
          </w:p>
        </w:tc>
        <w:tc>
          <w:tcPr>
            <w:tcW w:w="1260" w:type="dxa"/>
          </w:tcPr>
          <w:p w14:paraId="28A0E186" w14:textId="77777777" w:rsidR="003221F2" w:rsidRPr="00941748" w:rsidRDefault="003221F2" w:rsidP="00804C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3EF8963D" w14:textId="77777777" w:rsidR="003221F2" w:rsidRPr="00941748" w:rsidRDefault="003221F2" w:rsidP="00804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82333E" w:rsidRPr="00941748" w14:paraId="4F7C31B4" w14:textId="77777777" w:rsidTr="00AE28BD">
        <w:tc>
          <w:tcPr>
            <w:tcW w:w="3960" w:type="dxa"/>
          </w:tcPr>
          <w:p w14:paraId="18D1F05B" w14:textId="77777777" w:rsidR="0082333E" w:rsidRPr="00941748" w:rsidRDefault="0082333E" w:rsidP="00823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คอสมอส บริวเวอรี่</w:t>
            </w:r>
            <w:r w:rsidR="009660A0"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(ประเทศไทย)</w:t>
            </w:r>
            <w:r w:rsidRPr="009417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48FE839D" w14:textId="77777777" w:rsidR="0082333E" w:rsidRPr="00941748" w:rsidRDefault="0082333E" w:rsidP="008233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670BEC7C" w14:textId="77777777" w:rsidR="0082333E" w:rsidRPr="00941748" w:rsidRDefault="0082333E" w:rsidP="00823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82333E" w:rsidRPr="00941748" w14:paraId="6B013599" w14:textId="77777777" w:rsidTr="00AE28BD">
        <w:tc>
          <w:tcPr>
            <w:tcW w:w="3960" w:type="dxa"/>
          </w:tcPr>
          <w:p w14:paraId="6A8BAC5E" w14:textId="77777777" w:rsidR="0082333E" w:rsidRPr="00941748" w:rsidRDefault="0082333E" w:rsidP="00823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แสงโสม จำกัด</w:t>
            </w:r>
          </w:p>
        </w:tc>
        <w:tc>
          <w:tcPr>
            <w:tcW w:w="1260" w:type="dxa"/>
          </w:tcPr>
          <w:p w14:paraId="0B607428" w14:textId="77777777" w:rsidR="0082333E" w:rsidRPr="00941748" w:rsidRDefault="0082333E" w:rsidP="008233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0E54EC7D" w14:textId="77777777" w:rsidR="0082333E" w:rsidRPr="00941748" w:rsidRDefault="0082333E" w:rsidP="00823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82333E" w:rsidRPr="00941748" w14:paraId="2C885EAE" w14:textId="77777777" w:rsidTr="00AE28BD">
        <w:tc>
          <w:tcPr>
            <w:tcW w:w="3960" w:type="dxa"/>
          </w:tcPr>
          <w:p w14:paraId="287225A5" w14:textId="77777777" w:rsidR="0082333E" w:rsidRPr="00941748" w:rsidRDefault="0082333E" w:rsidP="0082333E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สุราบางยี่ขัน จำกัด</w:t>
            </w:r>
          </w:p>
        </w:tc>
        <w:tc>
          <w:tcPr>
            <w:tcW w:w="1260" w:type="dxa"/>
          </w:tcPr>
          <w:p w14:paraId="3E1AF68B" w14:textId="77777777" w:rsidR="0082333E" w:rsidRPr="00941748" w:rsidRDefault="0082333E" w:rsidP="008233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2B7116E7" w14:textId="77777777" w:rsidR="0082333E" w:rsidRPr="00941748" w:rsidRDefault="0082333E" w:rsidP="00823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82333E" w:rsidRPr="00941748" w14:paraId="32DA626E" w14:textId="77777777" w:rsidTr="00AE28BD">
        <w:tc>
          <w:tcPr>
            <w:tcW w:w="3960" w:type="dxa"/>
          </w:tcPr>
          <w:p w14:paraId="06A50CFC" w14:textId="77777777" w:rsidR="0082333E" w:rsidRPr="00941748" w:rsidRDefault="0082333E" w:rsidP="00823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ภิรมย์สุรางค์ จำกัด</w:t>
            </w:r>
          </w:p>
        </w:tc>
        <w:tc>
          <w:tcPr>
            <w:tcW w:w="1260" w:type="dxa"/>
          </w:tcPr>
          <w:p w14:paraId="04EFD5E0" w14:textId="77777777" w:rsidR="0082333E" w:rsidRPr="00941748" w:rsidRDefault="0082333E" w:rsidP="008233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7FEC99EF" w14:textId="77777777" w:rsidR="0082333E" w:rsidRPr="00941748" w:rsidRDefault="0082333E" w:rsidP="00823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AB6955" w:rsidRPr="00941748" w14:paraId="353819A5" w14:textId="77777777" w:rsidTr="00AE28BD">
        <w:tc>
          <w:tcPr>
            <w:tcW w:w="3960" w:type="dxa"/>
          </w:tcPr>
          <w:p w14:paraId="7EFEF27E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สุนทรภิรมย์ จำกัด</w:t>
            </w:r>
          </w:p>
        </w:tc>
        <w:tc>
          <w:tcPr>
            <w:tcW w:w="1260" w:type="dxa"/>
          </w:tcPr>
          <w:p w14:paraId="15A9D87E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2FE3120C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F48C5" w:rsidRPr="00941748" w14:paraId="4B5AF344" w14:textId="77777777" w:rsidTr="00AE28BD">
        <w:tc>
          <w:tcPr>
            <w:tcW w:w="3960" w:type="dxa"/>
          </w:tcPr>
          <w:p w14:paraId="443CAD20" w14:textId="77777777" w:rsidR="001F48C5" w:rsidRPr="00941748" w:rsidRDefault="001F48C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บริษัท ทิพย์ชโลธร จำกัด</w:t>
            </w:r>
          </w:p>
        </w:tc>
        <w:tc>
          <w:tcPr>
            <w:tcW w:w="1260" w:type="dxa"/>
          </w:tcPr>
          <w:p w14:paraId="66CA8AD3" w14:textId="77777777" w:rsidR="001F48C5" w:rsidRPr="00941748" w:rsidRDefault="001F48C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033CB791" w14:textId="77777777" w:rsidR="001F48C5" w:rsidRPr="00941748" w:rsidRDefault="001F48C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F48C5" w:rsidRPr="00941748" w14:paraId="5700C7BB" w14:textId="77777777" w:rsidTr="00AE28BD">
        <w:tc>
          <w:tcPr>
            <w:tcW w:w="3960" w:type="dxa"/>
          </w:tcPr>
          <w:p w14:paraId="7B335D61" w14:textId="77777777" w:rsidR="001F48C5" w:rsidRPr="00941748" w:rsidRDefault="001F48C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บริษัท ประมวลผล จำกัด</w:t>
            </w:r>
          </w:p>
        </w:tc>
        <w:tc>
          <w:tcPr>
            <w:tcW w:w="1260" w:type="dxa"/>
          </w:tcPr>
          <w:p w14:paraId="7C9255BC" w14:textId="77777777" w:rsidR="001F48C5" w:rsidRPr="00941748" w:rsidRDefault="001F48C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14F0051C" w14:textId="77777777" w:rsidR="001F48C5" w:rsidRPr="00941748" w:rsidRDefault="001F48C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AB6955" w:rsidRPr="00941748" w14:paraId="1066065B" w14:textId="77777777" w:rsidTr="00AE28BD">
        <w:tc>
          <w:tcPr>
            <w:tcW w:w="3960" w:type="dxa"/>
          </w:tcPr>
          <w:p w14:paraId="53FB327D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สุราทิพย์ จำกัด</w:t>
            </w:r>
          </w:p>
        </w:tc>
        <w:tc>
          <w:tcPr>
            <w:tcW w:w="1260" w:type="dxa"/>
          </w:tcPr>
          <w:p w14:paraId="66CCD247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5AABEB12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AB6955" w:rsidRPr="00941748" w14:paraId="0C0C5CBB" w14:textId="77777777" w:rsidTr="00AE28BD">
        <w:tc>
          <w:tcPr>
            <w:tcW w:w="3960" w:type="dxa"/>
          </w:tcPr>
          <w:p w14:paraId="350E8B5B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กฤตยบุญ จำกัด</w:t>
            </w:r>
          </w:p>
        </w:tc>
        <w:tc>
          <w:tcPr>
            <w:tcW w:w="1260" w:type="dxa"/>
          </w:tcPr>
          <w:p w14:paraId="0A04E1AD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7852657D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AB6955" w:rsidRPr="00941748" w14:paraId="16661BDA" w14:textId="77777777" w:rsidTr="00AE28BD">
        <w:tc>
          <w:tcPr>
            <w:tcW w:w="3960" w:type="dxa"/>
          </w:tcPr>
          <w:p w14:paraId="514E3033" w14:textId="77777777" w:rsidR="00AB6955" w:rsidRPr="00941748" w:rsidRDefault="00AB6955" w:rsidP="00AB6955">
            <w:pPr>
              <w:spacing w:line="240" w:lineRule="auto"/>
              <w:ind w:left="-18" w:right="63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417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โมเดิร์นเทรด แมนเนจเม้นท์ จำกัด</w:t>
            </w:r>
          </w:p>
        </w:tc>
        <w:tc>
          <w:tcPr>
            <w:tcW w:w="1260" w:type="dxa"/>
          </w:tcPr>
          <w:p w14:paraId="3F9BEC32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5BC10192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AB6955" w:rsidRPr="00941748" w14:paraId="157833FC" w14:textId="77777777" w:rsidTr="00AE28BD">
        <w:tc>
          <w:tcPr>
            <w:tcW w:w="3960" w:type="dxa"/>
          </w:tcPr>
          <w:p w14:paraId="4EA72677" w14:textId="77777777" w:rsidR="00AB6955" w:rsidRPr="00941748" w:rsidRDefault="00AB6955" w:rsidP="00AB6955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นำยุค จำกัด</w:t>
            </w:r>
          </w:p>
        </w:tc>
        <w:tc>
          <w:tcPr>
            <w:tcW w:w="1260" w:type="dxa"/>
          </w:tcPr>
          <w:p w14:paraId="7D7B91BF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08934985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AB6955" w:rsidRPr="00941748" w14:paraId="20C76E83" w14:textId="77777777" w:rsidTr="00AE28BD">
        <w:tc>
          <w:tcPr>
            <w:tcW w:w="3960" w:type="dxa"/>
          </w:tcPr>
          <w:p w14:paraId="295CF279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417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 xml:space="preserve">ไทยเบฟเวอเรจ 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โลจิสติก จำกัด</w:t>
            </w:r>
          </w:p>
        </w:tc>
        <w:tc>
          <w:tcPr>
            <w:tcW w:w="1260" w:type="dxa"/>
          </w:tcPr>
          <w:p w14:paraId="6DCEDD40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340AE387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AB6955" w:rsidRPr="00941748" w14:paraId="237BA790" w14:textId="77777777" w:rsidTr="00AE28BD">
        <w:tc>
          <w:tcPr>
            <w:tcW w:w="3960" w:type="dxa"/>
          </w:tcPr>
          <w:p w14:paraId="1DE76179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417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ไทยเบฟเวอเรจ รีไซเคิล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5093162E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35C6B788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AB6955" w:rsidRPr="00941748" w14:paraId="1AE28CD0" w14:textId="77777777" w:rsidTr="00AE28BD">
        <w:tc>
          <w:tcPr>
            <w:tcW w:w="3960" w:type="dxa"/>
          </w:tcPr>
          <w:p w14:paraId="59D7F9E8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ไทยเบฟเวอเรจ มาร์เก็ตติ้ง จำกัด</w:t>
            </w:r>
          </w:p>
        </w:tc>
        <w:tc>
          <w:tcPr>
            <w:tcW w:w="1260" w:type="dxa"/>
          </w:tcPr>
          <w:p w14:paraId="4D9B14C5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51789B16" w14:textId="77777777" w:rsidR="00AB6955" w:rsidRPr="00941748" w:rsidRDefault="00AB6955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4476EE" w:rsidRPr="00941748" w14:paraId="5A142970" w14:textId="77777777" w:rsidTr="00AE28BD">
        <w:tc>
          <w:tcPr>
            <w:tcW w:w="3960" w:type="dxa"/>
          </w:tcPr>
          <w:p w14:paraId="0EA4B962" w14:textId="0BE84206" w:rsidR="004476EE" w:rsidRPr="00941748" w:rsidRDefault="004476EE" w:rsidP="0044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ไทยเบฟเวอเรจ เทรนนิ่ง จำกัด</w:t>
            </w:r>
          </w:p>
        </w:tc>
        <w:tc>
          <w:tcPr>
            <w:tcW w:w="1260" w:type="dxa"/>
          </w:tcPr>
          <w:p w14:paraId="60689B99" w14:textId="48A4B6F1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282622DC" w14:textId="720B08A6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4476EE" w:rsidRPr="00941748" w14:paraId="7664A80E" w14:textId="77777777" w:rsidTr="00AE28BD">
        <w:trPr>
          <w:trHeight w:val="418"/>
        </w:trPr>
        <w:tc>
          <w:tcPr>
            <w:tcW w:w="3960" w:type="dxa"/>
          </w:tcPr>
          <w:p w14:paraId="0040B7AC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ทศภาค จำกัด</w:t>
            </w:r>
          </w:p>
        </w:tc>
        <w:tc>
          <w:tcPr>
            <w:tcW w:w="1260" w:type="dxa"/>
          </w:tcPr>
          <w:p w14:paraId="4DD2E620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2ED32CA6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4476EE" w:rsidRPr="00941748" w14:paraId="1B649051" w14:textId="77777777" w:rsidTr="00AE28BD">
        <w:trPr>
          <w:trHeight w:val="418"/>
        </w:trPr>
        <w:tc>
          <w:tcPr>
            <w:tcW w:w="3960" w:type="dxa"/>
          </w:tcPr>
          <w:p w14:paraId="0E90136E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ไทยดริ้งค์ จำกัด</w:t>
            </w:r>
          </w:p>
        </w:tc>
        <w:tc>
          <w:tcPr>
            <w:tcW w:w="1260" w:type="dxa"/>
          </w:tcPr>
          <w:p w14:paraId="48461DA1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44EB8BF2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4476EE" w:rsidRPr="00941748" w14:paraId="3CE127E2" w14:textId="77777777" w:rsidTr="00AE28BD">
        <w:trPr>
          <w:trHeight w:val="418"/>
        </w:trPr>
        <w:tc>
          <w:tcPr>
            <w:tcW w:w="3960" w:type="dxa"/>
          </w:tcPr>
          <w:p w14:paraId="7C013F40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แคชแวน แมนเนจเม้นท์ จำกัด</w:t>
            </w:r>
          </w:p>
        </w:tc>
        <w:tc>
          <w:tcPr>
            <w:tcW w:w="1260" w:type="dxa"/>
          </w:tcPr>
          <w:p w14:paraId="56E4738F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153211CA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4476EE" w:rsidRPr="00941748" w14:paraId="66D67245" w14:textId="77777777" w:rsidTr="00AE28BD">
        <w:trPr>
          <w:trHeight w:val="418"/>
        </w:trPr>
        <w:tc>
          <w:tcPr>
            <w:tcW w:w="3960" w:type="dxa"/>
          </w:tcPr>
          <w:p w14:paraId="24C3D71B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บริษัท ซีเอซี จำกัด</w:t>
            </w:r>
          </w:p>
        </w:tc>
        <w:tc>
          <w:tcPr>
            <w:tcW w:w="1260" w:type="dxa"/>
          </w:tcPr>
          <w:p w14:paraId="081FDDA9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49874E5F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4476EE" w:rsidRPr="00941748" w14:paraId="0EDD7055" w14:textId="77777777" w:rsidTr="00AE28BD">
        <w:tc>
          <w:tcPr>
            <w:tcW w:w="3960" w:type="dxa"/>
          </w:tcPr>
          <w:p w14:paraId="4BEAA026" w14:textId="77777777" w:rsidR="004476EE" w:rsidRPr="00941748" w:rsidRDefault="004476EE" w:rsidP="00AB6955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บริษัท โออิชิ กรุ๊ป จำกัด (มหาชน)</w:t>
            </w:r>
          </w:p>
        </w:tc>
        <w:tc>
          <w:tcPr>
            <w:tcW w:w="1260" w:type="dxa"/>
          </w:tcPr>
          <w:p w14:paraId="030EBEE8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67BE6960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4476EE" w:rsidRPr="00941748" w14:paraId="10C9F175" w14:textId="77777777" w:rsidTr="00AE28BD">
        <w:tc>
          <w:tcPr>
            <w:tcW w:w="3960" w:type="dxa"/>
          </w:tcPr>
          <w:p w14:paraId="602B18EF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บริษัท โออิชิ เทรดดิ้ง จำกัด</w:t>
            </w:r>
          </w:p>
        </w:tc>
        <w:tc>
          <w:tcPr>
            <w:tcW w:w="1260" w:type="dxa"/>
          </w:tcPr>
          <w:p w14:paraId="70688188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743E3025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4476EE" w:rsidRPr="00941748" w14:paraId="5674096C" w14:textId="77777777" w:rsidTr="00AE28BD">
        <w:tc>
          <w:tcPr>
            <w:tcW w:w="3960" w:type="dxa"/>
          </w:tcPr>
          <w:p w14:paraId="2E40CC47" w14:textId="77777777" w:rsidR="004476EE" w:rsidRPr="00941748" w:rsidRDefault="004476EE" w:rsidP="00AB6955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บริษัท โออิชิ ราเมน จำกัด</w:t>
            </w:r>
          </w:p>
        </w:tc>
        <w:tc>
          <w:tcPr>
            <w:tcW w:w="1260" w:type="dxa"/>
          </w:tcPr>
          <w:p w14:paraId="06E9912B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4972DC23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4476EE" w:rsidRPr="00941748" w14:paraId="3A77D79D" w14:textId="77777777" w:rsidTr="00AE28BD">
        <w:tc>
          <w:tcPr>
            <w:tcW w:w="3960" w:type="dxa"/>
          </w:tcPr>
          <w:p w14:paraId="3C9A64DA" w14:textId="77777777" w:rsidR="004476EE" w:rsidRPr="00941748" w:rsidRDefault="004476EE" w:rsidP="00AB6955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ช้างอินเตอร์เนชั่นแนล จำกัด</w:t>
            </w:r>
          </w:p>
        </w:tc>
        <w:tc>
          <w:tcPr>
            <w:tcW w:w="1260" w:type="dxa"/>
          </w:tcPr>
          <w:p w14:paraId="0A1BD943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696A9F8D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4476EE" w:rsidRPr="00941748" w14:paraId="79BA3D5F" w14:textId="77777777" w:rsidTr="00AE28BD">
        <w:tc>
          <w:tcPr>
            <w:tcW w:w="3960" w:type="dxa"/>
          </w:tcPr>
          <w:p w14:paraId="32B32C4F" w14:textId="7E4BE989" w:rsidR="004476EE" w:rsidRPr="00941748" w:rsidRDefault="004476EE" w:rsidP="004476EE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ฟู้ด ออฟ เอเชีย จำกัด</w:t>
            </w:r>
          </w:p>
        </w:tc>
        <w:tc>
          <w:tcPr>
            <w:tcW w:w="1260" w:type="dxa"/>
          </w:tcPr>
          <w:p w14:paraId="1EB7A01A" w14:textId="2F6DB3B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0585D147" w14:textId="1E944A53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4476EE" w:rsidRPr="00941748" w14:paraId="14C18B89" w14:textId="77777777" w:rsidTr="004859FB">
        <w:tc>
          <w:tcPr>
            <w:tcW w:w="3960" w:type="dxa"/>
          </w:tcPr>
          <w:p w14:paraId="1ACC1E7B" w14:textId="2D6817F5" w:rsidR="004476EE" w:rsidRPr="00941748" w:rsidRDefault="004476EE" w:rsidP="004859FB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เอเย่นต์ แมเนจเม้น จำกัด</w:t>
            </w:r>
          </w:p>
        </w:tc>
        <w:tc>
          <w:tcPr>
            <w:tcW w:w="1260" w:type="dxa"/>
          </w:tcPr>
          <w:p w14:paraId="23BA046A" w14:textId="77777777" w:rsidR="004476EE" w:rsidRPr="00941748" w:rsidRDefault="004476EE" w:rsidP="004859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32482509" w14:textId="77777777" w:rsidR="004476EE" w:rsidRPr="00941748" w:rsidRDefault="004476EE" w:rsidP="0048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4476EE" w:rsidRPr="00941748" w14:paraId="2EDE9C87" w14:textId="77777777" w:rsidTr="004859FB">
        <w:tc>
          <w:tcPr>
            <w:tcW w:w="3960" w:type="dxa"/>
          </w:tcPr>
          <w:p w14:paraId="6012C243" w14:textId="65FDADA5" w:rsidR="004476EE" w:rsidRPr="00941748" w:rsidRDefault="004476EE" w:rsidP="004476EE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เอเอสเอ็ม แมเนจเม้นท์ จำกัด</w:t>
            </w:r>
          </w:p>
        </w:tc>
        <w:tc>
          <w:tcPr>
            <w:tcW w:w="1260" w:type="dxa"/>
          </w:tcPr>
          <w:p w14:paraId="4AB366B8" w14:textId="77777777" w:rsidR="004476EE" w:rsidRPr="00941748" w:rsidRDefault="004476EE" w:rsidP="004859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5F788DA3" w14:textId="77777777" w:rsidR="004476EE" w:rsidRPr="00941748" w:rsidRDefault="004476EE" w:rsidP="0048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A125A7" w:rsidRPr="00941748" w14:paraId="39A2A4BE" w14:textId="77777777" w:rsidTr="004859FB">
        <w:tc>
          <w:tcPr>
            <w:tcW w:w="3960" w:type="dxa"/>
          </w:tcPr>
          <w:p w14:paraId="2F96CE5D" w14:textId="77777777" w:rsidR="00A125A7" w:rsidRPr="00941748" w:rsidRDefault="00A125A7" w:rsidP="004476EE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B5CE6E6" w14:textId="77777777" w:rsidR="00A125A7" w:rsidRPr="00941748" w:rsidRDefault="00A125A7" w:rsidP="004476EE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612E47D" w14:textId="77777777" w:rsidR="00A125A7" w:rsidRPr="00941748" w:rsidRDefault="00A125A7" w:rsidP="004859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5DD46E91" w14:textId="77777777" w:rsidR="00A125A7" w:rsidRPr="00941748" w:rsidRDefault="00A125A7" w:rsidP="0048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</w:tr>
      <w:tr w:rsidR="004476EE" w:rsidRPr="00941748" w14:paraId="3304E58C" w14:textId="77777777" w:rsidTr="00AE28BD">
        <w:tc>
          <w:tcPr>
            <w:tcW w:w="3960" w:type="dxa"/>
          </w:tcPr>
          <w:p w14:paraId="1CE1C8EA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lastRenderedPageBreak/>
              <w:t>Super Brands Company Pte Ltd.</w:t>
            </w:r>
          </w:p>
        </w:tc>
        <w:tc>
          <w:tcPr>
            <w:tcW w:w="1260" w:type="dxa"/>
          </w:tcPr>
          <w:p w14:paraId="1CE58C7B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140" w:type="dxa"/>
          </w:tcPr>
          <w:p w14:paraId="2D4B0B7F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4476EE" w:rsidRPr="00941748" w14:paraId="61802191" w14:textId="77777777" w:rsidTr="00AE28BD">
        <w:tc>
          <w:tcPr>
            <w:tcW w:w="3960" w:type="dxa"/>
          </w:tcPr>
          <w:p w14:paraId="5261DCBF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F&amp;N Interflavine Pte Ltd.</w:t>
            </w:r>
          </w:p>
        </w:tc>
        <w:tc>
          <w:tcPr>
            <w:tcW w:w="1260" w:type="dxa"/>
          </w:tcPr>
          <w:p w14:paraId="0F5E6262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140" w:type="dxa"/>
          </w:tcPr>
          <w:p w14:paraId="32F0F8A8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162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บริษัทในเครือของบริษัทร่วมของบริษัทใหญ่ในลำดับสูงสุด</w:t>
            </w:r>
          </w:p>
        </w:tc>
      </w:tr>
      <w:tr w:rsidR="004476EE" w:rsidRPr="00941748" w14:paraId="6857850A" w14:textId="77777777" w:rsidTr="00AE28BD">
        <w:tc>
          <w:tcPr>
            <w:tcW w:w="3960" w:type="dxa"/>
          </w:tcPr>
          <w:p w14:paraId="0B949E08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F&amp;N Beverages Manufacturing Sdn Bhd</w:t>
            </w:r>
          </w:p>
        </w:tc>
        <w:tc>
          <w:tcPr>
            <w:tcW w:w="1260" w:type="dxa"/>
          </w:tcPr>
          <w:p w14:paraId="5F7F5107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140" w:type="dxa"/>
          </w:tcPr>
          <w:p w14:paraId="32545542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162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บริษัทในเครือของบริษัทร่วมของบริษัทใหญ่ในลำดับสูงสุด</w:t>
            </w:r>
          </w:p>
        </w:tc>
      </w:tr>
      <w:tr w:rsidR="004476EE" w:rsidRPr="00941748" w14:paraId="0341B2DC" w14:textId="77777777" w:rsidTr="00AE28BD">
        <w:tc>
          <w:tcPr>
            <w:tcW w:w="3960" w:type="dxa"/>
          </w:tcPr>
          <w:p w14:paraId="0097B617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อาคเนย์ประกันภัย จำกัด</w:t>
            </w:r>
            <w:r w:rsidRPr="009417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260" w:type="dxa"/>
          </w:tcPr>
          <w:p w14:paraId="57314195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17ADD7EF" w14:textId="77777777" w:rsidR="004476EE" w:rsidRPr="00941748" w:rsidRDefault="004476EE" w:rsidP="001D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2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Pr="00941748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4476EE" w:rsidRPr="00941748" w14:paraId="3D8D0731" w14:textId="77777777" w:rsidTr="00AE28BD">
        <w:tc>
          <w:tcPr>
            <w:tcW w:w="3960" w:type="dxa"/>
          </w:tcPr>
          <w:p w14:paraId="0A775CE5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อาคเนย์แคปปิตอล จำกัด</w:t>
            </w:r>
          </w:p>
        </w:tc>
        <w:tc>
          <w:tcPr>
            <w:tcW w:w="1260" w:type="dxa"/>
          </w:tcPr>
          <w:p w14:paraId="20336ECC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702E5C04" w14:textId="77777777" w:rsidR="004476EE" w:rsidRPr="00941748" w:rsidRDefault="004476EE" w:rsidP="001D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Pr="00941748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4476EE" w:rsidRPr="00941748" w14:paraId="3043EC05" w14:textId="77777777" w:rsidTr="00AE28BD">
        <w:tc>
          <w:tcPr>
            <w:tcW w:w="3960" w:type="dxa"/>
          </w:tcPr>
          <w:p w14:paraId="6659BD16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อาคเนย์ประกันชีวิต จำกัด (มหาชน)</w:t>
            </w:r>
          </w:p>
        </w:tc>
        <w:tc>
          <w:tcPr>
            <w:tcW w:w="1260" w:type="dxa"/>
          </w:tcPr>
          <w:p w14:paraId="1BB7F07A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7A9138FB" w14:textId="77777777" w:rsidR="004476EE" w:rsidRPr="00941748" w:rsidRDefault="004476EE" w:rsidP="001D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Pr="00941748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4476EE" w:rsidRPr="00941748" w14:paraId="4F79F0CD" w14:textId="77777777" w:rsidTr="00AE28BD">
        <w:tc>
          <w:tcPr>
            <w:tcW w:w="3960" w:type="dxa"/>
          </w:tcPr>
          <w:p w14:paraId="38C258F4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เอฟ แอนด์ บี อินเตอร์เนชั่นแนล จำกัด</w:t>
            </w:r>
          </w:p>
        </w:tc>
        <w:tc>
          <w:tcPr>
            <w:tcW w:w="1260" w:type="dxa"/>
          </w:tcPr>
          <w:p w14:paraId="12DB5A04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041908F9" w14:textId="77777777" w:rsidR="004476EE" w:rsidRPr="00941748" w:rsidRDefault="004476EE" w:rsidP="001D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กรรมการและผู้ถือหุ้นใหญ่ของบริษัทใหญ่</w:t>
            </w:r>
            <w:r w:rsidRPr="00941748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4476EE" w:rsidRPr="00941748" w14:paraId="1D01C4E2" w14:textId="77777777" w:rsidTr="00AE28BD">
        <w:tc>
          <w:tcPr>
            <w:tcW w:w="3960" w:type="dxa"/>
          </w:tcPr>
          <w:p w14:paraId="1417D918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ที</w:t>
            </w:r>
            <w:r w:rsidRPr="00941748">
              <w:rPr>
                <w:rFonts w:ascii="Angsana New" w:hAnsi="Angsana New"/>
                <w:sz w:val="30"/>
                <w:szCs w:val="30"/>
              </w:rPr>
              <w:t>.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ซี</w:t>
            </w:r>
            <w:r w:rsidRPr="00941748">
              <w:rPr>
                <w:rFonts w:ascii="Angsana New" w:hAnsi="Angsana New"/>
                <w:sz w:val="30"/>
                <w:szCs w:val="30"/>
              </w:rPr>
              <w:t>.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ซี</w:t>
            </w:r>
            <w:r w:rsidRPr="00941748">
              <w:rPr>
                <w:rFonts w:ascii="Angsana New" w:hAnsi="Angsana New"/>
                <w:sz w:val="30"/>
                <w:szCs w:val="30"/>
              </w:rPr>
              <w:t>.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 เทคโนโลยี จำกัด</w:t>
            </w:r>
          </w:p>
        </w:tc>
        <w:tc>
          <w:tcPr>
            <w:tcW w:w="1260" w:type="dxa"/>
          </w:tcPr>
          <w:p w14:paraId="71F0216B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243EEC73" w14:textId="6BB2DAED" w:rsidR="004476EE" w:rsidRPr="00941748" w:rsidRDefault="004476EE" w:rsidP="0044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กรรมการและผู้ถือหุ้นใหญ่ของบริษัทใหญ่</w:t>
            </w:r>
            <w:r w:rsidRPr="00941748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4476EE" w:rsidRPr="00941748" w14:paraId="22565095" w14:textId="77777777" w:rsidTr="00AE28BD">
        <w:tc>
          <w:tcPr>
            <w:tcW w:w="3960" w:type="dxa"/>
          </w:tcPr>
          <w:p w14:paraId="617EB173" w14:textId="71B66A62" w:rsidR="004476EE" w:rsidRPr="00941748" w:rsidRDefault="004476EE" w:rsidP="0044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เบอร์ลี่ ยุคเกอร์ สเปเชียลตีส์ จำกัด</w:t>
            </w:r>
          </w:p>
        </w:tc>
        <w:tc>
          <w:tcPr>
            <w:tcW w:w="1260" w:type="dxa"/>
          </w:tcPr>
          <w:p w14:paraId="546A74AC" w14:textId="22902ED0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130AD9E8" w14:textId="10609E2F" w:rsidR="004476EE" w:rsidRPr="00941748" w:rsidRDefault="004476EE" w:rsidP="0044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กรรมการและผู้ถือหุ้นใหญ่ของบริษัทใหญ่</w:t>
            </w:r>
            <w:r w:rsidRPr="00941748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4476EE" w:rsidRPr="00941748" w14:paraId="7617FDF5" w14:textId="77777777" w:rsidTr="00AE28BD">
        <w:tc>
          <w:tcPr>
            <w:tcW w:w="3960" w:type="dxa"/>
          </w:tcPr>
          <w:p w14:paraId="67EAC20E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บิ๊กซี ซูเปอร์เซ็นเตอร์ จำกัด (มหาชน)</w:t>
            </w:r>
          </w:p>
        </w:tc>
        <w:tc>
          <w:tcPr>
            <w:tcW w:w="1260" w:type="dxa"/>
          </w:tcPr>
          <w:p w14:paraId="34237684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4F868137" w14:textId="77777777" w:rsidR="004476EE" w:rsidRPr="00941748" w:rsidRDefault="004476EE" w:rsidP="001D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84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Pr="00941748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ในลำดับสูงสุดถือหุ้นใหญ่ทางอ้อมและมีกรรมการร่วมกัน</w:t>
            </w:r>
          </w:p>
        </w:tc>
      </w:tr>
      <w:tr w:rsidR="004476EE" w:rsidRPr="00941748" w14:paraId="094A4F2A" w14:textId="77777777" w:rsidTr="00AE28BD">
        <w:tc>
          <w:tcPr>
            <w:tcW w:w="3960" w:type="dxa"/>
          </w:tcPr>
          <w:p w14:paraId="11769E30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บริษัท เดอะเพ็ท จำกัด</w:t>
            </w:r>
          </w:p>
        </w:tc>
        <w:tc>
          <w:tcPr>
            <w:tcW w:w="1260" w:type="dxa"/>
          </w:tcPr>
          <w:p w14:paraId="0E9F466C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0F5D4C71" w14:textId="77777777" w:rsidR="004476EE" w:rsidRPr="00941748" w:rsidRDefault="004476EE" w:rsidP="001D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บริษัทและกรรมการลงทุนในหุ้นสามัญและมี</w:t>
            </w:r>
            <w:r w:rsidRPr="00941748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4476EE" w:rsidRPr="00941748" w14:paraId="10F486D6" w14:textId="77777777" w:rsidTr="00AE28BD">
        <w:tc>
          <w:tcPr>
            <w:tcW w:w="3960" w:type="dxa"/>
          </w:tcPr>
          <w:p w14:paraId="02CBB602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บริษัท ฝาจีบ จำกัด (มหาชน)</w:t>
            </w:r>
          </w:p>
        </w:tc>
        <w:tc>
          <w:tcPr>
            <w:tcW w:w="1260" w:type="dxa"/>
          </w:tcPr>
          <w:p w14:paraId="5C122399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3EEC7941" w14:textId="77777777" w:rsidR="004476EE" w:rsidRPr="00941748" w:rsidRDefault="004476EE" w:rsidP="001D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32"/>
              </w:tabs>
              <w:spacing w:line="240" w:lineRule="auto"/>
              <w:ind w:left="252" w:right="54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บริษัทลงทุนในหุ้นสามัญและมีกรรมการร่วมกัน</w:t>
            </w:r>
          </w:p>
        </w:tc>
      </w:tr>
      <w:tr w:rsidR="004476EE" w:rsidRPr="00941748" w14:paraId="13DE8CCE" w14:textId="77777777" w:rsidTr="00AE28BD">
        <w:tc>
          <w:tcPr>
            <w:tcW w:w="3960" w:type="dxa"/>
          </w:tcPr>
          <w:p w14:paraId="0FE57984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บริษัท เมืองไทยประกันภัย จำกัด (มหาชน)</w:t>
            </w:r>
          </w:p>
        </w:tc>
        <w:tc>
          <w:tcPr>
            <w:tcW w:w="1260" w:type="dxa"/>
          </w:tcPr>
          <w:p w14:paraId="71737226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74EF1AA8" w14:textId="77777777" w:rsidR="004476EE" w:rsidRPr="00941748" w:rsidRDefault="004476EE" w:rsidP="00183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กรรมการลงทุนในหุ้นสามัญและมีกรรมการร่วมกัน</w:t>
            </w:r>
          </w:p>
        </w:tc>
      </w:tr>
      <w:tr w:rsidR="004476EE" w:rsidRPr="00941748" w14:paraId="3562CE1D" w14:textId="77777777" w:rsidTr="00AE28BD">
        <w:tc>
          <w:tcPr>
            <w:tcW w:w="3960" w:type="dxa"/>
          </w:tcPr>
          <w:p w14:paraId="5BCC725B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260" w:type="dxa"/>
          </w:tcPr>
          <w:p w14:paraId="4D4BFDC0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77528FC7" w14:textId="77777777" w:rsidR="004476EE" w:rsidRPr="00941748" w:rsidRDefault="004476EE" w:rsidP="00183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กรรมการลงทุนในหุ้นสามัญและมีกรรมการร่วมกัน</w:t>
            </w:r>
          </w:p>
        </w:tc>
      </w:tr>
      <w:tr w:rsidR="004476EE" w:rsidRPr="00941748" w14:paraId="58561144" w14:textId="77777777" w:rsidTr="00AE28BD">
        <w:trPr>
          <w:trHeight w:val="434"/>
        </w:trPr>
        <w:tc>
          <w:tcPr>
            <w:tcW w:w="3960" w:type="dxa"/>
          </w:tcPr>
          <w:p w14:paraId="13C7D1F5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บริษัท ภัทรลิสซิ่ง จำกัด (มหาชน)</w:t>
            </w:r>
          </w:p>
        </w:tc>
        <w:tc>
          <w:tcPr>
            <w:tcW w:w="1260" w:type="dxa"/>
          </w:tcPr>
          <w:p w14:paraId="73CE6D95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514ED534" w14:textId="77777777" w:rsidR="004476EE" w:rsidRPr="00941748" w:rsidRDefault="004476EE" w:rsidP="00623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476EE" w:rsidRPr="00941748" w14:paraId="7481A822" w14:textId="77777777" w:rsidTr="00AE28BD">
        <w:tc>
          <w:tcPr>
            <w:tcW w:w="3960" w:type="dxa"/>
          </w:tcPr>
          <w:p w14:paraId="78E154B0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เบอร์ลี่ ยุคเกอร์ จำกัด (มหาชน)</w:t>
            </w:r>
          </w:p>
        </w:tc>
        <w:tc>
          <w:tcPr>
            <w:tcW w:w="1260" w:type="dxa"/>
          </w:tcPr>
          <w:p w14:paraId="777ACEDB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3D5EAF8E" w14:textId="77777777" w:rsidR="004476EE" w:rsidRPr="00941748" w:rsidRDefault="004476EE" w:rsidP="00623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125A7" w:rsidRPr="00941748" w14:paraId="45096EAE" w14:textId="77777777" w:rsidTr="00AE28BD">
        <w:tc>
          <w:tcPr>
            <w:tcW w:w="3960" w:type="dxa"/>
          </w:tcPr>
          <w:p w14:paraId="3C169A76" w14:textId="77777777" w:rsidR="00A125A7" w:rsidRPr="00941748" w:rsidRDefault="00A125A7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A308532" w14:textId="77777777" w:rsidR="00A125A7" w:rsidRPr="00941748" w:rsidRDefault="00A125A7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4272B152" w14:textId="77777777" w:rsidR="00A125A7" w:rsidRPr="00941748" w:rsidRDefault="00A125A7" w:rsidP="00623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</w:tr>
      <w:tr w:rsidR="004476EE" w:rsidRPr="00941748" w14:paraId="077351F5" w14:textId="77777777" w:rsidTr="00AE28BD">
        <w:tc>
          <w:tcPr>
            <w:tcW w:w="3960" w:type="dxa"/>
          </w:tcPr>
          <w:p w14:paraId="2D1C207B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 ไทย มาลายา กลาส จำกัด</w:t>
            </w:r>
          </w:p>
        </w:tc>
        <w:tc>
          <w:tcPr>
            <w:tcW w:w="1260" w:type="dxa"/>
          </w:tcPr>
          <w:p w14:paraId="2B16D98A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26A44838" w14:textId="77777777" w:rsidR="004476EE" w:rsidRPr="00941748" w:rsidRDefault="004476EE" w:rsidP="00623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476EE" w:rsidRPr="00941748" w14:paraId="6B675E4F" w14:textId="77777777" w:rsidTr="00AE28BD">
        <w:tc>
          <w:tcPr>
            <w:tcW w:w="3960" w:type="dxa"/>
          </w:tcPr>
          <w:p w14:paraId="6E1BCDA9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แก้วกรุงไทย จำกัด</w:t>
            </w:r>
          </w:p>
        </w:tc>
        <w:tc>
          <w:tcPr>
            <w:tcW w:w="1260" w:type="dxa"/>
          </w:tcPr>
          <w:p w14:paraId="3BADCC4C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15835BD9" w14:textId="77777777" w:rsidR="004476EE" w:rsidRPr="00941748" w:rsidRDefault="004476EE" w:rsidP="001D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ผู้ถือหุ้นรายใหญ่ของบริษัทใหญ่ในลำดับสูงสุด</w:t>
            </w:r>
            <w:r w:rsidRPr="00941748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ถือหุ้นใหญ่ทางอ้อม</w:t>
            </w:r>
          </w:p>
        </w:tc>
      </w:tr>
      <w:tr w:rsidR="004476EE" w:rsidRPr="00941748" w14:paraId="37E1DF3D" w14:textId="77777777" w:rsidTr="00AE28BD">
        <w:tc>
          <w:tcPr>
            <w:tcW w:w="3960" w:type="dxa"/>
          </w:tcPr>
          <w:p w14:paraId="7799EBAA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 ทีซีซี</w:t>
            </w:r>
            <w:r w:rsidRPr="009417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โฮเทล แอสเสท </w:t>
            </w:r>
            <w:r w:rsidRPr="00941748">
              <w:rPr>
                <w:rFonts w:ascii="Angsana New" w:hAnsi="Angsana New"/>
                <w:sz w:val="30"/>
                <w:szCs w:val="30"/>
              </w:rPr>
              <w:br/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แมนเนจเม้นท์</w:t>
            </w:r>
            <w:r w:rsidRPr="009417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66F2D968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0D8B6657" w14:textId="77777777" w:rsidR="004476EE" w:rsidRPr="00941748" w:rsidRDefault="004476EE" w:rsidP="001D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ผู้ถือหุ้นรายใหญ่ของบริษัทใหญ่ในลำดับสูงสุด</w:t>
            </w:r>
            <w:r w:rsidRPr="00941748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ถือหุ้นใหญ่ทางอ้อม</w:t>
            </w:r>
          </w:p>
        </w:tc>
      </w:tr>
      <w:tr w:rsidR="004476EE" w:rsidRPr="00941748" w14:paraId="74889BD7" w14:textId="77777777" w:rsidTr="00AE28BD">
        <w:tc>
          <w:tcPr>
            <w:tcW w:w="3960" w:type="dxa"/>
          </w:tcPr>
          <w:p w14:paraId="6F3DF382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6B3C5F4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29BDE1B5" w14:textId="77777777" w:rsidR="004476EE" w:rsidRPr="00941748" w:rsidRDefault="004476EE" w:rsidP="00AB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37CF8510" w14:textId="77777777" w:rsidR="004818D9" w:rsidRPr="00941748" w:rsidRDefault="004818D9" w:rsidP="00744F96">
      <w:pPr>
        <w:tabs>
          <w:tab w:val="clear" w:pos="454"/>
          <w:tab w:val="left" w:pos="-3402"/>
          <w:tab w:val="left" w:pos="-3261"/>
          <w:tab w:val="left" w:pos="-3119"/>
          <w:tab w:val="left" w:pos="-1843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</w:t>
      </w:r>
      <w:r w:rsidR="00DE5A02" w:rsidRPr="00941748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Pr="00941748">
        <w:rPr>
          <w:rFonts w:ascii="Angsana New" w:hAnsi="Angsana New"/>
          <w:sz w:val="30"/>
          <w:szCs w:val="30"/>
          <w:cs/>
        </w:rPr>
        <w:t>อธิบายได้ดังต่อไปนี้</w:t>
      </w:r>
    </w:p>
    <w:p w14:paraId="2F307754" w14:textId="77777777" w:rsidR="008C05CC" w:rsidRPr="00941748" w:rsidRDefault="008C05CC" w:rsidP="00744F96">
      <w:pPr>
        <w:tabs>
          <w:tab w:val="clear" w:pos="454"/>
          <w:tab w:val="left" w:pos="-3402"/>
          <w:tab w:val="left" w:pos="-3261"/>
          <w:tab w:val="left" w:pos="-3119"/>
          <w:tab w:val="left" w:pos="-1843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558" w:type="dxa"/>
        <w:tblLook w:val="01E0" w:firstRow="1" w:lastRow="1" w:firstColumn="1" w:lastColumn="1" w:noHBand="0" w:noVBand="0"/>
      </w:tblPr>
      <w:tblGrid>
        <w:gridCol w:w="3734"/>
        <w:gridCol w:w="5554"/>
      </w:tblGrid>
      <w:tr w:rsidR="008C05CC" w:rsidRPr="00941748" w14:paraId="6605A266" w14:textId="77777777" w:rsidTr="008C05CC">
        <w:tc>
          <w:tcPr>
            <w:tcW w:w="3734" w:type="dxa"/>
          </w:tcPr>
          <w:p w14:paraId="715E940D" w14:textId="77777777" w:rsidR="008C05CC" w:rsidRPr="00941748" w:rsidRDefault="008C05CC" w:rsidP="009E199A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554" w:type="dxa"/>
          </w:tcPr>
          <w:p w14:paraId="54629BF3" w14:textId="77777777" w:rsidR="008C05CC" w:rsidRPr="00941748" w:rsidRDefault="008C05CC" w:rsidP="009E199A">
            <w:pPr>
              <w:tabs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8C05CC" w:rsidRPr="00941748" w14:paraId="79C2748C" w14:textId="77777777" w:rsidTr="008C05CC">
        <w:tc>
          <w:tcPr>
            <w:tcW w:w="3734" w:type="dxa"/>
          </w:tcPr>
          <w:p w14:paraId="01341D31" w14:textId="77777777" w:rsidR="008C05CC" w:rsidRPr="00941748" w:rsidRDefault="008C05CC" w:rsidP="009E199A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5554" w:type="dxa"/>
          </w:tcPr>
          <w:p w14:paraId="47509720" w14:textId="358CEB3B" w:rsidR="008C05CC" w:rsidRPr="00941748" w:rsidRDefault="009E663C" w:rsidP="009E199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ราคาต้นทุน</w:t>
            </w:r>
            <w:r w:rsidR="008C05CC" w:rsidRPr="00941748">
              <w:rPr>
                <w:rFonts w:ascii="Angsana New" w:hAnsi="Angsana New"/>
                <w:sz w:val="30"/>
                <w:szCs w:val="30"/>
                <w:cs/>
              </w:rPr>
              <w:t>ที่เกิดขึ้นจริงบวกด้วยอัตรากำไรขั้นต้น</w:t>
            </w:r>
          </w:p>
        </w:tc>
      </w:tr>
      <w:tr w:rsidR="008C05CC" w:rsidRPr="00941748" w14:paraId="7D1B2EF4" w14:textId="77777777" w:rsidTr="008C05CC">
        <w:tc>
          <w:tcPr>
            <w:tcW w:w="3734" w:type="dxa"/>
          </w:tcPr>
          <w:p w14:paraId="33FE26EE" w14:textId="77777777" w:rsidR="008C05CC" w:rsidRPr="00941748" w:rsidRDefault="008C05CC" w:rsidP="009E199A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54" w:type="dxa"/>
          </w:tcPr>
          <w:p w14:paraId="38284CE8" w14:textId="77777777" w:rsidR="008C05CC" w:rsidRPr="00941748" w:rsidRDefault="008C05CC" w:rsidP="009E199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ราคาที่ตกลงกันตามสัญญา </w:t>
            </w:r>
            <w:r w:rsidRPr="00941748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หรือที่ตกลงร่วมกัน</w:t>
            </w:r>
          </w:p>
        </w:tc>
      </w:tr>
      <w:tr w:rsidR="002A1F16" w:rsidRPr="00941748" w14:paraId="7D42C7DC" w14:textId="77777777" w:rsidTr="008C05CC">
        <w:tc>
          <w:tcPr>
            <w:tcW w:w="3734" w:type="dxa"/>
          </w:tcPr>
          <w:p w14:paraId="16E53C35" w14:textId="77777777" w:rsidR="002A1F16" w:rsidRPr="00941748" w:rsidRDefault="002A1F16" w:rsidP="009E199A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รายได้จากการให้บริการที่ปรึกษา</w:t>
            </w:r>
          </w:p>
        </w:tc>
        <w:tc>
          <w:tcPr>
            <w:tcW w:w="5554" w:type="dxa"/>
          </w:tcPr>
          <w:p w14:paraId="73437094" w14:textId="77777777" w:rsidR="002A1F16" w:rsidRPr="00941748" w:rsidRDefault="00FD6268" w:rsidP="009E199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8C05CC" w:rsidRPr="00941748" w14:paraId="4C5FC580" w14:textId="77777777" w:rsidTr="008C05CC">
        <w:tc>
          <w:tcPr>
            <w:tcW w:w="3734" w:type="dxa"/>
          </w:tcPr>
          <w:p w14:paraId="05FA4AEC" w14:textId="77777777" w:rsidR="008C05CC" w:rsidRPr="00941748" w:rsidRDefault="008C05CC" w:rsidP="009E199A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และดอกเบี้ยจ่าย</w:t>
            </w:r>
          </w:p>
        </w:tc>
        <w:tc>
          <w:tcPr>
            <w:tcW w:w="5554" w:type="dxa"/>
          </w:tcPr>
          <w:p w14:paraId="6E18E6EB" w14:textId="77777777" w:rsidR="008C05CC" w:rsidRPr="00941748" w:rsidRDefault="008C05CC" w:rsidP="009E199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ที่ตกลงร่วมกันโดยอ้างอิงอัตราดอกเบี้ยจากสถาบันการเงิน</w:t>
            </w:r>
          </w:p>
        </w:tc>
      </w:tr>
      <w:tr w:rsidR="008C05CC" w:rsidRPr="00941748" w14:paraId="3BD0730D" w14:textId="77777777" w:rsidTr="008C05CC">
        <w:tc>
          <w:tcPr>
            <w:tcW w:w="3734" w:type="dxa"/>
          </w:tcPr>
          <w:p w14:paraId="11288A5B" w14:textId="77777777" w:rsidR="008C05CC" w:rsidRPr="00941748" w:rsidRDefault="008C05CC" w:rsidP="009E199A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5554" w:type="dxa"/>
          </w:tcPr>
          <w:p w14:paraId="5B508A24" w14:textId="77777777" w:rsidR="008C05CC" w:rsidRPr="00941748" w:rsidRDefault="008C05CC" w:rsidP="009E199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ราคาต้นทุนของสินค้าและวัตถุดิบที่เกิดขึ้นจริงบวกอัตรากำไรขั้นต้น</w:t>
            </w:r>
          </w:p>
        </w:tc>
      </w:tr>
      <w:tr w:rsidR="008C05CC" w:rsidRPr="00941748" w14:paraId="50CB8942" w14:textId="77777777" w:rsidTr="008C05CC">
        <w:tc>
          <w:tcPr>
            <w:tcW w:w="3734" w:type="dxa"/>
          </w:tcPr>
          <w:p w14:paraId="46DA89BF" w14:textId="77777777" w:rsidR="008C05CC" w:rsidRPr="00941748" w:rsidRDefault="008C05CC" w:rsidP="009E199A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เงินสนับสนุนทางการตลาด</w:t>
            </w:r>
          </w:p>
        </w:tc>
        <w:tc>
          <w:tcPr>
            <w:tcW w:w="5554" w:type="dxa"/>
          </w:tcPr>
          <w:p w14:paraId="48E33DED" w14:textId="77777777" w:rsidR="008C05CC" w:rsidRPr="00941748" w:rsidRDefault="008C05CC" w:rsidP="009E199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ตามราคาใบแจ้งหนี้ที่เกิดขึ้นจริง</w:t>
            </w:r>
          </w:p>
        </w:tc>
      </w:tr>
      <w:tr w:rsidR="008C05CC" w:rsidRPr="00941748" w14:paraId="1D421D14" w14:textId="77777777" w:rsidTr="008C05CC">
        <w:tc>
          <w:tcPr>
            <w:tcW w:w="3734" w:type="dxa"/>
          </w:tcPr>
          <w:p w14:paraId="2B5D92DA" w14:textId="77777777" w:rsidR="008C05CC" w:rsidRPr="00941748" w:rsidRDefault="00CB164E" w:rsidP="009E199A">
            <w:pPr>
              <w:tabs>
                <w:tab w:val="clear" w:pos="4451"/>
                <w:tab w:val="clear" w:pos="4678"/>
                <w:tab w:val="left" w:pos="-3402"/>
                <w:tab w:val="left" w:pos="-3261"/>
                <w:tab w:val="left" w:pos="-3119"/>
                <w:tab w:val="left" w:pos="-1843"/>
                <w:tab w:val="left" w:pos="540"/>
                <w:tab w:val="left" w:pos="42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 ได้แก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="008C05CC" w:rsidRPr="00941748">
              <w:rPr>
                <w:rFonts w:ascii="Angsana New" w:hAnsi="Angsana New"/>
                <w:sz w:val="30"/>
                <w:szCs w:val="30"/>
                <w:cs/>
              </w:rPr>
              <w:t xml:space="preserve"> เงินเดือน </w:t>
            </w:r>
          </w:p>
          <w:p w14:paraId="3FD781EC" w14:textId="77777777" w:rsidR="008C05CC" w:rsidRPr="00941748" w:rsidRDefault="008C05CC" w:rsidP="009E199A">
            <w:pPr>
              <w:tabs>
                <w:tab w:val="clear" w:pos="4451"/>
                <w:tab w:val="clear" w:pos="4678"/>
                <w:tab w:val="left" w:pos="-3402"/>
                <w:tab w:val="left" w:pos="-3261"/>
                <w:tab w:val="left" w:pos="-3119"/>
                <w:tab w:val="left" w:pos="-1843"/>
                <w:tab w:val="left" w:pos="540"/>
                <w:tab w:val="left" w:pos="42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 xml:space="preserve">     เงินบำเหน็จกรรมการและเบี้ยประชุม</w:t>
            </w:r>
          </w:p>
        </w:tc>
        <w:tc>
          <w:tcPr>
            <w:tcW w:w="5554" w:type="dxa"/>
          </w:tcPr>
          <w:p w14:paraId="49A01493" w14:textId="77777777" w:rsidR="008C05CC" w:rsidRPr="00941748" w:rsidRDefault="008C05CC" w:rsidP="009E199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ตามที่ได้รับอนุมัติโดยกรรมการและผู้ถือหุ้น</w:t>
            </w:r>
          </w:p>
        </w:tc>
      </w:tr>
      <w:tr w:rsidR="008C05CC" w:rsidRPr="00941748" w14:paraId="482C3FB6" w14:textId="77777777" w:rsidTr="008C05CC">
        <w:tc>
          <w:tcPr>
            <w:tcW w:w="3734" w:type="dxa"/>
          </w:tcPr>
          <w:p w14:paraId="0C623B4C" w14:textId="77777777" w:rsidR="008C05CC" w:rsidRPr="00941748" w:rsidRDefault="008C05CC" w:rsidP="009E199A">
            <w:pPr>
              <w:tabs>
                <w:tab w:val="clear" w:pos="4451"/>
                <w:tab w:val="clear" w:pos="4678"/>
                <w:tab w:val="left" w:pos="-3402"/>
                <w:tab w:val="left" w:pos="-3261"/>
                <w:tab w:val="left" w:pos="-3119"/>
                <w:tab w:val="left" w:pos="-1843"/>
                <w:tab w:val="left" w:pos="540"/>
                <w:tab w:val="left" w:pos="42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5554" w:type="dxa"/>
          </w:tcPr>
          <w:p w14:paraId="2F897A79" w14:textId="77777777" w:rsidR="008C05CC" w:rsidRPr="00941748" w:rsidRDefault="008C05CC" w:rsidP="009E199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ราคาที่ตกลงกันตามสัญญา </w:t>
            </w:r>
            <w:r w:rsidRPr="00941748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หรือที่ตกลงร่วมกัน</w:t>
            </w:r>
          </w:p>
        </w:tc>
      </w:tr>
      <w:tr w:rsidR="008C05CC" w:rsidRPr="00941748" w14:paraId="1EEB3A77" w14:textId="77777777" w:rsidTr="008C05CC">
        <w:tc>
          <w:tcPr>
            <w:tcW w:w="3734" w:type="dxa"/>
          </w:tcPr>
          <w:p w14:paraId="6494F518" w14:textId="77777777" w:rsidR="008C05CC" w:rsidRPr="00941748" w:rsidRDefault="008C05CC" w:rsidP="009E199A">
            <w:pPr>
              <w:tabs>
                <w:tab w:val="clear" w:pos="4451"/>
                <w:tab w:val="clear" w:pos="4678"/>
                <w:tab w:val="left" w:pos="-3402"/>
                <w:tab w:val="left" w:pos="-3261"/>
                <w:tab w:val="left" w:pos="-3119"/>
                <w:tab w:val="left" w:pos="-1843"/>
                <w:tab w:val="left" w:pos="540"/>
                <w:tab w:val="left" w:pos="42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554" w:type="dxa"/>
          </w:tcPr>
          <w:p w14:paraId="418B7A9A" w14:textId="77777777" w:rsidR="008C05CC" w:rsidRPr="00941748" w:rsidRDefault="008C05CC" w:rsidP="009E199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ราคาที่ตกลงกันตามสัญญา </w:t>
            </w:r>
            <w:r w:rsidRPr="00941748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หรือที่ตกลงร่วมกัน</w:t>
            </w:r>
          </w:p>
        </w:tc>
      </w:tr>
    </w:tbl>
    <w:p w14:paraId="412EBCE0" w14:textId="77777777" w:rsidR="009660A0" w:rsidRPr="00941748" w:rsidRDefault="009660A0" w:rsidP="00EA7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3910A874" w14:textId="2239C8CC" w:rsidR="006869F2" w:rsidRPr="00941748" w:rsidRDefault="006869F2" w:rsidP="003A7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Pr="00941748">
        <w:rPr>
          <w:rFonts w:ascii="Angsana New" w:hAnsi="Angsana New" w:hint="cs"/>
          <w:sz w:val="30"/>
          <w:szCs w:val="30"/>
          <w:cs/>
        </w:rPr>
        <w:t>สามเดือน</w:t>
      </w:r>
      <w:r w:rsidRPr="00941748">
        <w:rPr>
          <w:rFonts w:ascii="Angsana New" w:hAnsi="Angsana New"/>
          <w:sz w:val="30"/>
          <w:szCs w:val="30"/>
          <w:cs/>
        </w:rPr>
        <w:t>สิ้นสุด</w:t>
      </w:r>
      <w:r w:rsidR="0006029F" w:rsidRPr="00941748">
        <w:rPr>
          <w:rFonts w:ascii="Angsana New" w:hAnsi="Angsana New" w:hint="cs"/>
          <w:sz w:val="30"/>
          <w:szCs w:val="30"/>
          <w:cs/>
        </w:rPr>
        <w:t xml:space="preserve">วันที่ 31 </w:t>
      </w:r>
      <w:r w:rsidR="007675A9" w:rsidRPr="00941748">
        <w:rPr>
          <w:rFonts w:ascii="Angsana New" w:hAnsi="Angsana New" w:hint="cs"/>
          <w:sz w:val="30"/>
          <w:szCs w:val="30"/>
          <w:cs/>
        </w:rPr>
        <w:t>ธันวาคม</w:t>
      </w:r>
      <w:r w:rsidR="0006029F" w:rsidRPr="00941748">
        <w:rPr>
          <w:rFonts w:ascii="Angsana New" w:hAnsi="Angsana New" w:hint="cs"/>
          <w:sz w:val="30"/>
          <w:szCs w:val="30"/>
          <w:cs/>
        </w:rPr>
        <w:t xml:space="preserve"> 25</w:t>
      </w:r>
      <w:r w:rsidR="001C4951" w:rsidRPr="00941748">
        <w:rPr>
          <w:rFonts w:ascii="Angsana New" w:hAnsi="Angsana New"/>
          <w:sz w:val="30"/>
          <w:szCs w:val="30"/>
        </w:rPr>
        <w:t>60</w:t>
      </w:r>
      <w:r w:rsidR="003A719A" w:rsidRPr="0094174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41504" w:rsidRPr="00941748">
        <w:rPr>
          <w:rFonts w:ascii="Angsana New" w:hAnsi="Angsana New"/>
          <w:sz w:val="30"/>
          <w:szCs w:val="30"/>
        </w:rPr>
        <w:t>255</w:t>
      </w:r>
      <w:r w:rsidR="001C4951" w:rsidRPr="00941748">
        <w:rPr>
          <w:rFonts w:ascii="Angsana New" w:hAnsi="Angsana New"/>
          <w:sz w:val="30"/>
          <w:szCs w:val="30"/>
        </w:rPr>
        <w:t>9</w:t>
      </w:r>
      <w:r w:rsidRPr="00941748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4F1B4421" w14:textId="77777777" w:rsidR="00242D61" w:rsidRPr="00941748" w:rsidRDefault="00242D61" w:rsidP="003A7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265" w:type="dxa"/>
        <w:tblInd w:w="558" w:type="dxa"/>
        <w:tblLook w:val="01E0" w:firstRow="1" w:lastRow="1" w:firstColumn="1" w:lastColumn="1" w:noHBand="0" w:noVBand="0"/>
      </w:tblPr>
      <w:tblGrid>
        <w:gridCol w:w="3717"/>
        <w:gridCol w:w="1185"/>
        <w:gridCol w:w="243"/>
        <w:gridCol w:w="20"/>
        <w:gridCol w:w="1185"/>
        <w:gridCol w:w="262"/>
        <w:gridCol w:w="1217"/>
        <w:gridCol w:w="239"/>
        <w:gridCol w:w="1197"/>
      </w:tblGrid>
      <w:tr w:rsidR="004476EE" w:rsidRPr="00941748" w14:paraId="1FECBE31" w14:textId="77777777" w:rsidTr="00EF694E">
        <w:trPr>
          <w:tblHeader/>
        </w:trPr>
        <w:tc>
          <w:tcPr>
            <w:tcW w:w="3730" w:type="dxa"/>
          </w:tcPr>
          <w:p w14:paraId="64118598" w14:textId="77777777" w:rsidR="003A719A" w:rsidRPr="00941748" w:rsidRDefault="003A719A" w:rsidP="003A7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0" w:type="dxa"/>
            <w:gridSpan w:val="4"/>
          </w:tcPr>
          <w:p w14:paraId="0F3F0FBC" w14:textId="77777777" w:rsidR="003A719A" w:rsidRPr="00941748" w:rsidRDefault="003A719A" w:rsidP="003A7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014B47EA" w14:textId="77777777" w:rsidR="003A719A" w:rsidRPr="00941748" w:rsidRDefault="003A719A" w:rsidP="003A7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3" w:type="dxa"/>
            <w:gridSpan w:val="3"/>
          </w:tcPr>
          <w:p w14:paraId="40127A5B" w14:textId="77777777" w:rsidR="003A719A" w:rsidRPr="00941748" w:rsidRDefault="003A719A" w:rsidP="003A7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76EE" w:rsidRPr="00941748" w14:paraId="79082408" w14:textId="77777777" w:rsidTr="00EF694E">
        <w:trPr>
          <w:tblHeader/>
        </w:trPr>
        <w:tc>
          <w:tcPr>
            <w:tcW w:w="3730" w:type="dxa"/>
          </w:tcPr>
          <w:p w14:paraId="58492787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9417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82" w:type="dxa"/>
          </w:tcPr>
          <w:p w14:paraId="097E5C0F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63" w:type="dxa"/>
            <w:gridSpan w:val="2"/>
          </w:tcPr>
          <w:p w14:paraId="4F9E6225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0A281636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Pr="0094174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2" w:type="dxa"/>
          </w:tcPr>
          <w:p w14:paraId="3EE8D741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0596B6F4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9" w:type="dxa"/>
          </w:tcPr>
          <w:p w14:paraId="01F5560F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BF31F64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Pr="00941748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C4951" w:rsidRPr="00941748" w14:paraId="66207B04" w14:textId="77777777" w:rsidTr="00EF694E">
        <w:trPr>
          <w:tblHeader/>
        </w:trPr>
        <w:tc>
          <w:tcPr>
            <w:tcW w:w="3730" w:type="dxa"/>
          </w:tcPr>
          <w:p w14:paraId="485B3C8B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5" w:type="dxa"/>
            <w:gridSpan w:val="8"/>
          </w:tcPr>
          <w:p w14:paraId="6F2E813A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76EE" w:rsidRPr="00941748" w14:paraId="7C5D3278" w14:textId="77777777" w:rsidTr="00EF694E">
        <w:trPr>
          <w:trHeight w:val="425"/>
        </w:trPr>
        <w:tc>
          <w:tcPr>
            <w:tcW w:w="3730" w:type="dxa"/>
          </w:tcPr>
          <w:p w14:paraId="071C267E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2" w:type="dxa"/>
          </w:tcPr>
          <w:p w14:paraId="5DFD61AD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5C9902A3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5070A6B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A279798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4BEF6B46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AF33A17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0086025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76EE" w:rsidRPr="00941748" w14:paraId="63721A6D" w14:textId="77777777" w:rsidTr="00EF694E">
        <w:tc>
          <w:tcPr>
            <w:tcW w:w="3730" w:type="dxa"/>
          </w:tcPr>
          <w:p w14:paraId="1E662D4B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2" w:type="dxa"/>
          </w:tcPr>
          <w:p w14:paraId="50E447EC" w14:textId="1A0BA508" w:rsidR="00EF694E" w:rsidRPr="00941748" w:rsidRDefault="004476E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60A812FB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AED16C1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48EAF58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50E9BCE0" w14:textId="33712A54" w:rsidR="00EF694E" w:rsidRPr="00941748" w:rsidRDefault="004476E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14,977</w:t>
            </w:r>
          </w:p>
        </w:tc>
        <w:tc>
          <w:tcPr>
            <w:tcW w:w="239" w:type="dxa"/>
          </w:tcPr>
          <w:p w14:paraId="31FFCB85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D2F879B" w14:textId="2755B2E3" w:rsidR="00EF694E" w:rsidRPr="00941748" w:rsidRDefault="00C91E4F" w:rsidP="00C9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76EE" w:rsidRPr="00941748" w14:paraId="5560C847" w14:textId="77777777" w:rsidTr="00EF694E">
        <w:tc>
          <w:tcPr>
            <w:tcW w:w="3730" w:type="dxa"/>
          </w:tcPr>
          <w:p w14:paraId="2B6CAEA0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82" w:type="dxa"/>
          </w:tcPr>
          <w:p w14:paraId="0374009A" w14:textId="28FEFCB8" w:rsidR="00EF694E" w:rsidRPr="00941748" w:rsidRDefault="004476E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1447CA92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133067A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3D8C3C14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47E9A93A" w14:textId="242DD10B" w:rsidR="00EF694E" w:rsidRPr="00941748" w:rsidRDefault="005D17B0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194,954</w:t>
            </w:r>
          </w:p>
        </w:tc>
        <w:tc>
          <w:tcPr>
            <w:tcW w:w="239" w:type="dxa"/>
          </w:tcPr>
          <w:p w14:paraId="6A0DE75E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271DE10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170,165</w:t>
            </w:r>
          </w:p>
        </w:tc>
      </w:tr>
      <w:tr w:rsidR="004476EE" w:rsidRPr="00941748" w14:paraId="43BA4503" w14:textId="77777777" w:rsidTr="00EF694E">
        <w:tc>
          <w:tcPr>
            <w:tcW w:w="3730" w:type="dxa"/>
          </w:tcPr>
          <w:p w14:paraId="7CF03C08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1182" w:type="dxa"/>
          </w:tcPr>
          <w:p w14:paraId="273C02DB" w14:textId="2FF40431" w:rsidR="00EF694E" w:rsidRPr="00941748" w:rsidRDefault="002F5D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44466074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AEF1443" w14:textId="3F51923C" w:rsidR="00EF694E" w:rsidRPr="00941748" w:rsidRDefault="002F5D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0E92B2E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2C2A3936" w14:textId="4C2FCCEC" w:rsidR="00EF694E" w:rsidRPr="00941748" w:rsidRDefault="005D17B0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9,077</w:t>
            </w:r>
          </w:p>
        </w:tc>
        <w:tc>
          <w:tcPr>
            <w:tcW w:w="239" w:type="dxa"/>
          </w:tcPr>
          <w:p w14:paraId="6AE19A9E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BF57C9B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8,413</w:t>
            </w:r>
          </w:p>
        </w:tc>
      </w:tr>
      <w:tr w:rsidR="004476EE" w:rsidRPr="00941748" w14:paraId="168F4AB7" w14:textId="77777777" w:rsidTr="00EF694E">
        <w:tc>
          <w:tcPr>
            <w:tcW w:w="3730" w:type="dxa"/>
          </w:tcPr>
          <w:p w14:paraId="5BF663EC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82" w:type="dxa"/>
          </w:tcPr>
          <w:p w14:paraId="16643ACA" w14:textId="6BD671FD" w:rsidR="00EF694E" w:rsidRPr="00941748" w:rsidRDefault="004476E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1E3019FF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6621179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B450D85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53249ADB" w14:textId="283EF02B" w:rsidR="00EF694E" w:rsidRPr="00941748" w:rsidRDefault="005D17B0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977</w:t>
            </w:r>
          </w:p>
        </w:tc>
        <w:tc>
          <w:tcPr>
            <w:tcW w:w="239" w:type="dxa"/>
          </w:tcPr>
          <w:p w14:paraId="3E55A0FF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60E1D84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977</w:t>
            </w:r>
          </w:p>
        </w:tc>
      </w:tr>
      <w:tr w:rsidR="004476EE" w:rsidRPr="00941748" w14:paraId="1CD33A53" w14:textId="77777777" w:rsidTr="00EF694E">
        <w:tc>
          <w:tcPr>
            <w:tcW w:w="3730" w:type="dxa"/>
          </w:tcPr>
          <w:p w14:paraId="12320867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24791A8E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54FC89D5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7409ED2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519D474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4AF82AD9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D90B654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3AF72C8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76EE" w:rsidRPr="00941748" w14:paraId="5CFD1D0D" w14:textId="77777777" w:rsidTr="00EF694E">
        <w:tc>
          <w:tcPr>
            <w:tcW w:w="3730" w:type="dxa"/>
          </w:tcPr>
          <w:p w14:paraId="6E71498E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2" w:type="dxa"/>
          </w:tcPr>
          <w:p w14:paraId="0B1FD0C3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5E988C33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D4765AF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714A64A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4E3C5C2B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CA8BE0D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08FF028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76EE" w:rsidRPr="00941748" w14:paraId="5477AC88" w14:textId="77777777" w:rsidTr="00EF694E">
        <w:tc>
          <w:tcPr>
            <w:tcW w:w="3730" w:type="dxa"/>
          </w:tcPr>
          <w:p w14:paraId="75505290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82" w:type="dxa"/>
          </w:tcPr>
          <w:p w14:paraId="257C4C29" w14:textId="6215B445" w:rsidR="00EF694E" w:rsidRPr="00941748" w:rsidRDefault="004476EE" w:rsidP="0044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211,606</w:t>
            </w:r>
          </w:p>
        </w:tc>
        <w:tc>
          <w:tcPr>
            <w:tcW w:w="263" w:type="dxa"/>
            <w:gridSpan w:val="2"/>
          </w:tcPr>
          <w:p w14:paraId="2C827F76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5609F0C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190,455</w:t>
            </w:r>
          </w:p>
        </w:tc>
        <w:tc>
          <w:tcPr>
            <w:tcW w:w="262" w:type="dxa"/>
          </w:tcPr>
          <w:p w14:paraId="06C24649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660F1777" w14:textId="3E27BD8E" w:rsidR="00EF694E" w:rsidRPr="00941748" w:rsidRDefault="004476EE" w:rsidP="0044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211,606</w:t>
            </w:r>
          </w:p>
        </w:tc>
        <w:tc>
          <w:tcPr>
            <w:tcW w:w="239" w:type="dxa"/>
          </w:tcPr>
          <w:p w14:paraId="6C040BDE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248231B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190,455</w:t>
            </w:r>
          </w:p>
        </w:tc>
      </w:tr>
      <w:tr w:rsidR="009069C6" w:rsidRPr="00941748" w14:paraId="6A0290C5" w14:textId="77777777" w:rsidTr="00EF694E">
        <w:tc>
          <w:tcPr>
            <w:tcW w:w="3730" w:type="dxa"/>
          </w:tcPr>
          <w:p w14:paraId="767906EF" w14:textId="59B377FA" w:rsidR="009069C6" w:rsidRPr="00941748" w:rsidRDefault="009069C6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82" w:type="dxa"/>
          </w:tcPr>
          <w:p w14:paraId="1C0BFC55" w14:textId="69C7F9DA" w:rsidR="009069C6" w:rsidRPr="00941748" w:rsidRDefault="009069C6" w:rsidP="0044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36</w:t>
            </w:r>
            <w:r w:rsidRPr="00941748">
              <w:rPr>
                <w:rFonts w:ascii="Angsana New" w:hAnsi="Angsana New"/>
                <w:sz w:val="30"/>
                <w:szCs w:val="30"/>
              </w:rPr>
              <w:t>,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63" w:type="dxa"/>
            <w:gridSpan w:val="2"/>
          </w:tcPr>
          <w:p w14:paraId="12DC05F3" w14:textId="77777777" w:rsidR="009069C6" w:rsidRPr="00941748" w:rsidRDefault="009069C6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DDCF02E" w14:textId="48DCBADD" w:rsidR="009069C6" w:rsidRPr="00941748" w:rsidRDefault="009069C6" w:rsidP="00906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3FF6D154" w14:textId="77777777" w:rsidR="009069C6" w:rsidRPr="00941748" w:rsidRDefault="009069C6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7AC95B54" w14:textId="054A7124" w:rsidR="009069C6" w:rsidRPr="00941748" w:rsidRDefault="009069C6" w:rsidP="0044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36</w:t>
            </w:r>
            <w:r w:rsidRPr="00941748">
              <w:rPr>
                <w:rFonts w:ascii="Angsana New" w:hAnsi="Angsana New"/>
                <w:sz w:val="30"/>
                <w:szCs w:val="30"/>
              </w:rPr>
              <w:t>,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39" w:type="dxa"/>
          </w:tcPr>
          <w:p w14:paraId="19C1A13A" w14:textId="77777777" w:rsidR="009069C6" w:rsidRPr="00941748" w:rsidRDefault="009069C6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452DD5A" w14:textId="13E324CF" w:rsidR="009069C6" w:rsidRPr="00941748" w:rsidRDefault="009069C6" w:rsidP="00906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76EE" w:rsidRPr="00941748" w14:paraId="6B4A2844" w14:textId="77777777" w:rsidTr="00EF694E">
        <w:tc>
          <w:tcPr>
            <w:tcW w:w="3730" w:type="dxa"/>
          </w:tcPr>
          <w:p w14:paraId="0E22C2A3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2" w:type="dxa"/>
          </w:tcPr>
          <w:p w14:paraId="6691A9E6" w14:textId="7A7EAFBB" w:rsidR="00EF694E" w:rsidRPr="00941748" w:rsidRDefault="004476EE" w:rsidP="0044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263" w:type="dxa"/>
            <w:gridSpan w:val="2"/>
          </w:tcPr>
          <w:p w14:paraId="7D2FCFB7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E40A6A7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748</w:t>
            </w:r>
          </w:p>
        </w:tc>
        <w:tc>
          <w:tcPr>
            <w:tcW w:w="262" w:type="dxa"/>
          </w:tcPr>
          <w:p w14:paraId="01462239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7" w:type="dxa"/>
          </w:tcPr>
          <w:p w14:paraId="7A9B981B" w14:textId="5D0A668D" w:rsidR="00EF694E" w:rsidRPr="00941748" w:rsidRDefault="004476E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239" w:type="dxa"/>
          </w:tcPr>
          <w:p w14:paraId="3E2734E1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1245E81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748</w:t>
            </w:r>
          </w:p>
        </w:tc>
      </w:tr>
      <w:tr w:rsidR="004476EE" w:rsidRPr="00941748" w14:paraId="54C99DBA" w14:textId="77777777" w:rsidTr="00EF694E">
        <w:tc>
          <w:tcPr>
            <w:tcW w:w="3730" w:type="dxa"/>
          </w:tcPr>
          <w:p w14:paraId="16F7BBC2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38EAB4A7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1F2146D5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AA71CE3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80C238E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7" w:type="dxa"/>
          </w:tcPr>
          <w:p w14:paraId="64BCD86C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BC79F45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435F374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76EE" w:rsidRPr="00941748" w14:paraId="7BD576F4" w14:textId="77777777" w:rsidTr="00EF694E">
        <w:tc>
          <w:tcPr>
            <w:tcW w:w="3730" w:type="dxa"/>
          </w:tcPr>
          <w:p w14:paraId="55B4DAAF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82" w:type="dxa"/>
          </w:tcPr>
          <w:p w14:paraId="16365DEB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3EBDBAE4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0FB7915A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104FD8FA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6243B9E6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B3F868B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F19621B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76EE" w:rsidRPr="00941748" w14:paraId="5C975551" w14:textId="77777777" w:rsidTr="00EF694E">
        <w:tc>
          <w:tcPr>
            <w:tcW w:w="3730" w:type="dxa"/>
          </w:tcPr>
          <w:p w14:paraId="474163FA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82" w:type="dxa"/>
          </w:tcPr>
          <w:p w14:paraId="32A5590B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0C55D211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3688C33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6CD758F1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1C7BFC48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B8A0AD4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9CE5B74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76EE" w:rsidRPr="00941748" w14:paraId="175F41F7" w14:textId="77777777" w:rsidTr="00EF694E">
        <w:tc>
          <w:tcPr>
            <w:tcW w:w="3730" w:type="dxa"/>
          </w:tcPr>
          <w:p w14:paraId="63201B6A" w14:textId="77777777" w:rsidR="004476EE" w:rsidRPr="00941748" w:rsidRDefault="004476E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ผลประโยชน์หลังออกจากงาน</w:t>
            </w:r>
          </w:p>
        </w:tc>
        <w:tc>
          <w:tcPr>
            <w:tcW w:w="1182" w:type="dxa"/>
          </w:tcPr>
          <w:p w14:paraId="61C890D1" w14:textId="5AFADD59" w:rsidR="004476EE" w:rsidRPr="00941748" w:rsidRDefault="004476E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727</w:t>
            </w:r>
          </w:p>
        </w:tc>
        <w:tc>
          <w:tcPr>
            <w:tcW w:w="263" w:type="dxa"/>
            <w:gridSpan w:val="2"/>
          </w:tcPr>
          <w:p w14:paraId="66687D90" w14:textId="77777777" w:rsidR="004476EE" w:rsidRPr="00941748" w:rsidRDefault="004476E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1A5DCC5" w14:textId="77777777" w:rsidR="004476EE" w:rsidRPr="00941748" w:rsidRDefault="004476EE" w:rsidP="0044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727</w:t>
            </w:r>
          </w:p>
        </w:tc>
        <w:tc>
          <w:tcPr>
            <w:tcW w:w="262" w:type="dxa"/>
          </w:tcPr>
          <w:p w14:paraId="63135B23" w14:textId="77777777" w:rsidR="004476EE" w:rsidRPr="00941748" w:rsidRDefault="004476E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789C4B4B" w14:textId="0801EE1C" w:rsidR="004476EE" w:rsidRPr="00941748" w:rsidRDefault="004476E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727</w:t>
            </w:r>
          </w:p>
        </w:tc>
        <w:tc>
          <w:tcPr>
            <w:tcW w:w="239" w:type="dxa"/>
          </w:tcPr>
          <w:p w14:paraId="1F016692" w14:textId="77777777" w:rsidR="004476EE" w:rsidRPr="00941748" w:rsidRDefault="004476E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3C8BF4A" w14:textId="77777777" w:rsidR="004476EE" w:rsidRPr="00941748" w:rsidRDefault="004476E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727</w:t>
            </w:r>
          </w:p>
        </w:tc>
      </w:tr>
      <w:tr w:rsidR="004476EE" w:rsidRPr="00941748" w14:paraId="1396C157" w14:textId="77777777" w:rsidTr="00EF694E">
        <w:tc>
          <w:tcPr>
            <w:tcW w:w="3730" w:type="dxa"/>
          </w:tcPr>
          <w:p w14:paraId="3C727088" w14:textId="77777777" w:rsidR="004476EE" w:rsidRPr="00941748" w:rsidRDefault="004476E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0D53D60B" w14:textId="2B8851A2" w:rsidR="004476EE" w:rsidRPr="00941748" w:rsidRDefault="004476EE" w:rsidP="0044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1,</w:t>
            </w:r>
            <w:r w:rsidR="007B1FED" w:rsidRPr="00941748"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263" w:type="dxa"/>
            <w:gridSpan w:val="2"/>
          </w:tcPr>
          <w:p w14:paraId="64472628" w14:textId="77777777" w:rsidR="004476EE" w:rsidRPr="00941748" w:rsidRDefault="004476E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188FB549" w14:textId="77777777" w:rsidR="004476EE" w:rsidRPr="00941748" w:rsidRDefault="004476EE" w:rsidP="0044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729</w:t>
            </w:r>
          </w:p>
        </w:tc>
        <w:tc>
          <w:tcPr>
            <w:tcW w:w="262" w:type="dxa"/>
          </w:tcPr>
          <w:p w14:paraId="5C2A6272" w14:textId="77777777" w:rsidR="004476EE" w:rsidRPr="00941748" w:rsidRDefault="004476E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610FA0B4" w14:textId="57062BB0" w:rsidR="004476EE" w:rsidRPr="00941748" w:rsidRDefault="004476EE" w:rsidP="0044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1,</w:t>
            </w:r>
            <w:r w:rsidR="007B1FED" w:rsidRPr="00941748"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239" w:type="dxa"/>
          </w:tcPr>
          <w:p w14:paraId="2F950BCF" w14:textId="77777777" w:rsidR="004476EE" w:rsidRPr="00941748" w:rsidRDefault="004476E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3F2C5B1" w14:textId="77777777" w:rsidR="004476EE" w:rsidRPr="00941748" w:rsidRDefault="004476E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729</w:t>
            </w:r>
          </w:p>
        </w:tc>
      </w:tr>
      <w:tr w:rsidR="004476EE" w:rsidRPr="00941748" w14:paraId="416F6C0D" w14:textId="77777777" w:rsidTr="00EF694E">
        <w:tc>
          <w:tcPr>
            <w:tcW w:w="3730" w:type="dxa"/>
          </w:tcPr>
          <w:p w14:paraId="1983D643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71BF8FE5" w14:textId="0B683610" w:rsidR="00EF694E" w:rsidRPr="00941748" w:rsidRDefault="004476EE" w:rsidP="00C64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4465EC" w:rsidRPr="0094174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642CC" w:rsidRPr="00941748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63" w:type="dxa"/>
            <w:gridSpan w:val="2"/>
          </w:tcPr>
          <w:p w14:paraId="5D002FF0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6B3BEBD1" w14:textId="2B559FE0" w:rsidR="00EF694E" w:rsidRPr="00941748" w:rsidRDefault="004476E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F694E" w:rsidRPr="0094174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456</w:t>
            </w:r>
          </w:p>
        </w:tc>
        <w:tc>
          <w:tcPr>
            <w:tcW w:w="262" w:type="dxa"/>
          </w:tcPr>
          <w:p w14:paraId="74D2A4C3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5007C626" w14:textId="19E5626C" w:rsidR="00EF694E" w:rsidRPr="00941748" w:rsidRDefault="004476EE" w:rsidP="00C64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4465EC" w:rsidRPr="0094174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642CC" w:rsidRPr="00941748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39" w:type="dxa"/>
          </w:tcPr>
          <w:p w14:paraId="55497CA4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F3F7B70" w14:textId="75F4A05F" w:rsidR="00EF694E" w:rsidRPr="00941748" w:rsidRDefault="004476E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1,456</w:t>
            </w:r>
          </w:p>
        </w:tc>
      </w:tr>
      <w:tr w:rsidR="004476EE" w:rsidRPr="00941748" w14:paraId="1D3ED18F" w14:textId="77777777" w:rsidTr="00EF694E">
        <w:tc>
          <w:tcPr>
            <w:tcW w:w="3730" w:type="dxa"/>
          </w:tcPr>
          <w:p w14:paraId="6A910C02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59868809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191D9CE9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20194FBE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614EF3D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6C2AA803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B7C656A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2E4B63C2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76EE" w:rsidRPr="00941748" w14:paraId="648A1E8D" w14:textId="77777777" w:rsidTr="00EF694E">
        <w:tc>
          <w:tcPr>
            <w:tcW w:w="3730" w:type="dxa"/>
          </w:tcPr>
          <w:p w14:paraId="0DFA2AC0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2" w:type="dxa"/>
          </w:tcPr>
          <w:p w14:paraId="5146CC62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41BB421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55DA1860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AE5F22B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5288268C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C3BBB46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A8C5448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76EE" w:rsidRPr="00941748" w14:paraId="2559A04A" w14:textId="77777777" w:rsidTr="00EF694E">
        <w:tc>
          <w:tcPr>
            <w:tcW w:w="3730" w:type="dxa"/>
          </w:tcPr>
          <w:p w14:paraId="21C3039B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2" w:type="dxa"/>
          </w:tcPr>
          <w:p w14:paraId="516E18DD" w14:textId="1AE0F486" w:rsidR="00EF694E" w:rsidRPr="00941748" w:rsidRDefault="009069C6" w:rsidP="0044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926,700</w:t>
            </w:r>
          </w:p>
        </w:tc>
        <w:tc>
          <w:tcPr>
            <w:tcW w:w="243" w:type="dxa"/>
          </w:tcPr>
          <w:p w14:paraId="07BCC209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6F6C8E63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754,833</w:t>
            </w:r>
          </w:p>
        </w:tc>
        <w:tc>
          <w:tcPr>
            <w:tcW w:w="262" w:type="dxa"/>
          </w:tcPr>
          <w:p w14:paraId="329F51DE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25148CB0" w14:textId="06756831" w:rsidR="00EF694E" w:rsidRPr="00941748" w:rsidRDefault="009069C6" w:rsidP="0044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924,170</w:t>
            </w:r>
          </w:p>
        </w:tc>
        <w:tc>
          <w:tcPr>
            <w:tcW w:w="239" w:type="dxa"/>
          </w:tcPr>
          <w:p w14:paraId="20660A04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59AF946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751,291</w:t>
            </w:r>
          </w:p>
        </w:tc>
      </w:tr>
      <w:tr w:rsidR="004476EE" w:rsidRPr="00941748" w14:paraId="5122AF9C" w14:textId="77777777" w:rsidTr="00EF694E">
        <w:tc>
          <w:tcPr>
            <w:tcW w:w="3730" w:type="dxa"/>
          </w:tcPr>
          <w:p w14:paraId="7A66F0A6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2" w:type="dxa"/>
          </w:tcPr>
          <w:p w14:paraId="5A2B123B" w14:textId="07562FBE" w:rsidR="00EF694E" w:rsidRPr="00941748" w:rsidRDefault="004476EE" w:rsidP="0044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9,069</w:t>
            </w:r>
          </w:p>
        </w:tc>
        <w:tc>
          <w:tcPr>
            <w:tcW w:w="243" w:type="dxa"/>
          </w:tcPr>
          <w:p w14:paraId="41673A13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302BC02C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11,954</w:t>
            </w:r>
          </w:p>
        </w:tc>
        <w:tc>
          <w:tcPr>
            <w:tcW w:w="262" w:type="dxa"/>
          </w:tcPr>
          <w:p w14:paraId="19782696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316D10B9" w14:textId="1925C93D" w:rsidR="00EF694E" w:rsidRPr="00941748" w:rsidRDefault="004476EE" w:rsidP="0044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9,069</w:t>
            </w:r>
          </w:p>
        </w:tc>
        <w:tc>
          <w:tcPr>
            <w:tcW w:w="239" w:type="dxa"/>
          </w:tcPr>
          <w:p w14:paraId="402766F1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2A50E4E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11,954</w:t>
            </w:r>
          </w:p>
        </w:tc>
      </w:tr>
      <w:tr w:rsidR="004476EE" w:rsidRPr="00941748" w14:paraId="2CF5367A" w14:textId="77777777" w:rsidTr="00EF694E">
        <w:tc>
          <w:tcPr>
            <w:tcW w:w="3730" w:type="dxa"/>
          </w:tcPr>
          <w:p w14:paraId="3AB7D561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รายได้จากการให้บริการที่ปรึกษา</w:t>
            </w:r>
          </w:p>
        </w:tc>
        <w:tc>
          <w:tcPr>
            <w:tcW w:w="1182" w:type="dxa"/>
          </w:tcPr>
          <w:p w14:paraId="3981BEAF" w14:textId="0A864CE7" w:rsidR="00EF694E" w:rsidRPr="00941748" w:rsidRDefault="004476EE" w:rsidP="00906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17D0E40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75987C72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43,333</w:t>
            </w:r>
          </w:p>
        </w:tc>
        <w:tc>
          <w:tcPr>
            <w:tcW w:w="262" w:type="dxa"/>
          </w:tcPr>
          <w:p w14:paraId="75EB2163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586CDC75" w14:textId="4AA98F6A" w:rsidR="00EF694E" w:rsidRPr="00941748" w:rsidRDefault="004476EE" w:rsidP="0044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63525A54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96042F2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43,333</w:t>
            </w:r>
          </w:p>
        </w:tc>
      </w:tr>
      <w:tr w:rsidR="004476EE" w:rsidRPr="00941748" w14:paraId="64FBC092" w14:textId="77777777" w:rsidTr="00EF694E">
        <w:tc>
          <w:tcPr>
            <w:tcW w:w="3730" w:type="dxa"/>
          </w:tcPr>
          <w:p w14:paraId="5637A3C3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 xml:space="preserve">ซื้อสินค้าและวัตถุดิบ </w:t>
            </w:r>
          </w:p>
        </w:tc>
        <w:tc>
          <w:tcPr>
            <w:tcW w:w="1182" w:type="dxa"/>
          </w:tcPr>
          <w:p w14:paraId="2F924795" w14:textId="18BF04F8" w:rsidR="00EF694E" w:rsidRPr="00941748" w:rsidRDefault="004476EE" w:rsidP="0044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736,378</w:t>
            </w:r>
          </w:p>
        </w:tc>
        <w:tc>
          <w:tcPr>
            <w:tcW w:w="243" w:type="dxa"/>
          </w:tcPr>
          <w:p w14:paraId="19D0ED82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7F34478D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950,450</w:t>
            </w:r>
          </w:p>
        </w:tc>
        <w:tc>
          <w:tcPr>
            <w:tcW w:w="262" w:type="dxa"/>
          </w:tcPr>
          <w:p w14:paraId="13A9D653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758FE96B" w14:textId="062AD908" w:rsidR="00EF694E" w:rsidRPr="00941748" w:rsidRDefault="009069C6" w:rsidP="0044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723,165</w:t>
            </w:r>
          </w:p>
        </w:tc>
        <w:tc>
          <w:tcPr>
            <w:tcW w:w="239" w:type="dxa"/>
          </w:tcPr>
          <w:p w14:paraId="2CFAA1B6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61A9611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961,916</w:t>
            </w:r>
          </w:p>
        </w:tc>
      </w:tr>
      <w:tr w:rsidR="004476EE" w:rsidRPr="00941748" w14:paraId="7E911DA1" w14:textId="77777777" w:rsidTr="00EF694E">
        <w:tc>
          <w:tcPr>
            <w:tcW w:w="3730" w:type="dxa"/>
          </w:tcPr>
          <w:p w14:paraId="29179C4C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เงินสนับสนุนทางการตลาด</w:t>
            </w:r>
          </w:p>
        </w:tc>
        <w:tc>
          <w:tcPr>
            <w:tcW w:w="1182" w:type="dxa"/>
          </w:tcPr>
          <w:p w14:paraId="09D3E1BC" w14:textId="307E0398" w:rsidR="00EF694E" w:rsidRPr="00941748" w:rsidRDefault="004476EE" w:rsidP="0044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156,538</w:t>
            </w:r>
          </w:p>
        </w:tc>
        <w:tc>
          <w:tcPr>
            <w:tcW w:w="243" w:type="dxa"/>
          </w:tcPr>
          <w:p w14:paraId="20879FC6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0E09246F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103,803</w:t>
            </w:r>
          </w:p>
        </w:tc>
        <w:tc>
          <w:tcPr>
            <w:tcW w:w="262" w:type="dxa"/>
          </w:tcPr>
          <w:p w14:paraId="0FC75DF7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6E6C8393" w14:textId="3FE13AC6" w:rsidR="00EF694E" w:rsidRPr="00941748" w:rsidRDefault="004476EE" w:rsidP="0044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156,538</w:t>
            </w:r>
          </w:p>
        </w:tc>
        <w:tc>
          <w:tcPr>
            <w:tcW w:w="239" w:type="dxa"/>
          </w:tcPr>
          <w:p w14:paraId="54009D1B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697F4A5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103,803</w:t>
            </w:r>
          </w:p>
        </w:tc>
      </w:tr>
      <w:tr w:rsidR="004476EE" w:rsidRPr="00941748" w14:paraId="60273C69" w14:textId="77777777" w:rsidTr="00EF694E">
        <w:tc>
          <w:tcPr>
            <w:tcW w:w="3730" w:type="dxa"/>
          </w:tcPr>
          <w:p w14:paraId="202A9277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82" w:type="dxa"/>
          </w:tcPr>
          <w:p w14:paraId="1C41A524" w14:textId="78868ABD" w:rsidR="00EF694E" w:rsidRPr="00941748" w:rsidRDefault="004476EE" w:rsidP="0044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77,690</w:t>
            </w:r>
          </w:p>
        </w:tc>
        <w:tc>
          <w:tcPr>
            <w:tcW w:w="243" w:type="dxa"/>
          </w:tcPr>
          <w:p w14:paraId="1D691B9D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64551F17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83,962</w:t>
            </w:r>
          </w:p>
        </w:tc>
        <w:tc>
          <w:tcPr>
            <w:tcW w:w="262" w:type="dxa"/>
          </w:tcPr>
          <w:p w14:paraId="30969304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1B92DC3E" w14:textId="415721A6" w:rsidR="00EF694E" w:rsidRPr="00941748" w:rsidRDefault="004476EE" w:rsidP="0044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77,690</w:t>
            </w:r>
          </w:p>
        </w:tc>
        <w:tc>
          <w:tcPr>
            <w:tcW w:w="239" w:type="dxa"/>
          </w:tcPr>
          <w:p w14:paraId="6C17FD8E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F6711EA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83,962</w:t>
            </w:r>
          </w:p>
        </w:tc>
      </w:tr>
      <w:tr w:rsidR="004476EE" w:rsidRPr="00941748" w14:paraId="3B7B0C19" w14:textId="77777777" w:rsidTr="00EF694E">
        <w:tc>
          <w:tcPr>
            <w:tcW w:w="3730" w:type="dxa"/>
          </w:tcPr>
          <w:p w14:paraId="5C457277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82" w:type="dxa"/>
          </w:tcPr>
          <w:p w14:paraId="6F4535C4" w14:textId="410DD79B" w:rsidR="00EF694E" w:rsidRPr="00941748" w:rsidRDefault="004476EE" w:rsidP="0044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30,045</w:t>
            </w:r>
          </w:p>
        </w:tc>
        <w:tc>
          <w:tcPr>
            <w:tcW w:w="243" w:type="dxa"/>
          </w:tcPr>
          <w:p w14:paraId="4D2C87AE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405DF235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16,072</w:t>
            </w:r>
          </w:p>
        </w:tc>
        <w:tc>
          <w:tcPr>
            <w:tcW w:w="262" w:type="dxa"/>
          </w:tcPr>
          <w:p w14:paraId="6F21A67B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78FCA49B" w14:textId="6FAA89B3" w:rsidR="00EF694E" w:rsidRPr="00941748" w:rsidRDefault="009069C6" w:rsidP="0044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29,885</w:t>
            </w:r>
          </w:p>
        </w:tc>
        <w:tc>
          <w:tcPr>
            <w:tcW w:w="239" w:type="dxa"/>
          </w:tcPr>
          <w:p w14:paraId="0F43CC1E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6FA4D7A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15,965</w:t>
            </w:r>
          </w:p>
        </w:tc>
      </w:tr>
      <w:tr w:rsidR="004476EE" w:rsidRPr="00941748" w14:paraId="544A6449" w14:textId="77777777" w:rsidTr="00EF694E">
        <w:tc>
          <w:tcPr>
            <w:tcW w:w="3730" w:type="dxa"/>
          </w:tcPr>
          <w:p w14:paraId="7A8BFF8F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67D8010A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4ACD2A5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5519E100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CD9ADC4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25EC2035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E9C4939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CB203D8" w14:textId="77777777" w:rsidR="00EF694E" w:rsidRPr="00941748" w:rsidRDefault="00EF694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384564D" w14:textId="77777777" w:rsidR="009F1BFE" w:rsidRPr="00941748" w:rsidRDefault="009F1BFE" w:rsidP="00600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5E3CE6FB" w14:textId="77777777" w:rsidR="009F1BFE" w:rsidRPr="00941748" w:rsidRDefault="009F1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941748">
        <w:rPr>
          <w:rFonts w:ascii="Angsana New" w:hAnsi="Angsana New"/>
          <w:sz w:val="30"/>
          <w:szCs w:val="30"/>
          <w:cs/>
        </w:rPr>
        <w:br w:type="page"/>
      </w:r>
    </w:p>
    <w:p w14:paraId="44F6373C" w14:textId="76EF87E2" w:rsidR="00600B8C" w:rsidRPr="00941748" w:rsidRDefault="00600B8C" w:rsidP="00600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3A719A" w:rsidRPr="00941748">
        <w:rPr>
          <w:rFonts w:ascii="Angsana New" w:hAnsi="Angsana New" w:hint="cs"/>
          <w:sz w:val="30"/>
          <w:szCs w:val="30"/>
          <w:cs/>
        </w:rPr>
        <w:t xml:space="preserve">31 </w:t>
      </w:r>
      <w:r w:rsidR="00122BDD" w:rsidRPr="00941748">
        <w:rPr>
          <w:rFonts w:ascii="Angsana New" w:hAnsi="Angsana New" w:hint="cs"/>
          <w:sz w:val="30"/>
          <w:szCs w:val="30"/>
          <w:cs/>
        </w:rPr>
        <w:t>ธันวาคม</w:t>
      </w:r>
      <w:r w:rsidR="003A719A" w:rsidRPr="00941748">
        <w:rPr>
          <w:rFonts w:ascii="Angsana New" w:hAnsi="Angsana New" w:hint="cs"/>
          <w:sz w:val="30"/>
          <w:szCs w:val="30"/>
          <w:cs/>
        </w:rPr>
        <w:t xml:space="preserve"> 25</w:t>
      </w:r>
      <w:r w:rsidR="001C4951" w:rsidRPr="00941748">
        <w:rPr>
          <w:rFonts w:ascii="Angsana New" w:hAnsi="Angsana New"/>
          <w:sz w:val="30"/>
          <w:szCs w:val="30"/>
        </w:rPr>
        <w:t>60</w:t>
      </w:r>
      <w:r w:rsidR="0006029F" w:rsidRPr="00941748">
        <w:rPr>
          <w:rFonts w:ascii="Angsana New" w:hAnsi="Angsana New"/>
          <w:sz w:val="30"/>
          <w:szCs w:val="30"/>
        </w:rPr>
        <w:t xml:space="preserve"> </w:t>
      </w:r>
      <w:r w:rsidRPr="00941748">
        <w:rPr>
          <w:rFonts w:ascii="Angsana New" w:hAnsi="Angsana New" w:hint="cs"/>
          <w:sz w:val="30"/>
          <w:szCs w:val="30"/>
          <w:cs/>
        </w:rPr>
        <w:t xml:space="preserve">และ </w:t>
      </w:r>
      <w:r w:rsidR="00122BDD" w:rsidRPr="00941748">
        <w:rPr>
          <w:rFonts w:ascii="Angsana New" w:hAnsi="Angsana New"/>
          <w:sz w:val="30"/>
          <w:szCs w:val="30"/>
        </w:rPr>
        <w:t>30</w:t>
      </w:r>
      <w:r w:rsidRPr="00941748">
        <w:rPr>
          <w:rFonts w:ascii="Angsana New" w:hAnsi="Angsana New"/>
          <w:sz w:val="30"/>
          <w:szCs w:val="30"/>
          <w:cs/>
        </w:rPr>
        <w:t xml:space="preserve"> </w:t>
      </w:r>
      <w:r w:rsidR="00122BDD" w:rsidRPr="00941748">
        <w:rPr>
          <w:rFonts w:ascii="Angsana New" w:hAnsi="Angsana New" w:hint="cs"/>
          <w:sz w:val="30"/>
          <w:szCs w:val="30"/>
          <w:cs/>
        </w:rPr>
        <w:t>กันยายน</w:t>
      </w:r>
      <w:r w:rsidRPr="00941748">
        <w:rPr>
          <w:rFonts w:ascii="Angsana New" w:hAnsi="Angsana New"/>
          <w:sz w:val="30"/>
          <w:szCs w:val="30"/>
          <w:cs/>
        </w:rPr>
        <w:t xml:space="preserve"> </w:t>
      </w:r>
      <w:r w:rsidR="0006029F" w:rsidRPr="00941748">
        <w:rPr>
          <w:rFonts w:ascii="Angsana New" w:hAnsi="Angsana New" w:hint="cs"/>
          <w:sz w:val="30"/>
          <w:szCs w:val="30"/>
          <w:cs/>
        </w:rPr>
        <w:t>25</w:t>
      </w:r>
      <w:r w:rsidR="001C4951" w:rsidRPr="00941748">
        <w:rPr>
          <w:rFonts w:ascii="Angsana New" w:hAnsi="Angsana New"/>
          <w:sz w:val="30"/>
          <w:szCs w:val="30"/>
        </w:rPr>
        <w:t>60</w:t>
      </w:r>
      <w:r w:rsidR="003A719A" w:rsidRPr="00941748">
        <w:rPr>
          <w:rFonts w:ascii="Angsana New" w:hAnsi="Angsana New" w:hint="cs"/>
          <w:sz w:val="30"/>
          <w:szCs w:val="30"/>
          <w:cs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มีดังนี้</w:t>
      </w:r>
    </w:p>
    <w:p w14:paraId="1857FA6C" w14:textId="77777777" w:rsidR="009F1BFE" w:rsidRPr="00941748" w:rsidRDefault="009F1BFE" w:rsidP="00600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20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72"/>
        <w:gridCol w:w="6"/>
        <w:gridCol w:w="1254"/>
        <w:gridCol w:w="6"/>
        <w:gridCol w:w="265"/>
        <w:gridCol w:w="1262"/>
        <w:gridCol w:w="273"/>
        <w:gridCol w:w="1079"/>
        <w:gridCol w:w="7"/>
        <w:gridCol w:w="269"/>
        <w:gridCol w:w="1116"/>
      </w:tblGrid>
      <w:tr w:rsidR="00600B8C" w:rsidRPr="00941748" w14:paraId="153BF283" w14:textId="77777777" w:rsidTr="00E310AF">
        <w:trPr>
          <w:tblHeader/>
        </w:trPr>
        <w:tc>
          <w:tcPr>
            <w:tcW w:w="1994" w:type="pct"/>
          </w:tcPr>
          <w:p w14:paraId="2571A2CF" w14:textId="77777777" w:rsidR="00600B8C" w:rsidRPr="00941748" w:rsidRDefault="00600B8C" w:rsidP="0024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516" w:type="pct"/>
            <w:gridSpan w:val="5"/>
          </w:tcPr>
          <w:p w14:paraId="137FB6B8" w14:textId="77777777" w:rsidR="00600B8C" w:rsidRPr="00941748" w:rsidRDefault="00600B8C" w:rsidP="00244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25916A51" w14:textId="77777777" w:rsidR="00600B8C" w:rsidRPr="00941748" w:rsidRDefault="00600B8C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2" w:type="pct"/>
            <w:gridSpan w:val="4"/>
          </w:tcPr>
          <w:p w14:paraId="56A8651D" w14:textId="77777777" w:rsidR="00600B8C" w:rsidRPr="00941748" w:rsidRDefault="00600B8C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2BDD" w:rsidRPr="00941748" w14:paraId="13ECB296" w14:textId="77777777" w:rsidTr="00E310AF">
        <w:trPr>
          <w:tblHeader/>
        </w:trPr>
        <w:tc>
          <w:tcPr>
            <w:tcW w:w="1994" w:type="pct"/>
          </w:tcPr>
          <w:p w14:paraId="37D3516D" w14:textId="77777777" w:rsidR="00122BDD" w:rsidRPr="00941748" w:rsidRDefault="00122BDD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" w:type="pct"/>
            <w:gridSpan w:val="2"/>
          </w:tcPr>
          <w:p w14:paraId="40E7812A" w14:textId="77777777" w:rsidR="00122BDD" w:rsidRPr="00941748" w:rsidRDefault="00122BDD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7" w:type="pct"/>
            <w:gridSpan w:val="2"/>
          </w:tcPr>
          <w:p w14:paraId="0C52F570" w14:textId="77777777" w:rsidR="00122BDD" w:rsidRPr="00941748" w:rsidRDefault="00122BDD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659E809C" w14:textId="77777777" w:rsidR="00122BDD" w:rsidRPr="00941748" w:rsidRDefault="00122BDD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4174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0CB8BFFC" w14:textId="77777777" w:rsidR="00122BDD" w:rsidRPr="00941748" w:rsidRDefault="00122BDD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26A9DBD3" w14:textId="77777777" w:rsidR="00122BDD" w:rsidRPr="00941748" w:rsidRDefault="00122BDD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6" w:type="pct"/>
          </w:tcPr>
          <w:p w14:paraId="5D62E6BF" w14:textId="77777777" w:rsidR="00122BDD" w:rsidRPr="00941748" w:rsidRDefault="00122BDD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363B16F6" w14:textId="77777777" w:rsidR="00122BDD" w:rsidRPr="00941748" w:rsidRDefault="00122BDD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4174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1C4951" w:rsidRPr="00941748" w14:paraId="04BA236E" w14:textId="77777777" w:rsidTr="00E310AF">
        <w:trPr>
          <w:tblHeader/>
        </w:trPr>
        <w:tc>
          <w:tcPr>
            <w:tcW w:w="1994" w:type="pct"/>
          </w:tcPr>
          <w:p w14:paraId="7A8BE873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84" w:type="pct"/>
            <w:gridSpan w:val="2"/>
          </w:tcPr>
          <w:p w14:paraId="64617A50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7" w:type="pct"/>
            <w:gridSpan w:val="2"/>
          </w:tcPr>
          <w:p w14:paraId="0A9E36B1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72A4DFCB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8" w:type="pct"/>
          </w:tcPr>
          <w:p w14:paraId="3A2A5121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04772580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14:paraId="69E6500D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4399F789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1C4951" w:rsidRPr="00941748" w14:paraId="64DE2D19" w14:textId="77777777" w:rsidTr="008C05CC">
        <w:trPr>
          <w:tblHeader/>
        </w:trPr>
        <w:tc>
          <w:tcPr>
            <w:tcW w:w="1994" w:type="pct"/>
          </w:tcPr>
          <w:p w14:paraId="73EDF292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06" w:type="pct"/>
            <w:gridSpan w:val="10"/>
          </w:tcPr>
          <w:p w14:paraId="0A7FD36A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4951" w:rsidRPr="00941748" w14:paraId="16ECD0D4" w14:textId="77777777" w:rsidTr="00E310AF">
        <w:trPr>
          <w:tblHeader/>
        </w:trPr>
        <w:tc>
          <w:tcPr>
            <w:tcW w:w="1994" w:type="pct"/>
          </w:tcPr>
          <w:p w14:paraId="3A74FCA3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84" w:type="pct"/>
            <w:gridSpan w:val="2"/>
          </w:tcPr>
          <w:p w14:paraId="350CC9EA" w14:textId="7404DCB9" w:rsidR="001C4951" w:rsidRPr="00941748" w:rsidRDefault="004476EE" w:rsidP="0044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147" w:type="pct"/>
            <w:gridSpan w:val="2"/>
          </w:tcPr>
          <w:p w14:paraId="46AAE189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249B2235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148" w:type="pct"/>
          </w:tcPr>
          <w:p w14:paraId="6E7C1222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28D09C1D" w14:textId="26E9C41A" w:rsidR="001C4951" w:rsidRPr="00941748" w:rsidRDefault="004476EE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146" w:type="pct"/>
          </w:tcPr>
          <w:p w14:paraId="6601BE74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6BF451A3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135</w:t>
            </w:r>
          </w:p>
        </w:tc>
      </w:tr>
      <w:tr w:rsidR="001C4951" w:rsidRPr="00941748" w14:paraId="0E50FFA7" w14:textId="77777777" w:rsidTr="00E310AF">
        <w:trPr>
          <w:tblHeader/>
        </w:trPr>
        <w:tc>
          <w:tcPr>
            <w:tcW w:w="1994" w:type="pct"/>
          </w:tcPr>
          <w:p w14:paraId="16141D2D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84" w:type="pct"/>
            <w:gridSpan w:val="2"/>
          </w:tcPr>
          <w:p w14:paraId="1CAFF7C1" w14:textId="49057AA9" w:rsidR="001C4951" w:rsidRPr="00941748" w:rsidRDefault="004476EE" w:rsidP="0044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47" w:type="pct"/>
            <w:gridSpan w:val="2"/>
          </w:tcPr>
          <w:p w14:paraId="25C067A1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61544E06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A422168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56087BD4" w14:textId="55CF83AE" w:rsidR="001C4951" w:rsidRPr="00941748" w:rsidRDefault="003B1635" w:rsidP="00447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70,606</w:t>
            </w:r>
          </w:p>
        </w:tc>
        <w:tc>
          <w:tcPr>
            <w:tcW w:w="146" w:type="pct"/>
          </w:tcPr>
          <w:p w14:paraId="1E836755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321FF043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42,252</w:t>
            </w:r>
          </w:p>
        </w:tc>
      </w:tr>
      <w:tr w:rsidR="001C4951" w:rsidRPr="00941748" w14:paraId="2CE9A4E0" w14:textId="77777777" w:rsidTr="00C47742">
        <w:trPr>
          <w:tblHeader/>
        </w:trPr>
        <w:tc>
          <w:tcPr>
            <w:tcW w:w="1994" w:type="pct"/>
          </w:tcPr>
          <w:p w14:paraId="546C5DD1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84" w:type="pct"/>
            <w:gridSpan w:val="2"/>
            <w:tcBorders>
              <w:bottom w:val="single" w:sz="4" w:space="0" w:color="auto"/>
            </w:tcBorders>
          </w:tcPr>
          <w:p w14:paraId="5C5804F3" w14:textId="0C3B8207" w:rsidR="001C4951" w:rsidRPr="00941748" w:rsidRDefault="004476EE" w:rsidP="00447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</w:rPr>
              <w:t>349,47</w:t>
            </w:r>
            <w:r w:rsidR="003B163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7" w:type="pct"/>
            <w:gridSpan w:val="2"/>
          </w:tcPr>
          <w:p w14:paraId="37C2B8F1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443DC726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393,382</w:t>
            </w:r>
          </w:p>
        </w:tc>
        <w:tc>
          <w:tcPr>
            <w:tcW w:w="148" w:type="pct"/>
          </w:tcPr>
          <w:p w14:paraId="110DCF3B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bottom w:val="single" w:sz="4" w:space="0" w:color="auto"/>
            </w:tcBorders>
          </w:tcPr>
          <w:p w14:paraId="59D3B66A" w14:textId="0F144343" w:rsidR="001C4951" w:rsidRPr="00941748" w:rsidRDefault="003B1635" w:rsidP="00447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346,945</w:t>
            </w:r>
          </w:p>
        </w:tc>
        <w:tc>
          <w:tcPr>
            <w:tcW w:w="146" w:type="pct"/>
          </w:tcPr>
          <w:p w14:paraId="2A09F240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5A9F50BF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389,335</w:t>
            </w:r>
          </w:p>
        </w:tc>
      </w:tr>
      <w:tr w:rsidR="001C4951" w:rsidRPr="00941748" w14:paraId="3747C0C3" w14:textId="77777777" w:rsidTr="00DD636F">
        <w:trPr>
          <w:tblHeader/>
        </w:trPr>
        <w:tc>
          <w:tcPr>
            <w:tcW w:w="1994" w:type="pct"/>
          </w:tcPr>
          <w:p w14:paraId="1A66F806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45BF10" w14:textId="00F786BA" w:rsidR="001C4951" w:rsidRPr="00941748" w:rsidRDefault="004476EE" w:rsidP="0044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349,65</w:t>
            </w:r>
            <w:r w:rsidR="003B163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7" w:type="pct"/>
            <w:gridSpan w:val="2"/>
            <w:tcBorders>
              <w:left w:val="nil"/>
            </w:tcBorders>
          </w:tcPr>
          <w:p w14:paraId="3DBFD48E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034A1C4A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393,517</w:t>
            </w:r>
          </w:p>
        </w:tc>
        <w:tc>
          <w:tcPr>
            <w:tcW w:w="148" w:type="pct"/>
            <w:tcBorders>
              <w:left w:val="nil"/>
            </w:tcBorders>
          </w:tcPr>
          <w:p w14:paraId="4D2BE80C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71F1CD" w14:textId="76CA730E" w:rsidR="001C4951" w:rsidRPr="00941748" w:rsidRDefault="003B1635" w:rsidP="0048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417,735</w:t>
            </w:r>
          </w:p>
        </w:tc>
        <w:tc>
          <w:tcPr>
            <w:tcW w:w="146" w:type="pct"/>
            <w:tcBorders>
              <w:left w:val="nil"/>
            </w:tcBorders>
          </w:tcPr>
          <w:p w14:paraId="3655FCFF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1BD78CF8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sz w:val="30"/>
                <w:szCs w:val="30"/>
              </w:rPr>
              <w:t>431,722</w:t>
            </w:r>
          </w:p>
        </w:tc>
      </w:tr>
      <w:tr w:rsidR="001C4951" w:rsidRPr="00941748" w14:paraId="642625F9" w14:textId="77777777" w:rsidTr="001A382E">
        <w:trPr>
          <w:tblHeader/>
        </w:trPr>
        <w:tc>
          <w:tcPr>
            <w:tcW w:w="1994" w:type="pct"/>
          </w:tcPr>
          <w:p w14:paraId="56BADB4B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97BC002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tcBorders>
              <w:left w:val="nil"/>
            </w:tcBorders>
          </w:tcPr>
          <w:p w14:paraId="7B81FEEA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double" w:sz="4" w:space="0" w:color="auto"/>
            </w:tcBorders>
          </w:tcPr>
          <w:p w14:paraId="451D5051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left w:val="nil"/>
            </w:tcBorders>
          </w:tcPr>
          <w:p w14:paraId="109F1044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double" w:sz="4" w:space="0" w:color="auto"/>
            </w:tcBorders>
          </w:tcPr>
          <w:p w14:paraId="413FB634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tcBorders>
              <w:left w:val="nil"/>
            </w:tcBorders>
          </w:tcPr>
          <w:p w14:paraId="443DB6E4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0E9E260B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C4951" w:rsidRPr="00941748" w14:paraId="7EEC21E4" w14:textId="77777777" w:rsidTr="00E310AF">
        <w:trPr>
          <w:tblHeader/>
        </w:trPr>
        <w:tc>
          <w:tcPr>
            <w:tcW w:w="1997" w:type="pct"/>
            <w:gridSpan w:val="2"/>
          </w:tcPr>
          <w:p w14:paraId="268BA138" w14:textId="068FD332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="008A696D"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A696D"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8A696D"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13" w:type="pct"/>
            <w:gridSpan w:val="4"/>
          </w:tcPr>
          <w:p w14:paraId="55B49A10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0C8744E9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pct"/>
            <w:gridSpan w:val="4"/>
          </w:tcPr>
          <w:p w14:paraId="3C6B641B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4951" w:rsidRPr="00941748" w14:paraId="7A3684F2" w14:textId="77777777" w:rsidTr="00E310AF">
        <w:trPr>
          <w:tblHeader/>
        </w:trPr>
        <w:tc>
          <w:tcPr>
            <w:tcW w:w="1997" w:type="pct"/>
            <w:gridSpan w:val="2"/>
          </w:tcPr>
          <w:p w14:paraId="43DD2FF9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gridSpan w:val="2"/>
          </w:tcPr>
          <w:p w14:paraId="17863EF3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4" w:type="pct"/>
          </w:tcPr>
          <w:p w14:paraId="14299B70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1B3CE325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4174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09E2B28D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8E86FDD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0" w:type="pct"/>
            <w:gridSpan w:val="2"/>
          </w:tcPr>
          <w:p w14:paraId="6818444E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06014812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4174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1C4951" w:rsidRPr="00941748" w14:paraId="186C1408" w14:textId="77777777" w:rsidTr="00E310AF">
        <w:trPr>
          <w:tblHeader/>
        </w:trPr>
        <w:tc>
          <w:tcPr>
            <w:tcW w:w="1997" w:type="pct"/>
            <w:gridSpan w:val="2"/>
          </w:tcPr>
          <w:p w14:paraId="189730C7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gridSpan w:val="2"/>
          </w:tcPr>
          <w:p w14:paraId="7B36F551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4" w:type="pct"/>
          </w:tcPr>
          <w:p w14:paraId="066E1905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48C27A35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8" w:type="pct"/>
          </w:tcPr>
          <w:p w14:paraId="67D70F3B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0702B51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50" w:type="pct"/>
            <w:gridSpan w:val="2"/>
          </w:tcPr>
          <w:p w14:paraId="2A3A96F2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24BD978F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1C4951" w:rsidRPr="00941748" w14:paraId="663C0199" w14:textId="77777777" w:rsidTr="00E310AF">
        <w:trPr>
          <w:tblHeader/>
        </w:trPr>
        <w:tc>
          <w:tcPr>
            <w:tcW w:w="1997" w:type="pct"/>
            <w:gridSpan w:val="2"/>
          </w:tcPr>
          <w:p w14:paraId="05492A89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03" w:type="pct"/>
            <w:gridSpan w:val="9"/>
          </w:tcPr>
          <w:p w14:paraId="62F18303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4951" w:rsidRPr="00941748" w14:paraId="5C6C3C26" w14:textId="77777777" w:rsidTr="00E310AF">
        <w:tc>
          <w:tcPr>
            <w:tcW w:w="1997" w:type="pct"/>
            <w:gridSpan w:val="2"/>
          </w:tcPr>
          <w:p w14:paraId="27163FEC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84" w:type="pct"/>
            <w:gridSpan w:val="2"/>
          </w:tcPr>
          <w:p w14:paraId="1B9F0572" w14:textId="2E5B3A44" w:rsidR="001C4951" w:rsidRPr="00941748" w:rsidRDefault="00276309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EA0AF8B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357B4C20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6243F4A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79CE7A7" w14:textId="50575003" w:rsidR="001C4951" w:rsidRPr="00941748" w:rsidRDefault="00276309" w:rsidP="0027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44,821</w:t>
            </w:r>
          </w:p>
        </w:tc>
        <w:tc>
          <w:tcPr>
            <w:tcW w:w="150" w:type="pct"/>
            <w:gridSpan w:val="2"/>
          </w:tcPr>
          <w:p w14:paraId="696FCF7A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0177650C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57,035</w:t>
            </w:r>
          </w:p>
        </w:tc>
      </w:tr>
      <w:tr w:rsidR="001C4951" w:rsidRPr="00941748" w14:paraId="2D182EA0" w14:textId="77777777" w:rsidTr="00E310AF">
        <w:tc>
          <w:tcPr>
            <w:tcW w:w="1997" w:type="pct"/>
            <w:gridSpan w:val="2"/>
          </w:tcPr>
          <w:p w14:paraId="3F4C5FE3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84" w:type="pct"/>
            <w:gridSpan w:val="2"/>
          </w:tcPr>
          <w:p w14:paraId="700763D9" w14:textId="3D72C1D7" w:rsidR="001C4951" w:rsidRPr="00941748" w:rsidRDefault="00276309" w:rsidP="00844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1,779</w:t>
            </w:r>
          </w:p>
        </w:tc>
        <w:tc>
          <w:tcPr>
            <w:tcW w:w="144" w:type="pct"/>
          </w:tcPr>
          <w:p w14:paraId="668E7A9C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03029967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3,639</w:t>
            </w:r>
          </w:p>
        </w:tc>
        <w:tc>
          <w:tcPr>
            <w:tcW w:w="148" w:type="pct"/>
          </w:tcPr>
          <w:p w14:paraId="15C3B905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09DBBEE" w14:textId="4061AAC6" w:rsidR="001C4951" w:rsidRPr="00941748" w:rsidRDefault="00276309" w:rsidP="0027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1,779</w:t>
            </w:r>
          </w:p>
        </w:tc>
        <w:tc>
          <w:tcPr>
            <w:tcW w:w="150" w:type="pct"/>
            <w:gridSpan w:val="2"/>
          </w:tcPr>
          <w:p w14:paraId="0E3F4C0A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2D54E66A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3,639</w:t>
            </w:r>
          </w:p>
        </w:tc>
      </w:tr>
      <w:tr w:rsidR="001C4951" w:rsidRPr="00941748" w14:paraId="78BB43A6" w14:textId="77777777" w:rsidTr="002E340A">
        <w:tc>
          <w:tcPr>
            <w:tcW w:w="1997" w:type="pct"/>
            <w:gridSpan w:val="2"/>
          </w:tcPr>
          <w:p w14:paraId="13C179DC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84" w:type="pct"/>
            <w:gridSpan w:val="2"/>
          </w:tcPr>
          <w:p w14:paraId="006C9636" w14:textId="74EC4286" w:rsidR="001C4951" w:rsidRPr="00941748" w:rsidRDefault="00276309" w:rsidP="0027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377,692</w:t>
            </w:r>
          </w:p>
        </w:tc>
        <w:tc>
          <w:tcPr>
            <w:tcW w:w="144" w:type="pct"/>
          </w:tcPr>
          <w:p w14:paraId="60CB4C50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723B89D4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293,240</w:t>
            </w:r>
          </w:p>
        </w:tc>
        <w:tc>
          <w:tcPr>
            <w:tcW w:w="148" w:type="pct"/>
          </w:tcPr>
          <w:p w14:paraId="71237D7A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991AE13" w14:textId="6E01B8FB" w:rsidR="001C4951" w:rsidRPr="00941748" w:rsidRDefault="00276309" w:rsidP="0027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377,647</w:t>
            </w:r>
          </w:p>
        </w:tc>
        <w:tc>
          <w:tcPr>
            <w:tcW w:w="150" w:type="pct"/>
            <w:gridSpan w:val="2"/>
          </w:tcPr>
          <w:p w14:paraId="64CFF960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199EB610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293,195</w:t>
            </w:r>
          </w:p>
        </w:tc>
      </w:tr>
      <w:tr w:rsidR="001C4951" w:rsidRPr="00941748" w14:paraId="03C4BB2E" w14:textId="77777777" w:rsidTr="00E310AF">
        <w:tc>
          <w:tcPr>
            <w:tcW w:w="1997" w:type="pct"/>
            <w:gridSpan w:val="2"/>
          </w:tcPr>
          <w:p w14:paraId="431F2E37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3CD803" w14:textId="19EFE68F" w:rsidR="001C4951" w:rsidRPr="00941748" w:rsidRDefault="00276309" w:rsidP="00276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379,471</w:t>
            </w:r>
          </w:p>
        </w:tc>
        <w:tc>
          <w:tcPr>
            <w:tcW w:w="144" w:type="pct"/>
          </w:tcPr>
          <w:p w14:paraId="1F37B160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369C71E3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296,879</w:t>
            </w:r>
          </w:p>
        </w:tc>
        <w:tc>
          <w:tcPr>
            <w:tcW w:w="148" w:type="pct"/>
          </w:tcPr>
          <w:p w14:paraId="2AC9EC48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1F7A3F54" w14:textId="5B8F3810" w:rsidR="001C4951" w:rsidRPr="00941748" w:rsidRDefault="00276309" w:rsidP="00276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424,247</w:t>
            </w:r>
          </w:p>
        </w:tc>
        <w:tc>
          <w:tcPr>
            <w:tcW w:w="150" w:type="pct"/>
            <w:gridSpan w:val="2"/>
          </w:tcPr>
          <w:p w14:paraId="2FDC43B2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301DD6C3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353,869</w:t>
            </w:r>
          </w:p>
        </w:tc>
      </w:tr>
    </w:tbl>
    <w:p w14:paraId="2D4D7A00" w14:textId="77777777" w:rsidR="00EE3280" w:rsidRPr="00941748" w:rsidRDefault="00EE3280" w:rsidP="00240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25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52"/>
        <w:gridCol w:w="990"/>
        <w:gridCol w:w="722"/>
        <w:gridCol w:w="1258"/>
        <w:gridCol w:w="268"/>
        <w:gridCol w:w="1262"/>
        <w:gridCol w:w="268"/>
        <w:gridCol w:w="1082"/>
        <w:gridCol w:w="268"/>
        <w:gridCol w:w="1081"/>
      </w:tblGrid>
      <w:tr w:rsidR="001A382E" w:rsidRPr="00941748" w14:paraId="73E820BF" w14:textId="77777777" w:rsidTr="009E708C">
        <w:trPr>
          <w:tblHeader/>
        </w:trPr>
        <w:tc>
          <w:tcPr>
            <w:tcW w:w="1109" w:type="pct"/>
          </w:tcPr>
          <w:p w14:paraId="104E24E0" w14:textId="77777777" w:rsidR="00DD5AED" w:rsidRPr="00941748" w:rsidRDefault="00DD5AED" w:rsidP="0024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br w:type="page"/>
            </w:r>
            <w:r w:rsidRPr="0094174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เงินให้กู้ยืมแก่กิจการ</w:t>
            </w:r>
          </w:p>
        </w:tc>
        <w:tc>
          <w:tcPr>
            <w:tcW w:w="925" w:type="pct"/>
            <w:gridSpan w:val="2"/>
          </w:tcPr>
          <w:p w14:paraId="20E954CF" w14:textId="77777777" w:rsidR="00DD5AED" w:rsidRPr="00941748" w:rsidRDefault="00DD5AED" w:rsidP="00244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507" w:type="pct"/>
            <w:gridSpan w:val="3"/>
          </w:tcPr>
          <w:p w14:paraId="32673BDA" w14:textId="77777777" w:rsidR="00DD5AED" w:rsidRPr="00941748" w:rsidRDefault="00DD5AED" w:rsidP="00244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3D6FEBF1" w14:textId="77777777" w:rsidR="00DD5AED" w:rsidRPr="00941748" w:rsidRDefault="00DD5AED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09BB5CEA" w14:textId="77777777" w:rsidR="00DD5AED" w:rsidRPr="00941748" w:rsidRDefault="00DD5AED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69C0" w:rsidRPr="00941748" w14:paraId="691214A5" w14:textId="77777777" w:rsidTr="009E708C">
        <w:trPr>
          <w:tblHeader/>
        </w:trPr>
        <w:tc>
          <w:tcPr>
            <w:tcW w:w="1109" w:type="pct"/>
          </w:tcPr>
          <w:p w14:paraId="2B3D31E1" w14:textId="77777777" w:rsidR="00122BDD" w:rsidRPr="00941748" w:rsidRDefault="00122BDD" w:rsidP="0012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  </w:t>
            </w:r>
            <w:r w:rsidRPr="0094174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5" w:type="pct"/>
          </w:tcPr>
          <w:p w14:paraId="65AF4D31" w14:textId="172714DF" w:rsidR="00122BDD" w:rsidRPr="00941748" w:rsidRDefault="001A382E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9E708C" w:rsidRPr="00941748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90" w:type="pct"/>
          </w:tcPr>
          <w:p w14:paraId="11314372" w14:textId="77777777" w:rsidR="00122BDD" w:rsidRPr="00941748" w:rsidRDefault="001A382E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80" w:type="pct"/>
          </w:tcPr>
          <w:p w14:paraId="29F51C72" w14:textId="77777777" w:rsidR="00122BDD" w:rsidRPr="00941748" w:rsidRDefault="00122BDD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5" w:type="pct"/>
          </w:tcPr>
          <w:p w14:paraId="3B510573" w14:textId="77777777" w:rsidR="00122BDD" w:rsidRPr="00941748" w:rsidRDefault="00122BDD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2E4AE3EC" w14:textId="77777777" w:rsidR="00122BDD" w:rsidRPr="00941748" w:rsidRDefault="00122BDD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4174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0A1691BB" w14:textId="77777777" w:rsidR="00122BDD" w:rsidRPr="00941748" w:rsidRDefault="00122BDD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EE160DE" w14:textId="77777777" w:rsidR="00122BDD" w:rsidRPr="00941748" w:rsidRDefault="00122BDD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5" w:type="pct"/>
          </w:tcPr>
          <w:p w14:paraId="474DE563" w14:textId="77777777" w:rsidR="00122BDD" w:rsidRPr="00941748" w:rsidRDefault="00122BDD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265DE69" w14:textId="77777777" w:rsidR="00122BDD" w:rsidRPr="00941748" w:rsidRDefault="00122BDD" w:rsidP="0012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4174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BD69C0" w:rsidRPr="00941748" w14:paraId="10A66F36" w14:textId="77777777" w:rsidTr="009E708C">
        <w:trPr>
          <w:tblHeader/>
        </w:trPr>
        <w:tc>
          <w:tcPr>
            <w:tcW w:w="1109" w:type="pct"/>
          </w:tcPr>
          <w:p w14:paraId="75AEE81D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520B8922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390" w:type="pct"/>
          </w:tcPr>
          <w:p w14:paraId="1F98CD12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680" w:type="pct"/>
          </w:tcPr>
          <w:p w14:paraId="43FFFEB6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5" w:type="pct"/>
          </w:tcPr>
          <w:p w14:paraId="4EDB576B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4FB592C4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5" w:type="pct"/>
          </w:tcPr>
          <w:p w14:paraId="03CC3C74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D37DA0C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5" w:type="pct"/>
          </w:tcPr>
          <w:p w14:paraId="72B4E921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16090F9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1C4951" w:rsidRPr="00941748" w14:paraId="6DF63821" w14:textId="77777777" w:rsidTr="009E708C">
        <w:trPr>
          <w:tblHeader/>
        </w:trPr>
        <w:tc>
          <w:tcPr>
            <w:tcW w:w="1109" w:type="pct"/>
          </w:tcPr>
          <w:p w14:paraId="5C051A6C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pct"/>
            <w:gridSpan w:val="2"/>
          </w:tcPr>
          <w:p w14:paraId="4AD376BA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966" w:type="pct"/>
            <w:gridSpan w:val="7"/>
          </w:tcPr>
          <w:p w14:paraId="2D7EA114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69C0" w:rsidRPr="00941748" w14:paraId="6147C0A5" w14:textId="77777777" w:rsidTr="009E708C">
        <w:tc>
          <w:tcPr>
            <w:tcW w:w="1109" w:type="pct"/>
          </w:tcPr>
          <w:p w14:paraId="19D44F37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35" w:type="pct"/>
          </w:tcPr>
          <w:p w14:paraId="00EFA2F6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0" w:type="pct"/>
          </w:tcPr>
          <w:p w14:paraId="044B70C4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</w:tcPr>
          <w:p w14:paraId="5D31C7EC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2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9CFA153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0D6CE005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4DAE4C1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C8677C8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DAE3249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ECBF376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D69C0" w:rsidRPr="00941748" w14:paraId="09990DCA" w14:textId="77777777" w:rsidTr="009E708C">
        <w:trPr>
          <w:trHeight w:val="452"/>
        </w:trPr>
        <w:tc>
          <w:tcPr>
            <w:tcW w:w="1109" w:type="pct"/>
          </w:tcPr>
          <w:p w14:paraId="18B65E6C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5" w:type="pct"/>
          </w:tcPr>
          <w:p w14:paraId="27511EF7" w14:textId="2DC9040C" w:rsidR="001C4951" w:rsidRPr="00941748" w:rsidRDefault="00276309" w:rsidP="00276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3.10</w:t>
            </w:r>
          </w:p>
        </w:tc>
        <w:tc>
          <w:tcPr>
            <w:tcW w:w="390" w:type="pct"/>
          </w:tcPr>
          <w:p w14:paraId="6E1DB960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3.10</w:t>
            </w:r>
          </w:p>
        </w:tc>
        <w:tc>
          <w:tcPr>
            <w:tcW w:w="680" w:type="pct"/>
          </w:tcPr>
          <w:p w14:paraId="055D9B4E" w14:textId="206CE36C" w:rsidR="001C4951" w:rsidRPr="00941748" w:rsidRDefault="00276309" w:rsidP="00276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31BA386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065D419F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2AB20A4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A10100A" w14:textId="1F14F84D" w:rsidR="001C4951" w:rsidRPr="00941748" w:rsidRDefault="00276309" w:rsidP="00276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125,000</w:t>
            </w:r>
          </w:p>
        </w:tc>
        <w:tc>
          <w:tcPr>
            <w:tcW w:w="145" w:type="pct"/>
          </w:tcPr>
          <w:p w14:paraId="15442F05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3CC8F0E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125,000</w:t>
            </w:r>
          </w:p>
        </w:tc>
      </w:tr>
      <w:tr w:rsidR="00BD69C0" w:rsidRPr="00941748" w14:paraId="2AF6DA23" w14:textId="77777777" w:rsidTr="009E708C">
        <w:tc>
          <w:tcPr>
            <w:tcW w:w="1109" w:type="pct"/>
          </w:tcPr>
          <w:p w14:paraId="4FB2C20B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35" w:type="pct"/>
          </w:tcPr>
          <w:p w14:paraId="17CAFAA9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0" w:type="pct"/>
          </w:tcPr>
          <w:p w14:paraId="60FEF6FD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</w:tcPr>
          <w:p w14:paraId="305640B2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7FCBF02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3638A178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597483E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7BB4F97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7E8F7E6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F7AF430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D69C0" w:rsidRPr="00941748" w14:paraId="31384B01" w14:textId="77777777" w:rsidTr="009E708C">
        <w:tc>
          <w:tcPr>
            <w:tcW w:w="1109" w:type="pct"/>
          </w:tcPr>
          <w:p w14:paraId="5B1B3E90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5" w:type="pct"/>
          </w:tcPr>
          <w:p w14:paraId="3F3C0FF3" w14:textId="79BC7686" w:rsidR="001C4951" w:rsidRPr="00941748" w:rsidRDefault="00276309" w:rsidP="009E7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3.90-4.05</w:t>
            </w:r>
          </w:p>
        </w:tc>
        <w:tc>
          <w:tcPr>
            <w:tcW w:w="390" w:type="pct"/>
          </w:tcPr>
          <w:p w14:paraId="7E3CBDDB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4.44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7B4C7FED" w14:textId="2A486F93" w:rsidR="001C4951" w:rsidRPr="00941748" w:rsidRDefault="00276309" w:rsidP="00276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45" w:type="pct"/>
          </w:tcPr>
          <w:p w14:paraId="40D4B397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3AFA7183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45" w:type="pct"/>
          </w:tcPr>
          <w:p w14:paraId="34E17745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8A97340" w14:textId="19CF7B99" w:rsidR="001C4951" w:rsidRPr="00941748" w:rsidRDefault="00276309" w:rsidP="0084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45" w:type="pct"/>
          </w:tcPr>
          <w:p w14:paraId="27B72848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8911751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</w:tr>
      <w:tr w:rsidR="00BD69C0" w:rsidRPr="00941748" w14:paraId="3AD5B95C" w14:textId="77777777" w:rsidTr="009E708C">
        <w:tc>
          <w:tcPr>
            <w:tcW w:w="1109" w:type="pct"/>
          </w:tcPr>
          <w:p w14:paraId="57A23144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5" w:type="pct"/>
          </w:tcPr>
          <w:p w14:paraId="0448D79F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0" w:type="pct"/>
          </w:tcPr>
          <w:p w14:paraId="7984A109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7022D1E6" w14:textId="5F835B40" w:rsidR="001C4951" w:rsidRPr="00941748" w:rsidRDefault="00276309" w:rsidP="00276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145" w:type="pct"/>
          </w:tcPr>
          <w:p w14:paraId="02DB59AC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</w:tcPr>
          <w:p w14:paraId="340BCB5D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145" w:type="pct"/>
          </w:tcPr>
          <w:p w14:paraId="43858B40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53BE645" w14:textId="418276F0" w:rsidR="001C4951" w:rsidRPr="00941748" w:rsidRDefault="00276309" w:rsidP="00276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128,000</w:t>
            </w:r>
          </w:p>
        </w:tc>
        <w:tc>
          <w:tcPr>
            <w:tcW w:w="145" w:type="pct"/>
          </w:tcPr>
          <w:p w14:paraId="15FDE4F9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845DA55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128,000</w:t>
            </w:r>
          </w:p>
        </w:tc>
      </w:tr>
    </w:tbl>
    <w:p w14:paraId="3434C707" w14:textId="77777777" w:rsidR="00B73908" w:rsidRPr="00941748" w:rsidRDefault="00B73908" w:rsidP="002A1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67C431C1" w14:textId="77777777" w:rsidR="00715816" w:rsidRPr="00941748" w:rsidRDefault="007A1D86" w:rsidP="002A1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 w:hint="cs"/>
          <w:sz w:val="30"/>
          <w:szCs w:val="30"/>
          <w:cs/>
        </w:rPr>
        <w:lastRenderedPageBreak/>
        <w:t>ไม่มี</w:t>
      </w:r>
      <w:r w:rsidR="00715816" w:rsidRPr="00941748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</w:t>
      </w:r>
      <w:r w:rsidR="00715816" w:rsidRPr="00941748">
        <w:rPr>
          <w:rFonts w:ascii="Angsana New" w:hAnsi="Angsana New" w:hint="cs"/>
          <w:sz w:val="30"/>
          <w:szCs w:val="30"/>
          <w:cs/>
        </w:rPr>
        <w:t>ระยะสั้น</w:t>
      </w:r>
      <w:r w:rsidR="00CA5817" w:rsidRPr="00941748">
        <w:rPr>
          <w:rFonts w:ascii="Angsana New" w:hAnsi="Angsana New" w:hint="cs"/>
          <w:sz w:val="30"/>
          <w:szCs w:val="30"/>
          <w:cs/>
        </w:rPr>
        <w:t>และเงินให้กู้ยืมระยะยาว</w:t>
      </w:r>
      <w:r w:rsidR="00715816" w:rsidRPr="00941748">
        <w:rPr>
          <w:rFonts w:ascii="Angsana New" w:hAnsi="Angsana New"/>
          <w:sz w:val="30"/>
          <w:szCs w:val="30"/>
          <w:cs/>
        </w:rPr>
        <w:t>แก่กิจการที่เกี่ยวข้องกันสำหรับงวด</w:t>
      </w:r>
      <w:r w:rsidR="00715816" w:rsidRPr="00941748">
        <w:rPr>
          <w:rFonts w:ascii="Angsana New" w:hAnsi="Angsana New" w:hint="cs"/>
          <w:sz w:val="30"/>
          <w:szCs w:val="30"/>
          <w:cs/>
        </w:rPr>
        <w:t>สามเดือน</w:t>
      </w:r>
      <w:r w:rsidR="00715816" w:rsidRPr="00941748">
        <w:rPr>
          <w:rFonts w:ascii="Angsana New" w:hAnsi="Angsana New"/>
          <w:sz w:val="30"/>
          <w:szCs w:val="30"/>
          <w:cs/>
        </w:rPr>
        <w:t>สิ้นสุดวันที่</w:t>
      </w:r>
      <w:r w:rsidR="00715816" w:rsidRPr="00941748">
        <w:rPr>
          <w:rFonts w:ascii="Angsana New" w:hAnsi="Angsana New"/>
          <w:color w:val="FFFFFF"/>
          <w:sz w:val="30"/>
          <w:szCs w:val="30"/>
        </w:rPr>
        <w:t>.</w:t>
      </w:r>
      <w:r w:rsidR="00715816" w:rsidRPr="00941748">
        <w:rPr>
          <w:rFonts w:ascii="Angsana New" w:hAnsi="Angsana New"/>
          <w:sz w:val="30"/>
          <w:szCs w:val="30"/>
          <w:cs/>
        </w:rPr>
        <w:t>3</w:t>
      </w:r>
      <w:r w:rsidR="00715816" w:rsidRPr="00941748">
        <w:rPr>
          <w:rFonts w:ascii="Angsana New" w:hAnsi="Angsana New" w:hint="cs"/>
          <w:sz w:val="30"/>
          <w:szCs w:val="30"/>
          <w:cs/>
        </w:rPr>
        <w:t>1</w:t>
      </w:r>
      <w:r w:rsidR="00715816" w:rsidRPr="00941748">
        <w:rPr>
          <w:rFonts w:ascii="Angsana New" w:hAnsi="Angsana New"/>
          <w:sz w:val="30"/>
          <w:szCs w:val="30"/>
          <w:cs/>
        </w:rPr>
        <w:t xml:space="preserve"> </w:t>
      </w:r>
      <w:r w:rsidR="00B72EC8" w:rsidRPr="00941748">
        <w:rPr>
          <w:rFonts w:ascii="Angsana New" w:hAnsi="Angsana New" w:hint="cs"/>
          <w:sz w:val="30"/>
          <w:szCs w:val="30"/>
          <w:cs/>
        </w:rPr>
        <w:t>ธันวาคม</w:t>
      </w:r>
      <w:r w:rsidR="00715816" w:rsidRPr="00941748">
        <w:rPr>
          <w:rFonts w:ascii="Angsana New" w:hAnsi="Angsana New" w:hint="cs"/>
          <w:sz w:val="30"/>
          <w:szCs w:val="30"/>
          <w:cs/>
        </w:rPr>
        <w:t xml:space="preserve"> </w:t>
      </w:r>
      <w:r w:rsidR="00715816" w:rsidRPr="00941748">
        <w:rPr>
          <w:rFonts w:ascii="Angsana New" w:hAnsi="Angsana New"/>
          <w:sz w:val="30"/>
          <w:szCs w:val="30"/>
          <w:cs/>
        </w:rPr>
        <w:t>25</w:t>
      </w:r>
      <w:r w:rsidR="001C4951" w:rsidRPr="00941748">
        <w:rPr>
          <w:rFonts w:ascii="Angsana New" w:hAnsi="Angsana New"/>
          <w:sz w:val="30"/>
          <w:szCs w:val="30"/>
        </w:rPr>
        <w:t>60</w:t>
      </w:r>
      <w:r w:rsidR="00715816" w:rsidRPr="00941748">
        <w:rPr>
          <w:rFonts w:ascii="Angsana New" w:hAnsi="Angsana New" w:hint="cs"/>
          <w:sz w:val="30"/>
          <w:szCs w:val="30"/>
          <w:cs/>
        </w:rPr>
        <w:t xml:space="preserve"> </w:t>
      </w:r>
      <w:r w:rsidR="00242D61" w:rsidRPr="00941748">
        <w:rPr>
          <w:rFonts w:ascii="Angsana New" w:hAnsi="Angsana New"/>
          <w:sz w:val="30"/>
          <w:szCs w:val="30"/>
          <w:cs/>
        </w:rPr>
        <w:t>และ</w:t>
      </w:r>
      <w:r w:rsidR="00030A73" w:rsidRPr="00941748">
        <w:rPr>
          <w:rFonts w:ascii="Angsana New" w:hAnsi="Angsana New" w:hint="cs"/>
          <w:sz w:val="30"/>
          <w:szCs w:val="30"/>
          <w:cs/>
        </w:rPr>
        <w:t xml:space="preserve"> </w:t>
      </w:r>
      <w:r w:rsidR="00242D61" w:rsidRPr="00941748">
        <w:rPr>
          <w:rFonts w:ascii="Angsana New" w:hAnsi="Angsana New"/>
          <w:sz w:val="30"/>
          <w:szCs w:val="30"/>
          <w:cs/>
        </w:rPr>
        <w:t>25</w:t>
      </w:r>
      <w:r w:rsidR="00227F70" w:rsidRPr="00941748">
        <w:rPr>
          <w:rFonts w:ascii="Angsana New" w:hAnsi="Angsana New"/>
          <w:sz w:val="30"/>
          <w:szCs w:val="30"/>
        </w:rPr>
        <w:t>5</w:t>
      </w:r>
      <w:r w:rsidR="001C4951" w:rsidRPr="00941748">
        <w:rPr>
          <w:rFonts w:ascii="Angsana New" w:hAnsi="Angsana New"/>
          <w:sz w:val="30"/>
          <w:szCs w:val="30"/>
        </w:rPr>
        <w:t>9</w:t>
      </w:r>
    </w:p>
    <w:p w14:paraId="6CB5ADA0" w14:textId="77777777" w:rsidR="002A1F16" w:rsidRPr="00941748" w:rsidRDefault="002A1F16"/>
    <w:tbl>
      <w:tblPr>
        <w:tblW w:w="929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17"/>
        <w:gridCol w:w="1253"/>
        <w:gridCol w:w="271"/>
        <w:gridCol w:w="1261"/>
        <w:gridCol w:w="272"/>
        <w:gridCol w:w="1081"/>
        <w:gridCol w:w="272"/>
        <w:gridCol w:w="1172"/>
      </w:tblGrid>
      <w:tr w:rsidR="00715816" w:rsidRPr="00941748" w14:paraId="640B9BCF" w14:textId="77777777" w:rsidTr="00CA5817">
        <w:tc>
          <w:tcPr>
            <w:tcW w:w="1999" w:type="pct"/>
          </w:tcPr>
          <w:p w14:paraId="10D2BE47" w14:textId="35C33E4A" w:rsidR="00715816" w:rsidRPr="00941748" w:rsidRDefault="00715816" w:rsidP="0063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br w:type="page"/>
            </w: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="00844ED1"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497" w:type="pct"/>
            <w:gridSpan w:val="3"/>
          </w:tcPr>
          <w:p w14:paraId="7FDA53AD" w14:textId="77777777" w:rsidR="00715816" w:rsidRPr="00941748" w:rsidRDefault="00715816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75C9024A" w14:textId="77777777" w:rsidR="00715816" w:rsidRPr="00941748" w:rsidRDefault="00715816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3B69C732" w14:textId="77777777" w:rsidR="00715816" w:rsidRPr="00941748" w:rsidRDefault="00715816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2EC8" w:rsidRPr="00941748" w14:paraId="6DD2E0D2" w14:textId="77777777" w:rsidTr="00CA5817">
        <w:tc>
          <w:tcPr>
            <w:tcW w:w="1999" w:type="pct"/>
          </w:tcPr>
          <w:p w14:paraId="2C653B74" w14:textId="77777777" w:rsidR="00B72EC8" w:rsidRPr="00941748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42A69028" w14:textId="77777777" w:rsidR="00B72EC8" w:rsidRPr="00941748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6" w:type="pct"/>
          </w:tcPr>
          <w:p w14:paraId="0AF51F28" w14:textId="77777777" w:rsidR="00B72EC8" w:rsidRPr="00941748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78B90616" w14:textId="77777777" w:rsidR="00B72EC8" w:rsidRPr="00941748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4174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6D2B81E9" w14:textId="77777777" w:rsidR="00B72EC8" w:rsidRPr="00941748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923B4AA" w14:textId="77777777" w:rsidR="00B72EC8" w:rsidRPr="00941748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6" w:type="pct"/>
          </w:tcPr>
          <w:p w14:paraId="29D6C2B0" w14:textId="77777777" w:rsidR="00B72EC8" w:rsidRPr="00941748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EF7A71D" w14:textId="77777777" w:rsidR="00B72EC8" w:rsidRPr="00941748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4174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1C4951" w:rsidRPr="00941748" w14:paraId="5E242A7E" w14:textId="77777777" w:rsidTr="00CA5817">
        <w:tc>
          <w:tcPr>
            <w:tcW w:w="1999" w:type="pct"/>
          </w:tcPr>
          <w:p w14:paraId="4E07B799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191B4439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14:paraId="4614F7CD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2D735D0C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14:paraId="3DC56C94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9E32DB9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14:paraId="7B5E08BE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182487F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1C4951" w:rsidRPr="00941748" w14:paraId="5D1AB57B" w14:textId="77777777" w:rsidTr="00CA5817">
        <w:tc>
          <w:tcPr>
            <w:tcW w:w="1999" w:type="pct"/>
          </w:tcPr>
          <w:p w14:paraId="2C7F155E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01" w:type="pct"/>
            <w:gridSpan w:val="7"/>
          </w:tcPr>
          <w:p w14:paraId="226378B6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4951" w:rsidRPr="00941748" w14:paraId="1D5426EE" w14:textId="77777777" w:rsidTr="00CA5817">
        <w:tc>
          <w:tcPr>
            <w:tcW w:w="1999" w:type="pct"/>
          </w:tcPr>
          <w:p w14:paraId="64B127F1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7B5636D8" w14:textId="44E04CA5" w:rsidR="001C4951" w:rsidRPr="00941748" w:rsidRDefault="00276309" w:rsidP="00276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582E4B2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798C4D9D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68A6EC8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7C8B41D" w14:textId="1D45EE7F" w:rsidR="001C4951" w:rsidRPr="00941748" w:rsidRDefault="00276309" w:rsidP="00276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445,130</w:t>
            </w:r>
          </w:p>
        </w:tc>
        <w:tc>
          <w:tcPr>
            <w:tcW w:w="146" w:type="pct"/>
          </w:tcPr>
          <w:p w14:paraId="49B2A4FC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5703954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447,406</w:t>
            </w:r>
          </w:p>
        </w:tc>
      </w:tr>
      <w:tr w:rsidR="001C4951" w:rsidRPr="00941748" w14:paraId="49963FF7" w14:textId="77777777" w:rsidTr="00CA5817">
        <w:tc>
          <w:tcPr>
            <w:tcW w:w="1999" w:type="pct"/>
          </w:tcPr>
          <w:p w14:paraId="40664304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4" w:type="pct"/>
          </w:tcPr>
          <w:p w14:paraId="2E25C007" w14:textId="7FF65321" w:rsidR="001C4951" w:rsidRPr="00941748" w:rsidRDefault="00276309" w:rsidP="00276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155,405</w:t>
            </w:r>
          </w:p>
        </w:tc>
        <w:tc>
          <w:tcPr>
            <w:tcW w:w="146" w:type="pct"/>
          </w:tcPr>
          <w:p w14:paraId="7944A2A2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592015BD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142,195</w:t>
            </w:r>
          </w:p>
        </w:tc>
        <w:tc>
          <w:tcPr>
            <w:tcW w:w="146" w:type="pct"/>
          </w:tcPr>
          <w:p w14:paraId="3EEEDB49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C5F6160" w14:textId="40ABB5FD" w:rsidR="001C4951" w:rsidRPr="00941748" w:rsidRDefault="00276309" w:rsidP="00276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155,405</w:t>
            </w:r>
          </w:p>
        </w:tc>
        <w:tc>
          <w:tcPr>
            <w:tcW w:w="146" w:type="pct"/>
          </w:tcPr>
          <w:p w14:paraId="22278242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0BCE47B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142,195</w:t>
            </w:r>
          </w:p>
        </w:tc>
      </w:tr>
      <w:tr w:rsidR="001C4951" w:rsidRPr="00941748" w14:paraId="72B89EF9" w14:textId="77777777" w:rsidTr="00CA5817">
        <w:tc>
          <w:tcPr>
            <w:tcW w:w="1999" w:type="pct"/>
          </w:tcPr>
          <w:p w14:paraId="2420B52F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</w:tcPr>
          <w:p w14:paraId="15D3865F" w14:textId="5A5640B1" w:rsidR="001C4951" w:rsidRPr="00941748" w:rsidRDefault="00657AD9" w:rsidP="0027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57AD9">
              <w:rPr>
                <w:rFonts w:ascii="Angsana New" w:hAnsi="Angsana New" w:cs="Angsana New"/>
                <w:sz w:val="30"/>
                <w:szCs w:val="30"/>
              </w:rPr>
              <w:t>525,832</w:t>
            </w:r>
          </w:p>
        </w:tc>
        <w:tc>
          <w:tcPr>
            <w:tcW w:w="146" w:type="pct"/>
          </w:tcPr>
          <w:p w14:paraId="6ED6AA20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3C496FA2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438,679</w:t>
            </w:r>
          </w:p>
        </w:tc>
        <w:tc>
          <w:tcPr>
            <w:tcW w:w="146" w:type="pct"/>
          </w:tcPr>
          <w:p w14:paraId="684C63CE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59DBA64" w14:textId="77C88AC9" w:rsidR="001C4951" w:rsidRPr="00941748" w:rsidRDefault="00E94080" w:rsidP="0027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94080">
              <w:rPr>
                <w:rFonts w:ascii="Angsana New" w:hAnsi="Angsana New" w:cs="Angsana New"/>
                <w:sz w:val="30"/>
                <w:szCs w:val="30"/>
              </w:rPr>
              <w:t>515,621</w:t>
            </w:r>
          </w:p>
        </w:tc>
        <w:tc>
          <w:tcPr>
            <w:tcW w:w="146" w:type="pct"/>
          </w:tcPr>
          <w:p w14:paraId="1F045F07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5BE5B13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416,570</w:t>
            </w:r>
          </w:p>
        </w:tc>
      </w:tr>
      <w:tr w:rsidR="001C4951" w:rsidRPr="00941748" w14:paraId="5B0AE598" w14:textId="77777777" w:rsidTr="00CA5817">
        <w:tc>
          <w:tcPr>
            <w:tcW w:w="1999" w:type="pct"/>
          </w:tcPr>
          <w:p w14:paraId="2FB7A3B4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331003F0" w14:textId="04599331" w:rsidR="001C4951" w:rsidRPr="00941748" w:rsidRDefault="00657AD9" w:rsidP="00276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7AD9">
              <w:rPr>
                <w:rFonts w:ascii="Angsana New" w:hAnsi="Angsana New"/>
                <w:b/>
                <w:bCs/>
                <w:sz w:val="30"/>
                <w:szCs w:val="30"/>
              </w:rPr>
              <w:t>681,237</w:t>
            </w:r>
          </w:p>
        </w:tc>
        <w:tc>
          <w:tcPr>
            <w:tcW w:w="146" w:type="pct"/>
          </w:tcPr>
          <w:p w14:paraId="0873D5F9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5EE46561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580,874</w:t>
            </w:r>
          </w:p>
        </w:tc>
        <w:tc>
          <w:tcPr>
            <w:tcW w:w="146" w:type="pct"/>
          </w:tcPr>
          <w:p w14:paraId="7B1235B8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04A3BAE0" w14:textId="3914D480" w:rsidR="001C4951" w:rsidRPr="00941748" w:rsidRDefault="00E94080" w:rsidP="00276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4080">
              <w:rPr>
                <w:rFonts w:ascii="Angsana New" w:hAnsi="Angsana New"/>
                <w:b/>
                <w:bCs/>
                <w:sz w:val="30"/>
                <w:szCs w:val="30"/>
              </w:rPr>
              <w:t>1,116,156</w:t>
            </w:r>
          </w:p>
        </w:tc>
        <w:tc>
          <w:tcPr>
            <w:tcW w:w="146" w:type="pct"/>
          </w:tcPr>
          <w:p w14:paraId="1844CD90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228ECAE8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1,006,171</w:t>
            </w:r>
          </w:p>
        </w:tc>
      </w:tr>
      <w:tr w:rsidR="001C4951" w:rsidRPr="00941748" w14:paraId="114B50D4" w14:textId="77777777" w:rsidTr="00CA5817">
        <w:tc>
          <w:tcPr>
            <w:tcW w:w="1999" w:type="pct"/>
          </w:tcPr>
          <w:p w14:paraId="4C16E4B7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7" w:type="pct"/>
            <w:gridSpan w:val="3"/>
          </w:tcPr>
          <w:p w14:paraId="25511AEC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3828C6D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32521062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1C4951" w:rsidRPr="00941748" w14:paraId="2BAD9040" w14:textId="77777777" w:rsidTr="00CA5817">
        <w:tc>
          <w:tcPr>
            <w:tcW w:w="1999" w:type="pct"/>
          </w:tcPr>
          <w:p w14:paraId="11688499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br w:type="page"/>
            </w:r>
            <w:r w:rsidRPr="00941748">
              <w:rPr>
                <w:rFonts w:ascii="Angsana New" w:hAnsi="Angsana New"/>
                <w:sz w:val="30"/>
                <w:szCs w:val="30"/>
              </w:rPr>
              <w:br w:type="page"/>
            </w:r>
            <w:r w:rsidRPr="00941748">
              <w:rPr>
                <w:rFonts w:ascii="Angsana New" w:hAnsi="Angsana New"/>
                <w:spacing w:val="-6"/>
                <w:sz w:val="30"/>
                <w:szCs w:val="30"/>
              </w:rPr>
              <w:br w:type="page"/>
            </w: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97" w:type="pct"/>
            <w:gridSpan w:val="3"/>
          </w:tcPr>
          <w:p w14:paraId="71B3A22B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13613B7E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14340B98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4951" w:rsidRPr="00941748" w14:paraId="4DA9DBB0" w14:textId="77777777" w:rsidTr="00CA5817">
        <w:tc>
          <w:tcPr>
            <w:tcW w:w="1999" w:type="pct"/>
          </w:tcPr>
          <w:p w14:paraId="3C83AC69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227A04B9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6" w:type="pct"/>
          </w:tcPr>
          <w:p w14:paraId="3E13F91C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1F488117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4174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3B8D01A2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B84791F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6" w:type="pct"/>
          </w:tcPr>
          <w:p w14:paraId="142768DD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6EEAE84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4174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1C4951" w:rsidRPr="00941748" w14:paraId="0BCBC386" w14:textId="77777777" w:rsidTr="00CA5817">
        <w:tc>
          <w:tcPr>
            <w:tcW w:w="1999" w:type="pct"/>
          </w:tcPr>
          <w:p w14:paraId="085DD1B2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12425C94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14:paraId="16E6551D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1D5BE79E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14:paraId="69D16712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16C131B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14:paraId="4A25A60F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1607095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1C4951" w:rsidRPr="00941748" w14:paraId="5DBFB9DE" w14:textId="77777777" w:rsidTr="00CA5817">
        <w:tc>
          <w:tcPr>
            <w:tcW w:w="1999" w:type="pct"/>
          </w:tcPr>
          <w:p w14:paraId="2318926B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01" w:type="pct"/>
            <w:gridSpan w:val="7"/>
          </w:tcPr>
          <w:p w14:paraId="00B5E931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4951" w:rsidRPr="00941748" w14:paraId="3E974475" w14:textId="77777777" w:rsidTr="00CA5817">
        <w:trPr>
          <w:cantSplit/>
        </w:trPr>
        <w:tc>
          <w:tcPr>
            <w:tcW w:w="1999" w:type="pct"/>
          </w:tcPr>
          <w:p w14:paraId="1F4A54EA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01A85D18" w14:textId="14D9DE41" w:rsidR="001C4951" w:rsidRPr="00941748" w:rsidRDefault="00276309" w:rsidP="00276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3080B28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56A0C22A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045B948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DE1F698" w14:textId="7E66769E" w:rsidR="001C4951" w:rsidRPr="00941748" w:rsidRDefault="0030083C" w:rsidP="00D07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95</w:t>
            </w:r>
            <w:r w:rsidR="00D07C08" w:rsidRPr="0094174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20BDED60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14852A5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2,453</w:t>
            </w:r>
          </w:p>
        </w:tc>
      </w:tr>
      <w:tr w:rsidR="001C4951" w:rsidRPr="00941748" w14:paraId="1DFC2CED" w14:textId="77777777" w:rsidTr="00CA5817">
        <w:trPr>
          <w:cantSplit/>
        </w:trPr>
        <w:tc>
          <w:tcPr>
            <w:tcW w:w="1999" w:type="pct"/>
          </w:tcPr>
          <w:p w14:paraId="4C29FF0A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</w:tcPr>
          <w:p w14:paraId="022A07DD" w14:textId="246D0172" w:rsidR="001C4951" w:rsidRPr="00941748" w:rsidRDefault="00276309" w:rsidP="00276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242,556</w:t>
            </w:r>
          </w:p>
        </w:tc>
        <w:tc>
          <w:tcPr>
            <w:tcW w:w="146" w:type="pct"/>
          </w:tcPr>
          <w:p w14:paraId="217C6BF9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3D46FC43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240,954</w:t>
            </w:r>
          </w:p>
        </w:tc>
        <w:tc>
          <w:tcPr>
            <w:tcW w:w="146" w:type="pct"/>
          </w:tcPr>
          <w:p w14:paraId="674867C9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FC274DE" w14:textId="48732A65" w:rsidR="001C4951" w:rsidRPr="00941748" w:rsidRDefault="00D07C08" w:rsidP="00D07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242,508</w:t>
            </w:r>
          </w:p>
        </w:tc>
        <w:tc>
          <w:tcPr>
            <w:tcW w:w="146" w:type="pct"/>
          </w:tcPr>
          <w:p w14:paraId="420A433D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EC245CB" w14:textId="77777777" w:rsidR="001C4951" w:rsidRPr="00941748" w:rsidRDefault="001C4951" w:rsidP="00A23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240,903</w:t>
            </w:r>
          </w:p>
        </w:tc>
      </w:tr>
      <w:tr w:rsidR="001C4951" w:rsidRPr="00941748" w14:paraId="4E6453BE" w14:textId="77777777" w:rsidTr="00CA5817">
        <w:trPr>
          <w:cantSplit/>
          <w:trHeight w:val="424"/>
        </w:trPr>
        <w:tc>
          <w:tcPr>
            <w:tcW w:w="1999" w:type="pct"/>
          </w:tcPr>
          <w:p w14:paraId="6E545211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33DD4B71" w14:textId="6CC60A09" w:rsidR="001C4951" w:rsidRPr="00941748" w:rsidRDefault="00276309" w:rsidP="00276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242,556</w:t>
            </w:r>
          </w:p>
        </w:tc>
        <w:tc>
          <w:tcPr>
            <w:tcW w:w="146" w:type="pct"/>
          </w:tcPr>
          <w:p w14:paraId="4BA3EBDE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6A9C77DE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7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240,954</w:t>
            </w:r>
          </w:p>
        </w:tc>
        <w:tc>
          <w:tcPr>
            <w:tcW w:w="146" w:type="pct"/>
          </w:tcPr>
          <w:p w14:paraId="0FAF5FC9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55FA5738" w14:textId="34C5DE48" w:rsidR="001C4951" w:rsidRPr="00941748" w:rsidRDefault="0030083C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243,463</w:t>
            </w:r>
          </w:p>
        </w:tc>
        <w:tc>
          <w:tcPr>
            <w:tcW w:w="146" w:type="pct"/>
          </w:tcPr>
          <w:p w14:paraId="7FF0D7D5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5594F413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7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243,356</w:t>
            </w:r>
          </w:p>
        </w:tc>
      </w:tr>
    </w:tbl>
    <w:p w14:paraId="79ED8DDD" w14:textId="77777777" w:rsidR="00715816" w:rsidRPr="00941748" w:rsidRDefault="00715816" w:rsidP="00715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1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47"/>
        <w:gridCol w:w="847"/>
        <w:gridCol w:w="771"/>
        <w:gridCol w:w="1172"/>
        <w:gridCol w:w="268"/>
        <w:gridCol w:w="1259"/>
        <w:gridCol w:w="278"/>
        <w:gridCol w:w="1157"/>
        <w:gridCol w:w="274"/>
        <w:gridCol w:w="1140"/>
      </w:tblGrid>
      <w:tr w:rsidR="00BD69C0" w:rsidRPr="00941748" w14:paraId="2D166CC6" w14:textId="77777777" w:rsidTr="000B60BC">
        <w:trPr>
          <w:tblHeader/>
        </w:trPr>
        <w:tc>
          <w:tcPr>
            <w:tcW w:w="2021" w:type="pct"/>
            <w:gridSpan w:val="3"/>
          </w:tcPr>
          <w:p w14:paraId="1FE01265" w14:textId="77777777" w:rsidR="00A238CA" w:rsidRPr="00941748" w:rsidRDefault="00A238CA" w:rsidP="000A3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17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  <w:r w:rsidRPr="009417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49" w:type="pct"/>
            <w:gridSpan w:val="3"/>
          </w:tcPr>
          <w:p w14:paraId="722E7AEA" w14:textId="77777777" w:rsidR="00A238CA" w:rsidRPr="00941748" w:rsidRDefault="00A238CA" w:rsidP="000A3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17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</w:tcPr>
          <w:p w14:paraId="7C2E551F" w14:textId="77777777" w:rsidR="00A238CA" w:rsidRPr="00941748" w:rsidRDefault="00A238CA" w:rsidP="000A3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0" w:type="pct"/>
            <w:gridSpan w:val="3"/>
          </w:tcPr>
          <w:p w14:paraId="188478AE" w14:textId="77777777" w:rsidR="00A238CA" w:rsidRPr="00941748" w:rsidRDefault="00A238CA" w:rsidP="000A3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17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38CA" w:rsidRPr="00941748" w14:paraId="00B5D040" w14:textId="77777777" w:rsidTr="000B60BC">
        <w:trPr>
          <w:tblHeader/>
        </w:trPr>
        <w:tc>
          <w:tcPr>
            <w:tcW w:w="1153" w:type="pct"/>
          </w:tcPr>
          <w:p w14:paraId="5057BF4C" w14:textId="77777777" w:rsidR="00A238CA" w:rsidRPr="00941748" w:rsidRDefault="00A238CA" w:rsidP="00A2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" w:type="pct"/>
          </w:tcPr>
          <w:p w14:paraId="51529881" w14:textId="77777777" w:rsidR="00A238CA" w:rsidRPr="00941748" w:rsidRDefault="00A238CA" w:rsidP="00A2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" w:type="pct"/>
          </w:tcPr>
          <w:p w14:paraId="68B17B28" w14:textId="77777777" w:rsidR="00A238CA" w:rsidRPr="00941748" w:rsidRDefault="00A238CA" w:rsidP="00A2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7BCE95C1" w14:textId="351D2CDA" w:rsidR="00A238CA" w:rsidRPr="00941748" w:rsidRDefault="00A238CA" w:rsidP="00A2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1748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4" w:type="pct"/>
          </w:tcPr>
          <w:p w14:paraId="3F54005A" w14:textId="77777777" w:rsidR="00A238CA" w:rsidRPr="00941748" w:rsidRDefault="00A238CA" w:rsidP="00A2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149E64A0" w14:textId="4D9F291B" w:rsidR="00A238CA" w:rsidRPr="00941748" w:rsidRDefault="00A238CA" w:rsidP="00A2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1748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9417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417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9" w:type="pct"/>
          </w:tcPr>
          <w:p w14:paraId="1B86FF21" w14:textId="77777777" w:rsidR="00A238CA" w:rsidRPr="00941748" w:rsidRDefault="00A238CA" w:rsidP="00A2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24F666E3" w14:textId="7C40F6F3" w:rsidR="00A238CA" w:rsidRPr="00941748" w:rsidRDefault="00A238CA" w:rsidP="00A2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1748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7" w:type="pct"/>
          </w:tcPr>
          <w:p w14:paraId="1BD5DA66" w14:textId="77777777" w:rsidR="00A238CA" w:rsidRPr="00941748" w:rsidRDefault="00A238CA" w:rsidP="00A2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6283CEA" w14:textId="5D548C1F" w:rsidR="00A238CA" w:rsidRPr="00941748" w:rsidRDefault="00A238CA" w:rsidP="00A2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1748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9417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417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A238CA" w:rsidRPr="00941748" w14:paraId="432E8EE6" w14:textId="77777777" w:rsidTr="000B60BC">
        <w:trPr>
          <w:tblHeader/>
        </w:trPr>
        <w:tc>
          <w:tcPr>
            <w:tcW w:w="1153" w:type="pct"/>
          </w:tcPr>
          <w:p w14:paraId="51DCC52C" w14:textId="77777777" w:rsidR="00A238CA" w:rsidRPr="00941748" w:rsidRDefault="00A238CA" w:rsidP="00A2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" w:type="pct"/>
          </w:tcPr>
          <w:p w14:paraId="1D851722" w14:textId="77777777" w:rsidR="00A238CA" w:rsidRPr="00941748" w:rsidRDefault="00A238CA" w:rsidP="00A2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" w:type="pct"/>
          </w:tcPr>
          <w:p w14:paraId="15D52748" w14:textId="77777777" w:rsidR="00A238CA" w:rsidRPr="00941748" w:rsidRDefault="00A238CA" w:rsidP="00A2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2D50A3EA" w14:textId="0F907A80" w:rsidR="00A238CA" w:rsidRPr="00941748" w:rsidRDefault="00A238CA" w:rsidP="00A2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1748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941748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4" w:type="pct"/>
          </w:tcPr>
          <w:p w14:paraId="09AD08AD" w14:textId="77777777" w:rsidR="00A238CA" w:rsidRPr="00941748" w:rsidRDefault="00A238CA" w:rsidP="00A2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4E327EF5" w14:textId="34B82FEE" w:rsidR="00A238CA" w:rsidRPr="00941748" w:rsidRDefault="00A238CA" w:rsidP="00A2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1748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941748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9" w:type="pct"/>
          </w:tcPr>
          <w:p w14:paraId="023D59FE" w14:textId="77777777" w:rsidR="00A238CA" w:rsidRPr="00941748" w:rsidRDefault="00A238CA" w:rsidP="00A2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06B228B6" w14:textId="1913967A" w:rsidR="00A238CA" w:rsidRPr="00941748" w:rsidRDefault="00A238CA" w:rsidP="00A2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1748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941748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14:paraId="7BD093E0" w14:textId="77777777" w:rsidR="00A238CA" w:rsidRPr="00941748" w:rsidRDefault="00A238CA" w:rsidP="00A2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BC5ED55" w14:textId="1F809812" w:rsidR="00A238CA" w:rsidRPr="00941748" w:rsidRDefault="00A238CA" w:rsidP="00A2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1748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941748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0B60BC" w:rsidRPr="00941748" w14:paraId="18DE958C" w14:textId="77777777" w:rsidTr="000B60BC">
        <w:trPr>
          <w:tblHeader/>
        </w:trPr>
        <w:tc>
          <w:tcPr>
            <w:tcW w:w="1153" w:type="pct"/>
          </w:tcPr>
          <w:p w14:paraId="18E9BD1C" w14:textId="77777777" w:rsidR="000B60BC" w:rsidRPr="00941748" w:rsidRDefault="000B60BC" w:rsidP="000B6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pct"/>
            <w:gridSpan w:val="2"/>
          </w:tcPr>
          <w:p w14:paraId="14FF0BDC" w14:textId="2F397E53" w:rsidR="000B60BC" w:rsidRPr="00941748" w:rsidRDefault="000B60BC" w:rsidP="000B6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41748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979" w:type="pct"/>
            <w:gridSpan w:val="7"/>
          </w:tcPr>
          <w:p w14:paraId="1C9B9CE4" w14:textId="3140CEE4" w:rsidR="000B60BC" w:rsidRPr="00941748" w:rsidRDefault="000B60BC" w:rsidP="000B6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1748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0B60BC" w:rsidRPr="00941748" w14:paraId="284401CB" w14:textId="77777777" w:rsidTr="000B60BC">
        <w:tc>
          <w:tcPr>
            <w:tcW w:w="1153" w:type="pct"/>
          </w:tcPr>
          <w:p w14:paraId="2D1D2945" w14:textId="77777777" w:rsidR="000B60BC" w:rsidRPr="00941748" w:rsidRDefault="000B60BC" w:rsidP="000B6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55" w:type="pct"/>
          </w:tcPr>
          <w:p w14:paraId="52C4FC81" w14:textId="77777777" w:rsidR="000B60BC" w:rsidRPr="00941748" w:rsidRDefault="000B60BC" w:rsidP="000B6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14" w:type="pct"/>
          </w:tcPr>
          <w:p w14:paraId="6A17C2CB" w14:textId="77777777" w:rsidR="000B60BC" w:rsidRPr="00941748" w:rsidRDefault="000B60BC" w:rsidP="000B6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29" w:type="pct"/>
            <w:tcBorders>
              <w:bottom w:val="double" w:sz="4" w:space="0" w:color="auto"/>
            </w:tcBorders>
          </w:tcPr>
          <w:p w14:paraId="2C98CF19" w14:textId="77777777" w:rsidR="000B60BC" w:rsidRPr="00941748" w:rsidRDefault="000B60BC" w:rsidP="000B6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D4DB464" w14:textId="77777777" w:rsidR="000B60BC" w:rsidRPr="00941748" w:rsidRDefault="000B60BC" w:rsidP="000B6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double" w:sz="4" w:space="0" w:color="auto"/>
            </w:tcBorders>
          </w:tcPr>
          <w:p w14:paraId="290E5704" w14:textId="77777777" w:rsidR="000B60BC" w:rsidRPr="00941748" w:rsidRDefault="000B60BC" w:rsidP="000B6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62D0381" w14:textId="77777777" w:rsidR="000B60BC" w:rsidRPr="00941748" w:rsidRDefault="000B60BC" w:rsidP="000B6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27EC378B" w14:textId="77777777" w:rsidR="000B60BC" w:rsidRPr="00941748" w:rsidRDefault="000B60BC" w:rsidP="000B6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1,530,968</w:t>
            </w:r>
          </w:p>
        </w:tc>
        <w:tc>
          <w:tcPr>
            <w:tcW w:w="147" w:type="pct"/>
          </w:tcPr>
          <w:p w14:paraId="2C1B9482" w14:textId="77777777" w:rsidR="000B60BC" w:rsidRPr="00941748" w:rsidRDefault="000B60BC" w:rsidP="000B6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391CFDDE" w14:textId="77777777" w:rsidR="000B60BC" w:rsidRPr="00941748" w:rsidRDefault="000B60BC" w:rsidP="000B6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8" w:right="-3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1,530,968</w:t>
            </w:r>
          </w:p>
        </w:tc>
      </w:tr>
    </w:tbl>
    <w:p w14:paraId="1DAC696F" w14:textId="77777777" w:rsidR="00B83257" w:rsidRPr="00941748" w:rsidRDefault="00B83257" w:rsidP="00973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7A55801E" w14:textId="77777777" w:rsidR="000E4D89" w:rsidRPr="00941748" w:rsidRDefault="0097363E" w:rsidP="00973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>เงินกู้ยืม</w:t>
      </w:r>
      <w:r w:rsidRPr="00941748">
        <w:rPr>
          <w:rFonts w:ascii="Angsana New" w:hAnsi="Angsana New" w:hint="cs"/>
          <w:sz w:val="30"/>
          <w:szCs w:val="30"/>
          <w:cs/>
        </w:rPr>
        <w:t>ระยะยาวจาก</w:t>
      </w:r>
      <w:r w:rsidRPr="00941748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B058D1" w:rsidRPr="00941748">
        <w:rPr>
          <w:rFonts w:ascii="Angsana New" w:hAnsi="Angsana New" w:hint="cs"/>
          <w:sz w:val="30"/>
          <w:szCs w:val="30"/>
          <w:cs/>
        </w:rPr>
        <w:t>ไม่มี</w:t>
      </w:r>
      <w:r w:rsidR="00B058D1" w:rsidRPr="00941748">
        <w:rPr>
          <w:rFonts w:ascii="Angsana New" w:hAnsi="Angsana New"/>
          <w:sz w:val="30"/>
          <w:szCs w:val="30"/>
          <w:cs/>
        </w:rPr>
        <w:t>รายการเคลื่อนไหว</w:t>
      </w:r>
      <w:r w:rsidRPr="00941748">
        <w:rPr>
          <w:rFonts w:ascii="Angsana New" w:hAnsi="Angsana New"/>
          <w:sz w:val="30"/>
          <w:szCs w:val="30"/>
          <w:cs/>
        </w:rPr>
        <w:t>สำหรับงวด</w:t>
      </w:r>
      <w:r w:rsidRPr="00941748">
        <w:rPr>
          <w:rFonts w:ascii="Angsana New" w:hAnsi="Angsana New" w:hint="cs"/>
          <w:sz w:val="30"/>
          <w:szCs w:val="30"/>
          <w:cs/>
        </w:rPr>
        <w:t>สามเดือน</w:t>
      </w:r>
      <w:r w:rsidRPr="00941748">
        <w:rPr>
          <w:rFonts w:ascii="Angsana New" w:hAnsi="Angsana New"/>
          <w:sz w:val="30"/>
          <w:szCs w:val="30"/>
          <w:cs/>
        </w:rPr>
        <w:t>สิ้นสุดวันที่</w:t>
      </w:r>
      <w:r w:rsidRPr="00941748">
        <w:rPr>
          <w:rFonts w:ascii="Angsana New" w:hAnsi="Angsana New"/>
          <w:color w:val="FFFFFF"/>
          <w:sz w:val="30"/>
          <w:szCs w:val="30"/>
        </w:rPr>
        <w:t>.</w:t>
      </w:r>
      <w:r w:rsidR="00B72EC8" w:rsidRPr="00941748">
        <w:rPr>
          <w:rFonts w:ascii="Angsana New" w:hAnsi="Angsana New"/>
          <w:sz w:val="30"/>
          <w:szCs w:val="30"/>
          <w:cs/>
        </w:rPr>
        <w:t>31</w:t>
      </w:r>
      <w:r w:rsidR="00227F70" w:rsidRPr="00941748">
        <w:rPr>
          <w:rFonts w:ascii="Angsana New" w:hAnsi="Angsana New"/>
          <w:sz w:val="30"/>
          <w:szCs w:val="30"/>
          <w:cs/>
        </w:rPr>
        <w:t xml:space="preserve"> ธันวาคม 25</w:t>
      </w:r>
      <w:r w:rsidR="001C4951" w:rsidRPr="00941748">
        <w:rPr>
          <w:rFonts w:ascii="Angsana New" w:hAnsi="Angsana New"/>
          <w:sz w:val="30"/>
          <w:szCs w:val="30"/>
        </w:rPr>
        <w:t>60</w:t>
      </w:r>
      <w:r w:rsidR="00227F70" w:rsidRPr="00941748">
        <w:rPr>
          <w:rFonts w:ascii="Angsana New" w:hAnsi="Angsana New"/>
          <w:sz w:val="30"/>
          <w:szCs w:val="30"/>
          <w:cs/>
        </w:rPr>
        <w:t xml:space="preserve"> และ </w:t>
      </w:r>
      <w:r w:rsidR="00770925" w:rsidRPr="00941748">
        <w:rPr>
          <w:rFonts w:ascii="Angsana New" w:hAnsi="Angsana New" w:hint="cs"/>
          <w:sz w:val="30"/>
          <w:szCs w:val="30"/>
          <w:cs/>
        </w:rPr>
        <w:t>255</w:t>
      </w:r>
      <w:r w:rsidR="001C4951" w:rsidRPr="00941748">
        <w:rPr>
          <w:rFonts w:ascii="Angsana New" w:hAnsi="Angsana New"/>
          <w:sz w:val="30"/>
          <w:szCs w:val="30"/>
        </w:rPr>
        <w:t>9</w:t>
      </w:r>
    </w:p>
    <w:p w14:paraId="3D20F2F6" w14:textId="77777777" w:rsidR="00E300AF" w:rsidRPr="00941748" w:rsidRDefault="00E300AF" w:rsidP="00973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3415AF25" w14:textId="77777777" w:rsidR="00E300AF" w:rsidRPr="00941748" w:rsidRDefault="00E300AF" w:rsidP="00973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42BB86C2" w14:textId="77777777" w:rsidR="00EC05C7" w:rsidRPr="00941748" w:rsidRDefault="00EC05C7" w:rsidP="00973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3EECE7DF" w14:textId="77777777" w:rsidR="00E300AF" w:rsidRPr="00941748" w:rsidRDefault="00E300AF" w:rsidP="00973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3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71"/>
        <w:gridCol w:w="1155"/>
        <w:gridCol w:w="286"/>
        <w:gridCol w:w="1280"/>
        <w:gridCol w:w="282"/>
        <w:gridCol w:w="1148"/>
        <w:gridCol w:w="271"/>
        <w:gridCol w:w="1138"/>
      </w:tblGrid>
      <w:tr w:rsidR="00EC4C82" w:rsidRPr="00941748" w14:paraId="6F1131A9" w14:textId="77777777" w:rsidTr="00CA5817">
        <w:tc>
          <w:tcPr>
            <w:tcW w:w="2021" w:type="pct"/>
          </w:tcPr>
          <w:p w14:paraId="00AC0F5B" w14:textId="77777777" w:rsidR="00EC4C82" w:rsidRPr="00941748" w:rsidRDefault="00E300AF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1748">
              <w:rPr>
                <w:cs/>
              </w:rPr>
              <w:lastRenderedPageBreak/>
              <w:br w:type="page"/>
            </w:r>
            <w:r w:rsidR="000E4D89" w:rsidRPr="00941748">
              <w:br w:type="page"/>
            </w:r>
            <w:r w:rsidR="000E4D89" w:rsidRPr="0094174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565073" w:rsidRPr="0094174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C47742" w:rsidRPr="00941748">
              <w:rPr>
                <w:rFonts w:ascii="Angsana New" w:hAnsi="Angsana New"/>
                <w:sz w:val="20"/>
                <w:szCs w:val="20"/>
              </w:rPr>
              <w:br w:type="page"/>
            </w:r>
            <w:r w:rsidR="00FB2723" w:rsidRPr="00941748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="00070654" w:rsidRPr="009417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458" w:type="pct"/>
            <w:gridSpan w:val="3"/>
          </w:tcPr>
          <w:p w14:paraId="63D5B899" w14:textId="77777777" w:rsidR="00EC4C82" w:rsidRPr="00941748" w:rsidRDefault="00EC4C82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1" w:type="pct"/>
          </w:tcPr>
          <w:p w14:paraId="1917BBAC" w14:textId="77777777" w:rsidR="00EC4C82" w:rsidRPr="00941748" w:rsidRDefault="00EC4C82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0" w:type="pct"/>
            <w:gridSpan w:val="3"/>
          </w:tcPr>
          <w:p w14:paraId="3E877E9D" w14:textId="77777777" w:rsidR="00EC4C82" w:rsidRPr="00941748" w:rsidRDefault="00EC4C82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2EC8" w:rsidRPr="00941748" w14:paraId="6097EAA2" w14:textId="77777777" w:rsidTr="00CA5817">
        <w:tc>
          <w:tcPr>
            <w:tcW w:w="2021" w:type="pct"/>
          </w:tcPr>
          <w:p w14:paraId="01AB1E6E" w14:textId="77777777" w:rsidR="00B72EC8" w:rsidRPr="00941748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1CBB0328" w14:textId="77777777" w:rsidR="00B72EC8" w:rsidRPr="00941748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3" w:type="pct"/>
          </w:tcPr>
          <w:p w14:paraId="4D74DAEB" w14:textId="77777777" w:rsidR="00B72EC8" w:rsidRPr="00941748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16FF3B7F" w14:textId="77777777" w:rsidR="00B72EC8" w:rsidRPr="00941748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4174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</w:tcPr>
          <w:p w14:paraId="589A2D9C" w14:textId="77777777" w:rsidR="00B72EC8" w:rsidRPr="00941748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2DD49589" w14:textId="77777777" w:rsidR="00B72EC8" w:rsidRPr="00941748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5" w:type="pct"/>
          </w:tcPr>
          <w:p w14:paraId="4F7976C5" w14:textId="77777777" w:rsidR="00B72EC8" w:rsidRPr="00941748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01CE40C8" w14:textId="77777777" w:rsidR="00B72EC8" w:rsidRPr="00941748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4174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F53F6" w:rsidRPr="00941748" w14:paraId="1417372A" w14:textId="77777777" w:rsidTr="00CA5817">
        <w:tc>
          <w:tcPr>
            <w:tcW w:w="2021" w:type="pct"/>
          </w:tcPr>
          <w:p w14:paraId="3F11289D" w14:textId="77777777" w:rsidR="004F53F6" w:rsidRPr="00941748" w:rsidRDefault="004F53F6" w:rsidP="004F5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104FDEC3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53" w:type="pct"/>
          </w:tcPr>
          <w:p w14:paraId="63219C81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1B7DED83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51" w:type="pct"/>
          </w:tcPr>
          <w:p w14:paraId="490D7C9A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2571FAC3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5" w:type="pct"/>
          </w:tcPr>
          <w:p w14:paraId="20ADC403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45457145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F53F6" w:rsidRPr="00941748" w14:paraId="20627EE2" w14:textId="77777777" w:rsidTr="00CA5817">
        <w:tc>
          <w:tcPr>
            <w:tcW w:w="2021" w:type="pct"/>
          </w:tcPr>
          <w:p w14:paraId="59AC0A97" w14:textId="77777777" w:rsidR="004F53F6" w:rsidRPr="00941748" w:rsidRDefault="004F53F6" w:rsidP="004F5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9" w:type="pct"/>
            <w:gridSpan w:val="7"/>
          </w:tcPr>
          <w:p w14:paraId="381F35DF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53F6" w:rsidRPr="00941748" w14:paraId="24BAB7DB" w14:textId="77777777" w:rsidTr="005F37F9">
        <w:tc>
          <w:tcPr>
            <w:tcW w:w="2021" w:type="pct"/>
          </w:tcPr>
          <w:p w14:paraId="7DAA79E4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10131F36" w14:textId="7AC2AE6C" w:rsidR="004F53F6" w:rsidRPr="00941748" w:rsidRDefault="0030083C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7" w:right="-129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42,499</w:t>
            </w:r>
          </w:p>
        </w:tc>
        <w:tc>
          <w:tcPr>
            <w:tcW w:w="153" w:type="pct"/>
          </w:tcPr>
          <w:p w14:paraId="48A10600" w14:textId="77777777" w:rsidR="004F53F6" w:rsidRPr="00941748" w:rsidRDefault="004F53F6" w:rsidP="004F5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87"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double" w:sz="4" w:space="0" w:color="auto"/>
            </w:tcBorders>
          </w:tcPr>
          <w:p w14:paraId="64700E5B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7" w:right="-129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41,771</w:t>
            </w:r>
          </w:p>
        </w:tc>
        <w:tc>
          <w:tcPr>
            <w:tcW w:w="151" w:type="pct"/>
          </w:tcPr>
          <w:p w14:paraId="39E3A987" w14:textId="77777777" w:rsidR="004F53F6" w:rsidRPr="00941748" w:rsidRDefault="004F53F6" w:rsidP="004F5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87"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6DEB6C2B" w14:textId="640482AA" w:rsidR="004F53F6" w:rsidRPr="00941748" w:rsidRDefault="0030083C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87" w:right="-129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42,499</w:t>
            </w:r>
          </w:p>
        </w:tc>
        <w:tc>
          <w:tcPr>
            <w:tcW w:w="145" w:type="pct"/>
          </w:tcPr>
          <w:p w14:paraId="7BA19C70" w14:textId="77777777" w:rsidR="004F53F6" w:rsidRPr="00941748" w:rsidRDefault="004F53F6" w:rsidP="004F5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87"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01FB6768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87" w:right="-129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41,771</w:t>
            </w:r>
          </w:p>
        </w:tc>
      </w:tr>
    </w:tbl>
    <w:p w14:paraId="2A2C1372" w14:textId="77777777" w:rsidR="00EC4C82" w:rsidRPr="00941748" w:rsidRDefault="00EC4C82" w:rsidP="00410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7F2C072" w14:textId="77777777" w:rsidR="004818D9" w:rsidRPr="00941748" w:rsidRDefault="00D404FD" w:rsidP="00FB2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41748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D653A1" w:rsidRPr="0094174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="004818D9" w:rsidRPr="00941748">
        <w:rPr>
          <w:rFonts w:ascii="Angsana New" w:hAnsi="Angsana New"/>
          <w:b/>
          <w:bCs/>
          <w:i/>
          <w:iCs/>
          <w:sz w:val="30"/>
          <w:szCs w:val="30"/>
          <w:cs/>
        </w:rPr>
        <w:t>สำคัญ</w:t>
      </w:r>
      <w:r w:rsidR="00D653A1" w:rsidRPr="0094174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ที่ทำ</w:t>
      </w:r>
      <w:r w:rsidR="004818D9" w:rsidRPr="00941748">
        <w:rPr>
          <w:rFonts w:ascii="Angsana New" w:hAnsi="Angsana New"/>
          <w:b/>
          <w:bCs/>
          <w:i/>
          <w:iCs/>
          <w:sz w:val="30"/>
          <w:szCs w:val="30"/>
          <w:cs/>
        </w:rPr>
        <w:t>กับกิจการที่เกี่ยวข้องกัน</w:t>
      </w:r>
    </w:p>
    <w:p w14:paraId="36CDD2EB" w14:textId="77777777" w:rsidR="00AB4A0A" w:rsidRPr="00941748" w:rsidRDefault="00AB4A0A" w:rsidP="00410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360"/>
        <w:jc w:val="both"/>
        <w:outlineLvl w:val="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112164CE" w14:textId="77777777" w:rsidR="00AB4A0A" w:rsidRPr="00941748" w:rsidRDefault="00D404FD" w:rsidP="00D40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outlineLvl w:val="0"/>
        <w:rPr>
          <w:rFonts w:ascii="Angsana New" w:hAnsi="Angsana New"/>
          <w:i/>
          <w:iCs/>
          <w:color w:val="000000"/>
          <w:sz w:val="30"/>
          <w:szCs w:val="30"/>
        </w:rPr>
      </w:pPr>
      <w:r w:rsidRPr="00941748">
        <w:rPr>
          <w:rFonts w:ascii="Angsana New" w:hAnsi="Angsana New"/>
          <w:i/>
          <w:iCs/>
          <w:color w:val="000000"/>
          <w:sz w:val="30"/>
          <w:szCs w:val="30"/>
        </w:rPr>
        <w:tab/>
      </w:r>
      <w:r w:rsidR="00AB4A0A" w:rsidRPr="00941748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สัญญากู้ยืมเงิน</w:t>
      </w:r>
    </w:p>
    <w:p w14:paraId="4924E7BC" w14:textId="77777777" w:rsidR="00AB4A0A" w:rsidRPr="00941748" w:rsidRDefault="00AB4A0A" w:rsidP="00410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27DAFA47" w14:textId="77777777" w:rsidR="00A1798D" w:rsidRPr="00941748" w:rsidRDefault="00A1798D" w:rsidP="00410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941748">
        <w:rPr>
          <w:rFonts w:ascii="Angsana New" w:hAnsi="Angsana New"/>
          <w:sz w:val="30"/>
          <w:szCs w:val="30"/>
        </w:rPr>
        <w:t>21</w:t>
      </w:r>
      <w:r w:rsidRPr="00941748">
        <w:rPr>
          <w:rFonts w:ascii="Angsana New" w:hAnsi="Angsana New"/>
          <w:sz w:val="30"/>
          <w:szCs w:val="30"/>
          <w:cs/>
        </w:rPr>
        <w:t xml:space="preserve"> พฤษภาคม 25</w:t>
      </w:r>
      <w:r w:rsidRPr="00941748">
        <w:rPr>
          <w:rFonts w:ascii="Angsana New" w:hAnsi="Angsana New"/>
          <w:sz w:val="30"/>
          <w:szCs w:val="30"/>
        </w:rPr>
        <w:t>52</w:t>
      </w:r>
      <w:r w:rsidRPr="00941748">
        <w:rPr>
          <w:rFonts w:ascii="Angsana New" w:hAnsi="Angsana New"/>
          <w:sz w:val="30"/>
          <w:szCs w:val="30"/>
          <w:cs/>
        </w:rPr>
        <w:t xml:space="preserve"> บริษัท</w:t>
      </w:r>
      <w:r w:rsidRPr="00941748">
        <w:rPr>
          <w:rFonts w:ascii="Angsana New" w:hAnsi="Angsana New" w:hint="cs"/>
          <w:sz w:val="30"/>
          <w:szCs w:val="30"/>
          <w:cs/>
        </w:rPr>
        <w:t>ได้ทำสัญญาให้กู้ยืมเงินระยะยาวจำนวน 3 ล้านบาท แก่บริษัท</w:t>
      </w:r>
      <w:r w:rsidR="00DB16C8" w:rsidRPr="00941748">
        <w:rPr>
          <w:rFonts w:ascii="Angsana New" w:hAnsi="Angsana New"/>
          <w:sz w:val="30"/>
          <w:szCs w:val="30"/>
        </w:rPr>
        <w:t xml:space="preserve"> </w:t>
      </w:r>
      <w:r w:rsidRPr="00941748">
        <w:rPr>
          <w:rFonts w:ascii="Angsana New" w:hAnsi="Angsana New" w:hint="cs"/>
          <w:sz w:val="30"/>
          <w:szCs w:val="30"/>
          <w:cs/>
        </w:rPr>
        <w:t xml:space="preserve">เดอะเพ็ท จำกัด </w:t>
      </w:r>
      <w:r w:rsidRPr="00941748">
        <w:rPr>
          <w:rFonts w:ascii="Angsana New" w:hAnsi="Angsana New"/>
          <w:sz w:val="30"/>
          <w:szCs w:val="30"/>
        </w:rPr>
        <w:br/>
      </w:r>
      <w:r w:rsidRPr="00941748">
        <w:rPr>
          <w:rFonts w:ascii="Angsana New" w:hAnsi="Angsana New" w:hint="cs"/>
          <w:sz w:val="30"/>
          <w:szCs w:val="30"/>
          <w:cs/>
        </w:rPr>
        <w:t>“ผู้กู้”</w:t>
      </w:r>
      <w:r w:rsidRPr="00941748">
        <w:rPr>
          <w:rFonts w:ascii="Angsana New" w:hAnsi="Angsana New"/>
          <w:sz w:val="30"/>
          <w:szCs w:val="30"/>
          <w:cs/>
        </w:rPr>
        <w:t xml:space="preserve"> มีกำหนดชำระคืนเงินต้นภายในวันที่ </w:t>
      </w:r>
      <w:r w:rsidRPr="00941748">
        <w:rPr>
          <w:rFonts w:ascii="Angsana New" w:hAnsi="Angsana New"/>
          <w:sz w:val="30"/>
          <w:szCs w:val="30"/>
        </w:rPr>
        <w:t>20</w:t>
      </w:r>
      <w:r w:rsidRPr="00941748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941748">
        <w:rPr>
          <w:rFonts w:ascii="Angsana New" w:hAnsi="Angsana New"/>
          <w:sz w:val="30"/>
          <w:szCs w:val="30"/>
        </w:rPr>
        <w:t>2557</w:t>
      </w:r>
      <w:r w:rsidRPr="00941748">
        <w:rPr>
          <w:rFonts w:ascii="Angsana New" w:hAnsi="Angsana New"/>
          <w:sz w:val="30"/>
          <w:szCs w:val="30"/>
          <w:cs/>
        </w:rPr>
        <w:t xml:space="preserve"> หากครบกำหนดแต่ยังไม่มีการเปลี่ยนแปลงใดๆ ให้</w:t>
      </w:r>
      <w:r w:rsidRPr="00941748">
        <w:rPr>
          <w:rFonts w:ascii="Angsana New" w:hAnsi="Angsana New"/>
          <w:spacing w:val="-8"/>
          <w:sz w:val="30"/>
          <w:szCs w:val="30"/>
          <w:cs/>
        </w:rPr>
        <w:t>ถือว่าสัญญาฉบับนี้มีผลใช้บังคับกันต่อไปอีกคราวละ</w:t>
      </w:r>
      <w:r w:rsidRPr="00941748">
        <w:rPr>
          <w:rFonts w:ascii="Angsana New" w:hAnsi="Angsana New" w:hint="cs"/>
          <w:spacing w:val="-8"/>
          <w:sz w:val="30"/>
          <w:szCs w:val="30"/>
          <w:cs/>
        </w:rPr>
        <w:t>ห้า</w:t>
      </w:r>
      <w:r w:rsidR="00210C85" w:rsidRPr="00941748">
        <w:rPr>
          <w:rFonts w:ascii="Angsana New" w:hAnsi="Angsana New"/>
          <w:spacing w:val="-8"/>
          <w:sz w:val="30"/>
          <w:szCs w:val="30"/>
          <w:cs/>
        </w:rPr>
        <w:t xml:space="preserve">ปี </w:t>
      </w:r>
      <w:r w:rsidRPr="00941748">
        <w:rPr>
          <w:rFonts w:ascii="Angsana New" w:hAnsi="Angsana New"/>
          <w:spacing w:val="-8"/>
          <w:sz w:val="30"/>
          <w:szCs w:val="30"/>
          <w:cs/>
        </w:rPr>
        <w:t>ดอกเบี้ยชำระเป็นรายไตรมาสและมีอัตราดอกเบี้ยลูกค้ารายย่อย</w:t>
      </w:r>
      <w:r w:rsidRPr="00941748">
        <w:rPr>
          <w:rFonts w:ascii="Angsana New" w:hAnsi="Angsana New"/>
          <w:sz w:val="30"/>
          <w:szCs w:val="30"/>
          <w:cs/>
        </w:rPr>
        <w:t>ชั้น</w:t>
      </w:r>
      <w:r w:rsidRPr="00941748">
        <w:rPr>
          <w:rFonts w:ascii="Angsana New" w:hAnsi="Angsana New"/>
          <w:spacing w:val="-6"/>
          <w:sz w:val="30"/>
          <w:szCs w:val="30"/>
          <w:cs/>
        </w:rPr>
        <w:t>ดี (</w:t>
      </w:r>
      <w:r w:rsidRPr="00941748">
        <w:rPr>
          <w:rFonts w:ascii="Angsana New" w:hAnsi="Angsana New"/>
          <w:spacing w:val="-6"/>
          <w:sz w:val="30"/>
          <w:szCs w:val="30"/>
        </w:rPr>
        <w:t>MRR</w:t>
      </w:r>
      <w:r w:rsidRPr="00941748">
        <w:rPr>
          <w:rFonts w:ascii="Angsana New" w:hAnsi="Angsana New"/>
          <w:spacing w:val="-6"/>
          <w:sz w:val="30"/>
          <w:szCs w:val="30"/>
          <w:cs/>
        </w:rPr>
        <w:t>) ของ</w:t>
      </w:r>
      <w:r w:rsidRPr="00941748">
        <w:rPr>
          <w:rFonts w:ascii="Angsana New" w:hAnsi="Angsana New" w:hint="cs"/>
          <w:spacing w:val="-6"/>
          <w:sz w:val="30"/>
          <w:szCs w:val="30"/>
          <w:cs/>
        </w:rPr>
        <w:t>สถาบันการเงิน</w:t>
      </w:r>
      <w:r w:rsidRPr="00941748">
        <w:rPr>
          <w:rFonts w:ascii="Angsana New" w:hAnsi="Angsana New"/>
          <w:spacing w:val="-6"/>
          <w:sz w:val="30"/>
          <w:szCs w:val="30"/>
          <w:cs/>
        </w:rPr>
        <w:t>แห่งหนึ่ง ณ</w:t>
      </w:r>
      <w:r w:rsidRPr="00941748">
        <w:rPr>
          <w:rFonts w:ascii="Angsana New" w:hAnsi="Angsana New"/>
          <w:sz w:val="30"/>
          <w:szCs w:val="30"/>
          <w:cs/>
        </w:rPr>
        <w:t xml:space="preserve"> ทุกวันที่เริ่มต้นของแต่ละไตรมาส ต่อมาเมื่อวันที่ </w:t>
      </w:r>
      <w:r w:rsidRPr="00941748">
        <w:rPr>
          <w:rFonts w:ascii="Angsana New" w:hAnsi="Angsana New"/>
          <w:sz w:val="30"/>
          <w:szCs w:val="30"/>
        </w:rPr>
        <w:t>1</w:t>
      </w:r>
      <w:r w:rsidRPr="00941748">
        <w:rPr>
          <w:rFonts w:ascii="Angsana New" w:hAnsi="Angsana New"/>
          <w:color w:val="FFFFFF"/>
          <w:sz w:val="30"/>
          <w:szCs w:val="30"/>
        </w:rPr>
        <w:t>.</w:t>
      </w:r>
      <w:r w:rsidRPr="00941748">
        <w:rPr>
          <w:rFonts w:ascii="Angsana New" w:hAnsi="Angsana New"/>
          <w:sz w:val="30"/>
          <w:szCs w:val="30"/>
          <w:cs/>
        </w:rPr>
        <w:t xml:space="preserve">มกราคม </w:t>
      </w:r>
      <w:r w:rsidRPr="00941748">
        <w:rPr>
          <w:rFonts w:ascii="Angsana New" w:hAnsi="Angsana New"/>
          <w:sz w:val="30"/>
          <w:szCs w:val="30"/>
        </w:rPr>
        <w:t>2556</w:t>
      </w:r>
      <w:r w:rsidRPr="00941748">
        <w:rPr>
          <w:rFonts w:ascii="Angsana New" w:hAnsi="Angsana New"/>
          <w:color w:val="FFFFFF"/>
          <w:sz w:val="30"/>
          <w:szCs w:val="30"/>
        </w:rPr>
        <w:t>.</w:t>
      </w:r>
      <w:r w:rsidRPr="00941748">
        <w:rPr>
          <w:rFonts w:ascii="Angsana New" w:hAnsi="Angsana New"/>
          <w:sz w:val="30"/>
          <w:szCs w:val="30"/>
          <w:cs/>
        </w:rPr>
        <w:t>บริษัทและผู้กู้ได้ตกลงเปลี่ยนอัตราดอกเบี้ยเป็นอัตราดอกเบี้ยสูงสุดสำหรับเงินกู้ระยะสั้น</w:t>
      </w:r>
      <w:r w:rsidRPr="00941748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Pr="00941748">
        <w:rPr>
          <w:rFonts w:ascii="Angsana New" w:hAnsi="Angsana New"/>
          <w:spacing w:val="-4"/>
          <w:sz w:val="30"/>
          <w:szCs w:val="30"/>
        </w:rPr>
        <w:t>Money Market Rate</w:t>
      </w:r>
      <w:r w:rsidRPr="00941748">
        <w:rPr>
          <w:rFonts w:ascii="Angsana New" w:hAnsi="Angsana New"/>
          <w:spacing w:val="-4"/>
          <w:sz w:val="30"/>
          <w:szCs w:val="30"/>
          <w:cs/>
        </w:rPr>
        <w:t>) ของ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>สถาบันการเงิน</w:t>
      </w:r>
      <w:r w:rsidRPr="00941748">
        <w:rPr>
          <w:rFonts w:ascii="Angsana New" w:hAnsi="Angsana New"/>
          <w:spacing w:val="-4"/>
          <w:sz w:val="30"/>
          <w:szCs w:val="30"/>
          <w:cs/>
        </w:rPr>
        <w:t>แห่งหนึ่ง ณ ทุกวันที่เริ่มต้นของแต่</w:t>
      </w:r>
      <w:r w:rsidRPr="00941748">
        <w:rPr>
          <w:rFonts w:ascii="Angsana New" w:hAnsi="Angsana New"/>
          <w:sz w:val="30"/>
          <w:szCs w:val="30"/>
          <w:cs/>
        </w:rPr>
        <w:t xml:space="preserve">ละไตรมาส </w:t>
      </w:r>
    </w:p>
    <w:p w14:paraId="16C04D9D" w14:textId="77777777" w:rsidR="0097363E" w:rsidRPr="00941748" w:rsidRDefault="0097363E" w:rsidP="00410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6A6E2F03" w14:textId="77777777" w:rsidR="00A1798D" w:rsidRPr="00941748" w:rsidRDefault="00A1798D" w:rsidP="00410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>เมื่อวันที่ 12 ธันวาคม 2555 บริษัทได้ทำสัญญาให้กู้ยืมเงินระยะสั้นแก่บริษัท เครื่องดื่มแรงเยอร์ (2008) จำกัด เป็น</w:t>
      </w:r>
      <w:r w:rsidRPr="00941748">
        <w:rPr>
          <w:rFonts w:ascii="Angsana New" w:hAnsi="Angsana New"/>
          <w:sz w:val="30"/>
          <w:szCs w:val="30"/>
          <w:cs/>
        </w:rPr>
        <w:br w:type="textWrapping" w:clear="all"/>
      </w:r>
      <w:r w:rsidRPr="00941748">
        <w:rPr>
          <w:rFonts w:ascii="Angsana New" w:hAnsi="Angsana New"/>
          <w:spacing w:val="-4"/>
          <w:sz w:val="30"/>
          <w:szCs w:val="30"/>
          <w:cs/>
        </w:rPr>
        <w:t>จำนวนเงิน 125 ล้านบาท กำหนดชำระคืนเงินต้นเมื่อทวงถาม ดอกเบี้ย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>กำหนด</w:t>
      </w:r>
      <w:r w:rsidRPr="00941748">
        <w:rPr>
          <w:rFonts w:ascii="Angsana New" w:hAnsi="Angsana New"/>
          <w:spacing w:val="-4"/>
          <w:sz w:val="30"/>
          <w:szCs w:val="30"/>
          <w:cs/>
        </w:rPr>
        <w:t>ชำระเป็นรายไตรมาสในอัตราที่กำหนด</w:t>
      </w:r>
      <w:r w:rsidRPr="00941748">
        <w:rPr>
          <w:rFonts w:ascii="Angsana New" w:hAnsi="Angsana New"/>
          <w:spacing w:val="-8"/>
          <w:sz w:val="30"/>
          <w:szCs w:val="30"/>
          <w:cs/>
        </w:rPr>
        <w:t>ไว้</w:t>
      </w:r>
      <w:r w:rsidRPr="00941748">
        <w:rPr>
          <w:rFonts w:ascii="Angsana New" w:hAnsi="Angsana New"/>
          <w:sz w:val="30"/>
          <w:szCs w:val="30"/>
          <w:cs/>
        </w:rPr>
        <w:t>ในสัญญา</w:t>
      </w:r>
      <w:r w:rsidRPr="00941748">
        <w:rPr>
          <w:rFonts w:ascii="Angsana New" w:hAnsi="Angsana New"/>
          <w:color w:val="FFFFFF"/>
          <w:sz w:val="30"/>
          <w:szCs w:val="30"/>
        </w:rPr>
        <w:t>.</w:t>
      </w:r>
    </w:p>
    <w:p w14:paraId="200E8206" w14:textId="77777777" w:rsidR="00A1798D" w:rsidRPr="00941748" w:rsidRDefault="00A1798D" w:rsidP="00410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79EE44A" w14:textId="057001AE" w:rsidR="00A1798D" w:rsidRPr="00941748" w:rsidRDefault="00A1798D" w:rsidP="00383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941748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941748">
        <w:rPr>
          <w:rFonts w:ascii="Angsana New" w:hAnsi="Angsana New"/>
          <w:spacing w:val="-4"/>
          <w:sz w:val="30"/>
          <w:szCs w:val="30"/>
        </w:rPr>
        <w:t>18</w:t>
      </w:r>
      <w:r w:rsidRPr="00941748">
        <w:rPr>
          <w:rFonts w:ascii="Angsana New" w:hAnsi="Angsana New"/>
          <w:spacing w:val="-4"/>
          <w:sz w:val="30"/>
          <w:szCs w:val="30"/>
          <w:cs/>
        </w:rPr>
        <w:t xml:space="preserve"> ธันวาคม 255</w:t>
      </w:r>
      <w:r w:rsidRPr="00941748">
        <w:rPr>
          <w:rFonts w:ascii="Angsana New" w:hAnsi="Angsana New"/>
          <w:spacing w:val="-4"/>
          <w:sz w:val="30"/>
          <w:szCs w:val="30"/>
        </w:rPr>
        <w:t>7</w:t>
      </w:r>
      <w:r w:rsidRPr="00941748">
        <w:rPr>
          <w:rFonts w:ascii="Angsana New" w:hAnsi="Angsana New"/>
          <w:spacing w:val="-4"/>
          <w:sz w:val="30"/>
          <w:szCs w:val="30"/>
          <w:cs/>
        </w:rPr>
        <w:t xml:space="preserve"> บริษัทได้ทำสัญญากู้ยืมเงินระยะสั้น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>กับ</w:t>
      </w:r>
      <w:r w:rsidRPr="0094174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41748">
        <w:rPr>
          <w:rFonts w:ascii="Angsana New" w:hAnsi="Angsana New"/>
          <w:spacing w:val="-4"/>
          <w:sz w:val="30"/>
          <w:szCs w:val="30"/>
        </w:rPr>
        <w:t>Great Brands Limited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41748">
        <w:rPr>
          <w:rFonts w:ascii="Angsana New" w:hAnsi="Angsana New" w:hint="cs"/>
          <w:sz w:val="30"/>
          <w:szCs w:val="30"/>
          <w:cs/>
        </w:rPr>
        <w:t>“ผู้ให้กู้”</w:t>
      </w:r>
      <w:r w:rsidRPr="00941748">
        <w:rPr>
          <w:rFonts w:ascii="Angsana New" w:hAnsi="Angsana New"/>
          <w:sz w:val="30"/>
          <w:szCs w:val="30"/>
          <w:cs/>
        </w:rPr>
        <w:t xml:space="preserve"> 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>วงเงินจำนวน</w:t>
      </w:r>
      <w:r w:rsidRPr="00941748">
        <w:rPr>
          <w:rFonts w:ascii="Angsana New" w:hAnsi="Angsana New"/>
          <w:sz w:val="30"/>
          <w:szCs w:val="30"/>
          <w:cs/>
        </w:rPr>
        <w:t xml:space="preserve"> </w:t>
      </w:r>
      <w:r w:rsidRPr="00941748">
        <w:rPr>
          <w:rFonts w:ascii="Angsana New" w:hAnsi="Angsana New"/>
          <w:sz w:val="30"/>
          <w:szCs w:val="30"/>
        </w:rPr>
        <w:t>1,700</w:t>
      </w:r>
      <w:r w:rsidRPr="00941748">
        <w:rPr>
          <w:rFonts w:ascii="Angsana New" w:hAnsi="Angsana New"/>
          <w:sz w:val="30"/>
          <w:szCs w:val="30"/>
          <w:cs/>
        </w:rPr>
        <w:t xml:space="preserve"> </w:t>
      </w:r>
      <w:r w:rsidRPr="00941748">
        <w:rPr>
          <w:rFonts w:ascii="Angsana New" w:hAnsi="Angsana New"/>
          <w:spacing w:val="-4"/>
          <w:sz w:val="30"/>
          <w:szCs w:val="30"/>
          <w:cs/>
        </w:rPr>
        <w:t>ล้านบาท ด้วยอัตราดอกเบี้ยตามที่กำหนดไว้ในสั</w:t>
      </w:r>
      <w:r w:rsidR="00383651" w:rsidRPr="00941748">
        <w:rPr>
          <w:rFonts w:ascii="Angsana New" w:hAnsi="Angsana New"/>
          <w:spacing w:val="-4"/>
          <w:sz w:val="30"/>
          <w:szCs w:val="30"/>
          <w:cs/>
        </w:rPr>
        <w:t xml:space="preserve">ญญาหรือตามแต่จะตกลงกันในภายหลัง </w:t>
      </w:r>
      <w:r w:rsidRPr="00941748">
        <w:rPr>
          <w:rFonts w:ascii="Angsana New" w:hAnsi="Angsana New"/>
          <w:spacing w:val="-4"/>
          <w:sz w:val="30"/>
          <w:szCs w:val="30"/>
          <w:cs/>
        </w:rPr>
        <w:t>กำหนดชำระคืนเงินต้นเมื่อครบ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>หนึ่ง</w:t>
      </w:r>
      <w:r w:rsidR="00996970" w:rsidRPr="00941748">
        <w:rPr>
          <w:rFonts w:ascii="Angsana New" w:hAnsi="Angsana New"/>
          <w:spacing w:val="-4"/>
          <w:sz w:val="30"/>
          <w:szCs w:val="30"/>
          <w:cs/>
        </w:rPr>
        <w:t>ปี</w:t>
      </w:r>
      <w:r w:rsidR="006A4C4E" w:rsidRPr="00941748">
        <w:rPr>
          <w:rFonts w:ascii="Angsana New" w:hAnsi="Angsana New"/>
          <w:spacing w:val="-4"/>
          <w:sz w:val="30"/>
          <w:szCs w:val="30"/>
        </w:rPr>
        <w:t xml:space="preserve"> </w:t>
      </w:r>
      <w:r w:rsidRPr="00941748">
        <w:rPr>
          <w:rFonts w:ascii="Angsana New" w:hAnsi="Angsana New"/>
          <w:spacing w:val="-4"/>
          <w:sz w:val="30"/>
          <w:szCs w:val="30"/>
          <w:cs/>
        </w:rPr>
        <w:t>นับจากวันที่ได้รับเงินกู้ยืมหรือวันอื่นตามที่ผู้ให้กู้กำหนด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 xml:space="preserve"> ต่อมาเมื่อวันที่ 9 กันยายน 2558 บริษัทและผู้ให้กู้ได้ทำบันทึกแนบท้ายสัญญาดังกล่าว ให้ชำระคืนเงินต้นเมื่อครบสี่ปีนับจากวันที่ได้รับเงินกู้ยืมหรือวันอื่นหลังจากวันที่</w:t>
      </w:r>
      <w:r w:rsidR="00E67F47" w:rsidRPr="00941748">
        <w:rPr>
          <w:rFonts w:ascii="Angsana New" w:hAnsi="Angsana New"/>
          <w:spacing w:val="-4"/>
          <w:sz w:val="30"/>
          <w:szCs w:val="30"/>
        </w:rPr>
        <w:br/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>ครบกำหนดตามแต่จะตกลงกันในภายหลัง</w:t>
      </w:r>
      <w:r w:rsidRPr="0094174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>ณ วันที่</w:t>
      </w:r>
      <w:r w:rsidR="00A06C79" w:rsidRPr="00941748">
        <w:rPr>
          <w:rFonts w:ascii="Angsana New" w:hAnsi="Angsana New"/>
          <w:spacing w:val="-4"/>
          <w:sz w:val="30"/>
          <w:szCs w:val="30"/>
        </w:rPr>
        <w:t xml:space="preserve"> 31 </w:t>
      </w:r>
      <w:r w:rsidR="00A06C79" w:rsidRPr="00941748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84B52" w:rsidRPr="00941748">
        <w:rPr>
          <w:rFonts w:ascii="Angsana New" w:hAnsi="Angsana New"/>
          <w:spacing w:val="-4"/>
          <w:sz w:val="30"/>
          <w:szCs w:val="30"/>
        </w:rPr>
        <w:t>2560</w:t>
      </w:r>
      <w:r w:rsidRPr="00941748">
        <w:rPr>
          <w:rFonts w:ascii="Angsana New" w:hAnsi="Angsana New"/>
          <w:spacing w:val="-4"/>
          <w:sz w:val="30"/>
          <w:szCs w:val="30"/>
        </w:rPr>
        <w:t xml:space="preserve"> 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 xml:space="preserve">บริษัทได้เบิกใช้วงเงินกู้ยืมจำนวน </w:t>
      </w:r>
      <w:r w:rsidRPr="00941748">
        <w:rPr>
          <w:rFonts w:ascii="Angsana New" w:hAnsi="Angsana New"/>
          <w:spacing w:val="-4"/>
          <w:sz w:val="30"/>
          <w:szCs w:val="30"/>
        </w:rPr>
        <w:t>1,530.97</w:t>
      </w:r>
      <w:r w:rsidRPr="00941748">
        <w:rPr>
          <w:rFonts w:ascii="Angsana New" w:hAnsi="Angsana New"/>
          <w:spacing w:val="-4"/>
          <w:sz w:val="30"/>
          <w:szCs w:val="30"/>
        </w:rPr>
        <w:br/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A06C79" w:rsidRPr="00941748">
        <w:rPr>
          <w:rFonts w:ascii="Angsana New" w:hAnsi="Angsana New"/>
          <w:spacing w:val="-4"/>
          <w:sz w:val="30"/>
          <w:szCs w:val="30"/>
        </w:rPr>
        <w:t xml:space="preserve"> (</w:t>
      </w:r>
      <w:r w:rsidR="00A06C79" w:rsidRPr="00941748">
        <w:rPr>
          <w:rFonts w:ascii="Angsana New" w:hAnsi="Angsana New"/>
          <w:i/>
          <w:iCs/>
          <w:spacing w:val="-4"/>
          <w:sz w:val="30"/>
          <w:szCs w:val="30"/>
        </w:rPr>
        <w:t xml:space="preserve">30 </w:t>
      </w:r>
      <w:r w:rsidR="00A06C79" w:rsidRPr="00941748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กันยายน </w:t>
      </w:r>
      <w:r w:rsidR="00A06C79" w:rsidRPr="00941748">
        <w:rPr>
          <w:rFonts w:ascii="Angsana New" w:hAnsi="Angsana New"/>
          <w:i/>
          <w:iCs/>
          <w:spacing w:val="-4"/>
          <w:sz w:val="30"/>
          <w:szCs w:val="30"/>
        </w:rPr>
        <w:t>25</w:t>
      </w:r>
      <w:r w:rsidR="004C23BF" w:rsidRPr="00941748">
        <w:rPr>
          <w:rFonts w:ascii="Angsana New" w:hAnsi="Angsana New"/>
          <w:i/>
          <w:iCs/>
          <w:spacing w:val="-4"/>
          <w:sz w:val="30"/>
          <w:szCs w:val="30"/>
        </w:rPr>
        <w:t>60</w:t>
      </w:r>
      <w:r w:rsidR="00A06C79" w:rsidRPr="00941748">
        <w:rPr>
          <w:rFonts w:ascii="Angsana New" w:hAnsi="Angsana New"/>
          <w:i/>
          <w:iCs/>
          <w:spacing w:val="-4"/>
          <w:sz w:val="30"/>
          <w:szCs w:val="30"/>
        </w:rPr>
        <w:t xml:space="preserve"> : 1,530.97 </w:t>
      </w:r>
      <w:r w:rsidR="00A06C79" w:rsidRPr="00941748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</w:t>
      </w:r>
      <w:r w:rsidR="00A06C79" w:rsidRPr="00941748">
        <w:rPr>
          <w:rFonts w:ascii="Angsana New" w:hAnsi="Angsana New"/>
          <w:spacing w:val="-4"/>
          <w:sz w:val="30"/>
          <w:szCs w:val="30"/>
        </w:rPr>
        <w:t xml:space="preserve">)      </w:t>
      </w:r>
    </w:p>
    <w:p w14:paraId="55A8C8FE" w14:textId="77777777" w:rsidR="008033F0" w:rsidRPr="00941748" w:rsidRDefault="00FB2723" w:rsidP="00FB2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outlineLvl w:val="0"/>
        <w:rPr>
          <w:rFonts w:ascii="Angsana New" w:hAnsi="Angsana New"/>
          <w:i/>
          <w:iCs/>
          <w:color w:val="000000"/>
          <w:sz w:val="30"/>
          <w:szCs w:val="30"/>
        </w:rPr>
      </w:pPr>
      <w:r w:rsidRPr="00941748">
        <w:rPr>
          <w:rFonts w:ascii="Angsana New" w:hAnsi="Angsana New"/>
          <w:i/>
          <w:iCs/>
          <w:color w:val="000000"/>
          <w:sz w:val="30"/>
          <w:szCs w:val="30"/>
        </w:rPr>
        <w:br w:type="page"/>
      </w:r>
      <w:r w:rsidR="008033F0" w:rsidRPr="00941748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สัญญา</w:t>
      </w:r>
      <w:r w:rsidR="006E3573" w:rsidRPr="00941748">
        <w:rPr>
          <w:rFonts w:ascii="Angsana New" w:hAnsi="Angsana New" w:hint="cs"/>
          <w:i/>
          <w:iCs/>
          <w:color w:val="000000"/>
          <w:sz w:val="30"/>
          <w:szCs w:val="30"/>
          <w:cs/>
        </w:rPr>
        <w:t>ให้</w:t>
      </w:r>
      <w:r w:rsidR="008033F0" w:rsidRPr="00941748">
        <w:rPr>
          <w:rFonts w:ascii="Angsana New" w:hAnsi="Angsana New"/>
          <w:i/>
          <w:iCs/>
          <w:color w:val="000000"/>
          <w:sz w:val="30"/>
          <w:szCs w:val="30"/>
          <w:cs/>
        </w:rPr>
        <w:t>ผลิตสินค้า</w:t>
      </w:r>
    </w:p>
    <w:p w14:paraId="47339782" w14:textId="77777777" w:rsidR="008033F0" w:rsidRPr="00941748" w:rsidRDefault="008033F0" w:rsidP="00410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21482AE6" w14:textId="77777777" w:rsidR="00A1798D" w:rsidRPr="00941748" w:rsidRDefault="00A1798D" w:rsidP="00410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 w:hint="cs"/>
          <w:sz w:val="30"/>
          <w:szCs w:val="30"/>
          <w:cs/>
        </w:rPr>
        <w:t>บริษัทได้ทำสัญญากับบริษัทย่อย</w:t>
      </w:r>
      <w:r w:rsidR="00C13EB9" w:rsidRPr="00941748">
        <w:rPr>
          <w:rFonts w:ascii="Angsana New" w:hAnsi="Angsana New" w:hint="cs"/>
          <w:sz w:val="30"/>
          <w:szCs w:val="30"/>
          <w:cs/>
        </w:rPr>
        <w:t>แห่ง</w:t>
      </w:r>
      <w:r w:rsidR="00376E4E" w:rsidRPr="00941748">
        <w:rPr>
          <w:rFonts w:ascii="Angsana New" w:hAnsi="Angsana New" w:hint="cs"/>
          <w:sz w:val="30"/>
          <w:szCs w:val="30"/>
          <w:cs/>
        </w:rPr>
        <w:t>หนึ่ง</w:t>
      </w:r>
      <w:r w:rsidRPr="00941748">
        <w:rPr>
          <w:rFonts w:ascii="Angsana New" w:hAnsi="Angsana New" w:hint="cs"/>
          <w:sz w:val="30"/>
          <w:szCs w:val="30"/>
          <w:cs/>
        </w:rPr>
        <w:t>เพื่อให้เป็นผู้ผลิตน้ำดื่มภายใต้ชื่อเครื่องหมายการค้า “คริสตัล” บริษัทต้องปฏิบัติตามเงื่อนไขต่างๆ ที่กำหนดไว้ในสัญญา โดยสัญญามีระยะเวลาสามปีสิ้นสุดวันที่ 31 มีนาคม 2561</w:t>
      </w:r>
      <w:r w:rsidRPr="00941748">
        <w:rPr>
          <w:rFonts w:ascii="Angsana New" w:hAnsi="Angsana New"/>
          <w:sz w:val="30"/>
          <w:szCs w:val="30"/>
          <w:cs/>
        </w:rPr>
        <w:tab/>
      </w:r>
    </w:p>
    <w:p w14:paraId="68A276C5" w14:textId="77777777" w:rsidR="00A1798D" w:rsidRPr="00941748" w:rsidRDefault="00A1798D" w:rsidP="00410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3BB34CC4" w14:textId="05C7AD1B" w:rsidR="00A1798D" w:rsidRPr="00941748" w:rsidRDefault="00A1798D" w:rsidP="00383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 w:hint="cs"/>
          <w:sz w:val="30"/>
          <w:szCs w:val="30"/>
          <w:cs/>
        </w:rPr>
        <w:t>บริษัทย่อยแห่งหนึ่งได้ทำสัญญากับ</w:t>
      </w:r>
      <w:r w:rsidRPr="00941748">
        <w:rPr>
          <w:rFonts w:ascii="Angsana New" w:hAnsi="Angsana New"/>
          <w:sz w:val="30"/>
          <w:szCs w:val="30"/>
          <w:cs/>
        </w:rPr>
        <w:t>บริษัทที่เกี่ยวข้องกันแห่งหนึ่ง</w:t>
      </w:r>
      <w:r w:rsidRPr="00941748">
        <w:rPr>
          <w:rFonts w:ascii="Angsana New" w:hAnsi="Angsana New" w:hint="cs"/>
          <w:sz w:val="30"/>
          <w:szCs w:val="30"/>
          <w:cs/>
        </w:rPr>
        <w:t>เพื่อให้เป็นผู้ผลิต</w:t>
      </w:r>
      <w:r w:rsidRPr="00941748">
        <w:rPr>
          <w:rFonts w:ascii="Angsana New" w:hAnsi="Angsana New"/>
          <w:sz w:val="30"/>
          <w:szCs w:val="30"/>
          <w:cs/>
        </w:rPr>
        <w:t>เครื่องดื่มบำรุงกำลัง</w:t>
      </w:r>
      <w:r w:rsidRPr="00941748">
        <w:rPr>
          <w:rFonts w:ascii="Angsana New" w:hAnsi="Angsana New" w:hint="cs"/>
          <w:sz w:val="30"/>
          <w:szCs w:val="30"/>
          <w:cs/>
        </w:rPr>
        <w:t>ภายใต้ชื่อเครื่องหมายการค้า “</w:t>
      </w:r>
      <w:r w:rsidRPr="00941748">
        <w:rPr>
          <w:rFonts w:ascii="Angsana New" w:hAnsi="Angsana New"/>
          <w:sz w:val="30"/>
          <w:szCs w:val="30"/>
        </w:rPr>
        <w:t>Ranger</w:t>
      </w:r>
      <w:r w:rsidRPr="00941748">
        <w:rPr>
          <w:rFonts w:ascii="Angsana New" w:hAnsi="Angsana New" w:hint="cs"/>
          <w:sz w:val="30"/>
          <w:szCs w:val="30"/>
          <w:cs/>
        </w:rPr>
        <w:t>” บริษัทย่อยต้องปฏิบัติตามเงื่อนไขต่างๆ ที่กำหนดไว้ในสัญญา โดยสัญญามีระยะเวลาหนึ่งปีสิ้นสุดวันที่ 31 กรกฎาคม 25</w:t>
      </w:r>
      <w:r w:rsidRPr="00941748">
        <w:rPr>
          <w:rFonts w:ascii="Angsana New" w:hAnsi="Angsana New"/>
          <w:sz w:val="30"/>
          <w:szCs w:val="30"/>
        </w:rPr>
        <w:t>59</w:t>
      </w:r>
      <w:r w:rsidR="00B72EC8" w:rsidRPr="00941748">
        <w:rPr>
          <w:rFonts w:ascii="Angsana New" w:hAnsi="Angsana New" w:hint="cs"/>
          <w:sz w:val="30"/>
          <w:szCs w:val="30"/>
          <w:cs/>
        </w:rPr>
        <w:t xml:space="preserve"> หรือวันที่ขายถึงปริมาณขั้นต่ำตามที่กำหนดในสัญญาแล้วแต่วันที่ใดจะสิ้นสุดทีหลังให้ถือเป็นวันสิ้นสุดสัญญา</w:t>
      </w:r>
      <w:r w:rsidR="00C13EB9" w:rsidRPr="00941748">
        <w:rPr>
          <w:rFonts w:ascii="Angsana New" w:hAnsi="Angsana New"/>
          <w:sz w:val="30"/>
          <w:szCs w:val="30"/>
        </w:rPr>
        <w:t xml:space="preserve"> </w:t>
      </w:r>
    </w:p>
    <w:p w14:paraId="6894D5F0" w14:textId="77777777" w:rsidR="008561DF" w:rsidRPr="00941748" w:rsidRDefault="008561DF" w:rsidP="00383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0E0571E" w14:textId="77777777" w:rsidR="00C13EB9" w:rsidRPr="00941748" w:rsidRDefault="00C13EB9" w:rsidP="00383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 xml:space="preserve">บริษัทได้ทำสัญญากับบริษัทที่เกี่ยวข้องกันแห่งหนึ่งเพื่อให้เป็นผู้ผลิตน้ำดื่มภายใต้ชื่อเครื่องหมายการค้า </w:t>
      </w:r>
      <w:r w:rsidRPr="00941748">
        <w:rPr>
          <w:rFonts w:ascii="Angsana New" w:hAnsi="Angsana New"/>
          <w:sz w:val="30"/>
          <w:szCs w:val="30"/>
        </w:rPr>
        <w:t>“</w:t>
      </w:r>
      <w:r w:rsidRPr="00941748">
        <w:rPr>
          <w:rFonts w:ascii="Angsana New" w:hAnsi="Angsana New"/>
          <w:sz w:val="30"/>
          <w:szCs w:val="30"/>
          <w:cs/>
        </w:rPr>
        <w:t>คริสตัล</w:t>
      </w:r>
      <w:r w:rsidRPr="00941748">
        <w:rPr>
          <w:rFonts w:ascii="Angsana New" w:hAnsi="Angsana New"/>
          <w:sz w:val="30"/>
          <w:szCs w:val="30"/>
        </w:rPr>
        <w:t xml:space="preserve">” </w:t>
      </w:r>
      <w:r w:rsidRPr="00941748">
        <w:rPr>
          <w:rFonts w:ascii="Angsana New" w:hAnsi="Angsana New"/>
          <w:sz w:val="30"/>
          <w:szCs w:val="30"/>
          <w:cs/>
        </w:rPr>
        <w:t>บริษัทต้องปฏิบัติตามเงื่อนไขต่างๆ ที่กำหนดไว้ในสัญญา โดยสัญญามีระยะเวลาสามปีสิ้นสุดวันที่ 15 พฤศจิกายน 2561</w:t>
      </w:r>
    </w:p>
    <w:p w14:paraId="297AE833" w14:textId="77777777" w:rsidR="00C13EB9" w:rsidRPr="00941748" w:rsidRDefault="00C13EB9" w:rsidP="00383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008C934" w14:textId="3FB4F241" w:rsidR="00EC05C7" w:rsidRPr="00941748" w:rsidRDefault="00EC05C7" w:rsidP="00EC0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 xml:space="preserve">บริษัทได้ทำสัญญากับบริษัทที่เกี่ยวข้องกันแห่งหนึ่ง เพื่อให้เป็นผู้ผลิตน้ำดื่มภายใต้ชื่อเครื่องหมายการค้า </w:t>
      </w:r>
      <w:r w:rsidRPr="00941748">
        <w:rPr>
          <w:rFonts w:ascii="Angsana New" w:hAnsi="Angsana New"/>
          <w:sz w:val="30"/>
          <w:szCs w:val="30"/>
        </w:rPr>
        <w:t>“</w:t>
      </w:r>
      <w:r w:rsidRPr="00941748">
        <w:rPr>
          <w:rFonts w:ascii="Angsana New" w:hAnsi="Angsana New"/>
          <w:sz w:val="30"/>
          <w:szCs w:val="30"/>
          <w:cs/>
        </w:rPr>
        <w:t>คริสตัล</w:t>
      </w:r>
      <w:r w:rsidRPr="00941748">
        <w:rPr>
          <w:rFonts w:ascii="Angsana New" w:hAnsi="Angsana New"/>
          <w:sz w:val="30"/>
          <w:szCs w:val="30"/>
        </w:rPr>
        <w:t xml:space="preserve">” </w:t>
      </w:r>
      <w:r w:rsidRPr="00941748">
        <w:rPr>
          <w:rFonts w:ascii="Angsana New" w:hAnsi="Angsana New"/>
          <w:sz w:val="30"/>
          <w:szCs w:val="30"/>
          <w:cs/>
        </w:rPr>
        <w:t xml:space="preserve">บริษัทต้องปฏิบัติตามเงื่อนไขต่างๆ ที่กำหนดไว้ในสัญญา โดยสัญญามีระยะเวลาหนึ่งปี เริ่มตั้งแต่วันที่ </w:t>
      </w:r>
      <w:r w:rsidRPr="00941748">
        <w:rPr>
          <w:rFonts w:ascii="Angsana New" w:hAnsi="Angsana New"/>
          <w:sz w:val="30"/>
          <w:szCs w:val="30"/>
        </w:rPr>
        <w:t xml:space="preserve">1 </w:t>
      </w:r>
      <w:r w:rsidR="000139F1">
        <w:rPr>
          <w:rFonts w:ascii="Angsana New" w:hAnsi="Angsana New" w:hint="cs"/>
          <w:sz w:val="30"/>
          <w:szCs w:val="30"/>
          <w:cs/>
        </w:rPr>
        <w:t>ตุลาคม</w:t>
      </w:r>
      <w:r w:rsidRPr="00941748">
        <w:rPr>
          <w:rFonts w:ascii="Angsana New" w:hAnsi="Angsana New"/>
          <w:sz w:val="30"/>
          <w:szCs w:val="30"/>
          <w:cs/>
        </w:rPr>
        <w:t xml:space="preserve"> </w:t>
      </w:r>
      <w:r w:rsidRPr="00941748">
        <w:rPr>
          <w:rFonts w:ascii="Angsana New" w:hAnsi="Angsana New"/>
          <w:sz w:val="30"/>
          <w:szCs w:val="30"/>
        </w:rPr>
        <w:t xml:space="preserve">2560 </w:t>
      </w:r>
      <w:r w:rsidRPr="00941748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0139F1">
        <w:rPr>
          <w:rFonts w:ascii="Angsana New" w:hAnsi="Angsana New"/>
          <w:sz w:val="30"/>
          <w:szCs w:val="30"/>
        </w:rPr>
        <w:t>30</w:t>
      </w:r>
      <w:r w:rsidRPr="00941748">
        <w:rPr>
          <w:rFonts w:ascii="Angsana New" w:hAnsi="Angsana New"/>
          <w:sz w:val="30"/>
          <w:szCs w:val="30"/>
        </w:rPr>
        <w:t xml:space="preserve"> </w:t>
      </w:r>
      <w:r w:rsidR="000139F1">
        <w:rPr>
          <w:rFonts w:ascii="Angsana New" w:hAnsi="Angsana New" w:hint="cs"/>
          <w:sz w:val="30"/>
          <w:szCs w:val="30"/>
          <w:cs/>
        </w:rPr>
        <w:t>กันยายน</w:t>
      </w:r>
      <w:r w:rsidRPr="00941748">
        <w:rPr>
          <w:rFonts w:ascii="Angsana New" w:hAnsi="Angsana New"/>
          <w:sz w:val="30"/>
          <w:szCs w:val="30"/>
          <w:cs/>
        </w:rPr>
        <w:t xml:space="preserve"> </w:t>
      </w:r>
      <w:r w:rsidRPr="00941748">
        <w:rPr>
          <w:rFonts w:ascii="Angsana New" w:hAnsi="Angsana New"/>
          <w:sz w:val="30"/>
          <w:szCs w:val="30"/>
        </w:rPr>
        <w:t>256</w:t>
      </w:r>
      <w:r w:rsidR="000139F1">
        <w:rPr>
          <w:rFonts w:ascii="Angsana New" w:hAnsi="Angsana New"/>
          <w:sz w:val="30"/>
          <w:szCs w:val="30"/>
        </w:rPr>
        <w:t>1</w:t>
      </w:r>
      <w:r w:rsidRPr="00941748">
        <w:rPr>
          <w:rFonts w:ascii="Angsana New" w:hAnsi="Angsana New"/>
          <w:sz w:val="30"/>
          <w:szCs w:val="30"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ปัจจุบั</w:t>
      </w:r>
      <w:r w:rsidR="00991A9B" w:rsidRPr="00991A9B">
        <w:rPr>
          <w:rFonts w:ascii="Angsana New" w:hAnsi="Angsana New" w:hint="cs"/>
          <w:sz w:val="30"/>
          <w:szCs w:val="30"/>
          <w:cs/>
        </w:rPr>
        <w:t>น</w:t>
      </w:r>
      <w:r w:rsidRPr="00941748">
        <w:rPr>
          <w:rFonts w:ascii="Angsana New" w:hAnsi="Angsana New"/>
          <w:sz w:val="30"/>
          <w:szCs w:val="30"/>
          <w:cs/>
        </w:rPr>
        <w:t>สัญญาดังกล่าว</w:t>
      </w:r>
      <w:r w:rsidR="00CF12D2">
        <w:rPr>
          <w:rFonts w:ascii="Angsana New" w:hAnsi="Angsana New" w:hint="cs"/>
          <w:sz w:val="30"/>
          <w:szCs w:val="30"/>
          <w:cs/>
        </w:rPr>
        <w:t>อยู่ระหว่างการเจรจา และจะเสนอลงนาม</w:t>
      </w:r>
    </w:p>
    <w:p w14:paraId="5848A77E" w14:textId="77777777" w:rsidR="00EC05C7" w:rsidRPr="00941748" w:rsidRDefault="00EC05C7" w:rsidP="00383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B2ABF3F" w14:textId="77777777" w:rsidR="00AB4A0A" w:rsidRPr="00941748" w:rsidRDefault="00AB4A0A" w:rsidP="00D40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941748">
        <w:rPr>
          <w:rFonts w:ascii="Angsana New" w:hAnsi="Angsana New"/>
          <w:i/>
          <w:iCs/>
          <w:sz w:val="30"/>
          <w:szCs w:val="30"/>
          <w:cs/>
        </w:rPr>
        <w:t>สัญญาแต่งตั้งผู้จัดจำหน่าย</w:t>
      </w:r>
      <w:r w:rsidRPr="00941748">
        <w:rPr>
          <w:rFonts w:ascii="Angsana New" w:hAnsi="Angsana New" w:hint="cs"/>
          <w:i/>
          <w:iCs/>
          <w:sz w:val="30"/>
          <w:szCs w:val="30"/>
          <w:cs/>
        </w:rPr>
        <w:t>สินค้า</w:t>
      </w:r>
    </w:p>
    <w:p w14:paraId="61F7C21B" w14:textId="77777777" w:rsidR="000806A5" w:rsidRPr="00941748" w:rsidRDefault="000806A5" w:rsidP="00D40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8DE6723" w14:textId="77777777" w:rsidR="00AB4A0A" w:rsidRPr="00941748" w:rsidRDefault="00AB4A0A" w:rsidP="00D40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pacing w:val="-4"/>
          <w:sz w:val="30"/>
          <w:szCs w:val="30"/>
          <w:cs/>
        </w:rPr>
        <w:t>บริษัทได้ทำสัญญากับบริษัทที่เกี่ยวข้องกันแห่งหนึ่งเพื่อเป็นผู้จัดจำหน่าย</w:t>
      </w:r>
      <w:r w:rsidRPr="00941748">
        <w:rPr>
          <w:rFonts w:ascii="Angsana New" w:hAnsi="Angsana New"/>
          <w:sz w:val="30"/>
          <w:szCs w:val="30"/>
          <w:cs/>
        </w:rPr>
        <w:t>เครื่องดื่มชาเขียว บริษัทต้องปฏิบัติตามเงื่อนไขต่างๆ ที่กำหนดไว้ในสัญญา โดยมีระยะเวลา</w:t>
      </w:r>
      <w:r w:rsidRPr="00941748">
        <w:rPr>
          <w:rFonts w:ascii="Angsana New" w:hAnsi="Angsana New" w:hint="cs"/>
          <w:sz w:val="30"/>
          <w:szCs w:val="30"/>
          <w:cs/>
        </w:rPr>
        <w:t>สาม</w:t>
      </w:r>
      <w:r w:rsidRPr="00941748">
        <w:rPr>
          <w:rFonts w:ascii="Angsana New" w:hAnsi="Angsana New"/>
          <w:sz w:val="30"/>
          <w:szCs w:val="30"/>
          <w:cs/>
        </w:rPr>
        <w:t>ปี</w:t>
      </w:r>
      <w:r w:rsidR="001643F9" w:rsidRPr="00941748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551DD8" w:rsidRPr="00941748">
        <w:rPr>
          <w:rFonts w:ascii="Angsana New" w:hAnsi="Angsana New"/>
          <w:sz w:val="30"/>
          <w:szCs w:val="30"/>
        </w:rPr>
        <w:t xml:space="preserve"> </w:t>
      </w:r>
      <w:r w:rsidR="00C13EB9" w:rsidRPr="00941748">
        <w:rPr>
          <w:rFonts w:ascii="Angsana New" w:hAnsi="Angsana New"/>
          <w:sz w:val="30"/>
          <w:szCs w:val="30"/>
        </w:rPr>
        <w:t xml:space="preserve">28 </w:t>
      </w:r>
      <w:r w:rsidR="00C13EB9" w:rsidRPr="00941748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C13EB9" w:rsidRPr="00941748">
        <w:rPr>
          <w:rFonts w:ascii="Angsana New" w:hAnsi="Angsana New"/>
          <w:sz w:val="30"/>
          <w:szCs w:val="30"/>
        </w:rPr>
        <w:t xml:space="preserve">2561 </w:t>
      </w:r>
      <w:r w:rsidR="00C13EB9" w:rsidRPr="00941748">
        <w:rPr>
          <w:rFonts w:ascii="Angsana New" w:hAnsi="Angsana New"/>
          <w:sz w:val="30"/>
          <w:szCs w:val="30"/>
          <w:cs/>
        </w:rPr>
        <w:t xml:space="preserve">และมีสิทธิต่ออายุสัญญาได้ไปอีกคราวละ </w:t>
      </w:r>
      <w:r w:rsidR="00C13EB9" w:rsidRPr="00941748">
        <w:rPr>
          <w:rFonts w:ascii="Angsana New" w:hAnsi="Angsana New"/>
          <w:sz w:val="30"/>
          <w:szCs w:val="30"/>
        </w:rPr>
        <w:t xml:space="preserve">1 </w:t>
      </w:r>
      <w:r w:rsidR="00C13EB9" w:rsidRPr="00941748">
        <w:rPr>
          <w:rFonts w:ascii="Angsana New" w:hAnsi="Angsana New"/>
          <w:sz w:val="30"/>
          <w:szCs w:val="30"/>
          <w:cs/>
        </w:rPr>
        <w:t>ปีนับแต่วันที่ครบกำหนด</w:t>
      </w:r>
    </w:p>
    <w:p w14:paraId="0727A80C" w14:textId="77777777" w:rsidR="00D851F3" w:rsidRPr="00941748" w:rsidRDefault="00D851F3" w:rsidP="00D40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99E5B30" w14:textId="71A53793" w:rsidR="00E84F05" w:rsidRPr="00941748" w:rsidRDefault="00E84F05" w:rsidP="00E84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41748">
        <w:rPr>
          <w:rFonts w:ascii="Angsana New" w:hAnsi="Angsana New"/>
          <w:spacing w:val="-4"/>
          <w:sz w:val="30"/>
          <w:szCs w:val="30"/>
          <w:cs/>
        </w:rPr>
        <w:t>บริษัทได้ทำสัญญากับบริษัทที่เกี่ยวข้องกันหลายแห่งเพื่อแต่งตั้งให้เป็นผู้จัดจำหน่ายสินค้าของบริษัท บริษัทต้องปฏิบัติตามเงื่อนไขต่างๆ ที่กำหนดไว้ในสัญญา โดยสัญญามีระยะเวลาสามปีสิ้นสุดวันที่ 7 พฤษภาคม 2560 และหากไม่มีคู่สัญญาฝ่ายใดแจ้งความประสงค์ไม่ต่ออายุสัญญาไปยังคู่สัญญาอีกฝ่ายหนึ่งล่วงหน้าไม่น้อยกว่า 30 วัน สัญญาจะมีผลอีกคราวละ 1 ปี</w:t>
      </w:r>
      <w:r w:rsidR="00B61AD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61ADB" w:rsidRPr="00941748">
        <w:rPr>
          <w:rFonts w:ascii="Angsana New" w:hAnsi="Angsana New"/>
          <w:sz w:val="30"/>
          <w:szCs w:val="30"/>
          <w:cs/>
        </w:rPr>
        <w:t>ปัจจุบันไม่มีการต่อสัญญาดังกล่าว</w:t>
      </w:r>
    </w:p>
    <w:p w14:paraId="54E5DDDC" w14:textId="77777777" w:rsidR="0068266E" w:rsidRPr="00941748" w:rsidRDefault="0068266E" w:rsidP="00D40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17D23E8" w14:textId="1B780473" w:rsidR="0086612E" w:rsidRPr="00941748" w:rsidRDefault="00D851F3" w:rsidP="00D40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pacing w:val="-4"/>
          <w:sz w:val="30"/>
          <w:szCs w:val="30"/>
          <w:cs/>
        </w:rPr>
        <w:t>บริษัทได้ทำสัญญากับบริษัทที่เกี่ยวข้องกันแห่งหนึ่งเพื่อแต่งตั้ง</w:t>
      </w:r>
      <w:r w:rsidR="00B703F6" w:rsidRPr="00941748">
        <w:rPr>
          <w:rFonts w:ascii="Angsana New" w:hAnsi="Angsana New" w:hint="cs"/>
          <w:spacing w:val="-4"/>
          <w:sz w:val="30"/>
          <w:szCs w:val="30"/>
          <w:cs/>
        </w:rPr>
        <w:t>ให้เป็น</w:t>
      </w:r>
      <w:r w:rsidRPr="00941748">
        <w:rPr>
          <w:rFonts w:ascii="Angsana New" w:hAnsi="Angsana New"/>
          <w:spacing w:val="-4"/>
          <w:sz w:val="30"/>
          <w:szCs w:val="30"/>
          <w:cs/>
        </w:rPr>
        <w:t>ผู้จัดจำหน่าย</w:t>
      </w:r>
      <w:r w:rsidRPr="00941748">
        <w:rPr>
          <w:rFonts w:ascii="Angsana New" w:hAnsi="Angsana New" w:hint="cs"/>
          <w:sz w:val="30"/>
          <w:szCs w:val="30"/>
          <w:cs/>
        </w:rPr>
        <w:t>ผลิตภัณฑ์เครื่องดื่มประเภท</w:t>
      </w:r>
      <w:r w:rsidR="008177A7" w:rsidRPr="00941748">
        <w:rPr>
          <w:rFonts w:ascii="Angsana New" w:hAnsi="Angsana New"/>
          <w:sz w:val="30"/>
          <w:szCs w:val="30"/>
          <w:cs/>
        </w:rPr>
        <w:t>ต่าง</w:t>
      </w:r>
      <w:r w:rsidRPr="00941748">
        <w:rPr>
          <w:rFonts w:ascii="Angsana New" w:hAnsi="Angsana New"/>
          <w:sz w:val="30"/>
          <w:szCs w:val="30"/>
          <w:cs/>
        </w:rPr>
        <w:t xml:space="preserve">ๆ </w:t>
      </w:r>
      <w:r w:rsidRPr="00941748">
        <w:rPr>
          <w:rFonts w:ascii="Angsana New" w:hAnsi="Angsana New" w:hint="cs"/>
          <w:sz w:val="30"/>
          <w:szCs w:val="30"/>
          <w:cs/>
        </w:rPr>
        <w:t>ทั้ง</w:t>
      </w:r>
      <w:r w:rsidRPr="00941748">
        <w:rPr>
          <w:rFonts w:ascii="Angsana New" w:hAnsi="Angsana New"/>
          <w:sz w:val="30"/>
          <w:szCs w:val="30"/>
          <w:cs/>
        </w:rPr>
        <w:t>ที่</w:t>
      </w:r>
      <w:r w:rsidRPr="00941748">
        <w:rPr>
          <w:rFonts w:ascii="Angsana New" w:hAnsi="Angsana New" w:hint="cs"/>
          <w:sz w:val="30"/>
          <w:szCs w:val="30"/>
          <w:cs/>
        </w:rPr>
        <w:t>บริษัทเป็นผู้</w:t>
      </w:r>
      <w:r w:rsidRPr="00941748">
        <w:rPr>
          <w:rFonts w:ascii="Angsana New" w:hAnsi="Angsana New"/>
          <w:sz w:val="30"/>
          <w:szCs w:val="30"/>
          <w:cs/>
        </w:rPr>
        <w:t>ผลิต</w:t>
      </w:r>
      <w:r w:rsidRPr="00941748">
        <w:rPr>
          <w:rFonts w:ascii="Angsana New" w:hAnsi="Angsana New" w:hint="cs"/>
          <w:sz w:val="30"/>
          <w:szCs w:val="30"/>
          <w:cs/>
        </w:rPr>
        <w:t>และไม่ได้เป็นผู้ผลิต</w:t>
      </w:r>
      <w:r w:rsidR="0086612E" w:rsidRPr="00941748">
        <w:rPr>
          <w:rFonts w:ascii="Angsana New" w:hAnsi="Angsana New" w:hint="cs"/>
          <w:sz w:val="30"/>
          <w:szCs w:val="30"/>
          <w:cs/>
        </w:rPr>
        <w:t xml:space="preserve"> </w:t>
      </w:r>
      <w:r w:rsidRPr="00941748">
        <w:rPr>
          <w:rFonts w:ascii="Angsana New" w:hAnsi="Angsana New" w:hint="cs"/>
          <w:sz w:val="30"/>
          <w:szCs w:val="30"/>
          <w:cs/>
        </w:rPr>
        <w:t>บริษัทต้องปฏิบัติตามเงื่อนไขต่างๆ ที่กำหนดไว้ในสัญญา โดยสัญญามีระยะเวลาหนึ่งปีสิ้นสุดวันที่ 31 ธันวาคม 25</w:t>
      </w:r>
      <w:r w:rsidRPr="00941748">
        <w:rPr>
          <w:rFonts w:ascii="Angsana New" w:hAnsi="Angsana New"/>
          <w:sz w:val="30"/>
          <w:szCs w:val="30"/>
        </w:rPr>
        <w:t>59</w:t>
      </w:r>
      <w:r w:rsidR="005137DC" w:rsidRPr="00941748">
        <w:rPr>
          <w:rFonts w:ascii="Angsana New" w:hAnsi="Angsana New"/>
          <w:sz w:val="30"/>
          <w:szCs w:val="30"/>
        </w:rPr>
        <w:t xml:space="preserve"> </w:t>
      </w:r>
      <w:r w:rsidR="00CB6CE2" w:rsidRPr="00941748">
        <w:rPr>
          <w:rFonts w:ascii="Angsana New" w:hAnsi="Angsana New"/>
          <w:sz w:val="30"/>
          <w:szCs w:val="30"/>
          <w:cs/>
        </w:rPr>
        <w:t>ปัจจุบันไม่มีการต่อสัญญาดังกล่าว</w:t>
      </w:r>
    </w:p>
    <w:p w14:paraId="4CD9C03B" w14:textId="77777777" w:rsidR="00715E09" w:rsidRPr="00941748" w:rsidRDefault="00715E09" w:rsidP="00715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lastRenderedPageBreak/>
        <w:t>บริษัทได้ทำสัญญากับบริษัทที่เกี่ยวข้องกัน</w:t>
      </w:r>
      <w:r w:rsidRPr="00941748">
        <w:rPr>
          <w:rFonts w:ascii="Angsana New" w:hAnsi="Angsana New" w:hint="cs"/>
          <w:sz w:val="30"/>
          <w:szCs w:val="30"/>
          <w:cs/>
        </w:rPr>
        <w:t>หลายแห่ง</w:t>
      </w:r>
      <w:r w:rsidRPr="00941748">
        <w:rPr>
          <w:rFonts w:ascii="Angsana New" w:hAnsi="Angsana New"/>
          <w:sz w:val="30"/>
          <w:szCs w:val="30"/>
          <w:cs/>
        </w:rPr>
        <w:t>เพื่อแต่งตั้งให้เป็นผู้จัดจำหน่ายผลิตภัณฑ์เครื่องดื่มโซดา</w:t>
      </w:r>
      <w:r w:rsidRPr="00941748">
        <w:rPr>
          <w:rFonts w:ascii="Angsana New" w:hAnsi="Angsana New"/>
          <w:sz w:val="30"/>
          <w:szCs w:val="30"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 xml:space="preserve">ทั้งที่บริษัทไม่ได้เป็นผู้ผลิต บริษัทต้องปฏิบัติตามเงื่อนไขต่างๆ ที่กำหนดไว้ในสัญญา โดยสัญญามีระยะเวลาตั้งแต่วันที่ </w:t>
      </w:r>
      <w:r w:rsidRPr="00941748">
        <w:rPr>
          <w:rFonts w:ascii="Angsana New" w:hAnsi="Angsana New"/>
          <w:sz w:val="30"/>
          <w:szCs w:val="30"/>
        </w:rPr>
        <w:br/>
        <w:t xml:space="preserve">31 </w:t>
      </w:r>
      <w:r w:rsidRPr="00941748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941748">
        <w:rPr>
          <w:rFonts w:ascii="Angsana New" w:hAnsi="Angsana New"/>
          <w:sz w:val="30"/>
          <w:szCs w:val="30"/>
        </w:rPr>
        <w:t xml:space="preserve">2559 </w:t>
      </w:r>
      <w:r w:rsidRPr="00941748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941748">
        <w:rPr>
          <w:rFonts w:ascii="Angsana New" w:hAnsi="Angsana New"/>
          <w:sz w:val="30"/>
          <w:szCs w:val="30"/>
        </w:rPr>
        <w:t xml:space="preserve">31 </w:t>
      </w:r>
      <w:r w:rsidRPr="00941748">
        <w:rPr>
          <w:rFonts w:ascii="Angsana New" w:hAnsi="Angsana New" w:hint="cs"/>
          <w:sz w:val="30"/>
          <w:szCs w:val="30"/>
          <w:cs/>
        </w:rPr>
        <w:t>ธันวาคม</w:t>
      </w:r>
      <w:r w:rsidRPr="00941748">
        <w:rPr>
          <w:rFonts w:ascii="Angsana New" w:hAnsi="Angsana New"/>
          <w:sz w:val="30"/>
          <w:szCs w:val="30"/>
        </w:rPr>
        <w:t xml:space="preserve"> 2560 </w:t>
      </w:r>
      <w:r w:rsidRPr="00941748">
        <w:rPr>
          <w:rFonts w:ascii="Angsana New" w:hAnsi="Angsana New"/>
          <w:sz w:val="30"/>
          <w:szCs w:val="30"/>
          <w:cs/>
        </w:rPr>
        <w:t>และหากไม่มีคู่สัญญาฝ่ายใดแจ้งความประสงค์ไม่ต่ออายุสัญญาไปยังคู่สัญญาอีกฝ่ายหนึ่งล่วงหน้าไม่น้อยกว่า 30 วัน สัญญาจะมีผลอีกคราวละ 1 ปี</w:t>
      </w:r>
      <w:r w:rsidRPr="00941748">
        <w:rPr>
          <w:rFonts w:ascii="Angsana New" w:hAnsi="Angsana New"/>
          <w:sz w:val="30"/>
          <w:szCs w:val="30"/>
        </w:rPr>
        <w:t xml:space="preserve"> </w:t>
      </w:r>
      <w:r w:rsidRPr="00941748">
        <w:rPr>
          <w:rFonts w:ascii="Angsana New" w:hAnsi="Angsana New" w:hint="cs"/>
          <w:sz w:val="30"/>
          <w:szCs w:val="30"/>
          <w:cs/>
        </w:rPr>
        <w:t>สัญญาดังกล่าวถูกบอกเลิกมีผลตั้งแต่วันที่ 1 พฤษภาคม 2560</w:t>
      </w:r>
    </w:p>
    <w:p w14:paraId="56C7DF98" w14:textId="77777777" w:rsidR="00715E09" w:rsidRPr="00941748" w:rsidRDefault="00715E09" w:rsidP="00D40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0BF423" w14:textId="4D282A2E" w:rsidR="00715E09" w:rsidRDefault="00715E09" w:rsidP="00715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F7DC2">
        <w:rPr>
          <w:rFonts w:ascii="Angsana New" w:hAnsi="Angsana New"/>
          <w:sz w:val="30"/>
          <w:szCs w:val="30"/>
          <w:cs/>
        </w:rPr>
        <w:t>บริษัทได้ทำสัญญากับบริษัทที่เกี่ยวข้องกัน</w:t>
      </w:r>
      <w:r w:rsidRPr="009F7DC2">
        <w:rPr>
          <w:rFonts w:ascii="Angsana New" w:hAnsi="Angsana New" w:hint="cs"/>
          <w:sz w:val="30"/>
          <w:szCs w:val="30"/>
          <w:cs/>
        </w:rPr>
        <w:t>แห่งหนึ่ง</w:t>
      </w:r>
      <w:r w:rsidRPr="009F7DC2">
        <w:rPr>
          <w:rFonts w:ascii="Angsana New" w:hAnsi="Angsana New"/>
          <w:sz w:val="30"/>
          <w:szCs w:val="30"/>
          <w:cs/>
        </w:rPr>
        <w:t>เพื่อแต่งตั้งให้เป็นผู้จัดจำหน่ายผลิตภัณฑ์เครื่องดื่มโซดา</w:t>
      </w:r>
      <w:r w:rsidRPr="009F7DC2">
        <w:rPr>
          <w:rFonts w:ascii="Angsana New" w:hAnsi="Angsana New"/>
          <w:sz w:val="30"/>
          <w:szCs w:val="30"/>
        </w:rPr>
        <w:t xml:space="preserve"> </w:t>
      </w:r>
      <w:r w:rsidRPr="009F7DC2">
        <w:rPr>
          <w:rFonts w:ascii="Angsana New" w:hAnsi="Angsana New"/>
          <w:sz w:val="30"/>
          <w:szCs w:val="30"/>
          <w:cs/>
        </w:rPr>
        <w:t xml:space="preserve">ทั้งที่บริษัทไม่ได้เป็นผู้ผลิต บริษัทต้องปฏิบัติตามเงื่อนไขต่างๆ ที่กำหนดไว้ในสัญญา โดยสัญญามีระยะเวลาตั้งแต่วันที่ </w:t>
      </w:r>
      <w:r w:rsidRPr="009F7DC2">
        <w:rPr>
          <w:rFonts w:ascii="Angsana New" w:hAnsi="Angsana New"/>
          <w:sz w:val="30"/>
          <w:szCs w:val="30"/>
        </w:rPr>
        <w:br/>
      </w:r>
      <w:r w:rsidRPr="009F7DC2">
        <w:rPr>
          <w:rFonts w:ascii="Angsana New" w:hAnsi="Angsana New" w:hint="cs"/>
          <w:sz w:val="30"/>
          <w:szCs w:val="30"/>
          <w:cs/>
        </w:rPr>
        <w:t>1 พฤษภาคม 2560</w:t>
      </w:r>
      <w:r w:rsidRPr="009F7DC2">
        <w:rPr>
          <w:rFonts w:ascii="Angsana New" w:hAnsi="Angsana New"/>
          <w:sz w:val="30"/>
          <w:szCs w:val="30"/>
        </w:rPr>
        <w:t xml:space="preserve"> </w:t>
      </w:r>
      <w:r w:rsidRPr="009F7DC2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9F7DC2">
        <w:rPr>
          <w:rFonts w:ascii="Angsana New" w:hAnsi="Angsana New"/>
          <w:sz w:val="30"/>
          <w:szCs w:val="30"/>
        </w:rPr>
        <w:t xml:space="preserve">30 </w:t>
      </w:r>
      <w:r w:rsidRPr="009F7DC2">
        <w:rPr>
          <w:rFonts w:ascii="Angsana New" w:hAnsi="Angsana New" w:hint="cs"/>
          <w:sz w:val="30"/>
          <w:szCs w:val="30"/>
          <w:cs/>
        </w:rPr>
        <w:t>กันยายน</w:t>
      </w:r>
      <w:r w:rsidRPr="009F7DC2">
        <w:rPr>
          <w:rFonts w:ascii="Angsana New" w:hAnsi="Angsana New"/>
          <w:sz w:val="30"/>
          <w:szCs w:val="30"/>
        </w:rPr>
        <w:t xml:space="preserve"> 2561 </w:t>
      </w:r>
      <w:r w:rsidRPr="009F7DC2">
        <w:rPr>
          <w:rFonts w:ascii="Angsana New" w:hAnsi="Angsana New"/>
          <w:sz w:val="30"/>
          <w:szCs w:val="30"/>
          <w:cs/>
        </w:rPr>
        <w:t>และหากไม่มีคู่สัญญาฝ่ายใดแจ้งความประสงค์ไม่ต่ออายุสัญญาไปยังคู่สัญญาอีกฝ่ายหนึ่งล่วงหน้าไม่น้อยกว่า 30 วัน สัญญาจะมีผลอีกคราวละ 1 ปี</w:t>
      </w:r>
      <w:r w:rsidRPr="009F7DC2">
        <w:rPr>
          <w:rFonts w:ascii="Angsana New" w:hAnsi="Angsana New"/>
          <w:sz w:val="30"/>
          <w:szCs w:val="30"/>
        </w:rPr>
        <w:t xml:space="preserve"> </w:t>
      </w:r>
      <w:r w:rsidR="00E3502F" w:rsidRPr="009F7DC2">
        <w:rPr>
          <w:rFonts w:ascii="Angsana New" w:hAnsi="Angsana New" w:hint="cs"/>
          <w:sz w:val="30"/>
          <w:szCs w:val="30"/>
          <w:cs/>
        </w:rPr>
        <w:t>สัญญาดังกล่าวถูกบอกเลิกมีผลตั้งแต่วันที่ 1 ธันวาคม 2560</w:t>
      </w:r>
    </w:p>
    <w:p w14:paraId="4358BE10" w14:textId="77777777" w:rsidR="009E7054" w:rsidRDefault="009E7054" w:rsidP="00715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803E4F" w14:textId="7AAAA284" w:rsidR="009E7054" w:rsidRPr="009E7054" w:rsidRDefault="009E7054" w:rsidP="00715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7054">
        <w:rPr>
          <w:rFonts w:ascii="Angsana New" w:hAnsi="Angsana New"/>
          <w:sz w:val="30"/>
          <w:szCs w:val="30"/>
          <w:cs/>
        </w:rPr>
        <w:t xml:space="preserve">บริษัทได้ทำสัญญากับบริษัทที่เกี่ยวข้องกันแห่งหนึ่งเพื่อแต่งตั้งให้เป็นผู้จัดจำหน่ายผลิตภัณฑ์เครื่องดื่มโซดา ทั้งที่บริษัทไม่ได้เป็นผู้ผลิต บริษัทต้องปฏิบัติตามเงื่อนไขต่างๆ ที่กำหนดไว้ในสัญญา โดยสัญญามีระยะเวลาตั้งแต่วันที่ </w:t>
      </w:r>
      <w:r w:rsidRPr="009E7054">
        <w:rPr>
          <w:rFonts w:ascii="Angsana New" w:hAnsi="Angsana New"/>
          <w:sz w:val="30"/>
          <w:szCs w:val="30"/>
        </w:rPr>
        <w:t xml:space="preserve">1 </w:t>
      </w:r>
      <w:r w:rsidRPr="009E705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E7054">
        <w:rPr>
          <w:rFonts w:ascii="Angsana New" w:hAnsi="Angsana New"/>
          <w:sz w:val="30"/>
          <w:szCs w:val="30"/>
        </w:rPr>
        <w:t xml:space="preserve">2560 </w:t>
      </w:r>
      <w:r w:rsidRPr="009E7054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9E7054">
        <w:rPr>
          <w:rFonts w:ascii="Angsana New" w:hAnsi="Angsana New"/>
          <w:sz w:val="30"/>
          <w:szCs w:val="30"/>
        </w:rPr>
        <w:t xml:space="preserve">30 </w:t>
      </w:r>
      <w:r w:rsidRPr="009E7054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9E7054">
        <w:rPr>
          <w:rFonts w:ascii="Angsana New" w:hAnsi="Angsana New"/>
          <w:sz w:val="30"/>
          <w:szCs w:val="30"/>
        </w:rPr>
        <w:t xml:space="preserve">2561 </w:t>
      </w:r>
      <w:r w:rsidRPr="009E7054">
        <w:rPr>
          <w:rFonts w:ascii="Angsana New" w:hAnsi="Angsana New"/>
          <w:sz w:val="30"/>
          <w:szCs w:val="30"/>
          <w:cs/>
        </w:rPr>
        <w:t xml:space="preserve">และหากไม่มีคู่สัญญาฝ่ายใดแจ้งความประสงค์ไม่ต่ออายุสัญญาไปยังคู่สัญญาอีกฝ่ายหนึ่งล่วงหน้าไม่น้อยกว่า </w:t>
      </w:r>
      <w:r w:rsidRPr="009E7054">
        <w:rPr>
          <w:rFonts w:ascii="Angsana New" w:hAnsi="Angsana New"/>
          <w:sz w:val="30"/>
          <w:szCs w:val="30"/>
        </w:rPr>
        <w:t xml:space="preserve">30 </w:t>
      </w:r>
      <w:r w:rsidRPr="009E7054">
        <w:rPr>
          <w:rFonts w:ascii="Angsana New" w:hAnsi="Angsana New"/>
          <w:sz w:val="30"/>
          <w:szCs w:val="30"/>
          <w:cs/>
        </w:rPr>
        <w:t xml:space="preserve">วัน สัญญาจะมีผลอีกคราวละ </w:t>
      </w:r>
      <w:r w:rsidRPr="009E7054">
        <w:rPr>
          <w:rFonts w:ascii="Angsana New" w:hAnsi="Angsana New"/>
          <w:sz w:val="30"/>
          <w:szCs w:val="30"/>
        </w:rPr>
        <w:t xml:space="preserve">1 </w:t>
      </w:r>
      <w:r w:rsidRPr="009E7054">
        <w:rPr>
          <w:rFonts w:ascii="Angsana New" w:hAnsi="Angsana New"/>
          <w:sz w:val="30"/>
          <w:szCs w:val="30"/>
          <w:cs/>
        </w:rPr>
        <w:t>ปี</w:t>
      </w:r>
    </w:p>
    <w:p w14:paraId="58B0747E" w14:textId="77777777" w:rsidR="00715E09" w:rsidRPr="006B52F4" w:rsidRDefault="00715E09" w:rsidP="00D40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41DBFDA4" w14:textId="6568666A" w:rsidR="00AB4A0A" w:rsidRPr="00941748" w:rsidRDefault="00AB4A0A" w:rsidP="00D40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941748">
        <w:rPr>
          <w:rFonts w:ascii="Angsana New" w:hAnsi="Angsana New"/>
          <w:i/>
          <w:iCs/>
          <w:sz w:val="30"/>
          <w:szCs w:val="30"/>
          <w:cs/>
        </w:rPr>
        <w:t>สัญญาผลิตและจัดจำหน่าย</w:t>
      </w:r>
      <w:r w:rsidRPr="00941748">
        <w:rPr>
          <w:rFonts w:ascii="Angsana New" w:hAnsi="Angsana New" w:hint="cs"/>
          <w:i/>
          <w:iCs/>
          <w:sz w:val="30"/>
          <w:szCs w:val="30"/>
          <w:cs/>
        </w:rPr>
        <w:t>สินค้า</w:t>
      </w:r>
    </w:p>
    <w:p w14:paraId="2F9E5226" w14:textId="77777777" w:rsidR="00A1798D" w:rsidRPr="00941748" w:rsidRDefault="00A1798D" w:rsidP="00D40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7C23FEA" w14:textId="77777777" w:rsidR="00A1798D" w:rsidRPr="00941748" w:rsidRDefault="00A1798D" w:rsidP="00D40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941748">
        <w:rPr>
          <w:rFonts w:ascii="Angsana New" w:hAnsi="Angsana New"/>
          <w:spacing w:val="-4"/>
          <w:sz w:val="30"/>
          <w:szCs w:val="30"/>
          <w:cs/>
        </w:rPr>
        <w:t>บริษัทและบริษัทย่อย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>แห่งหนึ่ง</w:t>
      </w:r>
      <w:r w:rsidRPr="00941748">
        <w:rPr>
          <w:rFonts w:ascii="Angsana New" w:hAnsi="Angsana New"/>
          <w:spacing w:val="-4"/>
          <w:sz w:val="30"/>
          <w:szCs w:val="30"/>
          <w:cs/>
        </w:rPr>
        <w:t>ได้ทำสัญญากับบริษัทที่เกี่ยวข้องกันแห่งหนึ่งเพื่อเป็นผู้ผลิตและจัดจำหน่ายชาเขียวพร้อม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>ดื่มแบบ</w:t>
      </w:r>
      <w:r w:rsidRPr="00941748">
        <w:rPr>
          <w:rFonts w:ascii="Angsana New" w:hAnsi="Angsana New"/>
          <w:spacing w:val="-4"/>
          <w:sz w:val="30"/>
          <w:szCs w:val="30"/>
          <w:cs/>
        </w:rPr>
        <w:t>ขวดแก้วคืนขวด บริษัทและบริษัทย่อยต้องปฏิบัติตามเงื่อนไขต่างๆ ที่กำหนดไว้ในสัญญา โดย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>สัญญา</w:t>
      </w:r>
      <w:r w:rsidRPr="00941748">
        <w:rPr>
          <w:rFonts w:ascii="Angsana New" w:hAnsi="Angsana New"/>
          <w:spacing w:val="-4"/>
          <w:sz w:val="30"/>
          <w:szCs w:val="30"/>
          <w:cs/>
        </w:rPr>
        <w:t>มีระยะเวลา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>ห้า</w:t>
      </w:r>
      <w:r w:rsidR="001643F9" w:rsidRPr="00941748">
        <w:rPr>
          <w:rFonts w:ascii="Angsana New" w:hAnsi="Angsana New"/>
          <w:spacing w:val="-4"/>
          <w:sz w:val="30"/>
          <w:szCs w:val="30"/>
          <w:cs/>
        </w:rPr>
        <w:t>ปี</w:t>
      </w:r>
      <w:r w:rsidRPr="00941748">
        <w:rPr>
          <w:rFonts w:ascii="Angsana New" w:hAnsi="Angsana New"/>
          <w:spacing w:val="-4"/>
          <w:sz w:val="30"/>
          <w:szCs w:val="30"/>
          <w:cs/>
        </w:rPr>
        <w:t>สิ้นสุดวันที่ 31 กรกฎาคม 2560</w:t>
      </w:r>
      <w:r w:rsidR="00C13EB9" w:rsidRPr="0094174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13EB9" w:rsidRPr="00941748">
        <w:rPr>
          <w:rFonts w:ascii="Angsana New" w:hAnsi="Angsana New"/>
          <w:spacing w:val="-4"/>
          <w:sz w:val="30"/>
          <w:szCs w:val="30"/>
          <w:cs/>
        </w:rPr>
        <w:t>หากไม่มีการบอกเลิกสัญญาให้มีผลผูกพันตามข้อสัญญาเดิมไปอีกคราวละ 5 ปี</w:t>
      </w:r>
    </w:p>
    <w:p w14:paraId="221AD21F" w14:textId="77777777" w:rsidR="00A1798D" w:rsidRPr="00941748" w:rsidRDefault="00A1798D" w:rsidP="00D40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9FBA821" w14:textId="77777777" w:rsidR="00A1798D" w:rsidRPr="00941748" w:rsidRDefault="00A1798D" w:rsidP="00D40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941748">
        <w:rPr>
          <w:rFonts w:ascii="Angsana New" w:hAnsi="Angsana New" w:hint="cs"/>
          <w:spacing w:val="-4"/>
          <w:sz w:val="30"/>
          <w:szCs w:val="30"/>
          <w:cs/>
        </w:rPr>
        <w:t>บริษัทได้ทำสัญญากับบริษัทที่เกี่ยวข้องกันแห่งหนึ่งเพื่อเป็นผู้ผลิตและจัดจำหน่ายเครื่องดื่มน้ำอัดลมภายใต้เครื่องหมายการค้า “เอส” บริษัทต้องปฏิบัติตามเงื่อนไขต่างๆ ที่กำหนดไว้ในสัญญา โดยสัญญามีระยะเวลาสามปีนับตั้งแต่วันที่ 1 มกราคม 2558 ถึงวันที่ 31 ธันวาคม 2560</w:t>
      </w:r>
      <w:r w:rsidR="00C13EB9" w:rsidRPr="0094174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13EB9" w:rsidRPr="00941748">
        <w:rPr>
          <w:rFonts w:ascii="Angsana New" w:hAnsi="Angsana New"/>
          <w:spacing w:val="-4"/>
          <w:sz w:val="30"/>
          <w:szCs w:val="30"/>
          <w:cs/>
        </w:rPr>
        <w:t xml:space="preserve">และหากไม่มีคู่สัญญาฝ่ายใดแจ้งความประสงค์ไม่ต่ออายุสัญญาไปยังคู่สัญญาอีกฝ่ายหนึ่งล่วงหน้าไม่น้อยกว่า 6 เดือน </w:t>
      </w:r>
      <w:r w:rsidR="0066707F" w:rsidRPr="00941748">
        <w:rPr>
          <w:rFonts w:ascii="Angsana New" w:hAnsi="Angsana New" w:hint="cs"/>
          <w:spacing w:val="-4"/>
          <w:sz w:val="30"/>
          <w:szCs w:val="30"/>
          <w:cs/>
        </w:rPr>
        <w:t>ก่อนระยะเวลาของสัญญาจะสิ้นสุด</w:t>
      </w:r>
      <w:r w:rsidR="00C13EB9" w:rsidRPr="00941748">
        <w:rPr>
          <w:rFonts w:ascii="Angsana New" w:hAnsi="Angsana New"/>
          <w:spacing w:val="-4"/>
          <w:sz w:val="30"/>
          <w:szCs w:val="30"/>
          <w:cs/>
        </w:rPr>
        <w:t>สัญญาจะมีผลอีกคราวละ 3 ปี</w:t>
      </w:r>
    </w:p>
    <w:p w14:paraId="0C6C4817" w14:textId="77777777" w:rsidR="00CC4AA1" w:rsidRDefault="00CC4AA1" w:rsidP="00042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553A03D" w14:textId="77777777" w:rsidR="00CC4AA1" w:rsidRDefault="00CC4AA1" w:rsidP="00CC4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CE79C0C" w14:textId="77777777" w:rsidR="00B03CDB" w:rsidRDefault="00B03CDB" w:rsidP="00CC4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C5A568B" w14:textId="77777777" w:rsidR="00B03CDB" w:rsidRDefault="00B03CDB" w:rsidP="00CC4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35DA48D" w14:textId="77777777" w:rsidR="00A1798D" w:rsidRPr="00941748" w:rsidRDefault="00A1798D" w:rsidP="00042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941748">
        <w:rPr>
          <w:rFonts w:ascii="Angsana New" w:hAnsi="Angsana New" w:hint="cs"/>
          <w:spacing w:val="-4"/>
          <w:sz w:val="30"/>
          <w:szCs w:val="30"/>
          <w:cs/>
        </w:rPr>
        <w:lastRenderedPageBreak/>
        <w:t>บริษัทได้ทำสัญญากับบริษัทที่เกี่ยวข้องกันแห่งหนึ่งเพื่อเป็นผู้ผลิตและจัดจำหน่ายสินค้าภายใต้ชื่อเครื่องหมายการค้า “100 พลัส” บริษัทต้องปฏิบัติตามเงื่อนไขต่างๆ ที่กำหนดไว้ในสัญญา โดยสัญญามีระยะเวลาสามปีนับตั้งแต่วันที่</w:t>
      </w:r>
      <w:r w:rsidR="00C13EB9" w:rsidRPr="00941748">
        <w:rPr>
          <w:rFonts w:ascii="Angsana New" w:hAnsi="Angsana New" w:hint="cs"/>
          <w:spacing w:val="-4"/>
          <w:sz w:val="30"/>
          <w:szCs w:val="30"/>
          <w:cs/>
        </w:rPr>
        <w:t xml:space="preserve">      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13EB9" w:rsidRPr="00941748">
        <w:rPr>
          <w:rFonts w:ascii="Angsana New" w:hAnsi="Angsana New" w:hint="cs"/>
          <w:spacing w:val="-4"/>
          <w:sz w:val="30"/>
          <w:szCs w:val="30"/>
          <w:cs/>
        </w:rPr>
        <w:t xml:space="preserve">   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>1 มิถุนายน 2558 ถึงวันที่ 31 พฤษภาคม 2561</w:t>
      </w:r>
      <w:r w:rsidR="00C13EB9" w:rsidRPr="0094174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13EB9" w:rsidRPr="00941748">
        <w:rPr>
          <w:rFonts w:ascii="Angsana New" w:hAnsi="Angsana New"/>
          <w:spacing w:val="-4"/>
          <w:sz w:val="30"/>
          <w:szCs w:val="30"/>
          <w:cs/>
        </w:rPr>
        <w:t xml:space="preserve">และหากไม่มีคู่สัญญาฝ่ายใดแจ้งความประสงค์ไม่ต่ออายุสัญญาไปยังคู่สัญญาอีกฝ่ายหนึ่งล่วงหน้าไม่น้อยกว่า 6 เดือน </w:t>
      </w:r>
      <w:r w:rsidR="0066707F" w:rsidRPr="00941748">
        <w:rPr>
          <w:rFonts w:ascii="Angsana New" w:hAnsi="Angsana New" w:hint="cs"/>
          <w:spacing w:val="-4"/>
          <w:sz w:val="30"/>
          <w:szCs w:val="30"/>
          <w:cs/>
        </w:rPr>
        <w:t>ก่อนระยะเวลาของสัญญาจะสิ้นสุด</w:t>
      </w:r>
      <w:r w:rsidR="00C13EB9" w:rsidRPr="00941748">
        <w:rPr>
          <w:rFonts w:ascii="Angsana New" w:hAnsi="Angsana New"/>
          <w:spacing w:val="-4"/>
          <w:sz w:val="30"/>
          <w:szCs w:val="30"/>
          <w:cs/>
        </w:rPr>
        <w:t>สัญญาจะมีผลอีกคราวละ 3 ปี</w:t>
      </w:r>
    </w:p>
    <w:p w14:paraId="3A7E5FA2" w14:textId="77777777" w:rsidR="00D404FD" w:rsidRPr="00941748" w:rsidRDefault="00D404FD" w:rsidP="00042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9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D279C5A" w14:textId="77777777" w:rsidR="00415C27" w:rsidRPr="00941748" w:rsidRDefault="00415C27" w:rsidP="00042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941748">
        <w:rPr>
          <w:rFonts w:ascii="Angsana New" w:hAnsi="Angsana New"/>
          <w:i/>
          <w:iCs/>
          <w:sz w:val="30"/>
          <w:szCs w:val="30"/>
          <w:cs/>
        </w:rPr>
        <w:t>สัญญาการให้บริการให้คำปรึกษา</w:t>
      </w:r>
    </w:p>
    <w:p w14:paraId="13A5DBA6" w14:textId="77777777" w:rsidR="00415C27" w:rsidRPr="00941748" w:rsidRDefault="00415C27" w:rsidP="00042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CE8368F" w14:textId="593F6229" w:rsidR="00A1798D" w:rsidRPr="00941748" w:rsidRDefault="00A1798D" w:rsidP="00042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941748">
        <w:rPr>
          <w:rFonts w:ascii="Angsana New" w:hAnsi="Angsana New"/>
          <w:spacing w:val="-4"/>
          <w:sz w:val="30"/>
          <w:szCs w:val="30"/>
          <w:cs/>
        </w:rPr>
        <w:t>บริษัทได้ทำสัญญากับบริษัทที่เกี่ยวข้องกันแห่งหนึ่งเพื่อให้บริการให้คำปรึกษาด้านการบริหารจัดการคลังสินค้า การกระจายสินค้าและการจัดการห่วงโซ่อุปทาน โดยครอบคลุมเฉพาะตลาดต่างประเทศ บริษัทต้องปฏิบัติตามเงื่อนไขต่างๆที่กำหนดไว้ในสัญญา สัญญามีระยะเวลาสองปี นับตั้งแต่วันที่ 1 มกราคม 2558 ถึงวันที่ 31 ธันวาคม 2559 โดยมีอัตราค่าตอบแทนปีละ 130 ล้านบาท</w:t>
      </w:r>
      <w:r w:rsidR="00C13EB9" w:rsidRPr="0094174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75B79" w:rsidRPr="00941748">
        <w:rPr>
          <w:rFonts w:ascii="Angsana New" w:hAnsi="Angsana New"/>
          <w:spacing w:val="-4"/>
          <w:sz w:val="30"/>
          <w:szCs w:val="30"/>
          <w:cs/>
        </w:rPr>
        <w:t>ปัจจุบันไม่มีการต่อสัญญาดังกล่าว</w:t>
      </w:r>
    </w:p>
    <w:p w14:paraId="5382022F" w14:textId="77777777" w:rsidR="00383651" w:rsidRPr="00941748" w:rsidRDefault="00383651" w:rsidP="00042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D9AB70A" w14:textId="77777777" w:rsidR="00A06C79" w:rsidRPr="00941748" w:rsidRDefault="00A06C79" w:rsidP="00A06C79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941748">
        <w:rPr>
          <w:rFonts w:ascii="Angsana New" w:hAnsi="Angsana New"/>
          <w:spacing w:val="-4"/>
          <w:sz w:val="30"/>
          <w:szCs w:val="30"/>
          <w:cs/>
        </w:rPr>
        <w:t>บริษัทได้ทำสัญญากับบริษัทที่เกี่ยวข้องกันแห่งหนึ่ง</w:t>
      </w:r>
      <w:r w:rsidR="00210C85" w:rsidRPr="00941748">
        <w:rPr>
          <w:rFonts w:ascii="Angsana New" w:hAnsi="Angsana New" w:hint="cs"/>
          <w:spacing w:val="-4"/>
          <w:sz w:val="30"/>
          <w:szCs w:val="30"/>
          <w:cs/>
        </w:rPr>
        <w:t>ในการได้มาซึ่งสิทธิในการใช้ซอฟต์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 xml:space="preserve">แวร์ตามจำนวนสิทธิที่กำหนดโดยสัญญา และได้รับบริการในการบำรุงรักษาระบบ </w:t>
      </w:r>
      <w:r w:rsidRPr="00941748">
        <w:rPr>
          <w:rFonts w:ascii="Angsana New" w:hAnsi="Angsana New"/>
          <w:spacing w:val="-4"/>
          <w:sz w:val="30"/>
          <w:szCs w:val="30"/>
          <w:cs/>
        </w:rPr>
        <w:t>สัญญามีระยะเวลา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Pr="00941748">
        <w:rPr>
          <w:rFonts w:ascii="Angsana New" w:hAnsi="Angsana New"/>
          <w:spacing w:val="-4"/>
          <w:sz w:val="30"/>
          <w:szCs w:val="30"/>
          <w:cs/>
        </w:rPr>
        <w:t xml:space="preserve">ปี 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>สิ้นสุด</w:t>
      </w:r>
      <w:r w:rsidRPr="00941748">
        <w:rPr>
          <w:rFonts w:ascii="Angsana New" w:hAnsi="Angsana New"/>
          <w:spacing w:val="-4"/>
          <w:sz w:val="30"/>
          <w:szCs w:val="30"/>
          <w:cs/>
        </w:rPr>
        <w:t xml:space="preserve">วันที่ 31 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>สิงหาคม</w:t>
      </w:r>
      <w:r w:rsidRPr="00941748">
        <w:rPr>
          <w:rFonts w:ascii="Angsana New" w:hAnsi="Angsana New"/>
          <w:spacing w:val="-4"/>
          <w:sz w:val="30"/>
          <w:szCs w:val="30"/>
          <w:cs/>
        </w:rPr>
        <w:t xml:space="preserve"> 25</w:t>
      </w:r>
      <w:r w:rsidRPr="00941748">
        <w:rPr>
          <w:rFonts w:ascii="Angsana New" w:hAnsi="Angsana New"/>
          <w:spacing w:val="-4"/>
          <w:sz w:val="30"/>
          <w:szCs w:val="30"/>
        </w:rPr>
        <w:t>61</w:t>
      </w:r>
      <w:r w:rsidRPr="00941748">
        <w:rPr>
          <w:rFonts w:ascii="Angsana New" w:hAnsi="Angsana New"/>
          <w:spacing w:val="-4"/>
          <w:sz w:val="30"/>
          <w:szCs w:val="30"/>
          <w:cs/>
        </w:rPr>
        <w:t xml:space="preserve"> โดยมีอัตราค่า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 xml:space="preserve">ใช้บริการเดือนละ </w:t>
      </w:r>
      <w:r w:rsidRPr="00941748">
        <w:rPr>
          <w:rFonts w:ascii="Angsana New" w:hAnsi="Angsana New"/>
          <w:spacing w:val="-4"/>
          <w:sz w:val="30"/>
          <w:szCs w:val="30"/>
        </w:rPr>
        <w:t xml:space="preserve">1.23 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</w:p>
    <w:p w14:paraId="31EE3636" w14:textId="77777777" w:rsidR="00E46717" w:rsidRPr="00941748" w:rsidRDefault="00E46717" w:rsidP="00A06C79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569DB16" w14:textId="77777777" w:rsidR="00E46717" w:rsidRPr="00941748" w:rsidRDefault="00E46717" w:rsidP="00E467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941748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Pr="00941748">
        <w:rPr>
          <w:rFonts w:ascii="Angsana New" w:hAnsi="Angsana New" w:hint="cs"/>
          <w:i/>
          <w:iCs/>
          <w:sz w:val="30"/>
          <w:szCs w:val="30"/>
          <w:cs/>
        </w:rPr>
        <w:t>เช่าช่วงพื้นที่อาคารสำนักงาน</w:t>
      </w:r>
    </w:p>
    <w:p w14:paraId="2906B98E" w14:textId="77777777" w:rsidR="00E46717" w:rsidRPr="00941748" w:rsidRDefault="00E46717" w:rsidP="00E467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20938E8" w14:textId="5F47ADD4" w:rsidR="00E46717" w:rsidRPr="00941748" w:rsidRDefault="00E46717" w:rsidP="00E46717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941748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 </w:t>
      </w:r>
      <w:r w:rsidRPr="00941748">
        <w:rPr>
          <w:rFonts w:ascii="Angsana New" w:hAnsi="Angsana New"/>
          <w:spacing w:val="-4"/>
          <w:sz w:val="30"/>
          <w:szCs w:val="30"/>
        </w:rPr>
        <w:t xml:space="preserve">16 </w:t>
      </w:r>
      <w:r w:rsidRPr="00941748">
        <w:rPr>
          <w:rFonts w:ascii="Angsana New" w:hAnsi="Angsana New"/>
          <w:spacing w:val="-4"/>
          <w:sz w:val="30"/>
          <w:szCs w:val="30"/>
          <w:cs/>
        </w:rPr>
        <w:t xml:space="preserve">กรกฎาคม </w:t>
      </w:r>
      <w:r w:rsidRPr="00941748">
        <w:rPr>
          <w:rFonts w:ascii="Angsana New" w:hAnsi="Angsana New"/>
          <w:spacing w:val="-4"/>
          <w:sz w:val="30"/>
          <w:szCs w:val="30"/>
        </w:rPr>
        <w:t xml:space="preserve">2560 </w:t>
      </w:r>
      <w:r w:rsidRPr="00941748">
        <w:rPr>
          <w:rFonts w:ascii="Angsana New" w:hAnsi="Angsana New"/>
          <w:spacing w:val="-4"/>
          <w:sz w:val="30"/>
          <w:szCs w:val="30"/>
          <w:cs/>
        </w:rPr>
        <w:t xml:space="preserve">บริษัทได้ทำสัญญาเช่าช่วงพื้นที่อาคารสำนักงานและสัญญาบริการกับบริษัทที่เกี่ยวข้องกันแห่งหนึ่ง สัญญามีผลบังคับใช้ตั้งแต่วันที่ </w:t>
      </w:r>
      <w:r w:rsidRPr="00941748">
        <w:rPr>
          <w:rFonts w:ascii="Angsana New" w:hAnsi="Angsana New"/>
          <w:spacing w:val="-4"/>
          <w:sz w:val="30"/>
          <w:szCs w:val="30"/>
        </w:rPr>
        <w:t xml:space="preserve">16 </w:t>
      </w:r>
      <w:r w:rsidRPr="00941748">
        <w:rPr>
          <w:rFonts w:ascii="Angsana New" w:hAnsi="Angsana New"/>
          <w:spacing w:val="-4"/>
          <w:sz w:val="30"/>
          <w:szCs w:val="30"/>
          <w:cs/>
        </w:rPr>
        <w:t xml:space="preserve">กรกฎาคม </w:t>
      </w:r>
      <w:r w:rsidRPr="00941748">
        <w:rPr>
          <w:rFonts w:ascii="Angsana New" w:hAnsi="Angsana New"/>
          <w:spacing w:val="-4"/>
          <w:sz w:val="30"/>
          <w:szCs w:val="30"/>
        </w:rPr>
        <w:t xml:space="preserve">2560  </w:t>
      </w:r>
      <w:r w:rsidRPr="00941748">
        <w:rPr>
          <w:rFonts w:ascii="Angsana New" w:hAnsi="Angsana New"/>
          <w:spacing w:val="-4"/>
          <w:sz w:val="30"/>
          <w:szCs w:val="30"/>
          <w:cs/>
        </w:rPr>
        <w:t xml:space="preserve">ถึงวันที่ </w:t>
      </w:r>
      <w:r w:rsidRPr="00941748">
        <w:rPr>
          <w:rFonts w:ascii="Angsana New" w:hAnsi="Angsana New"/>
          <w:spacing w:val="-4"/>
          <w:sz w:val="30"/>
          <w:szCs w:val="30"/>
        </w:rPr>
        <w:t xml:space="preserve">22 </w:t>
      </w:r>
      <w:r w:rsidRPr="00941748">
        <w:rPr>
          <w:rFonts w:ascii="Angsana New" w:hAnsi="Angsana New"/>
          <w:spacing w:val="-4"/>
          <w:sz w:val="30"/>
          <w:szCs w:val="30"/>
          <w:cs/>
        </w:rPr>
        <w:t xml:space="preserve">พฤษภาคม </w:t>
      </w:r>
      <w:r w:rsidRPr="00941748">
        <w:rPr>
          <w:rFonts w:ascii="Angsana New" w:hAnsi="Angsana New"/>
          <w:spacing w:val="-4"/>
          <w:sz w:val="30"/>
          <w:szCs w:val="30"/>
        </w:rPr>
        <w:t xml:space="preserve">2563 </w:t>
      </w:r>
      <w:r w:rsidRPr="00941748">
        <w:rPr>
          <w:rFonts w:ascii="Angsana New" w:hAnsi="Angsana New"/>
          <w:spacing w:val="-4"/>
          <w:sz w:val="30"/>
          <w:szCs w:val="30"/>
          <w:cs/>
        </w:rPr>
        <w:t xml:space="preserve">โดยบริษัทมีภาระผูกพันที่จะต้องจ่ายค่าเช่าและค่าบริการตามอัตราที่ระบุไว้ในสัญญา และหากต้องการต่อสัญญาเช่าให้คู่สัญญาแจ้งความประสงค์ต่ออายุสัญญาเช่าล่วงหน้าไม่น้อยกว่า </w:t>
      </w:r>
      <w:r w:rsidRPr="00941748">
        <w:rPr>
          <w:rFonts w:ascii="Angsana New" w:hAnsi="Angsana New"/>
          <w:spacing w:val="-4"/>
          <w:sz w:val="30"/>
          <w:szCs w:val="30"/>
        </w:rPr>
        <w:t xml:space="preserve">90 </w:t>
      </w:r>
      <w:r w:rsidRPr="00941748">
        <w:rPr>
          <w:rFonts w:ascii="Angsana New" w:hAnsi="Angsana New"/>
          <w:spacing w:val="-4"/>
          <w:sz w:val="30"/>
          <w:szCs w:val="30"/>
          <w:cs/>
        </w:rPr>
        <w:t xml:space="preserve">วัน สัญญาฉบับนี้จะมีผลบังคับใช้ต่อไปคราวละหนึ่งปี  นับแต่วันที่ครบกำหนดระยะเวลาของสัญญา หรือวันที่ครบกำหนดระยะเวลาที่ต่อออกไปแต่ละคราว </w:t>
      </w:r>
    </w:p>
    <w:p w14:paraId="1AA274DC" w14:textId="77777777" w:rsidR="00E46717" w:rsidRPr="00941748" w:rsidRDefault="00E46717" w:rsidP="00A06C79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36CDF09" w14:textId="77777777" w:rsidR="00A06C79" w:rsidRPr="00941748" w:rsidRDefault="00A06C79" w:rsidP="00042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outlineLvl w:val="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32B54565" w14:textId="77777777" w:rsidR="00302AE4" w:rsidRPr="00941748" w:rsidRDefault="00FB2723" w:rsidP="00042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outlineLvl w:val="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4174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  <w:r w:rsidR="00302AE4" w:rsidRPr="0094174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ภาระผูกพันกับกิจการที่เกี่ยวข้องกัน</w:t>
      </w:r>
    </w:p>
    <w:p w14:paraId="6F340789" w14:textId="77777777" w:rsidR="00051468" w:rsidRPr="00941748" w:rsidRDefault="00051468" w:rsidP="00042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169"/>
        <w:gridCol w:w="271"/>
        <w:gridCol w:w="1169"/>
        <w:gridCol w:w="271"/>
        <w:gridCol w:w="1197"/>
        <w:gridCol w:w="271"/>
        <w:gridCol w:w="1169"/>
      </w:tblGrid>
      <w:tr w:rsidR="00CA3BF9" w:rsidRPr="00941748" w14:paraId="2B9013CD" w14:textId="77777777" w:rsidTr="00156481">
        <w:tc>
          <w:tcPr>
            <w:tcW w:w="2004" w:type="pct"/>
          </w:tcPr>
          <w:p w14:paraId="3A11F66D" w14:textId="77777777" w:rsidR="00CA3BF9" w:rsidRPr="00941748" w:rsidRDefault="00CA3BF9" w:rsidP="0097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ภาระผูกพันจากสัญญาเช่าดำเนินงาน</w:t>
            </w:r>
          </w:p>
        </w:tc>
        <w:tc>
          <w:tcPr>
            <w:tcW w:w="1417" w:type="pct"/>
            <w:gridSpan w:val="3"/>
          </w:tcPr>
          <w:p w14:paraId="5E277D8D" w14:textId="77777777" w:rsidR="00CA3BF9" w:rsidRPr="00941748" w:rsidRDefault="00CA3BF9" w:rsidP="00971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2C086EC7" w14:textId="77777777" w:rsidR="00CA3BF9" w:rsidRPr="00941748" w:rsidRDefault="00CA3BF9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pct"/>
            <w:gridSpan w:val="3"/>
          </w:tcPr>
          <w:p w14:paraId="5A8E98FD" w14:textId="77777777" w:rsidR="00CA3BF9" w:rsidRPr="00941748" w:rsidRDefault="00CA3BF9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2EC8" w:rsidRPr="00941748" w14:paraId="48C1A608" w14:textId="77777777" w:rsidTr="00156481">
        <w:tc>
          <w:tcPr>
            <w:tcW w:w="2004" w:type="pct"/>
          </w:tcPr>
          <w:p w14:paraId="51547CE8" w14:textId="77777777" w:rsidR="00B72EC8" w:rsidRPr="00941748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3148BD87" w14:textId="77777777" w:rsidR="00B72EC8" w:rsidRPr="00941748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7" w:type="pct"/>
          </w:tcPr>
          <w:p w14:paraId="4E9BB770" w14:textId="77777777" w:rsidR="00B72EC8" w:rsidRPr="00941748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6D923E5" w14:textId="77777777" w:rsidR="00B72EC8" w:rsidRPr="00941748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4174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1342EABA" w14:textId="77777777" w:rsidR="00B72EC8" w:rsidRPr="00941748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09338F94" w14:textId="77777777" w:rsidR="00B72EC8" w:rsidRPr="00941748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7" w:type="pct"/>
          </w:tcPr>
          <w:p w14:paraId="1A17E87A" w14:textId="77777777" w:rsidR="00B72EC8" w:rsidRPr="00941748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23E3D48" w14:textId="77777777" w:rsidR="00B72EC8" w:rsidRPr="00941748" w:rsidRDefault="00B72EC8" w:rsidP="00B72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4174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1C4951" w:rsidRPr="00941748" w14:paraId="45347E0D" w14:textId="77777777" w:rsidTr="00156481">
        <w:tc>
          <w:tcPr>
            <w:tcW w:w="2004" w:type="pct"/>
          </w:tcPr>
          <w:p w14:paraId="480B678F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7890ACF1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14:paraId="61478B24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0B1CC02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14:paraId="0FEC19BC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6FA3ECD4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14:paraId="7EC16F4E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DD811EC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1C4951" w:rsidRPr="00941748" w14:paraId="49498F69" w14:textId="77777777" w:rsidTr="00156481">
        <w:tc>
          <w:tcPr>
            <w:tcW w:w="2004" w:type="pct"/>
          </w:tcPr>
          <w:p w14:paraId="09D4811B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6" w:type="pct"/>
            <w:gridSpan w:val="7"/>
          </w:tcPr>
          <w:p w14:paraId="3869AE1E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4951" w:rsidRPr="00941748" w14:paraId="2B626F3E" w14:textId="77777777" w:rsidTr="00156481">
        <w:tc>
          <w:tcPr>
            <w:tcW w:w="2004" w:type="pct"/>
          </w:tcPr>
          <w:p w14:paraId="260F992C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35" w:type="pct"/>
          </w:tcPr>
          <w:p w14:paraId="3F73E149" w14:textId="0FBE1076" w:rsidR="001C4951" w:rsidRPr="00941748" w:rsidRDefault="0030083C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35,124</w:t>
            </w:r>
          </w:p>
        </w:tc>
        <w:tc>
          <w:tcPr>
            <w:tcW w:w="147" w:type="pct"/>
          </w:tcPr>
          <w:p w14:paraId="5B967F1D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7977452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35,760</w:t>
            </w:r>
          </w:p>
        </w:tc>
        <w:tc>
          <w:tcPr>
            <w:tcW w:w="147" w:type="pct"/>
          </w:tcPr>
          <w:p w14:paraId="48564023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2FE74A18" w14:textId="68D00224" w:rsidR="001C4951" w:rsidRPr="00941748" w:rsidRDefault="0030083C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34,816</w:t>
            </w:r>
          </w:p>
        </w:tc>
        <w:tc>
          <w:tcPr>
            <w:tcW w:w="147" w:type="pct"/>
          </w:tcPr>
          <w:p w14:paraId="57124A37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3B61577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35,452</w:t>
            </w:r>
          </w:p>
        </w:tc>
      </w:tr>
      <w:tr w:rsidR="001C4951" w:rsidRPr="00941748" w14:paraId="10A2C958" w14:textId="77777777" w:rsidTr="00156481">
        <w:tc>
          <w:tcPr>
            <w:tcW w:w="2004" w:type="pct"/>
          </w:tcPr>
          <w:p w14:paraId="7A525E7C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44FFA765" w14:textId="5395A1CB" w:rsidR="001C4951" w:rsidRPr="00941748" w:rsidRDefault="0030083C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35,318</w:t>
            </w:r>
          </w:p>
        </w:tc>
        <w:tc>
          <w:tcPr>
            <w:tcW w:w="147" w:type="pct"/>
          </w:tcPr>
          <w:p w14:paraId="1EC59A58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1DBEF4D8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43,862</w:t>
            </w:r>
          </w:p>
        </w:tc>
        <w:tc>
          <w:tcPr>
            <w:tcW w:w="147" w:type="pct"/>
          </w:tcPr>
          <w:p w14:paraId="41C3B1E6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0B8C9D93" w14:textId="6276EB56" w:rsidR="001C4951" w:rsidRPr="00941748" w:rsidRDefault="0030083C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35,004</w:t>
            </w:r>
          </w:p>
        </w:tc>
        <w:tc>
          <w:tcPr>
            <w:tcW w:w="147" w:type="pct"/>
          </w:tcPr>
          <w:p w14:paraId="2C85BBCA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181EE61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43,469</w:t>
            </w:r>
          </w:p>
        </w:tc>
      </w:tr>
      <w:tr w:rsidR="001C4951" w:rsidRPr="00941748" w14:paraId="2B14779B" w14:textId="77777777" w:rsidTr="00156481">
        <w:tc>
          <w:tcPr>
            <w:tcW w:w="2004" w:type="pct"/>
          </w:tcPr>
          <w:p w14:paraId="50130118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041DE48B" w14:textId="61732CE3" w:rsidR="001C4951" w:rsidRPr="00941748" w:rsidRDefault="0030083C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70,442</w:t>
            </w:r>
          </w:p>
        </w:tc>
        <w:tc>
          <w:tcPr>
            <w:tcW w:w="147" w:type="pct"/>
          </w:tcPr>
          <w:p w14:paraId="09D54E6A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72DE889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79,622</w:t>
            </w:r>
          </w:p>
        </w:tc>
        <w:tc>
          <w:tcPr>
            <w:tcW w:w="147" w:type="pct"/>
          </w:tcPr>
          <w:p w14:paraId="173EBA2C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5C78DAC3" w14:textId="648F7857" w:rsidR="001C4951" w:rsidRPr="00941748" w:rsidRDefault="0030083C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69,820</w:t>
            </w:r>
          </w:p>
        </w:tc>
        <w:tc>
          <w:tcPr>
            <w:tcW w:w="147" w:type="pct"/>
          </w:tcPr>
          <w:p w14:paraId="236D4E32" w14:textId="77777777" w:rsidR="001C4951" w:rsidRPr="00941748" w:rsidRDefault="001C4951" w:rsidP="001C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335DA876" w14:textId="77777777" w:rsidR="001C4951" w:rsidRPr="00941748" w:rsidRDefault="001C4951" w:rsidP="001C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78,921</w:t>
            </w:r>
          </w:p>
        </w:tc>
      </w:tr>
    </w:tbl>
    <w:p w14:paraId="4B3D4CC0" w14:textId="77777777" w:rsidR="00B703F6" w:rsidRPr="00941748" w:rsidRDefault="00B70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i/>
          <w:iCs/>
          <w:sz w:val="24"/>
          <w:szCs w:val="24"/>
          <w:cs/>
        </w:rPr>
      </w:pPr>
    </w:p>
    <w:p w14:paraId="09B63A9E" w14:textId="77777777" w:rsidR="00E02D41" w:rsidRPr="00941748" w:rsidRDefault="00E02D41" w:rsidP="00210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i/>
          <w:iCs/>
          <w:sz w:val="30"/>
          <w:szCs w:val="30"/>
        </w:rPr>
      </w:pPr>
      <w:r w:rsidRPr="00941748">
        <w:rPr>
          <w:rFonts w:ascii="Angsana New" w:hAnsi="Angsana New"/>
          <w:b/>
          <w:i/>
          <w:iCs/>
          <w:sz w:val="30"/>
          <w:szCs w:val="30"/>
          <w:cs/>
        </w:rPr>
        <w:t>ภาระผูกพันอื่นๆ</w:t>
      </w:r>
    </w:p>
    <w:p w14:paraId="2EF38336" w14:textId="77777777" w:rsidR="005704BD" w:rsidRPr="00941748" w:rsidRDefault="005704BD" w:rsidP="00210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540"/>
        <w:jc w:val="thaiDistribute"/>
        <w:rPr>
          <w:rFonts w:ascii="Angsana New" w:hAnsi="Angsana New"/>
          <w:sz w:val="24"/>
          <w:szCs w:val="24"/>
        </w:rPr>
      </w:pPr>
    </w:p>
    <w:p w14:paraId="4EFD70DA" w14:textId="58DBD120" w:rsidR="00BE27AC" w:rsidRPr="00941748" w:rsidRDefault="00D54614" w:rsidP="002A1F16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9F7AB3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555241" w:rsidRPr="009F7AB3">
        <w:rPr>
          <w:rFonts w:ascii="Angsana New" w:hAnsi="Angsana New" w:hint="cs"/>
          <w:spacing w:val="-6"/>
          <w:sz w:val="30"/>
          <w:szCs w:val="30"/>
          <w:cs/>
        </w:rPr>
        <w:t xml:space="preserve">31 </w:t>
      </w:r>
      <w:r w:rsidR="00B72EC8" w:rsidRPr="009F7AB3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="00B72EC8" w:rsidRPr="009F7AB3">
        <w:rPr>
          <w:rFonts w:ascii="Angsana New" w:hAnsi="Angsana New"/>
          <w:spacing w:val="-6"/>
          <w:sz w:val="30"/>
          <w:szCs w:val="30"/>
        </w:rPr>
        <w:t>25</w:t>
      </w:r>
      <w:r w:rsidR="001C4951" w:rsidRPr="009F7AB3">
        <w:rPr>
          <w:rFonts w:ascii="Angsana New" w:hAnsi="Angsana New"/>
          <w:spacing w:val="-6"/>
          <w:sz w:val="30"/>
          <w:szCs w:val="30"/>
        </w:rPr>
        <w:t>60</w:t>
      </w:r>
      <w:r w:rsidR="00715816" w:rsidRPr="009F7AB3">
        <w:rPr>
          <w:rFonts w:ascii="Angsana New" w:hAnsi="Angsana New" w:hint="cs"/>
          <w:spacing w:val="-6"/>
          <w:sz w:val="30"/>
          <w:szCs w:val="30"/>
          <w:cs/>
        </w:rPr>
        <w:t xml:space="preserve"> บ</w:t>
      </w:r>
      <w:r w:rsidR="00ED4F08" w:rsidRPr="009F7AB3">
        <w:rPr>
          <w:rFonts w:ascii="Angsana New" w:hAnsi="Angsana New"/>
          <w:spacing w:val="-6"/>
          <w:sz w:val="30"/>
          <w:szCs w:val="30"/>
          <w:cs/>
        </w:rPr>
        <w:t>ริษัท</w:t>
      </w:r>
      <w:r w:rsidRPr="009F7AB3">
        <w:rPr>
          <w:rFonts w:ascii="Angsana New" w:hAnsi="Angsana New"/>
          <w:spacing w:val="-6"/>
          <w:sz w:val="30"/>
          <w:szCs w:val="30"/>
          <w:cs/>
        </w:rPr>
        <w:t>มีภาระผูกพันจากคำสั่งซื้อสินค้ากับ</w:t>
      </w:r>
      <w:r w:rsidR="00853F43" w:rsidRPr="009F7AB3">
        <w:rPr>
          <w:rFonts w:ascii="Angsana New" w:hAnsi="Angsana New"/>
          <w:spacing w:val="-6"/>
          <w:sz w:val="30"/>
          <w:szCs w:val="30"/>
          <w:cs/>
        </w:rPr>
        <w:t>กิจการที่เกี่ยวข้องกัน</w:t>
      </w:r>
      <w:r w:rsidR="00CE26AE" w:rsidRPr="009F7AB3">
        <w:rPr>
          <w:rFonts w:ascii="Angsana New" w:hAnsi="Angsana New" w:hint="cs"/>
          <w:spacing w:val="-6"/>
          <w:sz w:val="30"/>
          <w:szCs w:val="30"/>
          <w:cs/>
        </w:rPr>
        <w:t>เป็นจำนวนเงิน</w:t>
      </w:r>
      <w:r w:rsidR="004C23BF" w:rsidRPr="009F7AB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C23BF" w:rsidRPr="009F7AB3">
        <w:rPr>
          <w:rFonts w:ascii="Angsana New" w:hAnsi="Angsana New"/>
          <w:spacing w:val="-6"/>
          <w:sz w:val="30"/>
          <w:szCs w:val="30"/>
        </w:rPr>
        <w:t>106.40</w:t>
      </w:r>
      <w:r w:rsidR="009E180D" w:rsidRPr="009F7AB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E26AE" w:rsidRPr="009F7AB3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9F7AB3">
        <w:rPr>
          <w:rFonts w:ascii="Angsana New" w:hAnsi="Angsana New"/>
          <w:spacing w:val="-6"/>
          <w:sz w:val="30"/>
          <w:szCs w:val="30"/>
          <w:cs/>
        </w:rPr>
        <w:br/>
      </w:r>
      <w:r w:rsidR="00E449C9" w:rsidRPr="00941748">
        <w:rPr>
          <w:rFonts w:ascii="Angsana New" w:hAnsi="Angsana New"/>
          <w:spacing w:val="-4"/>
          <w:sz w:val="30"/>
          <w:szCs w:val="30"/>
        </w:rPr>
        <w:t>(</w:t>
      </w:r>
      <w:r w:rsidR="009E180D" w:rsidRPr="00941748">
        <w:rPr>
          <w:rFonts w:ascii="Angsana New" w:hAnsi="Angsana New" w:hint="cs"/>
          <w:i/>
          <w:iCs/>
          <w:spacing w:val="-4"/>
          <w:sz w:val="30"/>
          <w:szCs w:val="30"/>
          <w:cs/>
        </w:rPr>
        <w:t>3</w:t>
      </w:r>
      <w:r w:rsidR="009320DD" w:rsidRPr="00941748">
        <w:rPr>
          <w:rFonts w:ascii="Angsana New" w:hAnsi="Angsana New"/>
          <w:i/>
          <w:iCs/>
          <w:spacing w:val="-4"/>
          <w:sz w:val="30"/>
          <w:szCs w:val="30"/>
        </w:rPr>
        <w:t xml:space="preserve">0 </w:t>
      </w:r>
      <w:r w:rsidR="009320DD" w:rsidRPr="00941748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กันยายน </w:t>
      </w:r>
      <w:r w:rsidR="009E180D" w:rsidRPr="00941748">
        <w:rPr>
          <w:rFonts w:ascii="Angsana New" w:hAnsi="Angsana New" w:hint="cs"/>
          <w:i/>
          <w:iCs/>
          <w:spacing w:val="-4"/>
          <w:sz w:val="30"/>
          <w:szCs w:val="30"/>
          <w:cs/>
        </w:rPr>
        <w:t>25</w:t>
      </w:r>
      <w:r w:rsidR="001C4951" w:rsidRPr="00941748">
        <w:rPr>
          <w:rFonts w:ascii="Angsana New" w:hAnsi="Angsana New"/>
          <w:i/>
          <w:iCs/>
          <w:spacing w:val="-4"/>
          <w:sz w:val="30"/>
          <w:szCs w:val="30"/>
        </w:rPr>
        <w:t>60</w:t>
      </w:r>
      <w:r w:rsidR="00E310AF" w:rsidRPr="00941748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4C23BF" w:rsidRPr="00941748">
        <w:rPr>
          <w:rFonts w:ascii="Angsana New" w:hAnsi="Angsana New"/>
          <w:i/>
          <w:iCs/>
          <w:spacing w:val="-4"/>
          <w:sz w:val="30"/>
          <w:szCs w:val="30"/>
        </w:rPr>
        <w:t>23.</w:t>
      </w:r>
      <w:r w:rsidR="009D6E2D" w:rsidRPr="00941748">
        <w:rPr>
          <w:rFonts w:ascii="Angsana New" w:hAnsi="Angsana New"/>
          <w:i/>
          <w:iCs/>
          <w:spacing w:val="-4"/>
          <w:sz w:val="30"/>
          <w:szCs w:val="30"/>
        </w:rPr>
        <w:t>04</w:t>
      </w:r>
      <w:r w:rsidR="004C23BF" w:rsidRPr="00941748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E310AF" w:rsidRPr="00941748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</w:t>
      </w:r>
      <w:r w:rsidR="00E449C9" w:rsidRPr="00941748">
        <w:rPr>
          <w:rFonts w:ascii="Angsana New" w:hAnsi="Angsana New"/>
          <w:spacing w:val="-4"/>
          <w:sz w:val="30"/>
          <w:szCs w:val="30"/>
        </w:rPr>
        <w:t>)</w:t>
      </w:r>
    </w:p>
    <w:p w14:paraId="6BDF4AE9" w14:textId="77777777" w:rsidR="00FB2723" w:rsidRPr="00941748" w:rsidRDefault="00FB2723" w:rsidP="002A1F16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7049C62D" w14:textId="77777777" w:rsidR="004818D9" w:rsidRPr="00941748" w:rsidRDefault="004818D9" w:rsidP="009E6EC3">
      <w:pPr>
        <w:pStyle w:val="BodyText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after="0" w:line="240" w:lineRule="auto"/>
        <w:ind w:left="567" w:hanging="567"/>
        <w:jc w:val="thaiDistribute"/>
        <w:rPr>
          <w:rFonts w:ascii="Angsana New" w:hAnsi="Angsana New" w:cs="Angsana New"/>
          <w:bCs/>
          <w:sz w:val="30"/>
          <w:szCs w:val="30"/>
        </w:rPr>
      </w:pPr>
      <w:r w:rsidRPr="00941748">
        <w:rPr>
          <w:rFonts w:ascii="Angsana New" w:hAnsi="Angsana New" w:cs="Angsana New"/>
          <w:bCs/>
          <w:sz w:val="30"/>
          <w:szCs w:val="30"/>
          <w:cs/>
        </w:rPr>
        <w:t>ลูกหนี้การค้า</w:t>
      </w:r>
    </w:p>
    <w:p w14:paraId="59449E2A" w14:textId="77777777" w:rsidR="00597C09" w:rsidRPr="00941748" w:rsidRDefault="00597C09" w:rsidP="004418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Cs/>
          <w:sz w:val="24"/>
          <w:szCs w:val="24"/>
        </w:rPr>
      </w:pPr>
    </w:p>
    <w:tbl>
      <w:tblPr>
        <w:tblW w:w="92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83"/>
        <w:gridCol w:w="898"/>
        <w:gridCol w:w="1173"/>
        <w:gridCol w:w="262"/>
        <w:gridCol w:w="17"/>
        <w:gridCol w:w="1173"/>
        <w:gridCol w:w="269"/>
        <w:gridCol w:w="6"/>
        <w:gridCol w:w="1164"/>
        <w:gridCol w:w="8"/>
        <w:gridCol w:w="232"/>
        <w:gridCol w:w="41"/>
        <w:gridCol w:w="1154"/>
      </w:tblGrid>
      <w:tr w:rsidR="0038203A" w:rsidRPr="00941748" w14:paraId="29D19744" w14:textId="77777777" w:rsidTr="00FB2723">
        <w:tc>
          <w:tcPr>
            <w:tcW w:w="1554" w:type="pct"/>
          </w:tcPr>
          <w:p w14:paraId="387487CD" w14:textId="77777777" w:rsidR="0038203A" w:rsidRPr="00941748" w:rsidRDefault="0038203A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</w:tcPr>
          <w:p w14:paraId="698A9571" w14:textId="77777777" w:rsidR="0038203A" w:rsidRPr="00941748" w:rsidRDefault="0038203A" w:rsidP="003B5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4" w:type="pct"/>
            <w:gridSpan w:val="4"/>
          </w:tcPr>
          <w:p w14:paraId="04940551" w14:textId="77777777" w:rsidR="0038203A" w:rsidRPr="00941748" w:rsidRDefault="0038203A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  <w:gridSpan w:val="2"/>
          </w:tcPr>
          <w:p w14:paraId="3D9CB22B" w14:textId="77777777" w:rsidR="0038203A" w:rsidRPr="00941748" w:rsidRDefault="0038203A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0" w:type="pct"/>
            <w:gridSpan w:val="5"/>
          </w:tcPr>
          <w:p w14:paraId="3F6BE8DF" w14:textId="77777777" w:rsidR="0038203A" w:rsidRPr="00941748" w:rsidRDefault="0038203A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20DD" w:rsidRPr="00941748" w14:paraId="3D66D7EB" w14:textId="77777777" w:rsidTr="009320DD">
        <w:tc>
          <w:tcPr>
            <w:tcW w:w="1554" w:type="pct"/>
          </w:tcPr>
          <w:p w14:paraId="68A4E6E4" w14:textId="77777777" w:rsidR="009320DD" w:rsidRPr="00941748" w:rsidRDefault="009320DD" w:rsidP="0093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</w:tcPr>
          <w:p w14:paraId="193A94D8" w14:textId="77777777" w:rsidR="009320DD" w:rsidRPr="00941748" w:rsidRDefault="009320DD" w:rsidP="0093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776CD80A" w14:textId="77777777" w:rsidR="009320DD" w:rsidRPr="00941748" w:rsidRDefault="009320DD" w:rsidP="0093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0" w:type="pct"/>
            <w:gridSpan w:val="2"/>
          </w:tcPr>
          <w:p w14:paraId="25A8F2F7" w14:textId="77777777" w:rsidR="009320DD" w:rsidRPr="00941748" w:rsidRDefault="009320DD" w:rsidP="0093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D7DC6F8" w14:textId="77777777" w:rsidR="009320DD" w:rsidRPr="00941748" w:rsidRDefault="009320DD" w:rsidP="0093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4174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  <w:gridSpan w:val="2"/>
          </w:tcPr>
          <w:p w14:paraId="3D46FEBF" w14:textId="77777777" w:rsidR="009320DD" w:rsidRPr="00941748" w:rsidRDefault="009320DD" w:rsidP="0093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67A7B961" w14:textId="77777777" w:rsidR="009320DD" w:rsidRPr="00941748" w:rsidRDefault="009320DD" w:rsidP="0093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7" w:type="pct"/>
            <w:gridSpan w:val="2"/>
          </w:tcPr>
          <w:p w14:paraId="287FAFD5" w14:textId="77777777" w:rsidR="009320DD" w:rsidRPr="00941748" w:rsidRDefault="009320DD" w:rsidP="0093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5893FF1" w14:textId="77777777" w:rsidR="009320DD" w:rsidRPr="00941748" w:rsidRDefault="009320DD" w:rsidP="0093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4174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A4F46" w:rsidRPr="00941748" w14:paraId="46E150A6" w14:textId="77777777" w:rsidTr="009320DD">
        <w:tc>
          <w:tcPr>
            <w:tcW w:w="1554" w:type="pct"/>
          </w:tcPr>
          <w:p w14:paraId="2D762445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</w:tcPr>
          <w:p w14:paraId="285A3300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2" w:type="pct"/>
          </w:tcPr>
          <w:p w14:paraId="276348DD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50" w:type="pct"/>
            <w:gridSpan w:val="2"/>
          </w:tcPr>
          <w:p w14:paraId="26EF132A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CBEF3AC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8" w:type="pct"/>
            <w:gridSpan w:val="2"/>
          </w:tcPr>
          <w:p w14:paraId="0496D6EB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29BFA926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7" w:type="pct"/>
            <w:gridSpan w:val="2"/>
          </w:tcPr>
          <w:p w14:paraId="38C8DDFD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CF8FBD2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DA4F46" w:rsidRPr="00941748" w14:paraId="4582B1E6" w14:textId="77777777" w:rsidTr="00D26926">
        <w:tc>
          <w:tcPr>
            <w:tcW w:w="1554" w:type="pct"/>
          </w:tcPr>
          <w:p w14:paraId="4CDFD455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</w:tcPr>
          <w:p w14:paraId="41E1AD86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62" w:type="pct"/>
            <w:gridSpan w:val="11"/>
          </w:tcPr>
          <w:p w14:paraId="09CAD60F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4F46" w:rsidRPr="00941748" w14:paraId="6282581F" w14:textId="77777777" w:rsidTr="009320DD">
        <w:tc>
          <w:tcPr>
            <w:tcW w:w="1554" w:type="pct"/>
          </w:tcPr>
          <w:p w14:paraId="41EFA417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4" w:type="pct"/>
          </w:tcPr>
          <w:p w14:paraId="2176D089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32" w:type="pct"/>
          </w:tcPr>
          <w:p w14:paraId="662AEADD" w14:textId="09A88EA9" w:rsidR="00DA4F46" w:rsidRPr="00941748" w:rsidRDefault="0030083C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349,65</w:t>
            </w:r>
            <w:r w:rsidR="00B23DFD" w:rsidRPr="0094174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0" w:type="pct"/>
            <w:gridSpan w:val="2"/>
          </w:tcPr>
          <w:p w14:paraId="17810AFC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C8F3233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393,517</w:t>
            </w:r>
          </w:p>
        </w:tc>
        <w:tc>
          <w:tcPr>
            <w:tcW w:w="148" w:type="pct"/>
            <w:gridSpan w:val="2"/>
          </w:tcPr>
          <w:p w14:paraId="2C85A166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1D8D9BDA" w14:textId="06C07149" w:rsidR="00DA4F46" w:rsidRPr="00941748" w:rsidRDefault="00B23DFD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417,735</w:t>
            </w:r>
          </w:p>
        </w:tc>
        <w:tc>
          <w:tcPr>
            <w:tcW w:w="147" w:type="pct"/>
            <w:gridSpan w:val="2"/>
          </w:tcPr>
          <w:p w14:paraId="5CA0ACD8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B13D295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Cs/>
                <w:sz w:val="30"/>
                <w:szCs w:val="30"/>
              </w:rPr>
              <w:t>431,722</w:t>
            </w:r>
          </w:p>
        </w:tc>
      </w:tr>
      <w:tr w:rsidR="00DA4F46" w:rsidRPr="00941748" w14:paraId="0B0823F3" w14:textId="77777777" w:rsidTr="009320DD">
        <w:tc>
          <w:tcPr>
            <w:tcW w:w="1554" w:type="pct"/>
          </w:tcPr>
          <w:p w14:paraId="3D7B8DBB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84" w:type="pct"/>
          </w:tcPr>
          <w:p w14:paraId="47F90B10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82A2D45" w14:textId="168597E0" w:rsidR="00DA4F46" w:rsidRPr="00941748" w:rsidRDefault="00B44B26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217,25</w:t>
            </w:r>
            <w:r w:rsidR="00B23DFD" w:rsidRPr="0094174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0" w:type="pct"/>
            <w:gridSpan w:val="2"/>
          </w:tcPr>
          <w:p w14:paraId="45177C58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10A125D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248,011</w:t>
            </w:r>
          </w:p>
        </w:tc>
        <w:tc>
          <w:tcPr>
            <w:tcW w:w="148" w:type="pct"/>
            <w:gridSpan w:val="2"/>
          </w:tcPr>
          <w:p w14:paraId="6A6F3DD1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</w:tcPr>
          <w:p w14:paraId="48A3786E" w14:textId="39579804" w:rsidR="00DA4F46" w:rsidRPr="00941748" w:rsidRDefault="00B23DFD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Cs/>
                <w:sz w:val="30"/>
                <w:szCs w:val="30"/>
              </w:rPr>
              <w:t>217,256</w:t>
            </w:r>
          </w:p>
        </w:tc>
        <w:tc>
          <w:tcPr>
            <w:tcW w:w="147" w:type="pct"/>
            <w:gridSpan w:val="2"/>
          </w:tcPr>
          <w:p w14:paraId="424FF751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10CFB2B9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Cs/>
                <w:sz w:val="30"/>
                <w:szCs w:val="30"/>
              </w:rPr>
              <w:t>232,935</w:t>
            </w:r>
          </w:p>
        </w:tc>
      </w:tr>
      <w:tr w:rsidR="00DA4F46" w:rsidRPr="00941748" w14:paraId="427DE01B" w14:textId="77777777" w:rsidTr="009320DD">
        <w:tc>
          <w:tcPr>
            <w:tcW w:w="1554" w:type="pct"/>
          </w:tcPr>
          <w:p w14:paraId="5257D25B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</w:tcPr>
          <w:p w14:paraId="0E2DC5ED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0D0ED8E9" w14:textId="60828407" w:rsidR="00DA4F46" w:rsidRPr="00941748" w:rsidRDefault="00B44B26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566,91</w:t>
            </w:r>
            <w:r w:rsidR="005E0A12" w:rsidRPr="0094174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0" w:type="pct"/>
            <w:gridSpan w:val="2"/>
          </w:tcPr>
          <w:p w14:paraId="0DA424E2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6D27BB74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641,528</w:t>
            </w:r>
          </w:p>
        </w:tc>
        <w:tc>
          <w:tcPr>
            <w:tcW w:w="148" w:type="pct"/>
            <w:gridSpan w:val="2"/>
          </w:tcPr>
          <w:p w14:paraId="284F4AAD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</w:tcBorders>
          </w:tcPr>
          <w:p w14:paraId="04F09A4E" w14:textId="42D9E950" w:rsidR="00DA4F46" w:rsidRPr="00941748" w:rsidRDefault="0030083C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sz w:val="30"/>
                <w:szCs w:val="30"/>
              </w:rPr>
              <w:t>634,991</w:t>
            </w:r>
          </w:p>
        </w:tc>
        <w:tc>
          <w:tcPr>
            <w:tcW w:w="147" w:type="pct"/>
            <w:gridSpan w:val="2"/>
          </w:tcPr>
          <w:p w14:paraId="1D5C5271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79D3840D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sz w:val="30"/>
                <w:szCs w:val="30"/>
              </w:rPr>
              <w:t>664,657</w:t>
            </w:r>
          </w:p>
        </w:tc>
      </w:tr>
      <w:tr w:rsidR="00DA4F46" w:rsidRPr="00941748" w14:paraId="53166F12" w14:textId="77777777" w:rsidTr="009320DD">
        <w:tc>
          <w:tcPr>
            <w:tcW w:w="1554" w:type="pct"/>
          </w:tcPr>
          <w:p w14:paraId="720B4F89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84" w:type="pct"/>
          </w:tcPr>
          <w:p w14:paraId="36F731E8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44263ED" w14:textId="0DB0E980" w:rsidR="00DA4F46" w:rsidRPr="00941748" w:rsidRDefault="0030083C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(14,422)</w:t>
            </w:r>
          </w:p>
        </w:tc>
        <w:tc>
          <w:tcPr>
            <w:tcW w:w="150" w:type="pct"/>
            <w:gridSpan w:val="2"/>
          </w:tcPr>
          <w:p w14:paraId="42006259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3C9D5B6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(20,097)</w:t>
            </w:r>
          </w:p>
        </w:tc>
        <w:tc>
          <w:tcPr>
            <w:tcW w:w="148" w:type="pct"/>
            <w:gridSpan w:val="2"/>
          </w:tcPr>
          <w:p w14:paraId="111877BE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</w:tcPr>
          <w:p w14:paraId="72B67894" w14:textId="151C5895" w:rsidR="00DA4F46" w:rsidRPr="00941748" w:rsidRDefault="0030083C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Cs/>
                <w:sz w:val="30"/>
                <w:szCs w:val="30"/>
              </w:rPr>
              <w:t>(14,422)</w:t>
            </w:r>
          </w:p>
        </w:tc>
        <w:tc>
          <w:tcPr>
            <w:tcW w:w="147" w:type="pct"/>
            <w:gridSpan w:val="2"/>
          </w:tcPr>
          <w:p w14:paraId="5D3CCDAF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00AB9F99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Cs/>
                <w:sz w:val="30"/>
                <w:szCs w:val="30"/>
              </w:rPr>
              <w:t>(20,097)</w:t>
            </w:r>
          </w:p>
        </w:tc>
      </w:tr>
      <w:tr w:rsidR="00DA4F46" w:rsidRPr="00941748" w14:paraId="65B604F5" w14:textId="77777777" w:rsidTr="009320DD">
        <w:tc>
          <w:tcPr>
            <w:tcW w:w="1554" w:type="pct"/>
          </w:tcPr>
          <w:p w14:paraId="1EAFF21D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4" w:type="pct"/>
          </w:tcPr>
          <w:p w14:paraId="5EE8090B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6AFC1EB" w14:textId="1D4252E3" w:rsidR="00DA4F46" w:rsidRPr="00941748" w:rsidRDefault="00B44B26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552,49</w:t>
            </w:r>
            <w:r w:rsidR="005E0A12" w:rsidRPr="0094174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50" w:type="pct"/>
            <w:gridSpan w:val="2"/>
          </w:tcPr>
          <w:p w14:paraId="1FAEFC76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717F52A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621,431</w:t>
            </w:r>
          </w:p>
        </w:tc>
        <w:tc>
          <w:tcPr>
            <w:tcW w:w="148" w:type="pct"/>
            <w:gridSpan w:val="2"/>
          </w:tcPr>
          <w:p w14:paraId="0D250BE0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454C04" w14:textId="3149CC51" w:rsidR="00DA4F46" w:rsidRPr="00941748" w:rsidRDefault="0030083C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sz w:val="30"/>
                <w:szCs w:val="30"/>
              </w:rPr>
              <w:t>620,569</w:t>
            </w:r>
          </w:p>
        </w:tc>
        <w:tc>
          <w:tcPr>
            <w:tcW w:w="147" w:type="pct"/>
            <w:gridSpan w:val="2"/>
          </w:tcPr>
          <w:p w14:paraId="3A8225C5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2DEFDB1F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b/>
                <w:sz w:val="30"/>
                <w:szCs w:val="30"/>
              </w:rPr>
              <w:t>644,560</w:t>
            </w:r>
          </w:p>
        </w:tc>
      </w:tr>
      <w:tr w:rsidR="00DA4F46" w:rsidRPr="00941748" w14:paraId="234545DA" w14:textId="77777777" w:rsidTr="006C313C">
        <w:tc>
          <w:tcPr>
            <w:tcW w:w="1554" w:type="pct"/>
          </w:tcPr>
          <w:p w14:paraId="12E91CE6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14065AA1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52CF995F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013BA4E9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6832387D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69ADF5F1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</w:tcBorders>
          </w:tcPr>
          <w:p w14:paraId="51C0FE62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73EBDBA7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3A567EA5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DA4F46" w:rsidRPr="00941748" w14:paraId="062D6E0D" w14:textId="77777777" w:rsidTr="00FB2723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038" w:type="pct"/>
            <w:gridSpan w:val="2"/>
          </w:tcPr>
          <w:p w14:paraId="339581BB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br w:type="page"/>
            </w:r>
          </w:p>
        </w:tc>
        <w:tc>
          <w:tcPr>
            <w:tcW w:w="1414" w:type="pct"/>
            <w:gridSpan w:val="4"/>
          </w:tcPr>
          <w:p w14:paraId="099EABFE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2738E693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pct"/>
            <w:gridSpan w:val="6"/>
          </w:tcPr>
          <w:p w14:paraId="4CF24AD3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A4F46" w:rsidRPr="00941748" w14:paraId="7EFFCC47" w14:textId="77777777" w:rsidTr="00FB2723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038" w:type="pct"/>
            <w:gridSpan w:val="2"/>
          </w:tcPr>
          <w:p w14:paraId="17E3A3B2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30B9545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1" w:type="pct"/>
          </w:tcPr>
          <w:p w14:paraId="3E6A34FC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0B7F74E0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Pr="0094174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33B37A3C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076526DE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9" w:type="pct"/>
            <w:gridSpan w:val="2"/>
          </w:tcPr>
          <w:p w14:paraId="4E90C8AC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236F46E7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Pr="00941748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A4F46" w:rsidRPr="00941748" w14:paraId="523D8330" w14:textId="77777777" w:rsidTr="00D26926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038" w:type="pct"/>
            <w:gridSpan w:val="2"/>
          </w:tcPr>
          <w:p w14:paraId="364CC11F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62" w:type="pct"/>
            <w:gridSpan w:val="11"/>
          </w:tcPr>
          <w:p w14:paraId="39998985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4F46" w:rsidRPr="00941748" w14:paraId="587EE78B" w14:textId="77777777" w:rsidTr="00FB2723">
        <w:tblPrEx>
          <w:tblLook w:val="01E0" w:firstRow="1" w:lastRow="1" w:firstColumn="1" w:lastColumn="1" w:noHBand="0" w:noVBand="0"/>
        </w:tblPrEx>
        <w:tc>
          <w:tcPr>
            <w:tcW w:w="2670" w:type="pct"/>
            <w:gridSpan w:val="3"/>
          </w:tcPr>
          <w:p w14:paraId="1CDEBA68" w14:textId="0466447E" w:rsidR="00DA4F46" w:rsidRPr="00941748" w:rsidRDefault="00DA4F46" w:rsidP="00D26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หนี้สงสัยจะสูญ</w:t>
            </w:r>
            <w:r w:rsidR="00D26C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26C87">
              <w:rPr>
                <w:rFonts w:ascii="Angsana New" w:hAnsi="Angsana New" w:hint="cs"/>
                <w:sz w:val="30"/>
                <w:szCs w:val="30"/>
                <w:cs/>
              </w:rPr>
              <w:t>(กลับรายการ)</w:t>
            </w:r>
          </w:p>
        </w:tc>
        <w:tc>
          <w:tcPr>
            <w:tcW w:w="141" w:type="pct"/>
          </w:tcPr>
          <w:p w14:paraId="27A1E5D3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08FA926B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FCFC048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3010407B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7A867C9B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146742EB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4F46" w:rsidRPr="00941748" w14:paraId="1691831F" w14:textId="77777777" w:rsidTr="00FB2723">
        <w:tblPrEx>
          <w:tblLook w:val="01E0" w:firstRow="1" w:lastRow="1" w:firstColumn="1" w:lastColumn="1" w:noHBand="0" w:noVBand="0"/>
        </w:tblPrEx>
        <w:tc>
          <w:tcPr>
            <w:tcW w:w="2038" w:type="pct"/>
            <w:gridSpan w:val="2"/>
          </w:tcPr>
          <w:p w14:paraId="1785A5DA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41748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7D385450" w14:textId="760B5305" w:rsidR="00DA4F46" w:rsidRPr="00941748" w:rsidRDefault="0030083C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(5,675)</w:t>
            </w:r>
          </w:p>
        </w:tc>
        <w:tc>
          <w:tcPr>
            <w:tcW w:w="141" w:type="pct"/>
          </w:tcPr>
          <w:p w14:paraId="75078323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4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bottom w:val="double" w:sz="4" w:space="0" w:color="auto"/>
            </w:tcBorders>
          </w:tcPr>
          <w:p w14:paraId="3C3EBC24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(436)</w:t>
            </w:r>
          </w:p>
        </w:tc>
        <w:tc>
          <w:tcPr>
            <w:tcW w:w="145" w:type="pct"/>
          </w:tcPr>
          <w:p w14:paraId="4DC4969B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bottom w:val="double" w:sz="4" w:space="0" w:color="auto"/>
            </w:tcBorders>
          </w:tcPr>
          <w:p w14:paraId="09D296DF" w14:textId="25368268" w:rsidR="00DA4F46" w:rsidRPr="00941748" w:rsidRDefault="0030083C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(5,675)</w:t>
            </w:r>
          </w:p>
        </w:tc>
        <w:tc>
          <w:tcPr>
            <w:tcW w:w="129" w:type="pct"/>
            <w:gridSpan w:val="2"/>
          </w:tcPr>
          <w:p w14:paraId="6EF2A554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tcBorders>
              <w:bottom w:val="double" w:sz="4" w:space="0" w:color="auto"/>
            </w:tcBorders>
          </w:tcPr>
          <w:p w14:paraId="6DBD69D2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(436)</w:t>
            </w:r>
          </w:p>
        </w:tc>
      </w:tr>
    </w:tbl>
    <w:p w14:paraId="675FEA0A" w14:textId="77777777" w:rsidR="00EF24DA" w:rsidRPr="00941748" w:rsidRDefault="004844A9" w:rsidP="006E5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90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</w:t>
      </w:r>
      <w:r w:rsidRPr="00941748">
        <w:rPr>
          <w:rFonts w:ascii="Angsana New" w:hAnsi="Angsana New"/>
          <w:sz w:val="30"/>
          <w:szCs w:val="30"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มีดังนี้</w:t>
      </w:r>
    </w:p>
    <w:p w14:paraId="65A28129" w14:textId="77777777" w:rsidR="00DA4F46" w:rsidRPr="00941748" w:rsidRDefault="00DA4F46" w:rsidP="00DA4F46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4" w:type="dxa"/>
        <w:tblInd w:w="558" w:type="dxa"/>
        <w:tblLayout w:type="fixed"/>
        <w:tblLook w:val="0600" w:firstRow="0" w:lastRow="0" w:firstColumn="0" w:lastColumn="0" w:noHBand="1" w:noVBand="1"/>
      </w:tblPr>
      <w:tblGrid>
        <w:gridCol w:w="3599"/>
        <w:gridCol w:w="1162"/>
        <w:gridCol w:w="271"/>
        <w:gridCol w:w="1177"/>
        <w:gridCol w:w="271"/>
        <w:gridCol w:w="1197"/>
        <w:gridCol w:w="244"/>
        <w:gridCol w:w="1173"/>
      </w:tblGrid>
      <w:tr w:rsidR="00DA4F46" w:rsidRPr="00941748" w14:paraId="5602F5F6" w14:textId="77777777" w:rsidTr="00DA4F46">
        <w:trPr>
          <w:tblHeader/>
        </w:trPr>
        <w:tc>
          <w:tcPr>
            <w:tcW w:w="1979" w:type="pct"/>
          </w:tcPr>
          <w:p w14:paraId="2641E194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5" w:type="pct"/>
            <w:gridSpan w:val="3"/>
          </w:tcPr>
          <w:p w14:paraId="4877C2E2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</w:tcPr>
          <w:p w14:paraId="357C22F5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7" w:type="pct"/>
            <w:gridSpan w:val="3"/>
          </w:tcPr>
          <w:p w14:paraId="7655D616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4F46" w:rsidRPr="00941748" w14:paraId="79D93C86" w14:textId="77777777" w:rsidTr="00DA4F46">
        <w:trPr>
          <w:tblHeader/>
        </w:trPr>
        <w:tc>
          <w:tcPr>
            <w:tcW w:w="1979" w:type="pct"/>
          </w:tcPr>
          <w:p w14:paraId="4AA2D4D4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63CBA985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9" w:type="pct"/>
          </w:tcPr>
          <w:p w14:paraId="173351B9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26D2EA18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4174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9" w:type="pct"/>
          </w:tcPr>
          <w:p w14:paraId="046B63ED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26E54055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34" w:type="pct"/>
          </w:tcPr>
          <w:p w14:paraId="43E1D06D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4905AD61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4174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DA4F46" w:rsidRPr="00941748" w14:paraId="1E802CAA" w14:textId="77777777" w:rsidTr="00DA4F46">
        <w:trPr>
          <w:tblHeader/>
        </w:trPr>
        <w:tc>
          <w:tcPr>
            <w:tcW w:w="1979" w:type="pct"/>
          </w:tcPr>
          <w:p w14:paraId="1DF3DC2A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2F51F7EC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9" w:type="pct"/>
          </w:tcPr>
          <w:p w14:paraId="76A0E934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161F733E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9" w:type="pct"/>
          </w:tcPr>
          <w:p w14:paraId="4F94D509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1BBD8700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4" w:type="pct"/>
          </w:tcPr>
          <w:p w14:paraId="50F0BE7A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EC81FFE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DA4F46" w:rsidRPr="00941748" w14:paraId="0909E3F4" w14:textId="77777777" w:rsidTr="00DA4F46">
        <w:trPr>
          <w:tblHeader/>
        </w:trPr>
        <w:tc>
          <w:tcPr>
            <w:tcW w:w="1979" w:type="pct"/>
          </w:tcPr>
          <w:p w14:paraId="363E43FC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21" w:type="pct"/>
            <w:gridSpan w:val="7"/>
          </w:tcPr>
          <w:p w14:paraId="0DC2E64E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4F46" w:rsidRPr="00941748" w14:paraId="74937F26" w14:textId="77777777" w:rsidTr="00DA4F46">
        <w:tc>
          <w:tcPr>
            <w:tcW w:w="1979" w:type="pct"/>
          </w:tcPr>
          <w:p w14:paraId="5B7AC229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021" w:type="pct"/>
            <w:gridSpan w:val="7"/>
          </w:tcPr>
          <w:p w14:paraId="0F77736B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A4F46" w:rsidRPr="00941748" w14:paraId="66BFEE5B" w14:textId="77777777" w:rsidTr="00DA4F46">
        <w:tc>
          <w:tcPr>
            <w:tcW w:w="1979" w:type="pct"/>
          </w:tcPr>
          <w:p w14:paraId="5981C63F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39" w:type="pct"/>
          </w:tcPr>
          <w:p w14:paraId="629F3906" w14:textId="5880C14B" w:rsidR="00DA4F46" w:rsidRPr="00941748" w:rsidRDefault="0030083C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Cs/>
                <w:sz w:val="30"/>
                <w:szCs w:val="30"/>
              </w:rPr>
              <w:t>343,23</w:t>
            </w:r>
            <w:r w:rsidR="00855B32" w:rsidRPr="00941748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14:paraId="115B88BA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47" w:type="pct"/>
          </w:tcPr>
          <w:p w14:paraId="7F991079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Cs/>
                <w:sz w:val="30"/>
                <w:szCs w:val="30"/>
              </w:rPr>
              <w:t>352,219</w:t>
            </w:r>
          </w:p>
        </w:tc>
        <w:tc>
          <w:tcPr>
            <w:tcW w:w="149" w:type="pct"/>
          </w:tcPr>
          <w:p w14:paraId="2E19E80C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32E7D207" w14:textId="627591FF" w:rsidR="00DA4F46" w:rsidRPr="00941748" w:rsidRDefault="00B23DFD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Cs/>
                <w:sz w:val="30"/>
                <w:szCs w:val="30"/>
              </w:rPr>
              <w:t>413,83</w:t>
            </w:r>
            <w:r w:rsidR="00855B32" w:rsidRPr="00941748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134" w:type="pct"/>
          </w:tcPr>
          <w:p w14:paraId="02711CD4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45" w:type="pct"/>
          </w:tcPr>
          <w:p w14:paraId="486BB307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Cs/>
                <w:sz w:val="30"/>
                <w:szCs w:val="30"/>
              </w:rPr>
              <w:t>390,424</w:t>
            </w:r>
          </w:p>
        </w:tc>
      </w:tr>
      <w:tr w:rsidR="00DA4F46" w:rsidRPr="00941748" w14:paraId="622323CB" w14:textId="77777777" w:rsidTr="00DA4F46">
        <w:tc>
          <w:tcPr>
            <w:tcW w:w="1979" w:type="pct"/>
          </w:tcPr>
          <w:p w14:paraId="6C280F98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941748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39" w:type="pct"/>
          </w:tcPr>
          <w:p w14:paraId="57EB21B2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2787DA8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47" w:type="pct"/>
          </w:tcPr>
          <w:p w14:paraId="137987A0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854C6B0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2757254E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553EF33B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45" w:type="pct"/>
          </w:tcPr>
          <w:p w14:paraId="6B060CBA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A4F46" w:rsidRPr="00941748" w14:paraId="3C98E255" w14:textId="77777777" w:rsidTr="00DA4F46">
        <w:tc>
          <w:tcPr>
            <w:tcW w:w="1979" w:type="pct"/>
          </w:tcPr>
          <w:p w14:paraId="7921160F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94174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น้อยกว่า </w:t>
            </w:r>
            <w:r w:rsidRPr="00941748">
              <w:rPr>
                <w:rFonts w:ascii="Angsana New" w:hAnsi="Angsana New"/>
                <w:sz w:val="30"/>
                <w:szCs w:val="30"/>
              </w:rPr>
              <w:t>1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9" w:type="pct"/>
          </w:tcPr>
          <w:p w14:paraId="05582C32" w14:textId="0B04C87A" w:rsidR="00DA4F46" w:rsidRPr="00941748" w:rsidRDefault="0030083C" w:rsidP="00124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Cs/>
                <w:sz w:val="30"/>
                <w:szCs w:val="30"/>
              </w:rPr>
              <w:t>3,852</w:t>
            </w:r>
          </w:p>
        </w:tc>
        <w:tc>
          <w:tcPr>
            <w:tcW w:w="149" w:type="pct"/>
          </w:tcPr>
          <w:p w14:paraId="22A43FA0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47" w:type="pct"/>
          </w:tcPr>
          <w:p w14:paraId="12299F37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17" w:right="-115"/>
              <w:rPr>
                <w:rFonts w:ascii="Angsana New" w:hAnsi="Angsana New"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1CDBC66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2CC17078" w14:textId="65DCA518" w:rsidR="00DA4F46" w:rsidRPr="00941748" w:rsidRDefault="0030083C" w:rsidP="00124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Cs/>
                <w:sz w:val="30"/>
                <w:szCs w:val="30"/>
              </w:rPr>
              <w:t>3,852</w:t>
            </w:r>
          </w:p>
        </w:tc>
        <w:tc>
          <w:tcPr>
            <w:tcW w:w="134" w:type="pct"/>
          </w:tcPr>
          <w:p w14:paraId="14047627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45" w:type="pct"/>
          </w:tcPr>
          <w:p w14:paraId="0A355F62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17" w:right="-115"/>
              <w:rPr>
                <w:rFonts w:ascii="Angsana New" w:hAnsi="Angsana New"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DA4F46" w:rsidRPr="00941748" w14:paraId="72509CAB" w14:textId="77777777" w:rsidTr="00DA4F46">
        <w:tc>
          <w:tcPr>
            <w:tcW w:w="1979" w:type="pct"/>
            <w:shd w:val="clear" w:color="auto" w:fill="auto"/>
          </w:tcPr>
          <w:p w14:paraId="502FA567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 xml:space="preserve">    1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4EE9480B" w14:textId="6381E94E" w:rsidR="00DA4F46" w:rsidRPr="00941748" w:rsidRDefault="0030083C" w:rsidP="0085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17" w:right="-115"/>
              <w:rPr>
                <w:rFonts w:ascii="Angsana New" w:hAnsi="Angsana New"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Cs/>
                <w:sz w:val="30"/>
                <w:szCs w:val="30"/>
              </w:rPr>
              <w:t>2,576</w:t>
            </w:r>
          </w:p>
        </w:tc>
        <w:tc>
          <w:tcPr>
            <w:tcW w:w="149" w:type="pct"/>
          </w:tcPr>
          <w:p w14:paraId="667DAFDA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7ED02093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17" w:right="-115"/>
              <w:rPr>
                <w:rFonts w:ascii="Angsana New" w:hAnsi="Angsana New"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Cs/>
                <w:sz w:val="30"/>
                <w:szCs w:val="30"/>
              </w:rPr>
              <w:t>41,298</w:t>
            </w:r>
          </w:p>
        </w:tc>
        <w:tc>
          <w:tcPr>
            <w:tcW w:w="149" w:type="pct"/>
          </w:tcPr>
          <w:p w14:paraId="117E9434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4008387A" w14:textId="42B5ACB8" w:rsidR="00DA4F46" w:rsidRPr="00941748" w:rsidRDefault="0030083C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7" w:right="-115"/>
              <w:rPr>
                <w:rFonts w:ascii="Angsana New" w:hAnsi="Angsana New"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855B32" w:rsidRPr="00941748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134" w:type="pct"/>
          </w:tcPr>
          <w:p w14:paraId="166B72E5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3323751D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7" w:right="-115"/>
              <w:rPr>
                <w:rFonts w:ascii="Angsana New" w:hAnsi="Angsana New"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Cs/>
                <w:sz w:val="30"/>
                <w:szCs w:val="30"/>
              </w:rPr>
              <w:t>41,298</w:t>
            </w:r>
          </w:p>
        </w:tc>
      </w:tr>
      <w:tr w:rsidR="00DA4F46" w:rsidRPr="00941748" w14:paraId="6115532A" w14:textId="77777777" w:rsidTr="00DA4F46">
        <w:tc>
          <w:tcPr>
            <w:tcW w:w="1979" w:type="pct"/>
          </w:tcPr>
          <w:p w14:paraId="199742BC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5AE7EE74" w14:textId="111C9E2D" w:rsidR="00DA4F46" w:rsidRPr="00941748" w:rsidRDefault="0030083C" w:rsidP="0085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349,65</w:t>
            </w:r>
            <w:r w:rsidR="00855B32" w:rsidRPr="0094174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9" w:type="pct"/>
          </w:tcPr>
          <w:p w14:paraId="0EB3AEE9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</w:tcPr>
          <w:p w14:paraId="1E49E129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393,517</w:t>
            </w:r>
          </w:p>
        </w:tc>
        <w:tc>
          <w:tcPr>
            <w:tcW w:w="149" w:type="pct"/>
          </w:tcPr>
          <w:p w14:paraId="134FA46F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7163F530" w14:textId="5A620340" w:rsidR="00DA4F46" w:rsidRPr="00941748" w:rsidRDefault="00855B32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417,735</w:t>
            </w:r>
          </w:p>
        </w:tc>
        <w:tc>
          <w:tcPr>
            <w:tcW w:w="134" w:type="pct"/>
          </w:tcPr>
          <w:p w14:paraId="22C21B7D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0BA5575D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431,722</w:t>
            </w:r>
          </w:p>
        </w:tc>
      </w:tr>
      <w:tr w:rsidR="00DA4F46" w:rsidRPr="00941748" w14:paraId="11225C09" w14:textId="77777777" w:rsidTr="00DA4F46">
        <w:tc>
          <w:tcPr>
            <w:tcW w:w="1979" w:type="pct"/>
          </w:tcPr>
          <w:p w14:paraId="0A245DEF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639" w:type="pct"/>
          </w:tcPr>
          <w:p w14:paraId="30344DFA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1A0337B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59E3D058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3BCB7EF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49E8F7E2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97A6B74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878E628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4F46" w:rsidRPr="00941748" w14:paraId="3C068284" w14:textId="77777777" w:rsidTr="00DA4F46">
        <w:trPr>
          <w:trHeight w:val="80"/>
        </w:trPr>
        <w:tc>
          <w:tcPr>
            <w:tcW w:w="1979" w:type="pct"/>
          </w:tcPr>
          <w:p w14:paraId="6E316E07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39" w:type="pct"/>
            <w:shd w:val="clear" w:color="auto" w:fill="auto"/>
          </w:tcPr>
          <w:p w14:paraId="7956FB8D" w14:textId="4B57B87C" w:rsidR="00DA4F46" w:rsidRPr="00941748" w:rsidRDefault="00855B32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137,726</w:t>
            </w:r>
          </w:p>
        </w:tc>
        <w:tc>
          <w:tcPr>
            <w:tcW w:w="149" w:type="pct"/>
            <w:shd w:val="clear" w:color="auto" w:fill="auto"/>
          </w:tcPr>
          <w:p w14:paraId="18FD378D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4548E248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177,105</w:t>
            </w:r>
          </w:p>
        </w:tc>
        <w:tc>
          <w:tcPr>
            <w:tcW w:w="149" w:type="pct"/>
            <w:shd w:val="clear" w:color="auto" w:fill="auto"/>
          </w:tcPr>
          <w:p w14:paraId="181DB7A1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471A5C4D" w14:textId="0959318D" w:rsidR="00DA4F46" w:rsidRPr="00941748" w:rsidRDefault="00855B32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137,726</w:t>
            </w:r>
          </w:p>
        </w:tc>
        <w:tc>
          <w:tcPr>
            <w:tcW w:w="134" w:type="pct"/>
          </w:tcPr>
          <w:p w14:paraId="5953D462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0007885A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162,104</w:t>
            </w:r>
          </w:p>
        </w:tc>
      </w:tr>
      <w:tr w:rsidR="00DA4F46" w:rsidRPr="00941748" w14:paraId="322A96DE" w14:textId="77777777" w:rsidTr="00DA4F46">
        <w:tc>
          <w:tcPr>
            <w:tcW w:w="1979" w:type="pct"/>
          </w:tcPr>
          <w:p w14:paraId="60C9E708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941748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39" w:type="pct"/>
            <w:shd w:val="clear" w:color="auto" w:fill="auto"/>
          </w:tcPr>
          <w:p w14:paraId="3CB106A8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6E593252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6EEC6514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7DEEA2AD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46E3D523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2D747728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680C1265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083C" w:rsidRPr="00941748" w14:paraId="6BC6E4B8" w14:textId="77777777" w:rsidTr="00DA4F46">
        <w:tc>
          <w:tcPr>
            <w:tcW w:w="1979" w:type="pct"/>
          </w:tcPr>
          <w:p w14:paraId="26EA84E3" w14:textId="77777777" w:rsidR="0030083C" w:rsidRPr="00941748" w:rsidRDefault="0030083C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น้อยกว่า </w:t>
            </w:r>
            <w:r w:rsidRPr="00941748">
              <w:rPr>
                <w:rFonts w:ascii="Angsana New" w:hAnsi="Angsana New"/>
                <w:sz w:val="30"/>
                <w:szCs w:val="30"/>
              </w:rPr>
              <w:t>1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9" w:type="pct"/>
            <w:shd w:val="clear" w:color="auto" w:fill="auto"/>
          </w:tcPr>
          <w:p w14:paraId="0DF8C1D3" w14:textId="52303894" w:rsidR="0030083C" w:rsidRPr="00941748" w:rsidRDefault="00855B32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50,870</w:t>
            </w:r>
          </w:p>
        </w:tc>
        <w:tc>
          <w:tcPr>
            <w:tcW w:w="149" w:type="pct"/>
            <w:shd w:val="clear" w:color="auto" w:fill="auto"/>
          </w:tcPr>
          <w:p w14:paraId="1B306876" w14:textId="77777777" w:rsidR="0030083C" w:rsidRPr="00941748" w:rsidRDefault="0030083C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2B24422C" w14:textId="77777777" w:rsidR="0030083C" w:rsidRPr="00941748" w:rsidRDefault="0030083C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36,514</w:t>
            </w:r>
          </w:p>
        </w:tc>
        <w:tc>
          <w:tcPr>
            <w:tcW w:w="149" w:type="pct"/>
            <w:shd w:val="clear" w:color="auto" w:fill="auto"/>
          </w:tcPr>
          <w:p w14:paraId="290B5A84" w14:textId="77777777" w:rsidR="0030083C" w:rsidRPr="00941748" w:rsidRDefault="0030083C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339C4D33" w14:textId="7DF6A424" w:rsidR="0030083C" w:rsidRPr="00941748" w:rsidRDefault="00855B32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50,870</w:t>
            </w:r>
          </w:p>
        </w:tc>
        <w:tc>
          <w:tcPr>
            <w:tcW w:w="134" w:type="pct"/>
          </w:tcPr>
          <w:p w14:paraId="0E4A6FCD" w14:textId="77777777" w:rsidR="0030083C" w:rsidRPr="00941748" w:rsidRDefault="0030083C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8AFCFE2" w14:textId="77777777" w:rsidR="0030083C" w:rsidRPr="00941748" w:rsidRDefault="0030083C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36,439</w:t>
            </w:r>
          </w:p>
        </w:tc>
      </w:tr>
      <w:tr w:rsidR="0030083C" w:rsidRPr="00941748" w14:paraId="0AA585D2" w14:textId="77777777" w:rsidTr="00DA4F46">
        <w:tc>
          <w:tcPr>
            <w:tcW w:w="1979" w:type="pct"/>
          </w:tcPr>
          <w:p w14:paraId="48415BF5" w14:textId="77777777" w:rsidR="0030083C" w:rsidRPr="00941748" w:rsidRDefault="0030083C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9" w:type="pct"/>
            <w:shd w:val="clear" w:color="auto" w:fill="auto"/>
          </w:tcPr>
          <w:p w14:paraId="0E719C40" w14:textId="1D2097BD" w:rsidR="0030083C" w:rsidRPr="00941748" w:rsidRDefault="00855B32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13,839</w:t>
            </w:r>
          </w:p>
        </w:tc>
        <w:tc>
          <w:tcPr>
            <w:tcW w:w="149" w:type="pct"/>
            <w:shd w:val="clear" w:color="auto" w:fill="auto"/>
          </w:tcPr>
          <w:p w14:paraId="3783F959" w14:textId="77777777" w:rsidR="0030083C" w:rsidRPr="00941748" w:rsidRDefault="0030083C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5D01AAB7" w14:textId="77777777" w:rsidR="0030083C" w:rsidRPr="00941748" w:rsidRDefault="0030083C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12,875</w:t>
            </w:r>
          </w:p>
        </w:tc>
        <w:tc>
          <w:tcPr>
            <w:tcW w:w="149" w:type="pct"/>
            <w:shd w:val="clear" w:color="auto" w:fill="auto"/>
          </w:tcPr>
          <w:p w14:paraId="23FF1117" w14:textId="77777777" w:rsidR="0030083C" w:rsidRPr="00941748" w:rsidRDefault="0030083C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0B3F5455" w14:textId="7B7218F6" w:rsidR="0030083C" w:rsidRPr="00941748" w:rsidRDefault="00855B32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13,839</w:t>
            </w:r>
          </w:p>
        </w:tc>
        <w:tc>
          <w:tcPr>
            <w:tcW w:w="134" w:type="pct"/>
          </w:tcPr>
          <w:p w14:paraId="17930478" w14:textId="77777777" w:rsidR="0030083C" w:rsidRPr="00941748" w:rsidRDefault="0030083C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E1F1CEC" w14:textId="77777777" w:rsidR="0030083C" w:rsidRPr="00941748" w:rsidRDefault="0030083C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12,875</w:t>
            </w:r>
          </w:p>
        </w:tc>
      </w:tr>
      <w:tr w:rsidR="0030083C" w:rsidRPr="00941748" w14:paraId="247D1480" w14:textId="77777777" w:rsidTr="00DA4F46">
        <w:tc>
          <w:tcPr>
            <w:tcW w:w="1979" w:type="pct"/>
          </w:tcPr>
          <w:p w14:paraId="0B0B74FA" w14:textId="77777777" w:rsidR="0030083C" w:rsidRPr="00941748" w:rsidRDefault="0030083C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941748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14:paraId="51934A53" w14:textId="32324F53" w:rsidR="0030083C" w:rsidRPr="00941748" w:rsidRDefault="00855B32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14,821</w:t>
            </w:r>
          </w:p>
        </w:tc>
        <w:tc>
          <w:tcPr>
            <w:tcW w:w="149" w:type="pct"/>
            <w:shd w:val="clear" w:color="auto" w:fill="auto"/>
          </w:tcPr>
          <w:p w14:paraId="1A973223" w14:textId="77777777" w:rsidR="0030083C" w:rsidRPr="00941748" w:rsidRDefault="0030083C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</w:tcPr>
          <w:p w14:paraId="356B3657" w14:textId="77777777" w:rsidR="0030083C" w:rsidRPr="00941748" w:rsidRDefault="0030083C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21,517</w:t>
            </w:r>
          </w:p>
        </w:tc>
        <w:tc>
          <w:tcPr>
            <w:tcW w:w="149" w:type="pct"/>
            <w:shd w:val="clear" w:color="auto" w:fill="auto"/>
          </w:tcPr>
          <w:p w14:paraId="6D108856" w14:textId="77777777" w:rsidR="0030083C" w:rsidRPr="00941748" w:rsidRDefault="0030083C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2E4B3830" w14:textId="73E25B67" w:rsidR="0030083C" w:rsidRPr="00941748" w:rsidRDefault="00855B32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14,821</w:t>
            </w:r>
          </w:p>
        </w:tc>
        <w:tc>
          <w:tcPr>
            <w:tcW w:w="134" w:type="pct"/>
          </w:tcPr>
          <w:p w14:paraId="16B7677A" w14:textId="77777777" w:rsidR="0030083C" w:rsidRPr="00941748" w:rsidRDefault="0030083C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1509653A" w14:textId="77777777" w:rsidR="0030083C" w:rsidRPr="00941748" w:rsidRDefault="0030083C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21,517</w:t>
            </w:r>
          </w:p>
        </w:tc>
      </w:tr>
      <w:tr w:rsidR="00DA4F46" w:rsidRPr="00941748" w14:paraId="0E5CDBBD" w14:textId="77777777" w:rsidTr="00DA4F46">
        <w:tc>
          <w:tcPr>
            <w:tcW w:w="1979" w:type="pct"/>
          </w:tcPr>
          <w:p w14:paraId="6D882F57" w14:textId="77777777" w:rsidR="00DA4F46" w:rsidRPr="00941748" w:rsidRDefault="00DA4F46" w:rsidP="00DA4F46">
            <w:pPr>
              <w:pStyle w:val="BodyText2"/>
              <w:tabs>
                <w:tab w:val="left" w:pos="312"/>
              </w:tabs>
              <w:ind w:left="0" w:right="-43" w:firstLine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39" w:type="pct"/>
            <w:shd w:val="clear" w:color="auto" w:fill="auto"/>
          </w:tcPr>
          <w:p w14:paraId="1C8D0954" w14:textId="5AAB0C0B" w:rsidR="00DA4F46" w:rsidRPr="00941748" w:rsidRDefault="00855B32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217,256</w:t>
            </w:r>
          </w:p>
        </w:tc>
        <w:tc>
          <w:tcPr>
            <w:tcW w:w="149" w:type="pct"/>
            <w:shd w:val="clear" w:color="auto" w:fill="auto"/>
          </w:tcPr>
          <w:p w14:paraId="69ABA492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78D552B2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248,011</w:t>
            </w:r>
          </w:p>
        </w:tc>
        <w:tc>
          <w:tcPr>
            <w:tcW w:w="149" w:type="pct"/>
            <w:shd w:val="clear" w:color="auto" w:fill="auto"/>
          </w:tcPr>
          <w:p w14:paraId="2AD278D1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6771B108" w14:textId="4C4E97EF" w:rsidR="00DA4F46" w:rsidRPr="00941748" w:rsidRDefault="00855B32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217,256</w:t>
            </w:r>
          </w:p>
        </w:tc>
        <w:tc>
          <w:tcPr>
            <w:tcW w:w="134" w:type="pct"/>
          </w:tcPr>
          <w:p w14:paraId="0FA16836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E278D19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232,935</w:t>
            </w:r>
          </w:p>
        </w:tc>
      </w:tr>
      <w:tr w:rsidR="0030083C" w:rsidRPr="00941748" w14:paraId="29B29731" w14:textId="77777777" w:rsidTr="00DA4F46">
        <w:tc>
          <w:tcPr>
            <w:tcW w:w="1979" w:type="pct"/>
          </w:tcPr>
          <w:p w14:paraId="1B66AB78" w14:textId="77777777" w:rsidR="0030083C" w:rsidRPr="00941748" w:rsidRDefault="0030083C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4CCCCAD9" w14:textId="758FB334" w:rsidR="0030083C" w:rsidRPr="00941748" w:rsidRDefault="0030083C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(14,422)</w:t>
            </w:r>
          </w:p>
        </w:tc>
        <w:tc>
          <w:tcPr>
            <w:tcW w:w="149" w:type="pct"/>
          </w:tcPr>
          <w:p w14:paraId="678EBFC5" w14:textId="77777777" w:rsidR="0030083C" w:rsidRPr="00941748" w:rsidRDefault="0030083C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6A5FD9B5" w14:textId="77777777" w:rsidR="0030083C" w:rsidRPr="00941748" w:rsidRDefault="0030083C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(20,097)</w:t>
            </w:r>
          </w:p>
        </w:tc>
        <w:tc>
          <w:tcPr>
            <w:tcW w:w="149" w:type="pct"/>
          </w:tcPr>
          <w:p w14:paraId="7A2FD93B" w14:textId="77777777" w:rsidR="0030083C" w:rsidRPr="00941748" w:rsidRDefault="0030083C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18AD9C87" w14:textId="3A3F8074" w:rsidR="0030083C" w:rsidRPr="00941748" w:rsidRDefault="0030083C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(14,422)</w:t>
            </w:r>
          </w:p>
        </w:tc>
        <w:tc>
          <w:tcPr>
            <w:tcW w:w="134" w:type="pct"/>
          </w:tcPr>
          <w:p w14:paraId="575AB6B1" w14:textId="77777777" w:rsidR="0030083C" w:rsidRPr="00941748" w:rsidRDefault="0030083C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4E1F815C" w14:textId="77777777" w:rsidR="0030083C" w:rsidRPr="00941748" w:rsidRDefault="0030083C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(20,097)</w:t>
            </w:r>
          </w:p>
        </w:tc>
      </w:tr>
      <w:tr w:rsidR="0030083C" w:rsidRPr="00941748" w14:paraId="034FE6B0" w14:textId="77777777" w:rsidTr="00DA4F46">
        <w:tc>
          <w:tcPr>
            <w:tcW w:w="1979" w:type="pct"/>
          </w:tcPr>
          <w:p w14:paraId="435EF470" w14:textId="77777777" w:rsidR="0030083C" w:rsidRPr="00941748" w:rsidRDefault="0030083C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2CD44B06" w14:textId="23C64C05" w:rsidR="0030083C" w:rsidRPr="00941748" w:rsidRDefault="00855B32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202,834</w:t>
            </w:r>
          </w:p>
        </w:tc>
        <w:tc>
          <w:tcPr>
            <w:tcW w:w="149" w:type="pct"/>
          </w:tcPr>
          <w:p w14:paraId="674EF2F4" w14:textId="77777777" w:rsidR="0030083C" w:rsidRPr="00941748" w:rsidRDefault="0030083C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</w:tcPr>
          <w:p w14:paraId="5ACB694F" w14:textId="77777777" w:rsidR="0030083C" w:rsidRPr="00941748" w:rsidRDefault="0030083C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227,914</w:t>
            </w:r>
          </w:p>
        </w:tc>
        <w:tc>
          <w:tcPr>
            <w:tcW w:w="149" w:type="pct"/>
          </w:tcPr>
          <w:p w14:paraId="4893E067" w14:textId="77777777" w:rsidR="0030083C" w:rsidRPr="00941748" w:rsidRDefault="0030083C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</w:tcPr>
          <w:p w14:paraId="6C14AE0D" w14:textId="54699D11" w:rsidR="0030083C" w:rsidRPr="00941748" w:rsidRDefault="00855B32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202,834</w:t>
            </w:r>
          </w:p>
        </w:tc>
        <w:tc>
          <w:tcPr>
            <w:tcW w:w="134" w:type="pct"/>
          </w:tcPr>
          <w:p w14:paraId="7066125E" w14:textId="77777777" w:rsidR="0030083C" w:rsidRPr="00941748" w:rsidRDefault="0030083C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</w:tcPr>
          <w:p w14:paraId="16DBA4D9" w14:textId="77777777" w:rsidR="0030083C" w:rsidRPr="00941748" w:rsidRDefault="0030083C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212,838</w:t>
            </w:r>
          </w:p>
        </w:tc>
      </w:tr>
      <w:tr w:rsidR="0030083C" w:rsidRPr="00941748" w14:paraId="778AD8EB" w14:textId="77777777" w:rsidTr="00DA4F46">
        <w:tc>
          <w:tcPr>
            <w:tcW w:w="1979" w:type="pct"/>
          </w:tcPr>
          <w:p w14:paraId="2B5196DA" w14:textId="77777777" w:rsidR="0030083C" w:rsidRPr="00941748" w:rsidRDefault="0030083C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7414E36A" w14:textId="77777777" w:rsidR="0030083C" w:rsidRPr="00941748" w:rsidRDefault="0030083C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60654F85" w14:textId="77777777" w:rsidR="0030083C" w:rsidRPr="00941748" w:rsidRDefault="0030083C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29A87E74" w14:textId="77777777" w:rsidR="0030083C" w:rsidRPr="00941748" w:rsidRDefault="0030083C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4007F983" w14:textId="77777777" w:rsidR="0030083C" w:rsidRPr="00941748" w:rsidRDefault="0030083C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14:paraId="0CFBFA79" w14:textId="77777777" w:rsidR="0030083C" w:rsidRPr="00941748" w:rsidRDefault="0030083C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39C4AC4E" w14:textId="77777777" w:rsidR="0030083C" w:rsidRPr="00941748" w:rsidRDefault="0030083C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4912F697" w14:textId="77777777" w:rsidR="0030083C" w:rsidRPr="00941748" w:rsidRDefault="0030083C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0083C" w:rsidRPr="00941748" w14:paraId="2B5CE5F1" w14:textId="77777777" w:rsidTr="00DA4F46">
        <w:tc>
          <w:tcPr>
            <w:tcW w:w="1979" w:type="pct"/>
          </w:tcPr>
          <w:p w14:paraId="24B095F3" w14:textId="77777777" w:rsidR="0030083C" w:rsidRPr="00941748" w:rsidRDefault="0030083C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25755861" w14:textId="5D8B71F9" w:rsidR="0030083C" w:rsidRPr="00941748" w:rsidRDefault="00124AD6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30083C" w:rsidRPr="00941748">
              <w:rPr>
                <w:rFonts w:ascii="Angsana New" w:hAnsi="Angsana New"/>
                <w:b/>
                <w:bCs/>
                <w:sz w:val="30"/>
                <w:szCs w:val="30"/>
              </w:rPr>
              <w:t>2,49</w:t>
            </w:r>
            <w:r w:rsidR="00855B32" w:rsidRPr="0094174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14:paraId="21CC578F" w14:textId="77777777" w:rsidR="0030083C" w:rsidRPr="00941748" w:rsidRDefault="0030083C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3747C604" w14:textId="77777777" w:rsidR="0030083C" w:rsidRPr="00941748" w:rsidRDefault="0030083C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621,431</w:t>
            </w:r>
          </w:p>
        </w:tc>
        <w:tc>
          <w:tcPr>
            <w:tcW w:w="149" w:type="pct"/>
          </w:tcPr>
          <w:p w14:paraId="578462B7" w14:textId="77777777" w:rsidR="0030083C" w:rsidRPr="00941748" w:rsidRDefault="0030083C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double" w:sz="4" w:space="0" w:color="auto"/>
            </w:tcBorders>
          </w:tcPr>
          <w:p w14:paraId="0CCBE977" w14:textId="58539E94" w:rsidR="0030083C" w:rsidRPr="00941748" w:rsidRDefault="0030083C" w:rsidP="0085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620,56</w:t>
            </w:r>
            <w:r w:rsidR="00855B32" w:rsidRPr="0094174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34" w:type="pct"/>
          </w:tcPr>
          <w:p w14:paraId="05C82BB0" w14:textId="77777777" w:rsidR="0030083C" w:rsidRPr="00941748" w:rsidRDefault="0030083C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</w:tcPr>
          <w:p w14:paraId="6B40ADEA" w14:textId="77777777" w:rsidR="0030083C" w:rsidRPr="00941748" w:rsidRDefault="0030083C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644,560</w:t>
            </w:r>
          </w:p>
        </w:tc>
      </w:tr>
    </w:tbl>
    <w:p w14:paraId="25EE12D0" w14:textId="77777777" w:rsidR="00DA4F46" w:rsidRPr="00941748" w:rsidRDefault="00DA4F46" w:rsidP="00DA4F46">
      <w:pPr>
        <w:tabs>
          <w:tab w:val="clear" w:pos="907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9547B3F" w14:textId="77777777" w:rsidR="0017096B" w:rsidRPr="00941748" w:rsidRDefault="004818D9" w:rsidP="00170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A92F2F" w:rsidRPr="00941748">
        <w:rPr>
          <w:rFonts w:ascii="Angsana New" w:hAnsi="Angsana New"/>
          <w:sz w:val="30"/>
          <w:szCs w:val="30"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9D5138" w:rsidRPr="00941748">
        <w:rPr>
          <w:rFonts w:ascii="Angsana New" w:hAnsi="Angsana New"/>
          <w:sz w:val="30"/>
          <w:szCs w:val="30"/>
        </w:rPr>
        <w:t>15</w:t>
      </w:r>
      <w:r w:rsidRPr="00941748">
        <w:rPr>
          <w:rFonts w:ascii="Angsana New" w:hAnsi="Angsana New"/>
          <w:sz w:val="30"/>
          <w:szCs w:val="30"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วัน</w:t>
      </w:r>
      <w:r w:rsidR="00A92F2F" w:rsidRPr="00941748">
        <w:rPr>
          <w:rFonts w:ascii="Angsana New" w:hAnsi="Angsana New"/>
          <w:sz w:val="30"/>
          <w:szCs w:val="30"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ถึง</w:t>
      </w:r>
      <w:r w:rsidRPr="00941748">
        <w:rPr>
          <w:rFonts w:ascii="Angsana New" w:hAnsi="Angsana New"/>
          <w:sz w:val="30"/>
          <w:szCs w:val="30"/>
        </w:rPr>
        <w:t xml:space="preserve"> 60 </w:t>
      </w:r>
      <w:r w:rsidR="00547136" w:rsidRPr="00941748">
        <w:rPr>
          <w:rFonts w:ascii="Angsana New" w:hAnsi="Angsana New"/>
          <w:sz w:val="30"/>
          <w:szCs w:val="30"/>
          <w:cs/>
        </w:rPr>
        <w:t>วั</w:t>
      </w:r>
      <w:r w:rsidR="00547136" w:rsidRPr="00941748">
        <w:rPr>
          <w:rFonts w:ascii="Angsana New" w:hAnsi="Angsana New" w:hint="cs"/>
          <w:sz w:val="30"/>
          <w:szCs w:val="30"/>
          <w:cs/>
        </w:rPr>
        <w:t>น</w:t>
      </w:r>
    </w:p>
    <w:p w14:paraId="7908F6E0" w14:textId="77777777" w:rsidR="006C313C" w:rsidRPr="00941748" w:rsidRDefault="006C313C" w:rsidP="00170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7F3EB28" w14:textId="77777777" w:rsidR="006C313C" w:rsidRPr="00941748" w:rsidRDefault="006C313C" w:rsidP="00170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3913A12" w14:textId="77777777" w:rsidR="006C313C" w:rsidRPr="00941748" w:rsidRDefault="006C313C" w:rsidP="00170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56D8487" w14:textId="77777777" w:rsidR="006C313C" w:rsidRPr="00941748" w:rsidRDefault="006C313C" w:rsidP="00170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5820D88" w14:textId="77777777" w:rsidR="006C313C" w:rsidRPr="00941748" w:rsidRDefault="006C313C" w:rsidP="00170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94DCFC2" w14:textId="77777777" w:rsidR="006C313C" w:rsidRPr="00941748" w:rsidRDefault="006C313C" w:rsidP="00170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9280589" w14:textId="77777777" w:rsidR="00DA4F46" w:rsidRPr="00941748" w:rsidRDefault="00DA4F46" w:rsidP="006E5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F696497" w14:textId="77777777" w:rsidR="004C6040" w:rsidRPr="00941748" w:rsidRDefault="006E5137" w:rsidP="006E5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41748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Pr="00941748">
        <w:rPr>
          <w:rFonts w:ascii="Angsana New" w:hAnsi="Angsana New"/>
          <w:sz w:val="30"/>
          <w:szCs w:val="30"/>
        </w:rPr>
        <w:tab/>
      </w:r>
      <w:r w:rsidR="004C6040" w:rsidRPr="00941748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5944A63B" w14:textId="77777777" w:rsidR="004C6040" w:rsidRPr="00941748" w:rsidRDefault="004C6040" w:rsidP="004C60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after="0"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09"/>
        <w:gridCol w:w="1258"/>
        <w:gridCol w:w="273"/>
        <w:gridCol w:w="1170"/>
        <w:gridCol w:w="273"/>
        <w:gridCol w:w="1261"/>
        <w:gridCol w:w="273"/>
        <w:gridCol w:w="1253"/>
      </w:tblGrid>
      <w:tr w:rsidR="00AB5A5D" w:rsidRPr="00941748" w14:paraId="0120E652" w14:textId="77777777" w:rsidTr="007A600E">
        <w:trPr>
          <w:tblHeader/>
        </w:trPr>
        <w:tc>
          <w:tcPr>
            <w:tcW w:w="1893" w:type="pct"/>
          </w:tcPr>
          <w:p w14:paraId="39AA1A2C" w14:textId="77777777" w:rsidR="00AB5A5D" w:rsidRPr="00941748" w:rsidRDefault="00AB5A5D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7" w:type="pct"/>
            <w:gridSpan w:val="3"/>
          </w:tcPr>
          <w:p w14:paraId="4DBAE3AC" w14:textId="77777777" w:rsidR="00AB5A5D" w:rsidRPr="00941748" w:rsidRDefault="00AB5A5D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15BD2796" w14:textId="77777777" w:rsidR="00AB5A5D" w:rsidRPr="00941748" w:rsidRDefault="00AB5A5D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pct"/>
            <w:gridSpan w:val="3"/>
          </w:tcPr>
          <w:p w14:paraId="14A460C3" w14:textId="77777777" w:rsidR="00AB5A5D" w:rsidRPr="00941748" w:rsidRDefault="00AB5A5D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215D" w:rsidRPr="00941748" w14:paraId="5A4B7A96" w14:textId="77777777" w:rsidTr="00B52877">
        <w:trPr>
          <w:tblHeader/>
        </w:trPr>
        <w:tc>
          <w:tcPr>
            <w:tcW w:w="1893" w:type="pct"/>
          </w:tcPr>
          <w:p w14:paraId="66308438" w14:textId="77777777" w:rsidR="00BA215D" w:rsidRPr="00941748" w:rsidRDefault="00BA215D" w:rsidP="00BA2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</w:tcPr>
          <w:p w14:paraId="6E4D4D88" w14:textId="77777777" w:rsidR="00BA215D" w:rsidRPr="00941748" w:rsidRDefault="00BA215D" w:rsidP="00BA2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7" w:type="pct"/>
          </w:tcPr>
          <w:p w14:paraId="26A44302" w14:textId="77777777" w:rsidR="00BA215D" w:rsidRPr="00941748" w:rsidRDefault="00BA215D" w:rsidP="00BA2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6AB6D16" w14:textId="77777777" w:rsidR="00BA215D" w:rsidRPr="00941748" w:rsidRDefault="00BA215D" w:rsidP="00BA2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4174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798491CC" w14:textId="77777777" w:rsidR="00BA215D" w:rsidRPr="00941748" w:rsidRDefault="00BA215D" w:rsidP="00BA2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6DDA30C6" w14:textId="77777777" w:rsidR="00BA215D" w:rsidRPr="00941748" w:rsidRDefault="00BA215D" w:rsidP="00BA2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7" w:type="pct"/>
          </w:tcPr>
          <w:p w14:paraId="668E0AE5" w14:textId="77777777" w:rsidR="00BA215D" w:rsidRPr="00941748" w:rsidRDefault="00BA215D" w:rsidP="00BA2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7244F3D7" w14:textId="77777777" w:rsidR="00BA215D" w:rsidRPr="00941748" w:rsidRDefault="00BA215D" w:rsidP="00BA2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4174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A4F46" w:rsidRPr="00941748" w14:paraId="5020144C" w14:textId="77777777" w:rsidTr="00B52877">
        <w:trPr>
          <w:tblHeader/>
        </w:trPr>
        <w:tc>
          <w:tcPr>
            <w:tcW w:w="1893" w:type="pct"/>
          </w:tcPr>
          <w:p w14:paraId="1CAAB385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</w:tcPr>
          <w:p w14:paraId="5BB5C5CA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14:paraId="6771B35E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FFB06F3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14:paraId="2C465E0A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22925D3B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14:paraId="640F71BB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3F8AEFD8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DA4F46" w:rsidRPr="00941748" w14:paraId="0185C48E" w14:textId="77777777" w:rsidTr="007A600E">
        <w:trPr>
          <w:tblHeader/>
        </w:trPr>
        <w:tc>
          <w:tcPr>
            <w:tcW w:w="1893" w:type="pct"/>
          </w:tcPr>
          <w:p w14:paraId="79B797D9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07" w:type="pct"/>
            <w:gridSpan w:val="7"/>
          </w:tcPr>
          <w:p w14:paraId="134963C9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4F46" w:rsidRPr="00941748" w14:paraId="1225FF5E" w14:textId="77777777" w:rsidTr="00B52877">
        <w:tc>
          <w:tcPr>
            <w:tcW w:w="1893" w:type="pct"/>
          </w:tcPr>
          <w:p w14:paraId="03D22759" w14:textId="77777777" w:rsidR="00DA4F46" w:rsidRPr="00941748" w:rsidRDefault="00DA4F46" w:rsidP="00DA4F4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79" w:type="pct"/>
          </w:tcPr>
          <w:p w14:paraId="303C37CF" w14:textId="52E60946" w:rsidR="00DA4F46" w:rsidRPr="00941748" w:rsidRDefault="00855B32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439,863</w:t>
            </w:r>
          </w:p>
        </w:tc>
        <w:tc>
          <w:tcPr>
            <w:tcW w:w="147" w:type="pct"/>
          </w:tcPr>
          <w:p w14:paraId="1135C133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641702B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462,808</w:t>
            </w:r>
          </w:p>
        </w:tc>
        <w:tc>
          <w:tcPr>
            <w:tcW w:w="147" w:type="pct"/>
          </w:tcPr>
          <w:p w14:paraId="27791161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6A9C79AC" w14:textId="49E9839F" w:rsidR="00DA4F46" w:rsidRPr="00941748" w:rsidRDefault="0030083C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415,241</w:t>
            </w:r>
          </w:p>
        </w:tc>
        <w:tc>
          <w:tcPr>
            <w:tcW w:w="147" w:type="pct"/>
          </w:tcPr>
          <w:p w14:paraId="0FF4A79C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37CEC345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448,123</w:t>
            </w:r>
          </w:p>
        </w:tc>
      </w:tr>
      <w:tr w:rsidR="00DA4F46" w:rsidRPr="00941748" w14:paraId="2BDE08FB" w14:textId="77777777" w:rsidTr="00B52877">
        <w:tc>
          <w:tcPr>
            <w:tcW w:w="1893" w:type="pct"/>
          </w:tcPr>
          <w:p w14:paraId="56C26FB2" w14:textId="77777777" w:rsidR="00DA4F46" w:rsidRPr="00941748" w:rsidRDefault="00DA4F46" w:rsidP="00DA4F4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79" w:type="pct"/>
          </w:tcPr>
          <w:p w14:paraId="7C43E27E" w14:textId="3A2F235E" w:rsidR="00DA4F46" w:rsidRPr="00941748" w:rsidRDefault="0030083C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591</w:t>
            </w:r>
          </w:p>
        </w:tc>
        <w:tc>
          <w:tcPr>
            <w:tcW w:w="147" w:type="pct"/>
          </w:tcPr>
          <w:p w14:paraId="5354EC04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BEF332F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17,151</w:t>
            </w:r>
          </w:p>
        </w:tc>
        <w:tc>
          <w:tcPr>
            <w:tcW w:w="147" w:type="pct"/>
          </w:tcPr>
          <w:p w14:paraId="228B9B32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60CD9039" w14:textId="1CB6BC43" w:rsidR="00DA4F46" w:rsidRPr="00941748" w:rsidRDefault="0030083C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591</w:t>
            </w:r>
          </w:p>
        </w:tc>
        <w:tc>
          <w:tcPr>
            <w:tcW w:w="147" w:type="pct"/>
          </w:tcPr>
          <w:p w14:paraId="4922CA5A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56B9AAE5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4,516</w:t>
            </w:r>
          </w:p>
        </w:tc>
      </w:tr>
      <w:tr w:rsidR="00DA4F46" w:rsidRPr="00941748" w14:paraId="53845008" w14:textId="77777777" w:rsidTr="00B52877">
        <w:tc>
          <w:tcPr>
            <w:tcW w:w="1893" w:type="pct"/>
          </w:tcPr>
          <w:p w14:paraId="000B4D58" w14:textId="77777777" w:rsidR="00DA4F46" w:rsidRPr="00941748" w:rsidRDefault="00DA4F46" w:rsidP="00DA4F4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</w:t>
            </w:r>
          </w:p>
        </w:tc>
        <w:tc>
          <w:tcPr>
            <w:tcW w:w="679" w:type="pct"/>
          </w:tcPr>
          <w:p w14:paraId="4CA2D95F" w14:textId="0AAD23C5" w:rsidR="00DA4F46" w:rsidRPr="00941748" w:rsidRDefault="0030083C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268,238</w:t>
            </w:r>
          </w:p>
        </w:tc>
        <w:tc>
          <w:tcPr>
            <w:tcW w:w="147" w:type="pct"/>
          </w:tcPr>
          <w:p w14:paraId="1E79F864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83AE480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225,557</w:t>
            </w:r>
          </w:p>
        </w:tc>
        <w:tc>
          <w:tcPr>
            <w:tcW w:w="147" w:type="pct"/>
          </w:tcPr>
          <w:p w14:paraId="165CE9FB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0588EFBE" w14:textId="72047A67" w:rsidR="00DA4F46" w:rsidRPr="00941748" w:rsidRDefault="0030083C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225,434</w:t>
            </w:r>
          </w:p>
        </w:tc>
        <w:tc>
          <w:tcPr>
            <w:tcW w:w="147" w:type="pct"/>
          </w:tcPr>
          <w:p w14:paraId="71621048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5A178634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197,152</w:t>
            </w:r>
          </w:p>
        </w:tc>
      </w:tr>
      <w:tr w:rsidR="00DA4F46" w:rsidRPr="00941748" w14:paraId="393A00DF" w14:textId="77777777" w:rsidTr="00B52877">
        <w:tc>
          <w:tcPr>
            <w:tcW w:w="1893" w:type="pct"/>
          </w:tcPr>
          <w:p w14:paraId="15FF2644" w14:textId="77777777" w:rsidR="00DA4F46" w:rsidRPr="00941748" w:rsidRDefault="00DA4F46" w:rsidP="00DA4F4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679" w:type="pct"/>
          </w:tcPr>
          <w:p w14:paraId="786BACA2" w14:textId="51845178" w:rsidR="00DA4F46" w:rsidRPr="00941748" w:rsidRDefault="0030083C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108,256</w:t>
            </w:r>
          </w:p>
        </w:tc>
        <w:tc>
          <w:tcPr>
            <w:tcW w:w="147" w:type="pct"/>
          </w:tcPr>
          <w:p w14:paraId="55CAA9F4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AE6CD15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109,370</w:t>
            </w:r>
          </w:p>
        </w:tc>
        <w:tc>
          <w:tcPr>
            <w:tcW w:w="147" w:type="pct"/>
          </w:tcPr>
          <w:p w14:paraId="6356777E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073306F3" w14:textId="6C9406CE" w:rsidR="00DA4F46" w:rsidRPr="00941748" w:rsidRDefault="0030083C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104,450</w:t>
            </w:r>
          </w:p>
        </w:tc>
        <w:tc>
          <w:tcPr>
            <w:tcW w:w="147" w:type="pct"/>
          </w:tcPr>
          <w:p w14:paraId="4B9E5A83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15034350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105,556</w:t>
            </w:r>
          </w:p>
        </w:tc>
      </w:tr>
      <w:tr w:rsidR="00DA4F46" w:rsidRPr="00941748" w14:paraId="2538F918" w14:textId="77777777" w:rsidTr="00B52877">
        <w:tc>
          <w:tcPr>
            <w:tcW w:w="1893" w:type="pct"/>
          </w:tcPr>
          <w:p w14:paraId="01403652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วัสดุอื่นๆ</w:t>
            </w:r>
          </w:p>
        </w:tc>
        <w:tc>
          <w:tcPr>
            <w:tcW w:w="679" w:type="pct"/>
          </w:tcPr>
          <w:p w14:paraId="177089F6" w14:textId="78CB599E" w:rsidR="00DA4F46" w:rsidRPr="00941748" w:rsidRDefault="0030083C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3,123</w:t>
            </w:r>
          </w:p>
        </w:tc>
        <w:tc>
          <w:tcPr>
            <w:tcW w:w="147" w:type="pct"/>
          </w:tcPr>
          <w:p w14:paraId="53694F40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A122807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3,195</w:t>
            </w:r>
          </w:p>
        </w:tc>
        <w:tc>
          <w:tcPr>
            <w:tcW w:w="147" w:type="pct"/>
          </w:tcPr>
          <w:p w14:paraId="75964133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20502542" w14:textId="5D36F5D2" w:rsidR="00DA4F46" w:rsidRPr="00941748" w:rsidRDefault="0030083C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2,447</w:t>
            </w:r>
          </w:p>
        </w:tc>
        <w:tc>
          <w:tcPr>
            <w:tcW w:w="147" w:type="pct"/>
          </w:tcPr>
          <w:p w14:paraId="3DB225D3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7661E91D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2,575</w:t>
            </w:r>
          </w:p>
        </w:tc>
      </w:tr>
      <w:tr w:rsidR="00DA4F46" w:rsidRPr="00941748" w14:paraId="2D011544" w14:textId="77777777" w:rsidTr="0068430F">
        <w:tc>
          <w:tcPr>
            <w:tcW w:w="1893" w:type="pct"/>
          </w:tcPr>
          <w:p w14:paraId="15B8D56E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9" w:type="pct"/>
            <w:tcBorders>
              <w:top w:val="single" w:sz="4" w:space="0" w:color="auto"/>
            </w:tcBorders>
          </w:tcPr>
          <w:p w14:paraId="6EE089EA" w14:textId="6EFD8F01" w:rsidR="00DA4F46" w:rsidRPr="00941748" w:rsidRDefault="00855B32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820,071</w:t>
            </w:r>
          </w:p>
        </w:tc>
        <w:tc>
          <w:tcPr>
            <w:tcW w:w="147" w:type="pct"/>
          </w:tcPr>
          <w:p w14:paraId="3717D59D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286AA866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818,081</w:t>
            </w:r>
          </w:p>
        </w:tc>
        <w:tc>
          <w:tcPr>
            <w:tcW w:w="147" w:type="pct"/>
          </w:tcPr>
          <w:p w14:paraId="1ECB2C05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736482EC" w14:textId="7C6557FB" w:rsidR="00DA4F46" w:rsidRPr="00941748" w:rsidRDefault="0030083C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748,163</w:t>
            </w:r>
          </w:p>
        </w:tc>
        <w:tc>
          <w:tcPr>
            <w:tcW w:w="147" w:type="pct"/>
          </w:tcPr>
          <w:p w14:paraId="71FF8008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</w:tcPr>
          <w:p w14:paraId="71DFAD1D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757,922</w:t>
            </w:r>
          </w:p>
        </w:tc>
      </w:tr>
      <w:tr w:rsidR="00DA4F46" w:rsidRPr="00941748" w14:paraId="4134371A" w14:textId="77777777" w:rsidTr="005A20D7">
        <w:tc>
          <w:tcPr>
            <w:tcW w:w="1893" w:type="pct"/>
          </w:tcPr>
          <w:p w14:paraId="1D99A28E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9FDD4B0" w14:textId="5834B6FC" w:rsidR="00DA4F46" w:rsidRPr="00941748" w:rsidRDefault="00855B32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(103,781)</w:t>
            </w:r>
          </w:p>
        </w:tc>
        <w:tc>
          <w:tcPr>
            <w:tcW w:w="147" w:type="pct"/>
          </w:tcPr>
          <w:p w14:paraId="09D53922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3FD94FB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(105,684)</w:t>
            </w:r>
          </w:p>
        </w:tc>
        <w:tc>
          <w:tcPr>
            <w:tcW w:w="147" w:type="pct"/>
          </w:tcPr>
          <w:p w14:paraId="424953E6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12247BEB" w14:textId="4FC7117F" w:rsidR="00DA4F46" w:rsidRPr="00941748" w:rsidRDefault="0030083C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(102,663)</w:t>
            </w:r>
          </w:p>
        </w:tc>
        <w:tc>
          <w:tcPr>
            <w:tcW w:w="147" w:type="pct"/>
          </w:tcPr>
          <w:p w14:paraId="1CB2A64A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0CA2160A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(104,565)</w:t>
            </w:r>
          </w:p>
        </w:tc>
      </w:tr>
      <w:tr w:rsidR="00DA4F46" w:rsidRPr="00941748" w14:paraId="63A6D561" w14:textId="77777777" w:rsidTr="00383651">
        <w:tc>
          <w:tcPr>
            <w:tcW w:w="1893" w:type="pct"/>
          </w:tcPr>
          <w:p w14:paraId="0B32C680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35F5DF1D" w14:textId="1FAE4D48" w:rsidR="00DA4F46" w:rsidRPr="00941748" w:rsidRDefault="0030083C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716,290</w:t>
            </w:r>
          </w:p>
        </w:tc>
        <w:tc>
          <w:tcPr>
            <w:tcW w:w="147" w:type="pct"/>
          </w:tcPr>
          <w:p w14:paraId="347D215F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F75F814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712,397</w:t>
            </w:r>
          </w:p>
        </w:tc>
        <w:tc>
          <w:tcPr>
            <w:tcW w:w="147" w:type="pct"/>
          </w:tcPr>
          <w:p w14:paraId="2BBAE471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3BDAA056" w14:textId="5C69A4E4" w:rsidR="00DA4F46" w:rsidRPr="00941748" w:rsidRDefault="0030083C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645,500</w:t>
            </w:r>
          </w:p>
        </w:tc>
        <w:tc>
          <w:tcPr>
            <w:tcW w:w="147" w:type="pct"/>
          </w:tcPr>
          <w:p w14:paraId="4D45E28D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0D1116DD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653,357</w:t>
            </w:r>
          </w:p>
        </w:tc>
      </w:tr>
    </w:tbl>
    <w:p w14:paraId="1254D3D1" w14:textId="77777777" w:rsidR="00DA4F46" w:rsidRPr="00941748" w:rsidRDefault="00DA4F46" w:rsidP="00DA4F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6"/>
        <w:rPr>
          <w:rFonts w:ascii="Angsana New" w:hAnsi="Angsana New"/>
          <w:b/>
          <w:bCs/>
          <w:sz w:val="30"/>
          <w:szCs w:val="30"/>
        </w:rPr>
      </w:pPr>
    </w:p>
    <w:p w14:paraId="5B4EA9C7" w14:textId="77777777" w:rsidR="00B62759" w:rsidRPr="00941748" w:rsidRDefault="00B62759" w:rsidP="009E6EC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86"/>
        <w:rPr>
          <w:rFonts w:ascii="Angsana New" w:hAnsi="Angsana New"/>
          <w:b/>
          <w:bCs/>
          <w:sz w:val="30"/>
          <w:szCs w:val="30"/>
          <w:cs/>
        </w:rPr>
      </w:pPr>
      <w:r w:rsidRPr="00941748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14:paraId="73D4219D" w14:textId="77777777" w:rsidR="00450CF6" w:rsidRPr="00941748" w:rsidRDefault="00450CF6" w:rsidP="0045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170"/>
        <w:gridCol w:w="270"/>
        <w:gridCol w:w="1260"/>
        <w:gridCol w:w="270"/>
        <w:gridCol w:w="1260"/>
      </w:tblGrid>
      <w:tr w:rsidR="004914D4" w:rsidRPr="00941748" w14:paraId="5ADAE94D" w14:textId="77777777" w:rsidTr="003104D8">
        <w:tc>
          <w:tcPr>
            <w:tcW w:w="3510" w:type="dxa"/>
          </w:tcPr>
          <w:p w14:paraId="2C1A7A93" w14:textId="77777777" w:rsidR="004914D4" w:rsidRPr="00941748" w:rsidRDefault="00A80A48" w:rsidP="004914D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</w:p>
        </w:tc>
        <w:tc>
          <w:tcPr>
            <w:tcW w:w="2700" w:type="dxa"/>
            <w:gridSpan w:val="3"/>
          </w:tcPr>
          <w:p w14:paraId="0EDD1AAB" w14:textId="77777777" w:rsidR="004914D4" w:rsidRPr="00941748" w:rsidRDefault="004914D4" w:rsidP="0049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354CD9D" w14:textId="77777777" w:rsidR="004914D4" w:rsidRPr="00941748" w:rsidRDefault="004914D4" w:rsidP="0049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760E26A" w14:textId="77777777" w:rsidR="004914D4" w:rsidRPr="00941748" w:rsidRDefault="004914D4" w:rsidP="0049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4F46" w:rsidRPr="00941748" w14:paraId="3409EA6A" w14:textId="77777777" w:rsidTr="003104D8">
        <w:tc>
          <w:tcPr>
            <w:tcW w:w="3510" w:type="dxa"/>
          </w:tcPr>
          <w:p w14:paraId="1B352549" w14:textId="77777777" w:rsidR="00DA4F46" w:rsidRPr="00941748" w:rsidRDefault="00DA4F46" w:rsidP="00DA4F4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417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60E43417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2DAF36A4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CFF4B7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Pr="0094174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5EBE0BC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192E04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72071F40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46C540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Pr="00941748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A4F46" w:rsidRPr="00941748" w14:paraId="66C33E0C" w14:textId="77777777" w:rsidTr="003104D8">
        <w:tc>
          <w:tcPr>
            <w:tcW w:w="3510" w:type="dxa"/>
          </w:tcPr>
          <w:p w14:paraId="7B72A6E4" w14:textId="77777777" w:rsidR="00DA4F46" w:rsidRPr="00941748" w:rsidRDefault="00DA4F46" w:rsidP="00DA4F4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7879767B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4F46" w:rsidRPr="00941748" w14:paraId="307F672F" w14:textId="77777777" w:rsidTr="003104D8">
        <w:tc>
          <w:tcPr>
            <w:tcW w:w="3510" w:type="dxa"/>
          </w:tcPr>
          <w:p w14:paraId="6B304BD1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7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941748">
              <w:rPr>
                <w:rFonts w:ascii="Angsana New" w:hAnsi="Angsana New"/>
                <w:spacing w:val="-2"/>
                <w:sz w:val="30"/>
                <w:szCs w:val="30"/>
              </w:rPr>
              <w:t xml:space="preserve">1 </w:t>
            </w: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ตุลาคม</w:t>
            </w:r>
          </w:p>
        </w:tc>
        <w:tc>
          <w:tcPr>
            <w:tcW w:w="1260" w:type="dxa"/>
          </w:tcPr>
          <w:p w14:paraId="36D97BA0" w14:textId="0AD09878" w:rsidR="00DA4F46" w:rsidRPr="00941748" w:rsidRDefault="0040447B" w:rsidP="00404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507,030</w:t>
            </w:r>
          </w:p>
        </w:tc>
        <w:tc>
          <w:tcPr>
            <w:tcW w:w="270" w:type="dxa"/>
          </w:tcPr>
          <w:p w14:paraId="506875C7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7B262A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425,860</w:t>
            </w:r>
          </w:p>
        </w:tc>
        <w:tc>
          <w:tcPr>
            <w:tcW w:w="270" w:type="dxa"/>
          </w:tcPr>
          <w:p w14:paraId="5973EF0D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A69EBD" w14:textId="6A2C6FD1" w:rsidR="00DA4F46" w:rsidRPr="00941748" w:rsidRDefault="0030083C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70" w:type="dxa"/>
          </w:tcPr>
          <w:p w14:paraId="46248A68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DE9825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</w:tr>
      <w:tr w:rsidR="00DA4F46" w:rsidRPr="00941748" w14:paraId="205B7043" w14:textId="77777777" w:rsidTr="003104D8">
        <w:tc>
          <w:tcPr>
            <w:tcW w:w="3510" w:type="dxa"/>
          </w:tcPr>
          <w:p w14:paraId="22A64235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>ส่วนแบ่งกำไรสุทธิจากเงินลงทุน</w:t>
            </w:r>
          </w:p>
        </w:tc>
        <w:tc>
          <w:tcPr>
            <w:tcW w:w="1260" w:type="dxa"/>
          </w:tcPr>
          <w:p w14:paraId="5F46A459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1BD3E8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9D4280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0CEC75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D83B0B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5DD643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F183D5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4F46" w:rsidRPr="00941748" w14:paraId="5ED6A428" w14:textId="77777777" w:rsidTr="003104D8">
        <w:tc>
          <w:tcPr>
            <w:tcW w:w="3510" w:type="dxa"/>
          </w:tcPr>
          <w:p w14:paraId="6EEE7874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  </w:t>
            </w: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260" w:type="dxa"/>
          </w:tcPr>
          <w:p w14:paraId="4D8FEA3C" w14:textId="279EE553" w:rsidR="00DA4F46" w:rsidRPr="00941748" w:rsidRDefault="0040447B" w:rsidP="00404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49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36,233</w:t>
            </w:r>
          </w:p>
        </w:tc>
        <w:tc>
          <w:tcPr>
            <w:tcW w:w="270" w:type="dxa"/>
          </w:tcPr>
          <w:p w14:paraId="2519CF73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382579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49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30,906</w:t>
            </w:r>
          </w:p>
        </w:tc>
        <w:tc>
          <w:tcPr>
            <w:tcW w:w="270" w:type="dxa"/>
          </w:tcPr>
          <w:p w14:paraId="070283BA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843836" w14:textId="0A89B086" w:rsidR="00DA4F46" w:rsidRPr="00941748" w:rsidRDefault="0030083C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6D2797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9499A2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0327" w:rsidRPr="00941748" w14:paraId="5DD0E1BB" w14:textId="77777777" w:rsidTr="003104D8">
        <w:tc>
          <w:tcPr>
            <w:tcW w:w="3510" w:type="dxa"/>
          </w:tcPr>
          <w:p w14:paraId="7682DFBF" w14:textId="2EB04C26" w:rsidR="00720327" w:rsidRPr="00941748" w:rsidRDefault="00720327" w:rsidP="00404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</w:tcPr>
          <w:p w14:paraId="15CE8A51" w14:textId="3C662240" w:rsidR="00720327" w:rsidRPr="00941748" w:rsidRDefault="00720327" w:rsidP="00404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49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(36,000)</w:t>
            </w:r>
          </w:p>
        </w:tc>
        <w:tc>
          <w:tcPr>
            <w:tcW w:w="270" w:type="dxa"/>
          </w:tcPr>
          <w:p w14:paraId="2F9CF681" w14:textId="77777777" w:rsidR="00720327" w:rsidRPr="00941748" w:rsidRDefault="00720327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A98BBB" w14:textId="353CBFED" w:rsidR="00720327" w:rsidRPr="00941748" w:rsidRDefault="00720327" w:rsidP="005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49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6248BF" w14:textId="77777777" w:rsidR="00720327" w:rsidRPr="00941748" w:rsidRDefault="00720327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8D899F" w14:textId="769BB64B" w:rsidR="00720327" w:rsidRPr="00941748" w:rsidRDefault="00720327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E5887C" w14:textId="77777777" w:rsidR="00720327" w:rsidRPr="00941748" w:rsidRDefault="00720327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B1A9ED" w14:textId="4EAD5B39" w:rsidR="00720327" w:rsidRPr="00941748" w:rsidRDefault="00720327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A4F46" w:rsidRPr="00941748" w14:paraId="369EABC0" w14:textId="77777777" w:rsidTr="003104D8">
        <w:tc>
          <w:tcPr>
            <w:tcW w:w="3510" w:type="dxa"/>
          </w:tcPr>
          <w:p w14:paraId="6B64773C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9417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3F176F" w14:textId="6F5FC70D" w:rsidR="00DA4F46" w:rsidRPr="00941748" w:rsidRDefault="0040447B" w:rsidP="00404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507,263</w:t>
            </w:r>
          </w:p>
        </w:tc>
        <w:tc>
          <w:tcPr>
            <w:tcW w:w="270" w:type="dxa"/>
          </w:tcPr>
          <w:p w14:paraId="7772C0AF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56DEBB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456,766</w:t>
            </w:r>
          </w:p>
        </w:tc>
        <w:tc>
          <w:tcPr>
            <w:tcW w:w="270" w:type="dxa"/>
          </w:tcPr>
          <w:p w14:paraId="07AB67CE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BA0255" w14:textId="63CEC8C5" w:rsidR="00DA4F46" w:rsidRPr="00941748" w:rsidRDefault="0030083C" w:rsidP="0030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270" w:type="dxa"/>
          </w:tcPr>
          <w:p w14:paraId="5BF84F11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FE375C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30,000</w:t>
            </w:r>
          </w:p>
        </w:tc>
      </w:tr>
    </w:tbl>
    <w:p w14:paraId="002FAABD" w14:textId="77777777" w:rsidR="00AB5A5D" w:rsidRPr="00941748" w:rsidRDefault="00AB5A5D" w:rsidP="00BB6625">
      <w:pPr>
        <w:tabs>
          <w:tab w:val="clear" w:pos="907"/>
          <w:tab w:val="decimal" w:pos="612"/>
        </w:tabs>
        <w:spacing w:line="240" w:lineRule="auto"/>
        <w:ind w:left="540" w:right="387"/>
        <w:jc w:val="thaiDistribute"/>
        <w:rPr>
          <w:rFonts w:ascii="Angsana New" w:hAnsi="Angsana New"/>
          <w:color w:val="000000"/>
          <w:sz w:val="30"/>
          <w:szCs w:val="30"/>
          <w:cs/>
        </w:rPr>
        <w:sectPr w:rsidR="00AB5A5D" w:rsidRPr="00941748" w:rsidSect="00E67BC6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aperSrc w:first="15" w:other="15"/>
          <w:pgNumType w:start="13"/>
          <w:cols w:space="720"/>
          <w:docGrid w:linePitch="245"/>
        </w:sectPr>
      </w:pPr>
    </w:p>
    <w:p w14:paraId="3FB5BACD" w14:textId="77777777" w:rsidR="00B62759" w:rsidRPr="00941748" w:rsidRDefault="00B62759" w:rsidP="0049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เงินลงทุนในบริษัทร่วม </w:t>
      </w:r>
      <w:r w:rsidRPr="00941748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4914D4" w:rsidRPr="00941748">
        <w:rPr>
          <w:rFonts w:ascii="Angsana New" w:hAnsi="Angsana New"/>
          <w:sz w:val="30"/>
          <w:szCs w:val="30"/>
          <w:cs/>
        </w:rPr>
        <w:t xml:space="preserve">31 </w:t>
      </w:r>
      <w:r w:rsidR="00722A5E" w:rsidRPr="00941748">
        <w:rPr>
          <w:rFonts w:ascii="Angsana New" w:hAnsi="Angsana New" w:hint="cs"/>
          <w:sz w:val="30"/>
          <w:szCs w:val="30"/>
          <w:cs/>
        </w:rPr>
        <w:t>ธันวาคม</w:t>
      </w:r>
      <w:r w:rsidR="004914D4" w:rsidRPr="00941748">
        <w:rPr>
          <w:rFonts w:ascii="Angsana New" w:hAnsi="Angsana New"/>
          <w:sz w:val="30"/>
          <w:szCs w:val="30"/>
          <w:cs/>
        </w:rPr>
        <w:t xml:space="preserve"> 25</w:t>
      </w:r>
      <w:r w:rsidR="00DA4F46" w:rsidRPr="00941748">
        <w:rPr>
          <w:rFonts w:ascii="Angsana New" w:hAnsi="Angsana New"/>
          <w:sz w:val="30"/>
          <w:szCs w:val="30"/>
        </w:rPr>
        <w:t>60</w:t>
      </w:r>
      <w:r w:rsidR="004914D4" w:rsidRPr="00941748">
        <w:rPr>
          <w:rFonts w:ascii="Angsana New" w:hAnsi="Angsana New"/>
          <w:sz w:val="30"/>
          <w:szCs w:val="30"/>
          <w:cs/>
        </w:rPr>
        <w:t xml:space="preserve"> </w:t>
      </w:r>
      <w:r w:rsidR="00684A7A" w:rsidRPr="00941748">
        <w:rPr>
          <w:rFonts w:ascii="Angsana New" w:hAnsi="Angsana New"/>
          <w:sz w:val="30"/>
          <w:szCs w:val="30"/>
          <w:cs/>
        </w:rPr>
        <w:t>แ</w:t>
      </w:r>
      <w:r w:rsidRPr="00941748">
        <w:rPr>
          <w:rFonts w:ascii="Angsana New" w:hAnsi="Angsana New"/>
          <w:sz w:val="30"/>
          <w:szCs w:val="30"/>
          <w:cs/>
        </w:rPr>
        <w:t xml:space="preserve">ละ </w:t>
      </w:r>
      <w:r w:rsidR="00722A5E" w:rsidRPr="00941748">
        <w:rPr>
          <w:rFonts w:ascii="Angsana New" w:hAnsi="Angsana New"/>
          <w:sz w:val="30"/>
          <w:szCs w:val="30"/>
        </w:rPr>
        <w:t>30</w:t>
      </w:r>
      <w:r w:rsidRPr="00941748">
        <w:rPr>
          <w:rFonts w:ascii="Angsana New" w:hAnsi="Angsana New"/>
          <w:sz w:val="30"/>
          <w:szCs w:val="30"/>
        </w:rPr>
        <w:t xml:space="preserve"> </w:t>
      </w:r>
      <w:r w:rsidR="00722A5E" w:rsidRPr="00941748">
        <w:rPr>
          <w:rFonts w:ascii="Angsana New" w:hAnsi="Angsana New" w:hint="cs"/>
          <w:sz w:val="30"/>
          <w:szCs w:val="30"/>
          <w:cs/>
        </w:rPr>
        <w:t>กันยายน</w:t>
      </w:r>
      <w:r w:rsidRPr="00941748">
        <w:rPr>
          <w:rFonts w:ascii="Angsana New" w:hAnsi="Angsana New"/>
          <w:sz w:val="30"/>
          <w:szCs w:val="30"/>
          <w:cs/>
        </w:rPr>
        <w:t xml:space="preserve"> </w:t>
      </w:r>
      <w:r w:rsidRPr="00941748">
        <w:rPr>
          <w:rFonts w:ascii="Angsana New" w:hAnsi="Angsana New"/>
          <w:sz w:val="30"/>
          <w:szCs w:val="30"/>
          <w:cs/>
          <w:lang w:val="th-TH"/>
        </w:rPr>
        <w:t>25</w:t>
      </w:r>
      <w:r w:rsidR="00DA4F46" w:rsidRPr="00941748">
        <w:rPr>
          <w:rFonts w:ascii="Angsana New" w:hAnsi="Angsana New" w:hint="cs"/>
          <w:sz w:val="30"/>
          <w:szCs w:val="30"/>
          <w:cs/>
          <w:lang w:val="th-TH"/>
        </w:rPr>
        <w:t>60</w:t>
      </w:r>
      <w:r w:rsidR="00D26926" w:rsidRPr="00941748">
        <w:rPr>
          <w:rFonts w:ascii="Angsana New" w:hAnsi="Angsana New"/>
          <w:sz w:val="30"/>
          <w:szCs w:val="30"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 xml:space="preserve"> </w:t>
      </w:r>
      <w:r w:rsidR="00697775" w:rsidRPr="00941748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="00A72DDC" w:rsidRPr="00941748">
        <w:rPr>
          <w:rFonts w:ascii="Angsana New" w:hAnsi="Angsana New"/>
          <w:sz w:val="30"/>
          <w:szCs w:val="30"/>
          <w:cs/>
        </w:rPr>
        <w:t>งวด</w:t>
      </w:r>
      <w:r w:rsidR="004914D4" w:rsidRPr="00941748">
        <w:rPr>
          <w:rFonts w:ascii="Angsana New" w:hAnsi="Angsana New"/>
          <w:sz w:val="30"/>
          <w:szCs w:val="30"/>
          <w:cs/>
        </w:rPr>
        <w:t>สาม</w:t>
      </w:r>
      <w:r w:rsidR="005320CF" w:rsidRPr="00941748">
        <w:rPr>
          <w:rFonts w:ascii="Angsana New" w:hAnsi="Angsana New"/>
          <w:sz w:val="30"/>
          <w:szCs w:val="30"/>
          <w:cs/>
        </w:rPr>
        <w:t>เดือน</w:t>
      </w:r>
      <w:r w:rsidRPr="0094174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914D4" w:rsidRPr="00941748">
        <w:rPr>
          <w:rFonts w:ascii="Angsana New" w:hAnsi="Angsana New"/>
          <w:sz w:val="30"/>
          <w:szCs w:val="30"/>
          <w:cs/>
        </w:rPr>
        <w:t xml:space="preserve">31 </w:t>
      </w:r>
      <w:r w:rsidR="00722A5E" w:rsidRPr="00941748">
        <w:rPr>
          <w:rFonts w:ascii="Angsana New" w:hAnsi="Angsana New" w:hint="cs"/>
          <w:sz w:val="30"/>
          <w:szCs w:val="30"/>
          <w:cs/>
        </w:rPr>
        <w:t>ธันวาคม</w:t>
      </w:r>
      <w:r w:rsidR="004914D4" w:rsidRPr="00941748">
        <w:rPr>
          <w:rFonts w:ascii="Angsana New" w:hAnsi="Angsana New"/>
          <w:sz w:val="30"/>
          <w:szCs w:val="30"/>
          <w:cs/>
        </w:rPr>
        <w:t xml:space="preserve"> 25</w:t>
      </w:r>
      <w:r w:rsidR="00DA4F46" w:rsidRPr="00941748">
        <w:rPr>
          <w:rFonts w:ascii="Angsana New" w:hAnsi="Angsana New"/>
          <w:sz w:val="30"/>
          <w:szCs w:val="30"/>
        </w:rPr>
        <w:t>60</w:t>
      </w:r>
      <w:r w:rsidR="00D26926" w:rsidRPr="00941748">
        <w:rPr>
          <w:rFonts w:ascii="Angsana New" w:hAnsi="Angsana New"/>
          <w:sz w:val="30"/>
          <w:szCs w:val="30"/>
          <w:cs/>
        </w:rPr>
        <w:t xml:space="preserve"> และ </w:t>
      </w:r>
      <w:r w:rsidR="006A4C4E" w:rsidRPr="00941748">
        <w:rPr>
          <w:rFonts w:ascii="Angsana New" w:hAnsi="Angsana New"/>
          <w:sz w:val="30"/>
          <w:szCs w:val="30"/>
        </w:rPr>
        <w:t>255</w:t>
      </w:r>
      <w:r w:rsidR="00DA4F46" w:rsidRPr="00941748">
        <w:rPr>
          <w:rFonts w:ascii="Angsana New" w:hAnsi="Angsana New"/>
          <w:sz w:val="30"/>
          <w:szCs w:val="30"/>
        </w:rPr>
        <w:t>9</w:t>
      </w:r>
      <w:r w:rsidR="006A4C4E" w:rsidRPr="00941748">
        <w:rPr>
          <w:rFonts w:ascii="Angsana New" w:hAnsi="Angsana New"/>
          <w:sz w:val="30"/>
          <w:szCs w:val="30"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มีดังนี้</w:t>
      </w:r>
    </w:p>
    <w:p w14:paraId="39CC0F69" w14:textId="77777777" w:rsidR="004914D4" w:rsidRPr="00941748" w:rsidRDefault="004914D4" w:rsidP="0049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87"/>
        <w:jc w:val="thaiDistribute"/>
        <w:rPr>
          <w:rFonts w:ascii="Angsana New" w:hAnsi="Angsana New"/>
          <w:sz w:val="20"/>
          <w:szCs w:val="20"/>
        </w:rPr>
      </w:pPr>
    </w:p>
    <w:tbl>
      <w:tblPr>
        <w:tblW w:w="14450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1937"/>
        <w:gridCol w:w="991"/>
        <w:gridCol w:w="272"/>
        <w:gridCol w:w="991"/>
        <w:gridCol w:w="269"/>
        <w:gridCol w:w="1084"/>
        <w:gridCol w:w="269"/>
        <w:gridCol w:w="994"/>
        <w:gridCol w:w="315"/>
        <w:gridCol w:w="922"/>
        <w:gridCol w:w="95"/>
        <w:gridCol w:w="145"/>
        <w:gridCol w:w="98"/>
        <w:gridCol w:w="959"/>
        <w:gridCol w:w="251"/>
        <w:gridCol w:w="1046"/>
        <w:gridCol w:w="237"/>
        <w:gridCol w:w="991"/>
        <w:gridCol w:w="237"/>
        <w:gridCol w:w="1107"/>
        <w:gridCol w:w="32"/>
        <w:gridCol w:w="205"/>
        <w:gridCol w:w="32"/>
        <w:gridCol w:w="971"/>
      </w:tblGrid>
      <w:tr w:rsidR="002E340A" w:rsidRPr="00941748" w14:paraId="3E1C7399" w14:textId="77777777" w:rsidTr="00B77C1D">
        <w:tc>
          <w:tcPr>
            <w:tcW w:w="670" w:type="pct"/>
          </w:tcPr>
          <w:p w14:paraId="6477F533" w14:textId="77777777" w:rsidR="004914D4" w:rsidRPr="00941748" w:rsidRDefault="004914D4" w:rsidP="004914D4">
            <w:pPr>
              <w:pStyle w:val="BodyText"/>
              <w:spacing w:after="0" w:line="38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30" w:type="pct"/>
            <w:gridSpan w:val="23"/>
          </w:tcPr>
          <w:p w14:paraId="69069F5C" w14:textId="77777777" w:rsidR="004914D4" w:rsidRPr="00941748" w:rsidRDefault="004914D4" w:rsidP="00491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05"/>
              </w:tabs>
              <w:spacing w:after="0" w:line="380" w:lineRule="exact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B77C1D" w:rsidRPr="00941748" w14:paraId="64021455" w14:textId="77777777" w:rsidTr="00DA4F46">
        <w:tc>
          <w:tcPr>
            <w:tcW w:w="670" w:type="pct"/>
          </w:tcPr>
          <w:p w14:paraId="648B92FD" w14:textId="77777777" w:rsidR="00D76882" w:rsidRPr="00941748" w:rsidRDefault="00D76882" w:rsidP="004914D4">
            <w:pPr>
              <w:pStyle w:val="BodyText"/>
              <w:spacing w:after="0" w:line="38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gridSpan w:val="3"/>
          </w:tcPr>
          <w:p w14:paraId="5992EF04" w14:textId="77777777" w:rsidR="00D76882" w:rsidRPr="00941748" w:rsidRDefault="00D76882" w:rsidP="0049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4E85700" w14:textId="77777777" w:rsidR="00D76882" w:rsidRPr="00941748" w:rsidRDefault="00D76882" w:rsidP="009D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93" w:type="pct"/>
          </w:tcPr>
          <w:p w14:paraId="105E8015" w14:textId="77777777" w:rsidR="00D76882" w:rsidRPr="00941748" w:rsidRDefault="00D76882" w:rsidP="0049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2" w:type="pct"/>
            <w:gridSpan w:val="3"/>
          </w:tcPr>
          <w:p w14:paraId="14645A75" w14:textId="77777777" w:rsidR="00D76882" w:rsidRPr="00941748" w:rsidRDefault="00D76882" w:rsidP="0049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8EEF027" w14:textId="77777777" w:rsidR="00D76882" w:rsidRPr="00941748" w:rsidRDefault="00D76882" w:rsidP="0049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09" w:type="pct"/>
          </w:tcPr>
          <w:p w14:paraId="317FE41B" w14:textId="77777777" w:rsidR="00D76882" w:rsidRPr="00941748" w:rsidRDefault="00D76882" w:rsidP="0049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68" w:type="pct"/>
            <w:gridSpan w:val="5"/>
          </w:tcPr>
          <w:p w14:paraId="125EB4C8" w14:textId="77777777" w:rsidR="00D76882" w:rsidRPr="00941748" w:rsidRDefault="00D76882" w:rsidP="0049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64A0F62" w14:textId="77777777" w:rsidR="00D76882" w:rsidRPr="00941748" w:rsidRDefault="00D76882" w:rsidP="0049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7" w:type="pct"/>
          </w:tcPr>
          <w:p w14:paraId="723CFB50" w14:textId="77777777" w:rsidR="00D76882" w:rsidRPr="00941748" w:rsidRDefault="00D76882" w:rsidP="0049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87" w:type="pct"/>
            <w:gridSpan w:val="3"/>
          </w:tcPr>
          <w:p w14:paraId="28822EAA" w14:textId="77777777" w:rsidR="00D76882" w:rsidRPr="00941748" w:rsidRDefault="00D76882" w:rsidP="0049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</w:t>
            </w:r>
          </w:p>
          <w:p w14:paraId="2544FA50" w14:textId="77777777" w:rsidR="00D76882" w:rsidRPr="00941748" w:rsidRDefault="00D76882" w:rsidP="0049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82" w:type="pct"/>
          </w:tcPr>
          <w:p w14:paraId="62439EA2" w14:textId="77777777" w:rsidR="00D76882" w:rsidRPr="00941748" w:rsidRDefault="00D76882" w:rsidP="0049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2" w:type="pct"/>
            <w:gridSpan w:val="5"/>
          </w:tcPr>
          <w:p w14:paraId="5729A94E" w14:textId="77777777" w:rsidR="00EB3BAB" w:rsidRPr="00941748" w:rsidRDefault="00D76882" w:rsidP="00EB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</w:t>
            </w:r>
            <w:r w:rsidR="00EB3BAB" w:rsidRPr="0094174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</w:p>
          <w:p w14:paraId="74510A39" w14:textId="77777777" w:rsidR="00D76882" w:rsidRPr="00941748" w:rsidRDefault="00EB3BAB" w:rsidP="00EB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สามเดือนสิ้นสุดวันที่</w:t>
            </w:r>
          </w:p>
        </w:tc>
      </w:tr>
      <w:tr w:rsidR="00B77C1D" w:rsidRPr="00941748" w14:paraId="4729ECF9" w14:textId="77777777" w:rsidTr="00DA4F46">
        <w:tc>
          <w:tcPr>
            <w:tcW w:w="670" w:type="pct"/>
          </w:tcPr>
          <w:p w14:paraId="3ED2E2D0" w14:textId="77777777" w:rsidR="00D76882" w:rsidRPr="00941748" w:rsidRDefault="00D76882" w:rsidP="002E3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43" w:type="pct"/>
          </w:tcPr>
          <w:p w14:paraId="3B54088D" w14:textId="77777777" w:rsidR="00D76882" w:rsidRPr="00941748" w:rsidRDefault="00D76882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94" w:type="pct"/>
          </w:tcPr>
          <w:p w14:paraId="21D8CB89" w14:textId="77777777" w:rsidR="00D76882" w:rsidRPr="00941748" w:rsidRDefault="00D76882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3" w:type="pct"/>
          </w:tcPr>
          <w:p w14:paraId="15051718" w14:textId="77777777" w:rsidR="00D76882" w:rsidRPr="00941748" w:rsidRDefault="00D76882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30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3" w:type="pct"/>
          </w:tcPr>
          <w:p w14:paraId="7F53C2C4" w14:textId="77777777" w:rsidR="00D76882" w:rsidRPr="00941748" w:rsidRDefault="00D76882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5" w:type="pct"/>
          </w:tcPr>
          <w:p w14:paraId="4B63CB3E" w14:textId="77777777" w:rsidR="00D76882" w:rsidRPr="00941748" w:rsidRDefault="00D76882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93" w:type="pct"/>
          </w:tcPr>
          <w:p w14:paraId="4E78F50C" w14:textId="77777777" w:rsidR="00D76882" w:rsidRPr="00941748" w:rsidRDefault="00D76882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14:paraId="115D99F0" w14:textId="77777777" w:rsidR="00D76882" w:rsidRPr="00941748" w:rsidRDefault="00D76882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9" w:type="pct"/>
          </w:tcPr>
          <w:p w14:paraId="4EE75817" w14:textId="77777777" w:rsidR="00D76882" w:rsidRPr="00941748" w:rsidRDefault="00D76882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pct"/>
            <w:gridSpan w:val="2"/>
          </w:tcPr>
          <w:p w14:paraId="1C2B4446" w14:textId="77777777" w:rsidR="00D76882" w:rsidRPr="00941748" w:rsidRDefault="00D76882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84" w:type="pct"/>
            <w:gridSpan w:val="2"/>
          </w:tcPr>
          <w:p w14:paraId="42E6E3B5" w14:textId="77777777" w:rsidR="00D76882" w:rsidRPr="00941748" w:rsidRDefault="00D76882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" w:type="pct"/>
          </w:tcPr>
          <w:p w14:paraId="2EBA6C06" w14:textId="77777777" w:rsidR="00D76882" w:rsidRPr="00941748" w:rsidRDefault="00D76882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7" w:type="pct"/>
          </w:tcPr>
          <w:p w14:paraId="40CEF0C8" w14:textId="77777777" w:rsidR="00D76882" w:rsidRPr="00941748" w:rsidRDefault="00D76882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2" w:type="pct"/>
          </w:tcPr>
          <w:p w14:paraId="5DF7F0E3" w14:textId="77777777" w:rsidR="00D76882" w:rsidRPr="00941748" w:rsidRDefault="00D76882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82" w:type="pct"/>
          </w:tcPr>
          <w:p w14:paraId="0BE11234" w14:textId="77777777" w:rsidR="00D76882" w:rsidRPr="00941748" w:rsidRDefault="00D76882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3" w:type="pct"/>
          </w:tcPr>
          <w:p w14:paraId="54841148" w14:textId="77777777" w:rsidR="00D76882" w:rsidRPr="00941748" w:rsidRDefault="00D76882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2" w:type="pct"/>
          </w:tcPr>
          <w:p w14:paraId="6997E06E" w14:textId="77777777" w:rsidR="00D76882" w:rsidRPr="00941748" w:rsidRDefault="00D76882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4" w:type="pct"/>
            <w:gridSpan w:val="2"/>
          </w:tcPr>
          <w:p w14:paraId="0289BDAC" w14:textId="77777777" w:rsidR="00D76882" w:rsidRPr="00941748" w:rsidRDefault="00D76882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82" w:type="pct"/>
            <w:gridSpan w:val="2"/>
          </w:tcPr>
          <w:p w14:paraId="793E1D90" w14:textId="77777777" w:rsidR="00D76882" w:rsidRPr="00941748" w:rsidRDefault="00D76882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6" w:type="pct"/>
          </w:tcPr>
          <w:p w14:paraId="5F01125A" w14:textId="77777777" w:rsidR="00D76882" w:rsidRPr="00941748" w:rsidRDefault="00B25AFE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DA4F46" w:rsidRPr="00941748" w14:paraId="63CAB56C" w14:textId="77777777" w:rsidTr="00DA4F46">
        <w:tc>
          <w:tcPr>
            <w:tcW w:w="670" w:type="pct"/>
          </w:tcPr>
          <w:p w14:paraId="2E74E3FA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43" w:type="pct"/>
          </w:tcPr>
          <w:p w14:paraId="555AA74A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94" w:type="pct"/>
          </w:tcPr>
          <w:p w14:paraId="11D0A7F0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3" w:type="pct"/>
          </w:tcPr>
          <w:p w14:paraId="0CC764CD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93" w:type="pct"/>
          </w:tcPr>
          <w:p w14:paraId="5872D24E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5" w:type="pct"/>
          </w:tcPr>
          <w:p w14:paraId="47FADF44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93" w:type="pct"/>
          </w:tcPr>
          <w:p w14:paraId="7E5400E0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14:paraId="77B29505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09" w:type="pct"/>
          </w:tcPr>
          <w:p w14:paraId="190BE691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pct"/>
            <w:gridSpan w:val="2"/>
          </w:tcPr>
          <w:p w14:paraId="789904FD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84" w:type="pct"/>
            <w:gridSpan w:val="2"/>
          </w:tcPr>
          <w:p w14:paraId="21616695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" w:type="pct"/>
          </w:tcPr>
          <w:p w14:paraId="30A92198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87" w:type="pct"/>
          </w:tcPr>
          <w:p w14:paraId="637A9849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" w:type="pct"/>
          </w:tcPr>
          <w:p w14:paraId="71312114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82" w:type="pct"/>
          </w:tcPr>
          <w:p w14:paraId="04CEE013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3" w:type="pct"/>
          </w:tcPr>
          <w:p w14:paraId="0F76EA49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82" w:type="pct"/>
          </w:tcPr>
          <w:p w14:paraId="60069A88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4" w:type="pct"/>
            <w:gridSpan w:val="2"/>
          </w:tcPr>
          <w:p w14:paraId="78632D18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82" w:type="pct"/>
            <w:gridSpan w:val="2"/>
          </w:tcPr>
          <w:p w14:paraId="0FC5DBD2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6" w:type="pct"/>
          </w:tcPr>
          <w:p w14:paraId="348EC28F" w14:textId="4E7CEE9E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D1154" w:rsidRPr="00941748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DA4F46" w:rsidRPr="00941748" w14:paraId="7DC49572" w14:textId="77777777" w:rsidTr="00DA4F46">
        <w:tc>
          <w:tcPr>
            <w:tcW w:w="670" w:type="pct"/>
          </w:tcPr>
          <w:p w14:paraId="729EE964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gridSpan w:val="3"/>
          </w:tcPr>
          <w:p w14:paraId="556C9684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93" w:type="pct"/>
          </w:tcPr>
          <w:p w14:paraId="41D72317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57" w:type="pct"/>
            <w:gridSpan w:val="19"/>
          </w:tcPr>
          <w:p w14:paraId="7569FABA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A4F46" w:rsidRPr="00941748" w14:paraId="72B03D08" w14:textId="77777777" w:rsidTr="00DA4F46">
        <w:tc>
          <w:tcPr>
            <w:tcW w:w="670" w:type="pct"/>
          </w:tcPr>
          <w:p w14:paraId="79A63B8F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บริษัท เพ็ทฟอร์ม </w:t>
            </w:r>
          </w:p>
        </w:tc>
        <w:tc>
          <w:tcPr>
            <w:tcW w:w="343" w:type="pct"/>
          </w:tcPr>
          <w:p w14:paraId="7947D49B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53B441A8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3" w:type="pct"/>
          </w:tcPr>
          <w:p w14:paraId="4547B3E8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ACD9801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5" w:type="pct"/>
          </w:tcPr>
          <w:p w14:paraId="6C4D5E90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F31B26C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14:paraId="6096B9AA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" w:type="pct"/>
          </w:tcPr>
          <w:p w14:paraId="115DA646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9" w:type="pct"/>
          </w:tcPr>
          <w:p w14:paraId="50C0740A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" w:type="pct"/>
            <w:gridSpan w:val="2"/>
          </w:tcPr>
          <w:p w14:paraId="02308EB6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" w:type="pct"/>
            <w:gridSpan w:val="2"/>
          </w:tcPr>
          <w:p w14:paraId="1BDF7EE3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" w:type="pct"/>
          </w:tcPr>
          <w:p w14:paraId="681388BB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2" w:type="pct"/>
          </w:tcPr>
          <w:p w14:paraId="50715C9A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" w:type="pct"/>
          </w:tcPr>
          <w:p w14:paraId="27FA64A7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3" w:type="pct"/>
          </w:tcPr>
          <w:p w14:paraId="4BF412F0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" w:type="pct"/>
          </w:tcPr>
          <w:p w14:paraId="6D876AD5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</w:tcPr>
          <w:p w14:paraId="7F1A71EC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" w:type="pct"/>
            <w:gridSpan w:val="2"/>
          </w:tcPr>
          <w:p w14:paraId="34917760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7" w:type="pct"/>
            <w:gridSpan w:val="2"/>
          </w:tcPr>
          <w:p w14:paraId="4B9D7577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4F46" w:rsidRPr="00941748" w14:paraId="5D5A48BB" w14:textId="77777777" w:rsidTr="00DA4F46">
        <w:tc>
          <w:tcPr>
            <w:tcW w:w="670" w:type="pct"/>
          </w:tcPr>
          <w:p w14:paraId="6E223DD6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  (ไทยแลนด์)</w:t>
            </w:r>
            <w:r w:rsidRPr="00941748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Pr="00941748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จำกัด</w:t>
            </w:r>
          </w:p>
        </w:tc>
        <w:tc>
          <w:tcPr>
            <w:tcW w:w="343" w:type="pct"/>
          </w:tcPr>
          <w:p w14:paraId="32AB242B" w14:textId="24514E98" w:rsidR="00DA4F46" w:rsidRPr="00941748" w:rsidRDefault="00CD1154" w:rsidP="00CD11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94" w:type="pct"/>
          </w:tcPr>
          <w:p w14:paraId="6A974EF9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3" w:type="pct"/>
          </w:tcPr>
          <w:p w14:paraId="49BD9FFE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93" w:type="pct"/>
          </w:tcPr>
          <w:p w14:paraId="0AAF9E94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5" w:type="pct"/>
          </w:tcPr>
          <w:p w14:paraId="0E635C4D" w14:textId="04E8B948" w:rsidR="00DA4F46" w:rsidRPr="00941748" w:rsidRDefault="00CD1154" w:rsidP="00CD11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</w:rPr>
              <w:t>75,000</w:t>
            </w:r>
          </w:p>
        </w:tc>
        <w:tc>
          <w:tcPr>
            <w:tcW w:w="93" w:type="pct"/>
          </w:tcPr>
          <w:p w14:paraId="14D8A2DC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14:paraId="55EC7DD4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</w:rPr>
              <w:t>75,000</w:t>
            </w:r>
          </w:p>
        </w:tc>
        <w:tc>
          <w:tcPr>
            <w:tcW w:w="109" w:type="pct"/>
          </w:tcPr>
          <w:p w14:paraId="6CA418C9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9" w:type="pct"/>
            <w:tcBorders>
              <w:bottom w:val="double" w:sz="4" w:space="0" w:color="auto"/>
            </w:tcBorders>
          </w:tcPr>
          <w:p w14:paraId="6E57D100" w14:textId="1CE0FD15" w:rsidR="00DA4F46" w:rsidRPr="00941748" w:rsidRDefault="00CD1154" w:rsidP="00CD11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="00E51D71" w:rsidRPr="009417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83" w:type="pct"/>
            <w:gridSpan w:val="2"/>
          </w:tcPr>
          <w:p w14:paraId="39F9E21D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6" w:type="pct"/>
            <w:gridSpan w:val="2"/>
            <w:tcBorders>
              <w:bottom w:val="double" w:sz="4" w:space="0" w:color="auto"/>
            </w:tcBorders>
          </w:tcPr>
          <w:p w14:paraId="426448C7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87" w:type="pct"/>
          </w:tcPr>
          <w:p w14:paraId="1C48D6C2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2" w:type="pct"/>
            <w:tcBorders>
              <w:bottom w:val="double" w:sz="4" w:space="0" w:color="auto"/>
            </w:tcBorders>
            <w:shd w:val="clear" w:color="auto" w:fill="FFFFFF"/>
          </w:tcPr>
          <w:p w14:paraId="31638980" w14:textId="5EF5616E" w:rsidR="00DA4F46" w:rsidRPr="00941748" w:rsidRDefault="00CD1154" w:rsidP="00CD11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507,263</w:t>
            </w:r>
          </w:p>
        </w:tc>
        <w:tc>
          <w:tcPr>
            <w:tcW w:w="82" w:type="pct"/>
            <w:shd w:val="clear" w:color="auto" w:fill="FFFFFF"/>
          </w:tcPr>
          <w:p w14:paraId="529EAFBE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3" w:type="pct"/>
            <w:tcBorders>
              <w:bottom w:val="double" w:sz="4" w:space="0" w:color="auto"/>
            </w:tcBorders>
            <w:shd w:val="clear" w:color="auto" w:fill="FFFFFF"/>
          </w:tcPr>
          <w:p w14:paraId="2CC8E75D" w14:textId="69124B3E" w:rsidR="00DA4F46" w:rsidRPr="00941748" w:rsidRDefault="00CD1154" w:rsidP="00CD11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507,030</w:t>
            </w:r>
          </w:p>
        </w:tc>
        <w:tc>
          <w:tcPr>
            <w:tcW w:w="82" w:type="pct"/>
            <w:shd w:val="clear" w:color="auto" w:fill="FFFFFF"/>
          </w:tcPr>
          <w:p w14:paraId="32609E5F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pct"/>
            <w:tcBorders>
              <w:bottom w:val="double" w:sz="4" w:space="0" w:color="auto"/>
            </w:tcBorders>
            <w:shd w:val="clear" w:color="auto" w:fill="FFFFFF"/>
          </w:tcPr>
          <w:p w14:paraId="3FA87635" w14:textId="7CC0AF4B" w:rsidR="00DA4F46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36,000</w:t>
            </w:r>
          </w:p>
        </w:tc>
        <w:tc>
          <w:tcPr>
            <w:tcW w:w="82" w:type="pct"/>
            <w:gridSpan w:val="2"/>
          </w:tcPr>
          <w:p w14:paraId="3CCBA4F9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98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7" w:type="pct"/>
            <w:gridSpan w:val="2"/>
            <w:tcBorders>
              <w:bottom w:val="double" w:sz="4" w:space="0" w:color="auto"/>
            </w:tcBorders>
          </w:tcPr>
          <w:p w14:paraId="6B84B680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BA50E10" w14:textId="77777777" w:rsidR="005F6FF5" w:rsidRPr="00941748" w:rsidRDefault="005F6FF5" w:rsidP="004914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144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1"/>
        <w:gridCol w:w="1060"/>
        <w:gridCol w:w="268"/>
        <w:gridCol w:w="1008"/>
        <w:gridCol w:w="268"/>
        <w:gridCol w:w="1045"/>
        <w:gridCol w:w="268"/>
        <w:gridCol w:w="945"/>
        <w:gridCol w:w="245"/>
        <w:gridCol w:w="1025"/>
        <w:gridCol w:w="268"/>
        <w:gridCol w:w="991"/>
        <w:gridCol w:w="268"/>
        <w:gridCol w:w="1077"/>
        <w:gridCol w:w="268"/>
        <w:gridCol w:w="985"/>
      </w:tblGrid>
      <w:tr w:rsidR="004914D4" w:rsidRPr="00941748" w14:paraId="23BB233E" w14:textId="77777777" w:rsidTr="00B77C1D">
        <w:tc>
          <w:tcPr>
            <w:tcW w:w="1532" w:type="pct"/>
          </w:tcPr>
          <w:p w14:paraId="36197DBD" w14:textId="77777777" w:rsidR="004914D4" w:rsidRPr="00941748" w:rsidRDefault="004914D4" w:rsidP="004914D4">
            <w:pPr>
              <w:pStyle w:val="BodyText"/>
              <w:spacing w:after="0" w:line="38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68" w:type="pct"/>
            <w:gridSpan w:val="15"/>
          </w:tcPr>
          <w:p w14:paraId="0AF9944E" w14:textId="77777777" w:rsidR="004914D4" w:rsidRPr="00941748" w:rsidRDefault="004914D4" w:rsidP="00491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2D9C" w:rsidRPr="00941748" w14:paraId="5C82C945" w14:textId="77777777" w:rsidTr="00B77C1D">
        <w:tc>
          <w:tcPr>
            <w:tcW w:w="1532" w:type="pct"/>
          </w:tcPr>
          <w:p w14:paraId="5D43D01F" w14:textId="77777777" w:rsidR="004914D4" w:rsidRPr="00941748" w:rsidRDefault="004914D4" w:rsidP="004914D4">
            <w:pPr>
              <w:pStyle w:val="BodyText"/>
              <w:spacing w:after="0" w:line="38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1" w:type="pct"/>
            <w:gridSpan w:val="3"/>
          </w:tcPr>
          <w:p w14:paraId="0D9423DC" w14:textId="77777777" w:rsidR="00E80C1A" w:rsidRPr="00941748" w:rsidRDefault="00E80C1A" w:rsidP="00491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</w:pPr>
          </w:p>
          <w:p w14:paraId="0730664C" w14:textId="77777777" w:rsidR="004914D4" w:rsidRPr="00941748" w:rsidRDefault="004914D4" w:rsidP="00491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93" w:type="pct"/>
          </w:tcPr>
          <w:p w14:paraId="66D12E00" w14:textId="77777777" w:rsidR="004914D4" w:rsidRPr="00941748" w:rsidRDefault="004914D4" w:rsidP="00491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4" w:type="pct"/>
            <w:gridSpan w:val="3"/>
          </w:tcPr>
          <w:p w14:paraId="01DE9F47" w14:textId="77777777" w:rsidR="00E80C1A" w:rsidRPr="00941748" w:rsidRDefault="00E80C1A" w:rsidP="00491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54912223" w14:textId="77777777" w:rsidR="004914D4" w:rsidRPr="00941748" w:rsidRDefault="004914D4" w:rsidP="00491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85" w:type="pct"/>
          </w:tcPr>
          <w:p w14:paraId="5ED76D29" w14:textId="77777777" w:rsidR="004914D4" w:rsidRPr="00941748" w:rsidRDefault="004914D4" w:rsidP="00491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3" w:type="pct"/>
            <w:gridSpan w:val="3"/>
          </w:tcPr>
          <w:p w14:paraId="0983A393" w14:textId="77777777" w:rsidR="00E80C1A" w:rsidRPr="00941748" w:rsidRDefault="00E80C1A" w:rsidP="00491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1A27048A" w14:textId="77777777" w:rsidR="004914D4" w:rsidRPr="00941748" w:rsidRDefault="004914D4" w:rsidP="00491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3" w:type="pct"/>
          </w:tcPr>
          <w:p w14:paraId="65E5D635" w14:textId="77777777" w:rsidR="004914D4" w:rsidRPr="00941748" w:rsidRDefault="004914D4" w:rsidP="00491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9" w:type="pct"/>
            <w:gridSpan w:val="3"/>
          </w:tcPr>
          <w:p w14:paraId="3D57924F" w14:textId="77777777" w:rsidR="00E80C1A" w:rsidRPr="00941748" w:rsidRDefault="00D76882" w:rsidP="00E8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E80C1A" w:rsidRPr="00941748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  <w:p w14:paraId="6394BF7B" w14:textId="77777777" w:rsidR="004914D4" w:rsidRPr="00941748" w:rsidRDefault="00E80C1A" w:rsidP="00E8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สามเดือนสิ้นสุดวันที่</w:t>
            </w:r>
          </w:p>
        </w:tc>
      </w:tr>
      <w:tr w:rsidR="00B25AFE" w:rsidRPr="00941748" w14:paraId="6E20998F" w14:textId="77777777" w:rsidTr="00B77C1D">
        <w:tc>
          <w:tcPr>
            <w:tcW w:w="1532" w:type="pct"/>
          </w:tcPr>
          <w:p w14:paraId="20703203" w14:textId="77777777" w:rsidR="00B25AFE" w:rsidRPr="00941748" w:rsidRDefault="00B25AFE" w:rsidP="002E3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8" w:type="pct"/>
          </w:tcPr>
          <w:p w14:paraId="0B3B5DAE" w14:textId="77777777" w:rsidR="00B25AFE" w:rsidRPr="00941748" w:rsidRDefault="00B25AFE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93" w:type="pct"/>
          </w:tcPr>
          <w:p w14:paraId="7F85A5B6" w14:textId="77777777" w:rsidR="00B25AFE" w:rsidRPr="00941748" w:rsidRDefault="00B25AFE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0" w:type="pct"/>
          </w:tcPr>
          <w:p w14:paraId="45333E96" w14:textId="77777777" w:rsidR="00B25AFE" w:rsidRPr="00941748" w:rsidRDefault="00B25AFE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3" w:type="pct"/>
          </w:tcPr>
          <w:p w14:paraId="59F4E9EA" w14:textId="77777777" w:rsidR="00B25AFE" w:rsidRPr="00941748" w:rsidRDefault="00B25AFE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" w:type="pct"/>
          </w:tcPr>
          <w:p w14:paraId="23BEA5A7" w14:textId="77777777" w:rsidR="00B25AFE" w:rsidRPr="00941748" w:rsidRDefault="00B25AFE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93" w:type="pct"/>
          </w:tcPr>
          <w:p w14:paraId="63E5C3DE" w14:textId="77777777" w:rsidR="00B25AFE" w:rsidRPr="00941748" w:rsidRDefault="00B25AFE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" w:type="pct"/>
          </w:tcPr>
          <w:p w14:paraId="00981171" w14:textId="77777777" w:rsidR="00B25AFE" w:rsidRPr="00941748" w:rsidRDefault="00B25AFE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5" w:type="pct"/>
          </w:tcPr>
          <w:p w14:paraId="64E1BDD7" w14:textId="77777777" w:rsidR="00B25AFE" w:rsidRPr="00941748" w:rsidRDefault="00B25AFE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6" w:type="pct"/>
          </w:tcPr>
          <w:p w14:paraId="433CDE3D" w14:textId="77777777" w:rsidR="00B25AFE" w:rsidRPr="00941748" w:rsidRDefault="00B25AFE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93" w:type="pct"/>
          </w:tcPr>
          <w:p w14:paraId="11269624" w14:textId="77777777" w:rsidR="00B25AFE" w:rsidRPr="00941748" w:rsidRDefault="00B25AFE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14:paraId="105A9D9A" w14:textId="77777777" w:rsidR="00B25AFE" w:rsidRPr="00941748" w:rsidRDefault="00B25AFE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3" w:type="pct"/>
          </w:tcPr>
          <w:p w14:paraId="7F5CCB19" w14:textId="77777777" w:rsidR="00B25AFE" w:rsidRPr="00941748" w:rsidRDefault="00B25AFE" w:rsidP="002E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4" w:type="pct"/>
          </w:tcPr>
          <w:p w14:paraId="25E87A17" w14:textId="77777777" w:rsidR="00B25AFE" w:rsidRPr="00941748" w:rsidRDefault="00B25AFE" w:rsidP="0071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93" w:type="pct"/>
          </w:tcPr>
          <w:p w14:paraId="62A08F82" w14:textId="77777777" w:rsidR="00B25AFE" w:rsidRPr="00941748" w:rsidRDefault="00B25AFE" w:rsidP="0071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pct"/>
          </w:tcPr>
          <w:p w14:paraId="44AE4F2F" w14:textId="77777777" w:rsidR="00B25AFE" w:rsidRPr="00941748" w:rsidRDefault="00B25AFE" w:rsidP="0071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DA4F46" w:rsidRPr="00941748" w14:paraId="52DCB7DC" w14:textId="77777777" w:rsidTr="00B77C1D">
        <w:tc>
          <w:tcPr>
            <w:tcW w:w="1532" w:type="pct"/>
          </w:tcPr>
          <w:p w14:paraId="73AFFAD5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8" w:type="pct"/>
          </w:tcPr>
          <w:p w14:paraId="4136AF32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93" w:type="pct"/>
          </w:tcPr>
          <w:p w14:paraId="69EBE7B4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0" w:type="pct"/>
          </w:tcPr>
          <w:p w14:paraId="1A24DCBA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93" w:type="pct"/>
          </w:tcPr>
          <w:p w14:paraId="13349A79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" w:type="pct"/>
          </w:tcPr>
          <w:p w14:paraId="6416D1B2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93" w:type="pct"/>
          </w:tcPr>
          <w:p w14:paraId="5A778D47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" w:type="pct"/>
          </w:tcPr>
          <w:p w14:paraId="3773C10C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85" w:type="pct"/>
          </w:tcPr>
          <w:p w14:paraId="6EC1C48B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6" w:type="pct"/>
          </w:tcPr>
          <w:p w14:paraId="1A9E0AE0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93" w:type="pct"/>
          </w:tcPr>
          <w:p w14:paraId="3C13E8F3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14:paraId="62DC873F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93" w:type="pct"/>
          </w:tcPr>
          <w:p w14:paraId="413D54FA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4" w:type="pct"/>
          </w:tcPr>
          <w:p w14:paraId="68F1D389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93" w:type="pct"/>
          </w:tcPr>
          <w:p w14:paraId="204D0B02" w14:textId="77777777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pct"/>
          </w:tcPr>
          <w:p w14:paraId="46AC1635" w14:textId="1A818259" w:rsidR="00DA4F46" w:rsidRPr="00941748" w:rsidRDefault="00DA4F46" w:rsidP="00DA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D1154" w:rsidRPr="00941748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DA4F46" w:rsidRPr="00941748" w14:paraId="60260DA2" w14:textId="77777777" w:rsidTr="00B77C1D">
        <w:tc>
          <w:tcPr>
            <w:tcW w:w="1532" w:type="pct"/>
          </w:tcPr>
          <w:p w14:paraId="78864D22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1" w:type="pct"/>
            <w:gridSpan w:val="3"/>
          </w:tcPr>
          <w:p w14:paraId="534A05DD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93" w:type="pct"/>
          </w:tcPr>
          <w:p w14:paraId="59CFDA82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4" w:type="pct"/>
            <w:gridSpan w:val="11"/>
          </w:tcPr>
          <w:p w14:paraId="15FE844C" w14:textId="77777777" w:rsidR="00DA4F46" w:rsidRPr="00941748" w:rsidRDefault="00DA4F46" w:rsidP="00DA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27DD8" w:rsidRPr="00941748" w14:paraId="205F3BE5" w14:textId="77777777" w:rsidTr="00B77C1D">
        <w:tc>
          <w:tcPr>
            <w:tcW w:w="1532" w:type="pct"/>
          </w:tcPr>
          <w:p w14:paraId="2EE5D845" w14:textId="77777777" w:rsidR="00727DD8" w:rsidRPr="00941748" w:rsidRDefault="00727DD8" w:rsidP="00727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บริษัท เพ็ทฟอร์ม (ไทยแลนด์) จำกัด</w:t>
            </w:r>
          </w:p>
        </w:tc>
        <w:tc>
          <w:tcPr>
            <w:tcW w:w="368" w:type="pct"/>
          </w:tcPr>
          <w:p w14:paraId="42A68F6E" w14:textId="243BEFB0" w:rsidR="00727DD8" w:rsidRPr="00941748" w:rsidRDefault="00727DD8" w:rsidP="00727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93" w:type="pct"/>
          </w:tcPr>
          <w:p w14:paraId="0AD949ED" w14:textId="77777777" w:rsidR="00727DD8" w:rsidRPr="00941748" w:rsidRDefault="00727DD8" w:rsidP="00727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</w:tcPr>
          <w:p w14:paraId="4CF5D034" w14:textId="77777777" w:rsidR="00727DD8" w:rsidRPr="00941748" w:rsidRDefault="00727DD8" w:rsidP="00727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93" w:type="pct"/>
          </w:tcPr>
          <w:p w14:paraId="0D414332" w14:textId="77777777" w:rsidR="00727DD8" w:rsidRPr="00941748" w:rsidRDefault="00727DD8" w:rsidP="00727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3" w:type="pct"/>
          </w:tcPr>
          <w:p w14:paraId="1BBB82A6" w14:textId="291B0529" w:rsidR="00727DD8" w:rsidRPr="00941748" w:rsidRDefault="00727DD8" w:rsidP="00727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</w:rPr>
              <w:t>75,000</w:t>
            </w:r>
          </w:p>
        </w:tc>
        <w:tc>
          <w:tcPr>
            <w:tcW w:w="93" w:type="pct"/>
          </w:tcPr>
          <w:p w14:paraId="038FD79A" w14:textId="77777777" w:rsidR="00727DD8" w:rsidRPr="00941748" w:rsidRDefault="00727DD8" w:rsidP="00727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8" w:type="pct"/>
          </w:tcPr>
          <w:p w14:paraId="404ED263" w14:textId="77777777" w:rsidR="00727DD8" w:rsidRPr="00941748" w:rsidRDefault="00727DD8" w:rsidP="00727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</w:rPr>
              <w:t>75,000</w:t>
            </w:r>
          </w:p>
        </w:tc>
        <w:tc>
          <w:tcPr>
            <w:tcW w:w="85" w:type="pct"/>
          </w:tcPr>
          <w:p w14:paraId="2AE9F695" w14:textId="77777777" w:rsidR="00727DD8" w:rsidRPr="00941748" w:rsidRDefault="00727DD8" w:rsidP="00727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6" w:type="pct"/>
            <w:tcBorders>
              <w:bottom w:val="double" w:sz="4" w:space="0" w:color="auto"/>
            </w:tcBorders>
          </w:tcPr>
          <w:p w14:paraId="6CA58B11" w14:textId="509D5DD8" w:rsidR="00727DD8" w:rsidRPr="00941748" w:rsidRDefault="00727DD8" w:rsidP="009E2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93" w:type="pct"/>
          </w:tcPr>
          <w:p w14:paraId="25D4FC52" w14:textId="77777777" w:rsidR="00727DD8" w:rsidRPr="00941748" w:rsidRDefault="00727DD8" w:rsidP="00727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4" w:type="pct"/>
            <w:tcBorders>
              <w:bottom w:val="double" w:sz="4" w:space="0" w:color="auto"/>
            </w:tcBorders>
          </w:tcPr>
          <w:p w14:paraId="76E0940D" w14:textId="77777777" w:rsidR="00727DD8" w:rsidRPr="00941748" w:rsidRDefault="00727DD8" w:rsidP="00727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93" w:type="pct"/>
          </w:tcPr>
          <w:p w14:paraId="209CB4C1" w14:textId="77777777" w:rsidR="00727DD8" w:rsidRPr="00941748" w:rsidRDefault="00727DD8" w:rsidP="00727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74" w:type="pct"/>
            <w:tcBorders>
              <w:bottom w:val="double" w:sz="4" w:space="0" w:color="auto"/>
            </w:tcBorders>
          </w:tcPr>
          <w:p w14:paraId="36CF17AC" w14:textId="543FB7C2" w:rsidR="00727DD8" w:rsidRPr="00941748" w:rsidRDefault="00727DD8" w:rsidP="0072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36,000</w:t>
            </w:r>
          </w:p>
        </w:tc>
        <w:tc>
          <w:tcPr>
            <w:tcW w:w="93" w:type="pct"/>
          </w:tcPr>
          <w:p w14:paraId="41CBE6DE" w14:textId="77777777" w:rsidR="00727DD8" w:rsidRPr="00941748" w:rsidRDefault="00727DD8" w:rsidP="00727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pct"/>
            <w:tcBorders>
              <w:bottom w:val="double" w:sz="4" w:space="0" w:color="auto"/>
            </w:tcBorders>
          </w:tcPr>
          <w:p w14:paraId="4664B421" w14:textId="6A720C1F" w:rsidR="00727DD8" w:rsidRPr="00941748" w:rsidRDefault="00727DD8" w:rsidP="0072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08974DF" w14:textId="77777777" w:rsidR="00D1574E" w:rsidRPr="00941748" w:rsidRDefault="00D1574E" w:rsidP="0049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45536BA" w14:textId="77777777" w:rsidR="00E47D5D" w:rsidRPr="00941748" w:rsidRDefault="00B353B6" w:rsidP="0049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50"/>
        <w:rPr>
          <w:rFonts w:ascii="Angsana New" w:hAnsi="Angsana New"/>
          <w:spacing w:val="-2"/>
          <w:sz w:val="30"/>
          <w:szCs w:val="30"/>
        </w:rPr>
        <w:sectPr w:rsidR="00E47D5D" w:rsidRPr="00941748" w:rsidSect="00E67BC6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691" w:right="1152" w:bottom="576" w:left="1152" w:header="720" w:footer="720" w:gutter="0"/>
          <w:paperSrc w:first="15" w:other="15"/>
          <w:cols w:space="720"/>
          <w:titlePg/>
        </w:sectPr>
      </w:pPr>
      <w:r w:rsidRPr="00941748">
        <w:rPr>
          <w:rFonts w:ascii="Angsana New" w:hAnsi="Angsana New"/>
          <w:spacing w:val="4"/>
          <w:sz w:val="30"/>
          <w:szCs w:val="30"/>
          <w:cs/>
        </w:rPr>
        <w:t>บริษัท เพ็ทฟอร์ม (ไทยแลนด์) จำกัด ดำเนินธุรกิจหลักเกี่ยวกับการผลิ</w:t>
      </w:r>
      <w:r w:rsidR="004223F4" w:rsidRPr="00941748">
        <w:rPr>
          <w:rFonts w:ascii="Angsana New" w:hAnsi="Angsana New"/>
          <w:spacing w:val="4"/>
          <w:sz w:val="30"/>
          <w:szCs w:val="30"/>
          <w:cs/>
        </w:rPr>
        <w:t>ตและจัดจำหน่าย</w:t>
      </w:r>
      <w:r w:rsidR="00DE7E8B" w:rsidRPr="00941748">
        <w:rPr>
          <w:rFonts w:ascii="Angsana New" w:hAnsi="Angsana New"/>
          <w:spacing w:val="4"/>
          <w:sz w:val="30"/>
          <w:szCs w:val="30"/>
          <w:cs/>
        </w:rPr>
        <w:t>พลาสติกขึ้นรูปขวด ฝาจุกเกลียว</w:t>
      </w:r>
      <w:r w:rsidR="00021A9E" w:rsidRPr="00941748">
        <w:rPr>
          <w:rFonts w:ascii="Angsana New" w:hAnsi="Angsana New"/>
          <w:spacing w:val="4"/>
          <w:sz w:val="30"/>
          <w:szCs w:val="30"/>
          <w:cs/>
        </w:rPr>
        <w:t>และข</w:t>
      </w:r>
      <w:r w:rsidRPr="00941748">
        <w:rPr>
          <w:rFonts w:ascii="Angsana New" w:hAnsi="Angsana New"/>
          <w:spacing w:val="4"/>
          <w:sz w:val="30"/>
          <w:szCs w:val="30"/>
          <w:cs/>
        </w:rPr>
        <w:t>วดพลาสติก</w:t>
      </w:r>
      <w:r w:rsidR="004223F4" w:rsidRPr="00941748">
        <w:rPr>
          <w:rFonts w:ascii="Angsana New" w:hAnsi="Angsana New"/>
          <w:spacing w:val="4"/>
          <w:sz w:val="30"/>
          <w:szCs w:val="30"/>
          <w:cs/>
        </w:rPr>
        <w:t xml:space="preserve"> ซึ่งบริษัทร่วมนี้ไม่ได้จดทะเบียนในตลาด</w:t>
      </w:r>
      <w:r w:rsidR="004223F4" w:rsidRPr="00941748">
        <w:rPr>
          <w:rFonts w:ascii="Angsana New" w:hAnsi="Angsana New"/>
          <w:spacing w:val="-2"/>
          <w:sz w:val="30"/>
          <w:szCs w:val="30"/>
          <w:cs/>
        </w:rPr>
        <w:t>หลักทรัพย์ ดังนั้นจึงไม่มีราคาที่เปิดเผยต่อสาธารณชน</w:t>
      </w:r>
    </w:p>
    <w:p w14:paraId="44213B63" w14:textId="77777777" w:rsidR="00BC3210" w:rsidRPr="00941748" w:rsidRDefault="00035D45" w:rsidP="009E6EC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 w:hanging="786"/>
        <w:jc w:val="thaiDistribute"/>
        <w:rPr>
          <w:rFonts w:ascii="Angsana New" w:hAnsi="Angsana New"/>
          <w:b/>
          <w:bCs/>
          <w:sz w:val="30"/>
          <w:szCs w:val="30"/>
        </w:rPr>
      </w:pPr>
      <w:r w:rsidRPr="00941748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49F024AF" w14:textId="77777777" w:rsidR="00035D45" w:rsidRPr="00941748" w:rsidRDefault="00035D45" w:rsidP="00035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387"/>
        <w:jc w:val="thaiDistribute"/>
        <w:rPr>
          <w:rFonts w:ascii="Angsana New" w:hAnsi="Angsana New"/>
          <w:sz w:val="30"/>
          <w:szCs w:val="30"/>
          <w:cs/>
        </w:rPr>
      </w:pPr>
    </w:p>
    <w:p w14:paraId="1CBC3C52" w14:textId="77777777" w:rsidR="004818D9" w:rsidRPr="00941748" w:rsidRDefault="004818D9" w:rsidP="00D76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  <w:r w:rsidRPr="00941748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D72A67" w:rsidRPr="00941748">
        <w:rPr>
          <w:rFonts w:ascii="Angsana New" w:hAnsi="Angsana New" w:hint="cs"/>
          <w:sz w:val="30"/>
          <w:szCs w:val="30"/>
          <w:cs/>
        </w:rPr>
        <w:t xml:space="preserve">31 </w:t>
      </w:r>
      <w:r w:rsidR="00D6074A" w:rsidRPr="0094174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6074A" w:rsidRPr="00941748">
        <w:rPr>
          <w:rFonts w:ascii="Angsana New" w:hAnsi="Angsana New"/>
          <w:sz w:val="30"/>
          <w:szCs w:val="30"/>
        </w:rPr>
        <w:t>25</w:t>
      </w:r>
      <w:r w:rsidR="00DA4F46" w:rsidRPr="00941748">
        <w:rPr>
          <w:rFonts w:ascii="Angsana New" w:hAnsi="Angsana New"/>
          <w:sz w:val="30"/>
          <w:szCs w:val="30"/>
        </w:rPr>
        <w:t>60</w:t>
      </w:r>
      <w:r w:rsidR="004914D4" w:rsidRPr="00941748">
        <w:rPr>
          <w:rFonts w:ascii="Angsana New" w:hAnsi="Angsana New" w:hint="cs"/>
          <w:sz w:val="30"/>
          <w:szCs w:val="30"/>
          <w:cs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 xml:space="preserve">และ </w:t>
      </w:r>
      <w:r w:rsidR="00D6074A" w:rsidRPr="00941748">
        <w:rPr>
          <w:rFonts w:ascii="Angsana New" w:hAnsi="Angsana New"/>
          <w:sz w:val="30"/>
          <w:szCs w:val="30"/>
        </w:rPr>
        <w:t>30</w:t>
      </w:r>
      <w:r w:rsidRPr="00941748">
        <w:rPr>
          <w:rFonts w:ascii="Angsana New" w:hAnsi="Angsana New"/>
          <w:sz w:val="30"/>
          <w:szCs w:val="30"/>
        </w:rPr>
        <w:t xml:space="preserve"> </w:t>
      </w:r>
      <w:r w:rsidR="00D6074A" w:rsidRPr="00941748">
        <w:rPr>
          <w:rFonts w:ascii="Angsana New" w:hAnsi="Angsana New" w:hint="cs"/>
          <w:sz w:val="30"/>
          <w:szCs w:val="30"/>
          <w:cs/>
        </w:rPr>
        <w:t>กันยายน</w:t>
      </w:r>
      <w:r w:rsidRPr="00941748">
        <w:rPr>
          <w:rFonts w:ascii="Angsana New" w:hAnsi="Angsana New"/>
          <w:sz w:val="30"/>
          <w:szCs w:val="30"/>
          <w:cs/>
        </w:rPr>
        <w:t xml:space="preserve"> </w:t>
      </w:r>
      <w:r w:rsidRPr="00941748">
        <w:rPr>
          <w:rFonts w:ascii="Angsana New" w:hAnsi="Angsana New"/>
          <w:sz w:val="30"/>
          <w:szCs w:val="30"/>
          <w:cs/>
          <w:lang w:val="th-TH"/>
        </w:rPr>
        <w:t>25</w:t>
      </w:r>
      <w:r w:rsidR="00DA4F46" w:rsidRPr="00941748">
        <w:rPr>
          <w:rFonts w:ascii="Angsana New" w:hAnsi="Angsana New"/>
          <w:sz w:val="30"/>
          <w:szCs w:val="30"/>
        </w:rPr>
        <w:t>60</w:t>
      </w:r>
      <w:r w:rsidR="004914D4" w:rsidRPr="00941748">
        <w:rPr>
          <w:rFonts w:ascii="Angsana New" w:hAnsi="Angsana New" w:hint="cs"/>
          <w:sz w:val="30"/>
          <w:szCs w:val="30"/>
          <w:cs/>
        </w:rPr>
        <w:t xml:space="preserve"> </w:t>
      </w:r>
      <w:r w:rsidR="006A4C4E" w:rsidRPr="00941748">
        <w:rPr>
          <w:rFonts w:ascii="Angsana New" w:hAnsi="Angsana New" w:hint="cs"/>
          <w:sz w:val="30"/>
          <w:szCs w:val="30"/>
          <w:cs/>
        </w:rPr>
        <w:t xml:space="preserve">และเงินปันผลรับจากเงินลงทุนสำหรับงวดสามเดือนสิ้นสุดวันที่ </w:t>
      </w:r>
      <w:r w:rsidR="006A4C4E" w:rsidRPr="00941748">
        <w:rPr>
          <w:rFonts w:ascii="Angsana New" w:hAnsi="Angsana New"/>
          <w:sz w:val="30"/>
          <w:szCs w:val="30"/>
        </w:rPr>
        <w:t xml:space="preserve">31 </w:t>
      </w:r>
      <w:r w:rsidR="006A4C4E" w:rsidRPr="0094174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A4C4E" w:rsidRPr="00941748">
        <w:rPr>
          <w:rFonts w:ascii="Angsana New" w:hAnsi="Angsana New"/>
          <w:sz w:val="30"/>
          <w:szCs w:val="30"/>
        </w:rPr>
        <w:t>25</w:t>
      </w:r>
      <w:r w:rsidR="00DA4F46" w:rsidRPr="00941748">
        <w:rPr>
          <w:rFonts w:ascii="Angsana New" w:hAnsi="Angsana New"/>
          <w:sz w:val="30"/>
          <w:szCs w:val="30"/>
        </w:rPr>
        <w:t>60</w:t>
      </w:r>
      <w:r w:rsidR="006A4C4E" w:rsidRPr="00941748">
        <w:rPr>
          <w:rFonts w:ascii="Angsana New" w:hAnsi="Angsana New"/>
          <w:sz w:val="30"/>
          <w:szCs w:val="30"/>
        </w:rPr>
        <w:t xml:space="preserve"> </w:t>
      </w:r>
      <w:r w:rsidR="006A4C4E" w:rsidRPr="00941748">
        <w:rPr>
          <w:rFonts w:ascii="Angsana New" w:hAnsi="Angsana New" w:hint="cs"/>
          <w:sz w:val="30"/>
          <w:szCs w:val="30"/>
          <w:cs/>
        </w:rPr>
        <w:t xml:space="preserve">และ </w:t>
      </w:r>
      <w:r w:rsidR="006A4C4E" w:rsidRPr="00941748">
        <w:rPr>
          <w:rFonts w:ascii="Angsana New" w:hAnsi="Angsana New"/>
          <w:sz w:val="30"/>
          <w:szCs w:val="30"/>
        </w:rPr>
        <w:t>255</w:t>
      </w:r>
      <w:r w:rsidR="00DA4F46" w:rsidRPr="00941748">
        <w:rPr>
          <w:rFonts w:ascii="Angsana New" w:hAnsi="Angsana New"/>
          <w:sz w:val="30"/>
          <w:szCs w:val="30"/>
        </w:rPr>
        <w:t>9</w:t>
      </w:r>
      <w:r w:rsidR="006A4C4E" w:rsidRPr="00941748">
        <w:rPr>
          <w:rFonts w:ascii="Angsana New" w:hAnsi="Angsana New"/>
          <w:sz w:val="30"/>
          <w:szCs w:val="30"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มีดังนี้</w:t>
      </w:r>
    </w:p>
    <w:p w14:paraId="7C62DB18" w14:textId="77777777" w:rsidR="002D74CC" w:rsidRPr="00941748" w:rsidRDefault="002D74CC" w:rsidP="002D7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="474" w:tblpY="47"/>
        <w:tblW w:w="14119" w:type="dxa"/>
        <w:tblBorders>
          <w:top w:val="sing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09"/>
        <w:gridCol w:w="560"/>
        <w:gridCol w:w="1420"/>
        <w:gridCol w:w="178"/>
        <w:gridCol w:w="1082"/>
        <w:gridCol w:w="90"/>
        <w:gridCol w:w="990"/>
        <w:gridCol w:w="178"/>
        <w:gridCol w:w="92"/>
        <w:gridCol w:w="990"/>
        <w:gridCol w:w="180"/>
        <w:gridCol w:w="990"/>
        <w:gridCol w:w="180"/>
        <w:gridCol w:w="1080"/>
        <w:gridCol w:w="180"/>
        <w:gridCol w:w="1080"/>
        <w:gridCol w:w="180"/>
        <w:gridCol w:w="990"/>
        <w:gridCol w:w="180"/>
        <w:gridCol w:w="990"/>
      </w:tblGrid>
      <w:tr w:rsidR="00592EB1" w:rsidRPr="00941748" w14:paraId="5E31B673" w14:textId="77777777" w:rsidTr="00621437">
        <w:trPr>
          <w:cantSplit/>
          <w:tblHeader/>
        </w:trPr>
        <w:tc>
          <w:tcPr>
            <w:tcW w:w="2509" w:type="dxa"/>
            <w:tcBorders>
              <w:top w:val="nil"/>
            </w:tcBorders>
            <w:vAlign w:val="center"/>
            <w:hideMark/>
          </w:tcPr>
          <w:p w14:paraId="777C2898" w14:textId="77777777" w:rsidR="00592EB1" w:rsidRPr="0094174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</w:tcBorders>
            <w:vAlign w:val="center"/>
            <w:hideMark/>
          </w:tcPr>
          <w:p w14:paraId="712E393D" w14:textId="77777777" w:rsidR="00592EB1" w:rsidRPr="0094174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1556DA44" w14:textId="77777777" w:rsidR="00592EB1" w:rsidRPr="0094174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52" w:type="dxa"/>
            <w:gridSpan w:val="16"/>
            <w:tcBorders>
              <w:top w:val="nil"/>
              <w:bottom w:val="nil"/>
            </w:tcBorders>
          </w:tcPr>
          <w:p w14:paraId="400014FB" w14:textId="77777777" w:rsidR="00592EB1" w:rsidRPr="0094174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94174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592EB1" w:rsidRPr="00941748" w14:paraId="06C26B29" w14:textId="77777777" w:rsidTr="00621437">
        <w:trPr>
          <w:cantSplit/>
          <w:tblHeader/>
        </w:trPr>
        <w:tc>
          <w:tcPr>
            <w:tcW w:w="2509" w:type="dxa"/>
            <w:tcBorders>
              <w:top w:val="nil"/>
            </w:tcBorders>
            <w:vAlign w:val="center"/>
          </w:tcPr>
          <w:p w14:paraId="34314EBE" w14:textId="77777777" w:rsidR="00621437" w:rsidRPr="0094174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62A69741" w14:textId="77777777" w:rsidR="00592EB1" w:rsidRPr="0094174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บริษัทย่อย</w:t>
            </w:r>
          </w:p>
        </w:tc>
        <w:tc>
          <w:tcPr>
            <w:tcW w:w="1980" w:type="dxa"/>
            <w:gridSpan w:val="2"/>
            <w:tcBorders>
              <w:top w:val="nil"/>
            </w:tcBorders>
            <w:vAlign w:val="center"/>
          </w:tcPr>
          <w:p w14:paraId="2C05765A" w14:textId="77777777" w:rsidR="00621437" w:rsidRPr="0094174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689A1716" w14:textId="77777777" w:rsidR="00592EB1" w:rsidRPr="0094174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ลักษณะธุรกิจ</w:t>
            </w:r>
          </w:p>
        </w:tc>
        <w:tc>
          <w:tcPr>
            <w:tcW w:w="178" w:type="dxa"/>
            <w:tcBorders>
              <w:top w:val="nil"/>
            </w:tcBorders>
          </w:tcPr>
          <w:p w14:paraId="7A749043" w14:textId="77777777" w:rsidR="00592EB1" w:rsidRPr="0094174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62" w:type="dxa"/>
            <w:gridSpan w:val="3"/>
            <w:tcBorders>
              <w:top w:val="nil"/>
            </w:tcBorders>
            <w:shd w:val="clear" w:color="auto" w:fill="auto"/>
          </w:tcPr>
          <w:p w14:paraId="64CF6268" w14:textId="77777777" w:rsidR="00621437" w:rsidRPr="0094174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02FF2A98" w14:textId="77777777" w:rsidR="00592EB1" w:rsidRPr="0094174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สัดส่วนความเป็นเจ้าของ</w:t>
            </w:r>
          </w:p>
        </w:tc>
        <w:tc>
          <w:tcPr>
            <w:tcW w:w="270" w:type="dxa"/>
            <w:gridSpan w:val="2"/>
            <w:tcBorders>
              <w:top w:val="nil"/>
            </w:tcBorders>
            <w:shd w:val="clear" w:color="auto" w:fill="auto"/>
          </w:tcPr>
          <w:p w14:paraId="1211B189" w14:textId="77777777" w:rsidR="00592EB1" w:rsidRPr="0094174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160" w:type="dxa"/>
            <w:gridSpan w:val="3"/>
            <w:tcBorders>
              <w:top w:val="nil"/>
            </w:tcBorders>
            <w:shd w:val="clear" w:color="auto" w:fill="auto"/>
          </w:tcPr>
          <w:p w14:paraId="4BD47D9B" w14:textId="77777777" w:rsidR="00621437" w:rsidRPr="0094174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31E393ED" w14:textId="77777777" w:rsidR="00592EB1" w:rsidRPr="0094174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ทุนชำระแล้ว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02AEC52A" w14:textId="77777777" w:rsidR="00592EB1" w:rsidRPr="0094174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40" w:type="dxa"/>
            <w:gridSpan w:val="3"/>
            <w:tcBorders>
              <w:top w:val="nil"/>
            </w:tcBorders>
            <w:shd w:val="clear" w:color="auto" w:fill="auto"/>
          </w:tcPr>
          <w:p w14:paraId="05CE9C7A" w14:textId="77777777" w:rsidR="00621437" w:rsidRPr="0094174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62559AFC" w14:textId="77777777" w:rsidR="00592EB1" w:rsidRPr="0094174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ราคาทุน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09279BE5" w14:textId="77777777" w:rsidR="00592EB1" w:rsidRPr="0094174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160" w:type="dxa"/>
            <w:gridSpan w:val="3"/>
            <w:tcBorders>
              <w:top w:val="nil"/>
            </w:tcBorders>
            <w:shd w:val="clear" w:color="auto" w:fill="auto"/>
          </w:tcPr>
          <w:p w14:paraId="4F944907" w14:textId="77777777" w:rsidR="00592EB1" w:rsidRPr="00941748" w:rsidRDefault="00621437" w:rsidP="00621437">
            <w:pPr>
              <w:pStyle w:val="acctfourfigures"/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เงินปันผล</w:t>
            </w:r>
            <w:r w:rsidR="00592EB1" w:rsidRPr="0094174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สำหรับงวดสามเดือนสิ้นสุดวันที่</w:t>
            </w:r>
          </w:p>
        </w:tc>
      </w:tr>
      <w:tr w:rsidR="00984DFE" w:rsidRPr="00941748" w14:paraId="6AE8AA3A" w14:textId="77777777" w:rsidTr="00621437">
        <w:trPr>
          <w:cantSplit/>
          <w:trHeight w:val="389"/>
          <w:tblHeader/>
        </w:trPr>
        <w:tc>
          <w:tcPr>
            <w:tcW w:w="2509" w:type="dxa"/>
          </w:tcPr>
          <w:p w14:paraId="6B95C0A9" w14:textId="77777777" w:rsidR="00984DFE" w:rsidRPr="0094174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2"/>
          </w:tcPr>
          <w:p w14:paraId="6B0CF925" w14:textId="77777777" w:rsidR="00984DFE" w:rsidRPr="0094174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14:paraId="6BBEF40E" w14:textId="77777777" w:rsidR="00984DFE" w:rsidRPr="0094174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gridSpan w:val="2"/>
            <w:tcBorders>
              <w:top w:val="nil"/>
            </w:tcBorders>
            <w:shd w:val="clear" w:color="auto" w:fill="auto"/>
          </w:tcPr>
          <w:p w14:paraId="17A5A16B" w14:textId="77777777" w:rsidR="00984DFE" w:rsidRPr="00941748" w:rsidRDefault="00984DFE" w:rsidP="00A4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482E41BD" w14:textId="77777777" w:rsidR="00984DFE" w:rsidRPr="00941748" w:rsidRDefault="00984DFE" w:rsidP="00A4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  <w:tcBorders>
              <w:top w:val="nil"/>
            </w:tcBorders>
            <w:shd w:val="clear" w:color="auto" w:fill="auto"/>
          </w:tcPr>
          <w:p w14:paraId="319CCE85" w14:textId="77777777" w:rsidR="00984DFE" w:rsidRPr="00941748" w:rsidRDefault="00984DFE" w:rsidP="00A4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67AB9C81" w14:textId="77777777" w:rsidR="00984DFE" w:rsidRPr="00941748" w:rsidRDefault="00984DFE" w:rsidP="00A4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3D9FF90C" w14:textId="77777777" w:rsidR="00984DFE" w:rsidRPr="0094174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3D2228B0" w14:textId="77777777" w:rsidR="00984DFE" w:rsidRPr="00941748" w:rsidRDefault="00984DFE" w:rsidP="00A4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627FADEB" w14:textId="77777777" w:rsidR="00984DFE" w:rsidRPr="00941748" w:rsidRDefault="00984DFE" w:rsidP="00A4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5740033C" w14:textId="77777777" w:rsidR="00984DFE" w:rsidRPr="00941748" w:rsidRDefault="00984DFE" w:rsidP="00A4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4DC90018" w14:textId="77777777" w:rsidR="00984DFE" w:rsidRPr="0094174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331576C1" w14:textId="77777777" w:rsidR="00984DFE" w:rsidRPr="00941748" w:rsidRDefault="00984DFE" w:rsidP="00A4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5979A261" w14:textId="77777777" w:rsidR="00984DFE" w:rsidRPr="00941748" w:rsidRDefault="00984DFE" w:rsidP="00A4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2A573C08" w14:textId="77777777" w:rsidR="00984DFE" w:rsidRPr="00941748" w:rsidRDefault="00984DFE" w:rsidP="00A4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6FA6BBBF" w14:textId="77777777" w:rsidR="00984DFE" w:rsidRPr="0094174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6A7D7B1B" w14:textId="77777777" w:rsidR="00984DFE" w:rsidRPr="00941748" w:rsidRDefault="00984DFE" w:rsidP="00A4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44F69" w:rsidRPr="00941748" w14:paraId="2DF67742" w14:textId="77777777" w:rsidTr="00A4434D">
        <w:trPr>
          <w:cantSplit/>
          <w:trHeight w:val="389"/>
          <w:tblHeader/>
        </w:trPr>
        <w:tc>
          <w:tcPr>
            <w:tcW w:w="2509" w:type="dxa"/>
          </w:tcPr>
          <w:p w14:paraId="7AD750BA" w14:textId="77777777" w:rsidR="00244F69" w:rsidRPr="00941748" w:rsidRDefault="00244F69" w:rsidP="00244F6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2"/>
          </w:tcPr>
          <w:p w14:paraId="3140F1DF" w14:textId="77777777" w:rsidR="00244F69" w:rsidRPr="00941748" w:rsidRDefault="00244F69" w:rsidP="00244F6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14:paraId="238BCD0F" w14:textId="77777777" w:rsidR="00244F69" w:rsidRPr="00941748" w:rsidRDefault="00244F69" w:rsidP="00244F6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gridSpan w:val="2"/>
          </w:tcPr>
          <w:p w14:paraId="45467225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990" w:type="dxa"/>
            <w:hideMark/>
          </w:tcPr>
          <w:p w14:paraId="3A95CA09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gridSpan w:val="2"/>
          </w:tcPr>
          <w:p w14:paraId="1F7497E2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F3800F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80" w:type="dxa"/>
          </w:tcPr>
          <w:p w14:paraId="568499D0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80D9CA6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80" w:type="dxa"/>
          </w:tcPr>
          <w:p w14:paraId="7D3F6F35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59A3B78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80" w:type="dxa"/>
          </w:tcPr>
          <w:p w14:paraId="08E81DC6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BCAEABA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80" w:type="dxa"/>
          </w:tcPr>
          <w:p w14:paraId="429BCB72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6DD8A123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80" w:type="dxa"/>
          </w:tcPr>
          <w:p w14:paraId="2AAABBEB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F7F81D" w14:textId="304790A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D1154" w:rsidRPr="00941748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244F69" w:rsidRPr="00941748" w14:paraId="4DB1C1CA" w14:textId="77777777" w:rsidTr="00A4434D">
        <w:trPr>
          <w:cantSplit/>
          <w:trHeight w:val="389"/>
          <w:tblHeader/>
        </w:trPr>
        <w:tc>
          <w:tcPr>
            <w:tcW w:w="2509" w:type="dxa"/>
          </w:tcPr>
          <w:p w14:paraId="6349E93B" w14:textId="77777777" w:rsidR="00244F69" w:rsidRPr="00941748" w:rsidRDefault="00244F69" w:rsidP="00244F6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2"/>
          </w:tcPr>
          <w:p w14:paraId="25855680" w14:textId="77777777" w:rsidR="00244F69" w:rsidRPr="00941748" w:rsidRDefault="00244F69" w:rsidP="00244F6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8" w:type="dxa"/>
          </w:tcPr>
          <w:p w14:paraId="07542CB8" w14:textId="77777777" w:rsidR="00244F69" w:rsidRPr="00941748" w:rsidRDefault="00244F69" w:rsidP="00244F6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162" w:type="dxa"/>
            <w:gridSpan w:val="3"/>
          </w:tcPr>
          <w:p w14:paraId="43443582" w14:textId="77777777" w:rsidR="00244F69" w:rsidRPr="00941748" w:rsidRDefault="00244F69" w:rsidP="00244F6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41748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70" w:type="dxa"/>
            <w:gridSpan w:val="2"/>
          </w:tcPr>
          <w:p w14:paraId="2AC58B94" w14:textId="77777777" w:rsidR="00244F69" w:rsidRPr="00941748" w:rsidRDefault="00244F69" w:rsidP="00244F6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5850" w:type="dxa"/>
            <w:gridSpan w:val="9"/>
          </w:tcPr>
          <w:p w14:paraId="77886DF3" w14:textId="77777777" w:rsidR="00244F69" w:rsidRPr="00941748" w:rsidRDefault="00244F69" w:rsidP="00244F6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th-TH"/>
              </w:rPr>
            </w:pPr>
            <w:r w:rsidRPr="0094174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  <w:tc>
          <w:tcPr>
            <w:tcW w:w="180" w:type="dxa"/>
          </w:tcPr>
          <w:p w14:paraId="47EF0487" w14:textId="77777777" w:rsidR="00244F69" w:rsidRPr="00941748" w:rsidRDefault="00244F69" w:rsidP="00244F6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990" w:type="dxa"/>
          </w:tcPr>
          <w:p w14:paraId="378D959F" w14:textId="77777777" w:rsidR="00244F69" w:rsidRPr="00941748" w:rsidRDefault="00244F69" w:rsidP="00244F6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</w:tr>
      <w:tr w:rsidR="00244F69" w:rsidRPr="00941748" w14:paraId="59F190B3" w14:textId="77777777" w:rsidTr="00A4434D">
        <w:trPr>
          <w:cantSplit/>
        </w:trPr>
        <w:tc>
          <w:tcPr>
            <w:tcW w:w="2509" w:type="dxa"/>
            <w:hideMark/>
          </w:tcPr>
          <w:p w14:paraId="376431BC" w14:textId="77777777" w:rsidR="00244F69" w:rsidRPr="00941748" w:rsidRDefault="00244F69" w:rsidP="00244F69">
            <w:pPr>
              <w:spacing w:line="240" w:lineRule="auto"/>
              <w:ind w:right="-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980" w:type="dxa"/>
            <w:gridSpan w:val="2"/>
          </w:tcPr>
          <w:p w14:paraId="19D4BA7D" w14:textId="77777777" w:rsidR="00244F69" w:rsidRPr="00941748" w:rsidRDefault="00244F69" w:rsidP="00244F69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14:paraId="110301F0" w14:textId="77777777" w:rsidR="00244F69" w:rsidRPr="00941748" w:rsidRDefault="00244F69" w:rsidP="00244F6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</w:tcPr>
          <w:p w14:paraId="3B6E1454" w14:textId="77777777" w:rsidR="00244F69" w:rsidRPr="00941748" w:rsidRDefault="00244F69" w:rsidP="00244F69">
            <w:pPr>
              <w:pStyle w:val="acctfourfigures"/>
              <w:tabs>
                <w:tab w:val="decimal" w:pos="619"/>
              </w:tabs>
              <w:spacing w:line="240" w:lineRule="atLeast"/>
              <w:ind w:lef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  <w:gridSpan w:val="2"/>
          </w:tcPr>
          <w:p w14:paraId="090EA094" w14:textId="77777777" w:rsidR="00244F69" w:rsidRPr="00941748" w:rsidRDefault="00244F69" w:rsidP="00244F69">
            <w:pPr>
              <w:pStyle w:val="acctfourfigures"/>
              <w:tabs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  <w:gridSpan w:val="2"/>
          </w:tcPr>
          <w:p w14:paraId="1132FAE0" w14:textId="77777777" w:rsidR="00244F69" w:rsidRPr="00941748" w:rsidRDefault="00244F69" w:rsidP="00244F6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6BCF2430" w14:textId="77777777" w:rsidR="00244F69" w:rsidRPr="00941748" w:rsidRDefault="00244F69" w:rsidP="00244F69">
            <w:pPr>
              <w:pStyle w:val="acctfourfigures"/>
              <w:tabs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04AC23DA" w14:textId="77777777" w:rsidR="00244F69" w:rsidRPr="00941748" w:rsidRDefault="00244F69" w:rsidP="00244F6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5AE81093" w14:textId="77777777" w:rsidR="00244F69" w:rsidRPr="00941748" w:rsidRDefault="00244F69" w:rsidP="00244F69">
            <w:pPr>
              <w:pStyle w:val="acctfourfigures"/>
              <w:tabs>
                <w:tab w:val="decimal" w:pos="619"/>
              </w:tabs>
              <w:spacing w:line="240" w:lineRule="atLeast"/>
              <w:ind w:lef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13D0C1F4" w14:textId="77777777" w:rsidR="00244F69" w:rsidRPr="00941748" w:rsidRDefault="00244F69" w:rsidP="00244F6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AAD6C5B" w14:textId="77777777" w:rsidR="00244F69" w:rsidRPr="00941748" w:rsidRDefault="00244F69" w:rsidP="00244F69">
            <w:pPr>
              <w:pStyle w:val="acctfourfigures"/>
              <w:tabs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7A22BA2B" w14:textId="77777777" w:rsidR="00244F69" w:rsidRPr="00941748" w:rsidRDefault="00244F69" w:rsidP="00244F69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214CFF08" w14:textId="77777777" w:rsidR="00244F69" w:rsidRPr="00941748" w:rsidRDefault="00244F69" w:rsidP="00244F69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21E08FAE" w14:textId="77777777" w:rsidR="00244F69" w:rsidRPr="00941748" w:rsidRDefault="00244F69" w:rsidP="00244F6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3EF4BB69" w14:textId="77777777" w:rsidR="00244F69" w:rsidRPr="00941748" w:rsidRDefault="00244F69" w:rsidP="00244F69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4DC683A2" w14:textId="77777777" w:rsidR="00244F69" w:rsidRPr="00941748" w:rsidRDefault="00244F69" w:rsidP="00244F69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0" w:type="dxa"/>
          </w:tcPr>
          <w:p w14:paraId="53B4CB8C" w14:textId="77777777" w:rsidR="00244F69" w:rsidRPr="00941748" w:rsidRDefault="00244F69" w:rsidP="00244F69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</w:tr>
      <w:tr w:rsidR="00CD1154" w:rsidRPr="00941748" w14:paraId="3580E4A2" w14:textId="77777777" w:rsidTr="00A4434D">
        <w:trPr>
          <w:cantSplit/>
        </w:trPr>
        <w:tc>
          <w:tcPr>
            <w:tcW w:w="2509" w:type="dxa"/>
            <w:hideMark/>
          </w:tcPr>
          <w:p w14:paraId="234910E0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บริษัท เสริมสุข โฮลดิ้งส์ จำกัด</w:t>
            </w:r>
          </w:p>
        </w:tc>
        <w:tc>
          <w:tcPr>
            <w:tcW w:w="1980" w:type="dxa"/>
            <w:gridSpan w:val="2"/>
            <w:hideMark/>
          </w:tcPr>
          <w:p w14:paraId="45191FCA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9" w:hanging="29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การลงทุนและถือหุ้นในบริษัทอื่น</w:t>
            </w:r>
          </w:p>
        </w:tc>
        <w:tc>
          <w:tcPr>
            <w:tcW w:w="178" w:type="dxa"/>
          </w:tcPr>
          <w:p w14:paraId="6FE56DFC" w14:textId="77777777" w:rsidR="00CD1154" w:rsidRPr="00941748" w:rsidRDefault="00CD1154" w:rsidP="00CD115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</w:tcPr>
          <w:p w14:paraId="430E8050" w14:textId="77777777" w:rsidR="00CD1154" w:rsidRPr="00941748" w:rsidRDefault="00CD1154" w:rsidP="00CD115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FB94213" w14:textId="3F16AFBF" w:rsidR="00CD1154" w:rsidRPr="00941748" w:rsidRDefault="00CD1154" w:rsidP="00CD115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080" w:type="dxa"/>
            <w:gridSpan w:val="2"/>
          </w:tcPr>
          <w:p w14:paraId="1128B18A" w14:textId="77777777" w:rsidR="00CD1154" w:rsidRPr="00941748" w:rsidRDefault="00CD1154" w:rsidP="00CD115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12FBE6B" w14:textId="77777777" w:rsidR="00CD1154" w:rsidRPr="00941748" w:rsidRDefault="00CD1154" w:rsidP="00CD115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  <w:gridSpan w:val="2"/>
          </w:tcPr>
          <w:p w14:paraId="7FA8ED0D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39D05C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E9B184B" w14:textId="7D508306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180" w:type="dxa"/>
          </w:tcPr>
          <w:p w14:paraId="6EFF9F6E" w14:textId="77777777" w:rsidR="00CD1154" w:rsidRPr="00941748" w:rsidRDefault="00CD1154" w:rsidP="00CD115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5F9422EA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10C50D6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180" w:type="dxa"/>
          </w:tcPr>
          <w:p w14:paraId="6085F5CF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FF6E73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E33FEC3" w14:textId="64DB1625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180" w:type="dxa"/>
          </w:tcPr>
          <w:p w14:paraId="7BC13C47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326DE6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CAEDF02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180" w:type="dxa"/>
          </w:tcPr>
          <w:p w14:paraId="2BAE0A06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F387E22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EC347CB" w14:textId="354BD9AF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4A618C1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106E11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85B66BC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1154" w:rsidRPr="00941748" w14:paraId="7F8161F1" w14:textId="77777777" w:rsidTr="00A4434D">
        <w:trPr>
          <w:cantSplit/>
        </w:trPr>
        <w:tc>
          <w:tcPr>
            <w:tcW w:w="2509" w:type="dxa"/>
            <w:hideMark/>
          </w:tcPr>
          <w:p w14:paraId="2CCFE661" w14:textId="7CDE7614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941748">
              <w:rPr>
                <w:rFonts w:ascii="Angsana New" w:hAnsi="Angsana New"/>
                <w:spacing w:val="-8"/>
                <w:sz w:val="30"/>
                <w:szCs w:val="30"/>
              </w:rPr>
              <w:t>Great Brands Limited</w:t>
            </w:r>
          </w:p>
        </w:tc>
        <w:tc>
          <w:tcPr>
            <w:tcW w:w="1980" w:type="dxa"/>
            <w:gridSpan w:val="2"/>
          </w:tcPr>
          <w:p w14:paraId="3EC5F4AD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บริหารตราสินค้า</w:t>
            </w:r>
          </w:p>
        </w:tc>
        <w:tc>
          <w:tcPr>
            <w:tcW w:w="178" w:type="dxa"/>
          </w:tcPr>
          <w:p w14:paraId="4B4857BB" w14:textId="77777777" w:rsidR="00CD1154" w:rsidRPr="00941748" w:rsidRDefault="00CD1154" w:rsidP="00CD115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</w:tcPr>
          <w:p w14:paraId="315A7454" w14:textId="1E2E1D99" w:rsidR="00CD1154" w:rsidRPr="00941748" w:rsidRDefault="00CD1154" w:rsidP="00CD115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1080" w:type="dxa"/>
            <w:gridSpan w:val="2"/>
          </w:tcPr>
          <w:p w14:paraId="762D9AB8" w14:textId="77777777" w:rsidR="00CD1154" w:rsidRPr="00941748" w:rsidRDefault="00CD1154" w:rsidP="00CD115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1260" w:type="dxa"/>
            <w:gridSpan w:val="3"/>
          </w:tcPr>
          <w:p w14:paraId="4E958DBD" w14:textId="597155D6" w:rsidR="00CD1154" w:rsidRPr="00941748" w:rsidRDefault="00CD1154" w:rsidP="00CD115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HKD 1,000</w:t>
            </w:r>
          </w:p>
        </w:tc>
        <w:tc>
          <w:tcPr>
            <w:tcW w:w="1170" w:type="dxa"/>
            <w:gridSpan w:val="2"/>
          </w:tcPr>
          <w:p w14:paraId="5A6B601A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HKD 1,000</w:t>
            </w:r>
          </w:p>
        </w:tc>
        <w:tc>
          <w:tcPr>
            <w:tcW w:w="180" w:type="dxa"/>
          </w:tcPr>
          <w:p w14:paraId="6452BA7B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C8F63F" w14:textId="44B3C73C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4,134</w:t>
            </w:r>
          </w:p>
        </w:tc>
        <w:tc>
          <w:tcPr>
            <w:tcW w:w="180" w:type="dxa"/>
          </w:tcPr>
          <w:p w14:paraId="3C9BA880" w14:textId="77777777" w:rsidR="00CD1154" w:rsidRPr="00941748" w:rsidRDefault="00CD1154" w:rsidP="00CD1154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3A9C19A1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4,134</w:t>
            </w:r>
          </w:p>
        </w:tc>
        <w:tc>
          <w:tcPr>
            <w:tcW w:w="180" w:type="dxa"/>
          </w:tcPr>
          <w:p w14:paraId="11901B3E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071E69F" w14:textId="6E708CB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CA95E72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98F87B" w14:textId="03CBFD38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1154" w:rsidRPr="00941748" w14:paraId="1E1CDF66" w14:textId="77777777" w:rsidTr="00A4434D">
        <w:trPr>
          <w:cantSplit/>
        </w:trPr>
        <w:tc>
          <w:tcPr>
            <w:tcW w:w="2509" w:type="dxa"/>
            <w:tcBorders>
              <w:bottom w:val="nil"/>
            </w:tcBorders>
            <w:hideMark/>
          </w:tcPr>
          <w:p w14:paraId="219763E6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บริษัท  เสริมสุข เทรนนิ่ง จำกัด</w:t>
            </w:r>
          </w:p>
        </w:tc>
        <w:tc>
          <w:tcPr>
            <w:tcW w:w="1980" w:type="dxa"/>
            <w:gridSpan w:val="2"/>
            <w:tcBorders>
              <w:bottom w:val="nil"/>
            </w:tcBorders>
            <w:hideMark/>
          </w:tcPr>
          <w:p w14:paraId="47E02015" w14:textId="77777777" w:rsidR="00CD1154" w:rsidRPr="00941748" w:rsidRDefault="00CD1154" w:rsidP="00CD1154">
            <w:pPr>
              <w:tabs>
                <w:tab w:val="clear" w:pos="454"/>
                <w:tab w:val="decimal" w:pos="461"/>
              </w:tabs>
              <w:ind w:left="299" w:hanging="299"/>
              <w:rPr>
                <w:rFonts w:cs="Times New Roman"/>
                <w:b/>
                <w:bCs/>
                <w:lang w:val="en-GB" w:eastAsia="en-GB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บริการพัฒนาบุคลากรและองค์กร</w:t>
            </w:r>
          </w:p>
        </w:tc>
        <w:tc>
          <w:tcPr>
            <w:tcW w:w="178" w:type="dxa"/>
            <w:tcBorders>
              <w:bottom w:val="nil"/>
            </w:tcBorders>
          </w:tcPr>
          <w:p w14:paraId="7C3BA1F0" w14:textId="77777777" w:rsidR="00CD1154" w:rsidRPr="00941748" w:rsidRDefault="00CD1154" w:rsidP="00CD115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489C991D" w14:textId="77777777" w:rsidR="00CD1154" w:rsidRPr="00941748" w:rsidRDefault="00CD1154" w:rsidP="00CD115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6C06C00" w14:textId="5F057151" w:rsidR="00CD1154" w:rsidRPr="00941748" w:rsidRDefault="00CD1154" w:rsidP="00CD115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6EFC008F" w14:textId="77777777" w:rsidR="00CD1154" w:rsidRPr="00941748" w:rsidRDefault="00CD1154" w:rsidP="00CD115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4AE4F81" w14:textId="77777777" w:rsidR="00CD1154" w:rsidRPr="00941748" w:rsidRDefault="00CD1154" w:rsidP="00CD115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78" w:type="dxa"/>
            <w:tcBorders>
              <w:bottom w:val="nil"/>
            </w:tcBorders>
          </w:tcPr>
          <w:p w14:paraId="3E2CF4E2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nil"/>
            </w:tcBorders>
          </w:tcPr>
          <w:p w14:paraId="7A4B561A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DBB66F4" w14:textId="615C6A52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80" w:type="dxa"/>
            <w:tcBorders>
              <w:bottom w:val="nil"/>
            </w:tcBorders>
          </w:tcPr>
          <w:p w14:paraId="79698B35" w14:textId="77777777" w:rsidR="00CD1154" w:rsidRPr="00941748" w:rsidRDefault="00CD1154" w:rsidP="00CD115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10E7806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31F5D1E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80" w:type="dxa"/>
            <w:tcBorders>
              <w:bottom w:val="nil"/>
            </w:tcBorders>
          </w:tcPr>
          <w:p w14:paraId="654400B1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5F7EE3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CDB7A5D" w14:textId="7DAF09C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80" w:type="dxa"/>
            <w:tcBorders>
              <w:bottom w:val="nil"/>
            </w:tcBorders>
          </w:tcPr>
          <w:p w14:paraId="0AF2407E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A0DB3F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807BF93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80" w:type="dxa"/>
            <w:tcBorders>
              <w:bottom w:val="nil"/>
            </w:tcBorders>
          </w:tcPr>
          <w:p w14:paraId="3C4D5361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52140C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D847611" w14:textId="69D7F848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5DB27577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5149D9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38AC7BA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1154" w:rsidRPr="00941748" w14:paraId="06ACCDEC" w14:textId="77777777" w:rsidTr="00A4434D">
        <w:trPr>
          <w:cantSplit/>
          <w:trHeight w:val="197"/>
        </w:trPr>
        <w:tc>
          <w:tcPr>
            <w:tcW w:w="2509" w:type="dxa"/>
            <w:tcBorders>
              <w:top w:val="nil"/>
              <w:bottom w:val="nil"/>
            </w:tcBorders>
            <w:hideMark/>
          </w:tcPr>
          <w:p w14:paraId="54B301B4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0" w:type="dxa"/>
            <w:tcBorders>
              <w:top w:val="nil"/>
              <w:bottom w:val="nil"/>
            </w:tcBorders>
          </w:tcPr>
          <w:p w14:paraId="72553253" w14:textId="77777777" w:rsidR="00CD1154" w:rsidRPr="00941748" w:rsidRDefault="00CD1154" w:rsidP="00CD115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420" w:type="dxa"/>
            <w:tcBorders>
              <w:top w:val="nil"/>
              <w:bottom w:val="nil"/>
            </w:tcBorders>
          </w:tcPr>
          <w:p w14:paraId="4978957C" w14:textId="77777777" w:rsidR="00CD1154" w:rsidRPr="00941748" w:rsidRDefault="00CD1154" w:rsidP="00CD1154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320B8F4A" w14:textId="77777777" w:rsidR="00CD1154" w:rsidRPr="00941748" w:rsidRDefault="00CD1154" w:rsidP="00CD115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0084CA2D" w14:textId="77777777" w:rsidR="00CD1154" w:rsidRPr="00941748" w:rsidRDefault="00CD1154" w:rsidP="00CD1154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vAlign w:val="bottom"/>
          </w:tcPr>
          <w:p w14:paraId="014CCDFC" w14:textId="77777777" w:rsidR="00CD1154" w:rsidRPr="00941748" w:rsidRDefault="00CD1154" w:rsidP="00CD1154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7A86E169" w14:textId="77777777" w:rsidR="00CD1154" w:rsidRPr="00941748" w:rsidRDefault="00CD1154" w:rsidP="00CD1154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gridSpan w:val="2"/>
            <w:tcBorders>
              <w:top w:val="nil"/>
              <w:bottom w:val="nil"/>
            </w:tcBorders>
            <w:vAlign w:val="bottom"/>
          </w:tcPr>
          <w:p w14:paraId="23826C92" w14:textId="77777777" w:rsidR="00CD1154" w:rsidRPr="00941748" w:rsidRDefault="00CD1154" w:rsidP="00CD1154">
            <w:pPr>
              <w:pStyle w:val="acctfourfigures"/>
              <w:tabs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8BEC16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BECFA08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D40F048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4EB8CC" w14:textId="6734859D" w:rsidR="00CD1154" w:rsidRPr="00941748" w:rsidRDefault="00CD1154" w:rsidP="00CD115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606,634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A143E40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A51CC6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606,634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A4DDE20" w14:textId="27F7F411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4F57C0" w14:textId="37005CB5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E650B2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CB27E87" w14:textId="77777777" w:rsidR="00CD1154" w:rsidRPr="00941748" w:rsidRDefault="00CD1154" w:rsidP="00CD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E649826" w14:textId="77777777" w:rsidR="00A4434D" w:rsidRPr="00941748" w:rsidRDefault="00A4434D" w:rsidP="00D76B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642DB33C" w14:textId="77777777" w:rsidR="00E549B9" w:rsidRPr="00941748" w:rsidRDefault="004D0C92" w:rsidP="00D76B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941748">
        <w:rPr>
          <w:rFonts w:ascii="Angsana New" w:hAnsi="Angsana New" w:cs="Angsana New"/>
          <w:sz w:val="30"/>
          <w:szCs w:val="30"/>
          <w:cs/>
        </w:rPr>
        <w:t>บริษัทย่อยทั้งหมดดำเนินธุรกิจในประเทศไทยยกเว้น</w:t>
      </w:r>
      <w:r w:rsidRPr="00941748">
        <w:rPr>
          <w:rFonts w:ascii="Angsana New" w:hAnsi="Angsana New"/>
          <w:spacing w:val="-8"/>
          <w:sz w:val="30"/>
          <w:szCs w:val="30"/>
        </w:rPr>
        <w:t xml:space="preserve"> Great Brands Limited</w:t>
      </w:r>
      <w:r w:rsidRPr="00941748">
        <w:rPr>
          <w:rFonts w:ascii="Angsana New" w:hAnsi="Angsana New"/>
          <w:sz w:val="30"/>
          <w:szCs w:val="30"/>
        </w:rPr>
        <w:t xml:space="preserve"> </w:t>
      </w:r>
      <w:r w:rsidRPr="00941748">
        <w:rPr>
          <w:rFonts w:ascii="Angsana New" w:hAnsi="Angsana New" w:cs="Angsana New"/>
          <w:sz w:val="30"/>
          <w:szCs w:val="30"/>
          <w:cs/>
        </w:rPr>
        <w:t>ดำเนินธุรกิจในประเทศ</w:t>
      </w:r>
      <w:r w:rsidRPr="00941748">
        <w:rPr>
          <w:rFonts w:ascii="Angsana New" w:hAnsi="Angsana New" w:cs="Angsana New" w:hint="cs"/>
          <w:sz w:val="30"/>
          <w:szCs w:val="30"/>
          <w:cs/>
        </w:rPr>
        <w:t>ฮ่องกง</w:t>
      </w:r>
    </w:p>
    <w:p w14:paraId="4841DEEF" w14:textId="77777777" w:rsidR="00C51DA5" w:rsidRPr="00941748" w:rsidRDefault="00C51DA5" w:rsidP="00BB6625">
      <w:pPr>
        <w:tabs>
          <w:tab w:val="clear" w:pos="907"/>
        </w:tabs>
        <w:spacing w:line="240" w:lineRule="auto"/>
        <w:ind w:left="540" w:right="387"/>
        <w:jc w:val="thaiDistribute"/>
        <w:rPr>
          <w:rFonts w:ascii="Angsana New" w:hAnsi="Angsana New"/>
          <w:color w:val="000000"/>
          <w:sz w:val="30"/>
          <w:szCs w:val="30"/>
          <w:cs/>
        </w:rPr>
        <w:sectPr w:rsidR="00C51DA5" w:rsidRPr="00941748" w:rsidSect="00E67BC6">
          <w:footerReference w:type="first" r:id="rId18"/>
          <w:pgSz w:w="16834" w:h="11909" w:orient="landscape" w:code="9"/>
          <w:pgMar w:top="691" w:right="1152" w:bottom="576" w:left="1152" w:header="720" w:footer="720" w:gutter="0"/>
          <w:paperSrc w:first="15" w:other="15"/>
          <w:cols w:space="720"/>
          <w:titlePg/>
        </w:sectPr>
      </w:pPr>
    </w:p>
    <w:p w14:paraId="2212645F" w14:textId="77777777" w:rsidR="00B155AC" w:rsidRPr="00941748" w:rsidRDefault="004818D9" w:rsidP="000F5A1C">
      <w:pPr>
        <w:pStyle w:val="BodyText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after="0" w:line="240" w:lineRule="auto"/>
        <w:ind w:right="-43" w:hanging="567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94174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36A1596B" w14:textId="77777777" w:rsidR="00210C85" w:rsidRPr="00941748" w:rsidRDefault="00210C85" w:rsidP="00210C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66F02D98" w14:textId="77777777" w:rsidR="002D74CC" w:rsidRPr="00941748" w:rsidRDefault="002D74CC" w:rsidP="008D5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7" w:right="-43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94174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การซื้อ จำหน่ายและโอนอาคารและอุปกรณ์ระหว่างงวดสามเดือนสิ้นสุดวันที่ </w:t>
      </w:r>
      <w:r w:rsidR="00952D9C" w:rsidRPr="00941748">
        <w:rPr>
          <w:rFonts w:ascii="Angsana New" w:hAnsi="Angsana New"/>
          <w:spacing w:val="2"/>
          <w:sz w:val="30"/>
          <w:szCs w:val="30"/>
          <w:cs/>
        </w:rPr>
        <w:t>31 ธันวาคม 25</w:t>
      </w:r>
      <w:r w:rsidR="00244F69" w:rsidRPr="00941748">
        <w:rPr>
          <w:rFonts w:ascii="Angsana New" w:hAnsi="Angsana New"/>
          <w:spacing w:val="2"/>
          <w:sz w:val="30"/>
          <w:szCs w:val="30"/>
        </w:rPr>
        <w:t>60</w:t>
      </w:r>
      <w:r w:rsidR="00952D9C" w:rsidRPr="00941748">
        <w:rPr>
          <w:rFonts w:ascii="Angsana New" w:hAnsi="Angsana New"/>
          <w:spacing w:val="2"/>
          <w:sz w:val="30"/>
          <w:szCs w:val="30"/>
          <w:cs/>
        </w:rPr>
        <w:t xml:space="preserve"> และ </w:t>
      </w:r>
      <w:r w:rsidR="00D86826" w:rsidRPr="00941748">
        <w:rPr>
          <w:rFonts w:ascii="Angsana New" w:hAnsi="Angsana New"/>
          <w:spacing w:val="2"/>
          <w:sz w:val="30"/>
          <w:szCs w:val="30"/>
        </w:rPr>
        <w:t>255</w:t>
      </w:r>
      <w:r w:rsidR="00244F69" w:rsidRPr="00941748">
        <w:rPr>
          <w:rFonts w:ascii="Angsana New" w:hAnsi="Angsana New"/>
          <w:spacing w:val="2"/>
          <w:sz w:val="30"/>
          <w:szCs w:val="30"/>
        </w:rPr>
        <w:t>9</w:t>
      </w:r>
      <w:r w:rsidR="00952D9C" w:rsidRPr="00941748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941748">
        <w:rPr>
          <w:rFonts w:ascii="Angsana New" w:hAnsi="Angsana New"/>
          <w:color w:val="000000"/>
          <w:spacing w:val="2"/>
          <w:sz w:val="30"/>
          <w:szCs w:val="30"/>
          <w:cs/>
        </w:rPr>
        <w:t>มีดั</w:t>
      </w:r>
      <w:r w:rsidRPr="00941748">
        <w:rPr>
          <w:rFonts w:ascii="Angsana New" w:hAnsi="Angsana New"/>
          <w:color w:val="000000"/>
          <w:spacing w:val="-4"/>
          <w:sz w:val="30"/>
          <w:szCs w:val="30"/>
          <w:cs/>
        </w:rPr>
        <w:t>งนี้</w:t>
      </w:r>
    </w:p>
    <w:p w14:paraId="27120440" w14:textId="77777777" w:rsidR="002D74CC" w:rsidRPr="00941748" w:rsidRDefault="002D74CC" w:rsidP="008D5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7" w:right="-43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170"/>
        <w:gridCol w:w="270"/>
        <w:gridCol w:w="1080"/>
        <w:gridCol w:w="270"/>
        <w:gridCol w:w="1170"/>
      </w:tblGrid>
      <w:tr w:rsidR="00706CC0" w:rsidRPr="00941748" w14:paraId="33CA718C" w14:textId="77777777" w:rsidTr="003359B5">
        <w:tc>
          <w:tcPr>
            <w:tcW w:w="3870" w:type="dxa"/>
          </w:tcPr>
          <w:p w14:paraId="7939D188" w14:textId="77777777" w:rsidR="00706CC0" w:rsidRPr="00941748" w:rsidRDefault="00706CC0" w:rsidP="003359B5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3A2836C8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06CC0" w:rsidRPr="00941748" w14:paraId="1393712A" w14:textId="77777777" w:rsidTr="003359B5">
        <w:tc>
          <w:tcPr>
            <w:tcW w:w="3870" w:type="dxa"/>
          </w:tcPr>
          <w:p w14:paraId="7872C7FF" w14:textId="77777777" w:rsidR="00706CC0" w:rsidRPr="00941748" w:rsidRDefault="00706CC0" w:rsidP="003359B5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417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417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520" w:type="dxa"/>
            <w:gridSpan w:val="3"/>
          </w:tcPr>
          <w:p w14:paraId="666F6E0E" w14:textId="77777777" w:rsidR="00706CC0" w:rsidRPr="00941748" w:rsidRDefault="00706CC0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244F69"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5BDE08FE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00BE66A" w14:textId="77777777" w:rsidR="00706CC0" w:rsidRPr="00941748" w:rsidRDefault="00706CC0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244F69" w:rsidRPr="00941748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706CC0" w:rsidRPr="00941748" w14:paraId="1DDE1E32" w14:textId="77777777" w:rsidTr="003359B5">
        <w:tc>
          <w:tcPr>
            <w:tcW w:w="3870" w:type="dxa"/>
          </w:tcPr>
          <w:p w14:paraId="1A690717" w14:textId="77777777" w:rsidR="00706CC0" w:rsidRPr="00941748" w:rsidRDefault="00706CC0" w:rsidP="003359B5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41C4FD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582EEA43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DDE9B4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4E5B5E4E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3DADDB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33436408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614699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706CC0" w:rsidRPr="00941748" w14:paraId="2AE88F10" w14:textId="77777777" w:rsidTr="003359B5">
        <w:tc>
          <w:tcPr>
            <w:tcW w:w="3870" w:type="dxa"/>
          </w:tcPr>
          <w:p w14:paraId="6D3929FF" w14:textId="77777777" w:rsidR="00706CC0" w:rsidRPr="00941748" w:rsidRDefault="00706CC0" w:rsidP="003359B5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50D0091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14:paraId="1EDB87EE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FA735A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31281EE2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35A01C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14:paraId="034C547A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517B01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706CC0" w:rsidRPr="00941748" w14:paraId="20E5D7E0" w14:textId="77777777" w:rsidTr="003359B5">
        <w:tc>
          <w:tcPr>
            <w:tcW w:w="3870" w:type="dxa"/>
          </w:tcPr>
          <w:p w14:paraId="36C51E0C" w14:textId="77777777" w:rsidR="00706CC0" w:rsidRPr="00941748" w:rsidRDefault="00706CC0" w:rsidP="003359B5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31E85E8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0503DD11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44891B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94174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</w:tcPr>
          <w:p w14:paraId="604C7F90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C69E56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6BB54E76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900393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94174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</w:tr>
      <w:tr w:rsidR="00706CC0" w:rsidRPr="00941748" w14:paraId="703634BD" w14:textId="77777777" w:rsidTr="003359B5">
        <w:tc>
          <w:tcPr>
            <w:tcW w:w="3870" w:type="dxa"/>
          </w:tcPr>
          <w:p w14:paraId="2C976C11" w14:textId="77777777" w:rsidR="00706CC0" w:rsidRPr="00941748" w:rsidRDefault="00706CC0" w:rsidP="003359B5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8198AC9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EE2D38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497BE9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270" w:type="dxa"/>
          </w:tcPr>
          <w:p w14:paraId="002366D3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2C6393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F4DDB6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EA7924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706CC0" w:rsidRPr="00941748" w14:paraId="52C7294A" w14:textId="77777777" w:rsidTr="003359B5">
        <w:tc>
          <w:tcPr>
            <w:tcW w:w="3870" w:type="dxa"/>
          </w:tcPr>
          <w:p w14:paraId="6A922E9E" w14:textId="77777777" w:rsidR="00706CC0" w:rsidRPr="00941748" w:rsidRDefault="00706CC0" w:rsidP="003359B5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05135C43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4F69" w:rsidRPr="00941748" w14:paraId="10ED2059" w14:textId="77777777" w:rsidTr="003359B5">
        <w:tc>
          <w:tcPr>
            <w:tcW w:w="3870" w:type="dxa"/>
          </w:tcPr>
          <w:p w14:paraId="3D87E981" w14:textId="77777777" w:rsidR="00244F69" w:rsidRPr="00941748" w:rsidRDefault="00244F69" w:rsidP="00244F69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080" w:type="dxa"/>
          </w:tcPr>
          <w:p w14:paraId="2215C9BD" w14:textId="4A6C449B" w:rsidR="00244F69" w:rsidRPr="00941748" w:rsidRDefault="00A254D6" w:rsidP="00A2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3,118</w:t>
            </w:r>
          </w:p>
        </w:tc>
        <w:tc>
          <w:tcPr>
            <w:tcW w:w="270" w:type="dxa"/>
          </w:tcPr>
          <w:p w14:paraId="38E92343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FAA5BE" w14:textId="6E9414C9" w:rsidR="00244F69" w:rsidRPr="00941748" w:rsidRDefault="00A254D6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2" w:right="-18" w:hanging="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B55326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43AC92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11,850</w:t>
            </w:r>
          </w:p>
        </w:tc>
        <w:tc>
          <w:tcPr>
            <w:tcW w:w="270" w:type="dxa"/>
          </w:tcPr>
          <w:p w14:paraId="6E406016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B3205B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2" w:right="-18" w:hanging="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4F69" w:rsidRPr="00941748" w14:paraId="2D96E85A" w14:textId="77777777" w:rsidTr="003359B5">
        <w:tc>
          <w:tcPr>
            <w:tcW w:w="3870" w:type="dxa"/>
          </w:tcPr>
          <w:p w14:paraId="492C2261" w14:textId="77777777" w:rsidR="00244F69" w:rsidRPr="00941748" w:rsidRDefault="00244F69" w:rsidP="00244F69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  <w:r w:rsidRPr="009417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อุปกรณ์และเครื่องมือเครื่องใช้</w:t>
            </w:r>
          </w:p>
        </w:tc>
        <w:tc>
          <w:tcPr>
            <w:tcW w:w="1080" w:type="dxa"/>
          </w:tcPr>
          <w:p w14:paraId="3D2FB4FC" w14:textId="14398FCB" w:rsidR="00244F69" w:rsidRPr="00941748" w:rsidRDefault="00A254D6" w:rsidP="00A2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24,643</w:t>
            </w:r>
          </w:p>
        </w:tc>
        <w:tc>
          <w:tcPr>
            <w:tcW w:w="270" w:type="dxa"/>
          </w:tcPr>
          <w:p w14:paraId="6A3F07E7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1F1963" w14:textId="705E9F17" w:rsidR="00244F69" w:rsidRPr="00941748" w:rsidRDefault="00A254D6" w:rsidP="00A2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71DB718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05DC2E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70,483</w:t>
            </w:r>
          </w:p>
        </w:tc>
        <w:tc>
          <w:tcPr>
            <w:tcW w:w="270" w:type="dxa"/>
          </w:tcPr>
          <w:p w14:paraId="1DDC76A1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BFAE85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244F69" w:rsidRPr="00941748" w14:paraId="469EBFDD" w14:textId="77777777" w:rsidTr="003359B5">
        <w:tc>
          <w:tcPr>
            <w:tcW w:w="3870" w:type="dxa"/>
          </w:tcPr>
          <w:p w14:paraId="115C9BD7" w14:textId="77777777" w:rsidR="00244F69" w:rsidRPr="00941748" w:rsidRDefault="00244F69" w:rsidP="00244F69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28D34419" w14:textId="55F7C025" w:rsidR="00244F69" w:rsidRPr="00941748" w:rsidRDefault="00A254D6" w:rsidP="00A2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1,696</w:t>
            </w:r>
          </w:p>
        </w:tc>
        <w:tc>
          <w:tcPr>
            <w:tcW w:w="270" w:type="dxa"/>
          </w:tcPr>
          <w:p w14:paraId="4BE84760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0714FA" w14:textId="73173AD9" w:rsidR="00244F69" w:rsidRPr="00941748" w:rsidRDefault="00A254D6" w:rsidP="00A2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BC9244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43ED34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270" w:type="dxa"/>
          </w:tcPr>
          <w:p w14:paraId="58EFCE10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C1246B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4F69" w:rsidRPr="00941748" w14:paraId="7840D1D7" w14:textId="77777777" w:rsidTr="003359B5">
        <w:tc>
          <w:tcPr>
            <w:tcW w:w="3870" w:type="dxa"/>
          </w:tcPr>
          <w:p w14:paraId="53335475" w14:textId="77777777" w:rsidR="00244F69" w:rsidRPr="00941748" w:rsidRDefault="00244F69" w:rsidP="00244F69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</w:tcPr>
          <w:p w14:paraId="733BEECF" w14:textId="57E93589" w:rsidR="00244F69" w:rsidRPr="00941748" w:rsidRDefault="00A254D6" w:rsidP="00A2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1,891</w:t>
            </w:r>
          </w:p>
        </w:tc>
        <w:tc>
          <w:tcPr>
            <w:tcW w:w="270" w:type="dxa"/>
          </w:tcPr>
          <w:p w14:paraId="5D456106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A81DB0" w14:textId="36B727B5" w:rsidR="00244F69" w:rsidRPr="00941748" w:rsidRDefault="00A254D6" w:rsidP="00A2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5187C21A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2E3F21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10,156</w:t>
            </w:r>
          </w:p>
        </w:tc>
        <w:tc>
          <w:tcPr>
            <w:tcW w:w="270" w:type="dxa"/>
          </w:tcPr>
          <w:p w14:paraId="6938AD1A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55AFAA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244F69" w:rsidRPr="00941748" w14:paraId="5948329E" w14:textId="77777777" w:rsidTr="003359B5">
        <w:tc>
          <w:tcPr>
            <w:tcW w:w="3870" w:type="dxa"/>
          </w:tcPr>
          <w:p w14:paraId="69BF1113" w14:textId="77777777" w:rsidR="00244F69" w:rsidRPr="00941748" w:rsidRDefault="00244F69" w:rsidP="00244F69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1080" w:type="dxa"/>
          </w:tcPr>
          <w:p w14:paraId="61FEFC5D" w14:textId="6EB56729" w:rsidR="00244F69" w:rsidRPr="00941748" w:rsidRDefault="00A254D6" w:rsidP="00A2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28,267</w:t>
            </w:r>
          </w:p>
        </w:tc>
        <w:tc>
          <w:tcPr>
            <w:tcW w:w="270" w:type="dxa"/>
          </w:tcPr>
          <w:p w14:paraId="0E245C4C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F5814A" w14:textId="2F640F00" w:rsidR="00244F69" w:rsidRPr="00941748" w:rsidRDefault="000A3B49" w:rsidP="00A2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52" w:right="-108" w:hanging="2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68,280</w:t>
            </w:r>
          </w:p>
        </w:tc>
        <w:tc>
          <w:tcPr>
            <w:tcW w:w="270" w:type="dxa"/>
          </w:tcPr>
          <w:p w14:paraId="1C6DB7C5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2FC9C6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5C762A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2DFCCE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52" w:right="-108" w:hanging="260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32,911</w:t>
            </w:r>
          </w:p>
        </w:tc>
      </w:tr>
      <w:tr w:rsidR="00244F69" w:rsidRPr="00941748" w14:paraId="6ABE66C6" w14:textId="77777777" w:rsidTr="003359B5">
        <w:tc>
          <w:tcPr>
            <w:tcW w:w="3870" w:type="dxa"/>
          </w:tcPr>
          <w:p w14:paraId="41CAB1B0" w14:textId="77777777" w:rsidR="00244F69" w:rsidRPr="00941748" w:rsidRDefault="00244F69" w:rsidP="00244F69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อุปกรณ์ส่งเสริมการตลาด</w:t>
            </w:r>
          </w:p>
        </w:tc>
        <w:tc>
          <w:tcPr>
            <w:tcW w:w="1080" w:type="dxa"/>
          </w:tcPr>
          <w:p w14:paraId="180F820F" w14:textId="066B95AF" w:rsidR="00244F69" w:rsidRPr="00941748" w:rsidRDefault="00A254D6" w:rsidP="00A2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1,994</w:t>
            </w:r>
          </w:p>
        </w:tc>
        <w:tc>
          <w:tcPr>
            <w:tcW w:w="270" w:type="dxa"/>
          </w:tcPr>
          <w:p w14:paraId="25FD3A1D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AB3B01" w14:textId="7B9E38CD" w:rsidR="00244F69" w:rsidRPr="00941748" w:rsidRDefault="00A254D6" w:rsidP="00A2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52" w:right="-108" w:hanging="260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A0398B7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0667FE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9,601</w:t>
            </w:r>
          </w:p>
        </w:tc>
        <w:tc>
          <w:tcPr>
            <w:tcW w:w="270" w:type="dxa"/>
          </w:tcPr>
          <w:p w14:paraId="5BD04800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6701D6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52" w:right="-108" w:hanging="260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244F69" w:rsidRPr="00941748" w14:paraId="764A2104" w14:textId="77777777" w:rsidTr="003359B5">
        <w:tc>
          <w:tcPr>
            <w:tcW w:w="3870" w:type="dxa"/>
          </w:tcPr>
          <w:p w14:paraId="2579B9AF" w14:textId="77777777" w:rsidR="00244F69" w:rsidRPr="00941748" w:rsidRDefault="00244F69" w:rsidP="00244F69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D53CCD" w14:textId="3A007FBA" w:rsidR="00244F69" w:rsidRPr="00941748" w:rsidRDefault="00A254D6" w:rsidP="00A2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9,188</w:t>
            </w:r>
          </w:p>
        </w:tc>
        <w:tc>
          <w:tcPr>
            <w:tcW w:w="270" w:type="dxa"/>
          </w:tcPr>
          <w:p w14:paraId="148A503A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348D0D" w14:textId="77CAEB33" w:rsidR="00244F69" w:rsidRPr="00941748" w:rsidRDefault="00A254D6" w:rsidP="00A2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52" w:right="-108" w:hanging="260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10,907</w:t>
            </w:r>
          </w:p>
        </w:tc>
        <w:tc>
          <w:tcPr>
            <w:tcW w:w="270" w:type="dxa"/>
          </w:tcPr>
          <w:p w14:paraId="1013E63F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74AD0A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59,678</w:t>
            </w:r>
          </w:p>
        </w:tc>
        <w:tc>
          <w:tcPr>
            <w:tcW w:w="270" w:type="dxa"/>
          </w:tcPr>
          <w:p w14:paraId="251F54A4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FEE2A8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52" w:right="-108" w:hanging="260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49,811</w:t>
            </w:r>
          </w:p>
        </w:tc>
      </w:tr>
      <w:tr w:rsidR="00244F69" w:rsidRPr="00941748" w14:paraId="73616283" w14:textId="77777777" w:rsidTr="003359B5">
        <w:tc>
          <w:tcPr>
            <w:tcW w:w="3870" w:type="dxa"/>
          </w:tcPr>
          <w:p w14:paraId="14E19C6E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3AD2BF" w14:textId="3232AC4B" w:rsidR="00244F69" w:rsidRPr="00941748" w:rsidRDefault="00E90DFB" w:rsidP="00E9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70,797</w:t>
            </w:r>
          </w:p>
        </w:tc>
        <w:tc>
          <w:tcPr>
            <w:tcW w:w="270" w:type="dxa"/>
          </w:tcPr>
          <w:p w14:paraId="21B3B85D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B48C80" w14:textId="7B8FD6F2" w:rsidR="00244F69" w:rsidRPr="00941748" w:rsidRDefault="000A3B49" w:rsidP="00A2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52" w:right="-108" w:hanging="2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79,208</w:t>
            </w:r>
          </w:p>
        </w:tc>
        <w:tc>
          <w:tcPr>
            <w:tcW w:w="270" w:type="dxa"/>
          </w:tcPr>
          <w:p w14:paraId="577EAD44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C9EE55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161,964</w:t>
            </w:r>
          </w:p>
        </w:tc>
        <w:tc>
          <w:tcPr>
            <w:tcW w:w="270" w:type="dxa"/>
          </w:tcPr>
          <w:p w14:paraId="2AC90A8C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A66443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52" w:right="-108" w:hanging="2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82,805</w:t>
            </w:r>
          </w:p>
        </w:tc>
      </w:tr>
    </w:tbl>
    <w:p w14:paraId="7A0D254F" w14:textId="77777777" w:rsidR="00EB36D4" w:rsidRPr="00941748" w:rsidRDefault="00EB36D4" w:rsidP="008D522A">
      <w:pPr>
        <w:spacing w:line="240" w:lineRule="auto"/>
        <w:rPr>
          <w:rFonts w:ascii="Angsana New" w:hAnsi="Angsana New"/>
          <w:sz w:val="30"/>
          <w:szCs w:val="30"/>
        </w:rPr>
      </w:pPr>
    </w:p>
    <w:p w14:paraId="655D534A" w14:textId="77777777" w:rsidR="008D522A" w:rsidRPr="00941748" w:rsidRDefault="008D522A" w:rsidP="008D522A">
      <w:pPr>
        <w:spacing w:line="240" w:lineRule="auto"/>
        <w:rPr>
          <w:sz w:val="2"/>
          <w:szCs w:val="2"/>
        </w:rPr>
      </w:pPr>
      <w:r w:rsidRPr="00941748">
        <w:br w:type="page"/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47"/>
        <w:gridCol w:w="1103"/>
        <w:gridCol w:w="237"/>
        <w:gridCol w:w="33"/>
        <w:gridCol w:w="1080"/>
        <w:gridCol w:w="236"/>
        <w:gridCol w:w="34"/>
        <w:gridCol w:w="1080"/>
      </w:tblGrid>
      <w:tr w:rsidR="00706CC0" w:rsidRPr="00941748" w14:paraId="2C2723D3" w14:textId="77777777" w:rsidTr="003359B5">
        <w:tc>
          <w:tcPr>
            <w:tcW w:w="4050" w:type="dxa"/>
          </w:tcPr>
          <w:p w14:paraId="48512702" w14:textId="77777777" w:rsidR="00706CC0" w:rsidRPr="00941748" w:rsidRDefault="00706CC0" w:rsidP="003359B5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9"/>
          </w:tcPr>
          <w:p w14:paraId="6C524B7E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6CC0" w:rsidRPr="00941748" w14:paraId="2387DA44" w14:textId="77777777" w:rsidTr="003359B5">
        <w:tc>
          <w:tcPr>
            <w:tcW w:w="4050" w:type="dxa"/>
          </w:tcPr>
          <w:p w14:paraId="749623A6" w14:textId="77777777" w:rsidR="00706CC0" w:rsidRPr="00941748" w:rsidRDefault="00706CC0" w:rsidP="003359B5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417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417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0" w:type="dxa"/>
            <w:gridSpan w:val="3"/>
          </w:tcPr>
          <w:p w14:paraId="3EE29AE1" w14:textId="77777777" w:rsidR="00706CC0" w:rsidRPr="00941748" w:rsidRDefault="00706CC0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244F69"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7" w:type="dxa"/>
          </w:tcPr>
          <w:p w14:paraId="165C8215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3" w:type="dxa"/>
            <w:gridSpan w:val="5"/>
          </w:tcPr>
          <w:p w14:paraId="75F71905" w14:textId="77777777" w:rsidR="00706CC0" w:rsidRPr="00941748" w:rsidRDefault="00706CC0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244F69" w:rsidRPr="00941748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706CC0" w:rsidRPr="00941748" w14:paraId="1C5A1F59" w14:textId="77777777" w:rsidTr="003359B5">
        <w:tc>
          <w:tcPr>
            <w:tcW w:w="4050" w:type="dxa"/>
          </w:tcPr>
          <w:p w14:paraId="2DCD2983" w14:textId="77777777" w:rsidR="00706CC0" w:rsidRPr="00941748" w:rsidRDefault="00706CC0" w:rsidP="003359B5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2BE5305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7" w:type="dxa"/>
          </w:tcPr>
          <w:p w14:paraId="4A83A4C8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37556ED0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37" w:type="dxa"/>
          </w:tcPr>
          <w:p w14:paraId="6388F974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18D6B374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36" w:type="dxa"/>
          </w:tcPr>
          <w:p w14:paraId="7FAF3A96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00677758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706CC0" w:rsidRPr="00941748" w14:paraId="08A82949" w14:textId="77777777" w:rsidTr="003359B5">
        <w:tc>
          <w:tcPr>
            <w:tcW w:w="4050" w:type="dxa"/>
          </w:tcPr>
          <w:p w14:paraId="48714B89" w14:textId="77777777" w:rsidR="00706CC0" w:rsidRPr="00941748" w:rsidRDefault="00706CC0" w:rsidP="003359B5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6BA375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47" w:type="dxa"/>
          </w:tcPr>
          <w:p w14:paraId="656A8D6D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43C08B34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37" w:type="dxa"/>
          </w:tcPr>
          <w:p w14:paraId="4CA9265A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10312A15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36" w:type="dxa"/>
          </w:tcPr>
          <w:p w14:paraId="492823DF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23F4FD5A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706CC0" w:rsidRPr="00941748" w14:paraId="5F07BC47" w14:textId="77777777" w:rsidTr="003359B5">
        <w:tc>
          <w:tcPr>
            <w:tcW w:w="4050" w:type="dxa"/>
          </w:tcPr>
          <w:p w14:paraId="364482DA" w14:textId="77777777" w:rsidR="00706CC0" w:rsidRPr="00941748" w:rsidRDefault="00706CC0" w:rsidP="003359B5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D5CBAE9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7" w:type="dxa"/>
          </w:tcPr>
          <w:p w14:paraId="697B750D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40467007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94174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  <w:tc>
          <w:tcPr>
            <w:tcW w:w="237" w:type="dxa"/>
          </w:tcPr>
          <w:p w14:paraId="6944A37E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094108A5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14:paraId="1EF55CB0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45F18F00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94174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</w:tr>
      <w:tr w:rsidR="00706CC0" w:rsidRPr="00941748" w14:paraId="0F4A7C98" w14:textId="77777777" w:rsidTr="003359B5">
        <w:tc>
          <w:tcPr>
            <w:tcW w:w="4050" w:type="dxa"/>
          </w:tcPr>
          <w:p w14:paraId="46CEE25C" w14:textId="77777777" w:rsidR="00706CC0" w:rsidRPr="00941748" w:rsidRDefault="00706CC0" w:rsidP="003359B5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9CEB2D9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59AFF6FD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4EA31EAD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237" w:type="dxa"/>
          </w:tcPr>
          <w:p w14:paraId="62DCB9B9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48CDD71B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BC20C0A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7E549E51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706CC0" w:rsidRPr="00941748" w14:paraId="0A429A5C" w14:textId="77777777" w:rsidTr="003359B5">
        <w:tc>
          <w:tcPr>
            <w:tcW w:w="4050" w:type="dxa"/>
          </w:tcPr>
          <w:p w14:paraId="379A8DBD" w14:textId="77777777" w:rsidR="00706CC0" w:rsidRPr="00941748" w:rsidRDefault="00706CC0" w:rsidP="003359B5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9"/>
          </w:tcPr>
          <w:p w14:paraId="3F3C602E" w14:textId="77777777" w:rsidR="00706CC0" w:rsidRPr="00941748" w:rsidRDefault="00706CC0" w:rsidP="00335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5D27" w:rsidRPr="00941748" w14:paraId="0583BCE8" w14:textId="77777777" w:rsidTr="003359B5">
        <w:tc>
          <w:tcPr>
            <w:tcW w:w="4050" w:type="dxa"/>
          </w:tcPr>
          <w:p w14:paraId="38286023" w14:textId="77777777" w:rsidR="00A85D27" w:rsidRPr="00941748" w:rsidRDefault="00A85D27" w:rsidP="00244F69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080" w:type="dxa"/>
          </w:tcPr>
          <w:p w14:paraId="7FFCF8B3" w14:textId="2610D5DD" w:rsidR="00A85D27" w:rsidRPr="00941748" w:rsidRDefault="00D72D54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1,029</w:t>
            </w:r>
          </w:p>
        </w:tc>
        <w:tc>
          <w:tcPr>
            <w:tcW w:w="247" w:type="dxa"/>
          </w:tcPr>
          <w:p w14:paraId="26DDF100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B735E26" w14:textId="3694DBD4" w:rsidR="00A85D27" w:rsidRPr="00941748" w:rsidRDefault="00355DBB" w:rsidP="0035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3EFA6C8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DE0B5E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11,048</w:t>
            </w:r>
          </w:p>
        </w:tc>
        <w:tc>
          <w:tcPr>
            <w:tcW w:w="270" w:type="dxa"/>
            <w:gridSpan w:val="2"/>
          </w:tcPr>
          <w:p w14:paraId="3066DE48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6A2E6B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5D27" w:rsidRPr="00941748" w14:paraId="050EB50E" w14:textId="77777777" w:rsidTr="003359B5">
        <w:tc>
          <w:tcPr>
            <w:tcW w:w="4050" w:type="dxa"/>
          </w:tcPr>
          <w:p w14:paraId="0D3A3668" w14:textId="77777777" w:rsidR="00A85D27" w:rsidRPr="00941748" w:rsidRDefault="00A85D27" w:rsidP="00244F69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14:paraId="0D45E610" w14:textId="4FBD251A" w:rsidR="00A85D27" w:rsidRPr="00941748" w:rsidRDefault="00D72D54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14,085</w:t>
            </w:r>
          </w:p>
        </w:tc>
        <w:tc>
          <w:tcPr>
            <w:tcW w:w="247" w:type="dxa"/>
          </w:tcPr>
          <w:p w14:paraId="4D97A2B8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4D4A3B71" w14:textId="156C263F" w:rsidR="00A85D27" w:rsidRPr="00941748" w:rsidRDefault="00355DBB" w:rsidP="0035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33D74CA5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A433AD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66,486</w:t>
            </w:r>
          </w:p>
        </w:tc>
        <w:tc>
          <w:tcPr>
            <w:tcW w:w="270" w:type="dxa"/>
            <w:gridSpan w:val="2"/>
          </w:tcPr>
          <w:p w14:paraId="675F569A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8A3B38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A85D27" w:rsidRPr="00941748" w14:paraId="562A4864" w14:textId="77777777" w:rsidTr="003359B5">
        <w:tc>
          <w:tcPr>
            <w:tcW w:w="4050" w:type="dxa"/>
          </w:tcPr>
          <w:p w14:paraId="2044882B" w14:textId="77777777" w:rsidR="00A85D27" w:rsidRPr="00941748" w:rsidRDefault="00A85D27" w:rsidP="00244F69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0028A84D" w14:textId="288567AB" w:rsidR="00A85D27" w:rsidRPr="00941748" w:rsidRDefault="00355DBB" w:rsidP="0035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1,696</w:t>
            </w:r>
          </w:p>
        </w:tc>
        <w:tc>
          <w:tcPr>
            <w:tcW w:w="247" w:type="dxa"/>
          </w:tcPr>
          <w:p w14:paraId="32CD3ACF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655F0D2" w14:textId="4195D85B" w:rsidR="00A85D27" w:rsidRPr="00941748" w:rsidRDefault="00355DBB" w:rsidP="0035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spacing w:line="240" w:lineRule="auto"/>
              <w:ind w:left="-115" w:right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A044D15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0DD93A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270" w:type="dxa"/>
            <w:gridSpan w:val="2"/>
          </w:tcPr>
          <w:p w14:paraId="68533B31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12BEB0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spacing w:line="240" w:lineRule="auto"/>
              <w:ind w:left="-115" w:right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5D27" w:rsidRPr="00941748" w14:paraId="5773CBCB" w14:textId="77777777" w:rsidTr="003359B5">
        <w:tc>
          <w:tcPr>
            <w:tcW w:w="4050" w:type="dxa"/>
          </w:tcPr>
          <w:p w14:paraId="2F281818" w14:textId="77777777" w:rsidR="00A85D27" w:rsidRPr="00941748" w:rsidRDefault="00A85D27" w:rsidP="00244F69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</w:tcPr>
          <w:p w14:paraId="30311C8C" w14:textId="30F2E6AF" w:rsidR="00A85D27" w:rsidRPr="00941748" w:rsidRDefault="00355DBB" w:rsidP="0035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1,8</w:t>
            </w:r>
            <w:r w:rsidR="00D72D54" w:rsidRPr="00941748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47" w:type="dxa"/>
          </w:tcPr>
          <w:p w14:paraId="6720F9CE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771C3098" w14:textId="4D8C21AC" w:rsidR="00A85D27" w:rsidRPr="00941748" w:rsidRDefault="00355DBB" w:rsidP="0035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  <w:gridSpan w:val="2"/>
          </w:tcPr>
          <w:p w14:paraId="0F81327B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7A4484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10,156</w:t>
            </w:r>
          </w:p>
        </w:tc>
        <w:tc>
          <w:tcPr>
            <w:tcW w:w="270" w:type="dxa"/>
            <w:gridSpan w:val="2"/>
          </w:tcPr>
          <w:p w14:paraId="6FA35FC1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9D6D37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A85D27" w:rsidRPr="00941748" w14:paraId="6B182CA4" w14:textId="77777777" w:rsidTr="003359B5">
        <w:tc>
          <w:tcPr>
            <w:tcW w:w="4050" w:type="dxa"/>
          </w:tcPr>
          <w:p w14:paraId="105E0B68" w14:textId="77777777" w:rsidR="00A85D27" w:rsidRPr="00941748" w:rsidRDefault="00A85D27" w:rsidP="00244F69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1080" w:type="dxa"/>
          </w:tcPr>
          <w:p w14:paraId="02E85466" w14:textId="24EF02D0" w:rsidR="00A85D27" w:rsidRPr="00941748" w:rsidRDefault="00355DBB" w:rsidP="000A3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28,267</w:t>
            </w:r>
          </w:p>
        </w:tc>
        <w:tc>
          <w:tcPr>
            <w:tcW w:w="247" w:type="dxa"/>
          </w:tcPr>
          <w:p w14:paraId="25FA88B3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175B04FD" w14:textId="3B894289" w:rsidR="00A85D27" w:rsidRPr="00941748" w:rsidRDefault="000A3B49" w:rsidP="000A3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66,129</w:t>
            </w:r>
          </w:p>
        </w:tc>
        <w:tc>
          <w:tcPr>
            <w:tcW w:w="270" w:type="dxa"/>
            <w:gridSpan w:val="2"/>
          </w:tcPr>
          <w:p w14:paraId="19DB0CBE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849CA9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17AA563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277DF7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left="-115" w:right="72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5D27" w:rsidRPr="00941748" w14:paraId="6A340BD8" w14:textId="77777777" w:rsidTr="003359B5">
        <w:tc>
          <w:tcPr>
            <w:tcW w:w="4050" w:type="dxa"/>
          </w:tcPr>
          <w:p w14:paraId="19758D76" w14:textId="77777777" w:rsidR="00A85D27" w:rsidRPr="00941748" w:rsidRDefault="00A85D27" w:rsidP="00244F69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อุปกรณ์ส่งเสริมการตลาด</w:t>
            </w:r>
          </w:p>
        </w:tc>
        <w:tc>
          <w:tcPr>
            <w:tcW w:w="1080" w:type="dxa"/>
          </w:tcPr>
          <w:p w14:paraId="4DC0A156" w14:textId="5389139F" w:rsidR="00A85D27" w:rsidRPr="00941748" w:rsidRDefault="00355DBB" w:rsidP="0035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1,994</w:t>
            </w:r>
          </w:p>
        </w:tc>
        <w:tc>
          <w:tcPr>
            <w:tcW w:w="247" w:type="dxa"/>
          </w:tcPr>
          <w:p w14:paraId="71FA464B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9679439" w14:textId="529C2B55" w:rsidR="00A85D27" w:rsidRPr="00941748" w:rsidRDefault="00355DBB" w:rsidP="0035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05AE149E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59B6F0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9,601</w:t>
            </w:r>
          </w:p>
        </w:tc>
        <w:tc>
          <w:tcPr>
            <w:tcW w:w="270" w:type="dxa"/>
            <w:gridSpan w:val="2"/>
          </w:tcPr>
          <w:p w14:paraId="46CBB7E1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5A1067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A85D27" w:rsidRPr="00941748" w14:paraId="1F33E0CE" w14:textId="77777777" w:rsidTr="003359B5">
        <w:tc>
          <w:tcPr>
            <w:tcW w:w="4050" w:type="dxa"/>
          </w:tcPr>
          <w:p w14:paraId="69B741CC" w14:textId="77777777" w:rsidR="00A85D27" w:rsidRPr="00941748" w:rsidRDefault="00A85D27" w:rsidP="00244F69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641144" w14:textId="09D05067" w:rsidR="00A85D27" w:rsidRPr="00941748" w:rsidRDefault="00D72D54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2,436</w:t>
            </w:r>
          </w:p>
        </w:tc>
        <w:tc>
          <w:tcPr>
            <w:tcW w:w="247" w:type="dxa"/>
          </w:tcPr>
          <w:p w14:paraId="37F73598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1CFE488" w14:textId="1E695B81" w:rsidR="00A85D27" w:rsidRPr="00941748" w:rsidRDefault="00355DBB" w:rsidP="0035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2,117</w:t>
            </w:r>
          </w:p>
        </w:tc>
        <w:tc>
          <w:tcPr>
            <w:tcW w:w="270" w:type="dxa"/>
            <w:gridSpan w:val="2"/>
          </w:tcPr>
          <w:p w14:paraId="3F7F06DB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36C40C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56,236</w:t>
            </w:r>
          </w:p>
        </w:tc>
        <w:tc>
          <w:tcPr>
            <w:tcW w:w="270" w:type="dxa"/>
            <w:gridSpan w:val="2"/>
          </w:tcPr>
          <w:p w14:paraId="5B0BB495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1BA91E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47,075</w:t>
            </w:r>
          </w:p>
        </w:tc>
      </w:tr>
      <w:tr w:rsidR="00A85D27" w:rsidRPr="00941748" w14:paraId="5317E640" w14:textId="77777777" w:rsidTr="003359B5">
        <w:tc>
          <w:tcPr>
            <w:tcW w:w="4050" w:type="dxa"/>
          </w:tcPr>
          <w:p w14:paraId="244410E2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4883F8" w14:textId="759ED572" w:rsidR="00A85D27" w:rsidRPr="00941748" w:rsidRDefault="00355DBB" w:rsidP="0035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51,355</w:t>
            </w:r>
          </w:p>
        </w:tc>
        <w:tc>
          <w:tcPr>
            <w:tcW w:w="247" w:type="dxa"/>
          </w:tcPr>
          <w:p w14:paraId="12FBA114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5A5F49E4" w14:textId="660D10C6" w:rsidR="00A85D27" w:rsidRPr="00941748" w:rsidRDefault="000A3B49" w:rsidP="0035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68,267</w:t>
            </w:r>
          </w:p>
        </w:tc>
        <w:tc>
          <w:tcPr>
            <w:tcW w:w="270" w:type="dxa"/>
            <w:gridSpan w:val="2"/>
          </w:tcPr>
          <w:p w14:paraId="14A29090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90AAE5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153,723</w:t>
            </w:r>
          </w:p>
        </w:tc>
        <w:tc>
          <w:tcPr>
            <w:tcW w:w="270" w:type="dxa"/>
            <w:gridSpan w:val="2"/>
          </w:tcPr>
          <w:p w14:paraId="37F8F114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455698" w14:textId="77777777" w:rsidR="00A85D27" w:rsidRPr="00941748" w:rsidRDefault="00A85D27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47,158</w:t>
            </w:r>
          </w:p>
        </w:tc>
      </w:tr>
    </w:tbl>
    <w:p w14:paraId="56E907B4" w14:textId="77777777" w:rsidR="008D522A" w:rsidRPr="00941748" w:rsidRDefault="008D522A" w:rsidP="00EB36D4">
      <w:pPr>
        <w:spacing w:line="240" w:lineRule="auto"/>
        <w:rPr>
          <w:rFonts w:ascii="Angsana New" w:hAnsi="Angsana New"/>
          <w:sz w:val="30"/>
          <w:szCs w:val="30"/>
        </w:rPr>
      </w:pPr>
    </w:p>
    <w:p w14:paraId="7456F0E2" w14:textId="31AA8DA8" w:rsidR="008D522A" w:rsidRPr="00941748" w:rsidRDefault="00B20281" w:rsidP="00187B71">
      <w:pPr>
        <w:pStyle w:val="BodyText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hanging="786"/>
        <w:jc w:val="thaiDistribute"/>
        <w:rPr>
          <w:rFonts w:ascii="Angsana New" w:hAnsi="Angsana New"/>
          <w:b/>
          <w:bCs/>
          <w:sz w:val="30"/>
          <w:szCs w:val="30"/>
        </w:rPr>
      </w:pPr>
      <w:r w:rsidRPr="00941748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4F48B1" w:rsidRPr="0094174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ภาษีเงินได้รอการตัดบัญชี  </w:t>
      </w:r>
    </w:p>
    <w:p w14:paraId="3C123096" w14:textId="77777777" w:rsidR="00187B71" w:rsidRPr="00941748" w:rsidRDefault="00187B71" w:rsidP="002E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06"/>
          <w:tab w:val="left" w:pos="1412"/>
          <w:tab w:val="left" w:pos="2118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3D4A831" w14:textId="77777777" w:rsidR="00187B71" w:rsidRPr="00941748" w:rsidRDefault="00187B71" w:rsidP="00187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06"/>
          <w:tab w:val="left" w:pos="1412"/>
          <w:tab w:val="left" w:pos="2118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30"/>
          <w:szCs w:val="30"/>
        </w:rPr>
      </w:pPr>
      <w:r w:rsidRPr="00941748">
        <w:rPr>
          <w:rFonts w:ascii="Angsana New" w:hAnsi="Angsana New"/>
          <w:color w:val="0D0D0D"/>
          <w:sz w:val="30"/>
          <w:szCs w:val="30"/>
          <w:cs/>
        </w:rPr>
        <w:t>สินทรัพย์ภาษีเงินได้รอการตัดบัญชี (หนี้สินภาษีเงินได้รอการตัดบัญชี)</w:t>
      </w:r>
    </w:p>
    <w:p w14:paraId="004533CD" w14:textId="77777777" w:rsidR="00187B71" w:rsidRPr="00941748" w:rsidRDefault="00187B71" w:rsidP="00187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06"/>
          <w:tab w:val="left" w:pos="1412"/>
          <w:tab w:val="left" w:pos="2118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20"/>
          <w:szCs w:val="20"/>
        </w:rPr>
      </w:pPr>
    </w:p>
    <w:p w14:paraId="79E0EFD6" w14:textId="0CE639A9" w:rsidR="00187B71" w:rsidRPr="00941748" w:rsidRDefault="00187B71" w:rsidP="00187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06"/>
          <w:tab w:val="left" w:pos="1412"/>
          <w:tab w:val="left" w:pos="2118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30"/>
          <w:szCs w:val="30"/>
        </w:rPr>
      </w:pPr>
      <w:r w:rsidRPr="00941748">
        <w:rPr>
          <w:rFonts w:ascii="Angsana New" w:hAnsi="Angsana New" w:hint="cs"/>
          <w:color w:val="0D0D0D"/>
          <w:spacing w:val="-6"/>
          <w:sz w:val="30"/>
          <w:szCs w:val="30"/>
          <w:cs/>
        </w:rPr>
        <w:t>กลุ่ม</w:t>
      </w:r>
      <w:r w:rsidRPr="00941748">
        <w:rPr>
          <w:rFonts w:ascii="Angsana New" w:hAnsi="Angsana New"/>
          <w:color w:val="0D0D0D"/>
          <w:spacing w:val="-6"/>
          <w:sz w:val="30"/>
          <w:szCs w:val="30"/>
          <w:cs/>
        </w:rPr>
        <w:t>บริษัทได้บันทึกสินทรัพย์ภาษีเงินได้รอการตัดบัญชีจากผลขาดทุนทางภาษี</w:t>
      </w:r>
      <w:r w:rsidRPr="00941748">
        <w:rPr>
          <w:rFonts w:ascii="Angsana New" w:hAnsi="Angsana New" w:hint="cs"/>
          <w:spacing w:val="-6"/>
          <w:sz w:val="30"/>
          <w:szCs w:val="30"/>
          <w:cs/>
        </w:rPr>
        <w:t>ที่ยังไม่ได้ใช้</w:t>
      </w:r>
      <w:r w:rsidRPr="00941748">
        <w:rPr>
          <w:rFonts w:ascii="Angsana New" w:hAnsi="Angsana New"/>
          <w:color w:val="0D0D0D"/>
          <w:spacing w:val="-6"/>
          <w:sz w:val="30"/>
          <w:szCs w:val="30"/>
          <w:cs/>
        </w:rPr>
        <w:t xml:space="preserve">จำนวน </w:t>
      </w:r>
      <w:r w:rsidR="00A6354D" w:rsidRPr="00941748">
        <w:rPr>
          <w:rFonts w:ascii="Angsana New" w:hAnsi="Angsana New"/>
          <w:color w:val="0D0D0D"/>
          <w:spacing w:val="-6"/>
          <w:sz w:val="30"/>
          <w:szCs w:val="30"/>
        </w:rPr>
        <w:t>34.95</w:t>
      </w:r>
      <w:r w:rsidRPr="00941748">
        <w:rPr>
          <w:rFonts w:ascii="Angsana New" w:hAnsi="Angsana New"/>
          <w:color w:val="0D0D0D"/>
          <w:spacing w:val="-6"/>
          <w:sz w:val="30"/>
          <w:szCs w:val="30"/>
        </w:rPr>
        <w:t xml:space="preserve"> </w:t>
      </w:r>
      <w:r w:rsidRPr="00941748">
        <w:rPr>
          <w:rFonts w:ascii="Angsana New" w:hAnsi="Angsana New"/>
          <w:color w:val="0D0D0D"/>
          <w:spacing w:val="-6"/>
          <w:sz w:val="30"/>
          <w:szCs w:val="30"/>
          <w:cs/>
        </w:rPr>
        <w:t>ล้านบาท</w:t>
      </w:r>
      <w:r w:rsidRPr="00941748">
        <w:rPr>
          <w:rFonts w:ascii="Angsana New" w:hAnsi="Angsana New"/>
          <w:color w:val="0D0D0D"/>
          <w:sz w:val="30"/>
          <w:szCs w:val="30"/>
          <w:cs/>
        </w:rPr>
        <w:t xml:space="preserve"> และบันทึกลดหนี้</w:t>
      </w:r>
      <w:r w:rsidR="00862163">
        <w:rPr>
          <w:rFonts w:ascii="Angsana New" w:hAnsi="Angsana New"/>
          <w:color w:val="0D0D0D"/>
          <w:sz w:val="30"/>
          <w:szCs w:val="30"/>
          <w:cs/>
        </w:rPr>
        <w:t>สินภาษีเงินได้รอการตัดการตัดบัญ</w:t>
      </w:r>
      <w:r w:rsidR="00862163">
        <w:rPr>
          <w:rFonts w:ascii="Angsana New" w:hAnsi="Angsana New" w:hint="cs"/>
          <w:color w:val="0D0D0D"/>
          <w:sz w:val="30"/>
          <w:szCs w:val="30"/>
          <w:cs/>
        </w:rPr>
        <w:t>ชี</w:t>
      </w:r>
      <w:r w:rsidRPr="00941748">
        <w:rPr>
          <w:rFonts w:ascii="Angsana New" w:hAnsi="Angsana New"/>
          <w:color w:val="0D0D0D"/>
          <w:sz w:val="30"/>
          <w:szCs w:val="30"/>
          <w:cs/>
        </w:rPr>
        <w:t xml:space="preserve">จากผลแตกต่างชั่วคราวอื่นจำนวน </w:t>
      </w:r>
      <w:r w:rsidR="00A6354D" w:rsidRPr="00941748">
        <w:rPr>
          <w:rFonts w:ascii="Angsana New" w:hAnsi="Angsana New"/>
          <w:color w:val="0D0D0D"/>
          <w:sz w:val="30"/>
          <w:szCs w:val="30"/>
        </w:rPr>
        <w:t>8.56</w:t>
      </w:r>
      <w:r w:rsidRPr="00941748">
        <w:rPr>
          <w:rFonts w:ascii="Angsana New" w:hAnsi="Angsana New"/>
          <w:color w:val="0D0D0D"/>
          <w:sz w:val="30"/>
          <w:szCs w:val="30"/>
          <w:cs/>
        </w:rPr>
        <w:t xml:space="preserve"> ล้านบาท สำ</w:t>
      </w:r>
      <w:r w:rsidRPr="00941748">
        <w:rPr>
          <w:rFonts w:ascii="Angsana New" w:hAnsi="Angsana New" w:hint="cs"/>
          <w:color w:val="0D0D0D"/>
          <w:sz w:val="30"/>
          <w:szCs w:val="30"/>
          <w:cs/>
        </w:rPr>
        <w:t>ห</w:t>
      </w:r>
      <w:r w:rsidRPr="00941748">
        <w:rPr>
          <w:rFonts w:ascii="Angsana New" w:hAnsi="Angsana New"/>
          <w:color w:val="0D0D0D"/>
          <w:sz w:val="30"/>
          <w:szCs w:val="30"/>
          <w:cs/>
        </w:rPr>
        <w:t>รับงวด</w:t>
      </w:r>
      <w:r w:rsidRPr="00941748">
        <w:rPr>
          <w:rFonts w:ascii="Angsana New" w:hAnsi="Angsana New" w:hint="cs"/>
          <w:color w:val="0D0D0D"/>
          <w:sz w:val="30"/>
          <w:szCs w:val="30"/>
          <w:cs/>
        </w:rPr>
        <w:t>สาม</w:t>
      </w:r>
      <w:r w:rsidRPr="00941748">
        <w:rPr>
          <w:rFonts w:ascii="Angsana New" w:hAnsi="Angsana New"/>
          <w:color w:val="0D0D0D"/>
          <w:sz w:val="30"/>
          <w:szCs w:val="30"/>
          <w:cs/>
        </w:rPr>
        <w:t xml:space="preserve">เดือนสิ้นสุด </w:t>
      </w:r>
      <w:r w:rsidRPr="00941748">
        <w:rPr>
          <w:rFonts w:ascii="Angsana New" w:hAnsi="Angsana New" w:hint="cs"/>
          <w:color w:val="0D0D0D"/>
          <w:sz w:val="30"/>
          <w:szCs w:val="30"/>
          <w:cs/>
        </w:rPr>
        <w:t>วันที่ 3</w:t>
      </w:r>
      <w:r w:rsidRPr="00941748">
        <w:rPr>
          <w:rFonts w:ascii="Angsana New" w:hAnsi="Angsana New"/>
          <w:color w:val="0D0D0D"/>
          <w:sz w:val="30"/>
          <w:szCs w:val="30"/>
        </w:rPr>
        <w:t xml:space="preserve">1 </w:t>
      </w:r>
      <w:r w:rsidRPr="00941748">
        <w:rPr>
          <w:rFonts w:ascii="Angsana New" w:hAnsi="Angsana New" w:hint="cs"/>
          <w:color w:val="0D0D0D"/>
          <w:sz w:val="30"/>
          <w:szCs w:val="30"/>
          <w:cs/>
        </w:rPr>
        <w:t xml:space="preserve">ธันวาคม </w:t>
      </w:r>
      <w:r w:rsidRPr="00941748">
        <w:rPr>
          <w:rFonts w:ascii="Angsana New" w:hAnsi="Angsana New"/>
          <w:color w:val="0D0D0D"/>
          <w:sz w:val="30"/>
          <w:szCs w:val="30"/>
          <w:cs/>
        </w:rPr>
        <w:t>2560</w:t>
      </w:r>
    </w:p>
    <w:p w14:paraId="455DDB51" w14:textId="77777777" w:rsidR="00187B71" w:rsidRPr="00941748" w:rsidRDefault="00187B71" w:rsidP="00187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06"/>
          <w:tab w:val="left" w:pos="1412"/>
          <w:tab w:val="left" w:pos="2118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20"/>
          <w:szCs w:val="20"/>
        </w:rPr>
      </w:pPr>
    </w:p>
    <w:p w14:paraId="50F608E8" w14:textId="77777777" w:rsidR="00187B71" w:rsidRPr="00941748" w:rsidRDefault="00187B71" w:rsidP="00187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06"/>
          <w:tab w:val="left" w:pos="1412"/>
          <w:tab w:val="left" w:pos="2118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16"/>
          <w:szCs w:val="16"/>
        </w:rPr>
      </w:pPr>
    </w:p>
    <w:p w14:paraId="0EAE8DFE" w14:textId="3E74D7C5" w:rsidR="00121F80" w:rsidRPr="00941748" w:rsidRDefault="00187B71" w:rsidP="00187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06"/>
          <w:tab w:val="left" w:pos="1412"/>
          <w:tab w:val="left" w:pos="2118"/>
        </w:tabs>
        <w:ind w:left="540"/>
        <w:jc w:val="thaiDistribute"/>
        <w:rPr>
          <w:rFonts w:ascii="Angsana New" w:hAnsi="Angsana New"/>
          <w:color w:val="0D0D0D"/>
          <w:sz w:val="30"/>
          <w:szCs w:val="30"/>
        </w:rPr>
      </w:pPr>
      <w:r w:rsidRPr="00941748">
        <w:rPr>
          <w:rFonts w:ascii="Angsana New" w:hAnsi="Angsana New"/>
          <w:color w:val="0D0D0D"/>
          <w:sz w:val="30"/>
          <w:szCs w:val="30"/>
          <w:cs/>
        </w:rPr>
        <w:t xml:space="preserve">กลุ่มบริษัทได้รับรู้ผลขาดทุนทางภาษีที่จะสิ้นอายุในปี </w:t>
      </w:r>
      <w:r w:rsidR="00280544" w:rsidRPr="00941748">
        <w:rPr>
          <w:rFonts w:ascii="Angsana New" w:hAnsi="Angsana New"/>
          <w:color w:val="0D0D0D"/>
          <w:sz w:val="30"/>
          <w:szCs w:val="30"/>
        </w:rPr>
        <w:t>2561</w:t>
      </w:r>
      <w:r w:rsidRPr="00941748">
        <w:rPr>
          <w:rFonts w:ascii="Angsana New" w:hAnsi="Angsana New"/>
          <w:color w:val="0D0D0D"/>
          <w:sz w:val="30"/>
          <w:szCs w:val="30"/>
          <w:cs/>
        </w:rPr>
        <w:t xml:space="preserve"> ถึง</w:t>
      </w:r>
      <w:r w:rsidR="00280544" w:rsidRPr="00941748">
        <w:rPr>
          <w:rFonts w:ascii="Angsana New" w:hAnsi="Angsana New" w:hint="cs"/>
          <w:color w:val="0D0D0D"/>
          <w:sz w:val="30"/>
          <w:szCs w:val="30"/>
          <w:cs/>
        </w:rPr>
        <w:t xml:space="preserve"> </w:t>
      </w:r>
      <w:r w:rsidR="00280544" w:rsidRPr="00941748">
        <w:rPr>
          <w:rFonts w:ascii="Angsana New" w:hAnsi="Angsana New"/>
          <w:color w:val="0D0D0D"/>
          <w:sz w:val="30"/>
          <w:szCs w:val="30"/>
        </w:rPr>
        <w:t>256</w:t>
      </w:r>
      <w:r w:rsidR="00862163">
        <w:rPr>
          <w:rFonts w:ascii="Angsana New" w:hAnsi="Angsana New"/>
          <w:color w:val="0D0D0D"/>
          <w:sz w:val="30"/>
          <w:szCs w:val="30"/>
        </w:rPr>
        <w:t>5</w:t>
      </w:r>
      <w:r w:rsidRPr="00941748">
        <w:rPr>
          <w:rFonts w:ascii="Angsana New" w:hAnsi="Angsana New"/>
          <w:color w:val="0D0D0D"/>
          <w:sz w:val="30"/>
          <w:szCs w:val="30"/>
          <w:cs/>
        </w:rPr>
        <w:t xml:space="preserve"> เป็นสินทรัพย์ภาษีเงินได้รอการตัดบัญชี เนื่องจากกลุ่มบริษัทเชื่อว่าจะมีกำไรทางภาษีเพียงพอที่จะนำผลขาดทุนทางภาษีที่ยังไม่ได้ใช้มาใช้ประโยชน์ได้</w:t>
      </w:r>
      <w:r w:rsidRPr="00941748">
        <w:rPr>
          <w:rFonts w:ascii="Angsana New" w:hAnsi="Angsana New"/>
          <w:color w:val="0D0D0D"/>
          <w:sz w:val="30"/>
          <w:szCs w:val="30"/>
        </w:rPr>
        <w:br/>
      </w:r>
      <w:r w:rsidRPr="00941748">
        <w:rPr>
          <w:rFonts w:ascii="Angsana New" w:hAnsi="Angsana New"/>
          <w:color w:val="0D0D0D"/>
          <w:sz w:val="30"/>
          <w:szCs w:val="30"/>
          <w:cs/>
        </w:rPr>
        <w:t>ซึ่งเป็นไปตามแผนธุรกิจของกลุ่มบริษัทที่สามารถทำกำไรจากการดำเนินงานเพิ่มขึ้นในอนาคต</w:t>
      </w:r>
    </w:p>
    <w:p w14:paraId="598A0357" w14:textId="77777777" w:rsidR="00244F69" w:rsidRPr="00941748" w:rsidRDefault="00244F69" w:rsidP="00456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06"/>
          <w:tab w:val="left" w:pos="1412"/>
          <w:tab w:val="left" w:pos="2118"/>
        </w:tabs>
        <w:rPr>
          <w:rFonts w:ascii="Angsana New" w:hAnsi="Angsana New"/>
          <w:sz w:val="30"/>
          <w:szCs w:val="30"/>
        </w:rPr>
      </w:pPr>
    </w:p>
    <w:p w14:paraId="1EAF180B" w14:textId="77777777" w:rsidR="004818D9" w:rsidRPr="00941748" w:rsidRDefault="004818D9" w:rsidP="009E6EC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1412"/>
          <w:tab w:val="left" w:pos="2118"/>
        </w:tabs>
        <w:ind w:hanging="786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</w:p>
    <w:p w14:paraId="3E3A2601" w14:textId="77777777" w:rsidR="00833A0C" w:rsidRPr="00941748" w:rsidRDefault="00833A0C" w:rsidP="00B91FBE">
      <w:pPr>
        <w:tabs>
          <w:tab w:val="clear" w:pos="907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21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448"/>
        <w:gridCol w:w="990"/>
        <w:gridCol w:w="1278"/>
        <w:gridCol w:w="270"/>
        <w:gridCol w:w="1317"/>
        <w:gridCol w:w="273"/>
        <w:gridCol w:w="1200"/>
        <w:gridCol w:w="270"/>
        <w:gridCol w:w="1170"/>
      </w:tblGrid>
      <w:tr w:rsidR="00587C23" w:rsidRPr="00941748" w14:paraId="06508B2B" w14:textId="77777777" w:rsidTr="00640322">
        <w:tc>
          <w:tcPr>
            <w:tcW w:w="2448" w:type="dxa"/>
          </w:tcPr>
          <w:p w14:paraId="57D0BD31" w14:textId="77777777" w:rsidR="00587C23" w:rsidRPr="00941748" w:rsidRDefault="00587C2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F6EFEA" w14:textId="77777777" w:rsidR="00587C23" w:rsidRPr="00941748" w:rsidRDefault="00587C2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65" w:type="dxa"/>
            <w:gridSpan w:val="3"/>
          </w:tcPr>
          <w:p w14:paraId="055EF286" w14:textId="77777777" w:rsidR="00587C23" w:rsidRPr="00941748" w:rsidRDefault="00587C2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268AC4BD" w14:textId="77777777" w:rsidR="00587C23" w:rsidRPr="00941748" w:rsidRDefault="00587C2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0" w:type="dxa"/>
            <w:gridSpan w:val="3"/>
          </w:tcPr>
          <w:p w14:paraId="34AA5A22" w14:textId="77777777" w:rsidR="00587C23" w:rsidRPr="00941748" w:rsidRDefault="00587C2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6997" w:rsidRPr="00941748" w14:paraId="5EAB05E2" w14:textId="77777777" w:rsidTr="00640322">
        <w:tc>
          <w:tcPr>
            <w:tcW w:w="2448" w:type="dxa"/>
          </w:tcPr>
          <w:p w14:paraId="5AF7A8AB" w14:textId="77777777" w:rsidR="000A6997" w:rsidRPr="00941748" w:rsidRDefault="000A6997" w:rsidP="000A6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0E7CDD" w14:textId="77777777" w:rsidR="000A6997" w:rsidRPr="00941748" w:rsidRDefault="000A6997" w:rsidP="000A6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8D914D5" w14:textId="77777777" w:rsidR="000A6997" w:rsidRPr="00941748" w:rsidRDefault="000A6997" w:rsidP="000A6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14:paraId="4B011475" w14:textId="77777777" w:rsidR="000A6997" w:rsidRPr="00941748" w:rsidRDefault="000A6997" w:rsidP="000A6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7" w:type="dxa"/>
          </w:tcPr>
          <w:p w14:paraId="037AA79F" w14:textId="77777777" w:rsidR="000A6997" w:rsidRPr="00941748" w:rsidRDefault="000A6997" w:rsidP="000A6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4174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3" w:type="dxa"/>
          </w:tcPr>
          <w:p w14:paraId="137D2D72" w14:textId="77777777" w:rsidR="000A6997" w:rsidRPr="00941748" w:rsidRDefault="000A6997" w:rsidP="000A6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445281C" w14:textId="77777777" w:rsidR="000A6997" w:rsidRPr="00941748" w:rsidRDefault="000A6997" w:rsidP="000A6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14:paraId="2C208EC4" w14:textId="77777777" w:rsidR="000A6997" w:rsidRPr="00941748" w:rsidRDefault="000A6997" w:rsidP="000A6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11D1D0" w14:textId="77777777" w:rsidR="000A6997" w:rsidRPr="00941748" w:rsidRDefault="000A6997" w:rsidP="000A6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4174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44F69" w:rsidRPr="00941748" w14:paraId="3573AABD" w14:textId="77777777" w:rsidTr="00640322">
        <w:tc>
          <w:tcPr>
            <w:tcW w:w="2448" w:type="dxa"/>
          </w:tcPr>
          <w:p w14:paraId="620D898A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625630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78" w:type="dxa"/>
          </w:tcPr>
          <w:p w14:paraId="23914E39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1872B1EF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dxa"/>
          </w:tcPr>
          <w:p w14:paraId="0320CD68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3" w:type="dxa"/>
          </w:tcPr>
          <w:p w14:paraId="1C74CF5F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8443905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7C4C468F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3BE2AC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244F69" w:rsidRPr="00941748" w14:paraId="2CF7D4B6" w14:textId="77777777" w:rsidTr="00640322">
        <w:tc>
          <w:tcPr>
            <w:tcW w:w="2448" w:type="dxa"/>
          </w:tcPr>
          <w:p w14:paraId="3169EEBA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F815C9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8" w:type="dxa"/>
            <w:gridSpan w:val="7"/>
          </w:tcPr>
          <w:p w14:paraId="13688D0D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4F69" w:rsidRPr="00941748" w14:paraId="225E92E6" w14:textId="77777777" w:rsidTr="00640322">
        <w:tc>
          <w:tcPr>
            <w:tcW w:w="2448" w:type="dxa"/>
          </w:tcPr>
          <w:p w14:paraId="3AA80B4E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5BC68A39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78" w:type="dxa"/>
          </w:tcPr>
          <w:p w14:paraId="6AB19335" w14:textId="71EC6515" w:rsidR="00244F69" w:rsidRPr="00941748" w:rsidRDefault="00657AD9" w:rsidP="002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57AD9">
              <w:rPr>
                <w:rFonts w:ascii="Angsana New" w:hAnsi="Angsana New"/>
                <w:sz w:val="30"/>
                <w:szCs w:val="30"/>
              </w:rPr>
              <w:t>681,237</w:t>
            </w:r>
          </w:p>
        </w:tc>
        <w:tc>
          <w:tcPr>
            <w:tcW w:w="270" w:type="dxa"/>
          </w:tcPr>
          <w:p w14:paraId="396944AD" w14:textId="77777777" w:rsidR="00244F69" w:rsidRPr="00941748" w:rsidRDefault="00244F69" w:rsidP="00244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7" w:type="dxa"/>
          </w:tcPr>
          <w:p w14:paraId="167C7452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580,874</w:t>
            </w:r>
          </w:p>
        </w:tc>
        <w:tc>
          <w:tcPr>
            <w:tcW w:w="273" w:type="dxa"/>
          </w:tcPr>
          <w:p w14:paraId="3F872E9A" w14:textId="77777777" w:rsidR="00244F69" w:rsidRPr="00941748" w:rsidRDefault="00244F69" w:rsidP="00244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013A85B" w14:textId="3E912858" w:rsidR="00244F69" w:rsidRPr="00941748" w:rsidRDefault="00657AD9" w:rsidP="002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57AD9">
              <w:rPr>
                <w:rFonts w:ascii="Angsana New" w:hAnsi="Angsana New"/>
                <w:sz w:val="30"/>
                <w:szCs w:val="30"/>
              </w:rPr>
              <w:t>1,116,156</w:t>
            </w:r>
          </w:p>
        </w:tc>
        <w:tc>
          <w:tcPr>
            <w:tcW w:w="270" w:type="dxa"/>
          </w:tcPr>
          <w:p w14:paraId="4D2E7FCD" w14:textId="77777777" w:rsidR="00244F69" w:rsidRPr="00941748" w:rsidRDefault="00244F69" w:rsidP="00244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E9C606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1,006,171</w:t>
            </w:r>
          </w:p>
        </w:tc>
      </w:tr>
      <w:tr w:rsidR="00244F69" w:rsidRPr="00941748" w14:paraId="146F9051" w14:textId="77777777" w:rsidTr="00640322">
        <w:tc>
          <w:tcPr>
            <w:tcW w:w="2448" w:type="dxa"/>
          </w:tcPr>
          <w:p w14:paraId="2136364E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90" w:type="dxa"/>
          </w:tcPr>
          <w:p w14:paraId="37CE2361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7A30204B" w14:textId="2602C5C0" w:rsidR="00244F69" w:rsidRPr="00941748" w:rsidRDefault="00657AD9" w:rsidP="002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279,565</w:t>
            </w:r>
          </w:p>
        </w:tc>
        <w:tc>
          <w:tcPr>
            <w:tcW w:w="270" w:type="dxa"/>
          </w:tcPr>
          <w:p w14:paraId="2353D835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dxa"/>
          </w:tcPr>
          <w:p w14:paraId="629A1F93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257,517</w:t>
            </w:r>
          </w:p>
        </w:tc>
        <w:tc>
          <w:tcPr>
            <w:tcW w:w="273" w:type="dxa"/>
          </w:tcPr>
          <w:p w14:paraId="4DBA3EB1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D03E28A" w14:textId="60D073DA" w:rsidR="00244F69" w:rsidRPr="00941748" w:rsidRDefault="00657AD9" w:rsidP="002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272,786</w:t>
            </w:r>
          </w:p>
        </w:tc>
        <w:tc>
          <w:tcPr>
            <w:tcW w:w="270" w:type="dxa"/>
          </w:tcPr>
          <w:p w14:paraId="1916CAF6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74F88A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247,057</w:t>
            </w:r>
          </w:p>
        </w:tc>
      </w:tr>
      <w:tr w:rsidR="00244F69" w:rsidRPr="00941748" w14:paraId="284658D7" w14:textId="77777777" w:rsidTr="00640322">
        <w:tc>
          <w:tcPr>
            <w:tcW w:w="2448" w:type="dxa"/>
          </w:tcPr>
          <w:p w14:paraId="17002029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ADE893A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46436916" w14:textId="5C27AD45" w:rsidR="00244F69" w:rsidRPr="00941748" w:rsidRDefault="00280544" w:rsidP="002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960,802</w:t>
            </w:r>
          </w:p>
        </w:tc>
        <w:tc>
          <w:tcPr>
            <w:tcW w:w="270" w:type="dxa"/>
          </w:tcPr>
          <w:p w14:paraId="232343F1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4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1AF22AF4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838,391</w:t>
            </w:r>
          </w:p>
        </w:tc>
        <w:tc>
          <w:tcPr>
            <w:tcW w:w="273" w:type="dxa"/>
          </w:tcPr>
          <w:p w14:paraId="5766812C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1276471C" w14:textId="22D4B269" w:rsidR="00244F69" w:rsidRPr="00941748" w:rsidRDefault="00280544" w:rsidP="002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1,388,942</w:t>
            </w:r>
          </w:p>
        </w:tc>
        <w:tc>
          <w:tcPr>
            <w:tcW w:w="270" w:type="dxa"/>
          </w:tcPr>
          <w:p w14:paraId="5E92B3A5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029CCE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1,253,228</w:t>
            </w:r>
          </w:p>
        </w:tc>
      </w:tr>
    </w:tbl>
    <w:p w14:paraId="2DCAE6F4" w14:textId="77777777" w:rsidR="00A46E25" w:rsidRPr="00941748" w:rsidRDefault="00A46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EE8C3D0" w14:textId="77777777" w:rsidR="0092691D" w:rsidRPr="00941748" w:rsidRDefault="009269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2ACC75A" w14:textId="77777777" w:rsidR="0092691D" w:rsidRPr="00941748" w:rsidRDefault="009269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968716E" w14:textId="77777777" w:rsidR="0092691D" w:rsidRPr="00941748" w:rsidRDefault="009269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6D46978" w14:textId="77777777" w:rsidR="0092691D" w:rsidRPr="00941748" w:rsidRDefault="009269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DDF0FA3" w14:textId="77777777" w:rsidR="0092691D" w:rsidRPr="00941748" w:rsidRDefault="009269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167C18D" w14:textId="77777777" w:rsidR="0092691D" w:rsidRPr="00941748" w:rsidRDefault="009269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4686C28" w14:textId="77777777" w:rsidR="00280544" w:rsidRPr="00941748" w:rsidRDefault="00280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50A0DB4" w14:textId="77777777" w:rsidR="00280544" w:rsidRPr="00941748" w:rsidRDefault="00280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DBC7DB2" w14:textId="77777777" w:rsidR="00280544" w:rsidRPr="00941748" w:rsidRDefault="00280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478EFD4" w14:textId="77777777" w:rsidR="0092691D" w:rsidRPr="00941748" w:rsidRDefault="009269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C0AF6FB" w14:textId="77777777" w:rsidR="00A46E25" w:rsidRPr="00941748" w:rsidRDefault="00A46E25" w:rsidP="009E6EC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right="-45" w:hanging="786"/>
        <w:jc w:val="thaiDistribute"/>
        <w:rPr>
          <w:rFonts w:ascii="Angsana New" w:hAnsi="Angsana New"/>
          <w:b/>
          <w:bCs/>
          <w:sz w:val="30"/>
          <w:szCs w:val="30"/>
        </w:rPr>
      </w:pPr>
      <w:r w:rsidRPr="00941748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เจ้าหนี้อื่น</w:t>
      </w:r>
    </w:p>
    <w:p w14:paraId="2BB1DAF2" w14:textId="77777777" w:rsidR="00A46E25" w:rsidRPr="00941748" w:rsidRDefault="00A46E25" w:rsidP="00A46E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1"/>
        <w:gridCol w:w="1259"/>
        <w:gridCol w:w="270"/>
        <w:gridCol w:w="1349"/>
        <w:gridCol w:w="270"/>
        <w:gridCol w:w="1170"/>
        <w:gridCol w:w="360"/>
        <w:gridCol w:w="1081"/>
      </w:tblGrid>
      <w:tr w:rsidR="00A46E25" w:rsidRPr="00941748" w14:paraId="11113952" w14:textId="77777777" w:rsidTr="000C7A2F">
        <w:tc>
          <w:tcPr>
            <w:tcW w:w="1863" w:type="pct"/>
          </w:tcPr>
          <w:p w14:paraId="61292EA2" w14:textId="77777777" w:rsidR="00A46E25" w:rsidRPr="00941748" w:rsidRDefault="00A46E25" w:rsidP="009E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8" w:type="pct"/>
            <w:gridSpan w:val="3"/>
          </w:tcPr>
          <w:p w14:paraId="03EEE9F3" w14:textId="77777777" w:rsidR="00A46E25" w:rsidRPr="00941748" w:rsidRDefault="00A46E25" w:rsidP="009E1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7F91D4BB" w14:textId="77777777" w:rsidR="00A46E25" w:rsidRPr="00941748" w:rsidRDefault="00A46E25" w:rsidP="009E1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189B18C0" w14:textId="77777777" w:rsidR="00A46E25" w:rsidRPr="00941748" w:rsidRDefault="00A46E25" w:rsidP="009E1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4F69" w:rsidRPr="00941748" w14:paraId="530EB1BF" w14:textId="77777777" w:rsidTr="000C7A2F">
        <w:tc>
          <w:tcPr>
            <w:tcW w:w="1863" w:type="pct"/>
          </w:tcPr>
          <w:p w14:paraId="5CD0C1C6" w14:textId="77777777" w:rsidR="00244F69" w:rsidRPr="00941748" w:rsidRDefault="00244F69" w:rsidP="00244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14:paraId="4FA6B19B" w14:textId="77777777" w:rsidR="00244F69" w:rsidRPr="00941748" w:rsidRDefault="00244F69" w:rsidP="00244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7" w:type="pct"/>
          </w:tcPr>
          <w:p w14:paraId="48F857A2" w14:textId="77777777" w:rsidR="00244F69" w:rsidRPr="00941748" w:rsidRDefault="00244F69" w:rsidP="00244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5" w:type="pct"/>
          </w:tcPr>
          <w:p w14:paraId="7A46B0E6" w14:textId="77777777" w:rsidR="00244F69" w:rsidRPr="00941748" w:rsidRDefault="00244F69" w:rsidP="00244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4174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04FD5999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66307BF" w14:textId="77777777" w:rsidR="00244F69" w:rsidRPr="00941748" w:rsidRDefault="00244F69" w:rsidP="00244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96" w:type="pct"/>
          </w:tcPr>
          <w:p w14:paraId="202CD09A" w14:textId="77777777" w:rsidR="00244F69" w:rsidRPr="00941748" w:rsidRDefault="00244F69" w:rsidP="00244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24B6FD8" w14:textId="77777777" w:rsidR="00244F69" w:rsidRPr="00941748" w:rsidRDefault="00244F69" w:rsidP="00244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4174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4174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44F69" w:rsidRPr="00941748" w14:paraId="4C74312F" w14:textId="77777777" w:rsidTr="000C7A2F">
        <w:tc>
          <w:tcPr>
            <w:tcW w:w="1863" w:type="pct"/>
          </w:tcPr>
          <w:p w14:paraId="75C5C506" w14:textId="77777777" w:rsidR="00244F69" w:rsidRPr="00941748" w:rsidRDefault="00244F69" w:rsidP="00244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14:paraId="3F2472D0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14:paraId="7455644F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pct"/>
          </w:tcPr>
          <w:p w14:paraId="0AF6273C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14:paraId="204BD814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8AD4259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96" w:type="pct"/>
          </w:tcPr>
          <w:p w14:paraId="49D703F5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8BFAD9C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244F69" w:rsidRPr="00941748" w14:paraId="56B50574" w14:textId="77777777" w:rsidTr="000C7A2F">
        <w:tc>
          <w:tcPr>
            <w:tcW w:w="1863" w:type="pct"/>
          </w:tcPr>
          <w:p w14:paraId="208FA70D" w14:textId="77777777" w:rsidR="00244F69" w:rsidRPr="00941748" w:rsidRDefault="00244F69" w:rsidP="00244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8"/>
              </w:rPr>
            </w:pPr>
          </w:p>
        </w:tc>
        <w:tc>
          <w:tcPr>
            <w:tcW w:w="3137" w:type="pct"/>
            <w:gridSpan w:val="7"/>
          </w:tcPr>
          <w:p w14:paraId="4208626F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5941" w:rsidRPr="00941748" w14:paraId="30B3797A" w14:textId="77777777" w:rsidTr="000C7A2F">
        <w:tc>
          <w:tcPr>
            <w:tcW w:w="1863" w:type="pct"/>
          </w:tcPr>
          <w:p w14:paraId="799F17C4" w14:textId="70A69A4F" w:rsidR="00EF5941" w:rsidRPr="00941748" w:rsidRDefault="00EF5941" w:rsidP="00EF5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ค่าผลประโยชน์พนักงานค้างจ่าย</w:t>
            </w:r>
          </w:p>
        </w:tc>
        <w:tc>
          <w:tcPr>
            <w:tcW w:w="686" w:type="pct"/>
          </w:tcPr>
          <w:p w14:paraId="675FB83B" w14:textId="784CD829" w:rsidR="00EF5941" w:rsidRPr="00941748" w:rsidRDefault="00280544" w:rsidP="002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1"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58,874</w:t>
            </w:r>
          </w:p>
        </w:tc>
        <w:tc>
          <w:tcPr>
            <w:tcW w:w="147" w:type="pct"/>
          </w:tcPr>
          <w:p w14:paraId="5E2B9D5A" w14:textId="77777777" w:rsidR="00EF5941" w:rsidRPr="00941748" w:rsidRDefault="00EF5941" w:rsidP="00EF5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pct"/>
          </w:tcPr>
          <w:p w14:paraId="4A407171" w14:textId="77777777" w:rsidR="00EF5941" w:rsidRPr="00941748" w:rsidRDefault="00EF5941" w:rsidP="00EF5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1" w:right="-10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204,374</w:t>
            </w:r>
          </w:p>
        </w:tc>
        <w:tc>
          <w:tcPr>
            <w:tcW w:w="147" w:type="pct"/>
          </w:tcPr>
          <w:p w14:paraId="254CDD89" w14:textId="77777777" w:rsidR="00EF5941" w:rsidRPr="00941748" w:rsidRDefault="00EF5941" w:rsidP="00EF5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0DB9050" w14:textId="0E1923E7" w:rsidR="00EF5941" w:rsidRPr="00941748" w:rsidRDefault="00280544" w:rsidP="002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56,673</w:t>
            </w:r>
          </w:p>
        </w:tc>
        <w:tc>
          <w:tcPr>
            <w:tcW w:w="196" w:type="pct"/>
          </w:tcPr>
          <w:p w14:paraId="523C01BC" w14:textId="77777777" w:rsidR="00EF5941" w:rsidRPr="00941748" w:rsidRDefault="00EF5941" w:rsidP="00EF5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31B7DBC" w14:textId="77777777" w:rsidR="00EF5941" w:rsidRPr="00941748" w:rsidRDefault="00EF5941" w:rsidP="00EF5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1" w:right="-10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201,327</w:t>
            </w:r>
          </w:p>
        </w:tc>
      </w:tr>
      <w:tr w:rsidR="00EF5941" w:rsidRPr="00941748" w14:paraId="484C0944" w14:textId="77777777" w:rsidTr="000C7A2F">
        <w:tc>
          <w:tcPr>
            <w:tcW w:w="1863" w:type="pct"/>
          </w:tcPr>
          <w:p w14:paraId="70481189" w14:textId="77E2410C" w:rsidR="00EF5941" w:rsidRPr="00941748" w:rsidRDefault="00EF5941" w:rsidP="00EF594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86" w:type="pct"/>
          </w:tcPr>
          <w:p w14:paraId="17D5BB45" w14:textId="2EAFB3EB" w:rsidR="00EF5941" w:rsidRPr="00941748" w:rsidRDefault="00280544" w:rsidP="002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1"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218,105</w:t>
            </w:r>
          </w:p>
        </w:tc>
        <w:tc>
          <w:tcPr>
            <w:tcW w:w="147" w:type="pct"/>
          </w:tcPr>
          <w:p w14:paraId="7D7DFB56" w14:textId="77777777" w:rsidR="00EF5941" w:rsidRPr="00941748" w:rsidRDefault="00EF5941" w:rsidP="00EF5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pct"/>
          </w:tcPr>
          <w:p w14:paraId="65201810" w14:textId="77777777" w:rsidR="00EF5941" w:rsidRPr="00941748" w:rsidRDefault="00EF5941" w:rsidP="00EF5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1" w:right="-10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236,287</w:t>
            </w:r>
          </w:p>
        </w:tc>
        <w:tc>
          <w:tcPr>
            <w:tcW w:w="147" w:type="pct"/>
          </w:tcPr>
          <w:p w14:paraId="1B48078A" w14:textId="77777777" w:rsidR="00EF5941" w:rsidRPr="00941748" w:rsidRDefault="00EF5941" w:rsidP="00EF5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555F7EC" w14:textId="3F183AFB" w:rsidR="00EF5941" w:rsidRPr="00941748" w:rsidRDefault="00280544" w:rsidP="002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202,134</w:t>
            </w:r>
          </w:p>
        </w:tc>
        <w:tc>
          <w:tcPr>
            <w:tcW w:w="196" w:type="pct"/>
          </w:tcPr>
          <w:p w14:paraId="3E14FAD1" w14:textId="77777777" w:rsidR="00EF5941" w:rsidRPr="00941748" w:rsidRDefault="00EF5941" w:rsidP="00EF5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5E6F4D9" w14:textId="77777777" w:rsidR="00EF5941" w:rsidRPr="00941748" w:rsidRDefault="00EF5941" w:rsidP="00EF5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1" w:right="-10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210,763</w:t>
            </w:r>
          </w:p>
        </w:tc>
      </w:tr>
      <w:tr w:rsidR="00EF5941" w:rsidRPr="00941748" w14:paraId="490A7663" w14:textId="77777777" w:rsidTr="000C7A2F">
        <w:tc>
          <w:tcPr>
            <w:tcW w:w="1863" w:type="pct"/>
          </w:tcPr>
          <w:p w14:paraId="280C46C7" w14:textId="48CEC944" w:rsidR="00EF5941" w:rsidRPr="00941748" w:rsidRDefault="00EF5941" w:rsidP="00EF5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ค่าภาษีสรรพสามิตค้างจ่าย</w:t>
            </w:r>
          </w:p>
        </w:tc>
        <w:tc>
          <w:tcPr>
            <w:tcW w:w="686" w:type="pct"/>
          </w:tcPr>
          <w:p w14:paraId="7A04084C" w14:textId="1024A5AC" w:rsidR="00EF5941" w:rsidRPr="00941748" w:rsidRDefault="00280544" w:rsidP="002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1"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85,427</w:t>
            </w:r>
          </w:p>
        </w:tc>
        <w:tc>
          <w:tcPr>
            <w:tcW w:w="147" w:type="pct"/>
          </w:tcPr>
          <w:p w14:paraId="07BF3ACF" w14:textId="77777777" w:rsidR="00EF5941" w:rsidRPr="00941748" w:rsidRDefault="00EF5941" w:rsidP="00EF5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pct"/>
          </w:tcPr>
          <w:p w14:paraId="4E3FB997" w14:textId="77777777" w:rsidR="00EF5941" w:rsidRPr="00941748" w:rsidRDefault="00EF5941" w:rsidP="00EF5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1" w:right="-10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90,774</w:t>
            </w:r>
          </w:p>
        </w:tc>
        <w:tc>
          <w:tcPr>
            <w:tcW w:w="147" w:type="pct"/>
          </w:tcPr>
          <w:p w14:paraId="7DBFBE01" w14:textId="77777777" w:rsidR="00EF5941" w:rsidRPr="00941748" w:rsidRDefault="00EF5941" w:rsidP="00EF5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FE918A3" w14:textId="30433577" w:rsidR="00EF5941" w:rsidRPr="00941748" w:rsidRDefault="00280544" w:rsidP="002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82,698</w:t>
            </w:r>
          </w:p>
        </w:tc>
        <w:tc>
          <w:tcPr>
            <w:tcW w:w="196" w:type="pct"/>
          </w:tcPr>
          <w:p w14:paraId="6C62EAD2" w14:textId="77777777" w:rsidR="00EF5941" w:rsidRPr="00941748" w:rsidRDefault="00EF5941" w:rsidP="00EF5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9D770AD" w14:textId="77777777" w:rsidR="00EF5941" w:rsidRPr="00941748" w:rsidRDefault="00EF5941" w:rsidP="00EF5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1" w:right="-10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85,812</w:t>
            </w:r>
          </w:p>
        </w:tc>
      </w:tr>
      <w:tr w:rsidR="00EF5941" w:rsidRPr="00941748" w14:paraId="53746E14" w14:textId="77777777" w:rsidTr="000C7A2F">
        <w:trPr>
          <w:trHeight w:val="405"/>
        </w:trPr>
        <w:tc>
          <w:tcPr>
            <w:tcW w:w="1863" w:type="pct"/>
          </w:tcPr>
          <w:p w14:paraId="316C9021" w14:textId="2BED9FF3" w:rsidR="00EF5941" w:rsidRPr="00941748" w:rsidRDefault="00EF5941" w:rsidP="00EF5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ค่าตอบแทนพนักงานค้างจ่าย</w:t>
            </w:r>
          </w:p>
        </w:tc>
        <w:tc>
          <w:tcPr>
            <w:tcW w:w="686" w:type="pct"/>
          </w:tcPr>
          <w:p w14:paraId="2CE20580" w14:textId="08ECFB7C" w:rsidR="00EF5941" w:rsidRPr="00941748" w:rsidRDefault="00280544" w:rsidP="002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1"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9,606</w:t>
            </w:r>
          </w:p>
        </w:tc>
        <w:tc>
          <w:tcPr>
            <w:tcW w:w="147" w:type="pct"/>
          </w:tcPr>
          <w:p w14:paraId="75F9CC39" w14:textId="77777777" w:rsidR="00EF5941" w:rsidRPr="00941748" w:rsidRDefault="00EF5941" w:rsidP="00EF5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pct"/>
          </w:tcPr>
          <w:p w14:paraId="0B1CA6EA" w14:textId="77777777" w:rsidR="00EF5941" w:rsidRPr="00941748" w:rsidRDefault="00EF5941" w:rsidP="00EF5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1" w:right="-10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48,180</w:t>
            </w:r>
          </w:p>
        </w:tc>
        <w:tc>
          <w:tcPr>
            <w:tcW w:w="147" w:type="pct"/>
          </w:tcPr>
          <w:p w14:paraId="653C0A64" w14:textId="77777777" w:rsidR="00EF5941" w:rsidRPr="00941748" w:rsidRDefault="00EF5941" w:rsidP="00EF5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4B677EAF" w14:textId="59ED22AF" w:rsidR="00EF5941" w:rsidRPr="00941748" w:rsidRDefault="00280544" w:rsidP="002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9,606</w:t>
            </w:r>
          </w:p>
        </w:tc>
        <w:tc>
          <w:tcPr>
            <w:tcW w:w="196" w:type="pct"/>
          </w:tcPr>
          <w:p w14:paraId="5C73F00A" w14:textId="77777777" w:rsidR="00EF5941" w:rsidRPr="00941748" w:rsidRDefault="00EF5941" w:rsidP="00EF5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6CCA21F" w14:textId="77777777" w:rsidR="00EF5941" w:rsidRPr="00941748" w:rsidRDefault="00EF5941" w:rsidP="00EF5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1" w:right="-10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48,180</w:t>
            </w:r>
          </w:p>
        </w:tc>
      </w:tr>
      <w:tr w:rsidR="00EF5941" w:rsidRPr="00941748" w14:paraId="21BCD5A8" w14:textId="77777777" w:rsidTr="000C7A2F">
        <w:tc>
          <w:tcPr>
            <w:tcW w:w="1863" w:type="pct"/>
          </w:tcPr>
          <w:p w14:paraId="34AFE7E8" w14:textId="38158E98" w:rsidR="00EF5941" w:rsidRPr="00941748" w:rsidRDefault="00E14285" w:rsidP="00EF5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686" w:type="pct"/>
          </w:tcPr>
          <w:p w14:paraId="5B6085AC" w14:textId="197AA013" w:rsidR="00EF5941" w:rsidRPr="00941748" w:rsidRDefault="00280544" w:rsidP="002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1"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29,770</w:t>
            </w:r>
          </w:p>
        </w:tc>
        <w:tc>
          <w:tcPr>
            <w:tcW w:w="147" w:type="pct"/>
          </w:tcPr>
          <w:p w14:paraId="20F501E3" w14:textId="77777777" w:rsidR="00EF5941" w:rsidRPr="00941748" w:rsidRDefault="00EF5941" w:rsidP="00EF5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pct"/>
          </w:tcPr>
          <w:p w14:paraId="7256123E" w14:textId="77777777" w:rsidR="00EF5941" w:rsidRPr="00941748" w:rsidRDefault="00EF5941" w:rsidP="00EF5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1" w:right="-10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33,338</w:t>
            </w:r>
          </w:p>
        </w:tc>
        <w:tc>
          <w:tcPr>
            <w:tcW w:w="147" w:type="pct"/>
          </w:tcPr>
          <w:p w14:paraId="6B06B7E0" w14:textId="77777777" w:rsidR="00EF5941" w:rsidRPr="00941748" w:rsidRDefault="00EF5941" w:rsidP="00EF5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BC9072E" w14:textId="0C8AD00B" w:rsidR="00EF5941" w:rsidRPr="00941748" w:rsidRDefault="00280544" w:rsidP="002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26,909</w:t>
            </w:r>
          </w:p>
        </w:tc>
        <w:tc>
          <w:tcPr>
            <w:tcW w:w="196" w:type="pct"/>
          </w:tcPr>
          <w:p w14:paraId="6A2564D2" w14:textId="77777777" w:rsidR="00EF5941" w:rsidRPr="00941748" w:rsidRDefault="00EF5941" w:rsidP="00EF5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799C8E5" w14:textId="77777777" w:rsidR="00EF5941" w:rsidRPr="00941748" w:rsidRDefault="00EF5941" w:rsidP="00EF5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1" w:right="-10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30,902</w:t>
            </w:r>
          </w:p>
        </w:tc>
      </w:tr>
      <w:tr w:rsidR="00EF5941" w:rsidRPr="00941748" w14:paraId="4B03145F" w14:textId="77777777" w:rsidTr="000C7A2F">
        <w:tc>
          <w:tcPr>
            <w:tcW w:w="1863" w:type="pct"/>
          </w:tcPr>
          <w:p w14:paraId="645D470D" w14:textId="054F6373" w:rsidR="00EF5941" w:rsidRPr="00941748" w:rsidRDefault="00EF5941" w:rsidP="00EF5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697BA053" w14:textId="51566C05" w:rsidR="00EF5941" w:rsidRPr="00941748" w:rsidRDefault="00280544" w:rsidP="002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1"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36,540</w:t>
            </w:r>
          </w:p>
        </w:tc>
        <w:tc>
          <w:tcPr>
            <w:tcW w:w="147" w:type="pct"/>
          </w:tcPr>
          <w:p w14:paraId="46C291DA" w14:textId="77777777" w:rsidR="00EF5941" w:rsidRPr="00941748" w:rsidRDefault="00EF5941" w:rsidP="00EF5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31624225" w14:textId="77777777" w:rsidR="00EF5941" w:rsidRPr="00941748" w:rsidRDefault="00EF5941" w:rsidP="00EF5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1" w:right="-10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29,005</w:t>
            </w:r>
          </w:p>
        </w:tc>
        <w:tc>
          <w:tcPr>
            <w:tcW w:w="147" w:type="pct"/>
          </w:tcPr>
          <w:p w14:paraId="21905923" w14:textId="77777777" w:rsidR="00EF5941" w:rsidRPr="00941748" w:rsidRDefault="00EF5941" w:rsidP="00EF5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9B8696F" w14:textId="3D15A77C" w:rsidR="00EF5941" w:rsidRPr="00941748" w:rsidRDefault="00280544" w:rsidP="002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43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36,5</w:t>
            </w:r>
            <w:r w:rsidR="00B01330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96" w:type="pct"/>
          </w:tcPr>
          <w:p w14:paraId="72B1995E" w14:textId="77777777" w:rsidR="00EF5941" w:rsidRPr="00941748" w:rsidRDefault="00EF5941" w:rsidP="00EF5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255A762" w14:textId="77777777" w:rsidR="00EF5941" w:rsidRPr="00941748" w:rsidRDefault="00EF5941" w:rsidP="00EF5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1" w:right="-105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28,219</w:t>
            </w:r>
          </w:p>
        </w:tc>
      </w:tr>
      <w:tr w:rsidR="00244F69" w:rsidRPr="00941748" w14:paraId="75D236AB" w14:textId="77777777" w:rsidTr="000C7A2F">
        <w:tc>
          <w:tcPr>
            <w:tcW w:w="1863" w:type="pct"/>
          </w:tcPr>
          <w:p w14:paraId="50315C13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10A61D65" w14:textId="222179BA" w:rsidR="00244F69" w:rsidRPr="00941748" w:rsidRDefault="00280544" w:rsidP="002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1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438,322</w:t>
            </w:r>
          </w:p>
        </w:tc>
        <w:tc>
          <w:tcPr>
            <w:tcW w:w="147" w:type="pct"/>
          </w:tcPr>
          <w:p w14:paraId="4FC27306" w14:textId="77777777" w:rsidR="00244F69" w:rsidRPr="00941748" w:rsidRDefault="00244F69" w:rsidP="00244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71C38405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1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641,958</w:t>
            </w:r>
          </w:p>
        </w:tc>
        <w:tc>
          <w:tcPr>
            <w:tcW w:w="147" w:type="pct"/>
          </w:tcPr>
          <w:p w14:paraId="74ACA1A9" w14:textId="77777777" w:rsidR="00244F69" w:rsidRPr="00941748" w:rsidRDefault="00244F69" w:rsidP="00244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DC2B553" w14:textId="5522D42C" w:rsidR="00244F69" w:rsidRPr="00941748" w:rsidRDefault="00B01330" w:rsidP="002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414,560</w:t>
            </w:r>
          </w:p>
        </w:tc>
        <w:tc>
          <w:tcPr>
            <w:tcW w:w="196" w:type="pct"/>
          </w:tcPr>
          <w:p w14:paraId="51B2FE67" w14:textId="77777777" w:rsidR="00244F69" w:rsidRPr="00941748" w:rsidRDefault="00244F69" w:rsidP="00244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1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AD699AC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1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605,203</w:t>
            </w:r>
          </w:p>
        </w:tc>
      </w:tr>
    </w:tbl>
    <w:p w14:paraId="1C884080" w14:textId="77777777" w:rsidR="00A46E25" w:rsidRPr="00941748" w:rsidRDefault="00A46E25" w:rsidP="00A46E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89E2E55" w14:textId="77777777" w:rsidR="007F4A0D" w:rsidRPr="00941748" w:rsidRDefault="007F4A0D" w:rsidP="009E6EC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right="-45" w:hanging="78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41748">
        <w:rPr>
          <w:rFonts w:ascii="Angsana New" w:hAnsi="Angsana New"/>
          <w:b/>
          <w:bCs/>
          <w:sz w:val="30"/>
          <w:szCs w:val="30"/>
          <w:cs/>
        </w:rPr>
        <w:t>ส่วนงาน</w:t>
      </w:r>
      <w:r w:rsidR="004C169D" w:rsidRPr="00941748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47644F44" w14:textId="77777777" w:rsidR="007F4A0D" w:rsidRPr="00941748" w:rsidRDefault="007F4A0D" w:rsidP="000F2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E41BC1E" w14:textId="77777777" w:rsidR="00244739" w:rsidRPr="00941748" w:rsidRDefault="00244739" w:rsidP="000F27F6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Pr="00941748">
        <w:rPr>
          <w:rFonts w:ascii="Angsana New" w:hAnsi="Angsana New"/>
          <w:sz w:val="30"/>
          <w:szCs w:val="30"/>
        </w:rPr>
        <w:t xml:space="preserve">2 </w:t>
      </w:r>
      <w:r w:rsidRPr="00941748">
        <w:rPr>
          <w:rFonts w:ascii="Angsana New" w:hAnsi="Angsana New"/>
          <w:sz w:val="30"/>
          <w:szCs w:val="30"/>
          <w:cs/>
        </w:rPr>
        <w:t>ส่</w:t>
      </w:r>
      <w:r w:rsidR="00D614A6" w:rsidRPr="00941748">
        <w:rPr>
          <w:rFonts w:ascii="Angsana New" w:hAnsi="Angsana New"/>
          <w:sz w:val="30"/>
          <w:szCs w:val="30"/>
          <w:cs/>
        </w:rPr>
        <w:t>วนงานที่รายงาน</w:t>
      </w:r>
      <w:r w:rsidR="005551C7" w:rsidRPr="00941748">
        <w:rPr>
          <w:rFonts w:ascii="Angsana New" w:hAnsi="Angsana New"/>
          <w:sz w:val="30"/>
          <w:szCs w:val="30"/>
          <w:cs/>
        </w:rPr>
        <w:t>ดังรายละเอียด</w:t>
      </w:r>
      <w:r w:rsidR="000020B3" w:rsidRPr="00941748">
        <w:rPr>
          <w:rFonts w:ascii="Angsana New" w:hAnsi="Angsana New"/>
          <w:sz w:val="30"/>
          <w:szCs w:val="30"/>
          <w:cs/>
        </w:rPr>
        <w:t>ข้าง</w:t>
      </w:r>
      <w:r w:rsidRPr="00941748">
        <w:rPr>
          <w:rFonts w:ascii="Angsana New" w:hAnsi="Angsana New"/>
          <w:sz w:val="30"/>
          <w:szCs w:val="30"/>
          <w:cs/>
        </w:rPr>
        <w:t>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</w:t>
      </w:r>
      <w:r w:rsidRPr="00941748">
        <w:rPr>
          <w:rFonts w:ascii="Angsana New" w:hAnsi="Angsana New"/>
          <w:spacing w:val="-10"/>
          <w:sz w:val="30"/>
          <w:szCs w:val="30"/>
          <w:cs/>
        </w:rPr>
        <w:t>มาส การดำเนินงานของแต่ละส่วนงานที่รายงานของ</w:t>
      </w:r>
      <w:r w:rsidR="004E3A39" w:rsidRPr="00941748">
        <w:rPr>
          <w:rFonts w:ascii="Angsana New" w:hAnsi="Angsana New"/>
          <w:sz w:val="30"/>
          <w:szCs w:val="30"/>
        </w:rPr>
        <w:br/>
      </w:r>
      <w:r w:rsidRPr="00941748">
        <w:rPr>
          <w:rFonts w:ascii="Angsana New" w:hAnsi="Angsana New"/>
          <w:sz w:val="30"/>
          <w:szCs w:val="30"/>
          <w:cs/>
        </w:rPr>
        <w:t xml:space="preserve">กลุ่มบริษัทโดยสรุปมีดังนี้ </w:t>
      </w:r>
    </w:p>
    <w:p w14:paraId="6ADAB19F" w14:textId="77777777" w:rsidR="00CC0CC4" w:rsidRPr="00941748" w:rsidRDefault="00CC0CC4" w:rsidP="000F27F6">
      <w:pPr>
        <w:spacing w:line="240" w:lineRule="auto"/>
        <w:ind w:left="518"/>
        <w:jc w:val="thaiDistribute"/>
        <w:rPr>
          <w:rFonts w:ascii="Angsana New" w:hAnsi="Angsana New"/>
          <w:sz w:val="20"/>
          <w:szCs w:val="20"/>
        </w:rPr>
      </w:pPr>
    </w:p>
    <w:p w14:paraId="37B2E434" w14:textId="77777777" w:rsidR="00BD3CA0" w:rsidRPr="00941748" w:rsidRDefault="00244739" w:rsidP="001D1CDA">
      <w:pPr>
        <w:pStyle w:val="ListParagraph"/>
        <w:numPr>
          <w:ilvl w:val="0"/>
          <w:numId w:val="2"/>
        </w:numPr>
        <w:tabs>
          <w:tab w:val="clear" w:pos="340"/>
          <w:tab w:val="clear" w:pos="680"/>
          <w:tab w:val="clear" w:pos="907"/>
          <w:tab w:val="clear" w:pos="1871"/>
          <w:tab w:val="left" w:pos="900"/>
          <w:tab w:val="num" w:pos="1080"/>
          <w:tab w:val="left" w:pos="1800"/>
          <w:tab w:val="left" w:pos="19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941748">
        <w:rPr>
          <w:rFonts w:ascii="Angsana New" w:hAnsi="Angsana New"/>
          <w:sz w:val="30"/>
          <w:szCs w:val="30"/>
        </w:rPr>
        <w:t>1</w:t>
      </w:r>
      <w:r w:rsidRPr="00941748">
        <w:rPr>
          <w:rFonts w:ascii="Angsana New" w:hAnsi="Angsana New"/>
          <w:sz w:val="30"/>
          <w:szCs w:val="30"/>
          <w:cs/>
        </w:rPr>
        <w:t xml:space="preserve"> </w:t>
      </w:r>
      <w:r w:rsidR="001D1CDA" w:rsidRPr="00941748">
        <w:rPr>
          <w:rFonts w:ascii="Angsana New" w:hAnsi="Angsana New"/>
          <w:sz w:val="30"/>
          <w:szCs w:val="30"/>
          <w:cs/>
        </w:rPr>
        <w:tab/>
      </w:r>
      <w:r w:rsidR="001D1CDA" w:rsidRPr="00941748">
        <w:rPr>
          <w:rFonts w:ascii="Angsana New" w:hAnsi="Angsana New"/>
          <w:sz w:val="30"/>
          <w:szCs w:val="30"/>
          <w:cs/>
        </w:rPr>
        <w:tab/>
      </w:r>
      <w:r w:rsidR="001D1CDA" w:rsidRPr="00941748">
        <w:rPr>
          <w:rFonts w:ascii="Angsana New" w:hAnsi="Angsana New" w:hint="cs"/>
          <w:sz w:val="30"/>
          <w:szCs w:val="30"/>
          <w:cs/>
        </w:rPr>
        <w:t xml:space="preserve">     </w:t>
      </w:r>
      <w:r w:rsidRPr="00941748">
        <w:rPr>
          <w:rFonts w:ascii="Angsana New" w:hAnsi="Angsana New"/>
          <w:sz w:val="30"/>
          <w:szCs w:val="30"/>
          <w:cs/>
        </w:rPr>
        <w:t>ธุรกิจเครื่องดื่มประเภทอัดลม</w:t>
      </w:r>
      <w:r w:rsidRPr="00941748">
        <w:rPr>
          <w:rFonts w:ascii="Angsana New" w:hAnsi="Angsana New"/>
          <w:sz w:val="30"/>
          <w:szCs w:val="30"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ผลิตและ</w:t>
      </w:r>
      <w:r w:rsidR="00A86C97" w:rsidRPr="00941748">
        <w:rPr>
          <w:rFonts w:ascii="Angsana New" w:hAnsi="Angsana New" w:hint="cs"/>
          <w:sz w:val="30"/>
          <w:szCs w:val="30"/>
          <w:cs/>
        </w:rPr>
        <w:t>จัด</w:t>
      </w:r>
      <w:r w:rsidRPr="00941748">
        <w:rPr>
          <w:rFonts w:ascii="Angsana New" w:hAnsi="Angsana New"/>
          <w:sz w:val="30"/>
          <w:szCs w:val="30"/>
          <w:cs/>
        </w:rPr>
        <w:t>จำหน่ายเครื่องดื่มน้ำอัดลม</w:t>
      </w:r>
      <w:r w:rsidR="00BD3CA0" w:rsidRPr="00941748">
        <w:rPr>
          <w:rFonts w:ascii="Angsana New" w:hAnsi="Angsana New"/>
          <w:sz w:val="30"/>
          <w:szCs w:val="30"/>
        </w:rPr>
        <w:t xml:space="preserve"> </w:t>
      </w:r>
      <w:r w:rsidR="00BD3CA0" w:rsidRPr="00941748">
        <w:rPr>
          <w:rFonts w:ascii="Angsana New" w:hAnsi="Angsana New" w:hint="cs"/>
          <w:sz w:val="30"/>
          <w:szCs w:val="30"/>
          <w:cs/>
        </w:rPr>
        <w:t xml:space="preserve">และเครื่องดื่มเกลือแร่ </w:t>
      </w:r>
    </w:p>
    <w:p w14:paraId="62DD2229" w14:textId="0C4B20E3" w:rsidR="00244739" w:rsidRPr="00941748" w:rsidRDefault="00BD3CA0" w:rsidP="00BD3CA0">
      <w:pPr>
        <w:pStyle w:val="ListParagraph"/>
        <w:tabs>
          <w:tab w:val="clear" w:pos="680"/>
          <w:tab w:val="clear" w:pos="907"/>
          <w:tab w:val="clear" w:pos="1871"/>
          <w:tab w:val="left" w:pos="900"/>
          <w:tab w:val="left" w:pos="1800"/>
          <w:tab w:val="left" w:pos="198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 w:hint="cs"/>
          <w:sz w:val="30"/>
          <w:szCs w:val="30"/>
          <w:cs/>
        </w:rPr>
        <w:t xml:space="preserve">                            รวมถึงเป็นผู้จัดจำหน่ายโซดา</w:t>
      </w:r>
    </w:p>
    <w:p w14:paraId="58747368" w14:textId="3B46FAE9" w:rsidR="00244739" w:rsidRPr="00941748" w:rsidRDefault="00244739" w:rsidP="0085691B">
      <w:pPr>
        <w:pStyle w:val="ListParagraph"/>
        <w:numPr>
          <w:ilvl w:val="0"/>
          <w:numId w:val="2"/>
        </w:numPr>
        <w:tabs>
          <w:tab w:val="clear" w:pos="340"/>
          <w:tab w:val="clear" w:pos="680"/>
          <w:tab w:val="clear" w:pos="907"/>
          <w:tab w:val="clear" w:pos="1871"/>
          <w:tab w:val="left" w:pos="900"/>
          <w:tab w:val="num" w:pos="2312"/>
        </w:tabs>
        <w:spacing w:line="240" w:lineRule="auto"/>
        <w:ind w:left="2222" w:hanging="1682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941748">
        <w:rPr>
          <w:rFonts w:ascii="Angsana New" w:hAnsi="Angsana New"/>
          <w:sz w:val="30"/>
          <w:szCs w:val="30"/>
        </w:rPr>
        <w:t>2</w:t>
      </w:r>
      <w:r w:rsidRPr="00941748">
        <w:rPr>
          <w:rFonts w:ascii="Angsana New" w:hAnsi="Angsana New"/>
          <w:sz w:val="30"/>
          <w:szCs w:val="30"/>
          <w:cs/>
        </w:rPr>
        <w:t xml:space="preserve"> </w:t>
      </w:r>
      <w:r w:rsidR="001D1CDA" w:rsidRPr="00941748">
        <w:rPr>
          <w:rFonts w:ascii="Angsana New" w:hAnsi="Angsana New" w:hint="cs"/>
          <w:sz w:val="30"/>
          <w:szCs w:val="30"/>
          <w:cs/>
        </w:rPr>
        <w:t xml:space="preserve">        </w:t>
      </w:r>
      <w:r w:rsidRPr="00941748">
        <w:rPr>
          <w:rFonts w:ascii="Angsana New" w:hAnsi="Angsana New"/>
          <w:sz w:val="30"/>
          <w:szCs w:val="30"/>
          <w:cs/>
        </w:rPr>
        <w:t>ธุรกิจเครื่องดื่มประเภทไม่อัดลม</w:t>
      </w:r>
      <w:r w:rsidRPr="00941748">
        <w:rPr>
          <w:rFonts w:ascii="Angsana New" w:hAnsi="Angsana New"/>
          <w:sz w:val="30"/>
          <w:szCs w:val="30"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ผลิตและจำหน่ายน้ำดื</w:t>
      </w:r>
      <w:r w:rsidR="00BD3CA0" w:rsidRPr="00941748">
        <w:rPr>
          <w:rFonts w:ascii="Angsana New" w:hAnsi="Angsana New"/>
          <w:sz w:val="30"/>
          <w:szCs w:val="30"/>
          <w:cs/>
        </w:rPr>
        <w:t xml:space="preserve">่ม </w:t>
      </w:r>
      <w:r w:rsidRPr="00941748">
        <w:rPr>
          <w:rFonts w:ascii="Angsana New" w:hAnsi="Angsana New"/>
          <w:sz w:val="30"/>
          <w:szCs w:val="30"/>
          <w:cs/>
        </w:rPr>
        <w:t>เครื่องดื่มบำรุงกำลังและ</w:t>
      </w:r>
      <w:r w:rsidR="00BD3CA0" w:rsidRPr="00941748">
        <w:rPr>
          <w:rFonts w:ascii="Angsana New" w:hAnsi="Angsana New" w:hint="cs"/>
          <w:sz w:val="30"/>
          <w:szCs w:val="30"/>
          <w:cs/>
        </w:rPr>
        <w:t>เครื่องดื่ม</w:t>
      </w:r>
      <w:r w:rsidR="00991A9B">
        <w:rPr>
          <w:rFonts w:ascii="Angsana New" w:hAnsi="Angsana New"/>
          <w:sz w:val="30"/>
          <w:szCs w:val="30"/>
        </w:rPr>
        <w:br/>
      </w:r>
      <w:r w:rsidR="00BD3CA0" w:rsidRPr="00941748">
        <w:rPr>
          <w:rFonts w:ascii="Angsana New" w:hAnsi="Angsana New" w:hint="cs"/>
          <w:sz w:val="30"/>
          <w:szCs w:val="30"/>
          <w:cs/>
        </w:rPr>
        <w:t>ชนิดอื่น รวมถึง เป็นผู้จัดจำหน่ายและชา</w:t>
      </w:r>
    </w:p>
    <w:p w14:paraId="067C47EF" w14:textId="77777777" w:rsidR="006356AF" w:rsidRPr="00941748" w:rsidRDefault="006356AF" w:rsidP="000F2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8E0458F" w14:textId="1917B66C" w:rsidR="00244739" w:rsidRPr="00941748" w:rsidRDefault="00244739" w:rsidP="000F2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>ไม่มีส่วนงาน</w:t>
      </w:r>
      <w:r w:rsidR="005551C7" w:rsidRPr="00941748">
        <w:rPr>
          <w:rFonts w:ascii="Angsana New" w:hAnsi="Angsana New"/>
          <w:sz w:val="30"/>
          <w:szCs w:val="30"/>
          <w:cs/>
        </w:rPr>
        <w:t>การดำเนินงานอื่น</w:t>
      </w:r>
      <w:r w:rsidRPr="00941748">
        <w:rPr>
          <w:rFonts w:ascii="Angsana New" w:hAnsi="Angsana New"/>
          <w:sz w:val="30"/>
          <w:szCs w:val="30"/>
          <w:cs/>
        </w:rPr>
        <w:t xml:space="preserve">ใดที่เข้าเกณฑ์เชิงปริมาณเพื่อกำหนดส่วนงานที่รายงานในปี </w:t>
      </w:r>
      <w:r w:rsidR="004C23BF" w:rsidRPr="00941748">
        <w:rPr>
          <w:rFonts w:ascii="Angsana New" w:hAnsi="Angsana New"/>
          <w:sz w:val="30"/>
          <w:szCs w:val="30"/>
        </w:rPr>
        <w:t>2560</w:t>
      </w:r>
      <w:r w:rsidRPr="00941748">
        <w:rPr>
          <w:rFonts w:ascii="Angsana New" w:hAnsi="Angsana New"/>
          <w:sz w:val="30"/>
          <w:szCs w:val="30"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 xml:space="preserve">หรือ </w:t>
      </w:r>
      <w:r w:rsidRPr="00941748">
        <w:rPr>
          <w:rFonts w:ascii="Angsana New" w:hAnsi="Angsana New"/>
          <w:sz w:val="30"/>
          <w:szCs w:val="30"/>
        </w:rPr>
        <w:t>255</w:t>
      </w:r>
      <w:r w:rsidR="004C23BF" w:rsidRPr="00941748">
        <w:rPr>
          <w:rFonts w:ascii="Angsana New" w:hAnsi="Angsana New"/>
          <w:sz w:val="30"/>
          <w:szCs w:val="30"/>
        </w:rPr>
        <w:t>9</w:t>
      </w:r>
    </w:p>
    <w:p w14:paraId="7ED95F74" w14:textId="77777777" w:rsidR="00244739" w:rsidRPr="00941748" w:rsidRDefault="00244739" w:rsidP="000F2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42FE38B" w14:textId="77777777" w:rsidR="00244739" w:rsidRPr="00941748" w:rsidRDefault="00244739" w:rsidP="00856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</w:t>
      </w:r>
      <w:r w:rsidR="00A718D7" w:rsidRPr="00941748">
        <w:rPr>
          <w:rFonts w:ascii="Angsana New" w:hAnsi="Angsana New"/>
          <w:sz w:val="30"/>
          <w:szCs w:val="30"/>
        </w:rPr>
        <w:t xml:space="preserve"> </w:t>
      </w:r>
      <w:r w:rsidR="00E017D4" w:rsidRPr="00941748">
        <w:rPr>
          <w:rFonts w:ascii="Angsana New" w:hAnsi="Angsana New"/>
          <w:sz w:val="30"/>
          <w:szCs w:val="30"/>
        </w:rPr>
        <w:br/>
      </w:r>
      <w:r w:rsidRPr="00941748">
        <w:rPr>
          <w:rFonts w:ascii="Angsana New" w:hAnsi="Angsana New"/>
          <w:sz w:val="30"/>
          <w:szCs w:val="30"/>
          <w:cs/>
        </w:rPr>
        <w:t>ด้านการดำเนินงานของกลุ่มบริษัท</w:t>
      </w:r>
      <w:r w:rsidRPr="00941748">
        <w:rPr>
          <w:rFonts w:ascii="Angsana New" w:hAnsi="Angsana New"/>
          <w:sz w:val="30"/>
          <w:szCs w:val="30"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</w:t>
      </w:r>
      <w:r w:rsidRPr="00941748">
        <w:rPr>
          <w:rFonts w:ascii="Angsana New" w:hAnsi="Angsana New"/>
          <w:sz w:val="30"/>
          <w:szCs w:val="30"/>
          <w:cs/>
        </w:rPr>
        <w:lastRenderedPageBreak/>
        <w:t>ข้อมูลที่เหมาะสมในการประเมินผลการดำเนินงานของส่วนงานและสอดคล้องกับกิจการอื่นที่ดำเนินธุรกิจ</w:t>
      </w:r>
      <w:r w:rsidR="008016AC" w:rsidRPr="00941748">
        <w:rPr>
          <w:rFonts w:ascii="Angsana New" w:hAnsi="Angsana New"/>
          <w:sz w:val="30"/>
          <w:szCs w:val="30"/>
        </w:rPr>
        <w:br/>
      </w:r>
      <w:r w:rsidRPr="00941748">
        <w:rPr>
          <w:rFonts w:ascii="Angsana New" w:hAnsi="Angsana New"/>
          <w:sz w:val="30"/>
          <w:szCs w:val="30"/>
          <w:cs/>
        </w:rPr>
        <w:t>ในอุตสาหกรรมเดียวกัน</w:t>
      </w:r>
    </w:p>
    <w:p w14:paraId="64F9D0C1" w14:textId="77777777" w:rsidR="00175CA1" w:rsidRPr="00941748" w:rsidRDefault="00175CA1" w:rsidP="00856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69D28989" w14:textId="77777777" w:rsidR="00F64A14" w:rsidRPr="00941748" w:rsidRDefault="00231204" w:rsidP="00004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41748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B1561A" w:rsidRPr="00941748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85691B" w:rsidRPr="00941748">
        <w:rPr>
          <w:rFonts w:ascii="Angsana New" w:hAnsi="Angsana New" w:hint="cs"/>
          <w:b/>
          <w:bCs/>
          <w:sz w:val="30"/>
          <w:szCs w:val="30"/>
          <w:cs/>
        </w:rPr>
        <w:t>เกี่ยวกับส่วนงานที่รายงาน</w:t>
      </w:r>
      <w:r w:rsidR="00B1561A" w:rsidRPr="00941748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4CF33B4A" w14:textId="77777777" w:rsidR="008D522A" w:rsidRPr="00941748" w:rsidRDefault="008D522A" w:rsidP="00004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83" w:type="dxa"/>
        <w:jc w:val="center"/>
        <w:tblLayout w:type="fixed"/>
        <w:tblLook w:val="00A0" w:firstRow="1" w:lastRow="0" w:firstColumn="1" w:lastColumn="0" w:noHBand="0" w:noVBand="0"/>
      </w:tblPr>
      <w:tblGrid>
        <w:gridCol w:w="2665"/>
        <w:gridCol w:w="28"/>
        <w:gridCol w:w="339"/>
        <w:gridCol w:w="12"/>
        <w:gridCol w:w="736"/>
        <w:gridCol w:w="270"/>
        <w:gridCol w:w="720"/>
        <w:gridCol w:w="90"/>
        <w:gridCol w:w="270"/>
        <w:gridCol w:w="19"/>
        <w:gridCol w:w="617"/>
        <w:gridCol w:w="174"/>
        <w:gridCol w:w="213"/>
        <w:gridCol w:w="26"/>
        <w:gridCol w:w="604"/>
        <w:gridCol w:w="25"/>
        <w:gridCol w:w="212"/>
        <w:gridCol w:w="179"/>
        <w:gridCol w:w="27"/>
        <w:gridCol w:w="66"/>
        <w:gridCol w:w="811"/>
        <w:gridCol w:w="270"/>
        <w:gridCol w:w="788"/>
        <w:gridCol w:w="14"/>
        <w:gridCol w:w="8"/>
      </w:tblGrid>
      <w:tr w:rsidR="00340C66" w:rsidRPr="00941748" w14:paraId="40A266CB" w14:textId="77777777" w:rsidTr="00CA3584">
        <w:trPr>
          <w:gridAfter w:val="2"/>
          <w:wAfter w:w="22" w:type="dxa"/>
          <w:trHeight w:val="420"/>
          <w:tblHeader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14:paraId="2A365CA7" w14:textId="77777777" w:rsidR="008D522A" w:rsidRPr="00941748" w:rsidRDefault="00043E57" w:rsidP="001D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</w:t>
            </w:r>
            <w:r w:rsidR="000047E3" w:rsidRPr="0094174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ามเดือนสิ้นสุดวันที่</w:t>
            </w:r>
            <w:r w:rsidRPr="0094174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94174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10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28D332F" w14:textId="77777777" w:rsidR="008D522A" w:rsidRPr="00941748" w:rsidRDefault="008D522A" w:rsidP="0000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94174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7DF1549B" w14:textId="77777777" w:rsidR="008D522A" w:rsidRPr="00941748" w:rsidRDefault="008D522A" w:rsidP="0000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อัดลม</w:t>
            </w:r>
          </w:p>
        </w:tc>
        <w:tc>
          <w:tcPr>
            <w:tcW w:w="3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47C9E7" w14:textId="77777777" w:rsidR="008D522A" w:rsidRPr="00941748" w:rsidRDefault="008D522A" w:rsidP="0000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59" w:type="dxa"/>
            <w:gridSpan w:val="6"/>
            <w:tcBorders>
              <w:top w:val="nil"/>
              <w:left w:val="nil"/>
              <w:bottom w:val="nil"/>
            </w:tcBorders>
          </w:tcPr>
          <w:p w14:paraId="13197C9C" w14:textId="77777777" w:rsidR="008D522A" w:rsidRPr="00941748" w:rsidRDefault="008D522A" w:rsidP="0000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94174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53CE3068" w14:textId="77777777" w:rsidR="008D522A" w:rsidRPr="00941748" w:rsidRDefault="008D522A" w:rsidP="0000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94174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ไม่อัดลม</w:t>
            </w:r>
          </w:p>
        </w:tc>
        <w:tc>
          <w:tcPr>
            <w:tcW w:w="418" w:type="dxa"/>
            <w:gridSpan w:val="3"/>
            <w:tcBorders>
              <w:top w:val="nil"/>
              <w:left w:val="nil"/>
              <w:bottom w:val="nil"/>
            </w:tcBorders>
          </w:tcPr>
          <w:p w14:paraId="2823E76A" w14:textId="77777777" w:rsidR="008D522A" w:rsidRPr="00941748" w:rsidRDefault="008D522A" w:rsidP="0000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935" w:type="dxa"/>
            <w:gridSpan w:val="4"/>
          </w:tcPr>
          <w:p w14:paraId="15538858" w14:textId="259949C0" w:rsidR="008D522A" w:rsidRPr="00941748" w:rsidRDefault="008D522A" w:rsidP="00CA3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94174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รวมส่วนงานที่รายงาน</w:t>
            </w:r>
          </w:p>
        </w:tc>
      </w:tr>
      <w:tr w:rsidR="00244F69" w:rsidRPr="00941748" w14:paraId="627E2425" w14:textId="77777777" w:rsidTr="00CA3584">
        <w:trPr>
          <w:trHeight w:val="391"/>
          <w:tblHeader/>
          <w:jc w:val="center"/>
        </w:trPr>
        <w:tc>
          <w:tcPr>
            <w:tcW w:w="269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14E56E2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67ED7A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0E1ED7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0" w:right="-145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BC1D673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94174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4CEA65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5FC8FED4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4F890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0" w:right="-145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207538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94174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416" w:type="dxa"/>
            <w:gridSpan w:val="3"/>
          </w:tcPr>
          <w:p w14:paraId="733DB511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04" w:type="dxa"/>
            <w:gridSpan w:val="3"/>
          </w:tcPr>
          <w:p w14:paraId="21583135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4F64849C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0" w:right="-145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gridSpan w:val="3"/>
          </w:tcPr>
          <w:p w14:paraId="5E404404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941748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44F69" w:rsidRPr="00941748" w14:paraId="2DA26F8D" w14:textId="77777777" w:rsidTr="00CA3584">
        <w:trPr>
          <w:gridAfter w:val="1"/>
          <w:wAfter w:w="8" w:type="dxa"/>
          <w:trHeight w:val="420"/>
          <w:tblHeader/>
          <w:jc w:val="center"/>
        </w:trPr>
        <w:tc>
          <w:tcPr>
            <w:tcW w:w="30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3D7F5A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143" w:type="dxa"/>
            <w:gridSpan w:val="21"/>
            <w:tcBorders>
              <w:top w:val="nil"/>
              <w:left w:val="nil"/>
            </w:tcBorders>
            <w:vAlign w:val="bottom"/>
          </w:tcPr>
          <w:p w14:paraId="7E4B6659" w14:textId="77777777" w:rsidR="00244F69" w:rsidRPr="00941748" w:rsidRDefault="00244F69" w:rsidP="0024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94174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F75731" w:rsidRPr="00941748" w14:paraId="325941CF" w14:textId="77777777" w:rsidTr="00CA3584">
        <w:trPr>
          <w:trHeight w:val="420"/>
          <w:jc w:val="center"/>
        </w:trPr>
        <w:tc>
          <w:tcPr>
            <w:tcW w:w="30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9E3A94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3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03A2F1D" w14:textId="66A5A253" w:rsidR="00F75731" w:rsidRPr="00941748" w:rsidRDefault="00280544" w:rsidP="002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>1,083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2E1BDE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AEFCD32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>961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9FBDD3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7420625" w14:textId="637BFC36" w:rsidR="00F75731" w:rsidRPr="00941748" w:rsidRDefault="00280544" w:rsidP="002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>1,535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F27FA5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41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17E4B6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>1,433</w:t>
            </w:r>
          </w:p>
        </w:tc>
        <w:tc>
          <w:tcPr>
            <w:tcW w:w="272" w:type="dxa"/>
            <w:gridSpan w:val="3"/>
          </w:tcPr>
          <w:p w14:paraId="63ADF90D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  <w:vAlign w:val="bottom"/>
          </w:tcPr>
          <w:p w14:paraId="243846E2" w14:textId="18175701" w:rsidR="00F75731" w:rsidRPr="00941748" w:rsidRDefault="00280544" w:rsidP="002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>2,618</w:t>
            </w:r>
          </w:p>
        </w:tc>
        <w:tc>
          <w:tcPr>
            <w:tcW w:w="270" w:type="dxa"/>
            <w:vAlign w:val="bottom"/>
          </w:tcPr>
          <w:p w14:paraId="1E0419CE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gridSpan w:val="3"/>
            <w:tcBorders>
              <w:bottom w:val="double" w:sz="4" w:space="0" w:color="auto"/>
            </w:tcBorders>
            <w:vAlign w:val="bottom"/>
          </w:tcPr>
          <w:p w14:paraId="1E5EB52D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>2,394</w:t>
            </w:r>
          </w:p>
        </w:tc>
      </w:tr>
      <w:tr w:rsidR="00F75731" w:rsidRPr="00941748" w14:paraId="4C1905ED" w14:textId="77777777" w:rsidTr="00CA3584">
        <w:trPr>
          <w:trHeight w:val="420"/>
          <w:jc w:val="center"/>
        </w:trPr>
        <w:tc>
          <w:tcPr>
            <w:tcW w:w="30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3E8076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กำไรตามส่วนงานก่อนหักภาษี</w:t>
            </w:r>
          </w:p>
        </w:tc>
        <w:tc>
          <w:tcPr>
            <w:tcW w:w="73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D2F5AC" w14:textId="5BD7A478" w:rsidR="00F75731" w:rsidRPr="00941748" w:rsidRDefault="00280544" w:rsidP="002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27BA46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21F3C2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>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9913BA2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A98DBE" w14:textId="33D7EFEE" w:rsidR="00F75731" w:rsidRPr="00941748" w:rsidRDefault="00280544" w:rsidP="002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>604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AF8E55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41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F44AB1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>533</w:t>
            </w:r>
          </w:p>
        </w:tc>
        <w:tc>
          <w:tcPr>
            <w:tcW w:w="272" w:type="dxa"/>
            <w:gridSpan w:val="3"/>
          </w:tcPr>
          <w:p w14:paraId="05E22CCA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DCF59B" w14:textId="6040499F" w:rsidR="00F75731" w:rsidRPr="00941748" w:rsidRDefault="00280544" w:rsidP="002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>694</w:t>
            </w:r>
          </w:p>
        </w:tc>
        <w:tc>
          <w:tcPr>
            <w:tcW w:w="270" w:type="dxa"/>
            <w:vAlign w:val="bottom"/>
          </w:tcPr>
          <w:p w14:paraId="47C72C4D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FB5C84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>624</w:t>
            </w:r>
          </w:p>
        </w:tc>
      </w:tr>
      <w:tr w:rsidR="00F75731" w:rsidRPr="00941748" w14:paraId="60C2265A" w14:textId="77777777" w:rsidTr="00CA3584">
        <w:trPr>
          <w:trHeight w:val="50"/>
          <w:jc w:val="center"/>
        </w:trPr>
        <w:tc>
          <w:tcPr>
            <w:tcW w:w="30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0523FE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42D1BE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753346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3CE8AF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B75CE9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744097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EDEDB10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41" w:type="dxa"/>
            <w:gridSpan w:val="3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86D877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14:paraId="0E2B3D67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vAlign w:val="bottom"/>
          </w:tcPr>
          <w:p w14:paraId="2BDF48AC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F3C76D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gridSpan w:val="3"/>
            <w:tcBorders>
              <w:top w:val="double" w:sz="4" w:space="0" w:color="auto"/>
            </w:tcBorders>
            <w:vAlign w:val="bottom"/>
          </w:tcPr>
          <w:p w14:paraId="36366B61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75731" w:rsidRPr="00941748" w14:paraId="330AD756" w14:textId="77777777" w:rsidTr="00CA3584">
        <w:trPr>
          <w:trHeight w:val="420"/>
          <w:jc w:val="center"/>
        </w:trPr>
        <w:tc>
          <w:tcPr>
            <w:tcW w:w="3044" w:type="dxa"/>
            <w:gridSpan w:val="4"/>
            <w:tcBorders>
              <w:left w:val="nil"/>
              <w:right w:val="nil"/>
            </w:tcBorders>
            <w:noWrap/>
            <w:vAlign w:val="bottom"/>
          </w:tcPr>
          <w:p w14:paraId="13463ACB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 w:right="-50" w:hanging="2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ค่าเสื่อมราคาและค่าตัดจำหน่ายที่บันทึกเป็นค่าใช้จ่ายในการขายและบริหาร</w:t>
            </w:r>
          </w:p>
        </w:tc>
        <w:tc>
          <w:tcPr>
            <w:tcW w:w="736" w:type="dxa"/>
            <w:tcBorders>
              <w:left w:val="nil"/>
              <w:right w:val="nil"/>
            </w:tcBorders>
            <w:vAlign w:val="bottom"/>
          </w:tcPr>
          <w:p w14:paraId="084A2709" w14:textId="03EFD367" w:rsidR="00F75731" w:rsidRPr="00941748" w:rsidRDefault="007A501C" w:rsidP="002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501C">
              <w:rPr>
                <w:rFonts w:ascii="Angsana New" w:hAnsi="Angsana New"/>
                <w:color w:val="000000"/>
                <w:sz w:val="30"/>
                <w:szCs w:val="30"/>
              </w:rPr>
              <w:t>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C83AF8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5F8B067F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>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851E22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gridSpan w:val="3"/>
            <w:tcBorders>
              <w:left w:val="nil"/>
              <w:right w:val="nil"/>
            </w:tcBorders>
            <w:vAlign w:val="bottom"/>
          </w:tcPr>
          <w:p w14:paraId="54E2030C" w14:textId="4C6E912A" w:rsidR="00F75731" w:rsidRPr="00941748" w:rsidRDefault="007A501C" w:rsidP="002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501C">
              <w:rPr>
                <w:rFonts w:ascii="Angsana New" w:hAnsi="Angsana New"/>
                <w:color w:val="000000"/>
                <w:sz w:val="30"/>
                <w:szCs w:val="30"/>
              </w:rPr>
              <w:t>41</w:t>
            </w: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7D9BD792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41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9F1AD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>28</w:t>
            </w:r>
          </w:p>
        </w:tc>
        <w:tc>
          <w:tcPr>
            <w:tcW w:w="272" w:type="dxa"/>
            <w:gridSpan w:val="3"/>
          </w:tcPr>
          <w:p w14:paraId="38A95A95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5404CCB6" w14:textId="5FB09083" w:rsidR="00F75731" w:rsidRPr="00941748" w:rsidRDefault="007A501C" w:rsidP="002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501C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</w:p>
        </w:tc>
        <w:tc>
          <w:tcPr>
            <w:tcW w:w="270" w:type="dxa"/>
            <w:vAlign w:val="bottom"/>
          </w:tcPr>
          <w:p w14:paraId="572E4000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245A30B2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>71</w:t>
            </w:r>
          </w:p>
        </w:tc>
      </w:tr>
      <w:tr w:rsidR="00F75731" w:rsidRPr="00941748" w14:paraId="1349D0F1" w14:textId="77777777" w:rsidTr="00CA3584">
        <w:trPr>
          <w:trHeight w:val="420"/>
          <w:jc w:val="center"/>
        </w:trPr>
        <w:tc>
          <w:tcPr>
            <w:tcW w:w="3044" w:type="dxa"/>
            <w:gridSpan w:val="4"/>
            <w:tcBorders>
              <w:left w:val="nil"/>
              <w:right w:val="nil"/>
            </w:tcBorders>
            <w:noWrap/>
            <w:vAlign w:val="bottom"/>
          </w:tcPr>
          <w:p w14:paraId="41F3BA56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736" w:type="dxa"/>
            <w:tcBorders>
              <w:left w:val="nil"/>
              <w:right w:val="nil"/>
            </w:tcBorders>
            <w:vAlign w:val="bottom"/>
          </w:tcPr>
          <w:p w14:paraId="3E4042A5" w14:textId="2D41EDAC" w:rsidR="00F75731" w:rsidRPr="00941748" w:rsidRDefault="00280544" w:rsidP="00870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87009D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497FC5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18B77B84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>192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0A2D5A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gridSpan w:val="3"/>
            <w:tcBorders>
              <w:left w:val="nil"/>
              <w:right w:val="nil"/>
            </w:tcBorders>
            <w:vAlign w:val="bottom"/>
          </w:tcPr>
          <w:p w14:paraId="6B7AAA96" w14:textId="40C1F32D" w:rsidR="00F75731" w:rsidRPr="00941748" w:rsidRDefault="00280544" w:rsidP="00870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87009D">
              <w:rPr>
                <w:rFonts w:ascii="Angsana New" w:hAnsi="Angsana New"/>
                <w:color w:val="000000"/>
                <w:sz w:val="30"/>
                <w:szCs w:val="30"/>
              </w:rPr>
              <w:t>54</w:t>
            </w: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5BEF34FA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41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D037A9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>341</w:t>
            </w:r>
          </w:p>
        </w:tc>
        <w:tc>
          <w:tcPr>
            <w:tcW w:w="272" w:type="dxa"/>
            <w:gridSpan w:val="3"/>
          </w:tcPr>
          <w:p w14:paraId="08F403E6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14463632" w14:textId="085DBE39" w:rsidR="00F75731" w:rsidRPr="00941748" w:rsidRDefault="00280544" w:rsidP="00870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87009D">
              <w:rPr>
                <w:rFonts w:ascii="Angsana New" w:hAnsi="Angsana New"/>
                <w:color w:val="000000"/>
                <w:sz w:val="30"/>
                <w:szCs w:val="30"/>
              </w:rPr>
              <w:t>04</w:t>
            </w:r>
          </w:p>
        </w:tc>
        <w:tc>
          <w:tcPr>
            <w:tcW w:w="270" w:type="dxa"/>
            <w:vAlign w:val="bottom"/>
          </w:tcPr>
          <w:p w14:paraId="6499EA01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7FB30EC0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>533</w:t>
            </w:r>
          </w:p>
        </w:tc>
      </w:tr>
    </w:tbl>
    <w:p w14:paraId="63FBA7FE" w14:textId="77777777" w:rsidR="005A10EC" w:rsidRPr="00941748" w:rsidRDefault="005A10EC" w:rsidP="00004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11E16454" w14:textId="77777777" w:rsidR="005D03BB" w:rsidRPr="00941748" w:rsidRDefault="005D03BB" w:rsidP="00004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  <w:r w:rsidRPr="00941748">
        <w:rPr>
          <w:rFonts w:ascii="Angsana New" w:hAnsi="Angsana New"/>
          <w:b/>
          <w:bCs/>
          <w:sz w:val="30"/>
          <w:szCs w:val="30"/>
          <w:cs/>
        </w:rPr>
        <w:t>ก</w:t>
      </w:r>
      <w:r w:rsidR="006F5699" w:rsidRPr="00941748">
        <w:rPr>
          <w:rFonts w:ascii="Angsana New" w:hAnsi="Angsana New"/>
          <w:b/>
          <w:bCs/>
          <w:sz w:val="30"/>
          <w:szCs w:val="30"/>
          <w:cs/>
        </w:rPr>
        <w:t>ารกระทบยอดรายได้ กำไรหรือขาดทุน</w:t>
      </w:r>
      <w:r w:rsidRPr="00941748">
        <w:rPr>
          <w:rFonts w:ascii="Angsana New" w:hAnsi="Angsana New"/>
          <w:b/>
          <w:bCs/>
          <w:sz w:val="30"/>
          <w:szCs w:val="30"/>
          <w:cs/>
        </w:rPr>
        <w:t>และรายการอื่นที่มีสาระสำคัญของส่วนงานที่รายงาน</w:t>
      </w:r>
    </w:p>
    <w:p w14:paraId="0ED29587" w14:textId="77777777" w:rsidR="008D522A" w:rsidRPr="00941748" w:rsidRDefault="008D522A" w:rsidP="000047E3">
      <w:pPr>
        <w:spacing w:line="240" w:lineRule="auto"/>
        <w:ind w:left="540" w:hanging="540"/>
        <w:rPr>
          <w:rFonts w:ascii="Angsana New" w:hAnsi="Angsana New"/>
          <w:b/>
          <w:bCs/>
        </w:rPr>
      </w:pPr>
    </w:p>
    <w:tbl>
      <w:tblPr>
        <w:tblW w:w="9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6210"/>
        <w:gridCol w:w="450"/>
        <w:gridCol w:w="1080"/>
        <w:gridCol w:w="270"/>
        <w:gridCol w:w="984"/>
      </w:tblGrid>
      <w:tr w:rsidR="008D522A" w:rsidRPr="00941748" w14:paraId="67900498" w14:textId="77777777" w:rsidTr="00076912">
        <w:trPr>
          <w:jc w:val="center"/>
        </w:trPr>
        <w:tc>
          <w:tcPr>
            <w:tcW w:w="66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F198F" w14:textId="77777777" w:rsidR="008D522A" w:rsidRPr="00941748" w:rsidRDefault="00076912" w:rsidP="0000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  </w:t>
            </w:r>
            <w:r w:rsidR="002311AE"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2311AE"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2311AE"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14461A9" w14:textId="77777777" w:rsidR="008D522A" w:rsidRPr="00941748" w:rsidRDefault="008D522A" w:rsidP="000047E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635AA6" w14:textId="77777777" w:rsidR="008D522A" w:rsidRPr="00941748" w:rsidRDefault="008D522A" w:rsidP="00F75731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F75731"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996C5F" w14:textId="77777777" w:rsidR="008D522A" w:rsidRPr="00941748" w:rsidRDefault="008D522A" w:rsidP="000047E3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DDF38BA" w14:textId="77777777" w:rsidR="008D522A" w:rsidRPr="00941748" w:rsidRDefault="008D522A" w:rsidP="00F75731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F75731" w:rsidRPr="00941748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D522A" w:rsidRPr="00941748" w14:paraId="7023E852" w14:textId="77777777" w:rsidTr="00076912">
        <w:trPr>
          <w:jc w:val="center"/>
        </w:trPr>
        <w:tc>
          <w:tcPr>
            <w:tcW w:w="66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D30EF" w14:textId="77777777" w:rsidR="008D522A" w:rsidRPr="00941748" w:rsidRDefault="008D522A" w:rsidP="000047E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41B0203" w14:textId="77777777" w:rsidR="008D522A" w:rsidRPr="00941748" w:rsidRDefault="008D522A" w:rsidP="000047E3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2907F9" w14:textId="77777777" w:rsidR="008D522A" w:rsidRPr="00941748" w:rsidRDefault="008D522A" w:rsidP="000047E3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522A" w:rsidRPr="00941748" w14:paraId="53ED7D39" w14:textId="77777777" w:rsidTr="00076912">
        <w:trPr>
          <w:jc w:val="center"/>
        </w:trPr>
        <w:tc>
          <w:tcPr>
            <w:tcW w:w="66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947E36" w14:textId="77777777" w:rsidR="008D522A" w:rsidRPr="00941748" w:rsidRDefault="00076912" w:rsidP="000047E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</w:t>
            </w:r>
            <w:r w:rsidR="008D522A"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7BAB129" w14:textId="77777777" w:rsidR="008D522A" w:rsidRPr="00941748" w:rsidRDefault="008D522A" w:rsidP="000047E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2B600A" w14:textId="77777777" w:rsidR="008D522A" w:rsidRPr="00941748" w:rsidRDefault="008D522A" w:rsidP="000047E3">
            <w:pPr>
              <w:tabs>
                <w:tab w:val="clear" w:pos="680"/>
                <w:tab w:val="left" w:pos="540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1039ED" w14:textId="77777777" w:rsidR="008D522A" w:rsidRPr="00941748" w:rsidRDefault="008D522A" w:rsidP="000047E3">
            <w:pPr>
              <w:tabs>
                <w:tab w:val="clear" w:pos="680"/>
                <w:tab w:val="left" w:pos="540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88AE7DB" w14:textId="77777777" w:rsidR="008D522A" w:rsidRPr="00941748" w:rsidRDefault="008D522A" w:rsidP="000047E3">
            <w:pPr>
              <w:tabs>
                <w:tab w:val="clear" w:pos="680"/>
                <w:tab w:val="left" w:pos="540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5731" w:rsidRPr="00941748" w14:paraId="47FB6FCF" w14:textId="77777777" w:rsidTr="00076912">
        <w:trPr>
          <w:jc w:val="center"/>
        </w:trPr>
        <w:tc>
          <w:tcPr>
            <w:tcW w:w="66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9C42E" w14:textId="77777777" w:rsidR="00F75731" w:rsidRPr="00941748" w:rsidRDefault="00F75731" w:rsidP="00F75731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กำไรจากส่วนงานที่รายงาน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B17F5B3" w14:textId="77777777" w:rsidR="00F75731" w:rsidRPr="00941748" w:rsidRDefault="00F75731" w:rsidP="00F75731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99778" w14:textId="417FC2D9" w:rsidR="00F75731" w:rsidRPr="00941748" w:rsidRDefault="00280544" w:rsidP="002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82" w:right="72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>694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475FE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F48E0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82" w:right="72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>624</w:t>
            </w:r>
          </w:p>
        </w:tc>
      </w:tr>
      <w:tr w:rsidR="00F75731" w:rsidRPr="00941748" w14:paraId="29BD6DD8" w14:textId="77777777" w:rsidTr="00076912">
        <w:trPr>
          <w:jc w:val="center"/>
        </w:trPr>
        <w:tc>
          <w:tcPr>
            <w:tcW w:w="66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D43C3" w14:textId="77777777" w:rsidR="00F75731" w:rsidRPr="00941748" w:rsidRDefault="00F75731" w:rsidP="00F75731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</w:t>
            </w:r>
            <w:r w:rsidRPr="0094174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ค่าเสื่อมราคาและค่าตัดจำหน่ายที่บันทึกเป็นค่าใช้จ่ายในการขายและบริหาร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61D4CAE" w14:textId="77777777" w:rsidR="00F75731" w:rsidRPr="00941748" w:rsidRDefault="00F75731" w:rsidP="00F75731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39BEE" w14:textId="05502253" w:rsidR="00F75731" w:rsidRPr="00941748" w:rsidRDefault="00280544" w:rsidP="002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>(69)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51E8E1" w14:textId="77777777" w:rsidR="00F75731" w:rsidRPr="00941748" w:rsidRDefault="00F75731" w:rsidP="00F75731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FDD66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>(71)</w:t>
            </w:r>
          </w:p>
        </w:tc>
      </w:tr>
      <w:tr w:rsidR="00F75731" w:rsidRPr="00941748" w14:paraId="311125A0" w14:textId="77777777" w:rsidTr="00076912">
        <w:trPr>
          <w:jc w:val="center"/>
        </w:trPr>
        <w:tc>
          <w:tcPr>
            <w:tcW w:w="66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BBE80" w14:textId="77777777" w:rsidR="00F75731" w:rsidRPr="00941748" w:rsidRDefault="00F75731" w:rsidP="00F75731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</w:t>
            </w:r>
            <w:r w:rsidRPr="0094174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03815D6" w14:textId="77777777" w:rsidR="00F75731" w:rsidRPr="00941748" w:rsidRDefault="00F75731" w:rsidP="00F75731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A6459" w14:textId="0E9C430B" w:rsidR="00F75731" w:rsidRPr="00941748" w:rsidRDefault="00280544" w:rsidP="002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>(604)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D8673F" w14:textId="77777777" w:rsidR="00F75731" w:rsidRPr="00941748" w:rsidRDefault="00F75731" w:rsidP="00F75731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FDCF93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>(533)</w:t>
            </w:r>
          </w:p>
        </w:tc>
      </w:tr>
      <w:tr w:rsidR="00F75731" w:rsidRPr="00941748" w14:paraId="1CF36973" w14:textId="77777777" w:rsidTr="00076912">
        <w:trPr>
          <w:jc w:val="center"/>
        </w:trPr>
        <w:tc>
          <w:tcPr>
            <w:tcW w:w="66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DD4243" w14:textId="77777777" w:rsidR="00F75731" w:rsidRPr="00941748" w:rsidRDefault="00F75731" w:rsidP="00F75731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8440E0F" w14:textId="77777777" w:rsidR="00F75731" w:rsidRPr="00941748" w:rsidRDefault="00F75731" w:rsidP="00F75731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DC29E5" w14:textId="62BA54F1" w:rsidR="00F75731" w:rsidRPr="00941748" w:rsidRDefault="00280544" w:rsidP="00280544">
            <w:pPr>
              <w:tabs>
                <w:tab w:val="clear" w:pos="907"/>
                <w:tab w:val="left" w:pos="540"/>
              </w:tabs>
              <w:ind w:left="540" w:right="94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4004DF" w14:textId="77777777" w:rsidR="00F75731" w:rsidRPr="00941748" w:rsidRDefault="00F75731" w:rsidP="00F75731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0787D9" w14:textId="77777777" w:rsidR="00F75731" w:rsidRPr="00941748" w:rsidRDefault="00F75731" w:rsidP="00F75731">
            <w:pPr>
              <w:tabs>
                <w:tab w:val="clear" w:pos="907"/>
                <w:tab w:val="left" w:pos="540"/>
              </w:tabs>
              <w:ind w:left="540" w:right="94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</w:tr>
      <w:tr w:rsidR="00F75731" w:rsidRPr="00941748" w14:paraId="4A91D994" w14:textId="77777777" w:rsidTr="00076912">
        <w:trPr>
          <w:jc w:val="center"/>
        </w:trPr>
        <w:tc>
          <w:tcPr>
            <w:tcW w:w="66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11D8B" w14:textId="77777777" w:rsidR="00F75731" w:rsidRPr="00941748" w:rsidRDefault="00F75731" w:rsidP="00F75731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E774340" w14:textId="77777777" w:rsidR="00F75731" w:rsidRPr="00941748" w:rsidRDefault="00F75731" w:rsidP="00F75731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5BBB5A" w14:textId="77777777" w:rsidR="00F75731" w:rsidRPr="00941748" w:rsidRDefault="00F75731" w:rsidP="00F75731">
            <w:pPr>
              <w:tabs>
                <w:tab w:val="clear" w:pos="680"/>
                <w:tab w:val="left" w:pos="540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2F4203" w14:textId="77777777" w:rsidR="00F75731" w:rsidRPr="00941748" w:rsidRDefault="00F75731" w:rsidP="00F75731">
            <w:pPr>
              <w:tabs>
                <w:tab w:val="clear" w:pos="680"/>
                <w:tab w:val="left" w:pos="540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2045086" w14:textId="77777777" w:rsidR="00F75731" w:rsidRPr="00941748" w:rsidRDefault="00F75731" w:rsidP="00F75731">
            <w:pPr>
              <w:tabs>
                <w:tab w:val="clear" w:pos="680"/>
                <w:tab w:val="left" w:pos="540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5731" w:rsidRPr="00941748" w14:paraId="4303E716" w14:textId="77777777" w:rsidTr="00076912">
        <w:trPr>
          <w:gridBefore w:val="1"/>
          <w:wBefore w:w="426" w:type="dxa"/>
          <w:jc w:val="center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5854E5BF" w14:textId="77777777" w:rsidR="00F75731" w:rsidRPr="00941748" w:rsidRDefault="00F75731" w:rsidP="00F75731">
            <w:pPr>
              <w:numPr>
                <w:ilvl w:val="0"/>
                <w:numId w:val="3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540" w:hanging="558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BFEA834" w14:textId="77777777" w:rsidR="00F75731" w:rsidRPr="00941748" w:rsidRDefault="00F75731" w:rsidP="00F75731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87A83D" w14:textId="5DAB99A8" w:rsidR="00F75731" w:rsidRPr="00941748" w:rsidRDefault="00280544" w:rsidP="002805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72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4DDB5E" w14:textId="77777777" w:rsidR="00F75731" w:rsidRPr="00941748" w:rsidRDefault="00F75731" w:rsidP="00F75731">
            <w:pPr>
              <w:tabs>
                <w:tab w:val="clear" w:pos="680"/>
                <w:tab w:val="left" w:pos="540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3E56941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72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>77</w:t>
            </w:r>
          </w:p>
        </w:tc>
      </w:tr>
      <w:tr w:rsidR="00F75731" w:rsidRPr="00941748" w14:paraId="29B1C776" w14:textId="77777777" w:rsidTr="00076912">
        <w:trPr>
          <w:gridBefore w:val="1"/>
          <w:wBefore w:w="426" w:type="dxa"/>
          <w:jc w:val="center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7C5163B" w14:textId="77777777" w:rsidR="00F75731" w:rsidRPr="00941748" w:rsidRDefault="00F75731" w:rsidP="00F75731">
            <w:pPr>
              <w:numPr>
                <w:ilvl w:val="0"/>
                <w:numId w:val="3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540" w:hanging="55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EF283BE" w14:textId="77777777" w:rsidR="00F75731" w:rsidRPr="00941748" w:rsidRDefault="00F75731" w:rsidP="00F75731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B4CD3E" w14:textId="4064E6B8" w:rsidR="00F75731" w:rsidRPr="00941748" w:rsidRDefault="00280544" w:rsidP="002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68" w:hanging="5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>(244)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32865C" w14:textId="77777777" w:rsidR="00F75731" w:rsidRPr="00941748" w:rsidRDefault="00F75731" w:rsidP="00F75731">
            <w:pPr>
              <w:tabs>
                <w:tab w:val="clear" w:pos="680"/>
                <w:tab w:val="left" w:pos="540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C59522A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68" w:hanging="5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>(262)</w:t>
            </w:r>
          </w:p>
        </w:tc>
      </w:tr>
      <w:tr w:rsidR="00F75731" w:rsidRPr="00941748" w14:paraId="0CDA09E0" w14:textId="77777777" w:rsidTr="00076912">
        <w:trPr>
          <w:jc w:val="center"/>
        </w:trPr>
        <w:tc>
          <w:tcPr>
            <w:tcW w:w="66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DC82B" w14:textId="77777777" w:rsidR="00F75731" w:rsidRPr="00941748" w:rsidRDefault="00F75731" w:rsidP="00F75731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ส่วนแบ่งกำไรจากเงินลงทุนในบริษัทร่วม (สุทธิจากภาษีเงินได้)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134EC57" w14:textId="77777777" w:rsidR="00F75731" w:rsidRPr="00941748" w:rsidRDefault="00F75731" w:rsidP="00F75731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5BB3D4" w14:textId="6F655F0B" w:rsidR="00F75731" w:rsidRPr="00941748" w:rsidRDefault="00280544" w:rsidP="002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 w:hanging="52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>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0E86FC" w14:textId="77777777" w:rsidR="00F75731" w:rsidRPr="00941748" w:rsidRDefault="00F75731" w:rsidP="00F75731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D4983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 w:hanging="52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</w:tr>
      <w:tr w:rsidR="00F75731" w:rsidRPr="00941748" w14:paraId="02D30674" w14:textId="77777777" w:rsidTr="00076912">
        <w:trPr>
          <w:jc w:val="center"/>
        </w:trPr>
        <w:tc>
          <w:tcPr>
            <w:tcW w:w="66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97D57" w14:textId="77777777" w:rsidR="00F75731" w:rsidRPr="00941748" w:rsidRDefault="00F75731" w:rsidP="00F75731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</w:t>
            </w: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ขาดทุนรวมก่อนภาษีเงินได้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E0A3778" w14:textId="77777777" w:rsidR="00F75731" w:rsidRPr="00941748" w:rsidRDefault="00F75731" w:rsidP="00F75731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FEA74D" w14:textId="7EE590E2" w:rsidR="00F75731" w:rsidRPr="00941748" w:rsidRDefault="00280544" w:rsidP="00280544">
            <w:pPr>
              <w:tabs>
                <w:tab w:val="clear" w:pos="680"/>
                <w:tab w:val="left" w:pos="540"/>
              </w:tabs>
              <w:ind w:left="540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(118)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64EAFF" w14:textId="77777777" w:rsidR="00F75731" w:rsidRPr="00941748" w:rsidRDefault="00F75731" w:rsidP="00F75731">
            <w:pPr>
              <w:tabs>
                <w:tab w:val="clear" w:pos="680"/>
                <w:tab w:val="left" w:pos="540"/>
              </w:tabs>
              <w:ind w:left="540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98110E" w14:textId="77777777" w:rsidR="00F75731" w:rsidRPr="00941748" w:rsidRDefault="00F75731" w:rsidP="00F75731">
            <w:pPr>
              <w:tabs>
                <w:tab w:val="clear" w:pos="680"/>
                <w:tab w:val="left" w:pos="540"/>
              </w:tabs>
              <w:ind w:left="540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(134)</w:t>
            </w:r>
          </w:p>
        </w:tc>
      </w:tr>
    </w:tbl>
    <w:p w14:paraId="6978F421" w14:textId="77777777" w:rsidR="00E87531" w:rsidRPr="00941748" w:rsidRDefault="00E87531" w:rsidP="00182000">
      <w:pPr>
        <w:pStyle w:val="Heading1"/>
        <w:keepLines/>
        <w:numPr>
          <w:ilvl w:val="0"/>
          <w:numId w:val="0"/>
        </w:numPr>
        <w:shd w:val="clear" w:color="auto" w:fill="auto"/>
        <w:ind w:left="540" w:right="288"/>
        <w:jc w:val="both"/>
        <w:rPr>
          <w:i/>
          <w:iCs/>
          <w:sz w:val="30"/>
          <w:szCs w:val="30"/>
          <w:u w:val="none"/>
        </w:rPr>
      </w:pPr>
      <w:r w:rsidRPr="00941748">
        <w:rPr>
          <w:rFonts w:hint="cs"/>
          <w:i/>
          <w:iCs/>
          <w:sz w:val="30"/>
          <w:szCs w:val="30"/>
          <w:u w:val="none"/>
          <w:cs/>
        </w:rPr>
        <w:lastRenderedPageBreak/>
        <w:t xml:space="preserve">ส่วนงานภูมิศาสตร์ </w:t>
      </w:r>
    </w:p>
    <w:p w14:paraId="603A954A" w14:textId="77777777" w:rsidR="00E87531" w:rsidRPr="00941748" w:rsidRDefault="00E87531" w:rsidP="00182000">
      <w:pPr>
        <w:tabs>
          <w:tab w:val="clear" w:pos="227"/>
          <w:tab w:val="clear" w:pos="454"/>
          <w:tab w:val="clear" w:pos="680"/>
          <w:tab w:val="left" w:pos="720"/>
        </w:tabs>
        <w:ind w:left="540" w:right="288"/>
        <w:jc w:val="both"/>
        <w:rPr>
          <w:rFonts w:ascii="Angsana New" w:hAnsi="Angsana New"/>
          <w:snapToGrid w:val="0"/>
          <w:color w:val="000000"/>
          <w:sz w:val="12"/>
          <w:szCs w:val="12"/>
          <w:lang w:eastAsia="th-TH"/>
        </w:rPr>
      </w:pPr>
    </w:p>
    <w:p w14:paraId="427E2906" w14:textId="77777777" w:rsidR="00E87531" w:rsidRPr="00941748" w:rsidRDefault="00E87531" w:rsidP="00D70BA7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941748">
        <w:rPr>
          <w:rFonts w:ascii="Angsana New" w:hAnsi="Angsana New"/>
          <w:sz w:val="30"/>
          <w:szCs w:val="30"/>
          <w:cs/>
        </w:rPr>
        <w:t>กลุ่มบริษัทดำเนินธุรกิจในประเทศ</w:t>
      </w:r>
      <w:r w:rsidRPr="00941748">
        <w:rPr>
          <w:rFonts w:ascii="Angsana New" w:hAnsi="Angsana New" w:hint="cs"/>
          <w:sz w:val="30"/>
          <w:szCs w:val="30"/>
          <w:cs/>
        </w:rPr>
        <w:t>เป็นส่วนใหญ่</w:t>
      </w:r>
      <w:r w:rsidRPr="00941748">
        <w:rPr>
          <w:rFonts w:ascii="Angsana New" w:hAnsi="Angsana New"/>
          <w:sz w:val="30"/>
          <w:szCs w:val="30"/>
          <w:cs/>
        </w:rPr>
        <w:t xml:space="preserve"> ไม่มีรายได้จากต่างประเทศหรือสินทรัพย์ในต่างประเทศ</w:t>
      </w:r>
      <w:r w:rsidR="00340C66" w:rsidRPr="00941748">
        <w:rPr>
          <w:rFonts w:ascii="Angsana New" w:hAnsi="Angsana New"/>
          <w:sz w:val="30"/>
          <w:szCs w:val="30"/>
          <w:cs/>
        </w:rPr>
        <w:t>ที่</w:t>
      </w:r>
      <w:r w:rsidR="00340C66" w:rsidRPr="00941748">
        <w:rPr>
          <w:rFonts w:ascii="Angsana New" w:hAnsi="Angsana New"/>
          <w:snapToGrid w:val="0"/>
          <w:color w:val="000000"/>
          <w:spacing w:val="4"/>
          <w:sz w:val="30"/>
          <w:szCs w:val="30"/>
          <w:cs/>
          <w:lang w:eastAsia="th-TH"/>
        </w:rPr>
        <w:t>ม</w:t>
      </w:r>
      <w:r w:rsidR="00340C66" w:rsidRPr="00941748">
        <w:rPr>
          <w:rFonts w:ascii="Angsana New" w:hAnsi="Angsana New" w:hint="cs"/>
          <w:snapToGrid w:val="0"/>
          <w:color w:val="000000"/>
          <w:spacing w:val="4"/>
          <w:sz w:val="30"/>
          <w:szCs w:val="30"/>
          <w:cs/>
          <w:lang w:eastAsia="th-TH"/>
        </w:rPr>
        <w:t>ี</w:t>
      </w:r>
      <w:r w:rsidRPr="0094174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สาระสำคัญ</w:t>
      </w:r>
    </w:p>
    <w:p w14:paraId="1195B9BC" w14:textId="77777777" w:rsidR="007A711B" w:rsidRPr="00941748" w:rsidRDefault="007A711B" w:rsidP="00182000">
      <w:pPr>
        <w:tabs>
          <w:tab w:val="clear" w:pos="227"/>
          <w:tab w:val="clear" w:pos="454"/>
          <w:tab w:val="clear" w:pos="680"/>
          <w:tab w:val="left" w:pos="720"/>
        </w:tabs>
        <w:ind w:left="540" w:right="288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6B77B01F" w14:textId="77777777" w:rsidR="0077671F" w:rsidRPr="00941748" w:rsidRDefault="0077671F" w:rsidP="009E6EC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right="-45" w:hanging="786"/>
        <w:jc w:val="thaiDistribute"/>
        <w:rPr>
          <w:rFonts w:ascii="Angsana New" w:hAnsi="Angsana New"/>
          <w:b/>
          <w:bCs/>
          <w:sz w:val="30"/>
          <w:szCs w:val="30"/>
        </w:rPr>
      </w:pPr>
      <w:r w:rsidRPr="00941748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69AC8B46" w14:textId="77777777" w:rsidR="0077671F" w:rsidRPr="00941748" w:rsidRDefault="0077671F" w:rsidP="000F27F6">
      <w:pPr>
        <w:tabs>
          <w:tab w:val="clear" w:pos="227"/>
          <w:tab w:val="clear" w:pos="454"/>
          <w:tab w:val="clear" w:pos="680"/>
        </w:tabs>
        <w:spacing w:line="240" w:lineRule="auto"/>
        <w:ind w:left="540" w:right="-43" w:hanging="540"/>
        <w:jc w:val="both"/>
        <w:rPr>
          <w:rFonts w:ascii="Angsana New" w:hAnsi="Angsana New"/>
          <w:sz w:val="16"/>
          <w:szCs w:val="16"/>
        </w:rPr>
      </w:pPr>
    </w:p>
    <w:p w14:paraId="1B67D991" w14:textId="77777777" w:rsidR="00BF4B8E" w:rsidRPr="00941748" w:rsidRDefault="00BF4B8E" w:rsidP="00A75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41748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7A12610B" w14:textId="77777777" w:rsidR="00340C66" w:rsidRPr="00941748" w:rsidRDefault="00340C66" w:rsidP="00A75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146"/>
        <w:gridCol w:w="798"/>
        <w:gridCol w:w="1145"/>
        <w:gridCol w:w="267"/>
        <w:gridCol w:w="1145"/>
        <w:gridCol w:w="267"/>
        <w:gridCol w:w="1070"/>
        <w:gridCol w:w="267"/>
        <w:gridCol w:w="985"/>
      </w:tblGrid>
      <w:tr w:rsidR="00D079C1" w:rsidRPr="00941748" w14:paraId="41669C0D" w14:textId="77777777" w:rsidTr="00076912">
        <w:tc>
          <w:tcPr>
            <w:tcW w:w="3240" w:type="dxa"/>
          </w:tcPr>
          <w:p w14:paraId="2E21ED3D" w14:textId="77777777" w:rsidR="00D079C1" w:rsidRPr="00941748" w:rsidRDefault="00340C66" w:rsidP="003F3A4A">
            <w:pPr>
              <w:pStyle w:val="BodyText"/>
              <w:spacing w:after="0" w:line="240" w:lineRule="auto"/>
              <w:ind w:right="-548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941748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941748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สิ้นสุ</w:t>
            </w:r>
            <w:r w:rsidRPr="00941748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ด</w:t>
            </w:r>
            <w:r w:rsidRPr="00941748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66971BF1" w14:textId="77777777" w:rsidR="00D079C1" w:rsidRPr="00941748" w:rsidRDefault="00D079C1" w:rsidP="005001B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E17E423" w14:textId="77777777" w:rsidR="00D079C1" w:rsidRPr="00941748" w:rsidRDefault="00D079C1" w:rsidP="005001B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97E8A9" w14:textId="77777777" w:rsidR="00D079C1" w:rsidRPr="00941748" w:rsidRDefault="00D079C1" w:rsidP="005001B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FC55BFC" w14:textId="77777777" w:rsidR="00D079C1" w:rsidRPr="00941748" w:rsidRDefault="00D079C1" w:rsidP="005001B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5731" w:rsidRPr="00941748" w14:paraId="66BC7D4E" w14:textId="77777777" w:rsidTr="00076912">
        <w:tc>
          <w:tcPr>
            <w:tcW w:w="3240" w:type="dxa"/>
          </w:tcPr>
          <w:p w14:paraId="187D7FD5" w14:textId="77777777" w:rsidR="00F75731" w:rsidRPr="00941748" w:rsidRDefault="00F75731" w:rsidP="00F75731">
            <w:pPr>
              <w:pStyle w:val="BodyText"/>
              <w:tabs>
                <w:tab w:val="clear" w:pos="227"/>
              </w:tabs>
              <w:spacing w:after="0" w:line="240" w:lineRule="auto"/>
              <w:ind w:left="522" w:right="-548" w:hanging="270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941748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31 </w:t>
            </w:r>
            <w:r w:rsidRPr="00941748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219DD171" w14:textId="77777777" w:rsidR="00F75731" w:rsidRPr="00941748" w:rsidRDefault="00F75731" w:rsidP="00F7573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Cordia New"/>
                <w:b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</w:tcPr>
          <w:p w14:paraId="3E78A555" w14:textId="77777777" w:rsidR="00F75731" w:rsidRPr="00941748" w:rsidRDefault="00F75731" w:rsidP="00F7573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356B7A15" w14:textId="77777777" w:rsidR="00F75731" w:rsidRPr="00941748" w:rsidRDefault="00F75731" w:rsidP="00F7573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37470D" w14:textId="77777777" w:rsidR="00F75731" w:rsidRPr="00941748" w:rsidRDefault="00F75731" w:rsidP="00F7573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14:paraId="1EADAC3F" w14:textId="77777777" w:rsidR="00F75731" w:rsidRPr="00941748" w:rsidRDefault="00F75731" w:rsidP="00F7573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B59D5E" w14:textId="77777777" w:rsidR="00F75731" w:rsidRPr="00941748" w:rsidRDefault="00F75731" w:rsidP="00F7573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5D62E6A1" w14:textId="77777777" w:rsidR="00F75731" w:rsidRPr="00941748" w:rsidRDefault="00F75731" w:rsidP="00F7573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369345" w14:textId="77777777" w:rsidR="00F75731" w:rsidRPr="00941748" w:rsidRDefault="00F75731" w:rsidP="00F7573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F75731" w:rsidRPr="00941748" w14:paraId="6160031C" w14:textId="77777777" w:rsidTr="00076912">
        <w:tc>
          <w:tcPr>
            <w:tcW w:w="3240" w:type="dxa"/>
          </w:tcPr>
          <w:p w14:paraId="681FFEDD" w14:textId="77777777" w:rsidR="00F75731" w:rsidRPr="00941748" w:rsidRDefault="00F75731" w:rsidP="00F75731">
            <w:pPr>
              <w:pStyle w:val="BodyText"/>
              <w:spacing w:after="0" w:line="240" w:lineRule="auto"/>
              <w:ind w:right="-54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810" w:type="dxa"/>
          </w:tcPr>
          <w:p w14:paraId="2E8142D9" w14:textId="77777777" w:rsidR="00F75731" w:rsidRPr="00941748" w:rsidRDefault="00F75731" w:rsidP="00F7573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2FEE3B27" w14:textId="77777777" w:rsidR="00F75731" w:rsidRPr="00941748" w:rsidRDefault="00F75731" w:rsidP="00F75731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5731" w:rsidRPr="00941748" w14:paraId="7A8E0134" w14:textId="77777777" w:rsidTr="00076912">
        <w:tc>
          <w:tcPr>
            <w:tcW w:w="3240" w:type="dxa"/>
          </w:tcPr>
          <w:p w14:paraId="3B642F00" w14:textId="77777777" w:rsidR="00F75731" w:rsidRPr="00941748" w:rsidRDefault="00F75731" w:rsidP="00F75731">
            <w:pPr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9417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810" w:type="dxa"/>
          </w:tcPr>
          <w:p w14:paraId="0D6BE713" w14:textId="77777777" w:rsidR="00F75731" w:rsidRPr="00941748" w:rsidRDefault="00F75731" w:rsidP="00F7573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8C6FBB" w14:textId="77777777" w:rsidR="00F75731" w:rsidRPr="00941748" w:rsidRDefault="00F75731" w:rsidP="00F7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A7631A" w14:textId="77777777" w:rsidR="00F75731" w:rsidRPr="00941748" w:rsidRDefault="00F75731" w:rsidP="00F7573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91B430" w14:textId="77777777" w:rsidR="00F75731" w:rsidRPr="00941748" w:rsidRDefault="00F75731" w:rsidP="00F7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A63D0" w14:textId="77777777" w:rsidR="00F75731" w:rsidRPr="00941748" w:rsidRDefault="00F75731" w:rsidP="00F7573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93FC40" w14:textId="77777777" w:rsidR="00F75731" w:rsidRPr="00941748" w:rsidRDefault="00F75731" w:rsidP="00F7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410D5A" w14:textId="77777777" w:rsidR="00F75731" w:rsidRPr="00941748" w:rsidRDefault="00F75731" w:rsidP="00F7573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A9F0F8" w14:textId="77777777" w:rsidR="00F75731" w:rsidRPr="00941748" w:rsidRDefault="00F75731" w:rsidP="00F7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75731" w:rsidRPr="00941748" w14:paraId="38BCF981" w14:textId="77777777" w:rsidTr="00076912">
        <w:tc>
          <w:tcPr>
            <w:tcW w:w="3240" w:type="dxa"/>
          </w:tcPr>
          <w:p w14:paraId="34D1210D" w14:textId="77777777" w:rsidR="00F75731" w:rsidRPr="00941748" w:rsidRDefault="00F75731" w:rsidP="00F75731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810" w:type="dxa"/>
          </w:tcPr>
          <w:p w14:paraId="55EDBE9F" w14:textId="77777777" w:rsidR="00F75731" w:rsidRPr="00941748" w:rsidRDefault="00F75731" w:rsidP="00F7573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B6BDDE" w14:textId="55BBB855" w:rsidR="00F75731" w:rsidRPr="00941748" w:rsidRDefault="00BE7F5C" w:rsidP="00F7573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99EBAE7" w14:textId="77777777" w:rsidR="00F75731" w:rsidRPr="00941748" w:rsidRDefault="00F75731" w:rsidP="00F7573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74EDCF" w14:textId="77777777" w:rsidR="00F75731" w:rsidRPr="00941748" w:rsidRDefault="00F75731" w:rsidP="00F7573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D3F964" w14:textId="77777777" w:rsidR="00F75731" w:rsidRPr="00941748" w:rsidRDefault="00F75731" w:rsidP="00F7573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1326FA" w14:textId="1D9B84AD" w:rsidR="00F75731" w:rsidRPr="00941748" w:rsidRDefault="00BE7F5C" w:rsidP="00F7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CB20C3" w14:textId="77777777" w:rsidR="00F75731" w:rsidRPr="00941748" w:rsidRDefault="00F75731" w:rsidP="00F7573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B48772" w14:textId="77777777" w:rsidR="00F75731" w:rsidRPr="00941748" w:rsidRDefault="00F75731" w:rsidP="00F7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75731" w:rsidRPr="00941748" w14:paraId="0C9A3875" w14:textId="77777777" w:rsidTr="00076912">
        <w:tc>
          <w:tcPr>
            <w:tcW w:w="3240" w:type="dxa"/>
          </w:tcPr>
          <w:p w14:paraId="44BCA294" w14:textId="77777777" w:rsidR="00F75731" w:rsidRPr="00941748" w:rsidRDefault="00F75731" w:rsidP="00F75731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3B5E401" w14:textId="77777777" w:rsidR="00F75731" w:rsidRPr="00941748" w:rsidRDefault="00F75731" w:rsidP="00F7573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F8C4D8" w14:textId="77777777" w:rsidR="00F75731" w:rsidRPr="00941748" w:rsidRDefault="00F75731" w:rsidP="00F75731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9A45B13" w14:textId="77777777" w:rsidR="00F75731" w:rsidRPr="00941748" w:rsidRDefault="00F75731" w:rsidP="00F7573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46C21D" w14:textId="77777777" w:rsidR="00F75731" w:rsidRPr="00941748" w:rsidRDefault="00F75731" w:rsidP="00F75731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291C70C" w14:textId="77777777" w:rsidR="00F75731" w:rsidRPr="00941748" w:rsidRDefault="00F75731" w:rsidP="00F7573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8E0294" w14:textId="77777777" w:rsidR="00F75731" w:rsidRPr="00941748" w:rsidRDefault="00F75731" w:rsidP="00F7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C05E531" w14:textId="77777777" w:rsidR="00F75731" w:rsidRPr="00941748" w:rsidRDefault="00F75731" w:rsidP="00F7573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368BB4" w14:textId="77777777" w:rsidR="00F75731" w:rsidRPr="00941748" w:rsidRDefault="00F75731" w:rsidP="00F7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75731" w:rsidRPr="00941748" w14:paraId="5A51BC20" w14:textId="77777777" w:rsidTr="00076912">
        <w:tc>
          <w:tcPr>
            <w:tcW w:w="3240" w:type="dxa"/>
            <w:shd w:val="clear" w:color="auto" w:fill="FFFFFF"/>
          </w:tcPr>
          <w:p w14:paraId="13749F99" w14:textId="77777777" w:rsidR="00F75731" w:rsidRPr="00941748" w:rsidRDefault="00F75731" w:rsidP="00F75731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  <w:shd w:val="clear" w:color="auto" w:fill="FFFFFF"/>
          </w:tcPr>
          <w:p w14:paraId="7C1B61CE" w14:textId="77777777" w:rsidR="00F75731" w:rsidRPr="00941748" w:rsidRDefault="00F75731" w:rsidP="00F7573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41842900" w14:textId="77777777" w:rsidR="00F75731" w:rsidRPr="00941748" w:rsidRDefault="00F75731" w:rsidP="00F7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FFFFFF"/>
          </w:tcPr>
          <w:p w14:paraId="0625C6EF" w14:textId="77777777" w:rsidR="00F75731" w:rsidRPr="00941748" w:rsidRDefault="00F75731" w:rsidP="00F7573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724D81CF" w14:textId="77777777" w:rsidR="00F75731" w:rsidRPr="00941748" w:rsidRDefault="00F75731" w:rsidP="00F7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FFFFFF"/>
          </w:tcPr>
          <w:p w14:paraId="2279CAE0" w14:textId="77777777" w:rsidR="00F75731" w:rsidRPr="00941748" w:rsidRDefault="00F75731" w:rsidP="00F7573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3568C3C6" w14:textId="77777777" w:rsidR="00F75731" w:rsidRPr="00941748" w:rsidRDefault="00F75731" w:rsidP="00F7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0F2B58F3" w14:textId="77777777" w:rsidR="00F75731" w:rsidRPr="00941748" w:rsidRDefault="00F75731" w:rsidP="00F7573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  <w:vAlign w:val="bottom"/>
          </w:tcPr>
          <w:p w14:paraId="0D0029D6" w14:textId="77777777" w:rsidR="00F75731" w:rsidRPr="00941748" w:rsidRDefault="00F75731" w:rsidP="00F7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5731" w:rsidRPr="00941748" w14:paraId="1EE55C47" w14:textId="77777777" w:rsidTr="00076912">
        <w:tc>
          <w:tcPr>
            <w:tcW w:w="3240" w:type="dxa"/>
            <w:shd w:val="clear" w:color="auto" w:fill="FFFFFF"/>
          </w:tcPr>
          <w:p w14:paraId="0CAAF91C" w14:textId="77777777" w:rsidR="00F75731" w:rsidRPr="00941748" w:rsidRDefault="00F75731" w:rsidP="00F75731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10" w:type="dxa"/>
            <w:shd w:val="clear" w:color="auto" w:fill="FFFFFF"/>
          </w:tcPr>
          <w:p w14:paraId="162366B7" w14:textId="77777777" w:rsidR="00F75731" w:rsidRPr="00941748" w:rsidRDefault="00F75731" w:rsidP="00F7573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67282F27" w14:textId="68EE87D1" w:rsidR="00F75731" w:rsidRPr="00941748" w:rsidRDefault="00923F53" w:rsidP="007C3277">
            <w:pPr>
              <w:pStyle w:val="acctfourfigures"/>
              <w:tabs>
                <w:tab w:val="clear" w:pos="765"/>
              </w:tabs>
              <w:spacing w:line="240" w:lineRule="auto"/>
              <w:ind w:right="-468" w:firstLine="2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C3277">
              <w:rPr>
                <w:rFonts w:ascii="Angsana New" w:hAnsi="Angsana New"/>
                <w:sz w:val="30"/>
                <w:szCs w:val="30"/>
                <w:lang w:val="en-US"/>
              </w:rPr>
              <w:t>30,114</w:t>
            </w:r>
            <w:r w:rsidRPr="0094174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BA5DF9C" w14:textId="77777777" w:rsidR="00F75731" w:rsidRPr="00941748" w:rsidRDefault="00F75731" w:rsidP="00F7573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7580217C" w14:textId="77777777" w:rsidR="00F75731" w:rsidRPr="00941748" w:rsidRDefault="00F75731" w:rsidP="00F75731">
            <w:pPr>
              <w:pStyle w:val="acctfourfigures"/>
              <w:tabs>
                <w:tab w:val="clear" w:pos="765"/>
              </w:tabs>
              <w:spacing w:line="240" w:lineRule="auto"/>
              <w:ind w:right="-468" w:firstLine="2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/>
              </w:rPr>
              <w:t>(33,130)</w:t>
            </w:r>
          </w:p>
        </w:tc>
        <w:tc>
          <w:tcPr>
            <w:tcW w:w="270" w:type="dxa"/>
            <w:shd w:val="clear" w:color="auto" w:fill="FFFFFF"/>
          </w:tcPr>
          <w:p w14:paraId="4F918CA1" w14:textId="77777777" w:rsidR="00F75731" w:rsidRPr="00941748" w:rsidRDefault="00F75731" w:rsidP="00F7573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DCCDCA0" w14:textId="280D97E9" w:rsidR="00F75731" w:rsidRPr="00941748" w:rsidRDefault="00923F53" w:rsidP="00F75731">
            <w:pPr>
              <w:pStyle w:val="acctfourfigures"/>
              <w:tabs>
                <w:tab w:val="clear" w:pos="765"/>
              </w:tabs>
              <w:spacing w:line="240" w:lineRule="auto"/>
              <w:ind w:left="-19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(30,491)</w:t>
            </w:r>
          </w:p>
        </w:tc>
        <w:tc>
          <w:tcPr>
            <w:tcW w:w="270" w:type="dxa"/>
            <w:shd w:val="clear" w:color="auto" w:fill="FFFFFF"/>
          </w:tcPr>
          <w:p w14:paraId="57389B53" w14:textId="77777777" w:rsidR="00F75731" w:rsidRPr="00941748" w:rsidRDefault="00F75731" w:rsidP="00F7573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  <w:vAlign w:val="bottom"/>
          </w:tcPr>
          <w:p w14:paraId="31AB97A5" w14:textId="77777777" w:rsidR="00F75731" w:rsidRPr="00941748" w:rsidRDefault="00F75731" w:rsidP="00F75731">
            <w:pPr>
              <w:pStyle w:val="acctfourfigures"/>
              <w:tabs>
                <w:tab w:val="clear" w:pos="765"/>
              </w:tabs>
              <w:spacing w:line="240" w:lineRule="auto"/>
              <w:ind w:left="-19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(33,481)</w:t>
            </w:r>
          </w:p>
        </w:tc>
      </w:tr>
      <w:tr w:rsidR="00F75731" w:rsidRPr="00941748" w14:paraId="3D1AB25A" w14:textId="77777777" w:rsidTr="00076912">
        <w:tc>
          <w:tcPr>
            <w:tcW w:w="3240" w:type="dxa"/>
            <w:shd w:val="clear" w:color="auto" w:fill="FFFFFF"/>
          </w:tcPr>
          <w:p w14:paraId="6011C045" w14:textId="77777777" w:rsidR="00F75731" w:rsidRPr="00941748" w:rsidRDefault="00F75731" w:rsidP="00F75731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ผลประโยชน์</w:t>
            </w: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10" w:type="dxa"/>
            <w:shd w:val="clear" w:color="auto" w:fill="FFFFFF"/>
          </w:tcPr>
          <w:p w14:paraId="240A04EA" w14:textId="77777777" w:rsidR="00F75731" w:rsidRPr="00941748" w:rsidRDefault="00F75731" w:rsidP="00F7573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F6B436D" w14:textId="2BFE22EF" w:rsidR="00F75731" w:rsidRPr="00941748" w:rsidRDefault="00923F53" w:rsidP="008F4534">
            <w:pPr>
              <w:pStyle w:val="acctfourfigures"/>
              <w:tabs>
                <w:tab w:val="clear" w:pos="765"/>
              </w:tabs>
              <w:spacing w:line="240" w:lineRule="auto"/>
              <w:ind w:right="-558" w:firstLine="25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(3</w:t>
            </w:r>
            <w:r w:rsidR="007C3277">
              <w:rPr>
                <w:rFonts w:ascii="Angsana New" w:hAnsi="Angsana New"/>
                <w:b/>
                <w:bCs/>
                <w:sz w:val="30"/>
                <w:szCs w:val="30"/>
              </w:rPr>
              <w:t>0,114</w:t>
            </w:r>
            <w:r w:rsidRPr="009417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41066BD6" w14:textId="77777777" w:rsidR="00F75731" w:rsidRPr="00941748" w:rsidRDefault="00F75731" w:rsidP="00F7573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E63D645" w14:textId="77777777" w:rsidR="00F75731" w:rsidRPr="00941748" w:rsidRDefault="00F75731" w:rsidP="00F75731">
            <w:pPr>
              <w:pStyle w:val="acctfourfigures"/>
              <w:tabs>
                <w:tab w:val="clear" w:pos="765"/>
              </w:tabs>
              <w:spacing w:line="240" w:lineRule="auto"/>
              <w:ind w:right="-558" w:firstLine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(33,130)</w:t>
            </w:r>
          </w:p>
        </w:tc>
        <w:tc>
          <w:tcPr>
            <w:tcW w:w="270" w:type="dxa"/>
            <w:shd w:val="clear" w:color="auto" w:fill="FFFFFF"/>
          </w:tcPr>
          <w:p w14:paraId="471FF3A0" w14:textId="77777777" w:rsidR="00F75731" w:rsidRPr="00941748" w:rsidRDefault="00F75731" w:rsidP="00F7573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FD223CF" w14:textId="5EA6AF94" w:rsidR="00F75731" w:rsidRPr="00941748" w:rsidRDefault="00923F53" w:rsidP="00F75731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(30,491)</w:t>
            </w:r>
          </w:p>
        </w:tc>
        <w:tc>
          <w:tcPr>
            <w:tcW w:w="270" w:type="dxa"/>
            <w:shd w:val="clear" w:color="auto" w:fill="FFFFFF"/>
          </w:tcPr>
          <w:p w14:paraId="2BB47825" w14:textId="77777777" w:rsidR="00F75731" w:rsidRPr="00941748" w:rsidRDefault="00F75731" w:rsidP="00F7573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571E2E8" w14:textId="77777777" w:rsidR="00F75731" w:rsidRPr="00941748" w:rsidRDefault="00F75731" w:rsidP="00F75731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(33,481)</w:t>
            </w:r>
          </w:p>
        </w:tc>
      </w:tr>
    </w:tbl>
    <w:p w14:paraId="0F2A146D" w14:textId="77777777" w:rsidR="00A4670E" w:rsidRPr="00941748" w:rsidRDefault="00A4670E" w:rsidP="00F72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C5E62F3" w14:textId="77777777" w:rsidR="00A4670E" w:rsidRPr="00941748" w:rsidRDefault="00A4670E" w:rsidP="00D90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8B126A2" w14:textId="77777777" w:rsidR="002757D6" w:rsidRPr="00941748" w:rsidRDefault="00D909CF" w:rsidP="00D90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41748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14:paraId="1F23EC98" w14:textId="77777777" w:rsidR="00D079C1" w:rsidRPr="00941748" w:rsidRDefault="00D079C1" w:rsidP="00D90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703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990"/>
        <w:gridCol w:w="180"/>
        <w:gridCol w:w="990"/>
        <w:gridCol w:w="180"/>
        <w:gridCol w:w="990"/>
        <w:gridCol w:w="180"/>
        <w:gridCol w:w="900"/>
        <w:gridCol w:w="180"/>
        <w:gridCol w:w="900"/>
        <w:gridCol w:w="180"/>
        <w:gridCol w:w="973"/>
      </w:tblGrid>
      <w:tr w:rsidR="002F3C8E" w:rsidRPr="00941748" w14:paraId="2FE56762" w14:textId="77777777" w:rsidTr="002F3C8E">
        <w:trPr>
          <w:cantSplit/>
          <w:trHeight w:val="330"/>
        </w:trPr>
        <w:tc>
          <w:tcPr>
            <w:tcW w:w="3060" w:type="dxa"/>
          </w:tcPr>
          <w:p w14:paraId="40385198" w14:textId="77777777" w:rsidR="002F3C8E" w:rsidRPr="00941748" w:rsidRDefault="002F3C8E" w:rsidP="003F3A4A">
            <w:pPr>
              <w:spacing w:line="240" w:lineRule="auto"/>
              <w:ind w:firstLine="11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6643" w:type="dxa"/>
            <w:gridSpan w:val="11"/>
          </w:tcPr>
          <w:p w14:paraId="4B9F0DE8" w14:textId="77777777" w:rsidR="002F3C8E" w:rsidRPr="00941748" w:rsidRDefault="002F3C8E" w:rsidP="00491FE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94174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D079C1" w:rsidRPr="00941748" w14:paraId="15691768" w14:textId="77777777" w:rsidTr="00340C66">
        <w:trPr>
          <w:cantSplit/>
        </w:trPr>
        <w:tc>
          <w:tcPr>
            <w:tcW w:w="3060" w:type="dxa"/>
          </w:tcPr>
          <w:p w14:paraId="0EBBD5E0" w14:textId="77777777" w:rsidR="00D079C1" w:rsidRPr="00941748" w:rsidRDefault="003F3A4A" w:rsidP="003F3A4A">
            <w:pPr>
              <w:pStyle w:val="BodyText"/>
              <w:tabs>
                <w:tab w:val="clear" w:pos="227"/>
                <w:tab w:val="clear" w:pos="454"/>
                <w:tab w:val="left" w:pos="461"/>
              </w:tabs>
              <w:spacing w:after="0" w:line="240" w:lineRule="auto"/>
              <w:ind w:left="461" w:right="-548" w:hanging="27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941748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941748">
              <w:rPr>
                <w:rFonts w:ascii="Angsana New" w:hAnsi="Angsana New" w:cs="Cordi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F3C8E" w:rsidRPr="00941748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="002F3C8E" w:rsidRPr="00941748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2F3C8E" w:rsidRPr="00941748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330" w:type="dxa"/>
            <w:gridSpan w:val="5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708997D" w14:textId="77777777" w:rsidR="00D079C1" w:rsidRPr="00941748" w:rsidRDefault="00632FD0" w:rsidP="005001B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941748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</w:t>
            </w:r>
            <w:r w:rsidR="00F75731" w:rsidRPr="00941748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60</w:t>
            </w:r>
          </w:p>
        </w:tc>
        <w:tc>
          <w:tcPr>
            <w:tcW w:w="180" w:type="dxa"/>
          </w:tcPr>
          <w:p w14:paraId="7FF52334" w14:textId="77777777" w:rsidR="00D079C1" w:rsidRPr="00941748" w:rsidRDefault="00D079C1" w:rsidP="005001B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313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547713" w14:textId="77777777" w:rsidR="00D079C1" w:rsidRPr="00941748" w:rsidRDefault="00D079C1" w:rsidP="005001B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941748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255</w:t>
            </w:r>
            <w:r w:rsidR="00F75731" w:rsidRPr="00941748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9</w:t>
            </w:r>
          </w:p>
        </w:tc>
      </w:tr>
      <w:tr w:rsidR="00D079C1" w:rsidRPr="00941748" w14:paraId="5AF81C65" w14:textId="77777777" w:rsidTr="00340C66">
        <w:trPr>
          <w:cantSplit/>
        </w:trPr>
        <w:tc>
          <w:tcPr>
            <w:tcW w:w="3060" w:type="dxa"/>
          </w:tcPr>
          <w:p w14:paraId="7BB39BDD" w14:textId="77777777" w:rsidR="00D079C1" w:rsidRPr="00941748" w:rsidRDefault="00D079C1" w:rsidP="005001BE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6F5822" w14:textId="77777777" w:rsidR="00D079C1" w:rsidRPr="00941748" w:rsidRDefault="00D079C1" w:rsidP="005001B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ก่อนภาษี</w:t>
            </w:r>
          </w:p>
          <w:p w14:paraId="2E94EB17" w14:textId="77777777" w:rsidR="00D079C1" w:rsidRPr="00941748" w:rsidRDefault="00D079C1" w:rsidP="005001B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0BA9EC" w14:textId="77777777" w:rsidR="00D079C1" w:rsidRPr="00941748" w:rsidRDefault="00D079C1" w:rsidP="005001B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829109" w14:textId="77777777" w:rsidR="00D079C1" w:rsidRPr="00941748" w:rsidRDefault="00D079C1" w:rsidP="005001B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 xml:space="preserve">ค่าใช้จ่าย </w:t>
            </w:r>
          </w:p>
          <w:p w14:paraId="1002D8FE" w14:textId="77777777" w:rsidR="00D079C1" w:rsidRPr="00941748" w:rsidRDefault="00D079C1" w:rsidP="005001B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4B5021" w14:textId="77777777" w:rsidR="00D079C1" w:rsidRPr="00941748" w:rsidRDefault="00D079C1" w:rsidP="005001B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4DE33E" w14:textId="77777777" w:rsidR="00D079C1" w:rsidRPr="00941748" w:rsidRDefault="00D079C1" w:rsidP="005001B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3313B8E3" w14:textId="77777777" w:rsidR="00D079C1" w:rsidRPr="00941748" w:rsidRDefault="00D079C1" w:rsidP="005001B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6A89D81" w14:textId="77777777" w:rsidR="00D079C1" w:rsidRPr="00941748" w:rsidRDefault="00D079C1" w:rsidP="005001B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5DAF2AD0" w14:textId="77777777" w:rsidR="00D079C1" w:rsidRPr="00941748" w:rsidRDefault="00D079C1" w:rsidP="005001B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ก่อนภาษี</w:t>
            </w:r>
          </w:p>
          <w:p w14:paraId="240A5C4F" w14:textId="77777777" w:rsidR="00D079C1" w:rsidRPr="00941748" w:rsidRDefault="00D079C1" w:rsidP="005001B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3C840802" w14:textId="77777777" w:rsidR="00D079C1" w:rsidRPr="00941748" w:rsidRDefault="00D079C1" w:rsidP="005001B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30340F3E" w14:textId="77777777" w:rsidR="00D079C1" w:rsidRPr="00941748" w:rsidRDefault="00D079C1" w:rsidP="005001B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5839812F" w14:textId="77777777" w:rsidR="00D079C1" w:rsidRPr="00941748" w:rsidRDefault="00D079C1" w:rsidP="005001B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73" w:type="dxa"/>
            <w:vAlign w:val="bottom"/>
            <w:hideMark/>
          </w:tcPr>
          <w:p w14:paraId="311DC2BD" w14:textId="77777777" w:rsidR="00D079C1" w:rsidRPr="00941748" w:rsidRDefault="00D079C1" w:rsidP="005001B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5DC49E41" w14:textId="77777777" w:rsidR="00D079C1" w:rsidRPr="00941748" w:rsidRDefault="00D079C1" w:rsidP="005001B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D079C1" w:rsidRPr="00941748" w14:paraId="03C132C3" w14:textId="77777777" w:rsidTr="00340C66">
        <w:trPr>
          <w:cantSplit/>
        </w:trPr>
        <w:tc>
          <w:tcPr>
            <w:tcW w:w="3060" w:type="dxa"/>
          </w:tcPr>
          <w:p w14:paraId="7B664766" w14:textId="77777777" w:rsidR="00D079C1" w:rsidRPr="00941748" w:rsidRDefault="00D079C1" w:rsidP="005001BE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643" w:type="dxa"/>
            <w:gridSpan w:val="11"/>
            <w:hideMark/>
          </w:tcPr>
          <w:p w14:paraId="1DCE05CC" w14:textId="77777777" w:rsidR="00D079C1" w:rsidRPr="00941748" w:rsidRDefault="00D079C1" w:rsidP="005001B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941748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F75731" w:rsidRPr="00941748" w14:paraId="4D057B6A" w14:textId="77777777" w:rsidTr="008836D0">
        <w:trPr>
          <w:cantSplit/>
          <w:trHeight w:val="677"/>
        </w:trPr>
        <w:tc>
          <w:tcPr>
            <w:tcW w:w="3060" w:type="dxa"/>
          </w:tcPr>
          <w:p w14:paraId="25C5198A" w14:textId="77777777" w:rsidR="00F75731" w:rsidRPr="00941748" w:rsidRDefault="00F75731" w:rsidP="00F75731">
            <w:pPr>
              <w:tabs>
                <w:tab w:val="clear" w:pos="227"/>
              </w:tabs>
              <w:spacing w:line="260" w:lineRule="atLeast"/>
              <w:ind w:left="191" w:hanging="19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การเปลี่ยนแปลงในมูลค่ายุติธรรมสุทธิของเงินลงทุนเผื่อขาย    </w:t>
            </w:r>
          </w:p>
        </w:tc>
        <w:tc>
          <w:tcPr>
            <w:tcW w:w="990" w:type="dxa"/>
            <w:vAlign w:val="bottom"/>
          </w:tcPr>
          <w:p w14:paraId="15718D8A" w14:textId="3BAA9E34" w:rsidR="00F75731" w:rsidRPr="00941748" w:rsidRDefault="00923F53" w:rsidP="00F75731">
            <w:pPr>
              <w:pStyle w:val="acctfourfigures"/>
              <w:spacing w:line="240" w:lineRule="atLeast"/>
              <w:ind w:right="-69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(4,231)</w:t>
            </w:r>
          </w:p>
        </w:tc>
        <w:tc>
          <w:tcPr>
            <w:tcW w:w="180" w:type="dxa"/>
            <w:vAlign w:val="bottom"/>
          </w:tcPr>
          <w:p w14:paraId="404FA8C5" w14:textId="77777777" w:rsidR="00F75731" w:rsidRPr="00941748" w:rsidRDefault="00F75731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4B0A6BE7" w14:textId="1B83F7C6" w:rsidR="00F75731" w:rsidRPr="00941748" w:rsidRDefault="00923F53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41748">
              <w:rPr>
                <w:rFonts w:ascii="Angsana New" w:hAnsi="Angsana New"/>
                <w:sz w:val="30"/>
                <w:szCs w:val="30"/>
                <w:lang w:eastAsia="en-GB"/>
              </w:rPr>
              <w:t>846</w:t>
            </w:r>
          </w:p>
        </w:tc>
        <w:tc>
          <w:tcPr>
            <w:tcW w:w="180" w:type="dxa"/>
            <w:vAlign w:val="bottom"/>
          </w:tcPr>
          <w:p w14:paraId="69DA4AB1" w14:textId="77777777" w:rsidR="00F75731" w:rsidRPr="00941748" w:rsidRDefault="00F75731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767056F8" w14:textId="30C53A53" w:rsidR="00F75731" w:rsidRPr="00941748" w:rsidRDefault="00923F53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41748">
              <w:rPr>
                <w:rFonts w:ascii="Angsana New" w:hAnsi="Angsana New"/>
                <w:sz w:val="30"/>
                <w:szCs w:val="30"/>
                <w:lang w:eastAsia="en-GB"/>
              </w:rPr>
              <w:t>(3,385)</w:t>
            </w:r>
          </w:p>
        </w:tc>
        <w:tc>
          <w:tcPr>
            <w:tcW w:w="180" w:type="dxa"/>
            <w:vAlign w:val="bottom"/>
          </w:tcPr>
          <w:p w14:paraId="4EC54CCC" w14:textId="77777777" w:rsidR="00F75731" w:rsidRPr="00941748" w:rsidRDefault="00F75731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02200CBF" w14:textId="77777777" w:rsidR="00F75731" w:rsidRPr="00941748" w:rsidRDefault="00F75731" w:rsidP="00F75731">
            <w:pPr>
              <w:pStyle w:val="acctfourfigures"/>
              <w:spacing w:line="240" w:lineRule="atLeast"/>
              <w:ind w:right="-69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(1,586)</w:t>
            </w:r>
          </w:p>
        </w:tc>
        <w:tc>
          <w:tcPr>
            <w:tcW w:w="180" w:type="dxa"/>
            <w:vAlign w:val="bottom"/>
          </w:tcPr>
          <w:p w14:paraId="2295BEAD" w14:textId="77777777" w:rsidR="00F75731" w:rsidRPr="00941748" w:rsidRDefault="00F75731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65C0AAAB" w14:textId="77777777" w:rsidR="00F75731" w:rsidRPr="00941748" w:rsidRDefault="00F75731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41748">
              <w:rPr>
                <w:rFonts w:ascii="Angsana New" w:hAnsi="Angsana New"/>
                <w:sz w:val="30"/>
                <w:szCs w:val="30"/>
                <w:lang w:eastAsia="en-GB"/>
              </w:rPr>
              <w:t>317</w:t>
            </w:r>
          </w:p>
        </w:tc>
        <w:tc>
          <w:tcPr>
            <w:tcW w:w="180" w:type="dxa"/>
            <w:vAlign w:val="bottom"/>
          </w:tcPr>
          <w:p w14:paraId="2B605F54" w14:textId="77777777" w:rsidR="00F75731" w:rsidRPr="00941748" w:rsidRDefault="00F75731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73" w:type="dxa"/>
            <w:vAlign w:val="bottom"/>
          </w:tcPr>
          <w:p w14:paraId="2B35E100" w14:textId="77777777" w:rsidR="00F75731" w:rsidRPr="00941748" w:rsidRDefault="00F75731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41748">
              <w:rPr>
                <w:rFonts w:ascii="Angsana New" w:hAnsi="Angsana New"/>
                <w:sz w:val="30"/>
                <w:szCs w:val="30"/>
                <w:lang w:eastAsia="en-GB"/>
              </w:rPr>
              <w:t>(1,269)</w:t>
            </w:r>
          </w:p>
        </w:tc>
      </w:tr>
      <w:tr w:rsidR="00F75731" w:rsidRPr="00941748" w14:paraId="3E0D8D7D" w14:textId="77777777" w:rsidTr="00C2490B">
        <w:trPr>
          <w:cantSplit/>
        </w:trPr>
        <w:tc>
          <w:tcPr>
            <w:tcW w:w="3060" w:type="dxa"/>
          </w:tcPr>
          <w:p w14:paraId="06EA21B8" w14:textId="77777777" w:rsidR="00F75731" w:rsidRPr="00941748" w:rsidRDefault="00F75731" w:rsidP="00F75731">
            <w:pPr>
              <w:tabs>
                <w:tab w:val="clear" w:pos="227"/>
              </w:tabs>
              <w:spacing w:line="260" w:lineRule="atLeast"/>
              <w:ind w:left="191" w:hanging="191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C42F1" w14:textId="18151D6F" w:rsidR="00F75731" w:rsidRPr="00941748" w:rsidRDefault="00923F53" w:rsidP="00F75731">
            <w:pPr>
              <w:pStyle w:val="acctfourfigures"/>
              <w:spacing w:line="240" w:lineRule="atLeast"/>
              <w:ind w:right="-69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(4,231)</w:t>
            </w:r>
          </w:p>
        </w:tc>
        <w:tc>
          <w:tcPr>
            <w:tcW w:w="180" w:type="dxa"/>
            <w:vAlign w:val="bottom"/>
          </w:tcPr>
          <w:p w14:paraId="5A41131B" w14:textId="77777777" w:rsidR="00F75731" w:rsidRPr="00941748" w:rsidRDefault="00F75731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86E0CF" w14:textId="7D16DE32" w:rsidR="00F75731" w:rsidRPr="00941748" w:rsidRDefault="00923F53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846</w:t>
            </w:r>
          </w:p>
        </w:tc>
        <w:tc>
          <w:tcPr>
            <w:tcW w:w="180" w:type="dxa"/>
            <w:vAlign w:val="bottom"/>
          </w:tcPr>
          <w:p w14:paraId="0A6B0B31" w14:textId="77777777" w:rsidR="00F75731" w:rsidRPr="00941748" w:rsidRDefault="00F75731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90DCC" w14:textId="7157312D" w:rsidR="00F75731" w:rsidRPr="00941748" w:rsidRDefault="00923F53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(3,385)</w:t>
            </w:r>
          </w:p>
        </w:tc>
        <w:tc>
          <w:tcPr>
            <w:tcW w:w="180" w:type="dxa"/>
            <w:vAlign w:val="bottom"/>
          </w:tcPr>
          <w:p w14:paraId="55B33163" w14:textId="77777777" w:rsidR="00F75731" w:rsidRPr="00941748" w:rsidRDefault="00F75731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A7A7B" w14:textId="77777777" w:rsidR="00F75731" w:rsidRPr="00941748" w:rsidRDefault="00F75731" w:rsidP="00F75731">
            <w:pPr>
              <w:pStyle w:val="acctfourfigures"/>
              <w:spacing w:line="240" w:lineRule="atLeast"/>
              <w:ind w:right="-69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(1,586)</w:t>
            </w:r>
          </w:p>
        </w:tc>
        <w:tc>
          <w:tcPr>
            <w:tcW w:w="180" w:type="dxa"/>
            <w:vAlign w:val="bottom"/>
          </w:tcPr>
          <w:p w14:paraId="33B9A085" w14:textId="77777777" w:rsidR="00F75731" w:rsidRPr="00941748" w:rsidRDefault="00F75731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FCE01" w14:textId="77777777" w:rsidR="00F75731" w:rsidRPr="00941748" w:rsidRDefault="00F75731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317</w:t>
            </w:r>
          </w:p>
        </w:tc>
        <w:tc>
          <w:tcPr>
            <w:tcW w:w="180" w:type="dxa"/>
            <w:vAlign w:val="bottom"/>
          </w:tcPr>
          <w:p w14:paraId="579EE556" w14:textId="77777777" w:rsidR="00F75731" w:rsidRPr="00941748" w:rsidRDefault="00F75731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10084" w14:textId="77777777" w:rsidR="00F75731" w:rsidRPr="00941748" w:rsidRDefault="00F75731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(1,269)</w:t>
            </w:r>
          </w:p>
        </w:tc>
      </w:tr>
    </w:tbl>
    <w:p w14:paraId="28F9BD78" w14:textId="77777777" w:rsidR="00491FE7" w:rsidRPr="00941748" w:rsidRDefault="00491FE7" w:rsidP="00D07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70F94929" w14:textId="77777777" w:rsidR="008F4534" w:rsidRPr="00941748" w:rsidRDefault="008F4534" w:rsidP="00D07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tbl>
      <w:tblPr>
        <w:tblW w:w="9703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990"/>
        <w:gridCol w:w="180"/>
        <w:gridCol w:w="37"/>
        <w:gridCol w:w="953"/>
        <w:gridCol w:w="180"/>
        <w:gridCol w:w="990"/>
        <w:gridCol w:w="180"/>
        <w:gridCol w:w="900"/>
        <w:gridCol w:w="180"/>
        <w:gridCol w:w="900"/>
        <w:gridCol w:w="180"/>
        <w:gridCol w:w="973"/>
      </w:tblGrid>
      <w:tr w:rsidR="002F3C8E" w:rsidRPr="00941748" w14:paraId="682A156E" w14:textId="77777777" w:rsidTr="00C46430">
        <w:trPr>
          <w:cantSplit/>
        </w:trPr>
        <w:tc>
          <w:tcPr>
            <w:tcW w:w="3060" w:type="dxa"/>
          </w:tcPr>
          <w:p w14:paraId="0FE65BE5" w14:textId="77777777" w:rsidR="002F3C8E" w:rsidRPr="00941748" w:rsidRDefault="002F3C8E" w:rsidP="003F3A4A">
            <w:pPr>
              <w:spacing w:line="240" w:lineRule="auto"/>
              <w:ind w:firstLine="11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สำหรับงวดสามเดือนสิ้นสุด</w:t>
            </w:r>
          </w:p>
        </w:tc>
        <w:tc>
          <w:tcPr>
            <w:tcW w:w="6643" w:type="dxa"/>
            <w:gridSpan w:val="12"/>
          </w:tcPr>
          <w:p w14:paraId="1360159E" w14:textId="77777777" w:rsidR="002F3C8E" w:rsidRPr="00941748" w:rsidRDefault="002F3C8E" w:rsidP="00C4643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941748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75731" w:rsidRPr="00941748" w14:paraId="1C2267F7" w14:textId="77777777" w:rsidTr="00C46430">
        <w:trPr>
          <w:cantSplit/>
        </w:trPr>
        <w:tc>
          <w:tcPr>
            <w:tcW w:w="3060" w:type="dxa"/>
          </w:tcPr>
          <w:p w14:paraId="3184FE4B" w14:textId="77777777" w:rsidR="00F75731" w:rsidRPr="00941748" w:rsidRDefault="00F75731" w:rsidP="00F75731">
            <w:pPr>
              <w:pStyle w:val="BodyText"/>
              <w:tabs>
                <w:tab w:val="clear" w:pos="227"/>
                <w:tab w:val="clear" w:pos="454"/>
                <w:tab w:val="left" w:pos="461"/>
              </w:tabs>
              <w:spacing w:after="0" w:line="240" w:lineRule="auto"/>
              <w:ind w:left="252" w:right="-548" w:hanging="6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941748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941748">
              <w:rPr>
                <w:rFonts w:ascii="Angsana New" w:hAnsi="Angsana New" w:cs="Cordi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41748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941748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941748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330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61C5B36" w14:textId="77777777" w:rsidR="00F75731" w:rsidRPr="00941748" w:rsidRDefault="00F75731" w:rsidP="00F7573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941748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2560</w:t>
            </w:r>
          </w:p>
        </w:tc>
        <w:tc>
          <w:tcPr>
            <w:tcW w:w="180" w:type="dxa"/>
          </w:tcPr>
          <w:p w14:paraId="18E409E6" w14:textId="77777777" w:rsidR="00F75731" w:rsidRPr="00941748" w:rsidRDefault="00F75731" w:rsidP="00F7573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313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5C89E1" w14:textId="77777777" w:rsidR="00F75731" w:rsidRPr="00941748" w:rsidRDefault="00F75731" w:rsidP="00F7573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941748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2559</w:t>
            </w:r>
          </w:p>
        </w:tc>
      </w:tr>
      <w:tr w:rsidR="00F75731" w:rsidRPr="00941748" w14:paraId="3FEDD31C" w14:textId="77777777" w:rsidTr="00C46430">
        <w:trPr>
          <w:cantSplit/>
        </w:trPr>
        <w:tc>
          <w:tcPr>
            <w:tcW w:w="3060" w:type="dxa"/>
          </w:tcPr>
          <w:p w14:paraId="6EFB1F82" w14:textId="77777777" w:rsidR="00F75731" w:rsidRPr="00941748" w:rsidRDefault="00F75731" w:rsidP="00F75731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F4A195" w14:textId="77777777" w:rsidR="00F75731" w:rsidRPr="00941748" w:rsidRDefault="00F75731" w:rsidP="00F7573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ก่อนภาษี</w:t>
            </w:r>
          </w:p>
          <w:p w14:paraId="6DE7A592" w14:textId="77777777" w:rsidR="00F75731" w:rsidRPr="00941748" w:rsidRDefault="00F75731" w:rsidP="00F7573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C7C713" w14:textId="77777777" w:rsidR="00F75731" w:rsidRPr="00941748" w:rsidRDefault="00F75731" w:rsidP="00F7573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2D199E" w14:textId="77777777" w:rsidR="00F75731" w:rsidRPr="00941748" w:rsidRDefault="00F75731" w:rsidP="00F7573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 xml:space="preserve">ค่าใช้จ่าย </w:t>
            </w:r>
          </w:p>
          <w:p w14:paraId="163C83AA" w14:textId="77777777" w:rsidR="00F75731" w:rsidRPr="00941748" w:rsidRDefault="00F75731" w:rsidP="00F7573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93CC41" w14:textId="77777777" w:rsidR="00F75731" w:rsidRPr="00941748" w:rsidRDefault="00F75731" w:rsidP="00F7573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0F95A3" w14:textId="77777777" w:rsidR="00F75731" w:rsidRPr="00941748" w:rsidRDefault="00F75731" w:rsidP="00F7573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07EC2E4A" w14:textId="77777777" w:rsidR="00F75731" w:rsidRPr="00941748" w:rsidRDefault="00F75731" w:rsidP="00F7573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AB87679" w14:textId="77777777" w:rsidR="00F75731" w:rsidRPr="00941748" w:rsidRDefault="00F75731" w:rsidP="00F7573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61A5C328" w14:textId="77777777" w:rsidR="00F75731" w:rsidRPr="00941748" w:rsidRDefault="00F75731" w:rsidP="00F7573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ก่อนภาษี</w:t>
            </w:r>
          </w:p>
          <w:p w14:paraId="2F3CC3DB" w14:textId="77777777" w:rsidR="00F75731" w:rsidRPr="00941748" w:rsidRDefault="00F75731" w:rsidP="00F7573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493271D7" w14:textId="77777777" w:rsidR="00F75731" w:rsidRPr="00941748" w:rsidRDefault="00F75731" w:rsidP="00F7573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2F46114F" w14:textId="77777777" w:rsidR="00F75731" w:rsidRPr="00941748" w:rsidRDefault="00F75731" w:rsidP="00F7573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2E12D320" w14:textId="77777777" w:rsidR="00F75731" w:rsidRPr="00941748" w:rsidRDefault="00F75731" w:rsidP="00F7573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73" w:type="dxa"/>
            <w:vAlign w:val="bottom"/>
            <w:hideMark/>
          </w:tcPr>
          <w:p w14:paraId="233A3AC8" w14:textId="77777777" w:rsidR="00F75731" w:rsidRPr="00941748" w:rsidRDefault="00F75731" w:rsidP="00F7573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0BEDE16D" w14:textId="77777777" w:rsidR="00F75731" w:rsidRPr="00941748" w:rsidRDefault="00F75731" w:rsidP="00F7573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F75731" w:rsidRPr="00941748" w14:paraId="3C187541" w14:textId="77777777" w:rsidTr="00C46430">
        <w:trPr>
          <w:cantSplit/>
        </w:trPr>
        <w:tc>
          <w:tcPr>
            <w:tcW w:w="3060" w:type="dxa"/>
          </w:tcPr>
          <w:p w14:paraId="21C8C213" w14:textId="77777777" w:rsidR="00F75731" w:rsidRPr="00941748" w:rsidRDefault="00F75731" w:rsidP="00F75731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643" w:type="dxa"/>
            <w:gridSpan w:val="12"/>
            <w:hideMark/>
          </w:tcPr>
          <w:p w14:paraId="2DCA11C5" w14:textId="77777777" w:rsidR="00F75731" w:rsidRPr="00941748" w:rsidRDefault="00F75731" w:rsidP="00F7573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941748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923F53" w:rsidRPr="00941748" w14:paraId="1EE50D00" w14:textId="77777777" w:rsidTr="00481B67">
        <w:trPr>
          <w:cantSplit/>
        </w:trPr>
        <w:tc>
          <w:tcPr>
            <w:tcW w:w="3060" w:type="dxa"/>
          </w:tcPr>
          <w:p w14:paraId="11570B6B" w14:textId="77777777" w:rsidR="00923F53" w:rsidRPr="00941748" w:rsidRDefault="00923F53" w:rsidP="00F75731">
            <w:pPr>
              <w:tabs>
                <w:tab w:val="clear" w:pos="227"/>
              </w:tabs>
              <w:spacing w:line="260" w:lineRule="atLeast"/>
              <w:ind w:left="191" w:hanging="19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การเปลี่ยนแปลงในมูลค่ายุติธรรมสุทธิของเงินลงทุนเผื่อขาย    </w:t>
            </w:r>
          </w:p>
        </w:tc>
        <w:tc>
          <w:tcPr>
            <w:tcW w:w="990" w:type="dxa"/>
            <w:vAlign w:val="bottom"/>
          </w:tcPr>
          <w:p w14:paraId="535DC250" w14:textId="5BB8F014" w:rsidR="00923F53" w:rsidRPr="00941748" w:rsidRDefault="00923F53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(4,231)</w:t>
            </w:r>
          </w:p>
        </w:tc>
        <w:tc>
          <w:tcPr>
            <w:tcW w:w="217" w:type="dxa"/>
            <w:gridSpan w:val="2"/>
            <w:vAlign w:val="bottom"/>
          </w:tcPr>
          <w:p w14:paraId="4EF46AFA" w14:textId="77777777" w:rsidR="00923F53" w:rsidRPr="00941748" w:rsidRDefault="00923F53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11B8D296" w14:textId="60DF062E" w:rsidR="00923F53" w:rsidRPr="00941748" w:rsidRDefault="00923F53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41748">
              <w:rPr>
                <w:rFonts w:ascii="Angsana New" w:hAnsi="Angsana New"/>
                <w:sz w:val="30"/>
                <w:szCs w:val="30"/>
                <w:lang w:eastAsia="en-GB"/>
              </w:rPr>
              <w:t>846</w:t>
            </w:r>
          </w:p>
        </w:tc>
        <w:tc>
          <w:tcPr>
            <w:tcW w:w="180" w:type="dxa"/>
            <w:vAlign w:val="bottom"/>
          </w:tcPr>
          <w:p w14:paraId="7A738F31" w14:textId="77777777" w:rsidR="00923F53" w:rsidRPr="00941748" w:rsidRDefault="00923F53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3E494EAD" w14:textId="66FD0786" w:rsidR="00923F53" w:rsidRPr="00941748" w:rsidRDefault="00923F53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41748">
              <w:rPr>
                <w:rFonts w:ascii="Angsana New" w:hAnsi="Angsana New"/>
                <w:sz w:val="30"/>
                <w:szCs w:val="30"/>
                <w:lang w:eastAsia="en-GB"/>
              </w:rPr>
              <w:t>(3,385)</w:t>
            </w:r>
          </w:p>
        </w:tc>
        <w:tc>
          <w:tcPr>
            <w:tcW w:w="180" w:type="dxa"/>
            <w:vAlign w:val="bottom"/>
          </w:tcPr>
          <w:p w14:paraId="1D5C10B3" w14:textId="77777777" w:rsidR="00923F53" w:rsidRPr="00941748" w:rsidRDefault="00923F53" w:rsidP="00F7573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900" w:type="dxa"/>
            <w:vAlign w:val="bottom"/>
          </w:tcPr>
          <w:p w14:paraId="6FF9724D" w14:textId="77777777" w:rsidR="00923F53" w:rsidRPr="00941748" w:rsidRDefault="00923F53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(1,586)</w:t>
            </w:r>
          </w:p>
        </w:tc>
        <w:tc>
          <w:tcPr>
            <w:tcW w:w="180" w:type="dxa"/>
            <w:vAlign w:val="bottom"/>
          </w:tcPr>
          <w:p w14:paraId="4FA2D48E" w14:textId="77777777" w:rsidR="00923F53" w:rsidRPr="00941748" w:rsidRDefault="00923F53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34C12AAC" w14:textId="77777777" w:rsidR="00923F53" w:rsidRPr="00941748" w:rsidRDefault="00923F53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41748">
              <w:rPr>
                <w:rFonts w:ascii="Angsana New" w:hAnsi="Angsana New"/>
                <w:sz w:val="30"/>
                <w:szCs w:val="30"/>
                <w:lang w:eastAsia="en-GB"/>
              </w:rPr>
              <w:t>317</w:t>
            </w:r>
          </w:p>
        </w:tc>
        <w:tc>
          <w:tcPr>
            <w:tcW w:w="180" w:type="dxa"/>
            <w:vAlign w:val="bottom"/>
          </w:tcPr>
          <w:p w14:paraId="718ECF37" w14:textId="77777777" w:rsidR="00923F53" w:rsidRPr="00941748" w:rsidRDefault="00923F53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73" w:type="dxa"/>
            <w:vAlign w:val="bottom"/>
          </w:tcPr>
          <w:p w14:paraId="0EB05CCE" w14:textId="77777777" w:rsidR="00923F53" w:rsidRPr="00941748" w:rsidRDefault="00923F53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41748">
              <w:rPr>
                <w:rFonts w:ascii="Angsana New" w:hAnsi="Angsana New"/>
                <w:sz w:val="30"/>
                <w:szCs w:val="30"/>
                <w:lang w:eastAsia="en-GB"/>
              </w:rPr>
              <w:t>(1,269)</w:t>
            </w:r>
          </w:p>
        </w:tc>
      </w:tr>
      <w:tr w:rsidR="00923F53" w:rsidRPr="00941748" w14:paraId="701A2682" w14:textId="77777777" w:rsidTr="00C2490B">
        <w:trPr>
          <w:cantSplit/>
        </w:trPr>
        <w:tc>
          <w:tcPr>
            <w:tcW w:w="3060" w:type="dxa"/>
          </w:tcPr>
          <w:p w14:paraId="722CB4A7" w14:textId="77777777" w:rsidR="00923F53" w:rsidRPr="00941748" w:rsidRDefault="00923F53" w:rsidP="00F75731">
            <w:pPr>
              <w:tabs>
                <w:tab w:val="clear" w:pos="227"/>
              </w:tabs>
              <w:spacing w:line="260" w:lineRule="atLeast"/>
              <w:ind w:left="191" w:hanging="19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1B69AC" w14:textId="14168057" w:rsidR="00923F53" w:rsidRPr="00941748" w:rsidRDefault="00923F53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(4,231)</w:t>
            </w:r>
          </w:p>
        </w:tc>
        <w:tc>
          <w:tcPr>
            <w:tcW w:w="180" w:type="dxa"/>
            <w:vAlign w:val="bottom"/>
          </w:tcPr>
          <w:p w14:paraId="0EB1C0D5" w14:textId="77777777" w:rsidR="00923F53" w:rsidRPr="00941748" w:rsidRDefault="00923F53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vAlign w:val="bottom"/>
          </w:tcPr>
          <w:p w14:paraId="543F5A95" w14:textId="3E464938" w:rsidR="00923F53" w:rsidRPr="00941748" w:rsidRDefault="00923F53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846</w:t>
            </w:r>
          </w:p>
        </w:tc>
        <w:tc>
          <w:tcPr>
            <w:tcW w:w="180" w:type="dxa"/>
            <w:vAlign w:val="bottom"/>
          </w:tcPr>
          <w:p w14:paraId="1D82F09B" w14:textId="77777777" w:rsidR="00923F53" w:rsidRPr="00941748" w:rsidRDefault="00923F53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55220E" w14:textId="2973CB5A" w:rsidR="00923F53" w:rsidRPr="00941748" w:rsidRDefault="00923F53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(3,385)</w:t>
            </w:r>
          </w:p>
        </w:tc>
        <w:tc>
          <w:tcPr>
            <w:tcW w:w="180" w:type="dxa"/>
            <w:vAlign w:val="bottom"/>
          </w:tcPr>
          <w:p w14:paraId="34085252" w14:textId="77777777" w:rsidR="00923F53" w:rsidRPr="00941748" w:rsidRDefault="00923F53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AE875" w14:textId="77777777" w:rsidR="00923F53" w:rsidRPr="00941748" w:rsidRDefault="00923F53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(1,586)</w:t>
            </w:r>
          </w:p>
        </w:tc>
        <w:tc>
          <w:tcPr>
            <w:tcW w:w="180" w:type="dxa"/>
            <w:vAlign w:val="bottom"/>
          </w:tcPr>
          <w:p w14:paraId="5AC4B415" w14:textId="77777777" w:rsidR="00923F53" w:rsidRPr="00941748" w:rsidRDefault="00923F53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3D72D4" w14:textId="77777777" w:rsidR="00923F53" w:rsidRPr="00941748" w:rsidRDefault="00923F53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317</w:t>
            </w:r>
          </w:p>
        </w:tc>
        <w:tc>
          <w:tcPr>
            <w:tcW w:w="180" w:type="dxa"/>
            <w:vAlign w:val="bottom"/>
          </w:tcPr>
          <w:p w14:paraId="1B6B09C2" w14:textId="77777777" w:rsidR="00923F53" w:rsidRPr="00941748" w:rsidRDefault="00923F53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209AD" w14:textId="77777777" w:rsidR="00923F53" w:rsidRPr="00941748" w:rsidRDefault="00923F53" w:rsidP="00F7573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(1,269)</w:t>
            </w:r>
          </w:p>
        </w:tc>
      </w:tr>
    </w:tbl>
    <w:p w14:paraId="7A8BD7DF" w14:textId="77777777" w:rsidR="003533EF" w:rsidRPr="00941748" w:rsidRDefault="003533EF" w:rsidP="00D07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36444263" w14:textId="1A5CF0BA" w:rsidR="00D079C1" w:rsidRPr="00941748" w:rsidRDefault="00D079C1" w:rsidP="00D07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4174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การกระทบยอดเพื่อหาอัตราภาษีที่แท้จริง</w:t>
      </w:r>
    </w:p>
    <w:p w14:paraId="73B39EDD" w14:textId="77777777" w:rsidR="00D53523" w:rsidRPr="00941748" w:rsidRDefault="00D53523" w:rsidP="00D07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tbl>
      <w:tblPr>
        <w:tblW w:w="4664" w:type="pct"/>
        <w:tblInd w:w="558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02"/>
        <w:gridCol w:w="970"/>
        <w:gridCol w:w="268"/>
        <w:gridCol w:w="1238"/>
        <w:gridCol w:w="265"/>
        <w:gridCol w:w="972"/>
        <w:gridCol w:w="265"/>
        <w:gridCol w:w="1220"/>
      </w:tblGrid>
      <w:tr w:rsidR="00D079C1" w:rsidRPr="00941748" w14:paraId="309CBF05" w14:textId="77777777" w:rsidTr="0060084C">
        <w:trPr>
          <w:trHeight w:val="420"/>
        </w:trPr>
        <w:tc>
          <w:tcPr>
            <w:tcW w:w="2112" w:type="pct"/>
          </w:tcPr>
          <w:p w14:paraId="4CE26864" w14:textId="77777777" w:rsidR="00D079C1" w:rsidRPr="00941748" w:rsidRDefault="00D079C1" w:rsidP="002F6FD2">
            <w:pPr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88" w:type="pct"/>
            <w:gridSpan w:val="7"/>
          </w:tcPr>
          <w:p w14:paraId="24CB9195" w14:textId="77777777" w:rsidR="00D079C1" w:rsidRPr="00941748" w:rsidRDefault="00D079C1" w:rsidP="002F6FD2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75731" w:rsidRPr="00941748" w14:paraId="5EF1507F" w14:textId="77777777" w:rsidTr="001030B2">
        <w:trPr>
          <w:trHeight w:val="420"/>
        </w:trPr>
        <w:tc>
          <w:tcPr>
            <w:tcW w:w="2112" w:type="pct"/>
          </w:tcPr>
          <w:p w14:paraId="0858FE02" w14:textId="77777777" w:rsidR="00F75731" w:rsidRPr="00941748" w:rsidRDefault="00F75731" w:rsidP="00F75731">
            <w:pPr>
              <w:spacing w:line="240" w:lineRule="auto"/>
              <w:ind w:right="-110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94174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94174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สิ้นสุ</w:t>
            </w:r>
            <w:r w:rsidRPr="0094174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ดวันที่</w:t>
            </w:r>
            <w:r w:rsidRPr="00941748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941748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941748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94174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75" w:type="pct"/>
            <w:gridSpan w:val="3"/>
          </w:tcPr>
          <w:p w14:paraId="59154860" w14:textId="77777777" w:rsidR="00F75731" w:rsidRPr="00941748" w:rsidRDefault="00F75731" w:rsidP="00F7573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941748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2560</w:t>
            </w:r>
          </w:p>
        </w:tc>
        <w:tc>
          <w:tcPr>
            <w:tcW w:w="147" w:type="pct"/>
          </w:tcPr>
          <w:p w14:paraId="208666D0" w14:textId="77777777" w:rsidR="00F75731" w:rsidRPr="00941748" w:rsidRDefault="00F75731" w:rsidP="00F7573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366" w:type="pct"/>
            <w:gridSpan w:val="3"/>
          </w:tcPr>
          <w:p w14:paraId="5F230E88" w14:textId="77777777" w:rsidR="00F75731" w:rsidRPr="00941748" w:rsidRDefault="00F75731" w:rsidP="00F7573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941748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2559</w:t>
            </w:r>
          </w:p>
        </w:tc>
      </w:tr>
      <w:tr w:rsidR="00F75731" w:rsidRPr="00941748" w14:paraId="541399EF" w14:textId="77777777" w:rsidTr="001030B2">
        <w:trPr>
          <w:trHeight w:val="420"/>
        </w:trPr>
        <w:tc>
          <w:tcPr>
            <w:tcW w:w="2112" w:type="pct"/>
          </w:tcPr>
          <w:p w14:paraId="6AA9F0D9" w14:textId="77777777" w:rsidR="00F75731" w:rsidRPr="00941748" w:rsidRDefault="00F75731" w:rsidP="00F75731">
            <w:pPr>
              <w:spacing w:line="240" w:lineRule="auto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1489B76F" w14:textId="77777777" w:rsidR="00F75731" w:rsidRPr="00941748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9" w:type="pct"/>
          </w:tcPr>
          <w:p w14:paraId="024EE7CF" w14:textId="77777777" w:rsidR="00F75731" w:rsidRPr="00941748" w:rsidRDefault="00F75731" w:rsidP="00F7573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nil"/>
            </w:tcBorders>
          </w:tcPr>
          <w:p w14:paraId="281F9271" w14:textId="77777777" w:rsidR="00F75731" w:rsidRPr="00941748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5E41D344" w14:textId="77777777" w:rsidR="00F75731" w:rsidRPr="00941748" w:rsidRDefault="00F75731" w:rsidP="00F7573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nil"/>
            </w:tcBorders>
          </w:tcPr>
          <w:p w14:paraId="1E52BCDC" w14:textId="77777777" w:rsidR="00F75731" w:rsidRPr="00941748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7" w:type="pct"/>
            <w:tcBorders>
              <w:bottom w:val="nil"/>
            </w:tcBorders>
          </w:tcPr>
          <w:p w14:paraId="6723FFA3" w14:textId="77777777" w:rsidR="00F75731" w:rsidRPr="00941748" w:rsidRDefault="00F75731" w:rsidP="00F7573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nil"/>
            </w:tcBorders>
          </w:tcPr>
          <w:p w14:paraId="6B130780" w14:textId="77777777" w:rsidR="00F75731" w:rsidRPr="00941748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75731" w:rsidRPr="00941748" w14:paraId="7C111DC9" w14:textId="77777777" w:rsidTr="001030B2">
        <w:trPr>
          <w:trHeight w:val="420"/>
        </w:trPr>
        <w:tc>
          <w:tcPr>
            <w:tcW w:w="2112" w:type="pct"/>
          </w:tcPr>
          <w:p w14:paraId="0F0536FA" w14:textId="77777777" w:rsidR="00F75731" w:rsidRPr="00941748" w:rsidRDefault="00F75731" w:rsidP="00F75731">
            <w:pPr>
              <w:spacing w:line="240" w:lineRule="auto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561ABD6E" w14:textId="77777777" w:rsidR="00F75731" w:rsidRPr="00941748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9" w:type="pct"/>
          </w:tcPr>
          <w:p w14:paraId="5AE21008" w14:textId="77777777" w:rsidR="00F75731" w:rsidRPr="00941748" w:rsidRDefault="00F75731" w:rsidP="00F7573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nil"/>
            </w:tcBorders>
          </w:tcPr>
          <w:p w14:paraId="2D8DF267" w14:textId="77777777" w:rsidR="00F75731" w:rsidRPr="00941748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94174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94174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7" w:type="pct"/>
            <w:tcBorders>
              <w:bottom w:val="nil"/>
            </w:tcBorders>
          </w:tcPr>
          <w:p w14:paraId="399917AF" w14:textId="77777777" w:rsidR="00F75731" w:rsidRPr="00941748" w:rsidRDefault="00F75731" w:rsidP="00F7573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nil"/>
            </w:tcBorders>
          </w:tcPr>
          <w:p w14:paraId="412E6C3E" w14:textId="77777777" w:rsidR="00F75731" w:rsidRPr="00941748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7" w:type="pct"/>
            <w:tcBorders>
              <w:bottom w:val="nil"/>
            </w:tcBorders>
          </w:tcPr>
          <w:p w14:paraId="2CFB4DEE" w14:textId="77777777" w:rsidR="00F75731" w:rsidRPr="00941748" w:rsidRDefault="00F75731" w:rsidP="00F7573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nil"/>
            </w:tcBorders>
          </w:tcPr>
          <w:p w14:paraId="3FE98146" w14:textId="77777777" w:rsidR="00F75731" w:rsidRPr="00941748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94174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94174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F75731" w:rsidRPr="00941748" w14:paraId="59D08D97" w14:textId="77777777" w:rsidTr="001030B2">
        <w:trPr>
          <w:trHeight w:val="420"/>
        </w:trPr>
        <w:tc>
          <w:tcPr>
            <w:tcW w:w="2112" w:type="pct"/>
          </w:tcPr>
          <w:p w14:paraId="37B0B389" w14:textId="77777777" w:rsidR="00F75731" w:rsidRPr="00941748" w:rsidRDefault="00F75731" w:rsidP="00F75731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539" w:type="pct"/>
          </w:tcPr>
          <w:p w14:paraId="10E47101" w14:textId="77777777" w:rsidR="00F75731" w:rsidRPr="00941748" w:rsidRDefault="00F75731" w:rsidP="00F75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14:paraId="26CFEBDC" w14:textId="77777777" w:rsidR="00F75731" w:rsidRPr="00941748" w:rsidRDefault="00F75731" w:rsidP="00F75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nil"/>
              <w:bottom w:val="double" w:sz="4" w:space="0" w:color="auto"/>
            </w:tcBorders>
          </w:tcPr>
          <w:p w14:paraId="11982F1E" w14:textId="7C179EC3" w:rsidR="00F75731" w:rsidRPr="00941748" w:rsidRDefault="009B170D" w:rsidP="008F4534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(11</w:t>
            </w:r>
            <w:r w:rsidR="008F4534"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,721</w:t>
            </w:r>
            <w:r w:rsidR="00A4670E"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16543D5C" w14:textId="77777777" w:rsidR="00F75731" w:rsidRPr="00941748" w:rsidRDefault="00F75731" w:rsidP="00F75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nil"/>
              <w:bottom w:val="nil"/>
            </w:tcBorders>
          </w:tcPr>
          <w:p w14:paraId="38C2B363" w14:textId="77777777" w:rsidR="00F75731" w:rsidRPr="00941748" w:rsidRDefault="00F75731" w:rsidP="00F75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2068A2F3" w14:textId="77777777" w:rsidR="00F75731" w:rsidRPr="00941748" w:rsidRDefault="00F75731" w:rsidP="00F75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nil"/>
              <w:bottom w:val="double" w:sz="4" w:space="0" w:color="auto"/>
            </w:tcBorders>
          </w:tcPr>
          <w:p w14:paraId="694010C7" w14:textId="77777777" w:rsidR="00F75731" w:rsidRPr="00941748" w:rsidRDefault="00F75731" w:rsidP="00F75731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(133,992)</w:t>
            </w:r>
          </w:p>
        </w:tc>
      </w:tr>
      <w:tr w:rsidR="0092642B" w:rsidRPr="00941748" w14:paraId="3F087EF4" w14:textId="77777777" w:rsidTr="001030B2">
        <w:trPr>
          <w:trHeight w:val="420"/>
        </w:trPr>
        <w:tc>
          <w:tcPr>
            <w:tcW w:w="2112" w:type="pct"/>
          </w:tcPr>
          <w:p w14:paraId="30D4B7E4" w14:textId="77777777" w:rsidR="0092642B" w:rsidRPr="00941748" w:rsidRDefault="0092642B" w:rsidP="00F75731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39" w:type="pct"/>
          </w:tcPr>
          <w:p w14:paraId="6B9F7E17" w14:textId="31BA65F3" w:rsidR="0092642B" w:rsidRPr="00941748" w:rsidRDefault="00A4670E" w:rsidP="00A4670E">
            <w:pPr>
              <w:spacing w:line="240" w:lineRule="auto"/>
              <w:ind w:right="-10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>20.00</w:t>
            </w:r>
          </w:p>
        </w:tc>
        <w:tc>
          <w:tcPr>
            <w:tcW w:w="149" w:type="pct"/>
          </w:tcPr>
          <w:p w14:paraId="60B53782" w14:textId="77777777" w:rsidR="0092642B" w:rsidRPr="00941748" w:rsidRDefault="0092642B" w:rsidP="00F75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double" w:sz="4" w:space="0" w:color="auto"/>
            </w:tcBorders>
          </w:tcPr>
          <w:p w14:paraId="231F5982" w14:textId="0D1D36D4" w:rsidR="0092642B" w:rsidRPr="00941748" w:rsidRDefault="009B170D" w:rsidP="008F4534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(2</w:t>
            </w:r>
            <w:r w:rsidR="008F4534"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F4534"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544</w:t>
            </w:r>
            <w:r w:rsidR="00A4670E"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  <w:tcBorders>
              <w:top w:val="nil"/>
            </w:tcBorders>
          </w:tcPr>
          <w:p w14:paraId="04B99D8E" w14:textId="77777777" w:rsidR="0092642B" w:rsidRPr="00941748" w:rsidRDefault="0092642B" w:rsidP="00F75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nil"/>
            </w:tcBorders>
          </w:tcPr>
          <w:p w14:paraId="5FDE1572" w14:textId="77777777" w:rsidR="0092642B" w:rsidRPr="00941748" w:rsidRDefault="0092642B" w:rsidP="00F75731">
            <w:pPr>
              <w:spacing w:line="240" w:lineRule="auto"/>
              <w:ind w:right="-10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>20.00</w:t>
            </w:r>
          </w:p>
        </w:tc>
        <w:tc>
          <w:tcPr>
            <w:tcW w:w="147" w:type="pct"/>
            <w:tcBorders>
              <w:top w:val="nil"/>
            </w:tcBorders>
          </w:tcPr>
          <w:p w14:paraId="65E98D7B" w14:textId="77777777" w:rsidR="0092642B" w:rsidRPr="00941748" w:rsidRDefault="0092642B" w:rsidP="00F75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</w:tcPr>
          <w:p w14:paraId="4BE58412" w14:textId="77777777" w:rsidR="0092642B" w:rsidRPr="00941748" w:rsidRDefault="0092642B" w:rsidP="00F75731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(26,798)</w:t>
            </w:r>
          </w:p>
        </w:tc>
      </w:tr>
      <w:tr w:rsidR="0092642B" w:rsidRPr="00941748" w14:paraId="1AA642CA" w14:textId="77777777" w:rsidTr="001030B2">
        <w:trPr>
          <w:trHeight w:val="420"/>
        </w:trPr>
        <w:tc>
          <w:tcPr>
            <w:tcW w:w="2112" w:type="pct"/>
            <w:tcBorders>
              <w:bottom w:val="nil"/>
            </w:tcBorders>
          </w:tcPr>
          <w:p w14:paraId="43FB3D5E" w14:textId="77777777" w:rsidR="0092642B" w:rsidRPr="00941748" w:rsidRDefault="0092642B" w:rsidP="00F75731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39" w:type="pct"/>
            <w:tcBorders>
              <w:bottom w:val="nil"/>
            </w:tcBorders>
          </w:tcPr>
          <w:p w14:paraId="186E1A1D" w14:textId="77777777" w:rsidR="0092642B" w:rsidRPr="00941748" w:rsidRDefault="0092642B" w:rsidP="00F75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  <w:tcBorders>
              <w:bottom w:val="nil"/>
            </w:tcBorders>
          </w:tcPr>
          <w:p w14:paraId="52EC91A4" w14:textId="77777777" w:rsidR="0092642B" w:rsidRPr="00941748" w:rsidRDefault="0092642B" w:rsidP="00F75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nil"/>
            </w:tcBorders>
          </w:tcPr>
          <w:p w14:paraId="589C28E1" w14:textId="3A2D7243" w:rsidR="0092642B" w:rsidRPr="00941748" w:rsidRDefault="00A4670E" w:rsidP="00A4670E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(7,090)</w:t>
            </w:r>
          </w:p>
        </w:tc>
        <w:tc>
          <w:tcPr>
            <w:tcW w:w="147" w:type="pct"/>
            <w:tcBorders>
              <w:bottom w:val="nil"/>
            </w:tcBorders>
          </w:tcPr>
          <w:p w14:paraId="79D91394" w14:textId="77777777" w:rsidR="0092642B" w:rsidRPr="00941748" w:rsidRDefault="0092642B" w:rsidP="00F75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nil"/>
            </w:tcBorders>
          </w:tcPr>
          <w:p w14:paraId="17D11EC9" w14:textId="77777777" w:rsidR="0092642B" w:rsidRPr="00941748" w:rsidRDefault="0092642B" w:rsidP="00F75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4C96CEF9" w14:textId="77777777" w:rsidR="0092642B" w:rsidRPr="00941748" w:rsidRDefault="0092642B" w:rsidP="00F75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nil"/>
            </w:tcBorders>
          </w:tcPr>
          <w:p w14:paraId="508F0B03" w14:textId="77777777" w:rsidR="0092642B" w:rsidRPr="00941748" w:rsidRDefault="0092642B" w:rsidP="00F75731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(6,142)</w:t>
            </w:r>
          </w:p>
        </w:tc>
      </w:tr>
      <w:tr w:rsidR="0092642B" w:rsidRPr="00941748" w14:paraId="13B7B4C8" w14:textId="77777777" w:rsidTr="001030B2">
        <w:trPr>
          <w:trHeight w:val="420"/>
        </w:trPr>
        <w:tc>
          <w:tcPr>
            <w:tcW w:w="2112" w:type="pct"/>
            <w:tcBorders>
              <w:bottom w:val="nil"/>
            </w:tcBorders>
          </w:tcPr>
          <w:p w14:paraId="775D0AE8" w14:textId="77777777" w:rsidR="0092642B" w:rsidRPr="00941748" w:rsidRDefault="0092642B" w:rsidP="00F75731">
            <w:pPr>
              <w:spacing w:line="240" w:lineRule="auto"/>
              <w:ind w:right="-4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39" w:type="pct"/>
            <w:tcBorders>
              <w:bottom w:val="nil"/>
            </w:tcBorders>
          </w:tcPr>
          <w:p w14:paraId="47786A14" w14:textId="77777777" w:rsidR="0092642B" w:rsidRPr="00941748" w:rsidRDefault="0092642B" w:rsidP="00F75731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bottom w:val="nil"/>
            </w:tcBorders>
          </w:tcPr>
          <w:p w14:paraId="718A6E95" w14:textId="77777777" w:rsidR="0092642B" w:rsidRPr="00941748" w:rsidRDefault="0092642B" w:rsidP="00F75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nil"/>
            </w:tcBorders>
          </w:tcPr>
          <w:p w14:paraId="66C14ADB" w14:textId="63EC0A0D" w:rsidR="0092642B" w:rsidRPr="00941748" w:rsidRDefault="00B97849" w:rsidP="008F4534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1,633</w:t>
            </w:r>
          </w:p>
        </w:tc>
        <w:tc>
          <w:tcPr>
            <w:tcW w:w="147" w:type="pct"/>
            <w:tcBorders>
              <w:bottom w:val="nil"/>
            </w:tcBorders>
          </w:tcPr>
          <w:p w14:paraId="20618FCC" w14:textId="77777777" w:rsidR="0092642B" w:rsidRPr="00941748" w:rsidRDefault="0092642B" w:rsidP="00F75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nil"/>
            </w:tcBorders>
          </w:tcPr>
          <w:p w14:paraId="59D64F96" w14:textId="77777777" w:rsidR="0092642B" w:rsidRPr="00941748" w:rsidRDefault="0092642B" w:rsidP="00F75731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0DB81C77" w14:textId="77777777" w:rsidR="0092642B" w:rsidRPr="00941748" w:rsidRDefault="0092642B" w:rsidP="00F75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nil"/>
            </w:tcBorders>
          </w:tcPr>
          <w:p w14:paraId="6B28B514" w14:textId="77777777" w:rsidR="0092642B" w:rsidRPr="00941748" w:rsidRDefault="0092642B" w:rsidP="00F75731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400</w:t>
            </w:r>
          </w:p>
        </w:tc>
      </w:tr>
      <w:tr w:rsidR="0092642B" w:rsidRPr="00941748" w14:paraId="7EB2DAE6" w14:textId="77777777" w:rsidTr="001030B2">
        <w:trPr>
          <w:trHeight w:val="420"/>
        </w:trPr>
        <w:tc>
          <w:tcPr>
            <w:tcW w:w="2112" w:type="pct"/>
            <w:tcBorders>
              <w:bottom w:val="nil"/>
            </w:tcBorders>
          </w:tcPr>
          <w:p w14:paraId="099F2185" w14:textId="77777777" w:rsidR="0092642B" w:rsidRPr="00941748" w:rsidRDefault="0092642B" w:rsidP="00F75731">
            <w:pPr>
              <w:spacing w:line="240" w:lineRule="auto"/>
              <w:ind w:right="-4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539" w:type="pct"/>
            <w:tcBorders>
              <w:top w:val="nil"/>
            </w:tcBorders>
          </w:tcPr>
          <w:p w14:paraId="38D59C05" w14:textId="77777777" w:rsidR="0092642B" w:rsidRPr="00941748" w:rsidRDefault="0092642B" w:rsidP="00F75731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</w:tcBorders>
          </w:tcPr>
          <w:p w14:paraId="75CF4833" w14:textId="77777777" w:rsidR="0092642B" w:rsidRPr="00941748" w:rsidRDefault="0092642B" w:rsidP="00F75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nil"/>
            </w:tcBorders>
          </w:tcPr>
          <w:p w14:paraId="2C11CB4F" w14:textId="3DFAC4E9" w:rsidR="0092642B" w:rsidRPr="00941748" w:rsidRDefault="009B170D" w:rsidP="008F4534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F4534"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1,113</w:t>
            </w:r>
            <w:r w:rsidR="00A4670E"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  <w:tcBorders>
              <w:top w:val="nil"/>
            </w:tcBorders>
          </w:tcPr>
          <w:p w14:paraId="41B15610" w14:textId="77777777" w:rsidR="0092642B" w:rsidRPr="00941748" w:rsidRDefault="0092642B" w:rsidP="00F75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nil"/>
            </w:tcBorders>
          </w:tcPr>
          <w:p w14:paraId="4B3F7EC6" w14:textId="77777777" w:rsidR="0092642B" w:rsidRPr="00941748" w:rsidRDefault="0092642B" w:rsidP="00F75731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top w:val="nil"/>
            </w:tcBorders>
          </w:tcPr>
          <w:p w14:paraId="5DEF5F66" w14:textId="77777777" w:rsidR="0092642B" w:rsidRPr="00941748" w:rsidRDefault="0092642B" w:rsidP="00F75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nil"/>
            </w:tcBorders>
          </w:tcPr>
          <w:p w14:paraId="432BB45B" w14:textId="77777777" w:rsidR="0092642B" w:rsidRPr="00941748" w:rsidRDefault="0092642B" w:rsidP="00F75731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(590)</w:t>
            </w:r>
          </w:p>
        </w:tc>
      </w:tr>
      <w:tr w:rsidR="0092642B" w:rsidRPr="00941748" w14:paraId="2ED028CC" w14:textId="77777777" w:rsidTr="001030B2">
        <w:trPr>
          <w:cantSplit/>
          <w:trHeight w:val="420"/>
        </w:trPr>
        <w:tc>
          <w:tcPr>
            <w:tcW w:w="2112" w:type="pct"/>
            <w:tcBorders>
              <w:bottom w:val="nil"/>
            </w:tcBorders>
            <w:vAlign w:val="bottom"/>
          </w:tcPr>
          <w:p w14:paraId="2E84B393" w14:textId="77777777" w:rsidR="0092642B" w:rsidRPr="00941748" w:rsidRDefault="0092642B" w:rsidP="00F7573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33E9D85C" w14:textId="48DC02F6" w:rsidR="0092642B" w:rsidRPr="00941748" w:rsidRDefault="00A4670E" w:rsidP="008F4534">
            <w:pPr>
              <w:spacing w:line="240" w:lineRule="auto"/>
              <w:ind w:right="-10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26.</w:t>
            </w:r>
            <w:r w:rsidR="008F4534" w:rsidRPr="0094174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</w:t>
            </w: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2D1DFF9D" w14:textId="77777777" w:rsidR="0092642B" w:rsidRPr="00941748" w:rsidRDefault="0092642B" w:rsidP="00F7573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72E3FABB" w14:textId="545D03FC" w:rsidR="0092642B" w:rsidRPr="00941748" w:rsidRDefault="009B170D" w:rsidP="008F4534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</w:t>
            </w:r>
            <w:r w:rsidR="00B9784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0,114</w:t>
            </w:r>
            <w:r w:rsidR="00A4670E" w:rsidRPr="0094174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2F16C9D3" w14:textId="77777777" w:rsidR="0092642B" w:rsidRPr="00941748" w:rsidRDefault="0092642B" w:rsidP="00F7573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18498117" w14:textId="77777777" w:rsidR="0092642B" w:rsidRPr="00941748" w:rsidRDefault="0092642B" w:rsidP="00F75731">
            <w:pPr>
              <w:spacing w:line="240" w:lineRule="auto"/>
              <w:ind w:right="-10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24.73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56EA163D" w14:textId="77777777" w:rsidR="0092642B" w:rsidRPr="00941748" w:rsidRDefault="0092642B" w:rsidP="00F7573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6D63F58E" w14:textId="77777777" w:rsidR="0092642B" w:rsidRPr="00941748" w:rsidRDefault="0092642B" w:rsidP="00F75731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(33,130)</w:t>
            </w:r>
          </w:p>
        </w:tc>
      </w:tr>
    </w:tbl>
    <w:p w14:paraId="22124014" w14:textId="7AAC6600" w:rsidR="003533EF" w:rsidRPr="00941748" w:rsidRDefault="00353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2763AD7" w14:textId="77777777" w:rsidR="00F726FF" w:rsidRPr="00941748" w:rsidRDefault="00F72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5CBC0E5D" w14:textId="77777777" w:rsidR="00F726FF" w:rsidRPr="00941748" w:rsidRDefault="00F72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357FF1D5" w14:textId="77777777" w:rsidR="00F726FF" w:rsidRPr="00941748" w:rsidRDefault="00F72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086D4F60" w14:textId="77777777" w:rsidR="00F726FF" w:rsidRPr="00941748" w:rsidRDefault="00F72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648AC4EE" w14:textId="77777777" w:rsidR="00F726FF" w:rsidRPr="00941748" w:rsidRDefault="00F72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3AB1BAFF" w14:textId="77777777" w:rsidR="00F726FF" w:rsidRPr="00941748" w:rsidRDefault="00F72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26788C5A" w14:textId="77777777" w:rsidR="008F4534" w:rsidRPr="00941748" w:rsidRDefault="008F4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4F5FAEFD" w14:textId="77777777" w:rsidR="00F726FF" w:rsidRPr="00941748" w:rsidRDefault="00F72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24C8FE66" w14:textId="1E25F593" w:rsidR="00F726FF" w:rsidRPr="00941748" w:rsidRDefault="00F72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W w:w="4664" w:type="pct"/>
        <w:tblInd w:w="558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02"/>
        <w:gridCol w:w="972"/>
        <w:gridCol w:w="266"/>
        <w:gridCol w:w="1238"/>
        <w:gridCol w:w="265"/>
        <w:gridCol w:w="972"/>
        <w:gridCol w:w="265"/>
        <w:gridCol w:w="1220"/>
      </w:tblGrid>
      <w:tr w:rsidR="00D079C1" w:rsidRPr="00941748" w14:paraId="05A1DE0F" w14:textId="77777777" w:rsidTr="0034283D">
        <w:trPr>
          <w:trHeight w:val="420"/>
        </w:trPr>
        <w:tc>
          <w:tcPr>
            <w:tcW w:w="2112" w:type="pct"/>
          </w:tcPr>
          <w:p w14:paraId="2E5E362A" w14:textId="77777777" w:rsidR="00D079C1" w:rsidRPr="00941748" w:rsidRDefault="00D079C1" w:rsidP="005001BE">
            <w:pPr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941748">
              <w:rPr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888" w:type="pct"/>
            <w:gridSpan w:val="7"/>
          </w:tcPr>
          <w:p w14:paraId="6F50B0F7" w14:textId="77777777" w:rsidR="00D079C1" w:rsidRPr="00941748" w:rsidRDefault="00D079C1" w:rsidP="005001BE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94174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75731" w:rsidRPr="00941748" w14:paraId="70DCD3F4" w14:textId="77777777" w:rsidTr="009B170D">
        <w:trPr>
          <w:trHeight w:val="420"/>
        </w:trPr>
        <w:tc>
          <w:tcPr>
            <w:tcW w:w="2112" w:type="pct"/>
          </w:tcPr>
          <w:p w14:paraId="2DD08F56" w14:textId="77777777" w:rsidR="00F75731" w:rsidRPr="00941748" w:rsidRDefault="00F75731" w:rsidP="00F75731">
            <w:pPr>
              <w:spacing w:line="240" w:lineRule="auto"/>
              <w:ind w:right="-110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94174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94174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สิ้นสุ</w:t>
            </w:r>
            <w:r w:rsidRPr="0094174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ดวันที่</w:t>
            </w:r>
            <w:r w:rsidRPr="00941748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941748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941748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94174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75" w:type="pct"/>
            <w:gridSpan w:val="3"/>
          </w:tcPr>
          <w:p w14:paraId="35179E53" w14:textId="77777777" w:rsidR="00F75731" w:rsidRPr="00941748" w:rsidRDefault="00F75731" w:rsidP="00F7573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941748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2560</w:t>
            </w:r>
          </w:p>
        </w:tc>
        <w:tc>
          <w:tcPr>
            <w:tcW w:w="147" w:type="pct"/>
          </w:tcPr>
          <w:p w14:paraId="6621A5F3" w14:textId="77777777" w:rsidR="00F75731" w:rsidRPr="00941748" w:rsidRDefault="00F75731" w:rsidP="00F7573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366" w:type="pct"/>
            <w:gridSpan w:val="3"/>
          </w:tcPr>
          <w:p w14:paraId="33E84647" w14:textId="77777777" w:rsidR="00F75731" w:rsidRPr="00941748" w:rsidRDefault="00F75731" w:rsidP="00F7573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941748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2559</w:t>
            </w:r>
          </w:p>
        </w:tc>
      </w:tr>
      <w:tr w:rsidR="00F75731" w:rsidRPr="00941748" w14:paraId="342A8678" w14:textId="77777777" w:rsidTr="0034283D">
        <w:trPr>
          <w:trHeight w:val="420"/>
        </w:trPr>
        <w:tc>
          <w:tcPr>
            <w:tcW w:w="2112" w:type="pct"/>
          </w:tcPr>
          <w:p w14:paraId="62BC2063" w14:textId="77777777" w:rsidR="00F75731" w:rsidRPr="00941748" w:rsidRDefault="00F75731" w:rsidP="00F75731">
            <w:pPr>
              <w:spacing w:line="240" w:lineRule="auto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</w:tcPr>
          <w:p w14:paraId="663373C4" w14:textId="77777777" w:rsidR="00F75731" w:rsidRPr="00941748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8" w:type="pct"/>
          </w:tcPr>
          <w:p w14:paraId="5EED256E" w14:textId="77777777" w:rsidR="00F75731" w:rsidRPr="00941748" w:rsidRDefault="00F75731" w:rsidP="00F7573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nil"/>
            </w:tcBorders>
          </w:tcPr>
          <w:p w14:paraId="4AC1D722" w14:textId="77777777" w:rsidR="00F75731" w:rsidRPr="00941748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09671BF5" w14:textId="77777777" w:rsidR="00F75731" w:rsidRPr="00941748" w:rsidRDefault="00F75731" w:rsidP="00F7573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nil"/>
            </w:tcBorders>
          </w:tcPr>
          <w:p w14:paraId="53A828FF" w14:textId="77777777" w:rsidR="00F75731" w:rsidRPr="00941748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7" w:type="pct"/>
            <w:tcBorders>
              <w:bottom w:val="nil"/>
            </w:tcBorders>
          </w:tcPr>
          <w:p w14:paraId="753991CE" w14:textId="77777777" w:rsidR="00F75731" w:rsidRPr="00941748" w:rsidRDefault="00F75731" w:rsidP="00F7573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nil"/>
            </w:tcBorders>
          </w:tcPr>
          <w:p w14:paraId="3C9B7D81" w14:textId="77777777" w:rsidR="00F75731" w:rsidRPr="00941748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75731" w:rsidRPr="00941748" w14:paraId="193F923A" w14:textId="77777777" w:rsidTr="0034283D">
        <w:trPr>
          <w:trHeight w:val="420"/>
        </w:trPr>
        <w:tc>
          <w:tcPr>
            <w:tcW w:w="2112" w:type="pct"/>
          </w:tcPr>
          <w:p w14:paraId="5E7583CE" w14:textId="77777777" w:rsidR="00F75731" w:rsidRPr="00941748" w:rsidRDefault="00F75731" w:rsidP="00F75731">
            <w:pPr>
              <w:spacing w:line="240" w:lineRule="auto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</w:tcPr>
          <w:p w14:paraId="5D4E6A59" w14:textId="77777777" w:rsidR="00F75731" w:rsidRPr="00941748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8" w:type="pct"/>
          </w:tcPr>
          <w:p w14:paraId="2452C37B" w14:textId="77777777" w:rsidR="00F75731" w:rsidRPr="00941748" w:rsidRDefault="00F75731" w:rsidP="00F7573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nil"/>
            </w:tcBorders>
          </w:tcPr>
          <w:p w14:paraId="162215C9" w14:textId="77777777" w:rsidR="00F75731" w:rsidRPr="00941748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94174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94174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7" w:type="pct"/>
            <w:tcBorders>
              <w:bottom w:val="nil"/>
            </w:tcBorders>
          </w:tcPr>
          <w:p w14:paraId="34AA7A2A" w14:textId="77777777" w:rsidR="00F75731" w:rsidRPr="00941748" w:rsidRDefault="00F75731" w:rsidP="00F7573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nil"/>
            </w:tcBorders>
          </w:tcPr>
          <w:p w14:paraId="0B1D754D" w14:textId="77777777" w:rsidR="00F75731" w:rsidRPr="00941748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7" w:type="pct"/>
            <w:tcBorders>
              <w:bottom w:val="nil"/>
            </w:tcBorders>
          </w:tcPr>
          <w:p w14:paraId="0429CEDD" w14:textId="77777777" w:rsidR="00F75731" w:rsidRPr="00941748" w:rsidRDefault="00F75731" w:rsidP="00F7573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nil"/>
            </w:tcBorders>
          </w:tcPr>
          <w:p w14:paraId="52F19720" w14:textId="77777777" w:rsidR="00F75731" w:rsidRPr="00941748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94174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94174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F75731" w:rsidRPr="00941748" w14:paraId="22CCD73D" w14:textId="77777777" w:rsidTr="0034283D">
        <w:trPr>
          <w:trHeight w:val="420"/>
        </w:trPr>
        <w:tc>
          <w:tcPr>
            <w:tcW w:w="2112" w:type="pct"/>
          </w:tcPr>
          <w:p w14:paraId="36D96841" w14:textId="77777777" w:rsidR="00F75731" w:rsidRPr="00941748" w:rsidRDefault="00F75731" w:rsidP="00F75731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540" w:type="pct"/>
          </w:tcPr>
          <w:p w14:paraId="4D814D65" w14:textId="77777777" w:rsidR="00F75731" w:rsidRPr="00941748" w:rsidRDefault="00F75731" w:rsidP="00F75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7482F5FA" w14:textId="77777777" w:rsidR="00F75731" w:rsidRPr="00941748" w:rsidRDefault="00F75731" w:rsidP="00F75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nil"/>
              <w:bottom w:val="double" w:sz="4" w:space="0" w:color="auto"/>
            </w:tcBorders>
          </w:tcPr>
          <w:p w14:paraId="5F23734D" w14:textId="329BBBCE" w:rsidR="00F75731" w:rsidRPr="00941748" w:rsidRDefault="009B170D" w:rsidP="00A4670E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(114,005</w:t>
            </w:r>
            <w:r w:rsidR="00A4670E"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6E0B37FF" w14:textId="77777777" w:rsidR="00F75731" w:rsidRPr="00941748" w:rsidRDefault="00F75731" w:rsidP="00F75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nil"/>
              <w:bottom w:val="nil"/>
            </w:tcBorders>
          </w:tcPr>
          <w:p w14:paraId="3F702879" w14:textId="77777777" w:rsidR="00F75731" w:rsidRPr="00941748" w:rsidRDefault="00F75731" w:rsidP="00F75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4CCD8718" w14:textId="77777777" w:rsidR="00F75731" w:rsidRPr="00941748" w:rsidRDefault="00F75731" w:rsidP="00F75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nil"/>
              <w:bottom w:val="double" w:sz="4" w:space="0" w:color="auto"/>
            </w:tcBorders>
          </w:tcPr>
          <w:p w14:paraId="03C47518" w14:textId="77777777" w:rsidR="00F75731" w:rsidRPr="00941748" w:rsidRDefault="00F75731" w:rsidP="00F75731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(167,570)</w:t>
            </w:r>
          </w:p>
        </w:tc>
      </w:tr>
      <w:tr w:rsidR="00F75731" w:rsidRPr="00941748" w14:paraId="63A73DCB" w14:textId="77777777" w:rsidTr="0034283D">
        <w:trPr>
          <w:trHeight w:val="420"/>
        </w:trPr>
        <w:tc>
          <w:tcPr>
            <w:tcW w:w="2112" w:type="pct"/>
          </w:tcPr>
          <w:p w14:paraId="2769F782" w14:textId="77777777" w:rsidR="00F75731" w:rsidRPr="00941748" w:rsidRDefault="00F75731" w:rsidP="00F75731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40" w:type="pct"/>
          </w:tcPr>
          <w:p w14:paraId="2749007B" w14:textId="51478640" w:rsidR="00F75731" w:rsidRPr="00941748" w:rsidRDefault="00A4670E" w:rsidP="00A4670E">
            <w:pPr>
              <w:spacing w:line="240" w:lineRule="auto"/>
              <w:ind w:right="-10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>20.00</w:t>
            </w:r>
          </w:p>
        </w:tc>
        <w:tc>
          <w:tcPr>
            <w:tcW w:w="148" w:type="pct"/>
          </w:tcPr>
          <w:p w14:paraId="36A448C0" w14:textId="77777777" w:rsidR="00F75731" w:rsidRPr="00941748" w:rsidRDefault="00F75731" w:rsidP="00F75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double" w:sz="4" w:space="0" w:color="auto"/>
              <w:bottom w:val="nil"/>
            </w:tcBorders>
          </w:tcPr>
          <w:p w14:paraId="5787ADF6" w14:textId="5ECB0E72" w:rsidR="00F75731" w:rsidRPr="00941748" w:rsidRDefault="009B170D" w:rsidP="00A4670E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(22,801</w:t>
            </w:r>
            <w:r w:rsidR="00A4670E"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0B29A9C3" w14:textId="77777777" w:rsidR="00F75731" w:rsidRPr="00941748" w:rsidRDefault="00F75731" w:rsidP="00F75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nil"/>
              <w:bottom w:val="nil"/>
            </w:tcBorders>
          </w:tcPr>
          <w:p w14:paraId="586246D3" w14:textId="77777777" w:rsidR="00F75731" w:rsidRPr="00941748" w:rsidRDefault="00F75731" w:rsidP="00F75731">
            <w:pPr>
              <w:spacing w:line="240" w:lineRule="auto"/>
              <w:ind w:right="-10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z w:val="30"/>
                <w:szCs w:val="30"/>
              </w:rPr>
              <w:t>20.00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4D43F434" w14:textId="77777777" w:rsidR="00F75731" w:rsidRPr="00941748" w:rsidRDefault="00F75731" w:rsidP="00F75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double" w:sz="4" w:space="0" w:color="auto"/>
              <w:bottom w:val="nil"/>
            </w:tcBorders>
          </w:tcPr>
          <w:p w14:paraId="42FC49C7" w14:textId="77777777" w:rsidR="00F75731" w:rsidRPr="00941748" w:rsidRDefault="00F75731" w:rsidP="00F75731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(33,514)</w:t>
            </w:r>
          </w:p>
        </w:tc>
      </w:tr>
      <w:tr w:rsidR="009B170D" w:rsidRPr="00941748" w14:paraId="29A34D91" w14:textId="77777777" w:rsidTr="0034283D">
        <w:trPr>
          <w:trHeight w:val="420"/>
        </w:trPr>
        <w:tc>
          <w:tcPr>
            <w:tcW w:w="2112" w:type="pct"/>
          </w:tcPr>
          <w:p w14:paraId="43663027" w14:textId="20AD6856" w:rsidR="009B170D" w:rsidRPr="00941748" w:rsidRDefault="009B170D" w:rsidP="00F75731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40" w:type="pct"/>
          </w:tcPr>
          <w:p w14:paraId="42521173" w14:textId="77777777" w:rsidR="009B170D" w:rsidRPr="00941748" w:rsidRDefault="009B170D" w:rsidP="00F75731">
            <w:pPr>
              <w:spacing w:line="240" w:lineRule="auto"/>
              <w:ind w:right="-10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17434FA" w14:textId="77777777" w:rsidR="009B170D" w:rsidRPr="00941748" w:rsidRDefault="009B170D" w:rsidP="00F75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</w:tcPr>
          <w:p w14:paraId="4221509C" w14:textId="0946C25A" w:rsidR="009B170D" w:rsidRPr="00941748" w:rsidRDefault="009B170D" w:rsidP="00A4670E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(7,200)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131E38D5" w14:textId="77777777" w:rsidR="009B170D" w:rsidRPr="00941748" w:rsidRDefault="009B170D" w:rsidP="00F75731">
            <w:pPr>
              <w:spacing w:line="240" w:lineRule="auto"/>
              <w:ind w:right="-2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nil"/>
              <w:bottom w:val="nil"/>
            </w:tcBorders>
          </w:tcPr>
          <w:p w14:paraId="0976F3C9" w14:textId="77777777" w:rsidR="009B170D" w:rsidRPr="00941748" w:rsidRDefault="009B170D" w:rsidP="00F75731">
            <w:pPr>
              <w:spacing w:line="240" w:lineRule="auto"/>
              <w:ind w:right="-10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3732689" w14:textId="77777777" w:rsidR="009B170D" w:rsidRPr="00941748" w:rsidRDefault="009B170D" w:rsidP="00F75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nil"/>
              <w:bottom w:val="nil"/>
            </w:tcBorders>
          </w:tcPr>
          <w:p w14:paraId="639A184E" w14:textId="1D8A289D" w:rsidR="009B170D" w:rsidRPr="00941748" w:rsidRDefault="009B170D" w:rsidP="00F75731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B170D" w:rsidRPr="00941748" w14:paraId="4FFD7E9F" w14:textId="77777777" w:rsidTr="0034283D">
        <w:trPr>
          <w:trHeight w:val="420"/>
        </w:trPr>
        <w:tc>
          <w:tcPr>
            <w:tcW w:w="2112" w:type="pct"/>
          </w:tcPr>
          <w:p w14:paraId="21FA812B" w14:textId="77777777" w:rsidR="009B170D" w:rsidRPr="00941748" w:rsidRDefault="009B170D" w:rsidP="00F75731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40" w:type="pct"/>
          </w:tcPr>
          <w:p w14:paraId="223A2218" w14:textId="77777777" w:rsidR="009B170D" w:rsidRPr="00941748" w:rsidRDefault="009B170D" w:rsidP="00F75731">
            <w:pPr>
              <w:spacing w:line="240" w:lineRule="auto"/>
              <w:ind w:right="-10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B3AB389" w14:textId="77777777" w:rsidR="009B170D" w:rsidRPr="00941748" w:rsidRDefault="009B170D" w:rsidP="00F75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</w:tcPr>
          <w:p w14:paraId="060646D2" w14:textId="7A2D431B" w:rsidR="009B170D" w:rsidRPr="00941748" w:rsidRDefault="009B170D" w:rsidP="00A4670E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57</w:t>
            </w:r>
            <w:r w:rsidR="008F4534"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9D794AC" w14:textId="77777777" w:rsidR="009B170D" w:rsidRPr="00941748" w:rsidRDefault="009B170D" w:rsidP="00F75731">
            <w:pPr>
              <w:spacing w:line="240" w:lineRule="auto"/>
              <w:ind w:right="-2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nil"/>
              <w:bottom w:val="nil"/>
            </w:tcBorders>
          </w:tcPr>
          <w:p w14:paraId="1E6F4EAC" w14:textId="77777777" w:rsidR="009B170D" w:rsidRPr="00941748" w:rsidRDefault="009B170D" w:rsidP="00F75731">
            <w:pPr>
              <w:spacing w:line="240" w:lineRule="auto"/>
              <w:ind w:right="-10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2F29DB33" w14:textId="77777777" w:rsidR="009B170D" w:rsidRPr="00941748" w:rsidRDefault="009B170D" w:rsidP="00F75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nil"/>
              <w:bottom w:val="nil"/>
            </w:tcBorders>
          </w:tcPr>
          <w:p w14:paraId="73CB0EA3" w14:textId="77777777" w:rsidR="009B170D" w:rsidRPr="00941748" w:rsidRDefault="009B170D" w:rsidP="00F75731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623</w:t>
            </w:r>
          </w:p>
        </w:tc>
      </w:tr>
      <w:tr w:rsidR="009B170D" w:rsidRPr="00941748" w14:paraId="73F03BD1" w14:textId="77777777" w:rsidTr="0034283D">
        <w:trPr>
          <w:trHeight w:val="420"/>
        </w:trPr>
        <w:tc>
          <w:tcPr>
            <w:tcW w:w="2112" w:type="pct"/>
          </w:tcPr>
          <w:p w14:paraId="4AEF79E5" w14:textId="77777777" w:rsidR="009B170D" w:rsidRPr="00941748" w:rsidRDefault="009B170D" w:rsidP="00F75731">
            <w:pPr>
              <w:spacing w:line="240" w:lineRule="auto"/>
              <w:ind w:right="-4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540" w:type="pct"/>
          </w:tcPr>
          <w:p w14:paraId="602421C1" w14:textId="77777777" w:rsidR="009B170D" w:rsidRPr="00941748" w:rsidRDefault="009B170D" w:rsidP="00F75731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52FC19A" w14:textId="77777777" w:rsidR="009B170D" w:rsidRPr="00941748" w:rsidRDefault="009B170D" w:rsidP="00F75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</w:tcPr>
          <w:p w14:paraId="74231EA3" w14:textId="4770C0EE" w:rsidR="009B170D" w:rsidRPr="00941748" w:rsidRDefault="009B170D" w:rsidP="00A4670E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(1,063)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025B506D" w14:textId="77777777" w:rsidR="009B170D" w:rsidRPr="00941748" w:rsidRDefault="009B170D" w:rsidP="00F75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nil"/>
              <w:bottom w:val="nil"/>
            </w:tcBorders>
          </w:tcPr>
          <w:p w14:paraId="042906CB" w14:textId="77777777" w:rsidR="009B170D" w:rsidRPr="00941748" w:rsidRDefault="009B170D" w:rsidP="00F75731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4F65F22" w14:textId="77777777" w:rsidR="009B170D" w:rsidRPr="00941748" w:rsidRDefault="009B170D" w:rsidP="00F75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nil"/>
              <w:bottom w:val="nil"/>
            </w:tcBorders>
          </w:tcPr>
          <w:p w14:paraId="6AAC6D76" w14:textId="77777777" w:rsidR="009B170D" w:rsidRPr="00941748" w:rsidRDefault="009B170D" w:rsidP="00F75731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lang w:val="en-US" w:bidi="th-TH"/>
              </w:rPr>
              <w:t>(590)</w:t>
            </w:r>
          </w:p>
        </w:tc>
      </w:tr>
      <w:tr w:rsidR="009B170D" w:rsidRPr="00941748" w14:paraId="5E6CDBF3" w14:textId="77777777" w:rsidTr="0034283D">
        <w:trPr>
          <w:cantSplit/>
          <w:trHeight w:val="420"/>
        </w:trPr>
        <w:tc>
          <w:tcPr>
            <w:tcW w:w="2112" w:type="pct"/>
            <w:tcBorders>
              <w:bottom w:val="nil"/>
            </w:tcBorders>
            <w:vAlign w:val="bottom"/>
          </w:tcPr>
          <w:p w14:paraId="6233B151" w14:textId="77777777" w:rsidR="009B170D" w:rsidRPr="00941748" w:rsidRDefault="009B170D" w:rsidP="00F7573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4265BF2" w14:textId="611B5782" w:rsidR="009B170D" w:rsidRPr="00941748" w:rsidRDefault="009B170D" w:rsidP="00A4670E">
            <w:pPr>
              <w:spacing w:line="240" w:lineRule="auto"/>
              <w:ind w:right="-10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26.75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7EA245DA" w14:textId="77777777" w:rsidR="009B170D" w:rsidRPr="00941748" w:rsidRDefault="009B170D" w:rsidP="00F7573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325EAE9D" w14:textId="19A5A7C6" w:rsidR="009B170D" w:rsidRPr="00941748" w:rsidRDefault="009B170D" w:rsidP="009B170D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(30,491)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755D7E98" w14:textId="77777777" w:rsidR="009B170D" w:rsidRPr="00941748" w:rsidRDefault="009B170D" w:rsidP="00F7573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1ECE8AF3" w14:textId="77777777" w:rsidR="009B170D" w:rsidRPr="00941748" w:rsidRDefault="009B170D" w:rsidP="00F75731">
            <w:pPr>
              <w:spacing w:line="240" w:lineRule="auto"/>
              <w:ind w:right="-10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19.98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74B55E52" w14:textId="77777777" w:rsidR="009B170D" w:rsidRPr="00941748" w:rsidRDefault="009B170D" w:rsidP="00F7573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6CF06C05" w14:textId="77777777" w:rsidR="009B170D" w:rsidRPr="00941748" w:rsidRDefault="009B170D" w:rsidP="00F75731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(33,481)</w:t>
            </w:r>
          </w:p>
        </w:tc>
      </w:tr>
    </w:tbl>
    <w:p w14:paraId="113ED4EB" w14:textId="77777777" w:rsidR="00D079C1" w:rsidRPr="00941748" w:rsidRDefault="00D079C1" w:rsidP="00D079C1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67"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27AF478" w14:textId="24901AC5" w:rsidR="004818D9" w:rsidRPr="00941748" w:rsidRDefault="009E4C43" w:rsidP="009E6EC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941748">
        <w:rPr>
          <w:rFonts w:ascii="Angsana New" w:hAnsi="Angsana New"/>
          <w:b/>
          <w:bCs/>
          <w:sz w:val="30"/>
          <w:szCs w:val="30"/>
          <w:cs/>
        </w:rPr>
        <w:t>ขาดทุน</w:t>
      </w:r>
      <w:r w:rsidR="004818D9" w:rsidRPr="00941748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="005159C3" w:rsidRPr="00941748">
        <w:rPr>
          <w:rFonts w:ascii="Angsana New" w:hAnsi="Angsana New"/>
          <w:b/>
          <w:bCs/>
          <w:sz w:val="30"/>
          <w:szCs w:val="30"/>
          <w:cs/>
        </w:rPr>
        <w:t>ขั้นพื้นฐาน</w:t>
      </w:r>
    </w:p>
    <w:p w14:paraId="320162CE" w14:textId="77777777" w:rsidR="00281682" w:rsidRPr="00941748" w:rsidRDefault="00281682" w:rsidP="00281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A38500D" w14:textId="77777777" w:rsidR="00D079C1" w:rsidRPr="00941748" w:rsidRDefault="00D079C1" w:rsidP="00D07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>ขาดทุนต่อหุ้นขั้นพื้นฐานสำหรับงวด</w:t>
      </w:r>
      <w:r w:rsidRPr="00941748">
        <w:rPr>
          <w:rFonts w:ascii="Angsana New" w:hAnsi="Angsana New" w:hint="cs"/>
          <w:sz w:val="30"/>
          <w:szCs w:val="30"/>
          <w:cs/>
        </w:rPr>
        <w:t>สามเดือน</w:t>
      </w:r>
      <w:r w:rsidRPr="00941748">
        <w:rPr>
          <w:rFonts w:ascii="Angsana New" w:hAnsi="Angsana New"/>
          <w:sz w:val="30"/>
          <w:szCs w:val="30"/>
          <w:cs/>
        </w:rPr>
        <w:t>สิ้นสุดวันที่ 3</w:t>
      </w:r>
      <w:r w:rsidR="001030B2" w:rsidRPr="00941748">
        <w:rPr>
          <w:rFonts w:ascii="Angsana New" w:hAnsi="Angsana New" w:hint="cs"/>
          <w:sz w:val="30"/>
          <w:szCs w:val="30"/>
          <w:cs/>
        </w:rPr>
        <w:t>1 ธันวาคม</w:t>
      </w:r>
      <w:r w:rsidRPr="00941748">
        <w:rPr>
          <w:rFonts w:ascii="Angsana New" w:hAnsi="Angsana New"/>
          <w:sz w:val="30"/>
          <w:szCs w:val="30"/>
          <w:cs/>
        </w:rPr>
        <w:t xml:space="preserve"> 25</w:t>
      </w:r>
      <w:r w:rsidR="00F75731" w:rsidRPr="00941748">
        <w:rPr>
          <w:rFonts w:ascii="Angsana New" w:hAnsi="Angsana New"/>
          <w:sz w:val="30"/>
          <w:szCs w:val="30"/>
        </w:rPr>
        <w:t>60</w:t>
      </w:r>
      <w:r w:rsidRPr="00941748">
        <w:rPr>
          <w:rFonts w:ascii="Angsana New" w:hAnsi="Angsana New"/>
          <w:sz w:val="30"/>
          <w:szCs w:val="30"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และ 255</w:t>
      </w:r>
      <w:r w:rsidR="00F75731" w:rsidRPr="00941748">
        <w:rPr>
          <w:rFonts w:ascii="Angsana New" w:hAnsi="Angsana New"/>
          <w:sz w:val="30"/>
          <w:szCs w:val="30"/>
        </w:rPr>
        <w:t>9</w:t>
      </w:r>
      <w:r w:rsidRPr="00941748">
        <w:rPr>
          <w:rFonts w:ascii="Angsana New" w:hAnsi="Angsana New"/>
          <w:sz w:val="30"/>
          <w:szCs w:val="30"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คำนวณจากขาดทุน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</w:p>
    <w:p w14:paraId="5D63ED0B" w14:textId="77777777" w:rsidR="00D079C1" w:rsidRPr="00941748" w:rsidRDefault="00D079C1" w:rsidP="00D07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36"/>
        <w:gridCol w:w="36"/>
        <w:gridCol w:w="1168"/>
        <w:gridCol w:w="271"/>
        <w:gridCol w:w="1169"/>
        <w:gridCol w:w="236"/>
        <w:gridCol w:w="1204"/>
      </w:tblGrid>
      <w:tr w:rsidR="00D079C1" w:rsidRPr="00941748" w14:paraId="612B3D1A" w14:textId="77777777" w:rsidTr="005001BE">
        <w:tc>
          <w:tcPr>
            <w:tcW w:w="3780" w:type="dxa"/>
          </w:tcPr>
          <w:p w14:paraId="5D89B59B" w14:textId="77777777" w:rsidR="00D079C1" w:rsidRPr="00941748" w:rsidRDefault="00D079C1" w:rsidP="0050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14:paraId="0708E9C2" w14:textId="77777777" w:rsidR="00D079C1" w:rsidRPr="00941748" w:rsidRDefault="00D079C1" w:rsidP="0050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7BFC60E9" w14:textId="77777777" w:rsidR="00D079C1" w:rsidRPr="00941748" w:rsidRDefault="00D079C1" w:rsidP="0050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9" w:type="dxa"/>
            <w:gridSpan w:val="3"/>
          </w:tcPr>
          <w:p w14:paraId="1C1EB5A5" w14:textId="77777777" w:rsidR="00D079C1" w:rsidRPr="00941748" w:rsidRDefault="00D079C1" w:rsidP="0050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5731" w:rsidRPr="00941748" w14:paraId="607DB495" w14:textId="77777777" w:rsidTr="005001BE">
        <w:tc>
          <w:tcPr>
            <w:tcW w:w="3780" w:type="dxa"/>
          </w:tcPr>
          <w:p w14:paraId="52D3F732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9417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</w:tcPr>
          <w:p w14:paraId="28BF1075" w14:textId="77777777" w:rsidR="00F75731" w:rsidRPr="00941748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14:paraId="44E7236F" w14:textId="77777777" w:rsidR="00F75731" w:rsidRPr="00941748" w:rsidRDefault="00F75731" w:rsidP="00F7573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72472560" w14:textId="77777777" w:rsidR="00F75731" w:rsidRPr="00941748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1" w:type="dxa"/>
          </w:tcPr>
          <w:p w14:paraId="2E71BBBA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C3B9F1E" w14:textId="77777777" w:rsidR="00F75731" w:rsidRPr="00941748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14:paraId="765425DA" w14:textId="77777777" w:rsidR="00F75731" w:rsidRPr="00941748" w:rsidRDefault="00F75731" w:rsidP="00F7573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53D01E0" w14:textId="77777777" w:rsidR="00F75731" w:rsidRPr="00941748" w:rsidRDefault="00F75731" w:rsidP="00F757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1748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F75731" w:rsidRPr="00941748" w14:paraId="3648078D" w14:textId="77777777" w:rsidTr="005001BE">
        <w:tc>
          <w:tcPr>
            <w:tcW w:w="3780" w:type="dxa"/>
          </w:tcPr>
          <w:p w14:paraId="51859989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8"/>
          </w:tcPr>
          <w:p w14:paraId="0D5FFBB5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F75731" w:rsidRPr="00941748" w14:paraId="00632FDF" w14:textId="77777777" w:rsidTr="005001BE">
        <w:tc>
          <w:tcPr>
            <w:tcW w:w="3780" w:type="dxa"/>
          </w:tcPr>
          <w:p w14:paraId="045679ED" w14:textId="77777777" w:rsidR="00F75731" w:rsidRPr="00941748" w:rsidRDefault="00F75731" w:rsidP="00F75731">
            <w:pPr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941748">
              <w:rPr>
                <w:rFonts w:ascii="Angsana New" w:hAnsi="Angsana New"/>
                <w:sz w:val="30"/>
                <w:szCs w:val="30"/>
              </w:rPr>
              <w:br/>
            </w:r>
            <w:r w:rsidRPr="00941748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 w:rsidRPr="009417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24126DA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4903A70" w14:textId="25E08A2A" w:rsidR="00A4670E" w:rsidRPr="00941748" w:rsidRDefault="00A4670E" w:rsidP="005E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(87,</w:t>
            </w:r>
            <w:r w:rsidR="005E0370" w:rsidRPr="00941748">
              <w:rPr>
                <w:rFonts w:ascii="Angsana New" w:hAnsi="Angsana New"/>
                <w:sz w:val="30"/>
                <w:szCs w:val="30"/>
              </w:rPr>
              <w:t>607</w:t>
            </w:r>
            <w:r w:rsidRPr="0094174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  <w:gridSpan w:val="2"/>
          </w:tcPr>
          <w:p w14:paraId="2C1E9D27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4" w:right="-1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2D7F9911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131FE7FC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(100,862)</w:t>
            </w:r>
          </w:p>
        </w:tc>
        <w:tc>
          <w:tcPr>
            <w:tcW w:w="271" w:type="dxa"/>
          </w:tcPr>
          <w:p w14:paraId="4A137AF9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672AF3C1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86186C9" w14:textId="75D60E39" w:rsidR="00A4670E" w:rsidRPr="00941748" w:rsidRDefault="00A4670E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(83,514)</w:t>
            </w:r>
          </w:p>
        </w:tc>
        <w:tc>
          <w:tcPr>
            <w:tcW w:w="236" w:type="dxa"/>
          </w:tcPr>
          <w:p w14:paraId="007CAF2E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A59293D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98FE579" w14:textId="036D1432" w:rsidR="00F75731" w:rsidRPr="00941748" w:rsidRDefault="005264F8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(134,089</w:t>
            </w:r>
            <w:r w:rsidR="00F75731" w:rsidRPr="0094174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75731" w:rsidRPr="00941748" w14:paraId="09127458" w14:textId="77777777" w:rsidTr="005001BE">
        <w:tc>
          <w:tcPr>
            <w:tcW w:w="3780" w:type="dxa"/>
          </w:tcPr>
          <w:p w14:paraId="78303A7A" w14:textId="77777777" w:rsidR="00F75731" w:rsidRPr="00941748" w:rsidRDefault="00F75731" w:rsidP="00F75731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D404A90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  <w:gridSpan w:val="2"/>
          </w:tcPr>
          <w:p w14:paraId="56796248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4" w:right="-1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09BC5A9F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19ED3FE9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3DB97F53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056570A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5B55E3D6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5731" w:rsidRPr="00941748" w14:paraId="12443C1B" w14:textId="77777777" w:rsidTr="005001BE">
        <w:tc>
          <w:tcPr>
            <w:tcW w:w="3780" w:type="dxa"/>
          </w:tcPr>
          <w:p w14:paraId="24060127" w14:textId="77777777" w:rsidR="00F75731" w:rsidRPr="00941748" w:rsidRDefault="00F75731" w:rsidP="00F757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</w:tcPr>
          <w:p w14:paraId="1566FCF4" w14:textId="4AAACCBF" w:rsidR="00F75731" w:rsidRPr="00941748" w:rsidRDefault="00A4670E" w:rsidP="00A4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265,900</w:t>
            </w:r>
          </w:p>
        </w:tc>
        <w:tc>
          <w:tcPr>
            <w:tcW w:w="272" w:type="dxa"/>
            <w:gridSpan w:val="2"/>
          </w:tcPr>
          <w:p w14:paraId="2B02D091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4" w:right="-1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6081FCC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265,900</w:t>
            </w:r>
          </w:p>
        </w:tc>
        <w:tc>
          <w:tcPr>
            <w:tcW w:w="271" w:type="dxa"/>
          </w:tcPr>
          <w:p w14:paraId="20B895C6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4569D67" w14:textId="39C4DA12" w:rsidR="00F75731" w:rsidRPr="00941748" w:rsidRDefault="00A4670E" w:rsidP="00A4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265,900</w:t>
            </w:r>
          </w:p>
        </w:tc>
        <w:tc>
          <w:tcPr>
            <w:tcW w:w="236" w:type="dxa"/>
          </w:tcPr>
          <w:p w14:paraId="69E15567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4963A38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265,900</w:t>
            </w:r>
          </w:p>
        </w:tc>
      </w:tr>
      <w:tr w:rsidR="00F75731" w:rsidRPr="00941748" w14:paraId="2B40544B" w14:textId="77777777" w:rsidTr="005001BE">
        <w:tc>
          <w:tcPr>
            <w:tcW w:w="3780" w:type="dxa"/>
            <w:vAlign w:val="bottom"/>
          </w:tcPr>
          <w:p w14:paraId="5EC28F67" w14:textId="77777777" w:rsidR="00F75731" w:rsidRPr="00941748" w:rsidRDefault="00F75731" w:rsidP="00F75731">
            <w:pPr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9045A14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7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  <w:gridSpan w:val="2"/>
          </w:tcPr>
          <w:p w14:paraId="67008E2D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4" w:right="-1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1B5B372E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7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1560A998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3856E371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2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8603ADE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1EBF482B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2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5731" w:rsidRPr="00941748" w14:paraId="208A7F99" w14:textId="77777777" w:rsidTr="005001BE">
        <w:tc>
          <w:tcPr>
            <w:tcW w:w="3780" w:type="dxa"/>
            <w:vAlign w:val="bottom"/>
          </w:tcPr>
          <w:p w14:paraId="5DEE7D56" w14:textId="77777777" w:rsidR="00F75731" w:rsidRPr="00941748" w:rsidRDefault="00F75731" w:rsidP="00F7573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14B4002" w14:textId="07B3AF21" w:rsidR="00F75731" w:rsidRPr="00941748" w:rsidRDefault="00A4670E" w:rsidP="005E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(0.3</w:t>
            </w:r>
            <w:r w:rsidR="005E0370" w:rsidRPr="0094174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  <w:gridSpan w:val="2"/>
          </w:tcPr>
          <w:p w14:paraId="5EE3588D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4" w:right="-1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52C91288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(0.38)</w:t>
            </w:r>
          </w:p>
        </w:tc>
        <w:tc>
          <w:tcPr>
            <w:tcW w:w="271" w:type="dxa"/>
          </w:tcPr>
          <w:p w14:paraId="06D8C82C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4583EE84" w14:textId="1155CB97" w:rsidR="00F75731" w:rsidRPr="00941748" w:rsidRDefault="00A4670E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(0.31)</w:t>
            </w:r>
          </w:p>
        </w:tc>
        <w:tc>
          <w:tcPr>
            <w:tcW w:w="236" w:type="dxa"/>
          </w:tcPr>
          <w:p w14:paraId="71621012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5A0F85BD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(0.50)</w:t>
            </w:r>
          </w:p>
        </w:tc>
      </w:tr>
    </w:tbl>
    <w:p w14:paraId="7C4DE58C" w14:textId="0631602E" w:rsidR="003533EF" w:rsidRPr="00941748" w:rsidRDefault="003533EF" w:rsidP="00F75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F437D82" w14:textId="77777777" w:rsidR="003533EF" w:rsidRPr="00941748" w:rsidRDefault="00353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941748">
        <w:rPr>
          <w:rFonts w:ascii="Angsana New" w:hAnsi="Angsana New"/>
          <w:sz w:val="30"/>
          <w:szCs w:val="30"/>
          <w:cs/>
        </w:rPr>
        <w:br w:type="page"/>
      </w:r>
    </w:p>
    <w:p w14:paraId="536C2B50" w14:textId="77777777" w:rsidR="00D53523" w:rsidRPr="00941748" w:rsidRDefault="00A8782A" w:rsidP="009E6EC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77C674D9" w14:textId="77777777" w:rsidR="00A8782A" w:rsidRPr="00941748" w:rsidRDefault="00D53523" w:rsidP="00D535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</w:rPr>
        <w:t xml:space="preserve"> </w:t>
      </w:r>
    </w:p>
    <w:p w14:paraId="137DB267" w14:textId="77777777" w:rsidR="00D53523" w:rsidRPr="00941748" w:rsidRDefault="00D53523" w:rsidP="00D53523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941748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831DFC6" w14:textId="77777777" w:rsidR="00D53523" w:rsidRPr="00941748" w:rsidRDefault="00D53523" w:rsidP="00D53523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0C629E47" w14:textId="77777777" w:rsidR="00D53523" w:rsidRPr="00941748" w:rsidRDefault="00D53523" w:rsidP="00D5352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41748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3F3A4A" w:rsidRPr="00941748">
        <w:rPr>
          <w:rFonts w:ascii="Angsana New" w:hAnsi="Angsana New" w:cs="Angsana New" w:hint="cs"/>
          <w:sz w:val="30"/>
          <w:szCs w:val="30"/>
          <w:cs/>
          <w:lang w:bidi="th-TH"/>
        </w:rPr>
        <w:t>และหนี้สินทางการเงิน</w:t>
      </w:r>
      <w:r w:rsidR="003F3A4A" w:rsidRPr="00941748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941748">
        <w:rPr>
          <w:rFonts w:ascii="Angsana New" w:hAnsi="Angsana New" w:cs="Angsana New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</w:t>
      </w:r>
      <w:r w:rsidRPr="00941748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941748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941748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941748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149042FE" w14:textId="77777777" w:rsidR="003533EF" w:rsidRPr="00941748" w:rsidRDefault="003533EF" w:rsidP="00D5352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27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7"/>
        <w:gridCol w:w="1800"/>
        <w:gridCol w:w="270"/>
        <w:gridCol w:w="1620"/>
      </w:tblGrid>
      <w:tr w:rsidR="002E75D0" w:rsidRPr="00941748" w14:paraId="01A4FD5F" w14:textId="77777777" w:rsidTr="00D079C1">
        <w:trPr>
          <w:cantSplit/>
          <w:tblHeader/>
        </w:trPr>
        <w:tc>
          <w:tcPr>
            <w:tcW w:w="5587" w:type="dxa"/>
            <w:vAlign w:val="bottom"/>
            <w:hideMark/>
          </w:tcPr>
          <w:p w14:paraId="61AF954A" w14:textId="77777777" w:rsidR="002E75D0" w:rsidRPr="00941748" w:rsidRDefault="002E75D0" w:rsidP="00D079C1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rPr>
                <w:sz w:val="30"/>
                <w:szCs w:val="30"/>
                <w:lang w:bidi="th-TH"/>
              </w:rPr>
            </w:pPr>
          </w:p>
        </w:tc>
        <w:tc>
          <w:tcPr>
            <w:tcW w:w="3690" w:type="dxa"/>
            <w:gridSpan w:val="3"/>
            <w:vAlign w:val="bottom"/>
            <w:hideMark/>
          </w:tcPr>
          <w:p w14:paraId="27FF2115" w14:textId="77777777" w:rsidR="002E75D0" w:rsidRPr="00941748" w:rsidRDefault="002E75D0" w:rsidP="0031116D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b/>
                <w:bCs/>
                <w:sz w:val="30"/>
                <w:szCs w:val="30"/>
                <w:rtl/>
                <w:cs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E75D0" w:rsidRPr="00941748" w14:paraId="22140142" w14:textId="77777777" w:rsidTr="00D079C1">
        <w:trPr>
          <w:cantSplit/>
          <w:tblHeader/>
        </w:trPr>
        <w:tc>
          <w:tcPr>
            <w:tcW w:w="5587" w:type="dxa"/>
            <w:hideMark/>
          </w:tcPr>
          <w:p w14:paraId="3198D7B7" w14:textId="77777777" w:rsidR="002E75D0" w:rsidRPr="00941748" w:rsidRDefault="002E75D0" w:rsidP="00D079C1">
            <w:pPr>
              <w:tabs>
                <w:tab w:val="left" w:pos="1001"/>
              </w:tabs>
              <w:spacing w:line="240" w:lineRule="auto"/>
              <w:ind w:left="180" w:hanging="180"/>
              <w:rPr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  <w:hideMark/>
          </w:tcPr>
          <w:p w14:paraId="4F9855C8" w14:textId="77777777" w:rsidR="002E75D0" w:rsidRPr="00941748" w:rsidRDefault="002E75D0" w:rsidP="00D079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21FB7E1" w14:textId="77777777" w:rsidR="002E75D0" w:rsidRPr="00941748" w:rsidRDefault="002E75D0" w:rsidP="00D079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hideMark/>
          </w:tcPr>
          <w:p w14:paraId="35DE0935" w14:textId="77777777" w:rsidR="002E75D0" w:rsidRPr="00941748" w:rsidRDefault="002E75D0" w:rsidP="00D079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E75D0" w:rsidRPr="00941748" w14:paraId="1D3F25A4" w14:textId="77777777" w:rsidTr="00D079C1">
        <w:trPr>
          <w:cantSplit/>
          <w:tblHeader/>
        </w:trPr>
        <w:tc>
          <w:tcPr>
            <w:tcW w:w="5587" w:type="dxa"/>
            <w:hideMark/>
          </w:tcPr>
          <w:p w14:paraId="748113FF" w14:textId="77777777" w:rsidR="002E75D0" w:rsidRPr="00941748" w:rsidRDefault="002E75D0" w:rsidP="00D079C1">
            <w:pPr>
              <w:spacing w:line="240" w:lineRule="auto"/>
              <w:ind w:left="180" w:hanging="18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6E9015E" w14:textId="77777777" w:rsidR="002E75D0" w:rsidRPr="00941748" w:rsidRDefault="002E75D0" w:rsidP="00D079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03E64400" w14:textId="77777777" w:rsidR="002E75D0" w:rsidRPr="00941748" w:rsidRDefault="002E75D0" w:rsidP="00D079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hideMark/>
          </w:tcPr>
          <w:p w14:paraId="33CB671A" w14:textId="77777777" w:rsidR="002E75D0" w:rsidRPr="00941748" w:rsidRDefault="002E75D0" w:rsidP="00D079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41748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</w:tr>
      <w:tr w:rsidR="00266D0C" w:rsidRPr="00941748" w14:paraId="3B21AA74" w14:textId="77777777" w:rsidTr="00D079C1">
        <w:trPr>
          <w:cantSplit/>
          <w:tblHeader/>
        </w:trPr>
        <w:tc>
          <w:tcPr>
            <w:tcW w:w="5587" w:type="dxa"/>
          </w:tcPr>
          <w:p w14:paraId="1A93CC36" w14:textId="77777777" w:rsidR="00266D0C" w:rsidRPr="00941748" w:rsidRDefault="00266D0C" w:rsidP="00D079C1">
            <w:pPr>
              <w:spacing w:line="240" w:lineRule="auto"/>
              <w:ind w:left="180" w:hanging="18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hideMark/>
          </w:tcPr>
          <w:p w14:paraId="330DFFF8" w14:textId="77777777" w:rsidR="00266D0C" w:rsidRPr="00941748" w:rsidRDefault="00266D0C" w:rsidP="00D079C1">
            <w:pPr>
              <w:pStyle w:val="acctfourfigures"/>
              <w:spacing w:line="240" w:lineRule="auto"/>
              <w:ind w:left="-79" w:right="-73"/>
              <w:jc w:val="center"/>
              <w:rPr>
                <w:sz w:val="30"/>
                <w:szCs w:val="30"/>
              </w:rPr>
            </w:pPr>
            <w:r w:rsidRPr="0094174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4174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4174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4174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E75D0" w:rsidRPr="00941748" w14:paraId="42534CDF" w14:textId="77777777" w:rsidTr="00D079C1">
        <w:trPr>
          <w:cantSplit/>
        </w:trPr>
        <w:tc>
          <w:tcPr>
            <w:tcW w:w="5587" w:type="dxa"/>
            <w:hideMark/>
          </w:tcPr>
          <w:p w14:paraId="15950A6C" w14:textId="77777777" w:rsidR="002E75D0" w:rsidRPr="00941748" w:rsidRDefault="00D079C1" w:rsidP="00F75731">
            <w:pPr>
              <w:tabs>
                <w:tab w:val="decimal" w:pos="510"/>
              </w:tabs>
              <w:spacing w:line="240" w:lineRule="auto"/>
              <w:ind w:left="180" w:hanging="90"/>
              <w:rPr>
                <w:b/>
                <w:bCs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417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447E1E" w:rsidRPr="009417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47E1E" w:rsidRPr="00941748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F75731" w:rsidRPr="00941748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800" w:type="dxa"/>
          </w:tcPr>
          <w:p w14:paraId="11BD8264" w14:textId="77777777" w:rsidR="002E75D0" w:rsidRPr="00941748" w:rsidRDefault="002E75D0" w:rsidP="00D079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3FEFCD" w14:textId="77777777" w:rsidR="002E75D0" w:rsidRPr="00941748" w:rsidRDefault="002E75D0" w:rsidP="00D079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5DF4B29" w14:textId="77777777" w:rsidR="002E75D0" w:rsidRPr="00941748" w:rsidRDefault="002E75D0" w:rsidP="00D079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30"/>
                <w:szCs w:val="30"/>
              </w:rPr>
            </w:pPr>
          </w:p>
        </w:tc>
      </w:tr>
      <w:tr w:rsidR="002E75D0" w:rsidRPr="00941748" w14:paraId="383AF73A" w14:textId="77777777" w:rsidTr="00D079C1">
        <w:trPr>
          <w:cantSplit/>
        </w:trPr>
        <w:tc>
          <w:tcPr>
            <w:tcW w:w="5587" w:type="dxa"/>
            <w:hideMark/>
          </w:tcPr>
          <w:p w14:paraId="10B8CCD9" w14:textId="77777777" w:rsidR="002E75D0" w:rsidRPr="00941748" w:rsidRDefault="00D53523" w:rsidP="00370261">
            <w:pPr>
              <w:spacing w:line="240" w:lineRule="auto"/>
              <w:ind w:left="191" w:hanging="101"/>
              <w:rPr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800" w:type="dxa"/>
          </w:tcPr>
          <w:p w14:paraId="1C975F66" w14:textId="77777777" w:rsidR="002E75D0" w:rsidRPr="00941748" w:rsidRDefault="002E75D0" w:rsidP="00D079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633993A" w14:textId="77777777" w:rsidR="002E75D0" w:rsidRPr="00941748" w:rsidRDefault="002E75D0" w:rsidP="00D079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348A49B8" w14:textId="77777777" w:rsidR="002E75D0" w:rsidRPr="00941748" w:rsidRDefault="002E75D0" w:rsidP="00D079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</w:tr>
      <w:tr w:rsidR="002E75D0" w:rsidRPr="00941748" w14:paraId="56EB8F18" w14:textId="77777777" w:rsidTr="00D079C1">
        <w:trPr>
          <w:cantSplit/>
        </w:trPr>
        <w:tc>
          <w:tcPr>
            <w:tcW w:w="5587" w:type="dxa"/>
            <w:hideMark/>
          </w:tcPr>
          <w:p w14:paraId="492B4EAD" w14:textId="77777777" w:rsidR="002E75D0" w:rsidRPr="00941748" w:rsidRDefault="002E75D0" w:rsidP="00D53523">
            <w:pPr>
              <w:tabs>
                <w:tab w:val="decimal" w:pos="510"/>
              </w:tabs>
              <w:spacing w:line="240" w:lineRule="auto"/>
              <w:ind w:left="191" w:hanging="101"/>
              <w:rPr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800" w:type="dxa"/>
          </w:tcPr>
          <w:p w14:paraId="1D761E30" w14:textId="06FD80FB" w:rsidR="002E75D0" w:rsidRPr="00941748" w:rsidRDefault="00E66C8D" w:rsidP="00E6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55,267</w:t>
            </w:r>
          </w:p>
        </w:tc>
        <w:tc>
          <w:tcPr>
            <w:tcW w:w="270" w:type="dxa"/>
          </w:tcPr>
          <w:p w14:paraId="5770DB06" w14:textId="77777777" w:rsidR="002E75D0" w:rsidRPr="00941748" w:rsidRDefault="002E75D0" w:rsidP="00D0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F8F48E0" w14:textId="548BED54" w:rsidR="002E75D0" w:rsidRPr="00941748" w:rsidRDefault="00E66C8D" w:rsidP="00E6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55,267</w:t>
            </w:r>
          </w:p>
        </w:tc>
      </w:tr>
      <w:tr w:rsidR="00370261" w:rsidRPr="00941748" w14:paraId="4DF94311" w14:textId="77777777" w:rsidTr="00D079C1">
        <w:trPr>
          <w:cantSplit/>
        </w:trPr>
        <w:tc>
          <w:tcPr>
            <w:tcW w:w="5587" w:type="dxa"/>
          </w:tcPr>
          <w:p w14:paraId="25DD5DC4" w14:textId="77777777" w:rsidR="00370261" w:rsidRPr="00941748" w:rsidRDefault="00370261" w:rsidP="00D53523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862FE12" w14:textId="77777777" w:rsidR="00370261" w:rsidRPr="00941748" w:rsidRDefault="00370261" w:rsidP="00D0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B9D886" w14:textId="77777777" w:rsidR="00370261" w:rsidRPr="00941748" w:rsidRDefault="00370261" w:rsidP="00D0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CB45A4F" w14:textId="77777777" w:rsidR="00370261" w:rsidRPr="00941748" w:rsidRDefault="00370261" w:rsidP="00D0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0261" w:rsidRPr="00941748" w14:paraId="5BE90BE4" w14:textId="77777777" w:rsidTr="00D079C1">
        <w:trPr>
          <w:cantSplit/>
        </w:trPr>
        <w:tc>
          <w:tcPr>
            <w:tcW w:w="5587" w:type="dxa"/>
          </w:tcPr>
          <w:p w14:paraId="6E8ED01E" w14:textId="77777777" w:rsidR="00370261" w:rsidRPr="00941748" w:rsidRDefault="00447E1E" w:rsidP="0063232D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9417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63232D" w:rsidRPr="00941748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800" w:type="dxa"/>
          </w:tcPr>
          <w:p w14:paraId="77D31325" w14:textId="77777777" w:rsidR="00370261" w:rsidRPr="00941748" w:rsidRDefault="00370261" w:rsidP="00D0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926335" w14:textId="77777777" w:rsidR="00370261" w:rsidRPr="00941748" w:rsidRDefault="00370261" w:rsidP="00D0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5F4D054" w14:textId="77777777" w:rsidR="00370261" w:rsidRPr="00941748" w:rsidRDefault="00370261" w:rsidP="00D0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0261" w:rsidRPr="00941748" w14:paraId="76B25CD7" w14:textId="77777777" w:rsidTr="00D079C1">
        <w:trPr>
          <w:cantSplit/>
        </w:trPr>
        <w:tc>
          <w:tcPr>
            <w:tcW w:w="5587" w:type="dxa"/>
          </w:tcPr>
          <w:p w14:paraId="167A20D1" w14:textId="77777777" w:rsidR="00370261" w:rsidRPr="00941748" w:rsidRDefault="00370261" w:rsidP="00370261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800" w:type="dxa"/>
          </w:tcPr>
          <w:p w14:paraId="6649B67C" w14:textId="77777777" w:rsidR="00370261" w:rsidRPr="00941748" w:rsidRDefault="00370261" w:rsidP="00D0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EA949B" w14:textId="77777777" w:rsidR="00370261" w:rsidRPr="00941748" w:rsidRDefault="00370261" w:rsidP="00D0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653C4D1" w14:textId="77777777" w:rsidR="00370261" w:rsidRPr="00941748" w:rsidRDefault="00370261" w:rsidP="00D0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0261" w:rsidRPr="00941748" w14:paraId="15C2AC50" w14:textId="77777777" w:rsidTr="00D079C1">
        <w:trPr>
          <w:cantSplit/>
        </w:trPr>
        <w:tc>
          <w:tcPr>
            <w:tcW w:w="5587" w:type="dxa"/>
          </w:tcPr>
          <w:p w14:paraId="33A098EB" w14:textId="77777777" w:rsidR="00370261" w:rsidRPr="00941748" w:rsidRDefault="00370261" w:rsidP="00370261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800" w:type="dxa"/>
          </w:tcPr>
          <w:p w14:paraId="3317501B" w14:textId="77777777" w:rsidR="00370261" w:rsidRPr="00941748" w:rsidRDefault="0063232D" w:rsidP="005B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59,498</w:t>
            </w:r>
          </w:p>
        </w:tc>
        <w:tc>
          <w:tcPr>
            <w:tcW w:w="270" w:type="dxa"/>
          </w:tcPr>
          <w:p w14:paraId="2068E265" w14:textId="77777777" w:rsidR="00370261" w:rsidRPr="00941748" w:rsidRDefault="00370261" w:rsidP="00D0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2C1F436" w14:textId="77777777" w:rsidR="00370261" w:rsidRPr="00941748" w:rsidRDefault="0063232D" w:rsidP="005B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59,498</w:t>
            </w:r>
          </w:p>
        </w:tc>
      </w:tr>
    </w:tbl>
    <w:p w14:paraId="685933BB" w14:textId="77777777" w:rsidR="00A8782A" w:rsidRPr="00941748" w:rsidRDefault="00A8782A" w:rsidP="007E5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09"/>
        <w:gridCol w:w="1530"/>
        <w:gridCol w:w="180"/>
        <w:gridCol w:w="1440"/>
        <w:gridCol w:w="270"/>
        <w:gridCol w:w="1530"/>
      </w:tblGrid>
      <w:tr w:rsidR="00B157E6" w:rsidRPr="00941748" w14:paraId="7512FDC2" w14:textId="77777777" w:rsidTr="00653D59">
        <w:trPr>
          <w:cantSplit/>
          <w:tblHeader/>
        </w:trPr>
        <w:tc>
          <w:tcPr>
            <w:tcW w:w="4309" w:type="dxa"/>
            <w:vAlign w:val="bottom"/>
            <w:hideMark/>
          </w:tcPr>
          <w:p w14:paraId="41226F64" w14:textId="77777777" w:rsidR="00B157E6" w:rsidRPr="00941748" w:rsidRDefault="00B157E6" w:rsidP="005919E5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rPr>
                <w:sz w:val="30"/>
                <w:szCs w:val="30"/>
                <w:lang w:bidi="th-TH"/>
              </w:rPr>
            </w:pPr>
          </w:p>
        </w:tc>
        <w:tc>
          <w:tcPr>
            <w:tcW w:w="4950" w:type="dxa"/>
            <w:gridSpan w:val="5"/>
            <w:vAlign w:val="bottom"/>
            <w:hideMark/>
          </w:tcPr>
          <w:p w14:paraId="61181CBA" w14:textId="77777777" w:rsidR="00B157E6" w:rsidRPr="00941748" w:rsidRDefault="00B157E6" w:rsidP="005919E5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94174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157E6" w:rsidRPr="00941748" w14:paraId="1219FDC6" w14:textId="77777777" w:rsidTr="00653D59">
        <w:trPr>
          <w:cantSplit/>
          <w:tblHeader/>
        </w:trPr>
        <w:tc>
          <w:tcPr>
            <w:tcW w:w="4309" w:type="dxa"/>
            <w:hideMark/>
          </w:tcPr>
          <w:p w14:paraId="749DF4C8" w14:textId="77777777" w:rsidR="00B157E6" w:rsidRPr="00941748" w:rsidRDefault="00B157E6" w:rsidP="005919E5">
            <w:pPr>
              <w:tabs>
                <w:tab w:val="left" w:pos="1001"/>
              </w:tabs>
              <w:spacing w:line="240" w:lineRule="auto"/>
              <w:ind w:left="180" w:hanging="180"/>
              <w:rPr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hideMark/>
          </w:tcPr>
          <w:p w14:paraId="6AC49FDA" w14:textId="77777777" w:rsidR="00B157E6" w:rsidRPr="00941748" w:rsidRDefault="00B157E6" w:rsidP="005919E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4357080" w14:textId="77777777" w:rsidR="00B157E6" w:rsidRPr="00941748" w:rsidRDefault="00B157E6" w:rsidP="005919E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61298D2E" w14:textId="77777777" w:rsidR="00B157E6" w:rsidRPr="00941748" w:rsidRDefault="00B157E6" w:rsidP="005919E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1116D" w:rsidRPr="00941748" w14:paraId="0E5D1F8A" w14:textId="77777777" w:rsidTr="00653D59">
        <w:trPr>
          <w:cantSplit/>
          <w:trHeight w:val="317"/>
          <w:tblHeader/>
        </w:trPr>
        <w:tc>
          <w:tcPr>
            <w:tcW w:w="4309" w:type="dxa"/>
            <w:hideMark/>
          </w:tcPr>
          <w:p w14:paraId="0A29432A" w14:textId="77777777" w:rsidR="0031116D" w:rsidRPr="00941748" w:rsidRDefault="0031116D" w:rsidP="005919E5">
            <w:pPr>
              <w:spacing w:line="240" w:lineRule="auto"/>
              <w:ind w:left="180" w:hanging="18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C025881" w14:textId="77777777" w:rsidR="0031116D" w:rsidRPr="00941748" w:rsidRDefault="0031116D" w:rsidP="005919E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14:paraId="310A3A2F" w14:textId="77777777" w:rsidR="0031116D" w:rsidRPr="00941748" w:rsidRDefault="0031116D" w:rsidP="005919E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hideMark/>
          </w:tcPr>
          <w:p w14:paraId="7066F783" w14:textId="77777777" w:rsidR="0031116D" w:rsidRPr="00941748" w:rsidRDefault="0031116D" w:rsidP="005919E5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41748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9323FA5" w14:textId="77777777" w:rsidR="0031116D" w:rsidRPr="00941748" w:rsidRDefault="0031116D" w:rsidP="005919E5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57C07BE0" w14:textId="77777777" w:rsidR="0031116D" w:rsidRPr="00941748" w:rsidRDefault="00B157E6" w:rsidP="005919E5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157E6" w:rsidRPr="00941748" w14:paraId="73F8F511" w14:textId="77777777" w:rsidTr="00653D59">
        <w:trPr>
          <w:cantSplit/>
          <w:tblHeader/>
        </w:trPr>
        <w:tc>
          <w:tcPr>
            <w:tcW w:w="4309" w:type="dxa"/>
          </w:tcPr>
          <w:p w14:paraId="258F9879" w14:textId="77777777" w:rsidR="00B157E6" w:rsidRPr="00941748" w:rsidRDefault="00B157E6" w:rsidP="005919E5">
            <w:pPr>
              <w:spacing w:line="240" w:lineRule="auto"/>
              <w:ind w:left="180" w:hanging="18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950" w:type="dxa"/>
            <w:gridSpan w:val="5"/>
            <w:hideMark/>
          </w:tcPr>
          <w:p w14:paraId="10D91B4C" w14:textId="77777777" w:rsidR="00B157E6" w:rsidRPr="00941748" w:rsidRDefault="00B157E6" w:rsidP="005919E5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4174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4174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4174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1116D" w:rsidRPr="00941748" w14:paraId="726775A4" w14:textId="77777777" w:rsidTr="00653D59">
        <w:trPr>
          <w:cantSplit/>
        </w:trPr>
        <w:tc>
          <w:tcPr>
            <w:tcW w:w="4309" w:type="dxa"/>
            <w:hideMark/>
          </w:tcPr>
          <w:p w14:paraId="30DE91CD" w14:textId="77777777" w:rsidR="0031116D" w:rsidRPr="00941748" w:rsidRDefault="0031116D" w:rsidP="00F75731">
            <w:pPr>
              <w:tabs>
                <w:tab w:val="decimal" w:pos="510"/>
              </w:tabs>
              <w:spacing w:line="240" w:lineRule="auto"/>
              <w:ind w:left="180" w:hanging="90"/>
              <w:rPr>
                <w:b/>
                <w:bCs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417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447E1E" w:rsidRPr="009417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47E1E" w:rsidRPr="00941748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F75731" w:rsidRPr="00941748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530" w:type="dxa"/>
          </w:tcPr>
          <w:p w14:paraId="658C2C6E" w14:textId="77777777" w:rsidR="0031116D" w:rsidRPr="00941748" w:rsidRDefault="0031116D" w:rsidP="005919E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D915253" w14:textId="77777777" w:rsidR="0031116D" w:rsidRPr="00941748" w:rsidRDefault="0031116D" w:rsidP="005919E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10163D" w14:textId="77777777" w:rsidR="0031116D" w:rsidRPr="00941748" w:rsidRDefault="0031116D" w:rsidP="005919E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320512" w14:textId="77777777" w:rsidR="0031116D" w:rsidRPr="00941748" w:rsidRDefault="0031116D" w:rsidP="005919E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0F92E07" w14:textId="77777777" w:rsidR="0031116D" w:rsidRPr="00941748" w:rsidRDefault="0031116D" w:rsidP="005919E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30"/>
                <w:szCs w:val="30"/>
              </w:rPr>
            </w:pPr>
          </w:p>
        </w:tc>
      </w:tr>
      <w:tr w:rsidR="0031116D" w:rsidRPr="00941748" w14:paraId="57F488B3" w14:textId="77777777" w:rsidTr="00653D59">
        <w:trPr>
          <w:cantSplit/>
        </w:trPr>
        <w:tc>
          <w:tcPr>
            <w:tcW w:w="4309" w:type="dxa"/>
            <w:hideMark/>
          </w:tcPr>
          <w:p w14:paraId="06191024" w14:textId="77777777" w:rsidR="0031116D" w:rsidRPr="00941748" w:rsidRDefault="0031116D" w:rsidP="00653D59">
            <w:pPr>
              <w:spacing w:line="240" w:lineRule="auto"/>
              <w:ind w:left="191" w:hanging="101"/>
              <w:rPr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</w:t>
            </w:r>
            <w:r w:rsidR="00653D59"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</w:t>
            </w:r>
            <w:r w:rsidR="00653D59" w:rsidRPr="009417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530" w:type="dxa"/>
          </w:tcPr>
          <w:p w14:paraId="0A8CE1F7" w14:textId="77777777" w:rsidR="0031116D" w:rsidRPr="00941748" w:rsidRDefault="0031116D" w:rsidP="005919E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9C56CA3" w14:textId="77777777" w:rsidR="0031116D" w:rsidRPr="00941748" w:rsidRDefault="0031116D" w:rsidP="005919E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05E593FE" w14:textId="77777777" w:rsidR="0031116D" w:rsidRPr="00941748" w:rsidRDefault="0031116D" w:rsidP="005919E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536B2487" w14:textId="77777777" w:rsidR="0031116D" w:rsidRPr="00941748" w:rsidRDefault="0031116D" w:rsidP="005919E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14:paraId="50654428" w14:textId="77777777" w:rsidR="0031116D" w:rsidRPr="00941748" w:rsidRDefault="0031116D" w:rsidP="005919E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</w:tr>
      <w:tr w:rsidR="0031116D" w:rsidRPr="00941748" w14:paraId="141D392C" w14:textId="77777777" w:rsidTr="00653D59">
        <w:trPr>
          <w:cantSplit/>
        </w:trPr>
        <w:tc>
          <w:tcPr>
            <w:tcW w:w="4309" w:type="dxa"/>
            <w:hideMark/>
          </w:tcPr>
          <w:p w14:paraId="5B2D1085" w14:textId="77777777" w:rsidR="0031116D" w:rsidRPr="00941748" w:rsidRDefault="0031116D" w:rsidP="005919E5">
            <w:pPr>
              <w:tabs>
                <w:tab w:val="decimal" w:pos="510"/>
              </w:tabs>
              <w:spacing w:line="240" w:lineRule="auto"/>
              <w:ind w:left="191" w:hanging="101"/>
              <w:rPr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530" w:type="dxa"/>
          </w:tcPr>
          <w:p w14:paraId="6ADFA1D2" w14:textId="2136513E" w:rsidR="0031116D" w:rsidRPr="00941748" w:rsidRDefault="00E66C8D" w:rsidP="00E6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55,267</w:t>
            </w:r>
          </w:p>
        </w:tc>
        <w:tc>
          <w:tcPr>
            <w:tcW w:w="180" w:type="dxa"/>
          </w:tcPr>
          <w:p w14:paraId="204FD786" w14:textId="77777777" w:rsidR="0031116D" w:rsidRPr="00941748" w:rsidRDefault="0031116D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0BE840" w14:textId="061CC072" w:rsidR="0031116D" w:rsidRPr="00941748" w:rsidRDefault="00E66C8D" w:rsidP="00E6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55,267</w:t>
            </w:r>
          </w:p>
        </w:tc>
        <w:tc>
          <w:tcPr>
            <w:tcW w:w="270" w:type="dxa"/>
          </w:tcPr>
          <w:p w14:paraId="0DD9BE6A" w14:textId="77777777" w:rsidR="0031116D" w:rsidRPr="00941748" w:rsidRDefault="0031116D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56A8FD8" w14:textId="1FD37934" w:rsidR="0031116D" w:rsidRPr="00941748" w:rsidRDefault="00E66C8D" w:rsidP="00E6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55,267</w:t>
            </w:r>
          </w:p>
        </w:tc>
      </w:tr>
      <w:tr w:rsidR="00653D59" w:rsidRPr="00941748" w14:paraId="3BE64F89" w14:textId="77777777" w:rsidTr="0068430F">
        <w:trPr>
          <w:cantSplit/>
        </w:trPr>
        <w:tc>
          <w:tcPr>
            <w:tcW w:w="5839" w:type="dxa"/>
            <w:gridSpan w:val="2"/>
          </w:tcPr>
          <w:p w14:paraId="40270F72" w14:textId="77777777" w:rsidR="00653D59" w:rsidRPr="00941748" w:rsidRDefault="00653D59" w:rsidP="00653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9417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80" w:type="dxa"/>
          </w:tcPr>
          <w:p w14:paraId="358866AD" w14:textId="77777777" w:rsidR="00653D59" w:rsidRPr="00941748" w:rsidRDefault="00653D59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D7C1A8" w14:textId="77777777" w:rsidR="00653D59" w:rsidRPr="00941748" w:rsidRDefault="00653D59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2D1676" w14:textId="77777777" w:rsidR="00653D59" w:rsidRPr="00941748" w:rsidRDefault="00653D59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8C36AD5" w14:textId="77777777" w:rsidR="00653D59" w:rsidRPr="00941748" w:rsidRDefault="00653D59" w:rsidP="00B1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30B3" w:rsidRPr="00941748" w14:paraId="76E697BD" w14:textId="77777777" w:rsidTr="00653D59">
        <w:trPr>
          <w:cantSplit/>
        </w:trPr>
        <w:tc>
          <w:tcPr>
            <w:tcW w:w="4309" w:type="dxa"/>
          </w:tcPr>
          <w:p w14:paraId="0D8612AA" w14:textId="77777777" w:rsidR="009130B3" w:rsidRPr="00941748" w:rsidRDefault="009130B3" w:rsidP="005919E5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530" w:type="dxa"/>
          </w:tcPr>
          <w:p w14:paraId="6B86B9B4" w14:textId="277FABF9" w:rsidR="009130B3" w:rsidRPr="00941748" w:rsidRDefault="00E66C8D" w:rsidP="00E6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1,530,968</w:t>
            </w:r>
          </w:p>
        </w:tc>
        <w:tc>
          <w:tcPr>
            <w:tcW w:w="180" w:type="dxa"/>
          </w:tcPr>
          <w:p w14:paraId="2A8F2634" w14:textId="77777777" w:rsidR="009130B3" w:rsidRPr="00941748" w:rsidRDefault="009130B3" w:rsidP="00D9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B95D73" w14:textId="627CD95A" w:rsidR="009130B3" w:rsidRPr="00941748" w:rsidRDefault="00E66C8D" w:rsidP="00E6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42E655" w14:textId="77777777" w:rsidR="009130B3" w:rsidRPr="00941748" w:rsidRDefault="009130B3" w:rsidP="00D9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B8B37C1" w14:textId="767024FA" w:rsidR="009130B3" w:rsidRPr="00941748" w:rsidRDefault="00E66C8D" w:rsidP="00E6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1,530,968</w:t>
            </w:r>
          </w:p>
        </w:tc>
      </w:tr>
      <w:tr w:rsidR="009130B3" w:rsidRPr="00941748" w14:paraId="1ABBC9CB" w14:textId="77777777" w:rsidTr="00653D59">
        <w:trPr>
          <w:cantSplit/>
        </w:trPr>
        <w:tc>
          <w:tcPr>
            <w:tcW w:w="4309" w:type="dxa"/>
          </w:tcPr>
          <w:p w14:paraId="1EF0BECA" w14:textId="77777777" w:rsidR="009130B3" w:rsidRPr="00941748" w:rsidRDefault="009130B3" w:rsidP="005919E5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30"/>
                <w:szCs w:val="30"/>
              </w:rPr>
            </w:pPr>
          </w:p>
          <w:p w14:paraId="07582972" w14:textId="77777777" w:rsidR="003533EF" w:rsidRPr="00941748" w:rsidRDefault="003533EF" w:rsidP="005919E5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C3AB096" w14:textId="77777777" w:rsidR="009130B3" w:rsidRPr="00941748" w:rsidRDefault="009130B3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9550D8" w14:textId="77777777" w:rsidR="009130B3" w:rsidRPr="00941748" w:rsidRDefault="009130B3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4B4CF4" w14:textId="77777777" w:rsidR="009130B3" w:rsidRPr="00941748" w:rsidRDefault="009130B3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D4085A" w14:textId="77777777" w:rsidR="009130B3" w:rsidRPr="00941748" w:rsidRDefault="009130B3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514B20" w14:textId="77777777" w:rsidR="009130B3" w:rsidRPr="00941748" w:rsidRDefault="009130B3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30B3" w:rsidRPr="00941748" w14:paraId="5DD4956F" w14:textId="77777777" w:rsidTr="00653D59">
        <w:trPr>
          <w:cantSplit/>
        </w:trPr>
        <w:tc>
          <w:tcPr>
            <w:tcW w:w="4309" w:type="dxa"/>
          </w:tcPr>
          <w:p w14:paraId="313928F2" w14:textId="77777777" w:rsidR="009130B3" w:rsidRPr="00941748" w:rsidRDefault="009130B3" w:rsidP="0063232D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t xml:space="preserve">30 </w:t>
            </w:r>
            <w:r w:rsidRPr="009417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63232D" w:rsidRPr="00941748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530" w:type="dxa"/>
          </w:tcPr>
          <w:p w14:paraId="78E4883A" w14:textId="77777777" w:rsidR="009130B3" w:rsidRPr="00941748" w:rsidRDefault="009130B3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4B21BD" w14:textId="77777777" w:rsidR="009130B3" w:rsidRPr="00941748" w:rsidRDefault="009130B3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5A357D" w14:textId="77777777" w:rsidR="009130B3" w:rsidRPr="00941748" w:rsidRDefault="009130B3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C2D08D" w14:textId="77777777" w:rsidR="009130B3" w:rsidRPr="00941748" w:rsidRDefault="009130B3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C7B0C0" w14:textId="77777777" w:rsidR="009130B3" w:rsidRPr="00941748" w:rsidRDefault="009130B3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30B3" w:rsidRPr="00941748" w14:paraId="7DF63DCB" w14:textId="77777777" w:rsidTr="00653D59">
        <w:trPr>
          <w:cantSplit/>
        </w:trPr>
        <w:tc>
          <w:tcPr>
            <w:tcW w:w="4309" w:type="dxa"/>
          </w:tcPr>
          <w:p w14:paraId="3F759B71" w14:textId="77777777" w:rsidR="009130B3" w:rsidRPr="00941748" w:rsidRDefault="009130B3" w:rsidP="00653D59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</w:t>
            </w:r>
            <w:r w:rsidR="00653D59"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</w:t>
            </w: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ดมูลค่าด้วยมูลค่ายุติธรรม</w:t>
            </w:r>
          </w:p>
        </w:tc>
        <w:tc>
          <w:tcPr>
            <w:tcW w:w="1530" w:type="dxa"/>
          </w:tcPr>
          <w:p w14:paraId="1DD908E8" w14:textId="77777777" w:rsidR="009130B3" w:rsidRPr="00941748" w:rsidRDefault="009130B3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A37715E" w14:textId="77777777" w:rsidR="009130B3" w:rsidRPr="00941748" w:rsidRDefault="009130B3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04E8C2" w14:textId="77777777" w:rsidR="009130B3" w:rsidRPr="00941748" w:rsidRDefault="009130B3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22A80" w14:textId="77777777" w:rsidR="009130B3" w:rsidRPr="00941748" w:rsidRDefault="009130B3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8054A09" w14:textId="77777777" w:rsidR="009130B3" w:rsidRPr="00941748" w:rsidRDefault="009130B3" w:rsidP="0059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30B3" w:rsidRPr="00941748" w14:paraId="1E73192A" w14:textId="77777777" w:rsidTr="00653D59">
        <w:trPr>
          <w:cantSplit/>
        </w:trPr>
        <w:tc>
          <w:tcPr>
            <w:tcW w:w="4309" w:type="dxa"/>
          </w:tcPr>
          <w:p w14:paraId="6AAD7EC4" w14:textId="77777777" w:rsidR="009130B3" w:rsidRPr="00941748" w:rsidRDefault="009130B3" w:rsidP="004F45B7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530" w:type="dxa"/>
          </w:tcPr>
          <w:p w14:paraId="1CE5264F" w14:textId="77777777" w:rsidR="009130B3" w:rsidRPr="00941748" w:rsidRDefault="0063232D" w:rsidP="004F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59,498</w:t>
            </w:r>
          </w:p>
        </w:tc>
        <w:tc>
          <w:tcPr>
            <w:tcW w:w="180" w:type="dxa"/>
          </w:tcPr>
          <w:p w14:paraId="1DFB56E7" w14:textId="77777777" w:rsidR="009130B3" w:rsidRPr="00941748" w:rsidRDefault="009130B3" w:rsidP="004F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41AA38" w14:textId="77777777" w:rsidR="009130B3" w:rsidRPr="00941748" w:rsidRDefault="0063232D" w:rsidP="004F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59,498</w:t>
            </w:r>
          </w:p>
        </w:tc>
        <w:tc>
          <w:tcPr>
            <w:tcW w:w="270" w:type="dxa"/>
          </w:tcPr>
          <w:p w14:paraId="482BF910" w14:textId="77777777" w:rsidR="009130B3" w:rsidRPr="00941748" w:rsidRDefault="009130B3" w:rsidP="004F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9FEC908" w14:textId="77777777" w:rsidR="009130B3" w:rsidRPr="00941748" w:rsidRDefault="0063232D" w:rsidP="004F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59,498</w:t>
            </w:r>
          </w:p>
        </w:tc>
      </w:tr>
      <w:tr w:rsidR="00653D59" w:rsidRPr="00941748" w14:paraId="28BC4331" w14:textId="77777777" w:rsidTr="0068430F">
        <w:trPr>
          <w:cantSplit/>
        </w:trPr>
        <w:tc>
          <w:tcPr>
            <w:tcW w:w="5839" w:type="dxa"/>
            <w:gridSpan w:val="2"/>
          </w:tcPr>
          <w:p w14:paraId="40993141" w14:textId="77777777" w:rsidR="00653D59" w:rsidRPr="00941748" w:rsidRDefault="00653D59" w:rsidP="00653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ind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80" w:type="dxa"/>
          </w:tcPr>
          <w:p w14:paraId="50037203" w14:textId="77777777" w:rsidR="00653D59" w:rsidRPr="00941748" w:rsidRDefault="00653D59" w:rsidP="004F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39D068" w14:textId="77777777" w:rsidR="00653D59" w:rsidRPr="00941748" w:rsidRDefault="00653D59" w:rsidP="004F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CEE29" w14:textId="77777777" w:rsidR="00653D59" w:rsidRPr="00941748" w:rsidRDefault="00653D59" w:rsidP="004F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D498692" w14:textId="77777777" w:rsidR="00653D59" w:rsidRPr="00941748" w:rsidRDefault="00653D59" w:rsidP="004F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30B3" w:rsidRPr="00941748" w14:paraId="5375728B" w14:textId="77777777" w:rsidTr="00653D59">
        <w:trPr>
          <w:cantSplit/>
        </w:trPr>
        <w:tc>
          <w:tcPr>
            <w:tcW w:w="4309" w:type="dxa"/>
          </w:tcPr>
          <w:p w14:paraId="596A7276" w14:textId="77777777" w:rsidR="009130B3" w:rsidRPr="00941748" w:rsidRDefault="009130B3" w:rsidP="004F45B7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530" w:type="dxa"/>
          </w:tcPr>
          <w:p w14:paraId="63B5F387" w14:textId="77777777" w:rsidR="009130B3" w:rsidRPr="00941748" w:rsidRDefault="009130B3" w:rsidP="004F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1,530,968</w:t>
            </w:r>
          </w:p>
        </w:tc>
        <w:tc>
          <w:tcPr>
            <w:tcW w:w="180" w:type="dxa"/>
          </w:tcPr>
          <w:p w14:paraId="564C7A01" w14:textId="77777777" w:rsidR="009130B3" w:rsidRPr="00941748" w:rsidRDefault="009130B3" w:rsidP="004F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F14AC9" w14:textId="77777777" w:rsidR="009130B3" w:rsidRPr="00941748" w:rsidRDefault="009130B3" w:rsidP="004F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CED35E" w14:textId="77777777" w:rsidR="009130B3" w:rsidRPr="00941748" w:rsidRDefault="009130B3" w:rsidP="004F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E8F8887" w14:textId="77777777" w:rsidR="009130B3" w:rsidRPr="00941748" w:rsidRDefault="009130B3" w:rsidP="004F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1,530,968</w:t>
            </w:r>
          </w:p>
        </w:tc>
      </w:tr>
    </w:tbl>
    <w:p w14:paraId="5BB80D9E" w14:textId="77777777" w:rsidR="0031116D" w:rsidRPr="00941748" w:rsidRDefault="0031116D" w:rsidP="00690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4E7ACD2" w14:textId="77777777" w:rsidR="00615927" w:rsidRPr="00941748" w:rsidRDefault="00615927" w:rsidP="006159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 w:firstLine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41748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36DDBA0C" w14:textId="77777777" w:rsidR="00615927" w:rsidRPr="00941748" w:rsidRDefault="00615927" w:rsidP="006159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941748">
        <w:rPr>
          <w:rFonts w:ascii="Angsana New" w:hAnsi="Angsana New" w:cs="Angsana New"/>
          <w:sz w:val="30"/>
          <w:szCs w:val="30"/>
          <w:cs/>
          <w:lang w:val="en-GB"/>
        </w:rPr>
        <w:tab/>
      </w:r>
    </w:p>
    <w:p w14:paraId="73373C51" w14:textId="77777777" w:rsidR="00615927" w:rsidRPr="00941748" w:rsidRDefault="00615927" w:rsidP="006159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ab/>
      </w:r>
      <w:r w:rsidRPr="0094174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ลำดับชั้นของมูลค่ายุติธรรม</w:t>
      </w:r>
    </w:p>
    <w:p w14:paraId="2911E717" w14:textId="77777777" w:rsidR="00615927" w:rsidRPr="00941748" w:rsidRDefault="00615927" w:rsidP="006159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2EDB13FB" w14:textId="77777777" w:rsidR="00615927" w:rsidRPr="00941748" w:rsidRDefault="00615927" w:rsidP="0061592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41748">
        <w:rPr>
          <w:rFonts w:ascii="Angsana New" w:hAnsi="Angsana New" w:cs="Angsana New"/>
          <w:sz w:val="30"/>
          <w:szCs w:val="30"/>
          <w:cs/>
          <w:lang w:bidi="th-TH"/>
        </w:rPr>
        <w:t xml:space="preserve">ตารางข้างต้นวิเคราะห์การวัดมูลค่ายุติธรรมที่เกิดขึ้นประจำสำหรับสินทรัพย์ทางการเงิน การวัดมูลค่ายุติธรรมของตราสารทุนที่เป็นหลักทรัพย์เผื่อขายเป็นเงินลงทุนในตราสารทุนของบริษัท ฝาจีบ จำกัด (มหาชน) ซึ่งจดทะเบียนตราสารทุนในตลาดหลักทรัพย์ และมีการซื้อขายอย่างสม่ำเสมอในปัจจุบัน มูลค่ายุติธรรมของเงินลงทุนถูกประเมินเป็นระดับ </w:t>
      </w:r>
      <w:r w:rsidRPr="00941748">
        <w:rPr>
          <w:rFonts w:ascii="Angsana New" w:hAnsi="Angsana New" w:cs="Angsana New"/>
          <w:sz w:val="30"/>
          <w:szCs w:val="30"/>
          <w:lang w:bidi="th-TH"/>
        </w:rPr>
        <w:t>1</w:t>
      </w:r>
      <w:r w:rsidRPr="00941748">
        <w:rPr>
          <w:rFonts w:ascii="Angsana New" w:hAnsi="Angsana New" w:cs="Angsana New"/>
          <w:sz w:val="30"/>
          <w:szCs w:val="30"/>
          <w:cs/>
          <w:lang w:bidi="th-TH"/>
        </w:rPr>
        <w:t xml:space="preserve"> ของลำดับชั้นมูลค่ายุติธรรม เนื่องจากตราสารทุนดังกล่าวมีราคาซื้อขายในตลาดที่มีสภาพคล่อง ณ วันที่วัดมูลค่า</w:t>
      </w:r>
    </w:p>
    <w:p w14:paraId="259A479F" w14:textId="77777777" w:rsidR="00615927" w:rsidRPr="00941748" w:rsidRDefault="00615927" w:rsidP="006159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</w:p>
    <w:p w14:paraId="2ABA6486" w14:textId="77777777" w:rsidR="00615927" w:rsidRPr="00941748" w:rsidRDefault="00615927" w:rsidP="006159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941748">
        <w:rPr>
          <w:rFonts w:ascii="Angsana New" w:hAnsi="Angsana New" w:cs="Angsana New"/>
          <w:sz w:val="30"/>
          <w:szCs w:val="30"/>
          <w:cs/>
          <w:lang w:val="en-GB"/>
        </w:rPr>
        <w:t>ข้อมูลระดับ 1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 ซึ่งกลุ่มบริษัทสามารถเข้าถึงตลาดนั้น ณ วันที่วัดมูลค่า</w:t>
      </w:r>
      <w:r w:rsidRPr="00941748">
        <w:rPr>
          <w:rFonts w:ascii="Angsana New" w:hAnsi="Angsana New" w:cs="Angsana New"/>
          <w:sz w:val="30"/>
          <w:szCs w:val="30"/>
          <w:cs/>
          <w:lang w:val="en-GB"/>
        </w:rPr>
        <w:tab/>
      </w:r>
    </w:p>
    <w:p w14:paraId="1CAFC946" w14:textId="77777777" w:rsidR="00615927" w:rsidRPr="00941748" w:rsidRDefault="00615927" w:rsidP="00690BA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A77C2C6" w14:textId="77777777" w:rsidR="00ED0CC9" w:rsidRPr="00941748" w:rsidRDefault="00ED0CC9" w:rsidP="00690BA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F78138E" w14:textId="77777777" w:rsidR="00ED0CC9" w:rsidRPr="00941748" w:rsidRDefault="00ED0CC9" w:rsidP="00690BA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C92D81A" w14:textId="77777777" w:rsidR="00ED0CC9" w:rsidRPr="00941748" w:rsidRDefault="00ED0CC9" w:rsidP="00690BA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87902AE" w14:textId="77777777" w:rsidR="00ED0CC9" w:rsidRPr="00941748" w:rsidRDefault="00ED0CC9" w:rsidP="00690BA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568D7FA" w14:textId="77777777" w:rsidR="00ED0CC9" w:rsidRPr="00941748" w:rsidRDefault="00ED0CC9" w:rsidP="00690BA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2327AF2" w14:textId="77777777" w:rsidR="00ED0CC9" w:rsidRPr="00941748" w:rsidRDefault="00ED0CC9" w:rsidP="00690BA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5A369AF" w14:textId="77777777" w:rsidR="00ED0CC9" w:rsidRPr="00941748" w:rsidRDefault="00ED0CC9" w:rsidP="00690BA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91A3B42" w14:textId="77777777" w:rsidR="00ED0CC9" w:rsidRPr="00941748" w:rsidRDefault="00ED0CC9" w:rsidP="00690BA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E604743" w14:textId="77777777" w:rsidR="00ED0CC9" w:rsidRPr="00941748" w:rsidRDefault="00ED0CC9" w:rsidP="00690BA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02C0009" w14:textId="77777777" w:rsidR="004818D9" w:rsidRPr="00941748" w:rsidRDefault="00B269C2" w:rsidP="009E6EC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941748">
        <w:rPr>
          <w:rFonts w:ascii="Angsana New" w:hAnsi="Angsana New"/>
          <w:b/>
          <w:bCs/>
          <w:sz w:val="30"/>
          <w:szCs w:val="30"/>
          <w:cs/>
        </w:rPr>
        <w:lastRenderedPageBreak/>
        <w:t>ภ</w:t>
      </w:r>
      <w:r w:rsidR="004818D9" w:rsidRPr="00941748">
        <w:rPr>
          <w:rFonts w:ascii="Angsana New" w:hAnsi="Angsana New"/>
          <w:b/>
          <w:bCs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p w14:paraId="330A1849" w14:textId="77777777" w:rsidR="00901E79" w:rsidRPr="00941748" w:rsidRDefault="00901E79" w:rsidP="00901E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tbl>
      <w:tblPr>
        <w:tblW w:w="9355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894"/>
        <w:gridCol w:w="1170"/>
        <w:gridCol w:w="270"/>
        <w:gridCol w:w="1170"/>
        <w:gridCol w:w="270"/>
        <w:gridCol w:w="1164"/>
        <w:gridCol w:w="283"/>
        <w:gridCol w:w="1134"/>
      </w:tblGrid>
      <w:tr w:rsidR="004818D9" w:rsidRPr="00941748" w14:paraId="2E986C5A" w14:textId="77777777" w:rsidTr="00A36B50">
        <w:trPr>
          <w:trHeight w:val="440"/>
          <w:tblHeader/>
        </w:trPr>
        <w:tc>
          <w:tcPr>
            <w:tcW w:w="3894" w:type="dxa"/>
          </w:tcPr>
          <w:p w14:paraId="25527925" w14:textId="77777777" w:rsidR="004818D9" w:rsidRPr="00941748" w:rsidRDefault="004818D9" w:rsidP="000F2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7FE5363" w14:textId="77777777" w:rsidR="004818D9" w:rsidRPr="00941748" w:rsidRDefault="00CA4A3D" w:rsidP="000F2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2D1D9BA" w14:textId="77777777" w:rsidR="004818D9" w:rsidRPr="00941748" w:rsidRDefault="004818D9" w:rsidP="000F2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1" w:type="dxa"/>
            <w:gridSpan w:val="3"/>
          </w:tcPr>
          <w:p w14:paraId="679A8976" w14:textId="77777777" w:rsidR="004818D9" w:rsidRPr="00941748" w:rsidRDefault="00CA4A3D" w:rsidP="000F2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190D" w:rsidRPr="00941748" w14:paraId="12506C80" w14:textId="77777777" w:rsidTr="00A36B50">
        <w:trPr>
          <w:trHeight w:val="407"/>
          <w:tblHeader/>
        </w:trPr>
        <w:tc>
          <w:tcPr>
            <w:tcW w:w="3894" w:type="dxa"/>
          </w:tcPr>
          <w:p w14:paraId="28819589" w14:textId="77777777" w:rsidR="00FE190D" w:rsidRPr="00941748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525E46" w14:textId="77777777" w:rsidR="00FE190D" w:rsidRPr="00941748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14:paraId="08F74B12" w14:textId="77777777" w:rsidR="00FE190D" w:rsidRPr="00941748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07A864" w14:textId="77777777" w:rsidR="00FE190D" w:rsidRPr="00941748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AD3B64E" w14:textId="77777777" w:rsidR="00FE190D" w:rsidRPr="00941748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3705AE18" w14:textId="77777777" w:rsidR="00FE190D" w:rsidRPr="00941748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83" w:type="dxa"/>
          </w:tcPr>
          <w:p w14:paraId="6FF4ADCD" w14:textId="77777777" w:rsidR="00FE190D" w:rsidRPr="00941748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8BC7E92" w14:textId="77777777" w:rsidR="00FE190D" w:rsidRPr="00941748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F75731" w:rsidRPr="00941748" w14:paraId="1DD4994E" w14:textId="77777777" w:rsidTr="00A36B50">
        <w:trPr>
          <w:trHeight w:val="407"/>
          <w:tblHeader/>
        </w:trPr>
        <w:tc>
          <w:tcPr>
            <w:tcW w:w="3894" w:type="dxa"/>
          </w:tcPr>
          <w:p w14:paraId="325F2C97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3E5847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5ACD50D7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A33907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3DCF6AC1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593F4434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</w:tcPr>
          <w:p w14:paraId="6B2873C7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EE80EC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75731" w:rsidRPr="00941748" w14:paraId="187A178F" w14:textId="77777777" w:rsidTr="00A36B50">
        <w:trPr>
          <w:trHeight w:val="407"/>
          <w:tblHeader/>
        </w:trPr>
        <w:tc>
          <w:tcPr>
            <w:tcW w:w="3894" w:type="dxa"/>
          </w:tcPr>
          <w:p w14:paraId="000A0853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1" w:type="dxa"/>
            <w:gridSpan w:val="7"/>
          </w:tcPr>
          <w:p w14:paraId="1BEE1A77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17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5731" w:rsidRPr="00941748" w14:paraId="68AA194A" w14:textId="77777777" w:rsidTr="00A36B50">
        <w:trPr>
          <w:trHeight w:val="424"/>
          <w:tblHeader/>
        </w:trPr>
        <w:tc>
          <w:tcPr>
            <w:tcW w:w="3894" w:type="dxa"/>
          </w:tcPr>
          <w:p w14:paraId="1EE67F46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0BAD6E5C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6F6F4E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0DB970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8FB6B6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3A61205C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B2344C3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311B06D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5731" w:rsidRPr="00941748" w14:paraId="3E0F3531" w14:textId="77777777" w:rsidTr="00A36B50">
        <w:trPr>
          <w:trHeight w:val="407"/>
          <w:tblHeader/>
        </w:trPr>
        <w:tc>
          <w:tcPr>
            <w:tcW w:w="3894" w:type="dxa"/>
          </w:tcPr>
          <w:p w14:paraId="609927F6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pacing w:val="-4"/>
                <w:sz w:val="30"/>
                <w:szCs w:val="30"/>
              </w:rPr>
            </w:pPr>
            <w:r w:rsidRPr="00941748">
              <w:rPr>
                <w:rFonts w:ascii="Angsana New" w:hAnsi="Angsana New"/>
                <w:i/>
                <w:iCs/>
                <w:color w:val="000000"/>
                <w:spacing w:val="-4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0" w:type="dxa"/>
          </w:tcPr>
          <w:p w14:paraId="6E9F00C6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EDA829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590D08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55A11B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2312614D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32B8E4F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8FF1D2E" w14:textId="77777777" w:rsidR="00F75731" w:rsidRPr="00941748" w:rsidRDefault="00F75731" w:rsidP="00F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53F6" w:rsidRPr="00941748" w14:paraId="26EA8EF5" w14:textId="77777777" w:rsidTr="00A36B50">
        <w:trPr>
          <w:trHeight w:val="407"/>
          <w:tblHeader/>
        </w:trPr>
        <w:tc>
          <w:tcPr>
            <w:tcW w:w="3894" w:type="dxa"/>
          </w:tcPr>
          <w:p w14:paraId="68787D94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170" w:type="dxa"/>
          </w:tcPr>
          <w:p w14:paraId="71767C5E" w14:textId="64CF0686" w:rsidR="004F53F6" w:rsidRPr="00941748" w:rsidRDefault="00C67757" w:rsidP="00C6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270" w:type="dxa"/>
          </w:tcPr>
          <w:p w14:paraId="698E07AD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C9567C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270" w:type="dxa"/>
          </w:tcPr>
          <w:p w14:paraId="2F079655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511F1910" w14:textId="6B79C30B" w:rsidR="004F53F6" w:rsidRPr="00941748" w:rsidRDefault="00C67757" w:rsidP="00C6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283" w:type="dxa"/>
          </w:tcPr>
          <w:p w14:paraId="31116104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2C3A701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599</w:t>
            </w:r>
          </w:p>
        </w:tc>
      </w:tr>
      <w:tr w:rsidR="004F53F6" w:rsidRPr="00941748" w14:paraId="207F930B" w14:textId="77777777" w:rsidTr="004C23BF">
        <w:trPr>
          <w:trHeight w:val="407"/>
          <w:tblHeader/>
        </w:trPr>
        <w:tc>
          <w:tcPr>
            <w:tcW w:w="3894" w:type="dxa"/>
          </w:tcPr>
          <w:p w14:paraId="0F7B0C53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เครื่องจักร อุปกรณ์และเครื่องมือเครื่องใช้</w:t>
            </w:r>
          </w:p>
        </w:tc>
        <w:tc>
          <w:tcPr>
            <w:tcW w:w="1170" w:type="dxa"/>
          </w:tcPr>
          <w:p w14:paraId="7E9482EC" w14:textId="6D18DED2" w:rsidR="004F53F6" w:rsidRPr="00941748" w:rsidRDefault="00C67757" w:rsidP="00C6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18,017</w:t>
            </w:r>
          </w:p>
        </w:tc>
        <w:tc>
          <w:tcPr>
            <w:tcW w:w="270" w:type="dxa"/>
          </w:tcPr>
          <w:p w14:paraId="226F8F79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DFD2A0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19,759</w:t>
            </w:r>
          </w:p>
        </w:tc>
        <w:tc>
          <w:tcPr>
            <w:tcW w:w="270" w:type="dxa"/>
          </w:tcPr>
          <w:p w14:paraId="21A00A69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13BC2029" w14:textId="62DC52A3" w:rsidR="004F53F6" w:rsidRPr="00941748" w:rsidRDefault="00C67757" w:rsidP="00C6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18,017</w:t>
            </w:r>
          </w:p>
        </w:tc>
        <w:tc>
          <w:tcPr>
            <w:tcW w:w="283" w:type="dxa"/>
          </w:tcPr>
          <w:p w14:paraId="332A7958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F7E0480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19,759</w:t>
            </w:r>
          </w:p>
        </w:tc>
      </w:tr>
      <w:tr w:rsidR="00C67757" w:rsidRPr="00941748" w14:paraId="4F65C6F0" w14:textId="77777777" w:rsidTr="004C23BF">
        <w:trPr>
          <w:trHeight w:val="407"/>
          <w:tblHeader/>
        </w:trPr>
        <w:tc>
          <w:tcPr>
            <w:tcW w:w="3894" w:type="dxa"/>
          </w:tcPr>
          <w:p w14:paraId="5F5F8ED2" w14:textId="6EFA604F" w:rsidR="00C67757" w:rsidRPr="00941748" w:rsidRDefault="00C67757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1170" w:type="dxa"/>
          </w:tcPr>
          <w:p w14:paraId="6FF706C5" w14:textId="164D999C" w:rsidR="00C67757" w:rsidRPr="00941748" w:rsidRDefault="00C67757" w:rsidP="00C6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7,928</w:t>
            </w:r>
          </w:p>
        </w:tc>
        <w:tc>
          <w:tcPr>
            <w:tcW w:w="270" w:type="dxa"/>
          </w:tcPr>
          <w:p w14:paraId="72CBB6C3" w14:textId="77777777" w:rsidR="00C67757" w:rsidRPr="00941748" w:rsidRDefault="00C67757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2F5925" w14:textId="3A0AA028" w:rsidR="00C67757" w:rsidRPr="00941748" w:rsidRDefault="00C67757" w:rsidP="00017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774"/>
              </w:tabs>
              <w:spacing w:line="240" w:lineRule="auto"/>
              <w:ind w:left="-7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7B8F20" w14:textId="77777777" w:rsidR="00C67757" w:rsidRPr="00941748" w:rsidRDefault="00C67757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122E7853" w14:textId="44AEF7FF" w:rsidR="00C67757" w:rsidRPr="00941748" w:rsidRDefault="00C67757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7,928</w:t>
            </w:r>
          </w:p>
        </w:tc>
        <w:tc>
          <w:tcPr>
            <w:tcW w:w="283" w:type="dxa"/>
          </w:tcPr>
          <w:p w14:paraId="1BCAB663" w14:textId="77777777" w:rsidR="00C67757" w:rsidRPr="00941748" w:rsidRDefault="00C67757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AC3AA36" w14:textId="076CC6D5" w:rsidR="00C67757" w:rsidRPr="00941748" w:rsidRDefault="00C67757" w:rsidP="00017F7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7"/>
              </w:tabs>
              <w:spacing w:line="240" w:lineRule="auto"/>
              <w:ind w:left="-7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7757" w:rsidRPr="00941748" w14:paraId="3E23D5FD" w14:textId="77777777" w:rsidTr="004C23BF">
        <w:trPr>
          <w:trHeight w:val="407"/>
          <w:tblHeader/>
        </w:trPr>
        <w:tc>
          <w:tcPr>
            <w:tcW w:w="3894" w:type="dxa"/>
          </w:tcPr>
          <w:p w14:paraId="4C894A99" w14:textId="2143C7D7" w:rsidR="00C67757" w:rsidRPr="00941748" w:rsidRDefault="00C67757" w:rsidP="00C6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FFBF26" w14:textId="7FD50FEA" w:rsidR="00C67757" w:rsidRPr="00941748" w:rsidRDefault="00C67757" w:rsidP="00C6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73550066" w14:textId="77777777" w:rsidR="00C67757" w:rsidRPr="00941748" w:rsidRDefault="00C67757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FD42F7" w14:textId="2BD08F60" w:rsidR="00C67757" w:rsidRPr="00941748" w:rsidRDefault="00C67757" w:rsidP="00017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774"/>
              </w:tabs>
              <w:spacing w:line="240" w:lineRule="auto"/>
              <w:ind w:left="-7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FEC595" w14:textId="77777777" w:rsidR="00C67757" w:rsidRPr="00941748" w:rsidRDefault="00C67757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62" w:right="-2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6CEEECBF" w14:textId="7B192A04" w:rsidR="00C67757" w:rsidRPr="00941748" w:rsidRDefault="00C67757" w:rsidP="00C6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44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83" w:type="dxa"/>
          </w:tcPr>
          <w:p w14:paraId="24FD52E6" w14:textId="77777777" w:rsidR="00C67757" w:rsidRPr="00941748" w:rsidRDefault="00C67757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562109B" w14:textId="0F6DDAFC" w:rsidR="00C67757" w:rsidRPr="00941748" w:rsidRDefault="00C67757" w:rsidP="00017F7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7"/>
              </w:tabs>
              <w:spacing w:line="240" w:lineRule="auto"/>
              <w:ind w:left="-7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53F6" w:rsidRPr="00941748" w14:paraId="065E148E" w14:textId="77777777" w:rsidTr="00A36B50">
        <w:trPr>
          <w:trHeight w:val="424"/>
          <w:tblHeader/>
        </w:trPr>
        <w:tc>
          <w:tcPr>
            <w:tcW w:w="3894" w:type="dxa"/>
          </w:tcPr>
          <w:p w14:paraId="647AE1B0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31065C" w14:textId="269AED74" w:rsidR="004F53F6" w:rsidRPr="00941748" w:rsidRDefault="00C67757" w:rsidP="00C6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62" w:right="-2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26,639</w:t>
            </w:r>
          </w:p>
        </w:tc>
        <w:tc>
          <w:tcPr>
            <w:tcW w:w="270" w:type="dxa"/>
          </w:tcPr>
          <w:p w14:paraId="48CDE711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62" w:right="-2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264361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20,358</w:t>
            </w:r>
          </w:p>
        </w:tc>
        <w:tc>
          <w:tcPr>
            <w:tcW w:w="270" w:type="dxa"/>
          </w:tcPr>
          <w:p w14:paraId="3CF3AFAA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62" w:right="-2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6BA6D4E9" w14:textId="69AD86A9" w:rsidR="004F53F6" w:rsidRPr="00941748" w:rsidRDefault="00C67757" w:rsidP="00C6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62" w:right="-2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26,639</w:t>
            </w:r>
          </w:p>
        </w:tc>
        <w:tc>
          <w:tcPr>
            <w:tcW w:w="283" w:type="dxa"/>
          </w:tcPr>
          <w:p w14:paraId="7A42EBC6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62" w:right="-2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45BF1F4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20,358</w:t>
            </w:r>
          </w:p>
        </w:tc>
      </w:tr>
    </w:tbl>
    <w:p w14:paraId="62474940" w14:textId="77777777" w:rsidR="00370261" w:rsidRPr="00941748" w:rsidRDefault="00370261" w:rsidP="001F1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8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894"/>
        <w:gridCol w:w="1170"/>
        <w:gridCol w:w="270"/>
        <w:gridCol w:w="1170"/>
        <w:gridCol w:w="270"/>
        <w:gridCol w:w="1170"/>
        <w:gridCol w:w="270"/>
        <w:gridCol w:w="1170"/>
      </w:tblGrid>
      <w:tr w:rsidR="00694492" w:rsidRPr="00941748" w14:paraId="0ED4A219" w14:textId="77777777" w:rsidTr="00A75773">
        <w:trPr>
          <w:tblHeader/>
        </w:trPr>
        <w:tc>
          <w:tcPr>
            <w:tcW w:w="3894" w:type="dxa"/>
          </w:tcPr>
          <w:p w14:paraId="63D208E5" w14:textId="77777777" w:rsidR="00694492" w:rsidRPr="00941748" w:rsidRDefault="00694492" w:rsidP="0069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BAC2192" w14:textId="77777777" w:rsidR="00694492" w:rsidRPr="00941748" w:rsidRDefault="00694492" w:rsidP="0072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90927D" w14:textId="77777777" w:rsidR="00694492" w:rsidRPr="00941748" w:rsidRDefault="00694492" w:rsidP="0072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650A4F1" w14:textId="77777777" w:rsidR="00694492" w:rsidRPr="00941748" w:rsidRDefault="00694492" w:rsidP="00722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190D" w:rsidRPr="00941748" w14:paraId="0CD69427" w14:textId="77777777" w:rsidTr="00A75773">
        <w:trPr>
          <w:tblHeader/>
        </w:trPr>
        <w:tc>
          <w:tcPr>
            <w:tcW w:w="3894" w:type="dxa"/>
          </w:tcPr>
          <w:p w14:paraId="0E5B45F8" w14:textId="77777777" w:rsidR="00FE190D" w:rsidRPr="00941748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E97E700" w14:textId="77777777" w:rsidR="00FE190D" w:rsidRPr="00941748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14:paraId="0485D5C7" w14:textId="77777777" w:rsidR="00FE190D" w:rsidRPr="00941748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66E08D" w14:textId="77777777" w:rsidR="00FE190D" w:rsidRPr="00941748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EC14FFA" w14:textId="77777777" w:rsidR="00FE190D" w:rsidRPr="00941748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25D9A0" w14:textId="77777777" w:rsidR="00FE190D" w:rsidRPr="00941748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14:paraId="2C1AA49F" w14:textId="77777777" w:rsidR="00FE190D" w:rsidRPr="00941748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2A24E8" w14:textId="77777777" w:rsidR="00FE190D" w:rsidRPr="00941748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F53F6" w:rsidRPr="00941748" w14:paraId="117C0F05" w14:textId="77777777" w:rsidTr="00A75773">
        <w:trPr>
          <w:tblHeader/>
        </w:trPr>
        <w:tc>
          <w:tcPr>
            <w:tcW w:w="3894" w:type="dxa"/>
          </w:tcPr>
          <w:p w14:paraId="1EFE54AB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E02D5F3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6DD69D19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55AF68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3B371534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353F5C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54CC9399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4732FE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F53F6" w:rsidRPr="00941748" w14:paraId="2CF1FA61" w14:textId="77777777" w:rsidTr="00A75773">
        <w:trPr>
          <w:tblHeader/>
        </w:trPr>
        <w:tc>
          <w:tcPr>
            <w:tcW w:w="3894" w:type="dxa"/>
          </w:tcPr>
          <w:p w14:paraId="5F58F700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7308A013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35" w:right="-1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53F6" w:rsidRPr="00941748" w14:paraId="0194D5DA" w14:textId="77777777" w:rsidTr="00A75773">
        <w:trPr>
          <w:tblHeader/>
        </w:trPr>
        <w:tc>
          <w:tcPr>
            <w:tcW w:w="3894" w:type="dxa"/>
          </w:tcPr>
          <w:p w14:paraId="5A1F3048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right="65" w:hanging="180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</w:t>
            </w:r>
            <w:r w:rsidRPr="009417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941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1170" w:type="dxa"/>
          </w:tcPr>
          <w:p w14:paraId="798C1A36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D68494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A8D816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76B848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887866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7FBD85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965056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53F6" w:rsidRPr="00941748" w14:paraId="0D0D3B30" w14:textId="77777777" w:rsidTr="00A75773">
        <w:trPr>
          <w:tblHeader/>
        </w:trPr>
        <w:tc>
          <w:tcPr>
            <w:tcW w:w="3894" w:type="dxa"/>
          </w:tcPr>
          <w:p w14:paraId="45DCC12B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</w:tcPr>
          <w:p w14:paraId="40EB7892" w14:textId="4C658BA3" w:rsidR="004F53F6" w:rsidRPr="00941748" w:rsidRDefault="00144115" w:rsidP="0014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35,080</w:t>
            </w:r>
          </w:p>
        </w:tc>
        <w:tc>
          <w:tcPr>
            <w:tcW w:w="270" w:type="dxa"/>
          </w:tcPr>
          <w:p w14:paraId="247D5833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AD6A3A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42,023</w:t>
            </w:r>
          </w:p>
        </w:tc>
        <w:tc>
          <w:tcPr>
            <w:tcW w:w="270" w:type="dxa"/>
          </w:tcPr>
          <w:p w14:paraId="52D11AC5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FCE064" w14:textId="5688D3D3" w:rsidR="004F53F6" w:rsidRPr="00941748" w:rsidRDefault="00144115" w:rsidP="0014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33,946</w:t>
            </w:r>
          </w:p>
        </w:tc>
        <w:tc>
          <w:tcPr>
            <w:tcW w:w="270" w:type="dxa"/>
          </w:tcPr>
          <w:p w14:paraId="12393A97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8979AA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40,716</w:t>
            </w:r>
          </w:p>
        </w:tc>
      </w:tr>
      <w:tr w:rsidR="004F53F6" w:rsidRPr="00941748" w14:paraId="48BEE931" w14:textId="77777777" w:rsidTr="00A75773">
        <w:trPr>
          <w:tblHeader/>
        </w:trPr>
        <w:tc>
          <w:tcPr>
            <w:tcW w:w="3894" w:type="dxa"/>
          </w:tcPr>
          <w:p w14:paraId="4FA45E67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70" w:type="dxa"/>
          </w:tcPr>
          <w:p w14:paraId="6FC67792" w14:textId="7B60CD8E" w:rsidR="004F53F6" w:rsidRPr="00941748" w:rsidRDefault="00144115" w:rsidP="0014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42,212</w:t>
            </w:r>
          </w:p>
        </w:tc>
        <w:tc>
          <w:tcPr>
            <w:tcW w:w="270" w:type="dxa"/>
          </w:tcPr>
          <w:p w14:paraId="2BE61A4B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8B8BA2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47,014</w:t>
            </w:r>
          </w:p>
        </w:tc>
        <w:tc>
          <w:tcPr>
            <w:tcW w:w="270" w:type="dxa"/>
          </w:tcPr>
          <w:p w14:paraId="45789E44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5C7D6E" w14:textId="4C0E47BD" w:rsidR="004F53F6" w:rsidRPr="00941748" w:rsidRDefault="00144115" w:rsidP="0014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41,130</w:t>
            </w:r>
          </w:p>
        </w:tc>
        <w:tc>
          <w:tcPr>
            <w:tcW w:w="270" w:type="dxa"/>
          </w:tcPr>
          <w:p w14:paraId="5A44BFEC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83AE35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45,694</w:t>
            </w:r>
          </w:p>
        </w:tc>
      </w:tr>
      <w:tr w:rsidR="004F53F6" w:rsidRPr="00941748" w14:paraId="232C51BE" w14:textId="77777777" w:rsidTr="00A75773">
        <w:trPr>
          <w:tblHeader/>
        </w:trPr>
        <w:tc>
          <w:tcPr>
            <w:tcW w:w="3894" w:type="dxa"/>
          </w:tcPr>
          <w:p w14:paraId="5F04D0A5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170" w:type="dxa"/>
          </w:tcPr>
          <w:p w14:paraId="56C52D98" w14:textId="4305D575" w:rsidR="004F53F6" w:rsidRPr="00941748" w:rsidRDefault="00144115" w:rsidP="0014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64,251</w:t>
            </w:r>
          </w:p>
        </w:tc>
        <w:tc>
          <w:tcPr>
            <w:tcW w:w="270" w:type="dxa"/>
          </w:tcPr>
          <w:p w14:paraId="65731062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487C96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65,053</w:t>
            </w:r>
          </w:p>
        </w:tc>
        <w:tc>
          <w:tcPr>
            <w:tcW w:w="270" w:type="dxa"/>
          </w:tcPr>
          <w:p w14:paraId="19E03912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FA3251" w14:textId="7645FC23" w:rsidR="004F53F6" w:rsidRPr="00941748" w:rsidRDefault="00144115" w:rsidP="0014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64,251</w:t>
            </w:r>
          </w:p>
        </w:tc>
        <w:tc>
          <w:tcPr>
            <w:tcW w:w="270" w:type="dxa"/>
          </w:tcPr>
          <w:p w14:paraId="1E6931E8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AC5B03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65,053</w:t>
            </w:r>
          </w:p>
        </w:tc>
      </w:tr>
      <w:tr w:rsidR="004F53F6" w:rsidRPr="00941748" w14:paraId="06B2F798" w14:textId="77777777" w:rsidTr="00A75773">
        <w:trPr>
          <w:tblHeader/>
        </w:trPr>
        <w:tc>
          <w:tcPr>
            <w:tcW w:w="3894" w:type="dxa"/>
          </w:tcPr>
          <w:p w14:paraId="76489CB8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B12F9C" w14:textId="194A39D3" w:rsidR="004F53F6" w:rsidRPr="00941748" w:rsidRDefault="00144115" w:rsidP="0014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141,543</w:t>
            </w:r>
          </w:p>
        </w:tc>
        <w:tc>
          <w:tcPr>
            <w:tcW w:w="270" w:type="dxa"/>
          </w:tcPr>
          <w:p w14:paraId="5A7C5BBF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D893B0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154,090</w:t>
            </w:r>
          </w:p>
        </w:tc>
        <w:tc>
          <w:tcPr>
            <w:tcW w:w="270" w:type="dxa"/>
          </w:tcPr>
          <w:p w14:paraId="62A6B6F4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C59DC3" w14:textId="7DCDF365" w:rsidR="004F53F6" w:rsidRPr="00941748" w:rsidRDefault="00144115" w:rsidP="0014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139,327</w:t>
            </w:r>
          </w:p>
        </w:tc>
        <w:tc>
          <w:tcPr>
            <w:tcW w:w="270" w:type="dxa"/>
          </w:tcPr>
          <w:p w14:paraId="284203A1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91FD66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151,463</w:t>
            </w:r>
          </w:p>
        </w:tc>
      </w:tr>
    </w:tbl>
    <w:p w14:paraId="1AD124EA" w14:textId="77777777" w:rsidR="00B157E6" w:rsidRPr="00941748" w:rsidRDefault="00B157E6" w:rsidP="0096494D">
      <w:pPr>
        <w:spacing w:line="240" w:lineRule="auto"/>
        <w:rPr>
          <w:rFonts w:ascii="Angsana New" w:hAnsi="Angsana New"/>
          <w:sz w:val="30"/>
          <w:szCs w:val="30"/>
        </w:rPr>
      </w:pPr>
    </w:p>
    <w:p w14:paraId="05262AA9" w14:textId="7F3C7C57" w:rsidR="008B18E6" w:rsidRPr="00941748" w:rsidRDefault="008B18E6"/>
    <w:tbl>
      <w:tblPr>
        <w:tblW w:w="938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894"/>
        <w:gridCol w:w="1170"/>
        <w:gridCol w:w="270"/>
        <w:gridCol w:w="1170"/>
        <w:gridCol w:w="270"/>
        <w:gridCol w:w="1170"/>
        <w:gridCol w:w="270"/>
        <w:gridCol w:w="1170"/>
      </w:tblGrid>
      <w:tr w:rsidR="00164028" w:rsidRPr="00941748" w14:paraId="3884A6A8" w14:textId="77777777" w:rsidTr="00A75773">
        <w:trPr>
          <w:tblHeader/>
        </w:trPr>
        <w:tc>
          <w:tcPr>
            <w:tcW w:w="3894" w:type="dxa"/>
          </w:tcPr>
          <w:p w14:paraId="243F505D" w14:textId="77777777" w:rsidR="00164028" w:rsidRPr="00941748" w:rsidRDefault="00B157E6" w:rsidP="000F2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610" w:type="dxa"/>
            <w:gridSpan w:val="3"/>
          </w:tcPr>
          <w:p w14:paraId="2BFAD7C1" w14:textId="77777777" w:rsidR="00164028" w:rsidRPr="00941748" w:rsidRDefault="00164028" w:rsidP="007A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133C407" w14:textId="77777777" w:rsidR="00164028" w:rsidRPr="00941748" w:rsidRDefault="00164028" w:rsidP="007A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9F4343B" w14:textId="77777777" w:rsidR="00164028" w:rsidRPr="00941748" w:rsidRDefault="00164028" w:rsidP="007A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190D" w:rsidRPr="00941748" w14:paraId="79C8B68E" w14:textId="77777777" w:rsidTr="00A75773">
        <w:trPr>
          <w:tblHeader/>
        </w:trPr>
        <w:tc>
          <w:tcPr>
            <w:tcW w:w="3894" w:type="dxa"/>
          </w:tcPr>
          <w:p w14:paraId="53FA5219" w14:textId="77777777" w:rsidR="00FE190D" w:rsidRPr="00941748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2C6578" w14:textId="77777777" w:rsidR="00FE190D" w:rsidRPr="00941748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14:paraId="533D8502" w14:textId="77777777" w:rsidR="00FE190D" w:rsidRPr="00941748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248473" w14:textId="77777777" w:rsidR="00FE190D" w:rsidRPr="00941748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5FA311A" w14:textId="77777777" w:rsidR="00FE190D" w:rsidRPr="00941748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3AA011" w14:textId="77777777" w:rsidR="00FE190D" w:rsidRPr="00941748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14:paraId="461B7C0D" w14:textId="77777777" w:rsidR="00FE190D" w:rsidRPr="00941748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72CA54" w14:textId="77777777" w:rsidR="00FE190D" w:rsidRPr="00941748" w:rsidRDefault="00FE190D" w:rsidP="00FE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F53F6" w:rsidRPr="00941748" w14:paraId="4D63432C" w14:textId="77777777" w:rsidTr="00A75773">
        <w:trPr>
          <w:tblHeader/>
        </w:trPr>
        <w:tc>
          <w:tcPr>
            <w:tcW w:w="3894" w:type="dxa"/>
          </w:tcPr>
          <w:p w14:paraId="24104EB6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A86FF7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78DC1405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F8F3FC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42B4E13D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31C112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7FC89631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36E104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4174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F53F6" w:rsidRPr="00941748" w14:paraId="67C7B83C" w14:textId="77777777" w:rsidTr="00A75773">
        <w:trPr>
          <w:tblHeader/>
        </w:trPr>
        <w:tc>
          <w:tcPr>
            <w:tcW w:w="3894" w:type="dxa"/>
          </w:tcPr>
          <w:p w14:paraId="7414DE53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5FA21335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35" w:right="-132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9417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Pr="009417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9417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F53F6" w:rsidRPr="00941748" w14:paraId="74E2C9AE" w14:textId="77777777" w:rsidTr="00A75773">
        <w:trPr>
          <w:tblHeader/>
        </w:trPr>
        <w:tc>
          <w:tcPr>
            <w:tcW w:w="3894" w:type="dxa"/>
          </w:tcPr>
          <w:p w14:paraId="73F3C9C8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0" w:type="dxa"/>
          </w:tcPr>
          <w:p w14:paraId="6A9104C0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7026C5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8C386B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5D4D71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70C976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ED6C6F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65E3D9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13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</w:p>
        </w:tc>
      </w:tr>
      <w:tr w:rsidR="004F53F6" w:rsidRPr="00941748" w14:paraId="6F529491" w14:textId="77777777" w:rsidTr="00A75773">
        <w:trPr>
          <w:tblHeader/>
        </w:trPr>
        <w:tc>
          <w:tcPr>
            <w:tcW w:w="3894" w:type="dxa"/>
          </w:tcPr>
          <w:p w14:paraId="3B600DD9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1170" w:type="dxa"/>
          </w:tcPr>
          <w:p w14:paraId="6F001E90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A16741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032D03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E2A46E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CAEFB7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5B44ED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702545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13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</w:p>
        </w:tc>
      </w:tr>
      <w:tr w:rsidR="004F53F6" w:rsidRPr="00941748" w14:paraId="4F0D00CD" w14:textId="77777777" w:rsidTr="00A75773">
        <w:trPr>
          <w:tblHeader/>
        </w:trPr>
        <w:tc>
          <w:tcPr>
            <w:tcW w:w="3894" w:type="dxa"/>
          </w:tcPr>
          <w:p w14:paraId="41C46D5A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941748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A3F72E" w14:textId="147A2946" w:rsidR="004F53F6" w:rsidRPr="00941748" w:rsidRDefault="00144115" w:rsidP="0014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48,951</w:t>
            </w:r>
          </w:p>
        </w:tc>
        <w:tc>
          <w:tcPr>
            <w:tcW w:w="270" w:type="dxa"/>
          </w:tcPr>
          <w:p w14:paraId="584E5F40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A8F54A" w14:textId="77777777" w:rsidR="004F53F6" w:rsidRPr="00941748" w:rsidRDefault="0063232D" w:rsidP="009F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50,525</w:t>
            </w:r>
          </w:p>
        </w:tc>
        <w:tc>
          <w:tcPr>
            <w:tcW w:w="270" w:type="dxa"/>
          </w:tcPr>
          <w:p w14:paraId="59D6E5F5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40CC2F" w14:textId="60DC66CA" w:rsidR="004F53F6" w:rsidRPr="00941748" w:rsidRDefault="00144115" w:rsidP="0014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44,675</w:t>
            </w:r>
          </w:p>
        </w:tc>
        <w:tc>
          <w:tcPr>
            <w:tcW w:w="270" w:type="dxa"/>
          </w:tcPr>
          <w:p w14:paraId="64E5FB4B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E64C61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46,249</w:t>
            </w:r>
          </w:p>
        </w:tc>
      </w:tr>
      <w:tr w:rsidR="004F53F6" w:rsidRPr="00941748" w14:paraId="65100E5D" w14:textId="77777777" w:rsidTr="00A75773">
        <w:trPr>
          <w:tblHeader/>
        </w:trPr>
        <w:tc>
          <w:tcPr>
            <w:tcW w:w="3894" w:type="dxa"/>
          </w:tcPr>
          <w:p w14:paraId="40E490F7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</w:pPr>
            <w:r w:rsidRPr="00941748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9A1B11" w14:textId="1CFF15D6" w:rsidR="004F53F6" w:rsidRPr="00941748" w:rsidRDefault="00144115" w:rsidP="0014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48,951</w:t>
            </w:r>
          </w:p>
        </w:tc>
        <w:tc>
          <w:tcPr>
            <w:tcW w:w="270" w:type="dxa"/>
          </w:tcPr>
          <w:p w14:paraId="020D0BA9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84F383" w14:textId="77777777" w:rsidR="004F53F6" w:rsidRPr="00941748" w:rsidRDefault="0063232D" w:rsidP="006C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50,525</w:t>
            </w:r>
          </w:p>
        </w:tc>
        <w:tc>
          <w:tcPr>
            <w:tcW w:w="270" w:type="dxa"/>
          </w:tcPr>
          <w:p w14:paraId="0C7ECD60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998BC0" w14:textId="27BAAB73" w:rsidR="004F53F6" w:rsidRPr="00941748" w:rsidRDefault="00144115" w:rsidP="0014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44,675</w:t>
            </w:r>
          </w:p>
        </w:tc>
        <w:tc>
          <w:tcPr>
            <w:tcW w:w="270" w:type="dxa"/>
          </w:tcPr>
          <w:p w14:paraId="58934793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2DB1F0" w14:textId="77777777" w:rsidR="004F53F6" w:rsidRPr="00941748" w:rsidRDefault="004F53F6" w:rsidP="004F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748">
              <w:rPr>
                <w:rFonts w:ascii="Angsana New" w:hAnsi="Angsana New"/>
                <w:b/>
                <w:bCs/>
                <w:sz w:val="30"/>
                <w:szCs w:val="30"/>
              </w:rPr>
              <w:t>46,249</w:t>
            </w:r>
          </w:p>
        </w:tc>
      </w:tr>
    </w:tbl>
    <w:p w14:paraId="312D992E" w14:textId="77777777" w:rsidR="000E11D7" w:rsidRPr="00941748" w:rsidRDefault="000E11D7" w:rsidP="002F6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5A4623" w14:textId="77777777" w:rsidR="00603C1D" w:rsidRPr="00941748" w:rsidRDefault="004818D9" w:rsidP="002F6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>บริษัททำสัญญาเช่าที่ดิน</w:t>
      </w:r>
      <w:r w:rsidR="005831E7" w:rsidRPr="00941748">
        <w:rPr>
          <w:rFonts w:ascii="Angsana New" w:hAnsi="Angsana New"/>
          <w:color w:val="FFFFFF"/>
          <w:sz w:val="30"/>
          <w:szCs w:val="30"/>
        </w:rPr>
        <w:t>.</w:t>
      </w:r>
      <w:r w:rsidR="005831E7" w:rsidRPr="00941748">
        <w:rPr>
          <w:rFonts w:ascii="Angsana New" w:hAnsi="Angsana New"/>
          <w:sz w:val="30"/>
          <w:szCs w:val="30"/>
          <w:cs/>
        </w:rPr>
        <w:t>อาคาร</w:t>
      </w:r>
      <w:r w:rsidR="005831E7" w:rsidRPr="00941748">
        <w:rPr>
          <w:rFonts w:ascii="Angsana New" w:hAnsi="Angsana New"/>
          <w:color w:val="FFFFFF"/>
          <w:sz w:val="30"/>
          <w:szCs w:val="30"/>
        </w:rPr>
        <w:t>.</w:t>
      </w:r>
      <w:r w:rsidRPr="00941748">
        <w:rPr>
          <w:rFonts w:ascii="Angsana New" w:hAnsi="Angsana New"/>
          <w:sz w:val="30"/>
          <w:szCs w:val="30"/>
          <w:cs/>
        </w:rPr>
        <w:t>สิ่งปลูกสร้างและสินทรัพย์อื่นเพื่อใช</w:t>
      </w:r>
      <w:r w:rsidR="002E2BC3" w:rsidRPr="00941748">
        <w:rPr>
          <w:rFonts w:ascii="Angsana New" w:hAnsi="Angsana New"/>
          <w:sz w:val="30"/>
          <w:szCs w:val="30"/>
          <w:cs/>
        </w:rPr>
        <w:t>้ในการดำเนินงานของกิจการหลายสัญญา</w:t>
      </w:r>
      <w:r w:rsidR="005831E7" w:rsidRPr="00941748">
        <w:rPr>
          <w:rFonts w:ascii="Angsana New" w:hAnsi="Angsana New"/>
          <w:sz w:val="30"/>
          <w:szCs w:val="30"/>
        </w:rPr>
        <w:br/>
      </w:r>
      <w:r w:rsidRPr="00941748">
        <w:rPr>
          <w:rFonts w:ascii="Angsana New" w:hAnsi="Angsana New"/>
          <w:sz w:val="30"/>
          <w:szCs w:val="30"/>
          <w:cs/>
        </w:rPr>
        <w:t xml:space="preserve">มีกำหนดระยะเวลาตั้งแต่ </w:t>
      </w:r>
      <w:r w:rsidRPr="00941748">
        <w:rPr>
          <w:rFonts w:ascii="Angsana New" w:hAnsi="Angsana New"/>
          <w:sz w:val="30"/>
          <w:szCs w:val="30"/>
        </w:rPr>
        <w:t xml:space="preserve">1 </w:t>
      </w:r>
      <w:r w:rsidRPr="00941748">
        <w:rPr>
          <w:rFonts w:ascii="Angsana New" w:hAnsi="Angsana New"/>
          <w:sz w:val="30"/>
          <w:szCs w:val="30"/>
          <w:cs/>
        </w:rPr>
        <w:t>ปี</w:t>
      </w:r>
      <w:r w:rsidR="005831E7" w:rsidRPr="00941748">
        <w:rPr>
          <w:rFonts w:ascii="Angsana New" w:hAnsi="Angsana New"/>
          <w:color w:val="FFFFFF"/>
          <w:sz w:val="30"/>
          <w:szCs w:val="30"/>
        </w:rPr>
        <w:t>.</w:t>
      </w:r>
      <w:r w:rsidRPr="00941748">
        <w:rPr>
          <w:rFonts w:ascii="Angsana New" w:hAnsi="Angsana New"/>
          <w:sz w:val="30"/>
          <w:szCs w:val="30"/>
          <w:cs/>
        </w:rPr>
        <w:t xml:space="preserve">ถึง </w:t>
      </w:r>
      <w:r w:rsidRPr="00941748">
        <w:rPr>
          <w:rFonts w:ascii="Angsana New" w:hAnsi="Angsana New"/>
          <w:sz w:val="30"/>
          <w:szCs w:val="30"/>
        </w:rPr>
        <w:t>30</w:t>
      </w:r>
      <w:r w:rsidRPr="00941748">
        <w:rPr>
          <w:rFonts w:ascii="Angsana New" w:hAnsi="Angsana New"/>
          <w:sz w:val="30"/>
          <w:szCs w:val="30"/>
          <w:cs/>
        </w:rPr>
        <w:t xml:space="preserve"> ปี โดย</w:t>
      </w:r>
      <w:r w:rsidR="002E2BC3" w:rsidRPr="00941748">
        <w:rPr>
          <w:rFonts w:ascii="Angsana New" w:hAnsi="Angsana New"/>
          <w:sz w:val="30"/>
          <w:szCs w:val="30"/>
          <w:cs/>
        </w:rPr>
        <w:t>สัญญา</w:t>
      </w:r>
      <w:r w:rsidRPr="00941748">
        <w:rPr>
          <w:rFonts w:ascii="Angsana New" w:hAnsi="Angsana New"/>
          <w:sz w:val="30"/>
          <w:szCs w:val="30"/>
          <w:cs/>
        </w:rPr>
        <w:t xml:space="preserve">สิ้นสุดในระยะเวลาต่างๆ กันจนถึงเดือนธันวาคม </w:t>
      </w:r>
      <w:r w:rsidRPr="00941748">
        <w:rPr>
          <w:rFonts w:ascii="Angsana New" w:hAnsi="Angsana New"/>
          <w:sz w:val="30"/>
          <w:szCs w:val="30"/>
        </w:rPr>
        <w:t>2581</w:t>
      </w:r>
    </w:p>
    <w:p w14:paraId="4B41910B" w14:textId="77777777" w:rsidR="00370261" w:rsidRPr="00941748" w:rsidRDefault="00370261" w:rsidP="002F6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D663527" w14:textId="4E7B1B5A" w:rsidR="00C910E5" w:rsidRPr="00941748" w:rsidRDefault="00C910E5" w:rsidP="00C91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outlineLvl w:val="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4174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สัญญาการแต่งตั้งผู้ผลิต</w:t>
      </w:r>
    </w:p>
    <w:p w14:paraId="4511F10F" w14:textId="77777777" w:rsidR="00C910E5" w:rsidRPr="00941748" w:rsidRDefault="00C910E5" w:rsidP="00C91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5C59A8C2" w14:textId="61564D11" w:rsidR="00C910E5" w:rsidRPr="00941748" w:rsidRDefault="00C910E5" w:rsidP="00C91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 xml:space="preserve">บริษัทได้ทำสัญญากับบริษัท เป๊ปซี่ ลิปตัน อินเตอร์เนชั่นแนล จำกัด </w:t>
      </w:r>
      <w:r w:rsidRPr="00941748">
        <w:rPr>
          <w:rFonts w:ascii="Angsana New" w:hAnsi="Angsana New" w:hint="cs"/>
          <w:sz w:val="30"/>
          <w:szCs w:val="30"/>
          <w:cs/>
        </w:rPr>
        <w:t>(“</w:t>
      </w:r>
      <w:r w:rsidRPr="00941748">
        <w:rPr>
          <w:rFonts w:ascii="Angsana New" w:hAnsi="Angsana New"/>
          <w:sz w:val="30"/>
          <w:szCs w:val="30"/>
          <w:cs/>
        </w:rPr>
        <w:t>คู่สัญญา</w:t>
      </w:r>
      <w:r w:rsidRPr="00941748">
        <w:rPr>
          <w:rFonts w:ascii="Angsana New" w:hAnsi="Angsana New" w:hint="cs"/>
          <w:sz w:val="30"/>
          <w:szCs w:val="30"/>
          <w:cs/>
        </w:rPr>
        <w:t>”)</w:t>
      </w:r>
      <w:r w:rsidRPr="00941748">
        <w:rPr>
          <w:rFonts w:ascii="Angsana New" w:hAnsi="Angsana New"/>
          <w:sz w:val="30"/>
          <w:szCs w:val="30"/>
          <w:cs/>
        </w:rPr>
        <w:t xml:space="preserve"> เพื่อเป็นผู้ผลิต ผู้ขายและผู้จัดจำหน่ายเครื่องดื่มชาในประเทศไทย บริษัทต้องปฏิบัติตามเงื่อนไขต่างๆ ที่กำหนดไว้ในสัญญา โดยสัญญาสิ้นสุดวันที่ 30 กันยายน 2554 และมีสิทธิต่ออายุสัญญาได้ </w:t>
      </w:r>
      <w:r w:rsidRPr="00941748">
        <w:rPr>
          <w:rFonts w:ascii="Angsana New" w:hAnsi="Angsana New" w:hint="cs"/>
          <w:sz w:val="30"/>
          <w:szCs w:val="30"/>
          <w:cs/>
        </w:rPr>
        <w:t>ต่อมา</w:t>
      </w:r>
      <w:r w:rsidRPr="00941748">
        <w:rPr>
          <w:rFonts w:ascii="Angsana New" w:hAnsi="Angsana New"/>
          <w:sz w:val="30"/>
          <w:szCs w:val="30"/>
          <w:cs/>
        </w:rPr>
        <w:t>เมื่อวันที่ 1 มิถุนายน 2555 คู่สัญญาได้ทำบันทึกแนบ</w:t>
      </w:r>
      <w:r w:rsidRPr="00941748">
        <w:rPr>
          <w:rFonts w:ascii="Angsana New" w:hAnsi="Angsana New" w:hint="cs"/>
          <w:sz w:val="30"/>
          <w:szCs w:val="30"/>
          <w:cs/>
        </w:rPr>
        <w:t>ท้าย</w:t>
      </w:r>
      <w:r w:rsidRPr="00941748">
        <w:rPr>
          <w:rFonts w:ascii="Angsana New" w:hAnsi="Angsana New"/>
          <w:sz w:val="30"/>
          <w:szCs w:val="30"/>
          <w:cs/>
        </w:rPr>
        <w:t>สัญญาดังกล่าว กำหนดให้สัญญาสิ้นสุดวันที่ 31 ธันวาคม 2558</w:t>
      </w:r>
      <w:r w:rsidR="004F41B0" w:rsidRPr="00941748">
        <w:rPr>
          <w:rFonts w:ascii="Angsana New" w:hAnsi="Angsana New"/>
          <w:sz w:val="30"/>
          <w:szCs w:val="30"/>
        </w:rPr>
        <w:t xml:space="preserve"> </w:t>
      </w:r>
      <w:r w:rsidR="003F3A4A" w:rsidRPr="00941748">
        <w:rPr>
          <w:rFonts w:ascii="Angsana New" w:hAnsi="Angsana New" w:hint="cs"/>
          <w:sz w:val="30"/>
          <w:szCs w:val="30"/>
          <w:cs/>
        </w:rPr>
        <w:t>และบริษัท</w:t>
      </w:r>
      <w:r w:rsidR="004F41B0" w:rsidRPr="00941748">
        <w:rPr>
          <w:rFonts w:ascii="Angsana New" w:hAnsi="Angsana New"/>
          <w:sz w:val="30"/>
          <w:szCs w:val="30"/>
          <w:cs/>
        </w:rPr>
        <w:t>ได้ต่ออายุ</w:t>
      </w:r>
      <w:r w:rsidR="003F3A4A" w:rsidRPr="00941748">
        <w:rPr>
          <w:rFonts w:ascii="Angsana New" w:hAnsi="Angsana New" w:hint="cs"/>
          <w:sz w:val="30"/>
          <w:szCs w:val="30"/>
          <w:cs/>
        </w:rPr>
        <w:t>สัญญาให้</w:t>
      </w:r>
      <w:r w:rsidR="004F41B0" w:rsidRPr="0094174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F3A4A" w:rsidRPr="00941748">
        <w:rPr>
          <w:rFonts w:ascii="Angsana New" w:hAnsi="Angsana New"/>
          <w:sz w:val="30"/>
          <w:szCs w:val="30"/>
          <w:cs/>
        </w:rPr>
        <w:br/>
      </w:r>
      <w:r w:rsidR="004F41B0" w:rsidRPr="00941748">
        <w:rPr>
          <w:rFonts w:ascii="Angsana New" w:hAnsi="Angsana New"/>
          <w:sz w:val="30"/>
          <w:szCs w:val="30"/>
        </w:rPr>
        <w:t xml:space="preserve">31 </w:t>
      </w:r>
      <w:r w:rsidR="004F41B0" w:rsidRPr="00941748">
        <w:rPr>
          <w:rFonts w:ascii="Angsana New" w:hAnsi="Angsana New"/>
          <w:sz w:val="30"/>
          <w:szCs w:val="30"/>
          <w:cs/>
        </w:rPr>
        <w:t xml:space="preserve">ธันวาคม </w:t>
      </w:r>
      <w:r w:rsidR="004F41B0" w:rsidRPr="00941748">
        <w:rPr>
          <w:rFonts w:ascii="Angsana New" w:hAnsi="Angsana New"/>
          <w:sz w:val="30"/>
          <w:szCs w:val="30"/>
        </w:rPr>
        <w:t>2560</w:t>
      </w:r>
      <w:r w:rsidR="004175C5" w:rsidRPr="00941748">
        <w:rPr>
          <w:rFonts w:ascii="Angsana New" w:hAnsi="Angsana New"/>
          <w:sz w:val="30"/>
          <w:szCs w:val="30"/>
        </w:rPr>
        <w:t xml:space="preserve"> </w:t>
      </w:r>
      <w:r w:rsidR="004175C5" w:rsidRPr="00941748">
        <w:rPr>
          <w:rFonts w:ascii="Angsana New" w:hAnsi="Angsana New"/>
          <w:sz w:val="30"/>
          <w:szCs w:val="30"/>
          <w:cs/>
        </w:rPr>
        <w:t>ปัจจุบันไม่มีการต่อสัญญาดังกล่าว</w:t>
      </w:r>
    </w:p>
    <w:p w14:paraId="57229B89" w14:textId="77777777" w:rsidR="0082473B" w:rsidRPr="00941748" w:rsidRDefault="0082473B" w:rsidP="00C91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CB8C3B8" w14:textId="77777777" w:rsidR="0082473B" w:rsidRPr="00941748" w:rsidRDefault="0082473B" w:rsidP="00824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4174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สัญญารับจ้างผลิต</w:t>
      </w:r>
    </w:p>
    <w:p w14:paraId="67393E36" w14:textId="77777777" w:rsidR="0082473B" w:rsidRPr="00941748" w:rsidRDefault="0082473B" w:rsidP="00824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1A148BB1" w14:textId="41D28FA2" w:rsidR="0082473B" w:rsidRPr="00941748" w:rsidRDefault="0082473B" w:rsidP="00824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>บริษัทย่อยแห่งหนึ่งได้ทำสัญญาเพื่อเป็นผู้ผลิตกับบริษัท</w:t>
      </w:r>
      <w:r w:rsidRPr="00941748">
        <w:rPr>
          <w:rFonts w:ascii="Angsana New" w:hAnsi="Angsana New"/>
          <w:sz w:val="30"/>
          <w:szCs w:val="30"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อินเตอร์เนชั่นแนล</w:t>
      </w:r>
      <w:r w:rsidRPr="00941748">
        <w:rPr>
          <w:rFonts w:ascii="Angsana New" w:hAnsi="Angsana New"/>
          <w:sz w:val="30"/>
          <w:szCs w:val="30"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รีเฟรชเม้นท์ (ประเทศไทย) จำกัด</w:t>
      </w:r>
      <w:r w:rsidRPr="00941748">
        <w:rPr>
          <w:rFonts w:ascii="Angsana New" w:hAnsi="Angsana New"/>
          <w:sz w:val="30"/>
          <w:szCs w:val="30"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(</w:t>
      </w:r>
      <w:r w:rsidRPr="00941748">
        <w:rPr>
          <w:rFonts w:ascii="Angsana New" w:hAnsi="Angsana New"/>
          <w:sz w:val="30"/>
          <w:szCs w:val="30"/>
        </w:rPr>
        <w:t>“</w:t>
      </w:r>
      <w:r w:rsidRPr="00941748">
        <w:rPr>
          <w:rFonts w:ascii="Angsana New" w:hAnsi="Angsana New"/>
          <w:sz w:val="30"/>
          <w:szCs w:val="30"/>
          <w:cs/>
        </w:rPr>
        <w:t>คู่สัญญา</w:t>
      </w:r>
      <w:r w:rsidRPr="00941748">
        <w:rPr>
          <w:rFonts w:ascii="Angsana New" w:hAnsi="Angsana New"/>
          <w:sz w:val="30"/>
          <w:szCs w:val="30"/>
        </w:rPr>
        <w:t xml:space="preserve">”) </w:t>
      </w:r>
      <w:r w:rsidRPr="00941748">
        <w:rPr>
          <w:rFonts w:ascii="Angsana New" w:hAnsi="Angsana New"/>
          <w:sz w:val="30"/>
          <w:szCs w:val="30"/>
          <w:cs/>
        </w:rPr>
        <w:t xml:space="preserve">เพื่อผลิตเครื่องดื่มชา บริษัทย่อยต้องปฏิบัติตามเงื่อนไขต่างๆ ที่กำหนดไว้ในสัญญา โดยมีสำหรับระยะเวลาหนึ่งปี นับตั้งแต่วันที่ </w:t>
      </w:r>
      <w:r w:rsidRPr="00941748">
        <w:rPr>
          <w:rFonts w:ascii="Angsana New" w:hAnsi="Angsana New"/>
          <w:sz w:val="30"/>
          <w:szCs w:val="30"/>
        </w:rPr>
        <w:t xml:space="preserve">1 </w:t>
      </w:r>
      <w:r w:rsidRPr="00941748">
        <w:rPr>
          <w:rFonts w:ascii="Angsana New" w:hAnsi="Angsana New"/>
          <w:sz w:val="30"/>
          <w:szCs w:val="30"/>
          <w:cs/>
        </w:rPr>
        <w:t xml:space="preserve">มกราคม </w:t>
      </w:r>
      <w:r w:rsidRPr="00941748">
        <w:rPr>
          <w:rFonts w:ascii="Angsana New" w:hAnsi="Angsana New"/>
          <w:sz w:val="30"/>
          <w:szCs w:val="30"/>
        </w:rPr>
        <w:t xml:space="preserve">2560 </w:t>
      </w:r>
      <w:r w:rsidRPr="00941748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941748">
        <w:rPr>
          <w:rFonts w:ascii="Angsana New" w:hAnsi="Angsana New"/>
          <w:sz w:val="30"/>
          <w:szCs w:val="30"/>
        </w:rPr>
        <w:t xml:space="preserve">31 </w:t>
      </w:r>
      <w:r w:rsidRPr="0094174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41748">
        <w:rPr>
          <w:rFonts w:ascii="Angsana New" w:hAnsi="Angsana New"/>
          <w:sz w:val="30"/>
          <w:szCs w:val="30"/>
        </w:rPr>
        <w:t>2560</w:t>
      </w:r>
      <w:r w:rsidRPr="00941748">
        <w:rPr>
          <w:rFonts w:ascii="Angsana New" w:hAnsi="Angsana New" w:hint="cs"/>
          <w:sz w:val="30"/>
          <w:szCs w:val="30"/>
          <w:cs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ปัจจุบันไม่มีการต่อสัญญาดังกล่าว</w:t>
      </w:r>
    </w:p>
    <w:p w14:paraId="6614F2F0" w14:textId="19B269E1" w:rsidR="00523835" w:rsidRPr="00941748" w:rsidRDefault="00523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941748">
        <w:rPr>
          <w:rFonts w:ascii="Angsana New" w:hAnsi="Angsana New"/>
          <w:sz w:val="30"/>
          <w:szCs w:val="30"/>
          <w:cs/>
        </w:rPr>
        <w:br w:type="page"/>
      </w:r>
    </w:p>
    <w:p w14:paraId="213AEE1B" w14:textId="77777777" w:rsidR="00EB73ED" w:rsidRPr="00941748" w:rsidRDefault="00336E0F" w:rsidP="002F6FD2">
      <w:pPr>
        <w:pStyle w:val="BodyText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hanging="78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4174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หนี้สินที่อาจเกิดขึ้น</w:t>
      </w:r>
    </w:p>
    <w:p w14:paraId="6CCD52CE" w14:textId="77777777" w:rsidR="00EF6B86" w:rsidRPr="00AB5AAC" w:rsidRDefault="00EF6B86" w:rsidP="00541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43"/>
        <w:jc w:val="thaiDistribute"/>
        <w:outlineLvl w:val="0"/>
        <w:rPr>
          <w:rFonts w:ascii="Angsana New" w:hAnsi="Angsana New"/>
          <w:sz w:val="24"/>
          <w:szCs w:val="24"/>
        </w:rPr>
      </w:pPr>
    </w:p>
    <w:p w14:paraId="3ECB24C9" w14:textId="77777777" w:rsidR="00D35F78" w:rsidRDefault="00D35F78" w:rsidP="00D35F7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18" w:hanging="426"/>
        <w:jc w:val="thaiDistribute"/>
        <w:outlineLvl w:val="0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941748">
        <w:rPr>
          <w:rFonts w:ascii="Angsana New" w:hAnsi="Angsana New"/>
          <w:sz w:val="30"/>
          <w:szCs w:val="30"/>
          <w:cs/>
        </w:rPr>
        <w:t>ถูกฟ้องเรียกค่าชดใช้การเลิกจ้างพนักงานโดยไม่เป็นธรรมประมาณ</w:t>
      </w:r>
      <w:r w:rsidRPr="00941748">
        <w:rPr>
          <w:rFonts w:ascii="Angsana New" w:hAnsi="Angsana New"/>
          <w:sz w:val="30"/>
          <w:szCs w:val="30"/>
        </w:rPr>
        <w:t xml:space="preserve"> 14 </w:t>
      </w:r>
      <w:r w:rsidRPr="00941748">
        <w:rPr>
          <w:rFonts w:ascii="Angsana New" w:hAnsi="Angsana New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</w:rPr>
        <w:t xml:space="preserve">มี 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>กรณีดังนี้</w:t>
      </w:r>
    </w:p>
    <w:p w14:paraId="124F0DB0" w14:textId="77777777" w:rsidR="00D35F78" w:rsidRPr="00947FE7" w:rsidRDefault="00D35F78" w:rsidP="00D35F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43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7DCCC42B" w14:textId="77777777" w:rsidR="00D35F78" w:rsidRPr="00B8606F" w:rsidRDefault="00D35F78" w:rsidP="00D35F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18"/>
        <w:jc w:val="thaiDistribute"/>
        <w:outlineLvl w:val="0"/>
        <w:rPr>
          <w:rFonts w:ascii="Angsana New" w:hAnsi="Angsana New"/>
          <w:sz w:val="30"/>
          <w:szCs w:val="30"/>
        </w:rPr>
      </w:pPr>
      <w:r w:rsidRPr="00B8606F">
        <w:rPr>
          <w:rFonts w:ascii="Angsana New" w:hAnsi="Angsana New"/>
          <w:sz w:val="30"/>
          <w:szCs w:val="30"/>
          <w:cs/>
        </w:rPr>
        <w:t xml:space="preserve">ทุนทรัพย์ฟ้องร้องประมาณ </w:t>
      </w:r>
      <w:r w:rsidRPr="00B8606F">
        <w:rPr>
          <w:rFonts w:ascii="Angsana New" w:hAnsi="Angsana New"/>
          <w:sz w:val="30"/>
          <w:szCs w:val="30"/>
        </w:rPr>
        <w:t>5</w:t>
      </w:r>
      <w:r w:rsidRPr="00B8606F">
        <w:rPr>
          <w:rFonts w:ascii="Angsana New" w:hAnsi="Angsana New"/>
          <w:sz w:val="30"/>
          <w:szCs w:val="30"/>
          <w:cs/>
        </w:rPr>
        <w:t xml:space="preserve"> ล้านบาท ศาลอุทธรณ์มีคำพิพากษาถึงที่สุดให้ยกอุทธรณ์ของพนักงานแ</w:t>
      </w:r>
      <w:r>
        <w:rPr>
          <w:rFonts w:ascii="Angsana New" w:hAnsi="Angsana New"/>
          <w:sz w:val="30"/>
          <w:szCs w:val="30"/>
          <w:cs/>
        </w:rPr>
        <w:t>ละบริษัท โดยพนักงานและบริษัท</w:t>
      </w:r>
      <w:r w:rsidRPr="00B8606F">
        <w:rPr>
          <w:rFonts w:ascii="Angsana New" w:hAnsi="Angsana New"/>
          <w:sz w:val="30"/>
          <w:szCs w:val="30"/>
          <w:cs/>
        </w:rPr>
        <w:t xml:space="preserve">ต้องปฏิบัติตามคำพิพากษาศาลชั้นต้น ซึ่งหลังจากพนักงานและบริษัทตกลงหักกลบลบหนี้ตามคำพิพากษาต่อกันแล้ว บริษัทต้องชำระค่าเสียหายให้แก่พนักงานเป็นเงินจำนวน </w:t>
      </w:r>
      <w:r w:rsidRPr="00B8606F">
        <w:rPr>
          <w:rFonts w:ascii="Angsana New" w:hAnsi="Angsana New"/>
          <w:sz w:val="30"/>
          <w:szCs w:val="30"/>
        </w:rPr>
        <w:t>0.11</w:t>
      </w:r>
      <w:r w:rsidRPr="00B8606F">
        <w:rPr>
          <w:rFonts w:ascii="Angsana New" w:hAnsi="Angsana New"/>
          <w:sz w:val="30"/>
          <w:szCs w:val="30"/>
          <w:cs/>
        </w:rPr>
        <w:t xml:space="preserve"> ล้านบาท และพนักงานได้รับเงินจำนวนดังกล่าวจากบริษัทแล้ว</w:t>
      </w:r>
    </w:p>
    <w:p w14:paraId="338E9E68" w14:textId="77777777" w:rsidR="00D35F78" w:rsidRPr="00947FE7" w:rsidRDefault="00D35F78" w:rsidP="00D35F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43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015FCE22" w14:textId="77777777" w:rsidR="00D35F78" w:rsidRDefault="00D35F78" w:rsidP="00D35F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993"/>
        <w:rPr>
          <w:rFonts w:ascii="Angsana New" w:hAnsi="Angsana New"/>
          <w:sz w:val="30"/>
          <w:szCs w:val="30"/>
        </w:rPr>
      </w:pPr>
      <w:r w:rsidRPr="00B8606F">
        <w:rPr>
          <w:rFonts w:ascii="Angsana New" w:hAnsi="Angsana New"/>
          <w:sz w:val="30"/>
          <w:szCs w:val="30"/>
          <w:cs/>
        </w:rPr>
        <w:t xml:space="preserve">ทุนทรัพย์ฟ้องร้องประมาณ </w:t>
      </w:r>
      <w:r w:rsidRPr="00B8606F">
        <w:rPr>
          <w:rFonts w:ascii="Angsana New" w:hAnsi="Angsana New"/>
          <w:sz w:val="30"/>
          <w:szCs w:val="30"/>
        </w:rPr>
        <w:t>9</w:t>
      </w:r>
      <w:r w:rsidRPr="00B8606F">
        <w:rPr>
          <w:rFonts w:ascii="Angsana New" w:hAnsi="Angsana New"/>
          <w:sz w:val="30"/>
          <w:szCs w:val="30"/>
          <w:cs/>
        </w:rPr>
        <w:t xml:space="preserve"> ล้านบาท ศาลชั้นต้นพิพากษาให้บริษัทชนะคดี โดยพิพากษายกฟ้องพนักงานทั้งหมด ปัจจุบันคดีความดังกล่าวอยู่ระหว่างการดำเนินคดีในชั้นศาลอุทธรณ์</w:t>
      </w:r>
    </w:p>
    <w:p w14:paraId="5373935E" w14:textId="77777777" w:rsidR="00D35F78" w:rsidRPr="00D96661" w:rsidRDefault="00D35F78" w:rsidP="00D35F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43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13E94CA7" w14:textId="77777777" w:rsidR="00D35F78" w:rsidRDefault="00D35F78" w:rsidP="00D35F7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18" w:hanging="426"/>
        <w:jc w:val="thaiDistribute"/>
        <w:outlineLvl w:val="0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>พนักงานที่บริษัทเลิกจ้างจำนวน</w:t>
      </w:r>
      <w:r w:rsidRPr="00941748">
        <w:rPr>
          <w:rFonts w:ascii="Angsana New" w:hAnsi="Angsana New"/>
          <w:sz w:val="30"/>
          <w:szCs w:val="30"/>
        </w:rPr>
        <w:t xml:space="preserve"> 45 </w:t>
      </w:r>
      <w:r w:rsidRPr="00941748">
        <w:rPr>
          <w:rFonts w:ascii="Angsana New" w:hAnsi="Angsana New"/>
          <w:sz w:val="30"/>
          <w:szCs w:val="30"/>
          <w:cs/>
        </w:rPr>
        <w:t>ราย ได้ฟ้องร้องบริษัทว่าเลิกจ้างไม่เป็นธรรม ทุนทรัพย์ฟ้องร้องรวมทั้งสิ้นประมาณ</w:t>
      </w:r>
      <w:r w:rsidRPr="00941748">
        <w:rPr>
          <w:rFonts w:ascii="Angsana New" w:hAnsi="Angsana New"/>
          <w:sz w:val="30"/>
          <w:szCs w:val="30"/>
        </w:rPr>
        <w:t xml:space="preserve"> 46.99 </w:t>
      </w:r>
      <w:r w:rsidRPr="00941748">
        <w:rPr>
          <w:rFonts w:ascii="Angsana New" w:hAnsi="Angsana New"/>
          <w:sz w:val="30"/>
          <w:szCs w:val="30"/>
          <w:cs/>
        </w:rPr>
        <w:t>ล้านบาท ปัจจุบันบริษัทได้ชนะคดีความดังกล่าวในศาลชั้นต้นแล้ว ซึ่งพนักงานดังกล่าวได้ขอยื่นอุทธรณ์ต่อ</w:t>
      </w:r>
    </w:p>
    <w:p w14:paraId="782E56E4" w14:textId="77777777" w:rsidR="00D35F78" w:rsidRPr="00D96661" w:rsidRDefault="00D35F78" w:rsidP="00D35F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43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24C859D2" w14:textId="77777777" w:rsidR="00D35F78" w:rsidRPr="009777DA" w:rsidRDefault="00D35F78" w:rsidP="00D35F7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18" w:hanging="426"/>
        <w:jc w:val="thaiDistribute"/>
        <w:outlineLvl w:val="0"/>
        <w:rPr>
          <w:rFonts w:ascii="Angsana New" w:hAnsi="Angsana New"/>
          <w:sz w:val="30"/>
          <w:szCs w:val="30"/>
        </w:rPr>
      </w:pPr>
      <w:r w:rsidRPr="009777DA">
        <w:rPr>
          <w:rFonts w:ascii="Angsana New" w:hAnsi="Angsana New"/>
          <w:sz w:val="30"/>
          <w:szCs w:val="30"/>
          <w:cs/>
        </w:rPr>
        <w:t>บริษัทถูกฟ้องร้องเรียกค่าเสียหายที่เกิดขึ้นจากสินค้าที่ไม่ปลอดภัยตาม พ.ร.บ.ความรับผิดต่อความเสียหายที่เกิดขึ้นจากสินค้าที่ไม่ปลอดภัยประมาณ 11.73</w:t>
      </w:r>
      <w:r w:rsidRPr="009777DA">
        <w:rPr>
          <w:rFonts w:ascii="Angsana New" w:hAnsi="Angsana New"/>
          <w:sz w:val="30"/>
          <w:szCs w:val="30"/>
        </w:rPr>
        <w:t xml:space="preserve"> </w:t>
      </w:r>
      <w:r w:rsidRPr="009777DA">
        <w:rPr>
          <w:rFonts w:ascii="Angsana New" w:hAnsi="Angsana New"/>
          <w:sz w:val="30"/>
          <w:szCs w:val="30"/>
          <w:cs/>
        </w:rPr>
        <w:t>ล้านบาท ต่อมาบริษัทสามารถเจรจาตกลงกับผู้เสียหายได้ โดยชำระค่าเสียหายให้แก่ผู้เสียหายจำนวน 4 ล้านบาท ปัจจุบันศาลอุทธรณ์พิคำพิพากษาให้คดีเสร็จเด็ดขาดแล้ว</w:t>
      </w:r>
    </w:p>
    <w:p w14:paraId="352AA3D5" w14:textId="77777777" w:rsidR="00D35F78" w:rsidRPr="00D96661" w:rsidRDefault="00D35F78" w:rsidP="00D35F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43"/>
        <w:jc w:val="thaiDistribute"/>
        <w:outlineLvl w:val="0"/>
        <w:rPr>
          <w:rFonts w:ascii="Angsana New" w:hAnsi="Angsana New"/>
          <w:sz w:val="16"/>
          <w:szCs w:val="16"/>
          <w:cs/>
        </w:rPr>
      </w:pPr>
    </w:p>
    <w:p w14:paraId="3FDBF45A" w14:textId="77777777" w:rsidR="00D35F78" w:rsidRPr="00941748" w:rsidRDefault="00D35F78" w:rsidP="00D35F7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18" w:hanging="426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941748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941748">
        <w:rPr>
          <w:rFonts w:ascii="Angsana New" w:hAnsi="Angsana New"/>
          <w:sz w:val="30"/>
          <w:szCs w:val="30"/>
          <w:cs/>
        </w:rPr>
        <w:t>ถูกฟ้องเรียกค่าชดใช้การเลิกจ้างพนักงานโดยไม่เป็นธรรมประมาณ</w:t>
      </w:r>
      <w:r w:rsidRPr="00941748">
        <w:rPr>
          <w:rFonts w:ascii="Angsana New" w:hAnsi="Angsana New"/>
          <w:sz w:val="30"/>
          <w:szCs w:val="30"/>
        </w:rPr>
        <w:t xml:space="preserve"> 14.38 </w:t>
      </w:r>
      <w:r w:rsidRPr="00941748">
        <w:rPr>
          <w:rFonts w:ascii="Angsana New" w:hAnsi="Angsana New"/>
          <w:sz w:val="30"/>
          <w:szCs w:val="30"/>
          <w:cs/>
        </w:rPr>
        <w:t>ล้านบาท ซึ่งในปัจจุบัน</w:t>
      </w:r>
      <w:r w:rsidRPr="00941748">
        <w:rPr>
          <w:rFonts w:ascii="Angsana New" w:hAnsi="Angsana New"/>
          <w:sz w:val="30"/>
          <w:szCs w:val="30"/>
        </w:rPr>
        <w:br/>
      </w:r>
      <w:r w:rsidRPr="00941748">
        <w:rPr>
          <w:rFonts w:ascii="Angsana New" w:hAnsi="Angsana New"/>
          <w:sz w:val="30"/>
          <w:szCs w:val="30"/>
          <w:cs/>
        </w:rPr>
        <w:t xml:space="preserve">คดีความดังกล่าวอยู่ระหว่างการดำเนินคดีในชั้นศาล </w:t>
      </w:r>
    </w:p>
    <w:p w14:paraId="7439EF98" w14:textId="77777777" w:rsidR="00D35F78" w:rsidRPr="00941748" w:rsidRDefault="00D35F78" w:rsidP="00D35F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18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p w14:paraId="6DA97E52" w14:textId="77777777" w:rsidR="00D35F78" w:rsidRDefault="00D35F78" w:rsidP="00D35F78"/>
    <w:p w14:paraId="25D5AD2C" w14:textId="4C2B939F" w:rsidR="003533EF" w:rsidRPr="00941748" w:rsidRDefault="003533EF" w:rsidP="00D35F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18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sectPr w:rsidR="003533EF" w:rsidRPr="00941748" w:rsidSect="00E67BC6">
      <w:headerReference w:type="default" r:id="rId19"/>
      <w:footerReference w:type="default" r:id="rId20"/>
      <w:footerReference w:type="first" r:id="rId21"/>
      <w:pgSz w:w="11909" w:h="16834" w:code="9"/>
      <w:pgMar w:top="691" w:right="1109" w:bottom="576" w:left="1152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657175" w14:textId="77777777" w:rsidR="00B410C1" w:rsidRDefault="00B410C1" w:rsidP="004956B4">
      <w:r>
        <w:separator/>
      </w:r>
    </w:p>
  </w:endnote>
  <w:endnote w:type="continuationSeparator" w:id="0">
    <w:p w14:paraId="70D87A0E" w14:textId="77777777" w:rsidR="00B410C1" w:rsidRDefault="00B410C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0CB575" w14:textId="77777777" w:rsidR="001E6402" w:rsidRPr="003C6472" w:rsidRDefault="001E6402" w:rsidP="003758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770"/>
        <w:tab w:val="decimal" w:pos="4860"/>
      </w:tabs>
      <w:rPr>
        <w:rFonts w:ascii="Angsana New" w:hAnsi="Angsana New"/>
        <w:sz w:val="30"/>
        <w:szCs w:val="30"/>
      </w:rPr>
    </w:pPr>
    <w:r>
      <w:tab/>
    </w:r>
    <w:r w:rsidRPr="003C6472">
      <w:rPr>
        <w:rFonts w:ascii="Angsana New" w:hAnsi="Angsana New"/>
        <w:sz w:val="30"/>
        <w:szCs w:val="30"/>
      </w:rPr>
      <w:fldChar w:fldCharType="begin"/>
    </w:r>
    <w:r w:rsidRPr="003C6472">
      <w:rPr>
        <w:rFonts w:ascii="Angsana New" w:hAnsi="Angsana New"/>
        <w:sz w:val="30"/>
        <w:szCs w:val="30"/>
      </w:rPr>
      <w:instrText xml:space="preserve"> PAGE   \* MERGEFORMAT </w:instrText>
    </w:r>
    <w:r w:rsidRPr="003C6472">
      <w:rPr>
        <w:rFonts w:ascii="Angsana New" w:hAnsi="Angsana New"/>
        <w:sz w:val="30"/>
        <w:szCs w:val="30"/>
      </w:rPr>
      <w:fldChar w:fldCharType="separate"/>
    </w:r>
    <w:r w:rsidR="00D82C06">
      <w:rPr>
        <w:rFonts w:ascii="Angsana New" w:hAnsi="Angsana New"/>
        <w:noProof/>
        <w:sz w:val="30"/>
        <w:szCs w:val="30"/>
      </w:rPr>
      <w:t>30</w:t>
    </w:r>
    <w:r w:rsidRPr="003C6472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1CFC41" w14:textId="77777777" w:rsidR="001E6402" w:rsidRDefault="001E6402" w:rsidP="00FB0B4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44</w:t>
    </w:r>
    <w:r>
      <w:rPr>
        <w:rStyle w:val="PageNumber"/>
        <w:cs/>
      </w:rPr>
      <w:fldChar w:fldCharType="end"/>
    </w:r>
  </w:p>
  <w:p w14:paraId="5005E88F" w14:textId="77777777" w:rsidR="001E6402" w:rsidRPr="007E2E42" w:rsidRDefault="001E6402" w:rsidP="007E2E4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28"/>
        <w:szCs w:val="28"/>
        <w:lang w:val="pt-BR"/>
      </w:rPr>
    </w:pPr>
    <w:r w:rsidRPr="007E2E42">
      <w:rPr>
        <w:rFonts w:ascii="Angsana New" w:hAnsi="Angsana New"/>
        <w:i/>
        <w:iCs/>
        <w:sz w:val="28"/>
        <w:szCs w:val="28"/>
        <w:lang w:val="pt-BR"/>
      </w:rPr>
      <w:fldChar w:fldCharType="begin"/>
    </w:r>
    <w:r w:rsidRPr="007E2E42">
      <w:rPr>
        <w:rFonts w:ascii="Angsana New" w:hAnsi="Angsana New"/>
        <w:i/>
        <w:iCs/>
        <w:sz w:val="28"/>
        <w:szCs w:val="28"/>
        <w:lang w:val="pt-BR"/>
      </w:rPr>
      <w:instrText xml:space="preserve"> FILENAME </w:instrText>
    </w:r>
    <w:r w:rsidRPr="007E2E42">
      <w:rPr>
        <w:rFonts w:ascii="Angsana New" w:hAnsi="Angsana New"/>
        <w:i/>
        <w:iCs/>
        <w:sz w:val="28"/>
        <w:szCs w:val="28"/>
        <w:lang w:val="pt-BR"/>
      </w:rPr>
      <w:fldChar w:fldCharType="separate"/>
    </w:r>
    <w:r w:rsidR="00D82C06">
      <w:rPr>
        <w:rFonts w:ascii="Angsana New" w:hAnsi="Angsana New"/>
        <w:i/>
        <w:iCs/>
        <w:noProof/>
        <w:sz w:val="28"/>
        <w:szCs w:val="28"/>
        <w:lang w:val="pt-BR"/>
      </w:rPr>
      <w:t>ssct3</w:t>
    </w:r>
    <w:r w:rsidRPr="007E2E42">
      <w:rPr>
        <w:rFonts w:ascii="Angsana New" w:hAnsi="Angsana New"/>
        <w:i/>
        <w:iCs/>
        <w:sz w:val="28"/>
        <w:szCs w:val="28"/>
        <w:lang w:val="pt-BR"/>
      </w:rPr>
      <w:fldChar w:fldCharType="end"/>
    </w:r>
  </w:p>
  <w:p w14:paraId="0DB79078" w14:textId="77777777" w:rsidR="001E6402" w:rsidRPr="00907A32" w:rsidRDefault="001E6402" w:rsidP="001A164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 w:rsidRPr="00907A32">
      <w:rPr>
        <w:rFonts w:ascii="Angsana New" w:hAnsi="Angsana New"/>
        <w:i/>
        <w:iCs/>
        <w:sz w:val="30"/>
        <w:szCs w:val="30"/>
        <w:lang w:val="pt-BR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2C166" w14:textId="77777777" w:rsidR="001E6402" w:rsidRPr="00907A32" w:rsidRDefault="001E6402" w:rsidP="00B1561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20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 w:hint="cs"/>
        <w:i/>
        <w:iCs/>
        <w:sz w:val="30"/>
        <w:szCs w:val="30"/>
        <w:cs/>
      </w:rPr>
      <w:tab/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fldChar w:fldCharType="begin"/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instrText xml:space="preserve"> PAGE </w:instrText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lang w:val="pt-BR"/>
      </w:rPr>
      <w:t>31</w:t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48D04" w14:textId="77777777" w:rsidR="001E6402" w:rsidRPr="009216E6" w:rsidRDefault="001E6402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color w:val="000000"/>
        <w:sz w:val="30"/>
        <w:szCs w:val="30"/>
      </w:rPr>
    </w:pPr>
    <w:r w:rsidRPr="009216E6">
      <w:rPr>
        <w:rFonts w:ascii="Angsana New" w:hAnsi="Angsana New"/>
        <w:caps/>
        <w:color w:val="000000"/>
        <w:sz w:val="30"/>
        <w:szCs w:val="30"/>
      </w:rPr>
      <w:fldChar w:fldCharType="begin"/>
    </w:r>
    <w:r w:rsidRPr="009216E6">
      <w:rPr>
        <w:rFonts w:ascii="Angsana New" w:hAnsi="Angsana New"/>
        <w:caps/>
        <w:color w:val="000000"/>
        <w:sz w:val="30"/>
        <w:szCs w:val="30"/>
      </w:rPr>
      <w:instrText xml:space="preserve"> PAGE   \* MERGEFORMAT </w:instrText>
    </w:r>
    <w:r w:rsidRPr="009216E6">
      <w:rPr>
        <w:rFonts w:ascii="Angsana New" w:hAnsi="Angsana New"/>
        <w:caps/>
        <w:color w:val="000000"/>
        <w:sz w:val="30"/>
        <w:szCs w:val="30"/>
      </w:rPr>
      <w:fldChar w:fldCharType="separate"/>
    </w:r>
    <w:r w:rsidR="00D82C06">
      <w:rPr>
        <w:rFonts w:ascii="Angsana New" w:hAnsi="Angsana New"/>
        <w:caps/>
        <w:noProof/>
        <w:color w:val="000000"/>
        <w:sz w:val="30"/>
        <w:szCs w:val="30"/>
      </w:rPr>
      <w:t>31</w:t>
    </w:r>
    <w:r w:rsidRPr="009216E6">
      <w:rPr>
        <w:rFonts w:ascii="Angsana New" w:hAnsi="Angsana New"/>
        <w:caps/>
        <w:noProof/>
        <w:color w:val="000000"/>
        <w:sz w:val="30"/>
        <w:szCs w:val="30"/>
      </w:rPr>
      <w:fldChar w:fldCharType="end"/>
    </w:r>
  </w:p>
  <w:p w14:paraId="54E2863A" w14:textId="77777777" w:rsidR="001E6402" w:rsidRPr="00907A32" w:rsidRDefault="001E6402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3C124F" w14:textId="77777777" w:rsidR="001E6402" w:rsidRPr="00907A32" w:rsidRDefault="001E6402" w:rsidP="00036FFD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D82C06">
      <w:rPr>
        <w:rStyle w:val="PageNumber"/>
        <w:rFonts w:ascii="Angsana New" w:hAnsi="Angsana New" w:cs="Angsana New"/>
        <w:noProof/>
        <w:sz w:val="30"/>
        <w:szCs w:val="30"/>
      </w:rPr>
      <w:t>32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F970A10" w14:textId="77777777" w:rsidR="001E6402" w:rsidRPr="00907A32" w:rsidRDefault="001E6402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CD6759" w14:textId="77777777" w:rsidR="001E6402" w:rsidRDefault="001E6402" w:rsidP="003758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</w:pPr>
    <w:r>
      <w:tab/>
    </w:r>
    <w:r w:rsidRPr="003C6472">
      <w:rPr>
        <w:rFonts w:ascii="Angsana New" w:hAnsi="Angsana New"/>
        <w:sz w:val="30"/>
        <w:szCs w:val="30"/>
      </w:rPr>
      <w:fldChar w:fldCharType="begin"/>
    </w:r>
    <w:r w:rsidRPr="003C6472">
      <w:rPr>
        <w:rFonts w:ascii="Angsana New" w:hAnsi="Angsana New"/>
        <w:sz w:val="30"/>
        <w:szCs w:val="30"/>
      </w:rPr>
      <w:instrText xml:space="preserve"> PAGE   \* MERGEFORMAT </w:instrText>
    </w:r>
    <w:r w:rsidRPr="003C6472">
      <w:rPr>
        <w:rFonts w:ascii="Angsana New" w:hAnsi="Angsana New"/>
        <w:sz w:val="30"/>
        <w:szCs w:val="30"/>
      </w:rPr>
      <w:fldChar w:fldCharType="separate"/>
    </w:r>
    <w:r w:rsidR="00D82C06">
      <w:rPr>
        <w:rFonts w:ascii="Angsana New" w:hAnsi="Angsana New"/>
        <w:noProof/>
        <w:sz w:val="30"/>
        <w:szCs w:val="30"/>
      </w:rPr>
      <w:t>45</w:t>
    </w:r>
    <w:r w:rsidRPr="003C6472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F062C0" w14:textId="77777777" w:rsidR="001E6402" w:rsidRPr="00907A32" w:rsidRDefault="001E6402" w:rsidP="00036FFD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D82C06">
      <w:rPr>
        <w:rStyle w:val="PageNumber"/>
        <w:rFonts w:ascii="Angsana New" w:hAnsi="Angsana New" w:cs="Angsana New"/>
        <w:noProof/>
        <w:sz w:val="30"/>
        <w:szCs w:val="30"/>
      </w:rPr>
      <w:t>33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A090FB5" w14:textId="77777777" w:rsidR="001E6402" w:rsidRPr="00907A32" w:rsidRDefault="001E6402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D02B4D" w14:textId="77777777" w:rsidR="00B410C1" w:rsidRDefault="00B410C1" w:rsidP="004956B4">
      <w:r>
        <w:separator/>
      </w:r>
    </w:p>
  </w:footnote>
  <w:footnote w:type="continuationSeparator" w:id="0">
    <w:p w14:paraId="48C75F3C" w14:textId="77777777" w:rsidR="00B410C1" w:rsidRDefault="00B410C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AF5A67" w14:textId="77777777" w:rsidR="001E6402" w:rsidRDefault="001E640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88C04C" w14:textId="77777777" w:rsidR="001E6402" w:rsidRPr="009B072F" w:rsidRDefault="001E6402" w:rsidP="002D3445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4D45F398" w14:textId="77777777" w:rsidR="001E6402" w:rsidRPr="009B072F" w:rsidRDefault="001E6402" w:rsidP="002D3445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0F9EF76C" w14:textId="77777777" w:rsidR="001E6402" w:rsidRDefault="001E6402" w:rsidP="002D3445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 w:rsidRPr="007675A9">
      <w:rPr>
        <w:rFonts w:ascii="Angsana New" w:hAnsi="Angsana New"/>
        <w:b/>
        <w:bCs/>
        <w:sz w:val="32"/>
        <w:szCs w:val="32"/>
        <w:cs/>
      </w:rPr>
      <w:t>31 ธันวาคม 25</w:t>
    </w:r>
    <w:r>
      <w:rPr>
        <w:rFonts w:ascii="Angsana New" w:hAnsi="Angsana New"/>
        <w:b/>
        <w:bCs/>
        <w:sz w:val="32"/>
        <w:szCs w:val="32"/>
      </w:rPr>
      <w:t>60</w:t>
    </w:r>
    <w:r w:rsidRPr="007675A9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0869E9C" w14:textId="77777777" w:rsidR="001E6402" w:rsidRDefault="001E6402" w:rsidP="00682DFD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962B7" w14:textId="77777777" w:rsidR="001E6402" w:rsidRPr="00C70EC6" w:rsidRDefault="001E6402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624CC15F" w14:textId="77777777" w:rsidR="001E6402" w:rsidRPr="00C70EC6" w:rsidRDefault="001E6402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5A350E0" w14:textId="77777777" w:rsidR="001E6402" w:rsidRDefault="001E6402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งวดสามเดือนและหกเดือนและหกเดือนสิ้นสุดวันที่ 30 มิถุนายน </w:t>
    </w:r>
    <w:r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 w:hint="cs"/>
        <w:b/>
        <w:bCs/>
        <w:sz w:val="32"/>
        <w:szCs w:val="32"/>
        <w:cs/>
      </w:rPr>
      <w:t>4</w:t>
    </w:r>
    <w:r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55626269" w14:textId="77777777" w:rsidR="001E6402" w:rsidRDefault="001E6402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0419B4" w14:textId="77777777" w:rsidR="001E6402" w:rsidRDefault="001E6402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E79F5" w14:textId="77777777" w:rsidR="001E6402" w:rsidRPr="00C70EC6" w:rsidRDefault="001E6402" w:rsidP="00B62759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64E97CA0" w14:textId="77777777" w:rsidR="001E6402" w:rsidRPr="00C70EC6" w:rsidRDefault="001E6402" w:rsidP="00B62759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C5EF10C" w14:textId="77777777" w:rsidR="001E6402" w:rsidRDefault="001E6402" w:rsidP="0071126D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1523AEB" w14:textId="77777777" w:rsidR="001E6402" w:rsidRPr="00AC4ACA" w:rsidRDefault="001E6402">
    <w:pPr>
      <w:pStyle w:val="Header"/>
      <w:rPr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38E7BF" w14:textId="77777777" w:rsidR="001E6402" w:rsidRPr="009B072F" w:rsidRDefault="001E6402" w:rsidP="004914D4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321F6952" w14:textId="77777777" w:rsidR="001E6402" w:rsidRPr="00A9295F" w:rsidRDefault="001E6402" w:rsidP="004914D4">
    <w:pPr>
      <w:pStyle w:val="Header"/>
      <w:rPr>
        <w:rFonts w:ascii="Angsana New" w:hAnsi="Angsana New"/>
        <w:b/>
        <w:bCs/>
        <w:sz w:val="32"/>
        <w:szCs w:val="32"/>
      </w:rPr>
    </w:pPr>
    <w:r w:rsidRPr="00A9295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7A184DF2" w14:textId="77777777" w:rsidR="001E6402" w:rsidRDefault="001E6402" w:rsidP="004914D4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งวดสามเดือนสิ้นสุดวันที่ 31 ธันวาคม 25</w:t>
    </w:r>
    <w:r>
      <w:rPr>
        <w:rFonts w:ascii="Angsana New" w:hAnsi="Angsana New"/>
        <w:b/>
        <w:bCs/>
        <w:sz w:val="32"/>
        <w:szCs w:val="32"/>
      </w:rPr>
      <w:t>60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17330FB" w14:textId="77777777" w:rsidR="001E6402" w:rsidRDefault="001E6402" w:rsidP="004914D4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C9C5F7" w14:textId="77777777" w:rsidR="001E6402" w:rsidRPr="009B072F" w:rsidRDefault="001E6402" w:rsidP="004914D4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2BBC7D1B" w14:textId="77777777" w:rsidR="001E6402" w:rsidRPr="009B072F" w:rsidRDefault="001E6402" w:rsidP="004914D4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79184F9E" w14:textId="77777777" w:rsidR="001E6402" w:rsidRDefault="001E6402" w:rsidP="004914D4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งวดสามเดือนสิ้นสุดวันที่ 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 25</w:t>
    </w:r>
    <w:r>
      <w:rPr>
        <w:rFonts w:ascii="Angsana New" w:hAnsi="Angsana New"/>
        <w:b/>
        <w:bCs/>
        <w:sz w:val="32"/>
        <w:szCs w:val="32"/>
      </w:rPr>
      <w:t>60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34B3664C" w14:textId="77777777" w:rsidR="001E6402" w:rsidRDefault="001E6402" w:rsidP="004914D4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08306B"/>
    <w:multiLevelType w:val="hybridMultilevel"/>
    <w:tmpl w:val="5100E8FA"/>
    <w:lvl w:ilvl="0" w:tplc="F79476E8">
      <w:start w:val="7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632607EA"/>
    <w:multiLevelType w:val="hybridMultilevel"/>
    <w:tmpl w:val="9016FEF8"/>
    <w:lvl w:ilvl="0" w:tplc="54B4DCBA">
      <w:start w:val="4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A62363"/>
    <w:multiLevelType w:val="hybridMultilevel"/>
    <w:tmpl w:val="EF68F198"/>
    <w:lvl w:ilvl="0" w:tplc="512A4838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3468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3558" w:hanging="360"/>
      </w:pPr>
    </w:lvl>
    <w:lvl w:ilvl="2" w:tplc="0409001B" w:tentative="1">
      <w:start w:val="1"/>
      <w:numFmt w:val="lowerRoman"/>
      <w:lvlText w:val="%3."/>
      <w:lvlJc w:val="right"/>
      <w:pPr>
        <w:ind w:left="4278" w:hanging="180"/>
      </w:pPr>
    </w:lvl>
    <w:lvl w:ilvl="3" w:tplc="0409000F" w:tentative="1">
      <w:start w:val="1"/>
      <w:numFmt w:val="decimal"/>
      <w:lvlText w:val="%4."/>
      <w:lvlJc w:val="left"/>
      <w:pPr>
        <w:ind w:left="4998" w:hanging="360"/>
      </w:pPr>
    </w:lvl>
    <w:lvl w:ilvl="4" w:tplc="04090019" w:tentative="1">
      <w:start w:val="1"/>
      <w:numFmt w:val="lowerLetter"/>
      <w:lvlText w:val="%5."/>
      <w:lvlJc w:val="left"/>
      <w:pPr>
        <w:ind w:left="5718" w:hanging="360"/>
      </w:pPr>
    </w:lvl>
    <w:lvl w:ilvl="5" w:tplc="0409001B" w:tentative="1">
      <w:start w:val="1"/>
      <w:numFmt w:val="lowerRoman"/>
      <w:lvlText w:val="%6."/>
      <w:lvlJc w:val="right"/>
      <w:pPr>
        <w:ind w:left="6438" w:hanging="180"/>
      </w:pPr>
    </w:lvl>
    <w:lvl w:ilvl="6" w:tplc="0409000F" w:tentative="1">
      <w:start w:val="1"/>
      <w:numFmt w:val="decimal"/>
      <w:lvlText w:val="%7."/>
      <w:lvlJc w:val="left"/>
      <w:pPr>
        <w:ind w:left="7158" w:hanging="360"/>
      </w:pPr>
    </w:lvl>
    <w:lvl w:ilvl="7" w:tplc="04090019" w:tentative="1">
      <w:start w:val="1"/>
      <w:numFmt w:val="lowerLetter"/>
      <w:lvlText w:val="%8."/>
      <w:lvlJc w:val="left"/>
      <w:pPr>
        <w:ind w:left="7878" w:hanging="360"/>
      </w:pPr>
    </w:lvl>
    <w:lvl w:ilvl="8" w:tplc="0409001B" w:tentative="1">
      <w:start w:val="1"/>
      <w:numFmt w:val="lowerRoman"/>
      <w:lvlText w:val="%9."/>
      <w:lvlJc w:val="right"/>
      <w:pPr>
        <w:ind w:left="8598" w:hanging="180"/>
      </w:pPr>
    </w:lvl>
  </w:abstractNum>
  <w:abstractNum w:abstractNumId="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＀＀噦噦Ɉ̄᠀;䩦噦噦弾Ȧ怀鉦᳍㘾○$$圛圜㠀ȣ!＀＀噦噧ɐȀ᠀즚噦噧큜ȴ/怀尀輳㘾⛇̳̳圜圝㠀ȣ!＀＀噦噧ʓ̀᠀;㰀噦噧큜_x000a_ɯ怀頀&quot;᳍㘾⫒$$圝圞㠀ȣ!＀＀噦噦ʙȀ᠀즙噦噦큜ɽ2怀憚#죌䱧⯎ͻͻ圞圦㠀ȣ!＀＀噧噧ˢ̄᠀&gt;疚噧噧弾ʻ怀휳&amp;က㘾〡圦圧㠀ȣ!＀＀噦噧˥Ȁ᠀_x000a_볍噦噧큜ˈ,怀鐀'烍㘾ㄍ̍̍圧在㠀ȣ!＀＀噦噦̖̀᠀8ᶙ噦噦큜̀怀놚*က㘾㓲在圩㠀ȣ!＀＀噧噦̪Ȁ᠀볍噧噦큜̎*怀湦+嬴㘾㗞˲˲圩圯㠀ȣ!＀＀噦噦̀͜᠀6ࠀ噦噦큜̿怀⸹.ู燇ꖖ㦨圯地㠀ȣ!＀＀ูͨ耀 耀ู"/>
  </w:docVars>
  <w:rsids>
    <w:rsidRoot w:val="00127299"/>
    <w:rsid w:val="00000130"/>
    <w:rsid w:val="0000031C"/>
    <w:rsid w:val="000003C4"/>
    <w:rsid w:val="000006F3"/>
    <w:rsid w:val="00000CAC"/>
    <w:rsid w:val="000010EA"/>
    <w:rsid w:val="000014D6"/>
    <w:rsid w:val="000019C7"/>
    <w:rsid w:val="000019E4"/>
    <w:rsid w:val="000020B3"/>
    <w:rsid w:val="000022DE"/>
    <w:rsid w:val="00002354"/>
    <w:rsid w:val="0000249C"/>
    <w:rsid w:val="000024DF"/>
    <w:rsid w:val="00002750"/>
    <w:rsid w:val="00002A90"/>
    <w:rsid w:val="00002B92"/>
    <w:rsid w:val="00002FAD"/>
    <w:rsid w:val="000039E8"/>
    <w:rsid w:val="00003D69"/>
    <w:rsid w:val="00004537"/>
    <w:rsid w:val="000047E3"/>
    <w:rsid w:val="00004B3E"/>
    <w:rsid w:val="00004D8D"/>
    <w:rsid w:val="000056A6"/>
    <w:rsid w:val="00005C4A"/>
    <w:rsid w:val="000065DC"/>
    <w:rsid w:val="00006750"/>
    <w:rsid w:val="000068AF"/>
    <w:rsid w:val="00007791"/>
    <w:rsid w:val="000077D3"/>
    <w:rsid w:val="00007A87"/>
    <w:rsid w:val="00010663"/>
    <w:rsid w:val="0001120F"/>
    <w:rsid w:val="00011380"/>
    <w:rsid w:val="000118E9"/>
    <w:rsid w:val="000119AB"/>
    <w:rsid w:val="000124DD"/>
    <w:rsid w:val="0001283B"/>
    <w:rsid w:val="00012C38"/>
    <w:rsid w:val="00013521"/>
    <w:rsid w:val="000139F1"/>
    <w:rsid w:val="00013A4F"/>
    <w:rsid w:val="00013B9C"/>
    <w:rsid w:val="00013C69"/>
    <w:rsid w:val="00013E01"/>
    <w:rsid w:val="00013ED5"/>
    <w:rsid w:val="0001402F"/>
    <w:rsid w:val="00014446"/>
    <w:rsid w:val="000145D6"/>
    <w:rsid w:val="000146FD"/>
    <w:rsid w:val="000149CE"/>
    <w:rsid w:val="00014EEE"/>
    <w:rsid w:val="00015528"/>
    <w:rsid w:val="00015A90"/>
    <w:rsid w:val="00016071"/>
    <w:rsid w:val="00016789"/>
    <w:rsid w:val="000167E8"/>
    <w:rsid w:val="000167EA"/>
    <w:rsid w:val="00016845"/>
    <w:rsid w:val="0001698B"/>
    <w:rsid w:val="00016B90"/>
    <w:rsid w:val="00017199"/>
    <w:rsid w:val="000176A6"/>
    <w:rsid w:val="000176AF"/>
    <w:rsid w:val="00017739"/>
    <w:rsid w:val="00017AAB"/>
    <w:rsid w:val="00017F71"/>
    <w:rsid w:val="000200D1"/>
    <w:rsid w:val="00020220"/>
    <w:rsid w:val="00020EBB"/>
    <w:rsid w:val="000210C1"/>
    <w:rsid w:val="000213F2"/>
    <w:rsid w:val="00021A9E"/>
    <w:rsid w:val="00021B44"/>
    <w:rsid w:val="00021E09"/>
    <w:rsid w:val="00021E20"/>
    <w:rsid w:val="000221F0"/>
    <w:rsid w:val="000228EA"/>
    <w:rsid w:val="00022D3B"/>
    <w:rsid w:val="00022D62"/>
    <w:rsid w:val="0002371F"/>
    <w:rsid w:val="00023765"/>
    <w:rsid w:val="00023ACA"/>
    <w:rsid w:val="00023E11"/>
    <w:rsid w:val="0002441F"/>
    <w:rsid w:val="00024520"/>
    <w:rsid w:val="00024872"/>
    <w:rsid w:val="0002497B"/>
    <w:rsid w:val="00024FD0"/>
    <w:rsid w:val="000251C5"/>
    <w:rsid w:val="000256FA"/>
    <w:rsid w:val="000257EC"/>
    <w:rsid w:val="00025A8E"/>
    <w:rsid w:val="00026079"/>
    <w:rsid w:val="000262CA"/>
    <w:rsid w:val="00026482"/>
    <w:rsid w:val="0002667F"/>
    <w:rsid w:val="0002713C"/>
    <w:rsid w:val="00027C98"/>
    <w:rsid w:val="00027DE5"/>
    <w:rsid w:val="00027EE7"/>
    <w:rsid w:val="00027FAB"/>
    <w:rsid w:val="00030246"/>
    <w:rsid w:val="0003075D"/>
    <w:rsid w:val="00030A73"/>
    <w:rsid w:val="000311EE"/>
    <w:rsid w:val="0003173F"/>
    <w:rsid w:val="00031C7B"/>
    <w:rsid w:val="000320C5"/>
    <w:rsid w:val="000325D8"/>
    <w:rsid w:val="00032E92"/>
    <w:rsid w:val="0003328B"/>
    <w:rsid w:val="0003333C"/>
    <w:rsid w:val="000336D9"/>
    <w:rsid w:val="000337A7"/>
    <w:rsid w:val="00033890"/>
    <w:rsid w:val="000339B8"/>
    <w:rsid w:val="00033C33"/>
    <w:rsid w:val="0003413D"/>
    <w:rsid w:val="000342F1"/>
    <w:rsid w:val="000343A7"/>
    <w:rsid w:val="00034910"/>
    <w:rsid w:val="00034AFA"/>
    <w:rsid w:val="000354A8"/>
    <w:rsid w:val="00035623"/>
    <w:rsid w:val="00035793"/>
    <w:rsid w:val="00035AA5"/>
    <w:rsid w:val="00035D45"/>
    <w:rsid w:val="00035EC0"/>
    <w:rsid w:val="00036FFD"/>
    <w:rsid w:val="000372E2"/>
    <w:rsid w:val="000375FC"/>
    <w:rsid w:val="00037B04"/>
    <w:rsid w:val="00037CED"/>
    <w:rsid w:val="00037EC7"/>
    <w:rsid w:val="00037FB8"/>
    <w:rsid w:val="0004002E"/>
    <w:rsid w:val="00040A86"/>
    <w:rsid w:val="00040AAF"/>
    <w:rsid w:val="000414CB"/>
    <w:rsid w:val="0004172A"/>
    <w:rsid w:val="000418C5"/>
    <w:rsid w:val="00041DB2"/>
    <w:rsid w:val="00042453"/>
    <w:rsid w:val="00042747"/>
    <w:rsid w:val="0004283B"/>
    <w:rsid w:val="00042BB1"/>
    <w:rsid w:val="00042E53"/>
    <w:rsid w:val="00043284"/>
    <w:rsid w:val="000432DD"/>
    <w:rsid w:val="0004342C"/>
    <w:rsid w:val="000438CD"/>
    <w:rsid w:val="00043E57"/>
    <w:rsid w:val="00044092"/>
    <w:rsid w:val="0004410A"/>
    <w:rsid w:val="0004424B"/>
    <w:rsid w:val="00044319"/>
    <w:rsid w:val="00044545"/>
    <w:rsid w:val="00044643"/>
    <w:rsid w:val="000449CB"/>
    <w:rsid w:val="00044CDE"/>
    <w:rsid w:val="0004613D"/>
    <w:rsid w:val="00046287"/>
    <w:rsid w:val="00046490"/>
    <w:rsid w:val="0004693B"/>
    <w:rsid w:val="00046A1D"/>
    <w:rsid w:val="00046AFE"/>
    <w:rsid w:val="00046E1C"/>
    <w:rsid w:val="000470BC"/>
    <w:rsid w:val="00047A50"/>
    <w:rsid w:val="00047E37"/>
    <w:rsid w:val="0005024B"/>
    <w:rsid w:val="0005056A"/>
    <w:rsid w:val="0005056D"/>
    <w:rsid w:val="00050644"/>
    <w:rsid w:val="000508D6"/>
    <w:rsid w:val="00050A51"/>
    <w:rsid w:val="00050EDF"/>
    <w:rsid w:val="00051468"/>
    <w:rsid w:val="00051932"/>
    <w:rsid w:val="00052201"/>
    <w:rsid w:val="0005250D"/>
    <w:rsid w:val="00052567"/>
    <w:rsid w:val="0005281D"/>
    <w:rsid w:val="00052870"/>
    <w:rsid w:val="00052A3A"/>
    <w:rsid w:val="0005317C"/>
    <w:rsid w:val="00053BE3"/>
    <w:rsid w:val="00054C24"/>
    <w:rsid w:val="00054E4D"/>
    <w:rsid w:val="000552E9"/>
    <w:rsid w:val="000558A5"/>
    <w:rsid w:val="00055960"/>
    <w:rsid w:val="00055D63"/>
    <w:rsid w:val="0005619C"/>
    <w:rsid w:val="00056B25"/>
    <w:rsid w:val="00056BA3"/>
    <w:rsid w:val="00056BAE"/>
    <w:rsid w:val="00056FF1"/>
    <w:rsid w:val="000574DA"/>
    <w:rsid w:val="00057AF4"/>
    <w:rsid w:val="000600D0"/>
    <w:rsid w:val="000601D4"/>
    <w:rsid w:val="0006029F"/>
    <w:rsid w:val="000606F8"/>
    <w:rsid w:val="00060B2A"/>
    <w:rsid w:val="00060C07"/>
    <w:rsid w:val="000613AC"/>
    <w:rsid w:val="00061642"/>
    <w:rsid w:val="000616A9"/>
    <w:rsid w:val="000619AA"/>
    <w:rsid w:val="000622B0"/>
    <w:rsid w:val="0006246B"/>
    <w:rsid w:val="0006283F"/>
    <w:rsid w:val="00062C6D"/>
    <w:rsid w:val="00062FD4"/>
    <w:rsid w:val="0006335C"/>
    <w:rsid w:val="00063361"/>
    <w:rsid w:val="00064063"/>
    <w:rsid w:val="000646A7"/>
    <w:rsid w:val="00064795"/>
    <w:rsid w:val="000649B4"/>
    <w:rsid w:val="00064BE2"/>
    <w:rsid w:val="00065107"/>
    <w:rsid w:val="000656E1"/>
    <w:rsid w:val="000658D8"/>
    <w:rsid w:val="00065C80"/>
    <w:rsid w:val="00065EE6"/>
    <w:rsid w:val="00065F7D"/>
    <w:rsid w:val="00065FC7"/>
    <w:rsid w:val="000663C4"/>
    <w:rsid w:val="00066B77"/>
    <w:rsid w:val="00066BC8"/>
    <w:rsid w:val="00066CB5"/>
    <w:rsid w:val="0006713A"/>
    <w:rsid w:val="00067B88"/>
    <w:rsid w:val="00067D22"/>
    <w:rsid w:val="0007005B"/>
    <w:rsid w:val="00070279"/>
    <w:rsid w:val="00070515"/>
    <w:rsid w:val="000705E6"/>
    <w:rsid w:val="00070654"/>
    <w:rsid w:val="0007098E"/>
    <w:rsid w:val="00070A62"/>
    <w:rsid w:val="000727A8"/>
    <w:rsid w:val="000727BD"/>
    <w:rsid w:val="00072A17"/>
    <w:rsid w:val="00072DB5"/>
    <w:rsid w:val="00072F76"/>
    <w:rsid w:val="000730CF"/>
    <w:rsid w:val="000731B6"/>
    <w:rsid w:val="00073C0F"/>
    <w:rsid w:val="00073E31"/>
    <w:rsid w:val="00073F06"/>
    <w:rsid w:val="00073F91"/>
    <w:rsid w:val="0007414F"/>
    <w:rsid w:val="000744DA"/>
    <w:rsid w:val="000744FA"/>
    <w:rsid w:val="00074576"/>
    <w:rsid w:val="00074680"/>
    <w:rsid w:val="00074C03"/>
    <w:rsid w:val="00074D60"/>
    <w:rsid w:val="00074FB1"/>
    <w:rsid w:val="0007509B"/>
    <w:rsid w:val="000751B4"/>
    <w:rsid w:val="000754D3"/>
    <w:rsid w:val="000756BC"/>
    <w:rsid w:val="000757A0"/>
    <w:rsid w:val="00075A1C"/>
    <w:rsid w:val="0007630B"/>
    <w:rsid w:val="00076912"/>
    <w:rsid w:val="000775FE"/>
    <w:rsid w:val="000779D2"/>
    <w:rsid w:val="000803C6"/>
    <w:rsid w:val="00080464"/>
    <w:rsid w:val="000806A5"/>
    <w:rsid w:val="00080736"/>
    <w:rsid w:val="00080998"/>
    <w:rsid w:val="00080CAC"/>
    <w:rsid w:val="00080E2D"/>
    <w:rsid w:val="00081195"/>
    <w:rsid w:val="00081715"/>
    <w:rsid w:val="00081CC6"/>
    <w:rsid w:val="00081DCF"/>
    <w:rsid w:val="000822A2"/>
    <w:rsid w:val="0008233C"/>
    <w:rsid w:val="000824EB"/>
    <w:rsid w:val="00082510"/>
    <w:rsid w:val="0008281E"/>
    <w:rsid w:val="00082957"/>
    <w:rsid w:val="00082EDC"/>
    <w:rsid w:val="00082F02"/>
    <w:rsid w:val="00083534"/>
    <w:rsid w:val="0008356D"/>
    <w:rsid w:val="0008388B"/>
    <w:rsid w:val="00083BAF"/>
    <w:rsid w:val="00083BC5"/>
    <w:rsid w:val="00083F31"/>
    <w:rsid w:val="000844BF"/>
    <w:rsid w:val="00084805"/>
    <w:rsid w:val="00084823"/>
    <w:rsid w:val="0008506C"/>
    <w:rsid w:val="00085D6B"/>
    <w:rsid w:val="00085F28"/>
    <w:rsid w:val="00085FA2"/>
    <w:rsid w:val="0008618C"/>
    <w:rsid w:val="00086241"/>
    <w:rsid w:val="00086581"/>
    <w:rsid w:val="00086B9D"/>
    <w:rsid w:val="00086C57"/>
    <w:rsid w:val="0008797A"/>
    <w:rsid w:val="00087C83"/>
    <w:rsid w:val="00087C9A"/>
    <w:rsid w:val="00090298"/>
    <w:rsid w:val="0009051F"/>
    <w:rsid w:val="000910C6"/>
    <w:rsid w:val="00091125"/>
    <w:rsid w:val="00091828"/>
    <w:rsid w:val="00091844"/>
    <w:rsid w:val="00091FEA"/>
    <w:rsid w:val="00092CD3"/>
    <w:rsid w:val="00092E4A"/>
    <w:rsid w:val="00092EE3"/>
    <w:rsid w:val="00093053"/>
    <w:rsid w:val="00093330"/>
    <w:rsid w:val="000933BE"/>
    <w:rsid w:val="00093404"/>
    <w:rsid w:val="0009353C"/>
    <w:rsid w:val="00093785"/>
    <w:rsid w:val="000938AF"/>
    <w:rsid w:val="0009448C"/>
    <w:rsid w:val="00095168"/>
    <w:rsid w:val="000951B3"/>
    <w:rsid w:val="00095521"/>
    <w:rsid w:val="00095695"/>
    <w:rsid w:val="00095755"/>
    <w:rsid w:val="000966C6"/>
    <w:rsid w:val="00096D73"/>
    <w:rsid w:val="00096DF5"/>
    <w:rsid w:val="000973E8"/>
    <w:rsid w:val="00097415"/>
    <w:rsid w:val="000974BF"/>
    <w:rsid w:val="000974DB"/>
    <w:rsid w:val="0009756E"/>
    <w:rsid w:val="00097D29"/>
    <w:rsid w:val="000A0666"/>
    <w:rsid w:val="000A0B25"/>
    <w:rsid w:val="000A120F"/>
    <w:rsid w:val="000A1422"/>
    <w:rsid w:val="000A155D"/>
    <w:rsid w:val="000A1775"/>
    <w:rsid w:val="000A1895"/>
    <w:rsid w:val="000A1B6A"/>
    <w:rsid w:val="000A20AB"/>
    <w:rsid w:val="000A29E5"/>
    <w:rsid w:val="000A35D5"/>
    <w:rsid w:val="000A3AF1"/>
    <w:rsid w:val="000A3B49"/>
    <w:rsid w:val="000A3CF4"/>
    <w:rsid w:val="000A418E"/>
    <w:rsid w:val="000A4274"/>
    <w:rsid w:val="000A439B"/>
    <w:rsid w:val="000A4A6D"/>
    <w:rsid w:val="000A5A19"/>
    <w:rsid w:val="000A5AF4"/>
    <w:rsid w:val="000A5D56"/>
    <w:rsid w:val="000A6442"/>
    <w:rsid w:val="000A660D"/>
    <w:rsid w:val="000A693F"/>
    <w:rsid w:val="000A6997"/>
    <w:rsid w:val="000A6C35"/>
    <w:rsid w:val="000A72AD"/>
    <w:rsid w:val="000A7765"/>
    <w:rsid w:val="000A7C2F"/>
    <w:rsid w:val="000B082D"/>
    <w:rsid w:val="000B0CB2"/>
    <w:rsid w:val="000B0E74"/>
    <w:rsid w:val="000B109A"/>
    <w:rsid w:val="000B1403"/>
    <w:rsid w:val="000B148E"/>
    <w:rsid w:val="000B1B44"/>
    <w:rsid w:val="000B1D27"/>
    <w:rsid w:val="000B282D"/>
    <w:rsid w:val="000B28B8"/>
    <w:rsid w:val="000B2D00"/>
    <w:rsid w:val="000B3728"/>
    <w:rsid w:val="000B3843"/>
    <w:rsid w:val="000B39F1"/>
    <w:rsid w:val="000B3A1B"/>
    <w:rsid w:val="000B3B36"/>
    <w:rsid w:val="000B42FF"/>
    <w:rsid w:val="000B4368"/>
    <w:rsid w:val="000B43CB"/>
    <w:rsid w:val="000B4A51"/>
    <w:rsid w:val="000B506F"/>
    <w:rsid w:val="000B508A"/>
    <w:rsid w:val="000B55C0"/>
    <w:rsid w:val="000B592D"/>
    <w:rsid w:val="000B5CE2"/>
    <w:rsid w:val="000B5DF4"/>
    <w:rsid w:val="000B60BC"/>
    <w:rsid w:val="000B6925"/>
    <w:rsid w:val="000B6EB2"/>
    <w:rsid w:val="000B74E0"/>
    <w:rsid w:val="000B77D7"/>
    <w:rsid w:val="000B78AD"/>
    <w:rsid w:val="000B7A60"/>
    <w:rsid w:val="000B7B4F"/>
    <w:rsid w:val="000B7FFE"/>
    <w:rsid w:val="000C0428"/>
    <w:rsid w:val="000C0657"/>
    <w:rsid w:val="000C0660"/>
    <w:rsid w:val="000C0946"/>
    <w:rsid w:val="000C12AC"/>
    <w:rsid w:val="000C12F1"/>
    <w:rsid w:val="000C1706"/>
    <w:rsid w:val="000C17F9"/>
    <w:rsid w:val="000C1AF2"/>
    <w:rsid w:val="000C260A"/>
    <w:rsid w:val="000C2C6F"/>
    <w:rsid w:val="000C399C"/>
    <w:rsid w:val="000C3D53"/>
    <w:rsid w:val="000C3DDB"/>
    <w:rsid w:val="000C3E35"/>
    <w:rsid w:val="000C4154"/>
    <w:rsid w:val="000C42D3"/>
    <w:rsid w:val="000C4A50"/>
    <w:rsid w:val="000C4D6B"/>
    <w:rsid w:val="000C4E30"/>
    <w:rsid w:val="000C5270"/>
    <w:rsid w:val="000C5841"/>
    <w:rsid w:val="000C5D04"/>
    <w:rsid w:val="000C5F80"/>
    <w:rsid w:val="000C6248"/>
    <w:rsid w:val="000C666D"/>
    <w:rsid w:val="000C684B"/>
    <w:rsid w:val="000C6CD8"/>
    <w:rsid w:val="000C6D34"/>
    <w:rsid w:val="000C773B"/>
    <w:rsid w:val="000C7A2F"/>
    <w:rsid w:val="000C7C1D"/>
    <w:rsid w:val="000C7D2D"/>
    <w:rsid w:val="000D0753"/>
    <w:rsid w:val="000D0947"/>
    <w:rsid w:val="000D0FA2"/>
    <w:rsid w:val="000D1095"/>
    <w:rsid w:val="000D111A"/>
    <w:rsid w:val="000D1AB9"/>
    <w:rsid w:val="000D1B71"/>
    <w:rsid w:val="000D1C59"/>
    <w:rsid w:val="000D1C67"/>
    <w:rsid w:val="000D1CEF"/>
    <w:rsid w:val="000D1EEA"/>
    <w:rsid w:val="000D2350"/>
    <w:rsid w:val="000D2530"/>
    <w:rsid w:val="000D2E37"/>
    <w:rsid w:val="000D41FB"/>
    <w:rsid w:val="000D42B6"/>
    <w:rsid w:val="000D4B30"/>
    <w:rsid w:val="000D4CBE"/>
    <w:rsid w:val="000D4E70"/>
    <w:rsid w:val="000D50EC"/>
    <w:rsid w:val="000D54AE"/>
    <w:rsid w:val="000D58E7"/>
    <w:rsid w:val="000D5A22"/>
    <w:rsid w:val="000D5B99"/>
    <w:rsid w:val="000D626E"/>
    <w:rsid w:val="000D6CD1"/>
    <w:rsid w:val="000D6CF8"/>
    <w:rsid w:val="000D6DD3"/>
    <w:rsid w:val="000D6ECC"/>
    <w:rsid w:val="000D7014"/>
    <w:rsid w:val="000D77C7"/>
    <w:rsid w:val="000D79DC"/>
    <w:rsid w:val="000E030A"/>
    <w:rsid w:val="000E03EF"/>
    <w:rsid w:val="000E066E"/>
    <w:rsid w:val="000E0726"/>
    <w:rsid w:val="000E0B79"/>
    <w:rsid w:val="000E1055"/>
    <w:rsid w:val="000E11D7"/>
    <w:rsid w:val="000E16DA"/>
    <w:rsid w:val="000E1821"/>
    <w:rsid w:val="000E1A80"/>
    <w:rsid w:val="000E1D58"/>
    <w:rsid w:val="000E1E4D"/>
    <w:rsid w:val="000E1EDA"/>
    <w:rsid w:val="000E2091"/>
    <w:rsid w:val="000E34DA"/>
    <w:rsid w:val="000E3653"/>
    <w:rsid w:val="000E3C19"/>
    <w:rsid w:val="000E3E2D"/>
    <w:rsid w:val="000E4063"/>
    <w:rsid w:val="000E406C"/>
    <w:rsid w:val="000E4235"/>
    <w:rsid w:val="000E424E"/>
    <w:rsid w:val="000E4AE8"/>
    <w:rsid w:val="000E4D89"/>
    <w:rsid w:val="000E4FD1"/>
    <w:rsid w:val="000E520E"/>
    <w:rsid w:val="000E5292"/>
    <w:rsid w:val="000E5CB7"/>
    <w:rsid w:val="000E6BE4"/>
    <w:rsid w:val="000E6C52"/>
    <w:rsid w:val="000E6CEA"/>
    <w:rsid w:val="000E70B3"/>
    <w:rsid w:val="000E720F"/>
    <w:rsid w:val="000E74E0"/>
    <w:rsid w:val="000E7715"/>
    <w:rsid w:val="000E7D53"/>
    <w:rsid w:val="000E7E13"/>
    <w:rsid w:val="000E7E2D"/>
    <w:rsid w:val="000E7F16"/>
    <w:rsid w:val="000E7F94"/>
    <w:rsid w:val="000F0208"/>
    <w:rsid w:val="000F07BA"/>
    <w:rsid w:val="000F08D5"/>
    <w:rsid w:val="000F09C8"/>
    <w:rsid w:val="000F0AB1"/>
    <w:rsid w:val="000F0B06"/>
    <w:rsid w:val="000F152E"/>
    <w:rsid w:val="000F1A4C"/>
    <w:rsid w:val="000F1CC7"/>
    <w:rsid w:val="000F20F7"/>
    <w:rsid w:val="000F2315"/>
    <w:rsid w:val="000F25DA"/>
    <w:rsid w:val="000F27F6"/>
    <w:rsid w:val="000F2890"/>
    <w:rsid w:val="000F35FB"/>
    <w:rsid w:val="000F38E9"/>
    <w:rsid w:val="000F39DE"/>
    <w:rsid w:val="000F3B41"/>
    <w:rsid w:val="000F4792"/>
    <w:rsid w:val="000F496F"/>
    <w:rsid w:val="000F50C7"/>
    <w:rsid w:val="000F53AA"/>
    <w:rsid w:val="000F58FD"/>
    <w:rsid w:val="000F5A1C"/>
    <w:rsid w:val="000F6042"/>
    <w:rsid w:val="000F612C"/>
    <w:rsid w:val="000F6219"/>
    <w:rsid w:val="000F664D"/>
    <w:rsid w:val="000F6D39"/>
    <w:rsid w:val="000F7082"/>
    <w:rsid w:val="000F7616"/>
    <w:rsid w:val="000F77B1"/>
    <w:rsid w:val="000F7C37"/>
    <w:rsid w:val="000F7DCA"/>
    <w:rsid w:val="000F7F6A"/>
    <w:rsid w:val="0010012B"/>
    <w:rsid w:val="00100D9B"/>
    <w:rsid w:val="00100DBB"/>
    <w:rsid w:val="00100E75"/>
    <w:rsid w:val="00101128"/>
    <w:rsid w:val="00101D7E"/>
    <w:rsid w:val="00101E08"/>
    <w:rsid w:val="00102042"/>
    <w:rsid w:val="00102668"/>
    <w:rsid w:val="00103019"/>
    <w:rsid w:val="0010305C"/>
    <w:rsid w:val="0010306F"/>
    <w:rsid w:val="001030B2"/>
    <w:rsid w:val="00103625"/>
    <w:rsid w:val="00103743"/>
    <w:rsid w:val="00103DD9"/>
    <w:rsid w:val="0010401D"/>
    <w:rsid w:val="001042AA"/>
    <w:rsid w:val="00105057"/>
    <w:rsid w:val="0010554E"/>
    <w:rsid w:val="001056F5"/>
    <w:rsid w:val="00105758"/>
    <w:rsid w:val="00105CB6"/>
    <w:rsid w:val="00106660"/>
    <w:rsid w:val="00106B21"/>
    <w:rsid w:val="00107193"/>
    <w:rsid w:val="0010750C"/>
    <w:rsid w:val="001077C4"/>
    <w:rsid w:val="00107C76"/>
    <w:rsid w:val="00107CE9"/>
    <w:rsid w:val="00110103"/>
    <w:rsid w:val="00110224"/>
    <w:rsid w:val="001104E0"/>
    <w:rsid w:val="001104EE"/>
    <w:rsid w:val="001107D8"/>
    <w:rsid w:val="001109A9"/>
    <w:rsid w:val="00110E1B"/>
    <w:rsid w:val="00111829"/>
    <w:rsid w:val="0011241C"/>
    <w:rsid w:val="00112D40"/>
    <w:rsid w:val="0011355F"/>
    <w:rsid w:val="00113CE4"/>
    <w:rsid w:val="0011407B"/>
    <w:rsid w:val="001145AD"/>
    <w:rsid w:val="00114C5D"/>
    <w:rsid w:val="001160B1"/>
    <w:rsid w:val="0011617A"/>
    <w:rsid w:val="001164A4"/>
    <w:rsid w:val="0011683D"/>
    <w:rsid w:val="00117B4D"/>
    <w:rsid w:val="00120302"/>
    <w:rsid w:val="0012055B"/>
    <w:rsid w:val="00120577"/>
    <w:rsid w:val="00120A8C"/>
    <w:rsid w:val="0012108A"/>
    <w:rsid w:val="001215BC"/>
    <w:rsid w:val="001216D8"/>
    <w:rsid w:val="00121725"/>
    <w:rsid w:val="00121ABD"/>
    <w:rsid w:val="00121D17"/>
    <w:rsid w:val="00121F80"/>
    <w:rsid w:val="00122346"/>
    <w:rsid w:val="0012235F"/>
    <w:rsid w:val="00122BDD"/>
    <w:rsid w:val="00123645"/>
    <w:rsid w:val="00123B1A"/>
    <w:rsid w:val="00124162"/>
    <w:rsid w:val="0012429C"/>
    <w:rsid w:val="001242C1"/>
    <w:rsid w:val="00124480"/>
    <w:rsid w:val="00124537"/>
    <w:rsid w:val="001245F3"/>
    <w:rsid w:val="00124623"/>
    <w:rsid w:val="00124724"/>
    <w:rsid w:val="00124AD6"/>
    <w:rsid w:val="00124CEC"/>
    <w:rsid w:val="00125186"/>
    <w:rsid w:val="001254A8"/>
    <w:rsid w:val="001257FF"/>
    <w:rsid w:val="00125C23"/>
    <w:rsid w:val="00125DE2"/>
    <w:rsid w:val="001261CD"/>
    <w:rsid w:val="00126382"/>
    <w:rsid w:val="00126C10"/>
    <w:rsid w:val="00126CD8"/>
    <w:rsid w:val="00126FEB"/>
    <w:rsid w:val="00127299"/>
    <w:rsid w:val="00127496"/>
    <w:rsid w:val="001274BC"/>
    <w:rsid w:val="0012753C"/>
    <w:rsid w:val="00127829"/>
    <w:rsid w:val="001300C1"/>
    <w:rsid w:val="00130305"/>
    <w:rsid w:val="00130989"/>
    <w:rsid w:val="00130E5F"/>
    <w:rsid w:val="00131590"/>
    <w:rsid w:val="001317E9"/>
    <w:rsid w:val="00131DD2"/>
    <w:rsid w:val="00132190"/>
    <w:rsid w:val="001323EA"/>
    <w:rsid w:val="00132B3D"/>
    <w:rsid w:val="001337ED"/>
    <w:rsid w:val="00133BC2"/>
    <w:rsid w:val="00133C24"/>
    <w:rsid w:val="00133E26"/>
    <w:rsid w:val="001346B9"/>
    <w:rsid w:val="001349A0"/>
    <w:rsid w:val="00134B64"/>
    <w:rsid w:val="00134BC2"/>
    <w:rsid w:val="001350A1"/>
    <w:rsid w:val="001352D1"/>
    <w:rsid w:val="001355F5"/>
    <w:rsid w:val="00135613"/>
    <w:rsid w:val="00135B18"/>
    <w:rsid w:val="00135D8D"/>
    <w:rsid w:val="00135E61"/>
    <w:rsid w:val="001360B5"/>
    <w:rsid w:val="00136174"/>
    <w:rsid w:val="0013618E"/>
    <w:rsid w:val="00136974"/>
    <w:rsid w:val="00136A30"/>
    <w:rsid w:val="00136A73"/>
    <w:rsid w:val="00137929"/>
    <w:rsid w:val="001405D1"/>
    <w:rsid w:val="0014099E"/>
    <w:rsid w:val="00140B58"/>
    <w:rsid w:val="00140C2A"/>
    <w:rsid w:val="00140CFA"/>
    <w:rsid w:val="00140FB7"/>
    <w:rsid w:val="001411EF"/>
    <w:rsid w:val="00141250"/>
    <w:rsid w:val="001416B6"/>
    <w:rsid w:val="001417F3"/>
    <w:rsid w:val="001419F5"/>
    <w:rsid w:val="00141A05"/>
    <w:rsid w:val="00141DC8"/>
    <w:rsid w:val="0014215F"/>
    <w:rsid w:val="00142180"/>
    <w:rsid w:val="0014257B"/>
    <w:rsid w:val="00143179"/>
    <w:rsid w:val="00143230"/>
    <w:rsid w:val="00143907"/>
    <w:rsid w:val="00143F4D"/>
    <w:rsid w:val="001440FF"/>
    <w:rsid w:val="00144115"/>
    <w:rsid w:val="0014422D"/>
    <w:rsid w:val="00144B23"/>
    <w:rsid w:val="00144C05"/>
    <w:rsid w:val="00144DA2"/>
    <w:rsid w:val="001451E7"/>
    <w:rsid w:val="001459BF"/>
    <w:rsid w:val="00145CB4"/>
    <w:rsid w:val="001467DF"/>
    <w:rsid w:val="001469DB"/>
    <w:rsid w:val="001472BD"/>
    <w:rsid w:val="00147821"/>
    <w:rsid w:val="00147854"/>
    <w:rsid w:val="0014793C"/>
    <w:rsid w:val="00147988"/>
    <w:rsid w:val="00147BA3"/>
    <w:rsid w:val="00147E79"/>
    <w:rsid w:val="00147EBE"/>
    <w:rsid w:val="001502E6"/>
    <w:rsid w:val="0015053F"/>
    <w:rsid w:val="00150A2B"/>
    <w:rsid w:val="00150A47"/>
    <w:rsid w:val="00150A68"/>
    <w:rsid w:val="00150D23"/>
    <w:rsid w:val="00151E19"/>
    <w:rsid w:val="00151FC3"/>
    <w:rsid w:val="0015208A"/>
    <w:rsid w:val="0015210D"/>
    <w:rsid w:val="0015220B"/>
    <w:rsid w:val="0015220E"/>
    <w:rsid w:val="00152276"/>
    <w:rsid w:val="001523EE"/>
    <w:rsid w:val="001524B5"/>
    <w:rsid w:val="00152528"/>
    <w:rsid w:val="0015259A"/>
    <w:rsid w:val="00152880"/>
    <w:rsid w:val="00152A3E"/>
    <w:rsid w:val="00152B69"/>
    <w:rsid w:val="0015309D"/>
    <w:rsid w:val="001530BF"/>
    <w:rsid w:val="00153335"/>
    <w:rsid w:val="00153B72"/>
    <w:rsid w:val="00153C2E"/>
    <w:rsid w:val="00153D25"/>
    <w:rsid w:val="00153EA3"/>
    <w:rsid w:val="00153EF8"/>
    <w:rsid w:val="001540EB"/>
    <w:rsid w:val="00154505"/>
    <w:rsid w:val="00154693"/>
    <w:rsid w:val="00154855"/>
    <w:rsid w:val="00155048"/>
    <w:rsid w:val="0015524E"/>
    <w:rsid w:val="00155536"/>
    <w:rsid w:val="0015588B"/>
    <w:rsid w:val="001560CB"/>
    <w:rsid w:val="001561C0"/>
    <w:rsid w:val="00156481"/>
    <w:rsid w:val="00156C81"/>
    <w:rsid w:val="001571A2"/>
    <w:rsid w:val="001574BE"/>
    <w:rsid w:val="0015761F"/>
    <w:rsid w:val="00157F14"/>
    <w:rsid w:val="00160938"/>
    <w:rsid w:val="00160FCF"/>
    <w:rsid w:val="00161A84"/>
    <w:rsid w:val="00161AB0"/>
    <w:rsid w:val="00161E33"/>
    <w:rsid w:val="001620C9"/>
    <w:rsid w:val="001622D7"/>
    <w:rsid w:val="00162308"/>
    <w:rsid w:val="00162670"/>
    <w:rsid w:val="00162BF7"/>
    <w:rsid w:val="00162FE8"/>
    <w:rsid w:val="0016311E"/>
    <w:rsid w:val="0016367C"/>
    <w:rsid w:val="00164028"/>
    <w:rsid w:val="001643BB"/>
    <w:rsid w:val="001643F9"/>
    <w:rsid w:val="00164696"/>
    <w:rsid w:val="001646A8"/>
    <w:rsid w:val="00164758"/>
    <w:rsid w:val="00164772"/>
    <w:rsid w:val="00164EA4"/>
    <w:rsid w:val="00164FDE"/>
    <w:rsid w:val="00165048"/>
    <w:rsid w:val="00165480"/>
    <w:rsid w:val="00165B15"/>
    <w:rsid w:val="00166089"/>
    <w:rsid w:val="001661CB"/>
    <w:rsid w:val="0016711F"/>
    <w:rsid w:val="00167312"/>
    <w:rsid w:val="00167A25"/>
    <w:rsid w:val="00167B94"/>
    <w:rsid w:val="00167E4A"/>
    <w:rsid w:val="0017096B"/>
    <w:rsid w:val="001712BA"/>
    <w:rsid w:val="001717D9"/>
    <w:rsid w:val="00171BB4"/>
    <w:rsid w:val="00171D05"/>
    <w:rsid w:val="00172840"/>
    <w:rsid w:val="00172B9E"/>
    <w:rsid w:val="00173250"/>
    <w:rsid w:val="001734F8"/>
    <w:rsid w:val="0017358A"/>
    <w:rsid w:val="00173A4A"/>
    <w:rsid w:val="00173AE5"/>
    <w:rsid w:val="0017469C"/>
    <w:rsid w:val="001747C0"/>
    <w:rsid w:val="00174890"/>
    <w:rsid w:val="001749CD"/>
    <w:rsid w:val="001753AC"/>
    <w:rsid w:val="00175418"/>
    <w:rsid w:val="00175778"/>
    <w:rsid w:val="00175B79"/>
    <w:rsid w:val="00175CA1"/>
    <w:rsid w:val="00176128"/>
    <w:rsid w:val="001762F1"/>
    <w:rsid w:val="001765E5"/>
    <w:rsid w:val="001768F0"/>
    <w:rsid w:val="001777DF"/>
    <w:rsid w:val="001805DF"/>
    <w:rsid w:val="001808C6"/>
    <w:rsid w:val="00180BF0"/>
    <w:rsid w:val="0018159A"/>
    <w:rsid w:val="00181609"/>
    <w:rsid w:val="00181AAC"/>
    <w:rsid w:val="00181DDF"/>
    <w:rsid w:val="00182000"/>
    <w:rsid w:val="0018231E"/>
    <w:rsid w:val="00182344"/>
    <w:rsid w:val="00182422"/>
    <w:rsid w:val="001829C5"/>
    <w:rsid w:val="00183138"/>
    <w:rsid w:val="0018316F"/>
    <w:rsid w:val="001833FE"/>
    <w:rsid w:val="00183A2C"/>
    <w:rsid w:val="00184104"/>
    <w:rsid w:val="00184878"/>
    <w:rsid w:val="00184BC0"/>
    <w:rsid w:val="00184FD3"/>
    <w:rsid w:val="001851A8"/>
    <w:rsid w:val="0018539B"/>
    <w:rsid w:val="001853F3"/>
    <w:rsid w:val="0018689C"/>
    <w:rsid w:val="00186D69"/>
    <w:rsid w:val="001875DC"/>
    <w:rsid w:val="00187630"/>
    <w:rsid w:val="00187892"/>
    <w:rsid w:val="001879BF"/>
    <w:rsid w:val="00187B71"/>
    <w:rsid w:val="00187BD2"/>
    <w:rsid w:val="00190300"/>
    <w:rsid w:val="001908C0"/>
    <w:rsid w:val="00190DEA"/>
    <w:rsid w:val="00191438"/>
    <w:rsid w:val="001916CA"/>
    <w:rsid w:val="001919BF"/>
    <w:rsid w:val="00191B63"/>
    <w:rsid w:val="00191B8A"/>
    <w:rsid w:val="00192018"/>
    <w:rsid w:val="00192190"/>
    <w:rsid w:val="001928BC"/>
    <w:rsid w:val="00192AA6"/>
    <w:rsid w:val="00192CA0"/>
    <w:rsid w:val="00192D1F"/>
    <w:rsid w:val="00192E37"/>
    <w:rsid w:val="00193264"/>
    <w:rsid w:val="001934BF"/>
    <w:rsid w:val="00194039"/>
    <w:rsid w:val="001941DB"/>
    <w:rsid w:val="0019421C"/>
    <w:rsid w:val="00194757"/>
    <w:rsid w:val="00194BD3"/>
    <w:rsid w:val="00194BF2"/>
    <w:rsid w:val="00194EB5"/>
    <w:rsid w:val="001955F1"/>
    <w:rsid w:val="00195BBD"/>
    <w:rsid w:val="00195CA7"/>
    <w:rsid w:val="00195ED5"/>
    <w:rsid w:val="00196E40"/>
    <w:rsid w:val="00196F38"/>
    <w:rsid w:val="00196F74"/>
    <w:rsid w:val="00197AF6"/>
    <w:rsid w:val="00197C0F"/>
    <w:rsid w:val="00197E25"/>
    <w:rsid w:val="00197EC9"/>
    <w:rsid w:val="00197FF4"/>
    <w:rsid w:val="001A0111"/>
    <w:rsid w:val="001A0865"/>
    <w:rsid w:val="001A0F04"/>
    <w:rsid w:val="001A1649"/>
    <w:rsid w:val="001A1825"/>
    <w:rsid w:val="001A1FF6"/>
    <w:rsid w:val="001A2197"/>
    <w:rsid w:val="001A2787"/>
    <w:rsid w:val="001A297A"/>
    <w:rsid w:val="001A31DD"/>
    <w:rsid w:val="001A324D"/>
    <w:rsid w:val="001A3305"/>
    <w:rsid w:val="001A37D0"/>
    <w:rsid w:val="001A382E"/>
    <w:rsid w:val="001A3B06"/>
    <w:rsid w:val="001A3D3F"/>
    <w:rsid w:val="001A3E02"/>
    <w:rsid w:val="001A3F0D"/>
    <w:rsid w:val="001A4079"/>
    <w:rsid w:val="001A46F7"/>
    <w:rsid w:val="001A4B20"/>
    <w:rsid w:val="001A4B4E"/>
    <w:rsid w:val="001A507C"/>
    <w:rsid w:val="001A5088"/>
    <w:rsid w:val="001A5867"/>
    <w:rsid w:val="001A5999"/>
    <w:rsid w:val="001A5DB4"/>
    <w:rsid w:val="001A630F"/>
    <w:rsid w:val="001A652C"/>
    <w:rsid w:val="001A68E9"/>
    <w:rsid w:val="001A69DB"/>
    <w:rsid w:val="001A6A03"/>
    <w:rsid w:val="001A6E9F"/>
    <w:rsid w:val="001A713D"/>
    <w:rsid w:val="001A75F9"/>
    <w:rsid w:val="001B064A"/>
    <w:rsid w:val="001B0ABD"/>
    <w:rsid w:val="001B0E2F"/>
    <w:rsid w:val="001B0EBA"/>
    <w:rsid w:val="001B17F5"/>
    <w:rsid w:val="001B1C98"/>
    <w:rsid w:val="001B1D1C"/>
    <w:rsid w:val="001B1EE8"/>
    <w:rsid w:val="001B2245"/>
    <w:rsid w:val="001B298C"/>
    <w:rsid w:val="001B2D6E"/>
    <w:rsid w:val="001B2E65"/>
    <w:rsid w:val="001B32DD"/>
    <w:rsid w:val="001B355B"/>
    <w:rsid w:val="001B3DAD"/>
    <w:rsid w:val="001B4023"/>
    <w:rsid w:val="001B425C"/>
    <w:rsid w:val="001B4547"/>
    <w:rsid w:val="001B4989"/>
    <w:rsid w:val="001B4D95"/>
    <w:rsid w:val="001B4F1E"/>
    <w:rsid w:val="001B4F61"/>
    <w:rsid w:val="001B57CB"/>
    <w:rsid w:val="001B58BF"/>
    <w:rsid w:val="001B58E5"/>
    <w:rsid w:val="001B5AD8"/>
    <w:rsid w:val="001B5B9E"/>
    <w:rsid w:val="001B61B3"/>
    <w:rsid w:val="001B6335"/>
    <w:rsid w:val="001B6651"/>
    <w:rsid w:val="001B6A5C"/>
    <w:rsid w:val="001C06C6"/>
    <w:rsid w:val="001C0819"/>
    <w:rsid w:val="001C0A55"/>
    <w:rsid w:val="001C16DA"/>
    <w:rsid w:val="001C17AF"/>
    <w:rsid w:val="001C18BC"/>
    <w:rsid w:val="001C19C3"/>
    <w:rsid w:val="001C19EF"/>
    <w:rsid w:val="001C1B3C"/>
    <w:rsid w:val="001C2353"/>
    <w:rsid w:val="001C24E1"/>
    <w:rsid w:val="001C28B2"/>
    <w:rsid w:val="001C2D53"/>
    <w:rsid w:val="001C3353"/>
    <w:rsid w:val="001C34A6"/>
    <w:rsid w:val="001C35BA"/>
    <w:rsid w:val="001C3674"/>
    <w:rsid w:val="001C387A"/>
    <w:rsid w:val="001C3945"/>
    <w:rsid w:val="001C3DB1"/>
    <w:rsid w:val="001C3FEE"/>
    <w:rsid w:val="001C4052"/>
    <w:rsid w:val="001C47FD"/>
    <w:rsid w:val="001C4951"/>
    <w:rsid w:val="001C4EB3"/>
    <w:rsid w:val="001C52F3"/>
    <w:rsid w:val="001C5543"/>
    <w:rsid w:val="001C55FC"/>
    <w:rsid w:val="001C5A9A"/>
    <w:rsid w:val="001C5E1B"/>
    <w:rsid w:val="001C6218"/>
    <w:rsid w:val="001C6F8A"/>
    <w:rsid w:val="001C729A"/>
    <w:rsid w:val="001C7419"/>
    <w:rsid w:val="001C7CB7"/>
    <w:rsid w:val="001C7DDA"/>
    <w:rsid w:val="001D035A"/>
    <w:rsid w:val="001D0465"/>
    <w:rsid w:val="001D06A6"/>
    <w:rsid w:val="001D09D1"/>
    <w:rsid w:val="001D0D1C"/>
    <w:rsid w:val="001D0FC5"/>
    <w:rsid w:val="001D12FD"/>
    <w:rsid w:val="001D177F"/>
    <w:rsid w:val="001D1CDA"/>
    <w:rsid w:val="001D1D4E"/>
    <w:rsid w:val="001D1D96"/>
    <w:rsid w:val="001D2534"/>
    <w:rsid w:val="001D29F1"/>
    <w:rsid w:val="001D2D73"/>
    <w:rsid w:val="001D318B"/>
    <w:rsid w:val="001D354A"/>
    <w:rsid w:val="001D3EA2"/>
    <w:rsid w:val="001D4291"/>
    <w:rsid w:val="001D45D5"/>
    <w:rsid w:val="001D48A7"/>
    <w:rsid w:val="001D49C4"/>
    <w:rsid w:val="001D49D4"/>
    <w:rsid w:val="001D4D7E"/>
    <w:rsid w:val="001D4DF8"/>
    <w:rsid w:val="001D4ED1"/>
    <w:rsid w:val="001D5064"/>
    <w:rsid w:val="001D5755"/>
    <w:rsid w:val="001D59DB"/>
    <w:rsid w:val="001D5FCE"/>
    <w:rsid w:val="001D6087"/>
    <w:rsid w:val="001D61A1"/>
    <w:rsid w:val="001D6351"/>
    <w:rsid w:val="001D6378"/>
    <w:rsid w:val="001D657E"/>
    <w:rsid w:val="001D6833"/>
    <w:rsid w:val="001D686E"/>
    <w:rsid w:val="001D7310"/>
    <w:rsid w:val="001D73B3"/>
    <w:rsid w:val="001D73DA"/>
    <w:rsid w:val="001D7580"/>
    <w:rsid w:val="001D7728"/>
    <w:rsid w:val="001D7781"/>
    <w:rsid w:val="001D78CB"/>
    <w:rsid w:val="001D79F0"/>
    <w:rsid w:val="001D7A16"/>
    <w:rsid w:val="001D7CDB"/>
    <w:rsid w:val="001E00D6"/>
    <w:rsid w:val="001E00F7"/>
    <w:rsid w:val="001E062D"/>
    <w:rsid w:val="001E07B6"/>
    <w:rsid w:val="001E14A5"/>
    <w:rsid w:val="001E1C75"/>
    <w:rsid w:val="001E2171"/>
    <w:rsid w:val="001E225E"/>
    <w:rsid w:val="001E2B35"/>
    <w:rsid w:val="001E2DC8"/>
    <w:rsid w:val="001E3685"/>
    <w:rsid w:val="001E3760"/>
    <w:rsid w:val="001E4715"/>
    <w:rsid w:val="001E5223"/>
    <w:rsid w:val="001E5CA3"/>
    <w:rsid w:val="001E5CF3"/>
    <w:rsid w:val="001E6402"/>
    <w:rsid w:val="001E663A"/>
    <w:rsid w:val="001E66E6"/>
    <w:rsid w:val="001E6792"/>
    <w:rsid w:val="001E6808"/>
    <w:rsid w:val="001E68F1"/>
    <w:rsid w:val="001E742F"/>
    <w:rsid w:val="001E7594"/>
    <w:rsid w:val="001E75DB"/>
    <w:rsid w:val="001E761E"/>
    <w:rsid w:val="001E789C"/>
    <w:rsid w:val="001E7AFD"/>
    <w:rsid w:val="001E7F32"/>
    <w:rsid w:val="001F029F"/>
    <w:rsid w:val="001F078C"/>
    <w:rsid w:val="001F07BB"/>
    <w:rsid w:val="001F0A09"/>
    <w:rsid w:val="001F0A42"/>
    <w:rsid w:val="001F0F23"/>
    <w:rsid w:val="001F1A1A"/>
    <w:rsid w:val="001F23FD"/>
    <w:rsid w:val="001F2F67"/>
    <w:rsid w:val="001F31BB"/>
    <w:rsid w:val="001F352B"/>
    <w:rsid w:val="001F37BA"/>
    <w:rsid w:val="001F3BA0"/>
    <w:rsid w:val="001F426F"/>
    <w:rsid w:val="001F482D"/>
    <w:rsid w:val="001F48C5"/>
    <w:rsid w:val="001F51C7"/>
    <w:rsid w:val="001F53B4"/>
    <w:rsid w:val="001F53E7"/>
    <w:rsid w:val="001F5486"/>
    <w:rsid w:val="001F5C62"/>
    <w:rsid w:val="001F5F99"/>
    <w:rsid w:val="001F64A6"/>
    <w:rsid w:val="001F6677"/>
    <w:rsid w:val="001F720F"/>
    <w:rsid w:val="001F74F5"/>
    <w:rsid w:val="001F76A2"/>
    <w:rsid w:val="001F7BC7"/>
    <w:rsid w:val="00200494"/>
    <w:rsid w:val="0020063C"/>
    <w:rsid w:val="002006A9"/>
    <w:rsid w:val="00200C25"/>
    <w:rsid w:val="00200F34"/>
    <w:rsid w:val="00201199"/>
    <w:rsid w:val="0020149B"/>
    <w:rsid w:val="0020178D"/>
    <w:rsid w:val="002018CA"/>
    <w:rsid w:val="00201C30"/>
    <w:rsid w:val="00201D33"/>
    <w:rsid w:val="00201D49"/>
    <w:rsid w:val="00202369"/>
    <w:rsid w:val="002026A1"/>
    <w:rsid w:val="002026A2"/>
    <w:rsid w:val="0020296C"/>
    <w:rsid w:val="00204550"/>
    <w:rsid w:val="00204B00"/>
    <w:rsid w:val="00204B6D"/>
    <w:rsid w:val="00204D9D"/>
    <w:rsid w:val="00204F7F"/>
    <w:rsid w:val="00205B17"/>
    <w:rsid w:val="00205BEB"/>
    <w:rsid w:val="00205D88"/>
    <w:rsid w:val="002060AD"/>
    <w:rsid w:val="00206419"/>
    <w:rsid w:val="00206741"/>
    <w:rsid w:val="00206744"/>
    <w:rsid w:val="00206ABC"/>
    <w:rsid w:val="00206CCD"/>
    <w:rsid w:val="00206E0A"/>
    <w:rsid w:val="00207036"/>
    <w:rsid w:val="00207358"/>
    <w:rsid w:val="00207723"/>
    <w:rsid w:val="002100C2"/>
    <w:rsid w:val="0021056F"/>
    <w:rsid w:val="00210C85"/>
    <w:rsid w:val="0021142B"/>
    <w:rsid w:val="0021177A"/>
    <w:rsid w:val="002118FC"/>
    <w:rsid w:val="00211981"/>
    <w:rsid w:val="00212368"/>
    <w:rsid w:val="002124F0"/>
    <w:rsid w:val="00212790"/>
    <w:rsid w:val="00212945"/>
    <w:rsid w:val="00212ABB"/>
    <w:rsid w:val="00212F0F"/>
    <w:rsid w:val="00212F3A"/>
    <w:rsid w:val="00213F7A"/>
    <w:rsid w:val="00214872"/>
    <w:rsid w:val="002148EB"/>
    <w:rsid w:val="00215C46"/>
    <w:rsid w:val="00215EA4"/>
    <w:rsid w:val="00216231"/>
    <w:rsid w:val="00216305"/>
    <w:rsid w:val="0021715C"/>
    <w:rsid w:val="002173F4"/>
    <w:rsid w:val="002174E8"/>
    <w:rsid w:val="002175D6"/>
    <w:rsid w:val="002178AF"/>
    <w:rsid w:val="00217C1E"/>
    <w:rsid w:val="00217E10"/>
    <w:rsid w:val="002201B6"/>
    <w:rsid w:val="002202CD"/>
    <w:rsid w:val="00220626"/>
    <w:rsid w:val="002206D8"/>
    <w:rsid w:val="00220D40"/>
    <w:rsid w:val="00220E71"/>
    <w:rsid w:val="0022128B"/>
    <w:rsid w:val="002214E6"/>
    <w:rsid w:val="0022172A"/>
    <w:rsid w:val="00221929"/>
    <w:rsid w:val="00221DB1"/>
    <w:rsid w:val="002224B6"/>
    <w:rsid w:val="002224F5"/>
    <w:rsid w:val="00222534"/>
    <w:rsid w:val="0022260B"/>
    <w:rsid w:val="00222A21"/>
    <w:rsid w:val="00222A7F"/>
    <w:rsid w:val="00223920"/>
    <w:rsid w:val="00224239"/>
    <w:rsid w:val="00224ED1"/>
    <w:rsid w:val="002250D4"/>
    <w:rsid w:val="00225A19"/>
    <w:rsid w:val="00225E0F"/>
    <w:rsid w:val="00225E9C"/>
    <w:rsid w:val="00225FC7"/>
    <w:rsid w:val="002265CF"/>
    <w:rsid w:val="002268E4"/>
    <w:rsid w:val="00226BCF"/>
    <w:rsid w:val="00226F80"/>
    <w:rsid w:val="002270A5"/>
    <w:rsid w:val="002270D4"/>
    <w:rsid w:val="002272B5"/>
    <w:rsid w:val="002272BC"/>
    <w:rsid w:val="00227A4E"/>
    <w:rsid w:val="00227EF6"/>
    <w:rsid w:val="00227F70"/>
    <w:rsid w:val="00227FE4"/>
    <w:rsid w:val="00230ABA"/>
    <w:rsid w:val="00230AF4"/>
    <w:rsid w:val="002311AE"/>
    <w:rsid w:val="00231204"/>
    <w:rsid w:val="00231242"/>
    <w:rsid w:val="00231E04"/>
    <w:rsid w:val="002322AC"/>
    <w:rsid w:val="00232966"/>
    <w:rsid w:val="00232F14"/>
    <w:rsid w:val="00233208"/>
    <w:rsid w:val="0023343B"/>
    <w:rsid w:val="00233594"/>
    <w:rsid w:val="00234100"/>
    <w:rsid w:val="00234E29"/>
    <w:rsid w:val="0023558C"/>
    <w:rsid w:val="0023597C"/>
    <w:rsid w:val="00235B0A"/>
    <w:rsid w:val="00235E3D"/>
    <w:rsid w:val="00235E43"/>
    <w:rsid w:val="00236B65"/>
    <w:rsid w:val="00236F24"/>
    <w:rsid w:val="00237055"/>
    <w:rsid w:val="00237364"/>
    <w:rsid w:val="00237670"/>
    <w:rsid w:val="002377A9"/>
    <w:rsid w:val="00237B37"/>
    <w:rsid w:val="00237CE8"/>
    <w:rsid w:val="00240130"/>
    <w:rsid w:val="00240217"/>
    <w:rsid w:val="002403BF"/>
    <w:rsid w:val="0024057D"/>
    <w:rsid w:val="00240791"/>
    <w:rsid w:val="0024099C"/>
    <w:rsid w:val="00240C21"/>
    <w:rsid w:val="00241504"/>
    <w:rsid w:val="00241682"/>
    <w:rsid w:val="002416D6"/>
    <w:rsid w:val="00241727"/>
    <w:rsid w:val="002417F3"/>
    <w:rsid w:val="0024254E"/>
    <w:rsid w:val="002425D7"/>
    <w:rsid w:val="00242D61"/>
    <w:rsid w:val="00242E50"/>
    <w:rsid w:val="00243662"/>
    <w:rsid w:val="002436C3"/>
    <w:rsid w:val="00243BF4"/>
    <w:rsid w:val="00243EBF"/>
    <w:rsid w:val="002443EA"/>
    <w:rsid w:val="00244627"/>
    <w:rsid w:val="00244739"/>
    <w:rsid w:val="0024479F"/>
    <w:rsid w:val="00244ACF"/>
    <w:rsid w:val="00244D6C"/>
    <w:rsid w:val="00244F69"/>
    <w:rsid w:val="00244FD7"/>
    <w:rsid w:val="00245535"/>
    <w:rsid w:val="00246221"/>
    <w:rsid w:val="0024645F"/>
    <w:rsid w:val="00246493"/>
    <w:rsid w:val="002467CF"/>
    <w:rsid w:val="00246B1B"/>
    <w:rsid w:val="00247363"/>
    <w:rsid w:val="002473D1"/>
    <w:rsid w:val="00247CE0"/>
    <w:rsid w:val="00247D4E"/>
    <w:rsid w:val="00247F9F"/>
    <w:rsid w:val="0025087B"/>
    <w:rsid w:val="0025093B"/>
    <w:rsid w:val="00251049"/>
    <w:rsid w:val="00251201"/>
    <w:rsid w:val="00251312"/>
    <w:rsid w:val="00251A3C"/>
    <w:rsid w:val="0025200B"/>
    <w:rsid w:val="002520C5"/>
    <w:rsid w:val="00252A35"/>
    <w:rsid w:val="00252A5D"/>
    <w:rsid w:val="0025315E"/>
    <w:rsid w:val="002535DB"/>
    <w:rsid w:val="00253C0F"/>
    <w:rsid w:val="00254451"/>
    <w:rsid w:val="00254E80"/>
    <w:rsid w:val="00254F13"/>
    <w:rsid w:val="0025583C"/>
    <w:rsid w:val="00255F11"/>
    <w:rsid w:val="00256276"/>
    <w:rsid w:val="002562F4"/>
    <w:rsid w:val="0025642E"/>
    <w:rsid w:val="002565A1"/>
    <w:rsid w:val="00256821"/>
    <w:rsid w:val="00256A01"/>
    <w:rsid w:val="002570C6"/>
    <w:rsid w:val="00257211"/>
    <w:rsid w:val="002572E8"/>
    <w:rsid w:val="002578B7"/>
    <w:rsid w:val="00257A35"/>
    <w:rsid w:val="00257E2F"/>
    <w:rsid w:val="002606A4"/>
    <w:rsid w:val="00260E6A"/>
    <w:rsid w:val="002611CC"/>
    <w:rsid w:val="00261324"/>
    <w:rsid w:val="002613B5"/>
    <w:rsid w:val="002616E3"/>
    <w:rsid w:val="00261B62"/>
    <w:rsid w:val="00261F1B"/>
    <w:rsid w:val="00262FFD"/>
    <w:rsid w:val="0026339D"/>
    <w:rsid w:val="0026349A"/>
    <w:rsid w:val="002638D7"/>
    <w:rsid w:val="00263B87"/>
    <w:rsid w:val="00264F1F"/>
    <w:rsid w:val="00264F21"/>
    <w:rsid w:val="0026595D"/>
    <w:rsid w:val="002659BD"/>
    <w:rsid w:val="00265A63"/>
    <w:rsid w:val="00266376"/>
    <w:rsid w:val="0026651A"/>
    <w:rsid w:val="00266A67"/>
    <w:rsid w:val="00266C70"/>
    <w:rsid w:val="00266D0C"/>
    <w:rsid w:val="00267077"/>
    <w:rsid w:val="00267232"/>
    <w:rsid w:val="002672BF"/>
    <w:rsid w:val="002701C3"/>
    <w:rsid w:val="002705FF"/>
    <w:rsid w:val="00270ECA"/>
    <w:rsid w:val="00271550"/>
    <w:rsid w:val="00271B33"/>
    <w:rsid w:val="00272060"/>
    <w:rsid w:val="00272084"/>
    <w:rsid w:val="0027261F"/>
    <w:rsid w:val="00272A3D"/>
    <w:rsid w:val="00272D32"/>
    <w:rsid w:val="00273D16"/>
    <w:rsid w:val="00274322"/>
    <w:rsid w:val="00274EE5"/>
    <w:rsid w:val="00275011"/>
    <w:rsid w:val="002752AE"/>
    <w:rsid w:val="002757D6"/>
    <w:rsid w:val="00275F65"/>
    <w:rsid w:val="00276309"/>
    <w:rsid w:val="0027631E"/>
    <w:rsid w:val="00276CD0"/>
    <w:rsid w:val="002770CE"/>
    <w:rsid w:val="0027727C"/>
    <w:rsid w:val="00277BD7"/>
    <w:rsid w:val="00277EEC"/>
    <w:rsid w:val="00280535"/>
    <w:rsid w:val="00280544"/>
    <w:rsid w:val="002805F4"/>
    <w:rsid w:val="00281447"/>
    <w:rsid w:val="00281682"/>
    <w:rsid w:val="002816B2"/>
    <w:rsid w:val="00281BFA"/>
    <w:rsid w:val="00281EC1"/>
    <w:rsid w:val="00282003"/>
    <w:rsid w:val="002822FC"/>
    <w:rsid w:val="0028234B"/>
    <w:rsid w:val="002824DE"/>
    <w:rsid w:val="002826FF"/>
    <w:rsid w:val="002827CC"/>
    <w:rsid w:val="00282859"/>
    <w:rsid w:val="00282F89"/>
    <w:rsid w:val="00283026"/>
    <w:rsid w:val="00283376"/>
    <w:rsid w:val="00283765"/>
    <w:rsid w:val="00285B7A"/>
    <w:rsid w:val="002862A4"/>
    <w:rsid w:val="00286694"/>
    <w:rsid w:val="00286747"/>
    <w:rsid w:val="00286E4B"/>
    <w:rsid w:val="00287590"/>
    <w:rsid w:val="00287F1D"/>
    <w:rsid w:val="002900C0"/>
    <w:rsid w:val="00290917"/>
    <w:rsid w:val="00291520"/>
    <w:rsid w:val="00291C43"/>
    <w:rsid w:val="00292489"/>
    <w:rsid w:val="002927CE"/>
    <w:rsid w:val="0029293F"/>
    <w:rsid w:val="00292E9E"/>
    <w:rsid w:val="00292F4D"/>
    <w:rsid w:val="0029320F"/>
    <w:rsid w:val="00293260"/>
    <w:rsid w:val="00293476"/>
    <w:rsid w:val="00293613"/>
    <w:rsid w:val="00293942"/>
    <w:rsid w:val="00293CB5"/>
    <w:rsid w:val="002941DF"/>
    <w:rsid w:val="002942F8"/>
    <w:rsid w:val="00294766"/>
    <w:rsid w:val="00294BB1"/>
    <w:rsid w:val="00294BEA"/>
    <w:rsid w:val="002955A5"/>
    <w:rsid w:val="00295629"/>
    <w:rsid w:val="00295912"/>
    <w:rsid w:val="00295F99"/>
    <w:rsid w:val="00296704"/>
    <w:rsid w:val="0029690E"/>
    <w:rsid w:val="00296A07"/>
    <w:rsid w:val="00297070"/>
    <w:rsid w:val="002976EE"/>
    <w:rsid w:val="0029775E"/>
    <w:rsid w:val="00297808"/>
    <w:rsid w:val="00297A03"/>
    <w:rsid w:val="00297A41"/>
    <w:rsid w:val="00297DEA"/>
    <w:rsid w:val="002A0180"/>
    <w:rsid w:val="002A0233"/>
    <w:rsid w:val="002A0630"/>
    <w:rsid w:val="002A13AE"/>
    <w:rsid w:val="002A1906"/>
    <w:rsid w:val="002A1F16"/>
    <w:rsid w:val="002A21DE"/>
    <w:rsid w:val="002A22E6"/>
    <w:rsid w:val="002A25FA"/>
    <w:rsid w:val="002A28C0"/>
    <w:rsid w:val="002A2930"/>
    <w:rsid w:val="002A2990"/>
    <w:rsid w:val="002A2E6C"/>
    <w:rsid w:val="002A2FC1"/>
    <w:rsid w:val="002A3172"/>
    <w:rsid w:val="002A3570"/>
    <w:rsid w:val="002A389E"/>
    <w:rsid w:val="002A3A79"/>
    <w:rsid w:val="002A3B00"/>
    <w:rsid w:val="002A3B4E"/>
    <w:rsid w:val="002A42C6"/>
    <w:rsid w:val="002A471D"/>
    <w:rsid w:val="002A4EB1"/>
    <w:rsid w:val="002A5DDC"/>
    <w:rsid w:val="002A6151"/>
    <w:rsid w:val="002A66DE"/>
    <w:rsid w:val="002A6EF1"/>
    <w:rsid w:val="002A713D"/>
    <w:rsid w:val="002A7247"/>
    <w:rsid w:val="002A77C6"/>
    <w:rsid w:val="002A7A9A"/>
    <w:rsid w:val="002A7E54"/>
    <w:rsid w:val="002A7ECA"/>
    <w:rsid w:val="002A7ED7"/>
    <w:rsid w:val="002B148C"/>
    <w:rsid w:val="002B16D7"/>
    <w:rsid w:val="002B196C"/>
    <w:rsid w:val="002B1B2F"/>
    <w:rsid w:val="002B1ECB"/>
    <w:rsid w:val="002B22AC"/>
    <w:rsid w:val="002B287C"/>
    <w:rsid w:val="002B28AB"/>
    <w:rsid w:val="002B3030"/>
    <w:rsid w:val="002B3333"/>
    <w:rsid w:val="002B44F4"/>
    <w:rsid w:val="002B4875"/>
    <w:rsid w:val="002B4964"/>
    <w:rsid w:val="002B4C0E"/>
    <w:rsid w:val="002B56FA"/>
    <w:rsid w:val="002B5796"/>
    <w:rsid w:val="002B586D"/>
    <w:rsid w:val="002B5AAD"/>
    <w:rsid w:val="002B617D"/>
    <w:rsid w:val="002B659A"/>
    <w:rsid w:val="002B6932"/>
    <w:rsid w:val="002B6ACD"/>
    <w:rsid w:val="002B6E57"/>
    <w:rsid w:val="002B6F1C"/>
    <w:rsid w:val="002B73CC"/>
    <w:rsid w:val="002B7802"/>
    <w:rsid w:val="002B7C62"/>
    <w:rsid w:val="002B7FFC"/>
    <w:rsid w:val="002C0080"/>
    <w:rsid w:val="002C0149"/>
    <w:rsid w:val="002C047F"/>
    <w:rsid w:val="002C0526"/>
    <w:rsid w:val="002C0569"/>
    <w:rsid w:val="002C074C"/>
    <w:rsid w:val="002C0791"/>
    <w:rsid w:val="002C08B0"/>
    <w:rsid w:val="002C090E"/>
    <w:rsid w:val="002C13BE"/>
    <w:rsid w:val="002C1736"/>
    <w:rsid w:val="002C1C78"/>
    <w:rsid w:val="002C24E9"/>
    <w:rsid w:val="002C2B3A"/>
    <w:rsid w:val="002C3237"/>
    <w:rsid w:val="002C36EB"/>
    <w:rsid w:val="002C381E"/>
    <w:rsid w:val="002C3A1D"/>
    <w:rsid w:val="002C3AF9"/>
    <w:rsid w:val="002C3C06"/>
    <w:rsid w:val="002C40ED"/>
    <w:rsid w:val="002C414C"/>
    <w:rsid w:val="002C41B2"/>
    <w:rsid w:val="002C423B"/>
    <w:rsid w:val="002C473C"/>
    <w:rsid w:val="002C4BB6"/>
    <w:rsid w:val="002C4C31"/>
    <w:rsid w:val="002C4DF7"/>
    <w:rsid w:val="002C4E5C"/>
    <w:rsid w:val="002C4EF5"/>
    <w:rsid w:val="002C5854"/>
    <w:rsid w:val="002C5A16"/>
    <w:rsid w:val="002C5C8B"/>
    <w:rsid w:val="002C5EB7"/>
    <w:rsid w:val="002C5F70"/>
    <w:rsid w:val="002C6087"/>
    <w:rsid w:val="002C6572"/>
    <w:rsid w:val="002C65AF"/>
    <w:rsid w:val="002C6B10"/>
    <w:rsid w:val="002C6E81"/>
    <w:rsid w:val="002C6FAB"/>
    <w:rsid w:val="002C7860"/>
    <w:rsid w:val="002C79A6"/>
    <w:rsid w:val="002C7A85"/>
    <w:rsid w:val="002C7C09"/>
    <w:rsid w:val="002C7FBB"/>
    <w:rsid w:val="002D043F"/>
    <w:rsid w:val="002D05D6"/>
    <w:rsid w:val="002D083B"/>
    <w:rsid w:val="002D17D5"/>
    <w:rsid w:val="002D1927"/>
    <w:rsid w:val="002D1A51"/>
    <w:rsid w:val="002D1EDB"/>
    <w:rsid w:val="002D213A"/>
    <w:rsid w:val="002D2868"/>
    <w:rsid w:val="002D2926"/>
    <w:rsid w:val="002D2DC3"/>
    <w:rsid w:val="002D3445"/>
    <w:rsid w:val="002D38C5"/>
    <w:rsid w:val="002D3EC2"/>
    <w:rsid w:val="002D3F8B"/>
    <w:rsid w:val="002D4009"/>
    <w:rsid w:val="002D4A46"/>
    <w:rsid w:val="002D4CCE"/>
    <w:rsid w:val="002D50E9"/>
    <w:rsid w:val="002D51A0"/>
    <w:rsid w:val="002D52FD"/>
    <w:rsid w:val="002D642B"/>
    <w:rsid w:val="002D7170"/>
    <w:rsid w:val="002D7230"/>
    <w:rsid w:val="002D74CC"/>
    <w:rsid w:val="002D758A"/>
    <w:rsid w:val="002D759D"/>
    <w:rsid w:val="002D7813"/>
    <w:rsid w:val="002E0137"/>
    <w:rsid w:val="002E0304"/>
    <w:rsid w:val="002E0620"/>
    <w:rsid w:val="002E06A7"/>
    <w:rsid w:val="002E06B4"/>
    <w:rsid w:val="002E0DF1"/>
    <w:rsid w:val="002E0E28"/>
    <w:rsid w:val="002E0E9F"/>
    <w:rsid w:val="002E10AB"/>
    <w:rsid w:val="002E10D2"/>
    <w:rsid w:val="002E1216"/>
    <w:rsid w:val="002E1370"/>
    <w:rsid w:val="002E1644"/>
    <w:rsid w:val="002E195A"/>
    <w:rsid w:val="002E19F9"/>
    <w:rsid w:val="002E1D36"/>
    <w:rsid w:val="002E1F53"/>
    <w:rsid w:val="002E2301"/>
    <w:rsid w:val="002E2520"/>
    <w:rsid w:val="002E2783"/>
    <w:rsid w:val="002E2A3A"/>
    <w:rsid w:val="002E2BC3"/>
    <w:rsid w:val="002E2F65"/>
    <w:rsid w:val="002E30E6"/>
    <w:rsid w:val="002E31D8"/>
    <w:rsid w:val="002E340A"/>
    <w:rsid w:val="002E39AD"/>
    <w:rsid w:val="002E3A78"/>
    <w:rsid w:val="002E4341"/>
    <w:rsid w:val="002E4C45"/>
    <w:rsid w:val="002E4DC2"/>
    <w:rsid w:val="002E514E"/>
    <w:rsid w:val="002E595B"/>
    <w:rsid w:val="002E613B"/>
    <w:rsid w:val="002E679D"/>
    <w:rsid w:val="002E6FB9"/>
    <w:rsid w:val="002E702D"/>
    <w:rsid w:val="002E717C"/>
    <w:rsid w:val="002E75D0"/>
    <w:rsid w:val="002E765B"/>
    <w:rsid w:val="002E776B"/>
    <w:rsid w:val="002E7A2B"/>
    <w:rsid w:val="002F0316"/>
    <w:rsid w:val="002F0CBA"/>
    <w:rsid w:val="002F0F43"/>
    <w:rsid w:val="002F12D3"/>
    <w:rsid w:val="002F1CD1"/>
    <w:rsid w:val="002F1CEC"/>
    <w:rsid w:val="002F255F"/>
    <w:rsid w:val="002F2C06"/>
    <w:rsid w:val="002F3A6C"/>
    <w:rsid w:val="002F3B9D"/>
    <w:rsid w:val="002F3C29"/>
    <w:rsid w:val="002F3C8E"/>
    <w:rsid w:val="002F41FD"/>
    <w:rsid w:val="002F498B"/>
    <w:rsid w:val="002F4ACF"/>
    <w:rsid w:val="002F4FEF"/>
    <w:rsid w:val="002F5506"/>
    <w:rsid w:val="002F5D51"/>
    <w:rsid w:val="002F5F66"/>
    <w:rsid w:val="002F61BB"/>
    <w:rsid w:val="002F629C"/>
    <w:rsid w:val="002F6366"/>
    <w:rsid w:val="002F63E8"/>
    <w:rsid w:val="002F68D2"/>
    <w:rsid w:val="002F6E68"/>
    <w:rsid w:val="002F6EB3"/>
    <w:rsid w:val="002F6FD2"/>
    <w:rsid w:val="002F749E"/>
    <w:rsid w:val="002F79CF"/>
    <w:rsid w:val="002F7A26"/>
    <w:rsid w:val="002F7D01"/>
    <w:rsid w:val="00300014"/>
    <w:rsid w:val="003000B9"/>
    <w:rsid w:val="00300121"/>
    <w:rsid w:val="0030083C"/>
    <w:rsid w:val="00300D67"/>
    <w:rsid w:val="00301A71"/>
    <w:rsid w:val="00301EDF"/>
    <w:rsid w:val="00302038"/>
    <w:rsid w:val="0030208F"/>
    <w:rsid w:val="00302A0B"/>
    <w:rsid w:val="00302AE4"/>
    <w:rsid w:val="00302D45"/>
    <w:rsid w:val="00302D6C"/>
    <w:rsid w:val="00303070"/>
    <w:rsid w:val="003036FB"/>
    <w:rsid w:val="00303E7E"/>
    <w:rsid w:val="003040AD"/>
    <w:rsid w:val="0030423B"/>
    <w:rsid w:val="003042B7"/>
    <w:rsid w:val="003043BE"/>
    <w:rsid w:val="003043EC"/>
    <w:rsid w:val="00305033"/>
    <w:rsid w:val="00305519"/>
    <w:rsid w:val="003057D6"/>
    <w:rsid w:val="00305961"/>
    <w:rsid w:val="00305A77"/>
    <w:rsid w:val="00305D1A"/>
    <w:rsid w:val="00305EFF"/>
    <w:rsid w:val="003065F9"/>
    <w:rsid w:val="00306CFA"/>
    <w:rsid w:val="003073D9"/>
    <w:rsid w:val="00307B68"/>
    <w:rsid w:val="00307DBF"/>
    <w:rsid w:val="00307DFC"/>
    <w:rsid w:val="00310003"/>
    <w:rsid w:val="00310360"/>
    <w:rsid w:val="003104D8"/>
    <w:rsid w:val="0031062C"/>
    <w:rsid w:val="00310931"/>
    <w:rsid w:val="003109CF"/>
    <w:rsid w:val="003109FE"/>
    <w:rsid w:val="0031116D"/>
    <w:rsid w:val="003116B7"/>
    <w:rsid w:val="00311703"/>
    <w:rsid w:val="0031198F"/>
    <w:rsid w:val="0031209B"/>
    <w:rsid w:val="00312286"/>
    <w:rsid w:val="00312347"/>
    <w:rsid w:val="00312349"/>
    <w:rsid w:val="00312876"/>
    <w:rsid w:val="00312B5D"/>
    <w:rsid w:val="00312ED9"/>
    <w:rsid w:val="0031333C"/>
    <w:rsid w:val="00313B91"/>
    <w:rsid w:val="00313EC1"/>
    <w:rsid w:val="00314BDB"/>
    <w:rsid w:val="00314FC3"/>
    <w:rsid w:val="003158B3"/>
    <w:rsid w:val="00317213"/>
    <w:rsid w:val="0031725E"/>
    <w:rsid w:val="00317580"/>
    <w:rsid w:val="00317668"/>
    <w:rsid w:val="003176FD"/>
    <w:rsid w:val="00320067"/>
    <w:rsid w:val="00320526"/>
    <w:rsid w:val="00320782"/>
    <w:rsid w:val="00320FE3"/>
    <w:rsid w:val="00321075"/>
    <w:rsid w:val="00321245"/>
    <w:rsid w:val="0032162E"/>
    <w:rsid w:val="003221F2"/>
    <w:rsid w:val="003223A1"/>
    <w:rsid w:val="003235D1"/>
    <w:rsid w:val="003235EA"/>
    <w:rsid w:val="003245A3"/>
    <w:rsid w:val="0032481D"/>
    <w:rsid w:val="00324909"/>
    <w:rsid w:val="003254F4"/>
    <w:rsid w:val="0032561E"/>
    <w:rsid w:val="00325B33"/>
    <w:rsid w:val="00325B38"/>
    <w:rsid w:val="00325C25"/>
    <w:rsid w:val="0032651B"/>
    <w:rsid w:val="0032679C"/>
    <w:rsid w:val="00326874"/>
    <w:rsid w:val="00326932"/>
    <w:rsid w:val="00326E06"/>
    <w:rsid w:val="003271F2"/>
    <w:rsid w:val="003273A6"/>
    <w:rsid w:val="003275E0"/>
    <w:rsid w:val="00327A0D"/>
    <w:rsid w:val="003304B8"/>
    <w:rsid w:val="003305D4"/>
    <w:rsid w:val="00330CD1"/>
    <w:rsid w:val="00330E5B"/>
    <w:rsid w:val="003312D2"/>
    <w:rsid w:val="00331328"/>
    <w:rsid w:val="003319FF"/>
    <w:rsid w:val="00331E9D"/>
    <w:rsid w:val="003323CB"/>
    <w:rsid w:val="003325ED"/>
    <w:rsid w:val="00332627"/>
    <w:rsid w:val="00332F63"/>
    <w:rsid w:val="0033342F"/>
    <w:rsid w:val="00333703"/>
    <w:rsid w:val="00334216"/>
    <w:rsid w:val="0033460D"/>
    <w:rsid w:val="00334C48"/>
    <w:rsid w:val="0033536A"/>
    <w:rsid w:val="003359B5"/>
    <w:rsid w:val="00335F55"/>
    <w:rsid w:val="003368B1"/>
    <w:rsid w:val="00336A3B"/>
    <w:rsid w:val="00336A50"/>
    <w:rsid w:val="00336E0F"/>
    <w:rsid w:val="00336EFA"/>
    <w:rsid w:val="003378C0"/>
    <w:rsid w:val="00337BB4"/>
    <w:rsid w:val="00340319"/>
    <w:rsid w:val="00340C66"/>
    <w:rsid w:val="00340E56"/>
    <w:rsid w:val="00341313"/>
    <w:rsid w:val="0034189D"/>
    <w:rsid w:val="00341C31"/>
    <w:rsid w:val="00342096"/>
    <w:rsid w:val="00342580"/>
    <w:rsid w:val="0034283D"/>
    <w:rsid w:val="00342E74"/>
    <w:rsid w:val="00343151"/>
    <w:rsid w:val="00343389"/>
    <w:rsid w:val="003440E2"/>
    <w:rsid w:val="0034431D"/>
    <w:rsid w:val="00344350"/>
    <w:rsid w:val="003445A4"/>
    <w:rsid w:val="00344669"/>
    <w:rsid w:val="00344735"/>
    <w:rsid w:val="00344A1E"/>
    <w:rsid w:val="0034580A"/>
    <w:rsid w:val="00345A0C"/>
    <w:rsid w:val="00345A14"/>
    <w:rsid w:val="00345C56"/>
    <w:rsid w:val="00346AB9"/>
    <w:rsid w:val="00346AF2"/>
    <w:rsid w:val="003475C6"/>
    <w:rsid w:val="00347F2C"/>
    <w:rsid w:val="003502C8"/>
    <w:rsid w:val="00350687"/>
    <w:rsid w:val="0035091E"/>
    <w:rsid w:val="00350C3B"/>
    <w:rsid w:val="00350DE0"/>
    <w:rsid w:val="00350FA3"/>
    <w:rsid w:val="0035128B"/>
    <w:rsid w:val="00351406"/>
    <w:rsid w:val="0035176A"/>
    <w:rsid w:val="00351EFF"/>
    <w:rsid w:val="003520EF"/>
    <w:rsid w:val="00352109"/>
    <w:rsid w:val="003526F2"/>
    <w:rsid w:val="0035279E"/>
    <w:rsid w:val="00352D03"/>
    <w:rsid w:val="00353180"/>
    <w:rsid w:val="003533EF"/>
    <w:rsid w:val="0035341A"/>
    <w:rsid w:val="00353570"/>
    <w:rsid w:val="003539F8"/>
    <w:rsid w:val="00353B7A"/>
    <w:rsid w:val="00353DEB"/>
    <w:rsid w:val="00354218"/>
    <w:rsid w:val="0035454A"/>
    <w:rsid w:val="0035488B"/>
    <w:rsid w:val="003559DB"/>
    <w:rsid w:val="00355BAB"/>
    <w:rsid w:val="00355DBB"/>
    <w:rsid w:val="00355EAD"/>
    <w:rsid w:val="00356479"/>
    <w:rsid w:val="003569DF"/>
    <w:rsid w:val="00356A46"/>
    <w:rsid w:val="00357A7B"/>
    <w:rsid w:val="00357C07"/>
    <w:rsid w:val="003602DF"/>
    <w:rsid w:val="003607DD"/>
    <w:rsid w:val="0036091D"/>
    <w:rsid w:val="003614BE"/>
    <w:rsid w:val="00361875"/>
    <w:rsid w:val="00361BDE"/>
    <w:rsid w:val="00361F00"/>
    <w:rsid w:val="00362219"/>
    <w:rsid w:val="00362566"/>
    <w:rsid w:val="00362D5B"/>
    <w:rsid w:val="00362FAB"/>
    <w:rsid w:val="00363044"/>
    <w:rsid w:val="003631C4"/>
    <w:rsid w:val="0036350A"/>
    <w:rsid w:val="00363BA0"/>
    <w:rsid w:val="0036401B"/>
    <w:rsid w:val="003645D4"/>
    <w:rsid w:val="0036495D"/>
    <w:rsid w:val="00364D11"/>
    <w:rsid w:val="00364ED8"/>
    <w:rsid w:val="00365C44"/>
    <w:rsid w:val="00365DC9"/>
    <w:rsid w:val="00365F9B"/>
    <w:rsid w:val="00366136"/>
    <w:rsid w:val="00366203"/>
    <w:rsid w:val="00366220"/>
    <w:rsid w:val="00366272"/>
    <w:rsid w:val="003669B1"/>
    <w:rsid w:val="00366AD7"/>
    <w:rsid w:val="00366E7F"/>
    <w:rsid w:val="003676EE"/>
    <w:rsid w:val="003679DE"/>
    <w:rsid w:val="00370261"/>
    <w:rsid w:val="003702E3"/>
    <w:rsid w:val="003708A3"/>
    <w:rsid w:val="00370B46"/>
    <w:rsid w:val="00370B94"/>
    <w:rsid w:val="00370BB9"/>
    <w:rsid w:val="00371936"/>
    <w:rsid w:val="00371E70"/>
    <w:rsid w:val="003721E1"/>
    <w:rsid w:val="003722B5"/>
    <w:rsid w:val="00372DFF"/>
    <w:rsid w:val="00373294"/>
    <w:rsid w:val="0037331E"/>
    <w:rsid w:val="0037353A"/>
    <w:rsid w:val="00373CC5"/>
    <w:rsid w:val="00373CCC"/>
    <w:rsid w:val="003743E0"/>
    <w:rsid w:val="00374957"/>
    <w:rsid w:val="00374A94"/>
    <w:rsid w:val="00374EFE"/>
    <w:rsid w:val="00374FCF"/>
    <w:rsid w:val="003750E7"/>
    <w:rsid w:val="00375896"/>
    <w:rsid w:val="00375AE2"/>
    <w:rsid w:val="003762E5"/>
    <w:rsid w:val="0037656A"/>
    <w:rsid w:val="00376B43"/>
    <w:rsid w:val="00376D3C"/>
    <w:rsid w:val="00376E4E"/>
    <w:rsid w:val="003771BD"/>
    <w:rsid w:val="003778B1"/>
    <w:rsid w:val="00377A05"/>
    <w:rsid w:val="0038030A"/>
    <w:rsid w:val="003810B0"/>
    <w:rsid w:val="00381168"/>
    <w:rsid w:val="00381259"/>
    <w:rsid w:val="00381B6F"/>
    <w:rsid w:val="00381BCD"/>
    <w:rsid w:val="00381D06"/>
    <w:rsid w:val="0038203A"/>
    <w:rsid w:val="003821BA"/>
    <w:rsid w:val="00382512"/>
    <w:rsid w:val="0038266E"/>
    <w:rsid w:val="003827D1"/>
    <w:rsid w:val="00382AE1"/>
    <w:rsid w:val="00382BCE"/>
    <w:rsid w:val="00382CD0"/>
    <w:rsid w:val="00382E53"/>
    <w:rsid w:val="003832DD"/>
    <w:rsid w:val="0038341D"/>
    <w:rsid w:val="00383651"/>
    <w:rsid w:val="0038415D"/>
    <w:rsid w:val="003841CF"/>
    <w:rsid w:val="00384A69"/>
    <w:rsid w:val="00384AB3"/>
    <w:rsid w:val="0038527B"/>
    <w:rsid w:val="0038589E"/>
    <w:rsid w:val="0038636C"/>
    <w:rsid w:val="00387152"/>
    <w:rsid w:val="00387314"/>
    <w:rsid w:val="00387D97"/>
    <w:rsid w:val="003901F6"/>
    <w:rsid w:val="003903B8"/>
    <w:rsid w:val="0039051B"/>
    <w:rsid w:val="00390899"/>
    <w:rsid w:val="00390CFB"/>
    <w:rsid w:val="003910E9"/>
    <w:rsid w:val="0039168E"/>
    <w:rsid w:val="003917FD"/>
    <w:rsid w:val="00391853"/>
    <w:rsid w:val="00391C50"/>
    <w:rsid w:val="00391D5F"/>
    <w:rsid w:val="00391D76"/>
    <w:rsid w:val="00391FA3"/>
    <w:rsid w:val="00392950"/>
    <w:rsid w:val="00392AF7"/>
    <w:rsid w:val="00392FF4"/>
    <w:rsid w:val="0039323E"/>
    <w:rsid w:val="003934C0"/>
    <w:rsid w:val="00393615"/>
    <w:rsid w:val="003937D8"/>
    <w:rsid w:val="00393A51"/>
    <w:rsid w:val="00393C72"/>
    <w:rsid w:val="00393DD1"/>
    <w:rsid w:val="00394211"/>
    <w:rsid w:val="003942BE"/>
    <w:rsid w:val="003942CA"/>
    <w:rsid w:val="003943ED"/>
    <w:rsid w:val="00394413"/>
    <w:rsid w:val="003944F1"/>
    <w:rsid w:val="0039497A"/>
    <w:rsid w:val="0039505B"/>
    <w:rsid w:val="0039506E"/>
    <w:rsid w:val="003958B2"/>
    <w:rsid w:val="0039590B"/>
    <w:rsid w:val="00395C75"/>
    <w:rsid w:val="00395DE4"/>
    <w:rsid w:val="00396153"/>
    <w:rsid w:val="00396224"/>
    <w:rsid w:val="0039647B"/>
    <w:rsid w:val="00396A60"/>
    <w:rsid w:val="00397004"/>
    <w:rsid w:val="003970DF"/>
    <w:rsid w:val="003974D1"/>
    <w:rsid w:val="003979E6"/>
    <w:rsid w:val="00397F91"/>
    <w:rsid w:val="003A08A0"/>
    <w:rsid w:val="003A0E37"/>
    <w:rsid w:val="003A122B"/>
    <w:rsid w:val="003A14DF"/>
    <w:rsid w:val="003A1569"/>
    <w:rsid w:val="003A16C3"/>
    <w:rsid w:val="003A28CB"/>
    <w:rsid w:val="003A2BDF"/>
    <w:rsid w:val="003A2EDF"/>
    <w:rsid w:val="003A3037"/>
    <w:rsid w:val="003A36EC"/>
    <w:rsid w:val="003A3D0C"/>
    <w:rsid w:val="003A3FB3"/>
    <w:rsid w:val="003A427F"/>
    <w:rsid w:val="003A442E"/>
    <w:rsid w:val="003A4DBF"/>
    <w:rsid w:val="003A568D"/>
    <w:rsid w:val="003A608D"/>
    <w:rsid w:val="003A63F1"/>
    <w:rsid w:val="003A6D75"/>
    <w:rsid w:val="003A6F50"/>
    <w:rsid w:val="003A7034"/>
    <w:rsid w:val="003A719A"/>
    <w:rsid w:val="003A7381"/>
    <w:rsid w:val="003B0045"/>
    <w:rsid w:val="003B0989"/>
    <w:rsid w:val="003B09B3"/>
    <w:rsid w:val="003B0EBF"/>
    <w:rsid w:val="003B0F8D"/>
    <w:rsid w:val="003B1087"/>
    <w:rsid w:val="003B1196"/>
    <w:rsid w:val="003B1635"/>
    <w:rsid w:val="003B18E3"/>
    <w:rsid w:val="003B1DE0"/>
    <w:rsid w:val="003B1F43"/>
    <w:rsid w:val="003B22FF"/>
    <w:rsid w:val="003B25F8"/>
    <w:rsid w:val="003B2BF2"/>
    <w:rsid w:val="003B2D8C"/>
    <w:rsid w:val="003B2E87"/>
    <w:rsid w:val="003B324A"/>
    <w:rsid w:val="003B376F"/>
    <w:rsid w:val="003B3854"/>
    <w:rsid w:val="003B3C3A"/>
    <w:rsid w:val="003B3F8F"/>
    <w:rsid w:val="003B434A"/>
    <w:rsid w:val="003B4613"/>
    <w:rsid w:val="003B4B8B"/>
    <w:rsid w:val="003B4E8C"/>
    <w:rsid w:val="003B510B"/>
    <w:rsid w:val="003B51A3"/>
    <w:rsid w:val="003B5332"/>
    <w:rsid w:val="003B53B2"/>
    <w:rsid w:val="003B604A"/>
    <w:rsid w:val="003B6F37"/>
    <w:rsid w:val="003B7082"/>
    <w:rsid w:val="003B76E4"/>
    <w:rsid w:val="003B7F30"/>
    <w:rsid w:val="003C000E"/>
    <w:rsid w:val="003C02EC"/>
    <w:rsid w:val="003C0304"/>
    <w:rsid w:val="003C03E9"/>
    <w:rsid w:val="003C04BD"/>
    <w:rsid w:val="003C0936"/>
    <w:rsid w:val="003C09E0"/>
    <w:rsid w:val="003C0B30"/>
    <w:rsid w:val="003C0D2D"/>
    <w:rsid w:val="003C0F0F"/>
    <w:rsid w:val="003C1063"/>
    <w:rsid w:val="003C13AD"/>
    <w:rsid w:val="003C175C"/>
    <w:rsid w:val="003C2180"/>
    <w:rsid w:val="003C23E7"/>
    <w:rsid w:val="003C26DB"/>
    <w:rsid w:val="003C2AA4"/>
    <w:rsid w:val="003C2DD3"/>
    <w:rsid w:val="003C2EB8"/>
    <w:rsid w:val="003C2FCF"/>
    <w:rsid w:val="003C3023"/>
    <w:rsid w:val="003C3590"/>
    <w:rsid w:val="003C3CC7"/>
    <w:rsid w:val="003C40C4"/>
    <w:rsid w:val="003C47F2"/>
    <w:rsid w:val="003C487C"/>
    <w:rsid w:val="003C4AAE"/>
    <w:rsid w:val="003C4CD3"/>
    <w:rsid w:val="003C4E3E"/>
    <w:rsid w:val="003C4EE7"/>
    <w:rsid w:val="003C50B0"/>
    <w:rsid w:val="003C5247"/>
    <w:rsid w:val="003C5436"/>
    <w:rsid w:val="003C5891"/>
    <w:rsid w:val="003C5A2A"/>
    <w:rsid w:val="003C5A7E"/>
    <w:rsid w:val="003C5DB2"/>
    <w:rsid w:val="003C60DC"/>
    <w:rsid w:val="003C612C"/>
    <w:rsid w:val="003C615C"/>
    <w:rsid w:val="003C6240"/>
    <w:rsid w:val="003C6472"/>
    <w:rsid w:val="003C6A03"/>
    <w:rsid w:val="003C7187"/>
    <w:rsid w:val="003C725E"/>
    <w:rsid w:val="003D011B"/>
    <w:rsid w:val="003D0824"/>
    <w:rsid w:val="003D178A"/>
    <w:rsid w:val="003D1C75"/>
    <w:rsid w:val="003D2229"/>
    <w:rsid w:val="003D22DA"/>
    <w:rsid w:val="003D2626"/>
    <w:rsid w:val="003D2A34"/>
    <w:rsid w:val="003D2EBC"/>
    <w:rsid w:val="003D313D"/>
    <w:rsid w:val="003D344E"/>
    <w:rsid w:val="003D37E4"/>
    <w:rsid w:val="003D3D16"/>
    <w:rsid w:val="003D4068"/>
    <w:rsid w:val="003D4264"/>
    <w:rsid w:val="003D429A"/>
    <w:rsid w:val="003D5070"/>
    <w:rsid w:val="003D6C3B"/>
    <w:rsid w:val="003D799D"/>
    <w:rsid w:val="003D7A25"/>
    <w:rsid w:val="003D7D4A"/>
    <w:rsid w:val="003E0289"/>
    <w:rsid w:val="003E03FE"/>
    <w:rsid w:val="003E05C5"/>
    <w:rsid w:val="003E08B9"/>
    <w:rsid w:val="003E0AE6"/>
    <w:rsid w:val="003E0B8C"/>
    <w:rsid w:val="003E150E"/>
    <w:rsid w:val="003E177F"/>
    <w:rsid w:val="003E1D45"/>
    <w:rsid w:val="003E1EDD"/>
    <w:rsid w:val="003E200C"/>
    <w:rsid w:val="003E2019"/>
    <w:rsid w:val="003E245C"/>
    <w:rsid w:val="003E2473"/>
    <w:rsid w:val="003E2972"/>
    <w:rsid w:val="003E2D2B"/>
    <w:rsid w:val="003E3048"/>
    <w:rsid w:val="003E3075"/>
    <w:rsid w:val="003E3532"/>
    <w:rsid w:val="003E3803"/>
    <w:rsid w:val="003E3B49"/>
    <w:rsid w:val="003E3CC6"/>
    <w:rsid w:val="003E418B"/>
    <w:rsid w:val="003E428F"/>
    <w:rsid w:val="003E4728"/>
    <w:rsid w:val="003E4836"/>
    <w:rsid w:val="003E4CCA"/>
    <w:rsid w:val="003E4D03"/>
    <w:rsid w:val="003E4D55"/>
    <w:rsid w:val="003E51CC"/>
    <w:rsid w:val="003E578C"/>
    <w:rsid w:val="003E58F8"/>
    <w:rsid w:val="003E5B80"/>
    <w:rsid w:val="003E62C8"/>
    <w:rsid w:val="003E684F"/>
    <w:rsid w:val="003E6B9C"/>
    <w:rsid w:val="003E6BB1"/>
    <w:rsid w:val="003E6D72"/>
    <w:rsid w:val="003E6F80"/>
    <w:rsid w:val="003E75DF"/>
    <w:rsid w:val="003E7722"/>
    <w:rsid w:val="003F0373"/>
    <w:rsid w:val="003F0784"/>
    <w:rsid w:val="003F0BA3"/>
    <w:rsid w:val="003F0BB6"/>
    <w:rsid w:val="003F1979"/>
    <w:rsid w:val="003F1B58"/>
    <w:rsid w:val="003F288C"/>
    <w:rsid w:val="003F2FCE"/>
    <w:rsid w:val="003F3069"/>
    <w:rsid w:val="003F3A4A"/>
    <w:rsid w:val="003F4691"/>
    <w:rsid w:val="003F49C4"/>
    <w:rsid w:val="003F5651"/>
    <w:rsid w:val="003F5777"/>
    <w:rsid w:val="003F59CE"/>
    <w:rsid w:val="003F5CCF"/>
    <w:rsid w:val="003F60E5"/>
    <w:rsid w:val="003F66A5"/>
    <w:rsid w:val="003F7A0A"/>
    <w:rsid w:val="0040054D"/>
    <w:rsid w:val="004006C0"/>
    <w:rsid w:val="00400DD7"/>
    <w:rsid w:val="00401741"/>
    <w:rsid w:val="004017E1"/>
    <w:rsid w:val="004019E2"/>
    <w:rsid w:val="00401EE8"/>
    <w:rsid w:val="004023B1"/>
    <w:rsid w:val="0040244C"/>
    <w:rsid w:val="00402D2C"/>
    <w:rsid w:val="004034B0"/>
    <w:rsid w:val="00403526"/>
    <w:rsid w:val="0040353F"/>
    <w:rsid w:val="00403755"/>
    <w:rsid w:val="0040378C"/>
    <w:rsid w:val="00403CDA"/>
    <w:rsid w:val="00403D9E"/>
    <w:rsid w:val="00403DEF"/>
    <w:rsid w:val="004042FA"/>
    <w:rsid w:val="0040447B"/>
    <w:rsid w:val="00404EEB"/>
    <w:rsid w:val="0040563D"/>
    <w:rsid w:val="0040587B"/>
    <w:rsid w:val="00405AE8"/>
    <w:rsid w:val="00405D84"/>
    <w:rsid w:val="00405DAB"/>
    <w:rsid w:val="00406175"/>
    <w:rsid w:val="00406615"/>
    <w:rsid w:val="00406BF1"/>
    <w:rsid w:val="004071B1"/>
    <w:rsid w:val="004073DC"/>
    <w:rsid w:val="004075B5"/>
    <w:rsid w:val="0041007D"/>
    <w:rsid w:val="004100ED"/>
    <w:rsid w:val="004105B3"/>
    <w:rsid w:val="00410AEA"/>
    <w:rsid w:val="00410EA8"/>
    <w:rsid w:val="004115DA"/>
    <w:rsid w:val="00411A2B"/>
    <w:rsid w:val="00411E52"/>
    <w:rsid w:val="004120F8"/>
    <w:rsid w:val="00412A53"/>
    <w:rsid w:val="00413052"/>
    <w:rsid w:val="004130C9"/>
    <w:rsid w:val="0041369C"/>
    <w:rsid w:val="00413A8F"/>
    <w:rsid w:val="00413B14"/>
    <w:rsid w:val="004143AB"/>
    <w:rsid w:val="0041442B"/>
    <w:rsid w:val="00414946"/>
    <w:rsid w:val="004149D7"/>
    <w:rsid w:val="00414A63"/>
    <w:rsid w:val="00414B4C"/>
    <w:rsid w:val="00414BC4"/>
    <w:rsid w:val="00414C4D"/>
    <w:rsid w:val="00414E53"/>
    <w:rsid w:val="00414FC6"/>
    <w:rsid w:val="00415292"/>
    <w:rsid w:val="00415C27"/>
    <w:rsid w:val="004161F3"/>
    <w:rsid w:val="00416CD0"/>
    <w:rsid w:val="0041705B"/>
    <w:rsid w:val="00417236"/>
    <w:rsid w:val="0041740F"/>
    <w:rsid w:val="004175C5"/>
    <w:rsid w:val="00417670"/>
    <w:rsid w:val="00417EFE"/>
    <w:rsid w:val="0042087B"/>
    <w:rsid w:val="00420DB8"/>
    <w:rsid w:val="00421580"/>
    <w:rsid w:val="00421AE0"/>
    <w:rsid w:val="00421C6A"/>
    <w:rsid w:val="00421F03"/>
    <w:rsid w:val="00422003"/>
    <w:rsid w:val="00422330"/>
    <w:rsid w:val="004223F4"/>
    <w:rsid w:val="004227B6"/>
    <w:rsid w:val="0042343D"/>
    <w:rsid w:val="004245F8"/>
    <w:rsid w:val="00424A1B"/>
    <w:rsid w:val="00424A93"/>
    <w:rsid w:val="00425061"/>
    <w:rsid w:val="0042596E"/>
    <w:rsid w:val="00425D48"/>
    <w:rsid w:val="004266B1"/>
    <w:rsid w:val="00426B8A"/>
    <w:rsid w:val="00426C6A"/>
    <w:rsid w:val="00426E5B"/>
    <w:rsid w:val="00426F9E"/>
    <w:rsid w:val="00427613"/>
    <w:rsid w:val="004276D3"/>
    <w:rsid w:val="004278C7"/>
    <w:rsid w:val="004278D7"/>
    <w:rsid w:val="00427CF3"/>
    <w:rsid w:val="00427D03"/>
    <w:rsid w:val="00427D7E"/>
    <w:rsid w:val="00430042"/>
    <w:rsid w:val="00430132"/>
    <w:rsid w:val="0043024B"/>
    <w:rsid w:val="004314EE"/>
    <w:rsid w:val="00431611"/>
    <w:rsid w:val="00431A4B"/>
    <w:rsid w:val="00431BA7"/>
    <w:rsid w:val="00431E2A"/>
    <w:rsid w:val="00432406"/>
    <w:rsid w:val="00432822"/>
    <w:rsid w:val="00432A08"/>
    <w:rsid w:val="00432AAE"/>
    <w:rsid w:val="00432CB0"/>
    <w:rsid w:val="00432E9F"/>
    <w:rsid w:val="004334F1"/>
    <w:rsid w:val="0043369A"/>
    <w:rsid w:val="00433A29"/>
    <w:rsid w:val="00433E1E"/>
    <w:rsid w:val="0043479A"/>
    <w:rsid w:val="00434A9A"/>
    <w:rsid w:val="00434E48"/>
    <w:rsid w:val="0043515E"/>
    <w:rsid w:val="004357A0"/>
    <w:rsid w:val="00435C9F"/>
    <w:rsid w:val="00435D42"/>
    <w:rsid w:val="00435FCF"/>
    <w:rsid w:val="00436049"/>
    <w:rsid w:val="00436575"/>
    <w:rsid w:val="0043714A"/>
    <w:rsid w:val="004379CE"/>
    <w:rsid w:val="00437B65"/>
    <w:rsid w:val="00437C85"/>
    <w:rsid w:val="00437D24"/>
    <w:rsid w:val="00440008"/>
    <w:rsid w:val="00440145"/>
    <w:rsid w:val="004405BF"/>
    <w:rsid w:val="004407C6"/>
    <w:rsid w:val="004407D8"/>
    <w:rsid w:val="0044081C"/>
    <w:rsid w:val="00440D77"/>
    <w:rsid w:val="00440F36"/>
    <w:rsid w:val="0044127C"/>
    <w:rsid w:val="00441885"/>
    <w:rsid w:val="0044194F"/>
    <w:rsid w:val="00441A51"/>
    <w:rsid w:val="004421AA"/>
    <w:rsid w:val="004422C0"/>
    <w:rsid w:val="004422D7"/>
    <w:rsid w:val="00442BE0"/>
    <w:rsid w:val="00442D9C"/>
    <w:rsid w:val="00442E6D"/>
    <w:rsid w:val="0044329B"/>
    <w:rsid w:val="004433FE"/>
    <w:rsid w:val="00443712"/>
    <w:rsid w:val="004438C1"/>
    <w:rsid w:val="00443FED"/>
    <w:rsid w:val="00444068"/>
    <w:rsid w:val="00444156"/>
    <w:rsid w:val="00444199"/>
    <w:rsid w:val="004441F9"/>
    <w:rsid w:val="00444554"/>
    <w:rsid w:val="00444E0F"/>
    <w:rsid w:val="0044542A"/>
    <w:rsid w:val="004454C0"/>
    <w:rsid w:val="00445660"/>
    <w:rsid w:val="00445694"/>
    <w:rsid w:val="00445A08"/>
    <w:rsid w:val="00445B3A"/>
    <w:rsid w:val="004464C3"/>
    <w:rsid w:val="004465EC"/>
    <w:rsid w:val="00446619"/>
    <w:rsid w:val="00446978"/>
    <w:rsid w:val="00446A2C"/>
    <w:rsid w:val="00446FAC"/>
    <w:rsid w:val="004476EE"/>
    <w:rsid w:val="004478B7"/>
    <w:rsid w:val="004478C5"/>
    <w:rsid w:val="00447A76"/>
    <w:rsid w:val="00447E1E"/>
    <w:rsid w:val="0045015C"/>
    <w:rsid w:val="00450BD6"/>
    <w:rsid w:val="00450C53"/>
    <w:rsid w:val="00450CF6"/>
    <w:rsid w:val="00450D0C"/>
    <w:rsid w:val="004511B6"/>
    <w:rsid w:val="00451325"/>
    <w:rsid w:val="00451433"/>
    <w:rsid w:val="00451990"/>
    <w:rsid w:val="004519DB"/>
    <w:rsid w:val="004519DF"/>
    <w:rsid w:val="004529D6"/>
    <w:rsid w:val="00453484"/>
    <w:rsid w:val="004540ED"/>
    <w:rsid w:val="0045416F"/>
    <w:rsid w:val="0045444F"/>
    <w:rsid w:val="00454B71"/>
    <w:rsid w:val="00454FCD"/>
    <w:rsid w:val="0045536C"/>
    <w:rsid w:val="00455788"/>
    <w:rsid w:val="00455E5A"/>
    <w:rsid w:val="00456053"/>
    <w:rsid w:val="004562F2"/>
    <w:rsid w:val="00456A93"/>
    <w:rsid w:val="00456C89"/>
    <w:rsid w:val="00456CD3"/>
    <w:rsid w:val="00457225"/>
    <w:rsid w:val="004575C8"/>
    <w:rsid w:val="00457A02"/>
    <w:rsid w:val="00460BD9"/>
    <w:rsid w:val="00460EA6"/>
    <w:rsid w:val="00461D7D"/>
    <w:rsid w:val="00462214"/>
    <w:rsid w:val="00462282"/>
    <w:rsid w:val="00462F64"/>
    <w:rsid w:val="004630E2"/>
    <w:rsid w:val="00463A9C"/>
    <w:rsid w:val="00463DB3"/>
    <w:rsid w:val="00463F0D"/>
    <w:rsid w:val="004642F9"/>
    <w:rsid w:val="00464352"/>
    <w:rsid w:val="004643F2"/>
    <w:rsid w:val="00464C86"/>
    <w:rsid w:val="00464E85"/>
    <w:rsid w:val="004653F5"/>
    <w:rsid w:val="00465482"/>
    <w:rsid w:val="00465699"/>
    <w:rsid w:val="004657C8"/>
    <w:rsid w:val="00465B16"/>
    <w:rsid w:val="00465C66"/>
    <w:rsid w:val="00466032"/>
    <w:rsid w:val="004667EF"/>
    <w:rsid w:val="00466855"/>
    <w:rsid w:val="00466A5B"/>
    <w:rsid w:val="00466DA9"/>
    <w:rsid w:val="00467072"/>
    <w:rsid w:val="0046708D"/>
    <w:rsid w:val="00467183"/>
    <w:rsid w:val="004674B5"/>
    <w:rsid w:val="00467763"/>
    <w:rsid w:val="00467FC0"/>
    <w:rsid w:val="004701BC"/>
    <w:rsid w:val="004701E2"/>
    <w:rsid w:val="00470463"/>
    <w:rsid w:val="004704AB"/>
    <w:rsid w:val="00470822"/>
    <w:rsid w:val="00470F2B"/>
    <w:rsid w:val="00471343"/>
    <w:rsid w:val="00471AF1"/>
    <w:rsid w:val="00471C9B"/>
    <w:rsid w:val="00471D52"/>
    <w:rsid w:val="00471EBC"/>
    <w:rsid w:val="004723BC"/>
    <w:rsid w:val="004727FA"/>
    <w:rsid w:val="004728B6"/>
    <w:rsid w:val="00472B9F"/>
    <w:rsid w:val="00472D91"/>
    <w:rsid w:val="00472E2C"/>
    <w:rsid w:val="0047369F"/>
    <w:rsid w:val="004736A8"/>
    <w:rsid w:val="00473929"/>
    <w:rsid w:val="00473AF8"/>
    <w:rsid w:val="00473D37"/>
    <w:rsid w:val="00474310"/>
    <w:rsid w:val="0047434D"/>
    <w:rsid w:val="00474B36"/>
    <w:rsid w:val="0047532B"/>
    <w:rsid w:val="004755FA"/>
    <w:rsid w:val="00475794"/>
    <w:rsid w:val="00475987"/>
    <w:rsid w:val="00475A69"/>
    <w:rsid w:val="00476A4B"/>
    <w:rsid w:val="00476BFA"/>
    <w:rsid w:val="00476C89"/>
    <w:rsid w:val="00476EC1"/>
    <w:rsid w:val="00476F35"/>
    <w:rsid w:val="004771FD"/>
    <w:rsid w:val="004778B2"/>
    <w:rsid w:val="0048000C"/>
    <w:rsid w:val="0048015E"/>
    <w:rsid w:val="00480E51"/>
    <w:rsid w:val="0048130D"/>
    <w:rsid w:val="00481699"/>
    <w:rsid w:val="004817C6"/>
    <w:rsid w:val="004818D9"/>
    <w:rsid w:val="00481A6C"/>
    <w:rsid w:val="00481B67"/>
    <w:rsid w:val="00481CB2"/>
    <w:rsid w:val="00481D0E"/>
    <w:rsid w:val="0048207C"/>
    <w:rsid w:val="004820D3"/>
    <w:rsid w:val="004822DD"/>
    <w:rsid w:val="004824A9"/>
    <w:rsid w:val="0048251C"/>
    <w:rsid w:val="00482557"/>
    <w:rsid w:val="004829A5"/>
    <w:rsid w:val="00482AAD"/>
    <w:rsid w:val="00482BE5"/>
    <w:rsid w:val="00482C0C"/>
    <w:rsid w:val="00482D28"/>
    <w:rsid w:val="00482F7A"/>
    <w:rsid w:val="004830AE"/>
    <w:rsid w:val="004836ED"/>
    <w:rsid w:val="00483C84"/>
    <w:rsid w:val="004844A9"/>
    <w:rsid w:val="0048473C"/>
    <w:rsid w:val="00484F64"/>
    <w:rsid w:val="00485152"/>
    <w:rsid w:val="0048531E"/>
    <w:rsid w:val="004855FA"/>
    <w:rsid w:val="0048566F"/>
    <w:rsid w:val="004859FB"/>
    <w:rsid w:val="00485DC4"/>
    <w:rsid w:val="0048621B"/>
    <w:rsid w:val="004864AE"/>
    <w:rsid w:val="004868CF"/>
    <w:rsid w:val="00486C9C"/>
    <w:rsid w:val="0048723A"/>
    <w:rsid w:val="0048751C"/>
    <w:rsid w:val="0048764B"/>
    <w:rsid w:val="004877BA"/>
    <w:rsid w:val="00487822"/>
    <w:rsid w:val="00487BFF"/>
    <w:rsid w:val="00487E94"/>
    <w:rsid w:val="00487E9A"/>
    <w:rsid w:val="00487F27"/>
    <w:rsid w:val="0049064C"/>
    <w:rsid w:val="004906F0"/>
    <w:rsid w:val="00490964"/>
    <w:rsid w:val="00490973"/>
    <w:rsid w:val="00490A14"/>
    <w:rsid w:val="00490C0B"/>
    <w:rsid w:val="00490EF6"/>
    <w:rsid w:val="004914D4"/>
    <w:rsid w:val="00491515"/>
    <w:rsid w:val="00491A01"/>
    <w:rsid w:val="00491C6D"/>
    <w:rsid w:val="00491CDF"/>
    <w:rsid w:val="00491FE7"/>
    <w:rsid w:val="00492583"/>
    <w:rsid w:val="004925D8"/>
    <w:rsid w:val="00492BE7"/>
    <w:rsid w:val="00492BF1"/>
    <w:rsid w:val="00493353"/>
    <w:rsid w:val="0049360E"/>
    <w:rsid w:val="00493B4A"/>
    <w:rsid w:val="00493C94"/>
    <w:rsid w:val="00493E71"/>
    <w:rsid w:val="00493EF6"/>
    <w:rsid w:val="004940C8"/>
    <w:rsid w:val="00494454"/>
    <w:rsid w:val="0049469F"/>
    <w:rsid w:val="004947AF"/>
    <w:rsid w:val="00494BD7"/>
    <w:rsid w:val="004951DE"/>
    <w:rsid w:val="004952A0"/>
    <w:rsid w:val="004956B4"/>
    <w:rsid w:val="00495EC7"/>
    <w:rsid w:val="00495F30"/>
    <w:rsid w:val="004960AD"/>
    <w:rsid w:val="0049628D"/>
    <w:rsid w:val="004966FA"/>
    <w:rsid w:val="00496891"/>
    <w:rsid w:val="004974D1"/>
    <w:rsid w:val="00497E72"/>
    <w:rsid w:val="004A0A84"/>
    <w:rsid w:val="004A0EB1"/>
    <w:rsid w:val="004A13EF"/>
    <w:rsid w:val="004A1935"/>
    <w:rsid w:val="004A2445"/>
    <w:rsid w:val="004A25C1"/>
    <w:rsid w:val="004A267D"/>
    <w:rsid w:val="004A27BC"/>
    <w:rsid w:val="004A2A27"/>
    <w:rsid w:val="004A2BBA"/>
    <w:rsid w:val="004A2C0D"/>
    <w:rsid w:val="004A2EEE"/>
    <w:rsid w:val="004A2FE1"/>
    <w:rsid w:val="004A3050"/>
    <w:rsid w:val="004A3865"/>
    <w:rsid w:val="004A3983"/>
    <w:rsid w:val="004A3B82"/>
    <w:rsid w:val="004A3B8B"/>
    <w:rsid w:val="004A40B9"/>
    <w:rsid w:val="004A4248"/>
    <w:rsid w:val="004A439E"/>
    <w:rsid w:val="004A4701"/>
    <w:rsid w:val="004A4768"/>
    <w:rsid w:val="004A4D26"/>
    <w:rsid w:val="004A4DAA"/>
    <w:rsid w:val="004A558D"/>
    <w:rsid w:val="004A5B13"/>
    <w:rsid w:val="004A5C13"/>
    <w:rsid w:val="004A6A2E"/>
    <w:rsid w:val="004A6A4C"/>
    <w:rsid w:val="004A6A7D"/>
    <w:rsid w:val="004A6D4C"/>
    <w:rsid w:val="004A7568"/>
    <w:rsid w:val="004A7A1E"/>
    <w:rsid w:val="004B0060"/>
    <w:rsid w:val="004B04B0"/>
    <w:rsid w:val="004B053A"/>
    <w:rsid w:val="004B0BFB"/>
    <w:rsid w:val="004B1982"/>
    <w:rsid w:val="004B1C63"/>
    <w:rsid w:val="004B1DDA"/>
    <w:rsid w:val="004B1DDF"/>
    <w:rsid w:val="004B1FA9"/>
    <w:rsid w:val="004B2665"/>
    <w:rsid w:val="004B26F1"/>
    <w:rsid w:val="004B2D3A"/>
    <w:rsid w:val="004B3153"/>
    <w:rsid w:val="004B3480"/>
    <w:rsid w:val="004B373B"/>
    <w:rsid w:val="004B39BE"/>
    <w:rsid w:val="004B3E66"/>
    <w:rsid w:val="004B430F"/>
    <w:rsid w:val="004B439F"/>
    <w:rsid w:val="004B45ED"/>
    <w:rsid w:val="004B4836"/>
    <w:rsid w:val="004B48C7"/>
    <w:rsid w:val="004B49B9"/>
    <w:rsid w:val="004B4A3A"/>
    <w:rsid w:val="004B511C"/>
    <w:rsid w:val="004B512B"/>
    <w:rsid w:val="004B562C"/>
    <w:rsid w:val="004B5638"/>
    <w:rsid w:val="004B591B"/>
    <w:rsid w:val="004B5CD8"/>
    <w:rsid w:val="004B5EE8"/>
    <w:rsid w:val="004B5F35"/>
    <w:rsid w:val="004B60C8"/>
    <w:rsid w:val="004B6479"/>
    <w:rsid w:val="004B6EED"/>
    <w:rsid w:val="004B7068"/>
    <w:rsid w:val="004B78A2"/>
    <w:rsid w:val="004B7A5E"/>
    <w:rsid w:val="004B7A91"/>
    <w:rsid w:val="004B7FCD"/>
    <w:rsid w:val="004C04F9"/>
    <w:rsid w:val="004C08E6"/>
    <w:rsid w:val="004C1367"/>
    <w:rsid w:val="004C150F"/>
    <w:rsid w:val="004C169D"/>
    <w:rsid w:val="004C1763"/>
    <w:rsid w:val="004C1874"/>
    <w:rsid w:val="004C18C3"/>
    <w:rsid w:val="004C1CA0"/>
    <w:rsid w:val="004C1D60"/>
    <w:rsid w:val="004C1D81"/>
    <w:rsid w:val="004C1DA2"/>
    <w:rsid w:val="004C23BF"/>
    <w:rsid w:val="004C25E4"/>
    <w:rsid w:val="004C2F16"/>
    <w:rsid w:val="004C32A2"/>
    <w:rsid w:val="004C365C"/>
    <w:rsid w:val="004C3AAF"/>
    <w:rsid w:val="004C3BCE"/>
    <w:rsid w:val="004C3EE2"/>
    <w:rsid w:val="004C44E4"/>
    <w:rsid w:val="004C4685"/>
    <w:rsid w:val="004C4A7A"/>
    <w:rsid w:val="004C4A8B"/>
    <w:rsid w:val="004C5B33"/>
    <w:rsid w:val="004C5F5B"/>
    <w:rsid w:val="004C6040"/>
    <w:rsid w:val="004C6070"/>
    <w:rsid w:val="004C62CF"/>
    <w:rsid w:val="004C6AE8"/>
    <w:rsid w:val="004C6D3E"/>
    <w:rsid w:val="004C6F60"/>
    <w:rsid w:val="004C6FD2"/>
    <w:rsid w:val="004C713F"/>
    <w:rsid w:val="004C724C"/>
    <w:rsid w:val="004C766E"/>
    <w:rsid w:val="004C76F6"/>
    <w:rsid w:val="004D0152"/>
    <w:rsid w:val="004D0723"/>
    <w:rsid w:val="004D089B"/>
    <w:rsid w:val="004D0ACB"/>
    <w:rsid w:val="004D0C92"/>
    <w:rsid w:val="004D0CB1"/>
    <w:rsid w:val="004D1143"/>
    <w:rsid w:val="004D1152"/>
    <w:rsid w:val="004D14CB"/>
    <w:rsid w:val="004D150D"/>
    <w:rsid w:val="004D1894"/>
    <w:rsid w:val="004D18AB"/>
    <w:rsid w:val="004D18E3"/>
    <w:rsid w:val="004D1A0C"/>
    <w:rsid w:val="004D1D1E"/>
    <w:rsid w:val="004D1EE6"/>
    <w:rsid w:val="004D21EA"/>
    <w:rsid w:val="004D24C9"/>
    <w:rsid w:val="004D2570"/>
    <w:rsid w:val="004D29B5"/>
    <w:rsid w:val="004D2A24"/>
    <w:rsid w:val="004D2A9F"/>
    <w:rsid w:val="004D304C"/>
    <w:rsid w:val="004D3AFE"/>
    <w:rsid w:val="004D3B30"/>
    <w:rsid w:val="004D3BA5"/>
    <w:rsid w:val="004D3FB8"/>
    <w:rsid w:val="004D4092"/>
    <w:rsid w:val="004D4BBC"/>
    <w:rsid w:val="004D4DDA"/>
    <w:rsid w:val="004D5169"/>
    <w:rsid w:val="004D55C9"/>
    <w:rsid w:val="004D657D"/>
    <w:rsid w:val="004D6B45"/>
    <w:rsid w:val="004D6F95"/>
    <w:rsid w:val="004D7AC0"/>
    <w:rsid w:val="004E0293"/>
    <w:rsid w:val="004E0313"/>
    <w:rsid w:val="004E03DC"/>
    <w:rsid w:val="004E0507"/>
    <w:rsid w:val="004E09C7"/>
    <w:rsid w:val="004E0EDB"/>
    <w:rsid w:val="004E16B7"/>
    <w:rsid w:val="004E1B44"/>
    <w:rsid w:val="004E1EE7"/>
    <w:rsid w:val="004E224E"/>
    <w:rsid w:val="004E27FA"/>
    <w:rsid w:val="004E287E"/>
    <w:rsid w:val="004E2BC2"/>
    <w:rsid w:val="004E2CA4"/>
    <w:rsid w:val="004E3034"/>
    <w:rsid w:val="004E3472"/>
    <w:rsid w:val="004E35FA"/>
    <w:rsid w:val="004E38C5"/>
    <w:rsid w:val="004E3A39"/>
    <w:rsid w:val="004E3CB7"/>
    <w:rsid w:val="004E3D6A"/>
    <w:rsid w:val="004E3E28"/>
    <w:rsid w:val="004E3F50"/>
    <w:rsid w:val="004E3FE0"/>
    <w:rsid w:val="004E4091"/>
    <w:rsid w:val="004E40BE"/>
    <w:rsid w:val="004E4143"/>
    <w:rsid w:val="004E4387"/>
    <w:rsid w:val="004E4AE8"/>
    <w:rsid w:val="004E4D26"/>
    <w:rsid w:val="004E4E1F"/>
    <w:rsid w:val="004E4F3C"/>
    <w:rsid w:val="004E5164"/>
    <w:rsid w:val="004E5950"/>
    <w:rsid w:val="004E5CB8"/>
    <w:rsid w:val="004E5D31"/>
    <w:rsid w:val="004E6156"/>
    <w:rsid w:val="004E6530"/>
    <w:rsid w:val="004E65C5"/>
    <w:rsid w:val="004E6BE4"/>
    <w:rsid w:val="004E6F46"/>
    <w:rsid w:val="004E722A"/>
    <w:rsid w:val="004E72F8"/>
    <w:rsid w:val="004E76BA"/>
    <w:rsid w:val="004E7BC9"/>
    <w:rsid w:val="004E7D4D"/>
    <w:rsid w:val="004E7D6B"/>
    <w:rsid w:val="004E7E22"/>
    <w:rsid w:val="004E7EF5"/>
    <w:rsid w:val="004F0134"/>
    <w:rsid w:val="004F0390"/>
    <w:rsid w:val="004F0C18"/>
    <w:rsid w:val="004F0CC7"/>
    <w:rsid w:val="004F0EB6"/>
    <w:rsid w:val="004F16B6"/>
    <w:rsid w:val="004F1E2D"/>
    <w:rsid w:val="004F26F9"/>
    <w:rsid w:val="004F273F"/>
    <w:rsid w:val="004F2A88"/>
    <w:rsid w:val="004F2D7B"/>
    <w:rsid w:val="004F30D6"/>
    <w:rsid w:val="004F3141"/>
    <w:rsid w:val="004F3248"/>
    <w:rsid w:val="004F3A09"/>
    <w:rsid w:val="004F3A98"/>
    <w:rsid w:val="004F41B0"/>
    <w:rsid w:val="004F45B7"/>
    <w:rsid w:val="004F4656"/>
    <w:rsid w:val="004F48B1"/>
    <w:rsid w:val="004F53F6"/>
    <w:rsid w:val="004F55C9"/>
    <w:rsid w:val="004F5895"/>
    <w:rsid w:val="004F5D58"/>
    <w:rsid w:val="004F6172"/>
    <w:rsid w:val="004F6F67"/>
    <w:rsid w:val="004F7C29"/>
    <w:rsid w:val="004F7D98"/>
    <w:rsid w:val="004F7FD1"/>
    <w:rsid w:val="005001BE"/>
    <w:rsid w:val="005004B8"/>
    <w:rsid w:val="00500587"/>
    <w:rsid w:val="00500701"/>
    <w:rsid w:val="0050086A"/>
    <w:rsid w:val="005008CD"/>
    <w:rsid w:val="00500C53"/>
    <w:rsid w:val="00500D88"/>
    <w:rsid w:val="00500F96"/>
    <w:rsid w:val="0050175C"/>
    <w:rsid w:val="00501914"/>
    <w:rsid w:val="00501976"/>
    <w:rsid w:val="00501AD3"/>
    <w:rsid w:val="00501FD1"/>
    <w:rsid w:val="005020EC"/>
    <w:rsid w:val="005022D5"/>
    <w:rsid w:val="005024D0"/>
    <w:rsid w:val="0050296F"/>
    <w:rsid w:val="00502A2E"/>
    <w:rsid w:val="00503700"/>
    <w:rsid w:val="005039E2"/>
    <w:rsid w:val="00503AD0"/>
    <w:rsid w:val="00503C1F"/>
    <w:rsid w:val="00503C4D"/>
    <w:rsid w:val="00503E81"/>
    <w:rsid w:val="00504677"/>
    <w:rsid w:val="005048F8"/>
    <w:rsid w:val="0050508C"/>
    <w:rsid w:val="0050575B"/>
    <w:rsid w:val="00507044"/>
    <w:rsid w:val="005071FB"/>
    <w:rsid w:val="00507B8E"/>
    <w:rsid w:val="005100B1"/>
    <w:rsid w:val="0051018C"/>
    <w:rsid w:val="005112A5"/>
    <w:rsid w:val="005116F8"/>
    <w:rsid w:val="005117AB"/>
    <w:rsid w:val="005117B2"/>
    <w:rsid w:val="00511896"/>
    <w:rsid w:val="00511AF3"/>
    <w:rsid w:val="00511F5A"/>
    <w:rsid w:val="005120AC"/>
    <w:rsid w:val="00512124"/>
    <w:rsid w:val="005124B3"/>
    <w:rsid w:val="00512AA3"/>
    <w:rsid w:val="00512B92"/>
    <w:rsid w:val="0051331E"/>
    <w:rsid w:val="00513584"/>
    <w:rsid w:val="005136BF"/>
    <w:rsid w:val="005137DC"/>
    <w:rsid w:val="00513D0E"/>
    <w:rsid w:val="00513DC6"/>
    <w:rsid w:val="00513EE9"/>
    <w:rsid w:val="00514464"/>
    <w:rsid w:val="00514776"/>
    <w:rsid w:val="005148AB"/>
    <w:rsid w:val="00514FB8"/>
    <w:rsid w:val="005159C3"/>
    <w:rsid w:val="005166AB"/>
    <w:rsid w:val="005167F2"/>
    <w:rsid w:val="00516FA0"/>
    <w:rsid w:val="0051737A"/>
    <w:rsid w:val="005173AA"/>
    <w:rsid w:val="005177A5"/>
    <w:rsid w:val="00517839"/>
    <w:rsid w:val="00520466"/>
    <w:rsid w:val="005210A3"/>
    <w:rsid w:val="005213E6"/>
    <w:rsid w:val="0052147D"/>
    <w:rsid w:val="005214C3"/>
    <w:rsid w:val="00521934"/>
    <w:rsid w:val="00521984"/>
    <w:rsid w:val="00521BCD"/>
    <w:rsid w:val="0052218E"/>
    <w:rsid w:val="005222BA"/>
    <w:rsid w:val="00522397"/>
    <w:rsid w:val="00522536"/>
    <w:rsid w:val="005226A2"/>
    <w:rsid w:val="00522BDA"/>
    <w:rsid w:val="00522C41"/>
    <w:rsid w:val="00522FA9"/>
    <w:rsid w:val="005232CA"/>
    <w:rsid w:val="0052363C"/>
    <w:rsid w:val="00523835"/>
    <w:rsid w:val="00523C96"/>
    <w:rsid w:val="00523EE5"/>
    <w:rsid w:val="00523FA6"/>
    <w:rsid w:val="0052413B"/>
    <w:rsid w:val="0052417C"/>
    <w:rsid w:val="00525254"/>
    <w:rsid w:val="00525300"/>
    <w:rsid w:val="00525312"/>
    <w:rsid w:val="00525382"/>
    <w:rsid w:val="0052571D"/>
    <w:rsid w:val="00525F33"/>
    <w:rsid w:val="005261BD"/>
    <w:rsid w:val="0052632B"/>
    <w:rsid w:val="0052639A"/>
    <w:rsid w:val="005264F8"/>
    <w:rsid w:val="00526829"/>
    <w:rsid w:val="0052685F"/>
    <w:rsid w:val="005269E0"/>
    <w:rsid w:val="00526EBA"/>
    <w:rsid w:val="005270E8"/>
    <w:rsid w:val="00527439"/>
    <w:rsid w:val="005275CE"/>
    <w:rsid w:val="00527770"/>
    <w:rsid w:val="00527A47"/>
    <w:rsid w:val="005300D7"/>
    <w:rsid w:val="0053017A"/>
    <w:rsid w:val="00530383"/>
    <w:rsid w:val="00530427"/>
    <w:rsid w:val="00530A28"/>
    <w:rsid w:val="00530DDA"/>
    <w:rsid w:val="00530ED3"/>
    <w:rsid w:val="005310A2"/>
    <w:rsid w:val="00531541"/>
    <w:rsid w:val="00532066"/>
    <w:rsid w:val="005320CF"/>
    <w:rsid w:val="005320EF"/>
    <w:rsid w:val="005324C8"/>
    <w:rsid w:val="005329C5"/>
    <w:rsid w:val="00532A6B"/>
    <w:rsid w:val="00532C28"/>
    <w:rsid w:val="00532F30"/>
    <w:rsid w:val="005334AD"/>
    <w:rsid w:val="00533A13"/>
    <w:rsid w:val="00533A9E"/>
    <w:rsid w:val="00534214"/>
    <w:rsid w:val="005343C5"/>
    <w:rsid w:val="00534761"/>
    <w:rsid w:val="005347EE"/>
    <w:rsid w:val="00534851"/>
    <w:rsid w:val="00534B62"/>
    <w:rsid w:val="00536098"/>
    <w:rsid w:val="00536101"/>
    <w:rsid w:val="0053640B"/>
    <w:rsid w:val="005364DB"/>
    <w:rsid w:val="005364F4"/>
    <w:rsid w:val="005365C1"/>
    <w:rsid w:val="00536BD6"/>
    <w:rsid w:val="00536C67"/>
    <w:rsid w:val="00537510"/>
    <w:rsid w:val="00537B8E"/>
    <w:rsid w:val="00537F5F"/>
    <w:rsid w:val="005401BB"/>
    <w:rsid w:val="00540A15"/>
    <w:rsid w:val="00540C1A"/>
    <w:rsid w:val="00540E58"/>
    <w:rsid w:val="00541113"/>
    <w:rsid w:val="005416DD"/>
    <w:rsid w:val="005416DE"/>
    <w:rsid w:val="00541AD8"/>
    <w:rsid w:val="00541D63"/>
    <w:rsid w:val="005422EE"/>
    <w:rsid w:val="00542C68"/>
    <w:rsid w:val="0054363E"/>
    <w:rsid w:val="00543834"/>
    <w:rsid w:val="00543875"/>
    <w:rsid w:val="00543AE6"/>
    <w:rsid w:val="00543C6A"/>
    <w:rsid w:val="00543F02"/>
    <w:rsid w:val="00543F4B"/>
    <w:rsid w:val="0054424D"/>
    <w:rsid w:val="00544714"/>
    <w:rsid w:val="00544810"/>
    <w:rsid w:val="00544862"/>
    <w:rsid w:val="00544AA2"/>
    <w:rsid w:val="00544BD4"/>
    <w:rsid w:val="005450AF"/>
    <w:rsid w:val="0054516B"/>
    <w:rsid w:val="00545213"/>
    <w:rsid w:val="00545645"/>
    <w:rsid w:val="00545765"/>
    <w:rsid w:val="00545992"/>
    <w:rsid w:val="00545CE7"/>
    <w:rsid w:val="00545EF3"/>
    <w:rsid w:val="00546094"/>
    <w:rsid w:val="005463B4"/>
    <w:rsid w:val="005463DF"/>
    <w:rsid w:val="005465B8"/>
    <w:rsid w:val="00546714"/>
    <w:rsid w:val="00546A63"/>
    <w:rsid w:val="00546CE8"/>
    <w:rsid w:val="00546F31"/>
    <w:rsid w:val="00547136"/>
    <w:rsid w:val="00547468"/>
    <w:rsid w:val="0054779E"/>
    <w:rsid w:val="00547D37"/>
    <w:rsid w:val="005509C8"/>
    <w:rsid w:val="00550AD0"/>
    <w:rsid w:val="00551232"/>
    <w:rsid w:val="00551DD8"/>
    <w:rsid w:val="00552381"/>
    <w:rsid w:val="00552DBF"/>
    <w:rsid w:val="00552F51"/>
    <w:rsid w:val="0055329F"/>
    <w:rsid w:val="005533CE"/>
    <w:rsid w:val="00553584"/>
    <w:rsid w:val="0055375C"/>
    <w:rsid w:val="00553D54"/>
    <w:rsid w:val="0055436F"/>
    <w:rsid w:val="0055499D"/>
    <w:rsid w:val="00554CCF"/>
    <w:rsid w:val="005551C7"/>
    <w:rsid w:val="005551FE"/>
    <w:rsid w:val="00555231"/>
    <w:rsid w:val="00555241"/>
    <w:rsid w:val="005553DE"/>
    <w:rsid w:val="00555991"/>
    <w:rsid w:val="00556045"/>
    <w:rsid w:val="005564EE"/>
    <w:rsid w:val="005565E7"/>
    <w:rsid w:val="00556893"/>
    <w:rsid w:val="00556AB0"/>
    <w:rsid w:val="00556F01"/>
    <w:rsid w:val="00557F74"/>
    <w:rsid w:val="0056023C"/>
    <w:rsid w:val="005609A2"/>
    <w:rsid w:val="00560B5F"/>
    <w:rsid w:val="00560EC9"/>
    <w:rsid w:val="00560F6A"/>
    <w:rsid w:val="00561985"/>
    <w:rsid w:val="005619D1"/>
    <w:rsid w:val="00561D5E"/>
    <w:rsid w:val="00562329"/>
    <w:rsid w:val="00562488"/>
    <w:rsid w:val="005624B5"/>
    <w:rsid w:val="005625A8"/>
    <w:rsid w:val="0056287A"/>
    <w:rsid w:val="00562C09"/>
    <w:rsid w:val="00562CCF"/>
    <w:rsid w:val="0056319E"/>
    <w:rsid w:val="0056392D"/>
    <w:rsid w:val="0056396A"/>
    <w:rsid w:val="00564C4B"/>
    <w:rsid w:val="00564FC2"/>
    <w:rsid w:val="00565023"/>
    <w:rsid w:val="0056502B"/>
    <w:rsid w:val="00565073"/>
    <w:rsid w:val="00565287"/>
    <w:rsid w:val="0056591B"/>
    <w:rsid w:val="00566B7E"/>
    <w:rsid w:val="00567361"/>
    <w:rsid w:val="0056769F"/>
    <w:rsid w:val="00567D81"/>
    <w:rsid w:val="0057019F"/>
    <w:rsid w:val="005704BD"/>
    <w:rsid w:val="00570742"/>
    <w:rsid w:val="00570A25"/>
    <w:rsid w:val="00570C29"/>
    <w:rsid w:val="0057183F"/>
    <w:rsid w:val="00571935"/>
    <w:rsid w:val="00571FBC"/>
    <w:rsid w:val="00572095"/>
    <w:rsid w:val="0057228E"/>
    <w:rsid w:val="00572712"/>
    <w:rsid w:val="00572B29"/>
    <w:rsid w:val="00572B46"/>
    <w:rsid w:val="00572E75"/>
    <w:rsid w:val="0057339A"/>
    <w:rsid w:val="005739D7"/>
    <w:rsid w:val="00573A71"/>
    <w:rsid w:val="00573A7B"/>
    <w:rsid w:val="00573C51"/>
    <w:rsid w:val="00573D83"/>
    <w:rsid w:val="00573D9D"/>
    <w:rsid w:val="00574114"/>
    <w:rsid w:val="00574CA4"/>
    <w:rsid w:val="00575250"/>
    <w:rsid w:val="005754D8"/>
    <w:rsid w:val="005761C3"/>
    <w:rsid w:val="0057635E"/>
    <w:rsid w:val="005764DD"/>
    <w:rsid w:val="0057669A"/>
    <w:rsid w:val="005766C1"/>
    <w:rsid w:val="00576A75"/>
    <w:rsid w:val="00576D81"/>
    <w:rsid w:val="00577623"/>
    <w:rsid w:val="00577FE5"/>
    <w:rsid w:val="0058000D"/>
    <w:rsid w:val="0058011C"/>
    <w:rsid w:val="00580824"/>
    <w:rsid w:val="00580F65"/>
    <w:rsid w:val="00581018"/>
    <w:rsid w:val="005812F8"/>
    <w:rsid w:val="0058153D"/>
    <w:rsid w:val="00581558"/>
    <w:rsid w:val="00581E3F"/>
    <w:rsid w:val="00582899"/>
    <w:rsid w:val="00582F4F"/>
    <w:rsid w:val="00582F89"/>
    <w:rsid w:val="0058318E"/>
    <w:rsid w:val="005831E7"/>
    <w:rsid w:val="005833CC"/>
    <w:rsid w:val="00583440"/>
    <w:rsid w:val="00583483"/>
    <w:rsid w:val="00583736"/>
    <w:rsid w:val="00583FB4"/>
    <w:rsid w:val="005848A2"/>
    <w:rsid w:val="005849DC"/>
    <w:rsid w:val="00584B06"/>
    <w:rsid w:val="00584B2A"/>
    <w:rsid w:val="00584C42"/>
    <w:rsid w:val="00584D7E"/>
    <w:rsid w:val="00584EEC"/>
    <w:rsid w:val="00585400"/>
    <w:rsid w:val="00585428"/>
    <w:rsid w:val="00585800"/>
    <w:rsid w:val="00586375"/>
    <w:rsid w:val="00586766"/>
    <w:rsid w:val="005867C4"/>
    <w:rsid w:val="00586D11"/>
    <w:rsid w:val="005871F4"/>
    <w:rsid w:val="00587C23"/>
    <w:rsid w:val="00587FB5"/>
    <w:rsid w:val="005904E5"/>
    <w:rsid w:val="005906BA"/>
    <w:rsid w:val="0059072B"/>
    <w:rsid w:val="00591059"/>
    <w:rsid w:val="00591240"/>
    <w:rsid w:val="00591359"/>
    <w:rsid w:val="0059180D"/>
    <w:rsid w:val="005919E5"/>
    <w:rsid w:val="00591F7A"/>
    <w:rsid w:val="005925D9"/>
    <w:rsid w:val="00592863"/>
    <w:rsid w:val="00592A31"/>
    <w:rsid w:val="00592B90"/>
    <w:rsid w:val="00592BAC"/>
    <w:rsid w:val="00592EB1"/>
    <w:rsid w:val="00593562"/>
    <w:rsid w:val="00593784"/>
    <w:rsid w:val="005937C5"/>
    <w:rsid w:val="00593BA5"/>
    <w:rsid w:val="00594812"/>
    <w:rsid w:val="00595862"/>
    <w:rsid w:val="00595CBD"/>
    <w:rsid w:val="00595DC4"/>
    <w:rsid w:val="0059601C"/>
    <w:rsid w:val="005967BB"/>
    <w:rsid w:val="00597267"/>
    <w:rsid w:val="00597720"/>
    <w:rsid w:val="00597B6B"/>
    <w:rsid w:val="00597C09"/>
    <w:rsid w:val="005A0105"/>
    <w:rsid w:val="005A01BB"/>
    <w:rsid w:val="005A0253"/>
    <w:rsid w:val="005A0566"/>
    <w:rsid w:val="005A09D5"/>
    <w:rsid w:val="005A0CE1"/>
    <w:rsid w:val="005A104F"/>
    <w:rsid w:val="005A10EC"/>
    <w:rsid w:val="005A13FF"/>
    <w:rsid w:val="005A1416"/>
    <w:rsid w:val="005A20D7"/>
    <w:rsid w:val="005A2133"/>
    <w:rsid w:val="005A230D"/>
    <w:rsid w:val="005A2839"/>
    <w:rsid w:val="005A284D"/>
    <w:rsid w:val="005A3040"/>
    <w:rsid w:val="005A3D9C"/>
    <w:rsid w:val="005A3EDF"/>
    <w:rsid w:val="005A40F9"/>
    <w:rsid w:val="005A4411"/>
    <w:rsid w:val="005A47F4"/>
    <w:rsid w:val="005A497D"/>
    <w:rsid w:val="005A4BED"/>
    <w:rsid w:val="005A4C46"/>
    <w:rsid w:val="005A54F5"/>
    <w:rsid w:val="005A5924"/>
    <w:rsid w:val="005A6162"/>
    <w:rsid w:val="005A645C"/>
    <w:rsid w:val="005A6759"/>
    <w:rsid w:val="005A683B"/>
    <w:rsid w:val="005A68FF"/>
    <w:rsid w:val="005A72ED"/>
    <w:rsid w:val="005A76C0"/>
    <w:rsid w:val="005A7EA0"/>
    <w:rsid w:val="005B0492"/>
    <w:rsid w:val="005B09F3"/>
    <w:rsid w:val="005B0BAF"/>
    <w:rsid w:val="005B1058"/>
    <w:rsid w:val="005B14F9"/>
    <w:rsid w:val="005B1737"/>
    <w:rsid w:val="005B17E1"/>
    <w:rsid w:val="005B1B5E"/>
    <w:rsid w:val="005B1B76"/>
    <w:rsid w:val="005B1CF4"/>
    <w:rsid w:val="005B1D3B"/>
    <w:rsid w:val="005B1E45"/>
    <w:rsid w:val="005B1ED3"/>
    <w:rsid w:val="005B206E"/>
    <w:rsid w:val="005B2210"/>
    <w:rsid w:val="005B2764"/>
    <w:rsid w:val="005B3048"/>
    <w:rsid w:val="005B3584"/>
    <w:rsid w:val="005B3824"/>
    <w:rsid w:val="005B390F"/>
    <w:rsid w:val="005B3953"/>
    <w:rsid w:val="005B3987"/>
    <w:rsid w:val="005B39DA"/>
    <w:rsid w:val="005B3E10"/>
    <w:rsid w:val="005B3FCD"/>
    <w:rsid w:val="005B4495"/>
    <w:rsid w:val="005B4882"/>
    <w:rsid w:val="005B536F"/>
    <w:rsid w:val="005B56FC"/>
    <w:rsid w:val="005B59D8"/>
    <w:rsid w:val="005B6329"/>
    <w:rsid w:val="005B7365"/>
    <w:rsid w:val="005B73E3"/>
    <w:rsid w:val="005C0217"/>
    <w:rsid w:val="005C03F1"/>
    <w:rsid w:val="005C0BE0"/>
    <w:rsid w:val="005C0D6D"/>
    <w:rsid w:val="005C186F"/>
    <w:rsid w:val="005C1CB9"/>
    <w:rsid w:val="005C1D37"/>
    <w:rsid w:val="005C215A"/>
    <w:rsid w:val="005C21AE"/>
    <w:rsid w:val="005C2796"/>
    <w:rsid w:val="005C2CC2"/>
    <w:rsid w:val="005C2F4A"/>
    <w:rsid w:val="005C31B6"/>
    <w:rsid w:val="005C3807"/>
    <w:rsid w:val="005C3E3C"/>
    <w:rsid w:val="005C471F"/>
    <w:rsid w:val="005C4CFF"/>
    <w:rsid w:val="005C4EAC"/>
    <w:rsid w:val="005C58D2"/>
    <w:rsid w:val="005C59DE"/>
    <w:rsid w:val="005C5B21"/>
    <w:rsid w:val="005C5BF2"/>
    <w:rsid w:val="005C6045"/>
    <w:rsid w:val="005C6105"/>
    <w:rsid w:val="005C61AB"/>
    <w:rsid w:val="005C63BC"/>
    <w:rsid w:val="005C63EC"/>
    <w:rsid w:val="005C65A2"/>
    <w:rsid w:val="005C6B77"/>
    <w:rsid w:val="005C7537"/>
    <w:rsid w:val="005C7589"/>
    <w:rsid w:val="005C7933"/>
    <w:rsid w:val="005C7D60"/>
    <w:rsid w:val="005C7EDB"/>
    <w:rsid w:val="005C7F91"/>
    <w:rsid w:val="005D03BB"/>
    <w:rsid w:val="005D049A"/>
    <w:rsid w:val="005D0726"/>
    <w:rsid w:val="005D0E39"/>
    <w:rsid w:val="005D1393"/>
    <w:rsid w:val="005D16D6"/>
    <w:rsid w:val="005D17B0"/>
    <w:rsid w:val="005D18B1"/>
    <w:rsid w:val="005D1B97"/>
    <w:rsid w:val="005D1D18"/>
    <w:rsid w:val="005D24AB"/>
    <w:rsid w:val="005D2783"/>
    <w:rsid w:val="005D2B92"/>
    <w:rsid w:val="005D33E9"/>
    <w:rsid w:val="005D3689"/>
    <w:rsid w:val="005D36D5"/>
    <w:rsid w:val="005D446B"/>
    <w:rsid w:val="005D477B"/>
    <w:rsid w:val="005D4CAD"/>
    <w:rsid w:val="005D5A89"/>
    <w:rsid w:val="005D60BE"/>
    <w:rsid w:val="005D65B6"/>
    <w:rsid w:val="005D6999"/>
    <w:rsid w:val="005D6C7D"/>
    <w:rsid w:val="005D7EE1"/>
    <w:rsid w:val="005D7EF9"/>
    <w:rsid w:val="005E01C4"/>
    <w:rsid w:val="005E02DD"/>
    <w:rsid w:val="005E0370"/>
    <w:rsid w:val="005E07B6"/>
    <w:rsid w:val="005E0A12"/>
    <w:rsid w:val="005E0D85"/>
    <w:rsid w:val="005E105A"/>
    <w:rsid w:val="005E1561"/>
    <w:rsid w:val="005E1B62"/>
    <w:rsid w:val="005E1CB4"/>
    <w:rsid w:val="005E1E65"/>
    <w:rsid w:val="005E1E9C"/>
    <w:rsid w:val="005E2779"/>
    <w:rsid w:val="005E2ECC"/>
    <w:rsid w:val="005E2F87"/>
    <w:rsid w:val="005E2FE4"/>
    <w:rsid w:val="005E4176"/>
    <w:rsid w:val="005E41EF"/>
    <w:rsid w:val="005E443D"/>
    <w:rsid w:val="005E4679"/>
    <w:rsid w:val="005E49E1"/>
    <w:rsid w:val="005E4ADB"/>
    <w:rsid w:val="005E52A4"/>
    <w:rsid w:val="005E56B7"/>
    <w:rsid w:val="005E59F3"/>
    <w:rsid w:val="005E5AD0"/>
    <w:rsid w:val="005E6224"/>
    <w:rsid w:val="005E6F90"/>
    <w:rsid w:val="005E7015"/>
    <w:rsid w:val="005E7C1D"/>
    <w:rsid w:val="005E7C9F"/>
    <w:rsid w:val="005E7DCB"/>
    <w:rsid w:val="005E7DFC"/>
    <w:rsid w:val="005E7E22"/>
    <w:rsid w:val="005E7E6E"/>
    <w:rsid w:val="005F025E"/>
    <w:rsid w:val="005F083E"/>
    <w:rsid w:val="005F0AC8"/>
    <w:rsid w:val="005F0D63"/>
    <w:rsid w:val="005F0E5E"/>
    <w:rsid w:val="005F0EBD"/>
    <w:rsid w:val="005F13A1"/>
    <w:rsid w:val="005F15F0"/>
    <w:rsid w:val="005F18CA"/>
    <w:rsid w:val="005F27D3"/>
    <w:rsid w:val="005F2A46"/>
    <w:rsid w:val="005F3214"/>
    <w:rsid w:val="005F37F9"/>
    <w:rsid w:val="005F3870"/>
    <w:rsid w:val="005F3AFE"/>
    <w:rsid w:val="005F3B4B"/>
    <w:rsid w:val="005F473E"/>
    <w:rsid w:val="005F4EF0"/>
    <w:rsid w:val="005F51AD"/>
    <w:rsid w:val="005F5324"/>
    <w:rsid w:val="005F53A7"/>
    <w:rsid w:val="005F53BF"/>
    <w:rsid w:val="005F54DB"/>
    <w:rsid w:val="005F5618"/>
    <w:rsid w:val="005F5A6F"/>
    <w:rsid w:val="005F5A78"/>
    <w:rsid w:val="005F5DDD"/>
    <w:rsid w:val="005F6554"/>
    <w:rsid w:val="005F69D3"/>
    <w:rsid w:val="005F6A2E"/>
    <w:rsid w:val="005F6DE6"/>
    <w:rsid w:val="005F6FF5"/>
    <w:rsid w:val="005F757A"/>
    <w:rsid w:val="005F7909"/>
    <w:rsid w:val="005F797C"/>
    <w:rsid w:val="005F7AE8"/>
    <w:rsid w:val="005F7C5C"/>
    <w:rsid w:val="005F7E90"/>
    <w:rsid w:val="00600225"/>
    <w:rsid w:val="00600681"/>
    <w:rsid w:val="0060084C"/>
    <w:rsid w:val="00600B8C"/>
    <w:rsid w:val="00600E67"/>
    <w:rsid w:val="00601C1E"/>
    <w:rsid w:val="00601E2A"/>
    <w:rsid w:val="0060239D"/>
    <w:rsid w:val="006026DC"/>
    <w:rsid w:val="00602828"/>
    <w:rsid w:val="006029B7"/>
    <w:rsid w:val="00602DF2"/>
    <w:rsid w:val="006030D0"/>
    <w:rsid w:val="006034CB"/>
    <w:rsid w:val="00603B55"/>
    <w:rsid w:val="00603C1D"/>
    <w:rsid w:val="00603C2C"/>
    <w:rsid w:val="0060443C"/>
    <w:rsid w:val="00604450"/>
    <w:rsid w:val="00604790"/>
    <w:rsid w:val="00604BC5"/>
    <w:rsid w:val="00604EB0"/>
    <w:rsid w:val="00605270"/>
    <w:rsid w:val="0060581B"/>
    <w:rsid w:val="00605A96"/>
    <w:rsid w:val="00605CD6"/>
    <w:rsid w:val="00605DE1"/>
    <w:rsid w:val="006060FA"/>
    <w:rsid w:val="0060628F"/>
    <w:rsid w:val="006064FE"/>
    <w:rsid w:val="00606923"/>
    <w:rsid w:val="006069EA"/>
    <w:rsid w:val="00606CAE"/>
    <w:rsid w:val="0060793A"/>
    <w:rsid w:val="006079BE"/>
    <w:rsid w:val="00607B87"/>
    <w:rsid w:val="00607DAC"/>
    <w:rsid w:val="00607F3E"/>
    <w:rsid w:val="00610358"/>
    <w:rsid w:val="006106B0"/>
    <w:rsid w:val="00610B10"/>
    <w:rsid w:val="00610B8B"/>
    <w:rsid w:val="00610EB9"/>
    <w:rsid w:val="0061114D"/>
    <w:rsid w:val="00611727"/>
    <w:rsid w:val="00611CF7"/>
    <w:rsid w:val="00611F5C"/>
    <w:rsid w:val="006122CA"/>
    <w:rsid w:val="00612365"/>
    <w:rsid w:val="0061299C"/>
    <w:rsid w:val="00613413"/>
    <w:rsid w:val="00613537"/>
    <w:rsid w:val="0061490C"/>
    <w:rsid w:val="00614944"/>
    <w:rsid w:val="00614F92"/>
    <w:rsid w:val="0061530C"/>
    <w:rsid w:val="006157A5"/>
    <w:rsid w:val="00615837"/>
    <w:rsid w:val="00615927"/>
    <w:rsid w:val="00615CCE"/>
    <w:rsid w:val="00615EED"/>
    <w:rsid w:val="006167E8"/>
    <w:rsid w:val="00616B01"/>
    <w:rsid w:val="00617530"/>
    <w:rsid w:val="0061769F"/>
    <w:rsid w:val="00617DB9"/>
    <w:rsid w:val="00617E55"/>
    <w:rsid w:val="00617EC6"/>
    <w:rsid w:val="00620195"/>
    <w:rsid w:val="006202AD"/>
    <w:rsid w:val="00620D0D"/>
    <w:rsid w:val="00620F59"/>
    <w:rsid w:val="00621437"/>
    <w:rsid w:val="00621972"/>
    <w:rsid w:val="00621DC8"/>
    <w:rsid w:val="00621DE4"/>
    <w:rsid w:val="006222B0"/>
    <w:rsid w:val="006222DB"/>
    <w:rsid w:val="006223FD"/>
    <w:rsid w:val="00622988"/>
    <w:rsid w:val="00622CA3"/>
    <w:rsid w:val="006232E5"/>
    <w:rsid w:val="0062387C"/>
    <w:rsid w:val="00623A3B"/>
    <w:rsid w:val="00624A8C"/>
    <w:rsid w:val="00624BFD"/>
    <w:rsid w:val="00624EA0"/>
    <w:rsid w:val="006250F5"/>
    <w:rsid w:val="00625352"/>
    <w:rsid w:val="006255BF"/>
    <w:rsid w:val="006256F8"/>
    <w:rsid w:val="00626C61"/>
    <w:rsid w:val="00627326"/>
    <w:rsid w:val="00627612"/>
    <w:rsid w:val="00627AEC"/>
    <w:rsid w:val="00627EC7"/>
    <w:rsid w:val="00630201"/>
    <w:rsid w:val="00630645"/>
    <w:rsid w:val="00630903"/>
    <w:rsid w:val="0063093D"/>
    <w:rsid w:val="006309BD"/>
    <w:rsid w:val="00630D7C"/>
    <w:rsid w:val="0063101B"/>
    <w:rsid w:val="00631250"/>
    <w:rsid w:val="006318EA"/>
    <w:rsid w:val="00631AB1"/>
    <w:rsid w:val="00631B49"/>
    <w:rsid w:val="00631C22"/>
    <w:rsid w:val="00631C61"/>
    <w:rsid w:val="006321F8"/>
    <w:rsid w:val="0063232D"/>
    <w:rsid w:val="00632647"/>
    <w:rsid w:val="00632A9F"/>
    <w:rsid w:val="00632B79"/>
    <w:rsid w:val="00632C6E"/>
    <w:rsid w:val="00632D19"/>
    <w:rsid w:val="00632D67"/>
    <w:rsid w:val="00632EA4"/>
    <w:rsid w:val="00632FD0"/>
    <w:rsid w:val="00633009"/>
    <w:rsid w:val="006333EF"/>
    <w:rsid w:val="00633797"/>
    <w:rsid w:val="00633A83"/>
    <w:rsid w:val="00633A96"/>
    <w:rsid w:val="00633BFA"/>
    <w:rsid w:val="006340A4"/>
    <w:rsid w:val="00634219"/>
    <w:rsid w:val="006343B3"/>
    <w:rsid w:val="00634866"/>
    <w:rsid w:val="00634900"/>
    <w:rsid w:val="00634D3C"/>
    <w:rsid w:val="00634F92"/>
    <w:rsid w:val="006350A0"/>
    <w:rsid w:val="006350CA"/>
    <w:rsid w:val="006352E6"/>
    <w:rsid w:val="006355C4"/>
    <w:rsid w:val="006356AF"/>
    <w:rsid w:val="00635ACB"/>
    <w:rsid w:val="006361BA"/>
    <w:rsid w:val="00636C6C"/>
    <w:rsid w:val="00636EB3"/>
    <w:rsid w:val="00637696"/>
    <w:rsid w:val="006376A1"/>
    <w:rsid w:val="00637C85"/>
    <w:rsid w:val="0064014C"/>
    <w:rsid w:val="006402C0"/>
    <w:rsid w:val="00640322"/>
    <w:rsid w:val="006403AA"/>
    <w:rsid w:val="00640563"/>
    <w:rsid w:val="00641612"/>
    <w:rsid w:val="00641D33"/>
    <w:rsid w:val="00641DA3"/>
    <w:rsid w:val="00642280"/>
    <w:rsid w:val="006425CB"/>
    <w:rsid w:val="0064274D"/>
    <w:rsid w:val="00642887"/>
    <w:rsid w:val="00642CD5"/>
    <w:rsid w:val="0064336F"/>
    <w:rsid w:val="00643404"/>
    <w:rsid w:val="006437F5"/>
    <w:rsid w:val="006442F9"/>
    <w:rsid w:val="00644CE6"/>
    <w:rsid w:val="00644FE4"/>
    <w:rsid w:val="0064598C"/>
    <w:rsid w:val="00645DF9"/>
    <w:rsid w:val="006460E7"/>
    <w:rsid w:val="006467CB"/>
    <w:rsid w:val="00646813"/>
    <w:rsid w:val="0064688E"/>
    <w:rsid w:val="00646C89"/>
    <w:rsid w:val="00646DA4"/>
    <w:rsid w:val="00647076"/>
    <w:rsid w:val="006470F7"/>
    <w:rsid w:val="0064796E"/>
    <w:rsid w:val="006479BC"/>
    <w:rsid w:val="00647E7E"/>
    <w:rsid w:val="00650467"/>
    <w:rsid w:val="006508AA"/>
    <w:rsid w:val="006508B4"/>
    <w:rsid w:val="00650C4C"/>
    <w:rsid w:val="0065105F"/>
    <w:rsid w:val="006515E5"/>
    <w:rsid w:val="00651982"/>
    <w:rsid w:val="00652150"/>
    <w:rsid w:val="006523F7"/>
    <w:rsid w:val="00652EA8"/>
    <w:rsid w:val="006536E7"/>
    <w:rsid w:val="00653D59"/>
    <w:rsid w:val="0065417B"/>
    <w:rsid w:val="006541AA"/>
    <w:rsid w:val="0065468E"/>
    <w:rsid w:val="00654F1A"/>
    <w:rsid w:val="0065531C"/>
    <w:rsid w:val="0065561F"/>
    <w:rsid w:val="0065579E"/>
    <w:rsid w:val="006557A8"/>
    <w:rsid w:val="00655F0D"/>
    <w:rsid w:val="00656332"/>
    <w:rsid w:val="006569D8"/>
    <w:rsid w:val="00656CAF"/>
    <w:rsid w:val="006574DC"/>
    <w:rsid w:val="0065764B"/>
    <w:rsid w:val="00657757"/>
    <w:rsid w:val="00657944"/>
    <w:rsid w:val="00657982"/>
    <w:rsid w:val="00657AD9"/>
    <w:rsid w:val="00657BF5"/>
    <w:rsid w:val="006600DE"/>
    <w:rsid w:val="0066111E"/>
    <w:rsid w:val="00661184"/>
    <w:rsid w:val="006612C3"/>
    <w:rsid w:val="00661760"/>
    <w:rsid w:val="0066185E"/>
    <w:rsid w:val="00661BAA"/>
    <w:rsid w:val="00661BD2"/>
    <w:rsid w:val="006623FB"/>
    <w:rsid w:val="0066258C"/>
    <w:rsid w:val="006628D5"/>
    <w:rsid w:val="006631D6"/>
    <w:rsid w:val="006634AE"/>
    <w:rsid w:val="00663CCB"/>
    <w:rsid w:val="00664069"/>
    <w:rsid w:val="00664999"/>
    <w:rsid w:val="006649D8"/>
    <w:rsid w:val="006649E2"/>
    <w:rsid w:val="00664CB8"/>
    <w:rsid w:val="00665179"/>
    <w:rsid w:val="006651DC"/>
    <w:rsid w:val="006653FE"/>
    <w:rsid w:val="00665764"/>
    <w:rsid w:val="0066594D"/>
    <w:rsid w:val="00665D09"/>
    <w:rsid w:val="00665FB6"/>
    <w:rsid w:val="006662BA"/>
    <w:rsid w:val="006669F7"/>
    <w:rsid w:val="00666A7D"/>
    <w:rsid w:val="00666C0B"/>
    <w:rsid w:val="00666C38"/>
    <w:rsid w:val="00666D6B"/>
    <w:rsid w:val="00666E4D"/>
    <w:rsid w:val="0066707F"/>
    <w:rsid w:val="00667286"/>
    <w:rsid w:val="006673EE"/>
    <w:rsid w:val="0066750A"/>
    <w:rsid w:val="00667BA4"/>
    <w:rsid w:val="00667BD7"/>
    <w:rsid w:val="00667FEB"/>
    <w:rsid w:val="006704E3"/>
    <w:rsid w:val="00670820"/>
    <w:rsid w:val="00670AB4"/>
    <w:rsid w:val="00670C01"/>
    <w:rsid w:val="00670F16"/>
    <w:rsid w:val="00671066"/>
    <w:rsid w:val="006716B8"/>
    <w:rsid w:val="00671749"/>
    <w:rsid w:val="00671954"/>
    <w:rsid w:val="00671B4C"/>
    <w:rsid w:val="00671D07"/>
    <w:rsid w:val="00671F66"/>
    <w:rsid w:val="006720B7"/>
    <w:rsid w:val="0067227F"/>
    <w:rsid w:val="00672F40"/>
    <w:rsid w:val="00673285"/>
    <w:rsid w:val="00673A33"/>
    <w:rsid w:val="00674D7F"/>
    <w:rsid w:val="00675231"/>
    <w:rsid w:val="0067561E"/>
    <w:rsid w:val="0067575C"/>
    <w:rsid w:val="00675887"/>
    <w:rsid w:val="00675BC5"/>
    <w:rsid w:val="00675C04"/>
    <w:rsid w:val="00676399"/>
    <w:rsid w:val="006764D9"/>
    <w:rsid w:val="00676582"/>
    <w:rsid w:val="0067674F"/>
    <w:rsid w:val="006767A4"/>
    <w:rsid w:val="00676833"/>
    <w:rsid w:val="00676C8F"/>
    <w:rsid w:val="006774BB"/>
    <w:rsid w:val="006800FA"/>
    <w:rsid w:val="00680D35"/>
    <w:rsid w:val="00680F38"/>
    <w:rsid w:val="00681547"/>
    <w:rsid w:val="0068187A"/>
    <w:rsid w:val="00681A91"/>
    <w:rsid w:val="00681D85"/>
    <w:rsid w:val="0068253E"/>
    <w:rsid w:val="006825E5"/>
    <w:rsid w:val="006825F9"/>
    <w:rsid w:val="0068266E"/>
    <w:rsid w:val="0068267B"/>
    <w:rsid w:val="00682B6E"/>
    <w:rsid w:val="00682DFD"/>
    <w:rsid w:val="006834BA"/>
    <w:rsid w:val="00683D5E"/>
    <w:rsid w:val="0068430F"/>
    <w:rsid w:val="006843A3"/>
    <w:rsid w:val="00684749"/>
    <w:rsid w:val="00684A26"/>
    <w:rsid w:val="00684A7A"/>
    <w:rsid w:val="00684D28"/>
    <w:rsid w:val="00684DA8"/>
    <w:rsid w:val="006850BF"/>
    <w:rsid w:val="0068526A"/>
    <w:rsid w:val="00685402"/>
    <w:rsid w:val="00685444"/>
    <w:rsid w:val="00685471"/>
    <w:rsid w:val="00685666"/>
    <w:rsid w:val="00685F26"/>
    <w:rsid w:val="0068608C"/>
    <w:rsid w:val="006865C6"/>
    <w:rsid w:val="00686751"/>
    <w:rsid w:val="006867D8"/>
    <w:rsid w:val="006868C6"/>
    <w:rsid w:val="006869F2"/>
    <w:rsid w:val="00686BB1"/>
    <w:rsid w:val="006875D3"/>
    <w:rsid w:val="006877E8"/>
    <w:rsid w:val="00687F9C"/>
    <w:rsid w:val="00690BAC"/>
    <w:rsid w:val="00691093"/>
    <w:rsid w:val="00691425"/>
    <w:rsid w:val="00691992"/>
    <w:rsid w:val="00691C3F"/>
    <w:rsid w:val="006926DC"/>
    <w:rsid w:val="00692EEF"/>
    <w:rsid w:val="0069386C"/>
    <w:rsid w:val="00693DC0"/>
    <w:rsid w:val="00694492"/>
    <w:rsid w:val="00694A80"/>
    <w:rsid w:val="00694C0B"/>
    <w:rsid w:val="00694EF9"/>
    <w:rsid w:val="0069568E"/>
    <w:rsid w:val="00695BD1"/>
    <w:rsid w:val="00695FCE"/>
    <w:rsid w:val="00696BD6"/>
    <w:rsid w:val="00696EE6"/>
    <w:rsid w:val="0069727E"/>
    <w:rsid w:val="006972C9"/>
    <w:rsid w:val="00697775"/>
    <w:rsid w:val="00697CF7"/>
    <w:rsid w:val="006A0290"/>
    <w:rsid w:val="006A0D26"/>
    <w:rsid w:val="006A0EA0"/>
    <w:rsid w:val="006A100C"/>
    <w:rsid w:val="006A1373"/>
    <w:rsid w:val="006A1414"/>
    <w:rsid w:val="006A161D"/>
    <w:rsid w:val="006A18AE"/>
    <w:rsid w:val="006A195C"/>
    <w:rsid w:val="006A1A82"/>
    <w:rsid w:val="006A1E96"/>
    <w:rsid w:val="006A297B"/>
    <w:rsid w:val="006A2CCB"/>
    <w:rsid w:val="006A3107"/>
    <w:rsid w:val="006A3153"/>
    <w:rsid w:val="006A3616"/>
    <w:rsid w:val="006A39E0"/>
    <w:rsid w:val="006A3C00"/>
    <w:rsid w:val="006A3CBB"/>
    <w:rsid w:val="006A465E"/>
    <w:rsid w:val="006A47F7"/>
    <w:rsid w:val="006A48AB"/>
    <w:rsid w:val="006A4C4E"/>
    <w:rsid w:val="006A5430"/>
    <w:rsid w:val="006A5B09"/>
    <w:rsid w:val="006A6002"/>
    <w:rsid w:val="006A6047"/>
    <w:rsid w:val="006A61D5"/>
    <w:rsid w:val="006A6BAA"/>
    <w:rsid w:val="006A7052"/>
    <w:rsid w:val="006A7188"/>
    <w:rsid w:val="006A7322"/>
    <w:rsid w:val="006A77E4"/>
    <w:rsid w:val="006A79BB"/>
    <w:rsid w:val="006A7D05"/>
    <w:rsid w:val="006B0991"/>
    <w:rsid w:val="006B147D"/>
    <w:rsid w:val="006B154C"/>
    <w:rsid w:val="006B2043"/>
    <w:rsid w:val="006B208D"/>
    <w:rsid w:val="006B2218"/>
    <w:rsid w:val="006B254C"/>
    <w:rsid w:val="006B2B83"/>
    <w:rsid w:val="006B2C2F"/>
    <w:rsid w:val="006B381B"/>
    <w:rsid w:val="006B406B"/>
    <w:rsid w:val="006B52F4"/>
    <w:rsid w:val="006B53F0"/>
    <w:rsid w:val="006B55E3"/>
    <w:rsid w:val="006B55EC"/>
    <w:rsid w:val="006B57EF"/>
    <w:rsid w:val="006B607B"/>
    <w:rsid w:val="006B6203"/>
    <w:rsid w:val="006B6294"/>
    <w:rsid w:val="006B6599"/>
    <w:rsid w:val="006B664A"/>
    <w:rsid w:val="006B6A43"/>
    <w:rsid w:val="006B6EA3"/>
    <w:rsid w:val="006B759D"/>
    <w:rsid w:val="006B76C3"/>
    <w:rsid w:val="006B7740"/>
    <w:rsid w:val="006B7759"/>
    <w:rsid w:val="006B7C23"/>
    <w:rsid w:val="006B7C95"/>
    <w:rsid w:val="006B7EC1"/>
    <w:rsid w:val="006B7F65"/>
    <w:rsid w:val="006C069B"/>
    <w:rsid w:val="006C0ACA"/>
    <w:rsid w:val="006C1109"/>
    <w:rsid w:val="006C110B"/>
    <w:rsid w:val="006C16D9"/>
    <w:rsid w:val="006C176E"/>
    <w:rsid w:val="006C18F4"/>
    <w:rsid w:val="006C222E"/>
    <w:rsid w:val="006C2239"/>
    <w:rsid w:val="006C24D9"/>
    <w:rsid w:val="006C2BEC"/>
    <w:rsid w:val="006C2D34"/>
    <w:rsid w:val="006C313C"/>
    <w:rsid w:val="006C3EFB"/>
    <w:rsid w:val="006C4059"/>
    <w:rsid w:val="006C4580"/>
    <w:rsid w:val="006C4F78"/>
    <w:rsid w:val="006C4FB9"/>
    <w:rsid w:val="006C519D"/>
    <w:rsid w:val="006C543B"/>
    <w:rsid w:val="006C5444"/>
    <w:rsid w:val="006C568A"/>
    <w:rsid w:val="006C5965"/>
    <w:rsid w:val="006C5A78"/>
    <w:rsid w:val="006C5B9F"/>
    <w:rsid w:val="006C5CC9"/>
    <w:rsid w:val="006C61C4"/>
    <w:rsid w:val="006C6362"/>
    <w:rsid w:val="006C64C4"/>
    <w:rsid w:val="006C6E42"/>
    <w:rsid w:val="006C79D8"/>
    <w:rsid w:val="006C7E01"/>
    <w:rsid w:val="006D0369"/>
    <w:rsid w:val="006D0D54"/>
    <w:rsid w:val="006D10CE"/>
    <w:rsid w:val="006D1A79"/>
    <w:rsid w:val="006D1CB4"/>
    <w:rsid w:val="006D1D61"/>
    <w:rsid w:val="006D1DDA"/>
    <w:rsid w:val="006D1E0D"/>
    <w:rsid w:val="006D2419"/>
    <w:rsid w:val="006D24A1"/>
    <w:rsid w:val="006D258B"/>
    <w:rsid w:val="006D25F5"/>
    <w:rsid w:val="006D28E7"/>
    <w:rsid w:val="006D32E6"/>
    <w:rsid w:val="006D34BD"/>
    <w:rsid w:val="006D3D9B"/>
    <w:rsid w:val="006D44C2"/>
    <w:rsid w:val="006D457A"/>
    <w:rsid w:val="006D47AA"/>
    <w:rsid w:val="006D47F0"/>
    <w:rsid w:val="006D523D"/>
    <w:rsid w:val="006D5417"/>
    <w:rsid w:val="006D559C"/>
    <w:rsid w:val="006D5873"/>
    <w:rsid w:val="006D5F33"/>
    <w:rsid w:val="006D69F9"/>
    <w:rsid w:val="006D6F06"/>
    <w:rsid w:val="006D70AD"/>
    <w:rsid w:val="006D7262"/>
    <w:rsid w:val="006D75AD"/>
    <w:rsid w:val="006D782B"/>
    <w:rsid w:val="006D799D"/>
    <w:rsid w:val="006D7D98"/>
    <w:rsid w:val="006D7FD3"/>
    <w:rsid w:val="006E005A"/>
    <w:rsid w:val="006E0138"/>
    <w:rsid w:val="006E0B6F"/>
    <w:rsid w:val="006E0D9C"/>
    <w:rsid w:val="006E13F8"/>
    <w:rsid w:val="006E15DE"/>
    <w:rsid w:val="006E1BF9"/>
    <w:rsid w:val="006E1F13"/>
    <w:rsid w:val="006E2991"/>
    <w:rsid w:val="006E3573"/>
    <w:rsid w:val="006E3587"/>
    <w:rsid w:val="006E365B"/>
    <w:rsid w:val="006E36DC"/>
    <w:rsid w:val="006E3782"/>
    <w:rsid w:val="006E37C0"/>
    <w:rsid w:val="006E3F38"/>
    <w:rsid w:val="006E47FF"/>
    <w:rsid w:val="006E4E32"/>
    <w:rsid w:val="006E5137"/>
    <w:rsid w:val="006E5F30"/>
    <w:rsid w:val="006E663F"/>
    <w:rsid w:val="006E67D1"/>
    <w:rsid w:val="006E6CF0"/>
    <w:rsid w:val="006E6D2C"/>
    <w:rsid w:val="006E6E0B"/>
    <w:rsid w:val="006E6F8A"/>
    <w:rsid w:val="006E73A6"/>
    <w:rsid w:val="006E73CA"/>
    <w:rsid w:val="006E76A7"/>
    <w:rsid w:val="006E7B2C"/>
    <w:rsid w:val="006E7CA4"/>
    <w:rsid w:val="006E7EC7"/>
    <w:rsid w:val="006F0157"/>
    <w:rsid w:val="006F072B"/>
    <w:rsid w:val="006F0BB4"/>
    <w:rsid w:val="006F0E26"/>
    <w:rsid w:val="006F1A30"/>
    <w:rsid w:val="006F1DA0"/>
    <w:rsid w:val="006F1F82"/>
    <w:rsid w:val="006F20DD"/>
    <w:rsid w:val="006F25CE"/>
    <w:rsid w:val="006F2757"/>
    <w:rsid w:val="006F2A82"/>
    <w:rsid w:val="006F2BD0"/>
    <w:rsid w:val="006F2CEA"/>
    <w:rsid w:val="006F3421"/>
    <w:rsid w:val="006F36A0"/>
    <w:rsid w:val="006F3BDE"/>
    <w:rsid w:val="006F3F87"/>
    <w:rsid w:val="006F407C"/>
    <w:rsid w:val="006F4326"/>
    <w:rsid w:val="006F4D03"/>
    <w:rsid w:val="006F5358"/>
    <w:rsid w:val="006F5699"/>
    <w:rsid w:val="006F6595"/>
    <w:rsid w:val="006F6885"/>
    <w:rsid w:val="006F7030"/>
    <w:rsid w:val="006F70F6"/>
    <w:rsid w:val="006F72A2"/>
    <w:rsid w:val="006F7B62"/>
    <w:rsid w:val="006F7B82"/>
    <w:rsid w:val="006F7D6A"/>
    <w:rsid w:val="006F7E7C"/>
    <w:rsid w:val="006F7E7E"/>
    <w:rsid w:val="007006E2"/>
    <w:rsid w:val="0070080C"/>
    <w:rsid w:val="00700BCF"/>
    <w:rsid w:val="007016BB"/>
    <w:rsid w:val="007017C5"/>
    <w:rsid w:val="00701AAF"/>
    <w:rsid w:val="00701B95"/>
    <w:rsid w:val="00701E2E"/>
    <w:rsid w:val="0070213A"/>
    <w:rsid w:val="007024E1"/>
    <w:rsid w:val="0070269F"/>
    <w:rsid w:val="0070328B"/>
    <w:rsid w:val="0070391B"/>
    <w:rsid w:val="00703D9B"/>
    <w:rsid w:val="0070471C"/>
    <w:rsid w:val="007049D9"/>
    <w:rsid w:val="00704B33"/>
    <w:rsid w:val="00704F7C"/>
    <w:rsid w:val="0070520D"/>
    <w:rsid w:val="00705349"/>
    <w:rsid w:val="00705A77"/>
    <w:rsid w:val="007060A9"/>
    <w:rsid w:val="0070633D"/>
    <w:rsid w:val="00706B72"/>
    <w:rsid w:val="00706BE6"/>
    <w:rsid w:val="00706CC0"/>
    <w:rsid w:val="00706F9E"/>
    <w:rsid w:val="0070745D"/>
    <w:rsid w:val="007078B8"/>
    <w:rsid w:val="0070794F"/>
    <w:rsid w:val="00707EF6"/>
    <w:rsid w:val="007104DC"/>
    <w:rsid w:val="007109E3"/>
    <w:rsid w:val="00710EAC"/>
    <w:rsid w:val="00710FE5"/>
    <w:rsid w:val="007110C8"/>
    <w:rsid w:val="00711137"/>
    <w:rsid w:val="007111F2"/>
    <w:rsid w:val="00711226"/>
    <w:rsid w:val="0071126D"/>
    <w:rsid w:val="00711445"/>
    <w:rsid w:val="00711B0E"/>
    <w:rsid w:val="0071212E"/>
    <w:rsid w:val="007121AB"/>
    <w:rsid w:val="007133F9"/>
    <w:rsid w:val="0071374D"/>
    <w:rsid w:val="007142C7"/>
    <w:rsid w:val="0071463E"/>
    <w:rsid w:val="0071498E"/>
    <w:rsid w:val="00714F3E"/>
    <w:rsid w:val="007153B9"/>
    <w:rsid w:val="007153D7"/>
    <w:rsid w:val="00715816"/>
    <w:rsid w:val="00715862"/>
    <w:rsid w:val="00715AF0"/>
    <w:rsid w:val="00715CD0"/>
    <w:rsid w:val="00715D4D"/>
    <w:rsid w:val="00715E09"/>
    <w:rsid w:val="0071609E"/>
    <w:rsid w:val="0071641B"/>
    <w:rsid w:val="007165E0"/>
    <w:rsid w:val="00716B98"/>
    <w:rsid w:val="00716F29"/>
    <w:rsid w:val="0071715E"/>
    <w:rsid w:val="0071775D"/>
    <w:rsid w:val="007177DF"/>
    <w:rsid w:val="00717806"/>
    <w:rsid w:val="0071796E"/>
    <w:rsid w:val="007201ED"/>
    <w:rsid w:val="00720327"/>
    <w:rsid w:val="0072073C"/>
    <w:rsid w:val="00720A43"/>
    <w:rsid w:val="00721C9E"/>
    <w:rsid w:val="00721E36"/>
    <w:rsid w:val="00722117"/>
    <w:rsid w:val="007222AA"/>
    <w:rsid w:val="00722481"/>
    <w:rsid w:val="007225F9"/>
    <w:rsid w:val="00722A5E"/>
    <w:rsid w:val="00722A80"/>
    <w:rsid w:val="00722A82"/>
    <w:rsid w:val="007234CC"/>
    <w:rsid w:val="007237D5"/>
    <w:rsid w:val="00723911"/>
    <w:rsid w:val="0072443E"/>
    <w:rsid w:val="00724E68"/>
    <w:rsid w:val="007250B8"/>
    <w:rsid w:val="00725BF0"/>
    <w:rsid w:val="007264BF"/>
    <w:rsid w:val="00726720"/>
    <w:rsid w:val="00726744"/>
    <w:rsid w:val="0072676B"/>
    <w:rsid w:val="00726848"/>
    <w:rsid w:val="0072699D"/>
    <w:rsid w:val="00726CD0"/>
    <w:rsid w:val="00726CD5"/>
    <w:rsid w:val="00727000"/>
    <w:rsid w:val="00727180"/>
    <w:rsid w:val="007275BA"/>
    <w:rsid w:val="00727924"/>
    <w:rsid w:val="00727A36"/>
    <w:rsid w:val="00727DD8"/>
    <w:rsid w:val="00727F48"/>
    <w:rsid w:val="007301B2"/>
    <w:rsid w:val="00730597"/>
    <w:rsid w:val="00731803"/>
    <w:rsid w:val="00731D02"/>
    <w:rsid w:val="00731D60"/>
    <w:rsid w:val="00731FCE"/>
    <w:rsid w:val="00731FE4"/>
    <w:rsid w:val="0073247D"/>
    <w:rsid w:val="00732B12"/>
    <w:rsid w:val="00732BCD"/>
    <w:rsid w:val="00732E88"/>
    <w:rsid w:val="0073319F"/>
    <w:rsid w:val="00733C6D"/>
    <w:rsid w:val="00734028"/>
    <w:rsid w:val="007344CC"/>
    <w:rsid w:val="0073454E"/>
    <w:rsid w:val="00734574"/>
    <w:rsid w:val="00734738"/>
    <w:rsid w:val="007347D7"/>
    <w:rsid w:val="00734D45"/>
    <w:rsid w:val="0073556C"/>
    <w:rsid w:val="007357A3"/>
    <w:rsid w:val="00735875"/>
    <w:rsid w:val="007358AD"/>
    <w:rsid w:val="007359AD"/>
    <w:rsid w:val="00735B4B"/>
    <w:rsid w:val="00735DCE"/>
    <w:rsid w:val="00735F6F"/>
    <w:rsid w:val="007365D1"/>
    <w:rsid w:val="00736FAE"/>
    <w:rsid w:val="0073722D"/>
    <w:rsid w:val="00737613"/>
    <w:rsid w:val="00737A7A"/>
    <w:rsid w:val="00737EB0"/>
    <w:rsid w:val="00740407"/>
    <w:rsid w:val="00740C97"/>
    <w:rsid w:val="00741AD2"/>
    <w:rsid w:val="00741D15"/>
    <w:rsid w:val="0074250E"/>
    <w:rsid w:val="00742FB5"/>
    <w:rsid w:val="00743050"/>
    <w:rsid w:val="0074305A"/>
    <w:rsid w:val="00743340"/>
    <w:rsid w:val="007433E9"/>
    <w:rsid w:val="007437AD"/>
    <w:rsid w:val="00743D56"/>
    <w:rsid w:val="00743E7F"/>
    <w:rsid w:val="00744154"/>
    <w:rsid w:val="007441EF"/>
    <w:rsid w:val="00744DDF"/>
    <w:rsid w:val="00744F6F"/>
    <w:rsid w:val="00744F96"/>
    <w:rsid w:val="00745336"/>
    <w:rsid w:val="00745757"/>
    <w:rsid w:val="007457DC"/>
    <w:rsid w:val="00745C3B"/>
    <w:rsid w:val="00745C69"/>
    <w:rsid w:val="00745D39"/>
    <w:rsid w:val="00746380"/>
    <w:rsid w:val="007464EC"/>
    <w:rsid w:val="0074698F"/>
    <w:rsid w:val="00746C57"/>
    <w:rsid w:val="00746E0B"/>
    <w:rsid w:val="00746F91"/>
    <w:rsid w:val="0074709A"/>
    <w:rsid w:val="007477D4"/>
    <w:rsid w:val="007478C8"/>
    <w:rsid w:val="00747A2E"/>
    <w:rsid w:val="00747D11"/>
    <w:rsid w:val="00747E83"/>
    <w:rsid w:val="00750E38"/>
    <w:rsid w:val="00750F5A"/>
    <w:rsid w:val="007511C5"/>
    <w:rsid w:val="007518D7"/>
    <w:rsid w:val="00751DFB"/>
    <w:rsid w:val="00751F30"/>
    <w:rsid w:val="00752619"/>
    <w:rsid w:val="007527CC"/>
    <w:rsid w:val="007527CF"/>
    <w:rsid w:val="007527F6"/>
    <w:rsid w:val="007528FD"/>
    <w:rsid w:val="0075294E"/>
    <w:rsid w:val="00752BB5"/>
    <w:rsid w:val="00752C09"/>
    <w:rsid w:val="00752F03"/>
    <w:rsid w:val="00752F50"/>
    <w:rsid w:val="0075313F"/>
    <w:rsid w:val="007537E6"/>
    <w:rsid w:val="00753A92"/>
    <w:rsid w:val="00753DD1"/>
    <w:rsid w:val="00754083"/>
    <w:rsid w:val="0075431F"/>
    <w:rsid w:val="00754743"/>
    <w:rsid w:val="00754AE0"/>
    <w:rsid w:val="00755063"/>
    <w:rsid w:val="00755132"/>
    <w:rsid w:val="00755F1C"/>
    <w:rsid w:val="00756514"/>
    <w:rsid w:val="0075688E"/>
    <w:rsid w:val="0075689E"/>
    <w:rsid w:val="0075711D"/>
    <w:rsid w:val="0075721B"/>
    <w:rsid w:val="00757462"/>
    <w:rsid w:val="00757696"/>
    <w:rsid w:val="0075793F"/>
    <w:rsid w:val="00757B59"/>
    <w:rsid w:val="00757EA0"/>
    <w:rsid w:val="007604E0"/>
    <w:rsid w:val="00760867"/>
    <w:rsid w:val="00760E42"/>
    <w:rsid w:val="00760F5D"/>
    <w:rsid w:val="0076130F"/>
    <w:rsid w:val="0076134D"/>
    <w:rsid w:val="007616A9"/>
    <w:rsid w:val="00761D4F"/>
    <w:rsid w:val="00761FDD"/>
    <w:rsid w:val="00762159"/>
    <w:rsid w:val="00762206"/>
    <w:rsid w:val="0076231A"/>
    <w:rsid w:val="007624EB"/>
    <w:rsid w:val="00762740"/>
    <w:rsid w:val="00763010"/>
    <w:rsid w:val="0076376E"/>
    <w:rsid w:val="00763935"/>
    <w:rsid w:val="00763FE5"/>
    <w:rsid w:val="0076405F"/>
    <w:rsid w:val="007646A4"/>
    <w:rsid w:val="00764F71"/>
    <w:rsid w:val="0076516E"/>
    <w:rsid w:val="00765309"/>
    <w:rsid w:val="00765909"/>
    <w:rsid w:val="0076596F"/>
    <w:rsid w:val="00765DB3"/>
    <w:rsid w:val="00765EEC"/>
    <w:rsid w:val="00765FFD"/>
    <w:rsid w:val="007660C0"/>
    <w:rsid w:val="0076650B"/>
    <w:rsid w:val="0076651F"/>
    <w:rsid w:val="00766BA6"/>
    <w:rsid w:val="00767012"/>
    <w:rsid w:val="007675A9"/>
    <w:rsid w:val="00767670"/>
    <w:rsid w:val="00770225"/>
    <w:rsid w:val="0077084A"/>
    <w:rsid w:val="00770925"/>
    <w:rsid w:val="00770CFD"/>
    <w:rsid w:val="00770EB5"/>
    <w:rsid w:val="00771278"/>
    <w:rsid w:val="007712CB"/>
    <w:rsid w:val="007713A3"/>
    <w:rsid w:val="0077148C"/>
    <w:rsid w:val="007715CC"/>
    <w:rsid w:val="007726DC"/>
    <w:rsid w:val="00772896"/>
    <w:rsid w:val="00773023"/>
    <w:rsid w:val="007730F3"/>
    <w:rsid w:val="007737FD"/>
    <w:rsid w:val="00773BC9"/>
    <w:rsid w:val="007746F5"/>
    <w:rsid w:val="00774775"/>
    <w:rsid w:val="00774A00"/>
    <w:rsid w:val="00774B9E"/>
    <w:rsid w:val="00775297"/>
    <w:rsid w:val="007753A2"/>
    <w:rsid w:val="007753AB"/>
    <w:rsid w:val="0077585B"/>
    <w:rsid w:val="00775BA3"/>
    <w:rsid w:val="007760CE"/>
    <w:rsid w:val="0077671F"/>
    <w:rsid w:val="00776825"/>
    <w:rsid w:val="00776CE9"/>
    <w:rsid w:val="00776F7E"/>
    <w:rsid w:val="0077722D"/>
    <w:rsid w:val="00777350"/>
    <w:rsid w:val="00777623"/>
    <w:rsid w:val="007776FD"/>
    <w:rsid w:val="0077776E"/>
    <w:rsid w:val="00780005"/>
    <w:rsid w:val="00780075"/>
    <w:rsid w:val="007807A3"/>
    <w:rsid w:val="0078090D"/>
    <w:rsid w:val="00780AAB"/>
    <w:rsid w:val="00780DED"/>
    <w:rsid w:val="00781637"/>
    <w:rsid w:val="00781E3C"/>
    <w:rsid w:val="00781ECE"/>
    <w:rsid w:val="00781F83"/>
    <w:rsid w:val="00781FEB"/>
    <w:rsid w:val="00782292"/>
    <w:rsid w:val="00782CEC"/>
    <w:rsid w:val="0078300A"/>
    <w:rsid w:val="007837EA"/>
    <w:rsid w:val="00783FD2"/>
    <w:rsid w:val="00783FF8"/>
    <w:rsid w:val="007841B4"/>
    <w:rsid w:val="0078444C"/>
    <w:rsid w:val="00784B28"/>
    <w:rsid w:val="00784D07"/>
    <w:rsid w:val="00784DA5"/>
    <w:rsid w:val="00784F65"/>
    <w:rsid w:val="0078564A"/>
    <w:rsid w:val="007857BE"/>
    <w:rsid w:val="0078596D"/>
    <w:rsid w:val="00785ACA"/>
    <w:rsid w:val="00786149"/>
    <w:rsid w:val="00786179"/>
    <w:rsid w:val="00786F49"/>
    <w:rsid w:val="00787C45"/>
    <w:rsid w:val="00790949"/>
    <w:rsid w:val="00790D51"/>
    <w:rsid w:val="00790DBF"/>
    <w:rsid w:val="0079107F"/>
    <w:rsid w:val="0079132E"/>
    <w:rsid w:val="007913B0"/>
    <w:rsid w:val="007915C9"/>
    <w:rsid w:val="00791B09"/>
    <w:rsid w:val="00791B11"/>
    <w:rsid w:val="00791E66"/>
    <w:rsid w:val="00791EA4"/>
    <w:rsid w:val="0079205C"/>
    <w:rsid w:val="0079258A"/>
    <w:rsid w:val="00793579"/>
    <w:rsid w:val="007936E7"/>
    <w:rsid w:val="0079415A"/>
    <w:rsid w:val="007942E3"/>
    <w:rsid w:val="007943B2"/>
    <w:rsid w:val="00794723"/>
    <w:rsid w:val="00795B85"/>
    <w:rsid w:val="007969A2"/>
    <w:rsid w:val="00796D9B"/>
    <w:rsid w:val="00797AD6"/>
    <w:rsid w:val="00797BAD"/>
    <w:rsid w:val="007A09CC"/>
    <w:rsid w:val="007A0C44"/>
    <w:rsid w:val="007A12BA"/>
    <w:rsid w:val="007A1D86"/>
    <w:rsid w:val="007A1F17"/>
    <w:rsid w:val="007A2F88"/>
    <w:rsid w:val="007A3547"/>
    <w:rsid w:val="007A35D9"/>
    <w:rsid w:val="007A3AB4"/>
    <w:rsid w:val="007A4605"/>
    <w:rsid w:val="007A4B77"/>
    <w:rsid w:val="007A4C96"/>
    <w:rsid w:val="007A501C"/>
    <w:rsid w:val="007A5476"/>
    <w:rsid w:val="007A57F9"/>
    <w:rsid w:val="007A5A96"/>
    <w:rsid w:val="007A5CE2"/>
    <w:rsid w:val="007A5F8E"/>
    <w:rsid w:val="007A600E"/>
    <w:rsid w:val="007A63B1"/>
    <w:rsid w:val="007A6550"/>
    <w:rsid w:val="007A6AC7"/>
    <w:rsid w:val="007A6D8A"/>
    <w:rsid w:val="007A711B"/>
    <w:rsid w:val="007A71CF"/>
    <w:rsid w:val="007A7CA8"/>
    <w:rsid w:val="007B00A5"/>
    <w:rsid w:val="007B00EB"/>
    <w:rsid w:val="007B0159"/>
    <w:rsid w:val="007B09EE"/>
    <w:rsid w:val="007B1693"/>
    <w:rsid w:val="007B1A9B"/>
    <w:rsid w:val="007B1D9A"/>
    <w:rsid w:val="007B1EDB"/>
    <w:rsid w:val="007B1FED"/>
    <w:rsid w:val="007B210E"/>
    <w:rsid w:val="007B231A"/>
    <w:rsid w:val="007B233E"/>
    <w:rsid w:val="007B2A35"/>
    <w:rsid w:val="007B3741"/>
    <w:rsid w:val="007B393A"/>
    <w:rsid w:val="007B3C76"/>
    <w:rsid w:val="007B3D64"/>
    <w:rsid w:val="007B409E"/>
    <w:rsid w:val="007B449A"/>
    <w:rsid w:val="007B4A45"/>
    <w:rsid w:val="007B4C13"/>
    <w:rsid w:val="007B4C22"/>
    <w:rsid w:val="007B50ED"/>
    <w:rsid w:val="007B5726"/>
    <w:rsid w:val="007B6258"/>
    <w:rsid w:val="007B6A30"/>
    <w:rsid w:val="007B6CBD"/>
    <w:rsid w:val="007B7279"/>
    <w:rsid w:val="007B7C4C"/>
    <w:rsid w:val="007B7FD8"/>
    <w:rsid w:val="007C089C"/>
    <w:rsid w:val="007C08EF"/>
    <w:rsid w:val="007C0BFF"/>
    <w:rsid w:val="007C11C2"/>
    <w:rsid w:val="007C12B6"/>
    <w:rsid w:val="007C2103"/>
    <w:rsid w:val="007C2621"/>
    <w:rsid w:val="007C28D2"/>
    <w:rsid w:val="007C2AE5"/>
    <w:rsid w:val="007C2DFA"/>
    <w:rsid w:val="007C3277"/>
    <w:rsid w:val="007C34EE"/>
    <w:rsid w:val="007C387C"/>
    <w:rsid w:val="007C3A06"/>
    <w:rsid w:val="007C3BFE"/>
    <w:rsid w:val="007C4232"/>
    <w:rsid w:val="007C4C62"/>
    <w:rsid w:val="007C5007"/>
    <w:rsid w:val="007C533A"/>
    <w:rsid w:val="007C536A"/>
    <w:rsid w:val="007C589A"/>
    <w:rsid w:val="007C5BF4"/>
    <w:rsid w:val="007C5C3F"/>
    <w:rsid w:val="007C6042"/>
    <w:rsid w:val="007C618B"/>
    <w:rsid w:val="007C697F"/>
    <w:rsid w:val="007C6A56"/>
    <w:rsid w:val="007C6C60"/>
    <w:rsid w:val="007C6EA1"/>
    <w:rsid w:val="007C78D4"/>
    <w:rsid w:val="007C7BF9"/>
    <w:rsid w:val="007C7F3D"/>
    <w:rsid w:val="007D0DDE"/>
    <w:rsid w:val="007D0E17"/>
    <w:rsid w:val="007D0F22"/>
    <w:rsid w:val="007D0F47"/>
    <w:rsid w:val="007D0F4E"/>
    <w:rsid w:val="007D1371"/>
    <w:rsid w:val="007D13EE"/>
    <w:rsid w:val="007D144B"/>
    <w:rsid w:val="007D1482"/>
    <w:rsid w:val="007D186E"/>
    <w:rsid w:val="007D22FB"/>
    <w:rsid w:val="007D2455"/>
    <w:rsid w:val="007D2810"/>
    <w:rsid w:val="007D2A09"/>
    <w:rsid w:val="007D2B6C"/>
    <w:rsid w:val="007D2BA5"/>
    <w:rsid w:val="007D2E63"/>
    <w:rsid w:val="007D430A"/>
    <w:rsid w:val="007D4A90"/>
    <w:rsid w:val="007D4D92"/>
    <w:rsid w:val="007D5530"/>
    <w:rsid w:val="007D5809"/>
    <w:rsid w:val="007D59C0"/>
    <w:rsid w:val="007D5F02"/>
    <w:rsid w:val="007D60BC"/>
    <w:rsid w:val="007D6244"/>
    <w:rsid w:val="007D7165"/>
    <w:rsid w:val="007E0331"/>
    <w:rsid w:val="007E08F1"/>
    <w:rsid w:val="007E0CA0"/>
    <w:rsid w:val="007E19C8"/>
    <w:rsid w:val="007E22B3"/>
    <w:rsid w:val="007E2350"/>
    <w:rsid w:val="007E23AD"/>
    <w:rsid w:val="007E2CD9"/>
    <w:rsid w:val="007E2E42"/>
    <w:rsid w:val="007E3091"/>
    <w:rsid w:val="007E30BA"/>
    <w:rsid w:val="007E30F6"/>
    <w:rsid w:val="007E38AF"/>
    <w:rsid w:val="007E3CF7"/>
    <w:rsid w:val="007E408E"/>
    <w:rsid w:val="007E5070"/>
    <w:rsid w:val="007E5226"/>
    <w:rsid w:val="007E58D5"/>
    <w:rsid w:val="007E59BB"/>
    <w:rsid w:val="007E5A6D"/>
    <w:rsid w:val="007E5D6A"/>
    <w:rsid w:val="007E5E7F"/>
    <w:rsid w:val="007E63E6"/>
    <w:rsid w:val="007E63F7"/>
    <w:rsid w:val="007E6719"/>
    <w:rsid w:val="007E70C7"/>
    <w:rsid w:val="007E7510"/>
    <w:rsid w:val="007E78A0"/>
    <w:rsid w:val="007E790F"/>
    <w:rsid w:val="007F0980"/>
    <w:rsid w:val="007F1174"/>
    <w:rsid w:val="007F17EB"/>
    <w:rsid w:val="007F2245"/>
    <w:rsid w:val="007F2605"/>
    <w:rsid w:val="007F2B55"/>
    <w:rsid w:val="007F2DC1"/>
    <w:rsid w:val="007F2E83"/>
    <w:rsid w:val="007F301B"/>
    <w:rsid w:val="007F303E"/>
    <w:rsid w:val="007F34A9"/>
    <w:rsid w:val="007F3615"/>
    <w:rsid w:val="007F3E9F"/>
    <w:rsid w:val="007F4A0D"/>
    <w:rsid w:val="007F4CCF"/>
    <w:rsid w:val="007F552C"/>
    <w:rsid w:val="007F55E3"/>
    <w:rsid w:val="007F561D"/>
    <w:rsid w:val="007F5669"/>
    <w:rsid w:val="007F63A2"/>
    <w:rsid w:val="007F63D7"/>
    <w:rsid w:val="007F74F2"/>
    <w:rsid w:val="007F75D5"/>
    <w:rsid w:val="007F76C2"/>
    <w:rsid w:val="007F7A6A"/>
    <w:rsid w:val="007F7A91"/>
    <w:rsid w:val="007F7FFB"/>
    <w:rsid w:val="00800182"/>
    <w:rsid w:val="0080036A"/>
    <w:rsid w:val="008008A7"/>
    <w:rsid w:val="0080095C"/>
    <w:rsid w:val="00800DCF"/>
    <w:rsid w:val="008010A8"/>
    <w:rsid w:val="008013A6"/>
    <w:rsid w:val="008016AC"/>
    <w:rsid w:val="00801A1D"/>
    <w:rsid w:val="00801FFF"/>
    <w:rsid w:val="00802130"/>
    <w:rsid w:val="00802973"/>
    <w:rsid w:val="00802E29"/>
    <w:rsid w:val="00802E2F"/>
    <w:rsid w:val="008033F0"/>
    <w:rsid w:val="008036D3"/>
    <w:rsid w:val="00804172"/>
    <w:rsid w:val="0080454B"/>
    <w:rsid w:val="00804C0C"/>
    <w:rsid w:val="0080522B"/>
    <w:rsid w:val="008052D9"/>
    <w:rsid w:val="00805616"/>
    <w:rsid w:val="00805649"/>
    <w:rsid w:val="0080693B"/>
    <w:rsid w:val="008069CF"/>
    <w:rsid w:val="00806AD2"/>
    <w:rsid w:val="00806B98"/>
    <w:rsid w:val="00806E22"/>
    <w:rsid w:val="008077D7"/>
    <w:rsid w:val="008078D8"/>
    <w:rsid w:val="00810A38"/>
    <w:rsid w:val="00810E45"/>
    <w:rsid w:val="00811416"/>
    <w:rsid w:val="0081147F"/>
    <w:rsid w:val="00811576"/>
    <w:rsid w:val="0081169B"/>
    <w:rsid w:val="00811891"/>
    <w:rsid w:val="008119D5"/>
    <w:rsid w:val="00812267"/>
    <w:rsid w:val="008122C2"/>
    <w:rsid w:val="00812759"/>
    <w:rsid w:val="008128D1"/>
    <w:rsid w:val="00812B82"/>
    <w:rsid w:val="00812DD9"/>
    <w:rsid w:val="008140BB"/>
    <w:rsid w:val="0081430A"/>
    <w:rsid w:val="008143E3"/>
    <w:rsid w:val="00814408"/>
    <w:rsid w:val="00814881"/>
    <w:rsid w:val="00814FE2"/>
    <w:rsid w:val="0081511C"/>
    <w:rsid w:val="0081513E"/>
    <w:rsid w:val="00815451"/>
    <w:rsid w:val="00815557"/>
    <w:rsid w:val="00815EAF"/>
    <w:rsid w:val="0081602D"/>
    <w:rsid w:val="0081607E"/>
    <w:rsid w:val="00816522"/>
    <w:rsid w:val="00816865"/>
    <w:rsid w:val="008168B8"/>
    <w:rsid w:val="00816A8D"/>
    <w:rsid w:val="00817402"/>
    <w:rsid w:val="008177A7"/>
    <w:rsid w:val="00817B23"/>
    <w:rsid w:val="008200C1"/>
    <w:rsid w:val="00820F5B"/>
    <w:rsid w:val="008212F0"/>
    <w:rsid w:val="00821C35"/>
    <w:rsid w:val="00821FC0"/>
    <w:rsid w:val="00822405"/>
    <w:rsid w:val="0082247A"/>
    <w:rsid w:val="008226A4"/>
    <w:rsid w:val="00822E25"/>
    <w:rsid w:val="008230B8"/>
    <w:rsid w:val="00823200"/>
    <w:rsid w:val="0082333E"/>
    <w:rsid w:val="00823572"/>
    <w:rsid w:val="0082389B"/>
    <w:rsid w:val="00823DE6"/>
    <w:rsid w:val="008241C0"/>
    <w:rsid w:val="0082473B"/>
    <w:rsid w:val="00824BDF"/>
    <w:rsid w:val="00825011"/>
    <w:rsid w:val="008250BB"/>
    <w:rsid w:val="0082520B"/>
    <w:rsid w:val="00825215"/>
    <w:rsid w:val="00825369"/>
    <w:rsid w:val="00825978"/>
    <w:rsid w:val="00825B1E"/>
    <w:rsid w:val="00825CB7"/>
    <w:rsid w:val="00825CD2"/>
    <w:rsid w:val="00825ECA"/>
    <w:rsid w:val="0082638B"/>
    <w:rsid w:val="00826713"/>
    <w:rsid w:val="00826987"/>
    <w:rsid w:val="00826A05"/>
    <w:rsid w:val="0082726B"/>
    <w:rsid w:val="008277CB"/>
    <w:rsid w:val="008279F0"/>
    <w:rsid w:val="008300A4"/>
    <w:rsid w:val="008307E7"/>
    <w:rsid w:val="0083094A"/>
    <w:rsid w:val="00830F04"/>
    <w:rsid w:val="0083108E"/>
    <w:rsid w:val="008310F1"/>
    <w:rsid w:val="00831B50"/>
    <w:rsid w:val="00831C93"/>
    <w:rsid w:val="00831DC6"/>
    <w:rsid w:val="0083299D"/>
    <w:rsid w:val="00833076"/>
    <w:rsid w:val="008335E4"/>
    <w:rsid w:val="00833A0C"/>
    <w:rsid w:val="00833AC0"/>
    <w:rsid w:val="00833BB7"/>
    <w:rsid w:val="00834205"/>
    <w:rsid w:val="008343E9"/>
    <w:rsid w:val="008344A7"/>
    <w:rsid w:val="008344F9"/>
    <w:rsid w:val="0083459D"/>
    <w:rsid w:val="0083461B"/>
    <w:rsid w:val="00834676"/>
    <w:rsid w:val="008349E8"/>
    <w:rsid w:val="00834D32"/>
    <w:rsid w:val="00834DA6"/>
    <w:rsid w:val="008353A3"/>
    <w:rsid w:val="008354EA"/>
    <w:rsid w:val="00835748"/>
    <w:rsid w:val="00835A89"/>
    <w:rsid w:val="00835ACB"/>
    <w:rsid w:val="00835B02"/>
    <w:rsid w:val="00835EF2"/>
    <w:rsid w:val="00836552"/>
    <w:rsid w:val="00836E2B"/>
    <w:rsid w:val="008372A3"/>
    <w:rsid w:val="00837593"/>
    <w:rsid w:val="008376B5"/>
    <w:rsid w:val="0083775D"/>
    <w:rsid w:val="00837A8D"/>
    <w:rsid w:val="00837EE5"/>
    <w:rsid w:val="008405FF"/>
    <w:rsid w:val="008408F6"/>
    <w:rsid w:val="00840946"/>
    <w:rsid w:val="00840C4A"/>
    <w:rsid w:val="00840D54"/>
    <w:rsid w:val="00840FA1"/>
    <w:rsid w:val="00840FDF"/>
    <w:rsid w:val="008413C0"/>
    <w:rsid w:val="00841443"/>
    <w:rsid w:val="00841E6F"/>
    <w:rsid w:val="008421AC"/>
    <w:rsid w:val="008425AB"/>
    <w:rsid w:val="00842F20"/>
    <w:rsid w:val="00842FD0"/>
    <w:rsid w:val="00843724"/>
    <w:rsid w:val="0084383E"/>
    <w:rsid w:val="00843A48"/>
    <w:rsid w:val="00843FC8"/>
    <w:rsid w:val="00844359"/>
    <w:rsid w:val="00844687"/>
    <w:rsid w:val="008446A2"/>
    <w:rsid w:val="0084483B"/>
    <w:rsid w:val="0084495A"/>
    <w:rsid w:val="00844C23"/>
    <w:rsid w:val="00844ED1"/>
    <w:rsid w:val="00845295"/>
    <w:rsid w:val="00845780"/>
    <w:rsid w:val="00845D66"/>
    <w:rsid w:val="00845E17"/>
    <w:rsid w:val="0084609C"/>
    <w:rsid w:val="0084621B"/>
    <w:rsid w:val="0084684C"/>
    <w:rsid w:val="00846C46"/>
    <w:rsid w:val="00846E57"/>
    <w:rsid w:val="00846FA4"/>
    <w:rsid w:val="00847359"/>
    <w:rsid w:val="008473F2"/>
    <w:rsid w:val="00847E32"/>
    <w:rsid w:val="00847EB7"/>
    <w:rsid w:val="00850A77"/>
    <w:rsid w:val="00850BC4"/>
    <w:rsid w:val="00850BC8"/>
    <w:rsid w:val="0085178F"/>
    <w:rsid w:val="00851E27"/>
    <w:rsid w:val="00851F25"/>
    <w:rsid w:val="008526ED"/>
    <w:rsid w:val="008527EA"/>
    <w:rsid w:val="00852903"/>
    <w:rsid w:val="00852C77"/>
    <w:rsid w:val="008532A4"/>
    <w:rsid w:val="00853743"/>
    <w:rsid w:val="00853C6F"/>
    <w:rsid w:val="00853F43"/>
    <w:rsid w:val="00853FCD"/>
    <w:rsid w:val="00854543"/>
    <w:rsid w:val="00854577"/>
    <w:rsid w:val="0085460D"/>
    <w:rsid w:val="00854B5C"/>
    <w:rsid w:val="00855542"/>
    <w:rsid w:val="0085595D"/>
    <w:rsid w:val="00855B32"/>
    <w:rsid w:val="00855B6E"/>
    <w:rsid w:val="008561DF"/>
    <w:rsid w:val="0085691B"/>
    <w:rsid w:val="008569E5"/>
    <w:rsid w:val="00857126"/>
    <w:rsid w:val="0085773F"/>
    <w:rsid w:val="00857BFC"/>
    <w:rsid w:val="008600AB"/>
    <w:rsid w:val="00860109"/>
    <w:rsid w:val="008601E9"/>
    <w:rsid w:val="00860319"/>
    <w:rsid w:val="008608FA"/>
    <w:rsid w:val="00860991"/>
    <w:rsid w:val="00860B4E"/>
    <w:rsid w:val="00860BB8"/>
    <w:rsid w:val="00860D9F"/>
    <w:rsid w:val="00860DCD"/>
    <w:rsid w:val="00860EC7"/>
    <w:rsid w:val="00860FA1"/>
    <w:rsid w:val="008610D9"/>
    <w:rsid w:val="0086112C"/>
    <w:rsid w:val="00861553"/>
    <w:rsid w:val="00861717"/>
    <w:rsid w:val="00861812"/>
    <w:rsid w:val="008619CC"/>
    <w:rsid w:val="00861A3B"/>
    <w:rsid w:val="00861A64"/>
    <w:rsid w:val="00861DD4"/>
    <w:rsid w:val="00862163"/>
    <w:rsid w:val="00862677"/>
    <w:rsid w:val="00862840"/>
    <w:rsid w:val="00863099"/>
    <w:rsid w:val="008631C2"/>
    <w:rsid w:val="00863428"/>
    <w:rsid w:val="00863782"/>
    <w:rsid w:val="008637D4"/>
    <w:rsid w:val="008638BB"/>
    <w:rsid w:val="00863F5F"/>
    <w:rsid w:val="00864044"/>
    <w:rsid w:val="00864130"/>
    <w:rsid w:val="00864184"/>
    <w:rsid w:val="00864188"/>
    <w:rsid w:val="008647BA"/>
    <w:rsid w:val="008648B3"/>
    <w:rsid w:val="00864965"/>
    <w:rsid w:val="00864A91"/>
    <w:rsid w:val="008658A4"/>
    <w:rsid w:val="00865DF8"/>
    <w:rsid w:val="00865F63"/>
    <w:rsid w:val="00865FAA"/>
    <w:rsid w:val="0086612E"/>
    <w:rsid w:val="00866160"/>
    <w:rsid w:val="00866367"/>
    <w:rsid w:val="008664EA"/>
    <w:rsid w:val="00866785"/>
    <w:rsid w:val="00866C58"/>
    <w:rsid w:val="00866D57"/>
    <w:rsid w:val="0086727A"/>
    <w:rsid w:val="0087009D"/>
    <w:rsid w:val="008701AF"/>
    <w:rsid w:val="00870516"/>
    <w:rsid w:val="008707B4"/>
    <w:rsid w:val="008709BB"/>
    <w:rsid w:val="00870B0B"/>
    <w:rsid w:val="00870CE6"/>
    <w:rsid w:val="00871101"/>
    <w:rsid w:val="0087116F"/>
    <w:rsid w:val="0087146A"/>
    <w:rsid w:val="00871AD7"/>
    <w:rsid w:val="008720CB"/>
    <w:rsid w:val="00872323"/>
    <w:rsid w:val="00872936"/>
    <w:rsid w:val="00872B0E"/>
    <w:rsid w:val="00872CAC"/>
    <w:rsid w:val="00872EC0"/>
    <w:rsid w:val="0087308C"/>
    <w:rsid w:val="008733C2"/>
    <w:rsid w:val="008737CC"/>
    <w:rsid w:val="0087388F"/>
    <w:rsid w:val="0087402D"/>
    <w:rsid w:val="00874771"/>
    <w:rsid w:val="00874E03"/>
    <w:rsid w:val="00874F60"/>
    <w:rsid w:val="00875065"/>
    <w:rsid w:val="00875229"/>
    <w:rsid w:val="00875431"/>
    <w:rsid w:val="00875992"/>
    <w:rsid w:val="008759AF"/>
    <w:rsid w:val="008759C3"/>
    <w:rsid w:val="00875C3C"/>
    <w:rsid w:val="00875D05"/>
    <w:rsid w:val="00875E1B"/>
    <w:rsid w:val="00876197"/>
    <w:rsid w:val="008762CF"/>
    <w:rsid w:val="0087654C"/>
    <w:rsid w:val="00876B66"/>
    <w:rsid w:val="00876E5E"/>
    <w:rsid w:val="0087725D"/>
    <w:rsid w:val="00877341"/>
    <w:rsid w:val="00877F1B"/>
    <w:rsid w:val="008801A1"/>
    <w:rsid w:val="00880388"/>
    <w:rsid w:val="0088051B"/>
    <w:rsid w:val="00880E04"/>
    <w:rsid w:val="0088119C"/>
    <w:rsid w:val="0088129E"/>
    <w:rsid w:val="008814A5"/>
    <w:rsid w:val="008818F1"/>
    <w:rsid w:val="00882A32"/>
    <w:rsid w:val="00882CA8"/>
    <w:rsid w:val="008831AD"/>
    <w:rsid w:val="008836D0"/>
    <w:rsid w:val="00883815"/>
    <w:rsid w:val="00883D95"/>
    <w:rsid w:val="00884422"/>
    <w:rsid w:val="0088475A"/>
    <w:rsid w:val="008847BE"/>
    <w:rsid w:val="00884B52"/>
    <w:rsid w:val="00884B94"/>
    <w:rsid w:val="00885109"/>
    <w:rsid w:val="0088529B"/>
    <w:rsid w:val="008859FF"/>
    <w:rsid w:val="00885A9D"/>
    <w:rsid w:val="00886124"/>
    <w:rsid w:val="00886216"/>
    <w:rsid w:val="008867FC"/>
    <w:rsid w:val="00886A8C"/>
    <w:rsid w:val="00887746"/>
    <w:rsid w:val="0088777D"/>
    <w:rsid w:val="00887AFD"/>
    <w:rsid w:val="00887E0B"/>
    <w:rsid w:val="00887F54"/>
    <w:rsid w:val="00890137"/>
    <w:rsid w:val="00890148"/>
    <w:rsid w:val="00890588"/>
    <w:rsid w:val="008906AF"/>
    <w:rsid w:val="00890C64"/>
    <w:rsid w:val="00890C87"/>
    <w:rsid w:val="00890C89"/>
    <w:rsid w:val="00891212"/>
    <w:rsid w:val="0089129A"/>
    <w:rsid w:val="0089139B"/>
    <w:rsid w:val="00891431"/>
    <w:rsid w:val="008915C9"/>
    <w:rsid w:val="00891A23"/>
    <w:rsid w:val="00891C10"/>
    <w:rsid w:val="00891D30"/>
    <w:rsid w:val="0089201F"/>
    <w:rsid w:val="0089225D"/>
    <w:rsid w:val="0089390C"/>
    <w:rsid w:val="008939B9"/>
    <w:rsid w:val="00894263"/>
    <w:rsid w:val="0089455A"/>
    <w:rsid w:val="008948D4"/>
    <w:rsid w:val="00894BA7"/>
    <w:rsid w:val="00894CC9"/>
    <w:rsid w:val="00895564"/>
    <w:rsid w:val="00895AE4"/>
    <w:rsid w:val="00895B0F"/>
    <w:rsid w:val="00895B16"/>
    <w:rsid w:val="00895B7F"/>
    <w:rsid w:val="00895CDF"/>
    <w:rsid w:val="00895DBA"/>
    <w:rsid w:val="00896379"/>
    <w:rsid w:val="0089641A"/>
    <w:rsid w:val="008966B5"/>
    <w:rsid w:val="0089682A"/>
    <w:rsid w:val="00897324"/>
    <w:rsid w:val="00897685"/>
    <w:rsid w:val="0089768E"/>
    <w:rsid w:val="0089787D"/>
    <w:rsid w:val="008979C6"/>
    <w:rsid w:val="00897F2C"/>
    <w:rsid w:val="008A0561"/>
    <w:rsid w:val="008A06C6"/>
    <w:rsid w:val="008A07DE"/>
    <w:rsid w:val="008A083A"/>
    <w:rsid w:val="008A09B3"/>
    <w:rsid w:val="008A0EA9"/>
    <w:rsid w:val="008A106C"/>
    <w:rsid w:val="008A1100"/>
    <w:rsid w:val="008A158D"/>
    <w:rsid w:val="008A164C"/>
    <w:rsid w:val="008A1D3D"/>
    <w:rsid w:val="008A22E5"/>
    <w:rsid w:val="008A2417"/>
    <w:rsid w:val="008A2AF4"/>
    <w:rsid w:val="008A2BA0"/>
    <w:rsid w:val="008A2BF5"/>
    <w:rsid w:val="008A2F5A"/>
    <w:rsid w:val="008A31BD"/>
    <w:rsid w:val="008A37B4"/>
    <w:rsid w:val="008A3BAF"/>
    <w:rsid w:val="008A44CD"/>
    <w:rsid w:val="008A4571"/>
    <w:rsid w:val="008A4A2C"/>
    <w:rsid w:val="008A5109"/>
    <w:rsid w:val="008A5EED"/>
    <w:rsid w:val="008A5FFC"/>
    <w:rsid w:val="008A6126"/>
    <w:rsid w:val="008A61DD"/>
    <w:rsid w:val="008A624C"/>
    <w:rsid w:val="008A67BC"/>
    <w:rsid w:val="008A696D"/>
    <w:rsid w:val="008A6FFB"/>
    <w:rsid w:val="008A7197"/>
    <w:rsid w:val="008A74EA"/>
    <w:rsid w:val="008A79F8"/>
    <w:rsid w:val="008A7A30"/>
    <w:rsid w:val="008A7BEB"/>
    <w:rsid w:val="008B0033"/>
    <w:rsid w:val="008B026D"/>
    <w:rsid w:val="008B0A04"/>
    <w:rsid w:val="008B0DF7"/>
    <w:rsid w:val="008B1347"/>
    <w:rsid w:val="008B17B2"/>
    <w:rsid w:val="008B18E6"/>
    <w:rsid w:val="008B2549"/>
    <w:rsid w:val="008B2691"/>
    <w:rsid w:val="008B2E28"/>
    <w:rsid w:val="008B30D8"/>
    <w:rsid w:val="008B3466"/>
    <w:rsid w:val="008B353D"/>
    <w:rsid w:val="008B35E3"/>
    <w:rsid w:val="008B3B42"/>
    <w:rsid w:val="008B59AC"/>
    <w:rsid w:val="008B5C5A"/>
    <w:rsid w:val="008B5EF2"/>
    <w:rsid w:val="008B6054"/>
    <w:rsid w:val="008B61C0"/>
    <w:rsid w:val="008B6DA7"/>
    <w:rsid w:val="008B6E31"/>
    <w:rsid w:val="008B6E98"/>
    <w:rsid w:val="008B6F17"/>
    <w:rsid w:val="008B6F98"/>
    <w:rsid w:val="008B709C"/>
    <w:rsid w:val="008B717B"/>
    <w:rsid w:val="008B71C5"/>
    <w:rsid w:val="008B7424"/>
    <w:rsid w:val="008B7716"/>
    <w:rsid w:val="008B781D"/>
    <w:rsid w:val="008B7851"/>
    <w:rsid w:val="008B7AA0"/>
    <w:rsid w:val="008B7E72"/>
    <w:rsid w:val="008C03B1"/>
    <w:rsid w:val="008C040E"/>
    <w:rsid w:val="008C05CC"/>
    <w:rsid w:val="008C0769"/>
    <w:rsid w:val="008C08EB"/>
    <w:rsid w:val="008C0CEE"/>
    <w:rsid w:val="008C1814"/>
    <w:rsid w:val="008C1996"/>
    <w:rsid w:val="008C2103"/>
    <w:rsid w:val="008C257C"/>
    <w:rsid w:val="008C25C0"/>
    <w:rsid w:val="008C2FE2"/>
    <w:rsid w:val="008C392A"/>
    <w:rsid w:val="008C3F87"/>
    <w:rsid w:val="008C461F"/>
    <w:rsid w:val="008C4951"/>
    <w:rsid w:val="008C4D75"/>
    <w:rsid w:val="008C5813"/>
    <w:rsid w:val="008C645E"/>
    <w:rsid w:val="008C69C0"/>
    <w:rsid w:val="008C6CAB"/>
    <w:rsid w:val="008C6F51"/>
    <w:rsid w:val="008C6FA0"/>
    <w:rsid w:val="008C700D"/>
    <w:rsid w:val="008C7317"/>
    <w:rsid w:val="008C73C6"/>
    <w:rsid w:val="008C7489"/>
    <w:rsid w:val="008C74B8"/>
    <w:rsid w:val="008C7A5A"/>
    <w:rsid w:val="008C7AE5"/>
    <w:rsid w:val="008D0444"/>
    <w:rsid w:val="008D0840"/>
    <w:rsid w:val="008D1122"/>
    <w:rsid w:val="008D1513"/>
    <w:rsid w:val="008D1575"/>
    <w:rsid w:val="008D158B"/>
    <w:rsid w:val="008D1BBB"/>
    <w:rsid w:val="008D215A"/>
    <w:rsid w:val="008D2380"/>
    <w:rsid w:val="008D2B83"/>
    <w:rsid w:val="008D2BAC"/>
    <w:rsid w:val="008D32B6"/>
    <w:rsid w:val="008D3376"/>
    <w:rsid w:val="008D3427"/>
    <w:rsid w:val="008D35F1"/>
    <w:rsid w:val="008D3692"/>
    <w:rsid w:val="008D3CAD"/>
    <w:rsid w:val="008D4357"/>
    <w:rsid w:val="008D44B0"/>
    <w:rsid w:val="008D4CAA"/>
    <w:rsid w:val="008D522A"/>
    <w:rsid w:val="008D537C"/>
    <w:rsid w:val="008D5747"/>
    <w:rsid w:val="008D5A81"/>
    <w:rsid w:val="008D5C5D"/>
    <w:rsid w:val="008D65B1"/>
    <w:rsid w:val="008D66EC"/>
    <w:rsid w:val="008D6D18"/>
    <w:rsid w:val="008D6F1B"/>
    <w:rsid w:val="008D75EF"/>
    <w:rsid w:val="008D78FE"/>
    <w:rsid w:val="008D7A4E"/>
    <w:rsid w:val="008D7B60"/>
    <w:rsid w:val="008D7C34"/>
    <w:rsid w:val="008D7F46"/>
    <w:rsid w:val="008E01FD"/>
    <w:rsid w:val="008E03F5"/>
    <w:rsid w:val="008E086B"/>
    <w:rsid w:val="008E0C3D"/>
    <w:rsid w:val="008E0F18"/>
    <w:rsid w:val="008E1739"/>
    <w:rsid w:val="008E1B88"/>
    <w:rsid w:val="008E1F93"/>
    <w:rsid w:val="008E279E"/>
    <w:rsid w:val="008E2978"/>
    <w:rsid w:val="008E3027"/>
    <w:rsid w:val="008E33AF"/>
    <w:rsid w:val="008E3444"/>
    <w:rsid w:val="008E363D"/>
    <w:rsid w:val="008E3932"/>
    <w:rsid w:val="008E3BB9"/>
    <w:rsid w:val="008E3C4C"/>
    <w:rsid w:val="008E3CA4"/>
    <w:rsid w:val="008E40C1"/>
    <w:rsid w:val="008E4625"/>
    <w:rsid w:val="008E4F5A"/>
    <w:rsid w:val="008E5672"/>
    <w:rsid w:val="008E5A00"/>
    <w:rsid w:val="008E5A79"/>
    <w:rsid w:val="008E5C38"/>
    <w:rsid w:val="008E5C7A"/>
    <w:rsid w:val="008E5FBA"/>
    <w:rsid w:val="008E6D43"/>
    <w:rsid w:val="008E6FEF"/>
    <w:rsid w:val="008E7161"/>
    <w:rsid w:val="008E7228"/>
    <w:rsid w:val="008E7249"/>
    <w:rsid w:val="008E7470"/>
    <w:rsid w:val="008E7659"/>
    <w:rsid w:val="008E7666"/>
    <w:rsid w:val="008E7BF7"/>
    <w:rsid w:val="008F072D"/>
    <w:rsid w:val="008F0865"/>
    <w:rsid w:val="008F16D6"/>
    <w:rsid w:val="008F199C"/>
    <w:rsid w:val="008F1C53"/>
    <w:rsid w:val="008F1F07"/>
    <w:rsid w:val="008F1F78"/>
    <w:rsid w:val="008F2051"/>
    <w:rsid w:val="008F22BB"/>
    <w:rsid w:val="008F27CD"/>
    <w:rsid w:val="008F297B"/>
    <w:rsid w:val="008F2D83"/>
    <w:rsid w:val="008F2F2F"/>
    <w:rsid w:val="008F3070"/>
    <w:rsid w:val="008F3335"/>
    <w:rsid w:val="008F341F"/>
    <w:rsid w:val="008F3C74"/>
    <w:rsid w:val="008F3DC2"/>
    <w:rsid w:val="008F407D"/>
    <w:rsid w:val="008F4303"/>
    <w:rsid w:val="008F4534"/>
    <w:rsid w:val="008F4B64"/>
    <w:rsid w:val="008F54A1"/>
    <w:rsid w:val="008F562A"/>
    <w:rsid w:val="008F5963"/>
    <w:rsid w:val="008F59D5"/>
    <w:rsid w:val="008F5B88"/>
    <w:rsid w:val="008F616A"/>
    <w:rsid w:val="008F6722"/>
    <w:rsid w:val="008F67AD"/>
    <w:rsid w:val="008F685A"/>
    <w:rsid w:val="008F6F3C"/>
    <w:rsid w:val="008F731A"/>
    <w:rsid w:val="008F749E"/>
    <w:rsid w:val="008F7D6C"/>
    <w:rsid w:val="0090020F"/>
    <w:rsid w:val="009008A8"/>
    <w:rsid w:val="00901429"/>
    <w:rsid w:val="009014B2"/>
    <w:rsid w:val="00901CEE"/>
    <w:rsid w:val="00901E79"/>
    <w:rsid w:val="00902368"/>
    <w:rsid w:val="00902477"/>
    <w:rsid w:val="009028A6"/>
    <w:rsid w:val="009028C4"/>
    <w:rsid w:val="00903057"/>
    <w:rsid w:val="00903627"/>
    <w:rsid w:val="009037C3"/>
    <w:rsid w:val="00903836"/>
    <w:rsid w:val="00903C5E"/>
    <w:rsid w:val="00903D7B"/>
    <w:rsid w:val="00903E1E"/>
    <w:rsid w:val="009041B6"/>
    <w:rsid w:val="00904430"/>
    <w:rsid w:val="0090462A"/>
    <w:rsid w:val="00904889"/>
    <w:rsid w:val="009048C9"/>
    <w:rsid w:val="00904CF5"/>
    <w:rsid w:val="00904DC3"/>
    <w:rsid w:val="00905119"/>
    <w:rsid w:val="00905357"/>
    <w:rsid w:val="009056F4"/>
    <w:rsid w:val="00905718"/>
    <w:rsid w:val="00905A9D"/>
    <w:rsid w:val="0090614E"/>
    <w:rsid w:val="009069C6"/>
    <w:rsid w:val="00906F85"/>
    <w:rsid w:val="00906F89"/>
    <w:rsid w:val="00907069"/>
    <w:rsid w:val="00907169"/>
    <w:rsid w:val="009072F6"/>
    <w:rsid w:val="009079E1"/>
    <w:rsid w:val="00907A32"/>
    <w:rsid w:val="00910083"/>
    <w:rsid w:val="0091031F"/>
    <w:rsid w:val="00910E88"/>
    <w:rsid w:val="009113A5"/>
    <w:rsid w:val="00911814"/>
    <w:rsid w:val="00911950"/>
    <w:rsid w:val="00911985"/>
    <w:rsid w:val="0091198D"/>
    <w:rsid w:val="009130B3"/>
    <w:rsid w:val="00913A4F"/>
    <w:rsid w:val="00913BEC"/>
    <w:rsid w:val="00913D49"/>
    <w:rsid w:val="00913E47"/>
    <w:rsid w:val="00913ED1"/>
    <w:rsid w:val="00914035"/>
    <w:rsid w:val="009140EF"/>
    <w:rsid w:val="00914267"/>
    <w:rsid w:val="00914BE4"/>
    <w:rsid w:val="00914C98"/>
    <w:rsid w:val="00914D11"/>
    <w:rsid w:val="00914DFA"/>
    <w:rsid w:val="00914E54"/>
    <w:rsid w:val="009153DF"/>
    <w:rsid w:val="00915674"/>
    <w:rsid w:val="00915770"/>
    <w:rsid w:val="009157A4"/>
    <w:rsid w:val="009157CD"/>
    <w:rsid w:val="009168FE"/>
    <w:rsid w:val="0091698F"/>
    <w:rsid w:val="00916AA7"/>
    <w:rsid w:val="009170EC"/>
    <w:rsid w:val="0091741D"/>
    <w:rsid w:val="009177C7"/>
    <w:rsid w:val="0091792B"/>
    <w:rsid w:val="00917FDA"/>
    <w:rsid w:val="00920B18"/>
    <w:rsid w:val="00920EC8"/>
    <w:rsid w:val="009216E6"/>
    <w:rsid w:val="00921EF8"/>
    <w:rsid w:val="00922379"/>
    <w:rsid w:val="009223F4"/>
    <w:rsid w:val="00923155"/>
    <w:rsid w:val="00923452"/>
    <w:rsid w:val="00923521"/>
    <w:rsid w:val="00923BD1"/>
    <w:rsid w:val="00923F53"/>
    <w:rsid w:val="00923FEE"/>
    <w:rsid w:val="0092468C"/>
    <w:rsid w:val="009246A7"/>
    <w:rsid w:val="00924DC0"/>
    <w:rsid w:val="0092532E"/>
    <w:rsid w:val="009253AD"/>
    <w:rsid w:val="00925D77"/>
    <w:rsid w:val="00925FA4"/>
    <w:rsid w:val="0092603D"/>
    <w:rsid w:val="0092642B"/>
    <w:rsid w:val="0092691D"/>
    <w:rsid w:val="009271BA"/>
    <w:rsid w:val="00927876"/>
    <w:rsid w:val="00927A5F"/>
    <w:rsid w:val="00927A67"/>
    <w:rsid w:val="00927BD3"/>
    <w:rsid w:val="009306CF"/>
    <w:rsid w:val="00930A00"/>
    <w:rsid w:val="00930BB4"/>
    <w:rsid w:val="009312EE"/>
    <w:rsid w:val="0093136D"/>
    <w:rsid w:val="0093155B"/>
    <w:rsid w:val="0093192A"/>
    <w:rsid w:val="00931CFB"/>
    <w:rsid w:val="0093206A"/>
    <w:rsid w:val="009320DD"/>
    <w:rsid w:val="00932587"/>
    <w:rsid w:val="00932867"/>
    <w:rsid w:val="00932C4B"/>
    <w:rsid w:val="00932F29"/>
    <w:rsid w:val="00933115"/>
    <w:rsid w:val="0093317D"/>
    <w:rsid w:val="00933732"/>
    <w:rsid w:val="00933B28"/>
    <w:rsid w:val="00933DD7"/>
    <w:rsid w:val="00933F6A"/>
    <w:rsid w:val="0093409F"/>
    <w:rsid w:val="0093437A"/>
    <w:rsid w:val="00934972"/>
    <w:rsid w:val="00934A72"/>
    <w:rsid w:val="00934B75"/>
    <w:rsid w:val="0093519D"/>
    <w:rsid w:val="0093537C"/>
    <w:rsid w:val="0093539E"/>
    <w:rsid w:val="009354C4"/>
    <w:rsid w:val="009357B4"/>
    <w:rsid w:val="0093584B"/>
    <w:rsid w:val="009359C9"/>
    <w:rsid w:val="0093606D"/>
    <w:rsid w:val="009368F1"/>
    <w:rsid w:val="00937264"/>
    <w:rsid w:val="0093745A"/>
    <w:rsid w:val="009374FA"/>
    <w:rsid w:val="00937A4F"/>
    <w:rsid w:val="00937AAD"/>
    <w:rsid w:val="00937E76"/>
    <w:rsid w:val="009400BB"/>
    <w:rsid w:val="00941012"/>
    <w:rsid w:val="00941748"/>
    <w:rsid w:val="009419FD"/>
    <w:rsid w:val="00941A78"/>
    <w:rsid w:val="00941A84"/>
    <w:rsid w:val="00941E2B"/>
    <w:rsid w:val="009423D1"/>
    <w:rsid w:val="0094278F"/>
    <w:rsid w:val="00942DC2"/>
    <w:rsid w:val="0094306B"/>
    <w:rsid w:val="00943076"/>
    <w:rsid w:val="00943BB2"/>
    <w:rsid w:val="00943BD2"/>
    <w:rsid w:val="00944623"/>
    <w:rsid w:val="009446A4"/>
    <w:rsid w:val="00944710"/>
    <w:rsid w:val="009453BC"/>
    <w:rsid w:val="009456F2"/>
    <w:rsid w:val="00945AC7"/>
    <w:rsid w:val="00945ECB"/>
    <w:rsid w:val="009466AE"/>
    <w:rsid w:val="00946B90"/>
    <w:rsid w:val="00947034"/>
    <w:rsid w:val="0094712C"/>
    <w:rsid w:val="0094733C"/>
    <w:rsid w:val="00947402"/>
    <w:rsid w:val="0094743A"/>
    <w:rsid w:val="00947B02"/>
    <w:rsid w:val="00947C8C"/>
    <w:rsid w:val="00950462"/>
    <w:rsid w:val="0095104F"/>
    <w:rsid w:val="009517B5"/>
    <w:rsid w:val="0095219B"/>
    <w:rsid w:val="0095240C"/>
    <w:rsid w:val="009526B5"/>
    <w:rsid w:val="00952933"/>
    <w:rsid w:val="00952A5D"/>
    <w:rsid w:val="00952D3D"/>
    <w:rsid w:val="00952D9C"/>
    <w:rsid w:val="00952E0D"/>
    <w:rsid w:val="0095344A"/>
    <w:rsid w:val="009536D0"/>
    <w:rsid w:val="009539D3"/>
    <w:rsid w:val="009541A9"/>
    <w:rsid w:val="0095471C"/>
    <w:rsid w:val="00954AB5"/>
    <w:rsid w:val="0095501F"/>
    <w:rsid w:val="009550EF"/>
    <w:rsid w:val="009551EE"/>
    <w:rsid w:val="009552AC"/>
    <w:rsid w:val="00956543"/>
    <w:rsid w:val="00956F68"/>
    <w:rsid w:val="00956F6A"/>
    <w:rsid w:val="009570DC"/>
    <w:rsid w:val="009574F7"/>
    <w:rsid w:val="00957D91"/>
    <w:rsid w:val="00957EC1"/>
    <w:rsid w:val="00957FF6"/>
    <w:rsid w:val="00960800"/>
    <w:rsid w:val="0096111C"/>
    <w:rsid w:val="009616B4"/>
    <w:rsid w:val="009619E7"/>
    <w:rsid w:val="00961D52"/>
    <w:rsid w:val="00961E0B"/>
    <w:rsid w:val="00962223"/>
    <w:rsid w:val="00962DC7"/>
    <w:rsid w:val="00962F09"/>
    <w:rsid w:val="00962F5B"/>
    <w:rsid w:val="0096304D"/>
    <w:rsid w:val="0096393B"/>
    <w:rsid w:val="0096400F"/>
    <w:rsid w:val="009641C2"/>
    <w:rsid w:val="00964410"/>
    <w:rsid w:val="0096494D"/>
    <w:rsid w:val="0096496B"/>
    <w:rsid w:val="00964CA6"/>
    <w:rsid w:val="00964CBE"/>
    <w:rsid w:val="0096598A"/>
    <w:rsid w:val="00965A94"/>
    <w:rsid w:val="00965AA9"/>
    <w:rsid w:val="00965D93"/>
    <w:rsid w:val="009660A0"/>
    <w:rsid w:val="009661DC"/>
    <w:rsid w:val="00966324"/>
    <w:rsid w:val="009665F9"/>
    <w:rsid w:val="009667C5"/>
    <w:rsid w:val="009667F7"/>
    <w:rsid w:val="00966A25"/>
    <w:rsid w:val="00966E47"/>
    <w:rsid w:val="00967122"/>
    <w:rsid w:val="009672C9"/>
    <w:rsid w:val="00967957"/>
    <w:rsid w:val="00967DF3"/>
    <w:rsid w:val="00970605"/>
    <w:rsid w:val="00970DE4"/>
    <w:rsid w:val="00971270"/>
    <w:rsid w:val="0097144B"/>
    <w:rsid w:val="00971A53"/>
    <w:rsid w:val="00971E03"/>
    <w:rsid w:val="00972C35"/>
    <w:rsid w:val="0097363E"/>
    <w:rsid w:val="00973789"/>
    <w:rsid w:val="0097388C"/>
    <w:rsid w:val="00973B6F"/>
    <w:rsid w:val="00973D4F"/>
    <w:rsid w:val="009743B1"/>
    <w:rsid w:val="00974CEC"/>
    <w:rsid w:val="00974EB9"/>
    <w:rsid w:val="00974F2D"/>
    <w:rsid w:val="00974FC5"/>
    <w:rsid w:val="009751B7"/>
    <w:rsid w:val="00975404"/>
    <w:rsid w:val="00975A22"/>
    <w:rsid w:val="00975BE4"/>
    <w:rsid w:val="009760C7"/>
    <w:rsid w:val="00976493"/>
    <w:rsid w:val="00976713"/>
    <w:rsid w:val="0097680E"/>
    <w:rsid w:val="00976FB0"/>
    <w:rsid w:val="009771A6"/>
    <w:rsid w:val="009777DA"/>
    <w:rsid w:val="00977C1C"/>
    <w:rsid w:val="00977EDC"/>
    <w:rsid w:val="0098044D"/>
    <w:rsid w:val="00980669"/>
    <w:rsid w:val="0098105B"/>
    <w:rsid w:val="009815DA"/>
    <w:rsid w:val="00981E7A"/>
    <w:rsid w:val="00981F64"/>
    <w:rsid w:val="009820C7"/>
    <w:rsid w:val="0098224F"/>
    <w:rsid w:val="00982540"/>
    <w:rsid w:val="0098260C"/>
    <w:rsid w:val="00982FF4"/>
    <w:rsid w:val="009831B3"/>
    <w:rsid w:val="00983961"/>
    <w:rsid w:val="009841DE"/>
    <w:rsid w:val="00984204"/>
    <w:rsid w:val="009842BD"/>
    <w:rsid w:val="0098437C"/>
    <w:rsid w:val="009843D2"/>
    <w:rsid w:val="0098467B"/>
    <w:rsid w:val="0098495A"/>
    <w:rsid w:val="00984DFE"/>
    <w:rsid w:val="00985752"/>
    <w:rsid w:val="00985E0D"/>
    <w:rsid w:val="00985E29"/>
    <w:rsid w:val="009869C9"/>
    <w:rsid w:val="00986E50"/>
    <w:rsid w:val="00986E93"/>
    <w:rsid w:val="00987A36"/>
    <w:rsid w:val="00987C4C"/>
    <w:rsid w:val="00987C9C"/>
    <w:rsid w:val="0099035C"/>
    <w:rsid w:val="0099060A"/>
    <w:rsid w:val="00990658"/>
    <w:rsid w:val="0099072D"/>
    <w:rsid w:val="00990838"/>
    <w:rsid w:val="00990E8B"/>
    <w:rsid w:val="0099113F"/>
    <w:rsid w:val="009912BD"/>
    <w:rsid w:val="00991310"/>
    <w:rsid w:val="00991585"/>
    <w:rsid w:val="00991A9B"/>
    <w:rsid w:val="00992728"/>
    <w:rsid w:val="009929E3"/>
    <w:rsid w:val="00992D26"/>
    <w:rsid w:val="00992D80"/>
    <w:rsid w:val="00993374"/>
    <w:rsid w:val="009934FE"/>
    <w:rsid w:val="00993B09"/>
    <w:rsid w:val="00993B85"/>
    <w:rsid w:val="00994562"/>
    <w:rsid w:val="00994A34"/>
    <w:rsid w:val="00994C02"/>
    <w:rsid w:val="00994D80"/>
    <w:rsid w:val="00994DFE"/>
    <w:rsid w:val="00994F78"/>
    <w:rsid w:val="00995121"/>
    <w:rsid w:val="00995619"/>
    <w:rsid w:val="00995790"/>
    <w:rsid w:val="00995892"/>
    <w:rsid w:val="009958DC"/>
    <w:rsid w:val="00995CD9"/>
    <w:rsid w:val="00996264"/>
    <w:rsid w:val="00996311"/>
    <w:rsid w:val="00996530"/>
    <w:rsid w:val="0099657C"/>
    <w:rsid w:val="0099691E"/>
    <w:rsid w:val="00996970"/>
    <w:rsid w:val="009969B2"/>
    <w:rsid w:val="00996AC0"/>
    <w:rsid w:val="00996C08"/>
    <w:rsid w:val="00996C7B"/>
    <w:rsid w:val="009970F8"/>
    <w:rsid w:val="009973CC"/>
    <w:rsid w:val="00997A14"/>
    <w:rsid w:val="00997FC1"/>
    <w:rsid w:val="009A022F"/>
    <w:rsid w:val="009A06AE"/>
    <w:rsid w:val="009A0943"/>
    <w:rsid w:val="009A098A"/>
    <w:rsid w:val="009A1190"/>
    <w:rsid w:val="009A1299"/>
    <w:rsid w:val="009A12D3"/>
    <w:rsid w:val="009A1746"/>
    <w:rsid w:val="009A1B83"/>
    <w:rsid w:val="009A1ED0"/>
    <w:rsid w:val="009A1F7B"/>
    <w:rsid w:val="009A2436"/>
    <w:rsid w:val="009A25B0"/>
    <w:rsid w:val="009A2780"/>
    <w:rsid w:val="009A3389"/>
    <w:rsid w:val="009A3653"/>
    <w:rsid w:val="009A3694"/>
    <w:rsid w:val="009A3EB3"/>
    <w:rsid w:val="009A49DC"/>
    <w:rsid w:val="009A4E02"/>
    <w:rsid w:val="009A4EA8"/>
    <w:rsid w:val="009A5804"/>
    <w:rsid w:val="009A5CC1"/>
    <w:rsid w:val="009A6800"/>
    <w:rsid w:val="009A6B8B"/>
    <w:rsid w:val="009A6D3C"/>
    <w:rsid w:val="009B0286"/>
    <w:rsid w:val="009B0316"/>
    <w:rsid w:val="009B06BA"/>
    <w:rsid w:val="009B072F"/>
    <w:rsid w:val="009B0A4B"/>
    <w:rsid w:val="009B14B8"/>
    <w:rsid w:val="009B16AC"/>
    <w:rsid w:val="009B16FC"/>
    <w:rsid w:val="009B170D"/>
    <w:rsid w:val="009B1993"/>
    <w:rsid w:val="009B1BE0"/>
    <w:rsid w:val="009B1C48"/>
    <w:rsid w:val="009B1E56"/>
    <w:rsid w:val="009B203A"/>
    <w:rsid w:val="009B233A"/>
    <w:rsid w:val="009B27D1"/>
    <w:rsid w:val="009B29F5"/>
    <w:rsid w:val="009B2C45"/>
    <w:rsid w:val="009B2F4B"/>
    <w:rsid w:val="009B2F56"/>
    <w:rsid w:val="009B35CD"/>
    <w:rsid w:val="009B3731"/>
    <w:rsid w:val="009B3D68"/>
    <w:rsid w:val="009B3FA1"/>
    <w:rsid w:val="009B471B"/>
    <w:rsid w:val="009B47C3"/>
    <w:rsid w:val="009B4E27"/>
    <w:rsid w:val="009B525A"/>
    <w:rsid w:val="009B5A61"/>
    <w:rsid w:val="009B5D90"/>
    <w:rsid w:val="009B6152"/>
    <w:rsid w:val="009B6669"/>
    <w:rsid w:val="009B6725"/>
    <w:rsid w:val="009B6EE5"/>
    <w:rsid w:val="009B7047"/>
    <w:rsid w:val="009B7183"/>
    <w:rsid w:val="009B741D"/>
    <w:rsid w:val="009B75A4"/>
    <w:rsid w:val="009B76F8"/>
    <w:rsid w:val="009B7A14"/>
    <w:rsid w:val="009B7B7E"/>
    <w:rsid w:val="009C014D"/>
    <w:rsid w:val="009C0376"/>
    <w:rsid w:val="009C0B33"/>
    <w:rsid w:val="009C0B78"/>
    <w:rsid w:val="009C0BAB"/>
    <w:rsid w:val="009C0C6B"/>
    <w:rsid w:val="009C0DC6"/>
    <w:rsid w:val="009C1234"/>
    <w:rsid w:val="009C161B"/>
    <w:rsid w:val="009C1706"/>
    <w:rsid w:val="009C1B92"/>
    <w:rsid w:val="009C2099"/>
    <w:rsid w:val="009C2595"/>
    <w:rsid w:val="009C295B"/>
    <w:rsid w:val="009C2D6A"/>
    <w:rsid w:val="009C34AB"/>
    <w:rsid w:val="009C3A0D"/>
    <w:rsid w:val="009C421D"/>
    <w:rsid w:val="009C4ACB"/>
    <w:rsid w:val="009C5556"/>
    <w:rsid w:val="009C58D4"/>
    <w:rsid w:val="009C59A5"/>
    <w:rsid w:val="009C647A"/>
    <w:rsid w:val="009C68DD"/>
    <w:rsid w:val="009C6C24"/>
    <w:rsid w:val="009C707E"/>
    <w:rsid w:val="009C73D1"/>
    <w:rsid w:val="009C7723"/>
    <w:rsid w:val="009C78E7"/>
    <w:rsid w:val="009C7BAB"/>
    <w:rsid w:val="009D03AA"/>
    <w:rsid w:val="009D07D8"/>
    <w:rsid w:val="009D1AD5"/>
    <w:rsid w:val="009D2016"/>
    <w:rsid w:val="009D23B9"/>
    <w:rsid w:val="009D2C73"/>
    <w:rsid w:val="009D2C87"/>
    <w:rsid w:val="009D2E4A"/>
    <w:rsid w:val="009D2F45"/>
    <w:rsid w:val="009D32A0"/>
    <w:rsid w:val="009D3745"/>
    <w:rsid w:val="009D37A8"/>
    <w:rsid w:val="009D385E"/>
    <w:rsid w:val="009D387D"/>
    <w:rsid w:val="009D3D02"/>
    <w:rsid w:val="009D3D82"/>
    <w:rsid w:val="009D3DA6"/>
    <w:rsid w:val="009D3DA8"/>
    <w:rsid w:val="009D3E17"/>
    <w:rsid w:val="009D42D2"/>
    <w:rsid w:val="009D4603"/>
    <w:rsid w:val="009D463D"/>
    <w:rsid w:val="009D478B"/>
    <w:rsid w:val="009D4A37"/>
    <w:rsid w:val="009D4BC7"/>
    <w:rsid w:val="009D4CF0"/>
    <w:rsid w:val="009D5138"/>
    <w:rsid w:val="009D52BC"/>
    <w:rsid w:val="009D56F3"/>
    <w:rsid w:val="009D5727"/>
    <w:rsid w:val="009D605C"/>
    <w:rsid w:val="009D6083"/>
    <w:rsid w:val="009D60C4"/>
    <w:rsid w:val="009D67E5"/>
    <w:rsid w:val="009D6E2D"/>
    <w:rsid w:val="009D700D"/>
    <w:rsid w:val="009D702E"/>
    <w:rsid w:val="009D7571"/>
    <w:rsid w:val="009D7D82"/>
    <w:rsid w:val="009D7F56"/>
    <w:rsid w:val="009E002D"/>
    <w:rsid w:val="009E0494"/>
    <w:rsid w:val="009E08D7"/>
    <w:rsid w:val="009E09A9"/>
    <w:rsid w:val="009E0BB9"/>
    <w:rsid w:val="009E0D85"/>
    <w:rsid w:val="009E0E8E"/>
    <w:rsid w:val="009E180D"/>
    <w:rsid w:val="009E199A"/>
    <w:rsid w:val="009E19D1"/>
    <w:rsid w:val="009E1DB4"/>
    <w:rsid w:val="009E225B"/>
    <w:rsid w:val="009E2643"/>
    <w:rsid w:val="009E2E16"/>
    <w:rsid w:val="009E390E"/>
    <w:rsid w:val="009E3B03"/>
    <w:rsid w:val="009E3B57"/>
    <w:rsid w:val="009E3FE0"/>
    <w:rsid w:val="009E41C7"/>
    <w:rsid w:val="009E4566"/>
    <w:rsid w:val="009E4C43"/>
    <w:rsid w:val="009E56FD"/>
    <w:rsid w:val="009E5B15"/>
    <w:rsid w:val="009E5DBC"/>
    <w:rsid w:val="009E60A9"/>
    <w:rsid w:val="009E64F5"/>
    <w:rsid w:val="009E65EC"/>
    <w:rsid w:val="009E663C"/>
    <w:rsid w:val="009E6B5E"/>
    <w:rsid w:val="009E6EC3"/>
    <w:rsid w:val="009E6F26"/>
    <w:rsid w:val="009E7054"/>
    <w:rsid w:val="009E708C"/>
    <w:rsid w:val="009E727E"/>
    <w:rsid w:val="009E76A6"/>
    <w:rsid w:val="009E7DFB"/>
    <w:rsid w:val="009E7FE9"/>
    <w:rsid w:val="009F0CD9"/>
    <w:rsid w:val="009F1229"/>
    <w:rsid w:val="009F1538"/>
    <w:rsid w:val="009F169F"/>
    <w:rsid w:val="009F1BFC"/>
    <w:rsid w:val="009F1BFE"/>
    <w:rsid w:val="009F2110"/>
    <w:rsid w:val="009F255C"/>
    <w:rsid w:val="009F290E"/>
    <w:rsid w:val="009F2B80"/>
    <w:rsid w:val="009F3BDD"/>
    <w:rsid w:val="009F3F3B"/>
    <w:rsid w:val="009F3F9D"/>
    <w:rsid w:val="009F3FE3"/>
    <w:rsid w:val="009F411F"/>
    <w:rsid w:val="009F4230"/>
    <w:rsid w:val="009F4618"/>
    <w:rsid w:val="009F463A"/>
    <w:rsid w:val="009F467B"/>
    <w:rsid w:val="009F4699"/>
    <w:rsid w:val="009F47AE"/>
    <w:rsid w:val="009F49F0"/>
    <w:rsid w:val="009F4BCB"/>
    <w:rsid w:val="009F4BD9"/>
    <w:rsid w:val="009F4FEF"/>
    <w:rsid w:val="009F5269"/>
    <w:rsid w:val="009F52A0"/>
    <w:rsid w:val="009F5395"/>
    <w:rsid w:val="009F5448"/>
    <w:rsid w:val="009F59E5"/>
    <w:rsid w:val="009F5B93"/>
    <w:rsid w:val="009F6983"/>
    <w:rsid w:val="009F6985"/>
    <w:rsid w:val="009F6F5E"/>
    <w:rsid w:val="009F7456"/>
    <w:rsid w:val="009F7968"/>
    <w:rsid w:val="009F7A1E"/>
    <w:rsid w:val="009F7AB3"/>
    <w:rsid w:val="009F7DC2"/>
    <w:rsid w:val="009F7EAA"/>
    <w:rsid w:val="00A00544"/>
    <w:rsid w:val="00A0083B"/>
    <w:rsid w:val="00A00DB7"/>
    <w:rsid w:val="00A00F51"/>
    <w:rsid w:val="00A01081"/>
    <w:rsid w:val="00A0127B"/>
    <w:rsid w:val="00A01428"/>
    <w:rsid w:val="00A01468"/>
    <w:rsid w:val="00A015A1"/>
    <w:rsid w:val="00A01AFA"/>
    <w:rsid w:val="00A0228B"/>
    <w:rsid w:val="00A024D0"/>
    <w:rsid w:val="00A02757"/>
    <w:rsid w:val="00A02DC7"/>
    <w:rsid w:val="00A03123"/>
    <w:rsid w:val="00A03468"/>
    <w:rsid w:val="00A03473"/>
    <w:rsid w:val="00A034F2"/>
    <w:rsid w:val="00A03A0A"/>
    <w:rsid w:val="00A03B27"/>
    <w:rsid w:val="00A03C1B"/>
    <w:rsid w:val="00A03DFE"/>
    <w:rsid w:val="00A0497D"/>
    <w:rsid w:val="00A04BC4"/>
    <w:rsid w:val="00A04D8D"/>
    <w:rsid w:val="00A04F14"/>
    <w:rsid w:val="00A050A0"/>
    <w:rsid w:val="00A0525D"/>
    <w:rsid w:val="00A05B08"/>
    <w:rsid w:val="00A05E7D"/>
    <w:rsid w:val="00A05FD0"/>
    <w:rsid w:val="00A06747"/>
    <w:rsid w:val="00A06C79"/>
    <w:rsid w:val="00A06E9B"/>
    <w:rsid w:val="00A06EDC"/>
    <w:rsid w:val="00A06F8E"/>
    <w:rsid w:val="00A07B3D"/>
    <w:rsid w:val="00A1003A"/>
    <w:rsid w:val="00A10042"/>
    <w:rsid w:val="00A1038C"/>
    <w:rsid w:val="00A10B21"/>
    <w:rsid w:val="00A10E77"/>
    <w:rsid w:val="00A11393"/>
    <w:rsid w:val="00A11A15"/>
    <w:rsid w:val="00A11C48"/>
    <w:rsid w:val="00A120F7"/>
    <w:rsid w:val="00A124F6"/>
    <w:rsid w:val="00A125A7"/>
    <w:rsid w:val="00A12675"/>
    <w:rsid w:val="00A1274D"/>
    <w:rsid w:val="00A1277A"/>
    <w:rsid w:val="00A12869"/>
    <w:rsid w:val="00A12AB4"/>
    <w:rsid w:val="00A133CA"/>
    <w:rsid w:val="00A13527"/>
    <w:rsid w:val="00A1373E"/>
    <w:rsid w:val="00A13796"/>
    <w:rsid w:val="00A138B9"/>
    <w:rsid w:val="00A13B65"/>
    <w:rsid w:val="00A14746"/>
    <w:rsid w:val="00A14C19"/>
    <w:rsid w:val="00A15F2F"/>
    <w:rsid w:val="00A16481"/>
    <w:rsid w:val="00A1698E"/>
    <w:rsid w:val="00A16FBE"/>
    <w:rsid w:val="00A17506"/>
    <w:rsid w:val="00A1798D"/>
    <w:rsid w:val="00A17BB9"/>
    <w:rsid w:val="00A17C99"/>
    <w:rsid w:val="00A2076E"/>
    <w:rsid w:val="00A20A2E"/>
    <w:rsid w:val="00A20E91"/>
    <w:rsid w:val="00A20F34"/>
    <w:rsid w:val="00A21854"/>
    <w:rsid w:val="00A22143"/>
    <w:rsid w:val="00A2224F"/>
    <w:rsid w:val="00A227FE"/>
    <w:rsid w:val="00A22822"/>
    <w:rsid w:val="00A228B1"/>
    <w:rsid w:val="00A22929"/>
    <w:rsid w:val="00A22D61"/>
    <w:rsid w:val="00A23002"/>
    <w:rsid w:val="00A2305E"/>
    <w:rsid w:val="00A237EC"/>
    <w:rsid w:val="00A2389C"/>
    <w:rsid w:val="00A238CA"/>
    <w:rsid w:val="00A23BC8"/>
    <w:rsid w:val="00A23CEB"/>
    <w:rsid w:val="00A2445C"/>
    <w:rsid w:val="00A245A9"/>
    <w:rsid w:val="00A249C4"/>
    <w:rsid w:val="00A24F86"/>
    <w:rsid w:val="00A2505F"/>
    <w:rsid w:val="00A254D6"/>
    <w:rsid w:val="00A256ED"/>
    <w:rsid w:val="00A2584C"/>
    <w:rsid w:val="00A25B60"/>
    <w:rsid w:val="00A25DC8"/>
    <w:rsid w:val="00A26316"/>
    <w:rsid w:val="00A26BB5"/>
    <w:rsid w:val="00A26C58"/>
    <w:rsid w:val="00A26E10"/>
    <w:rsid w:val="00A2765E"/>
    <w:rsid w:val="00A27BF1"/>
    <w:rsid w:val="00A27E29"/>
    <w:rsid w:val="00A27F70"/>
    <w:rsid w:val="00A30118"/>
    <w:rsid w:val="00A30330"/>
    <w:rsid w:val="00A306E9"/>
    <w:rsid w:val="00A30776"/>
    <w:rsid w:val="00A30998"/>
    <w:rsid w:val="00A30D0D"/>
    <w:rsid w:val="00A30DCB"/>
    <w:rsid w:val="00A30EB7"/>
    <w:rsid w:val="00A314EB"/>
    <w:rsid w:val="00A31C00"/>
    <w:rsid w:val="00A328CB"/>
    <w:rsid w:val="00A32A38"/>
    <w:rsid w:val="00A32D5B"/>
    <w:rsid w:val="00A32FD8"/>
    <w:rsid w:val="00A3369E"/>
    <w:rsid w:val="00A33B92"/>
    <w:rsid w:val="00A33D70"/>
    <w:rsid w:val="00A33E00"/>
    <w:rsid w:val="00A33EA3"/>
    <w:rsid w:val="00A341AE"/>
    <w:rsid w:val="00A34AB8"/>
    <w:rsid w:val="00A34ADF"/>
    <w:rsid w:val="00A34C02"/>
    <w:rsid w:val="00A34E4A"/>
    <w:rsid w:val="00A34F4B"/>
    <w:rsid w:val="00A35293"/>
    <w:rsid w:val="00A358B4"/>
    <w:rsid w:val="00A35B03"/>
    <w:rsid w:val="00A35CCE"/>
    <w:rsid w:val="00A3606D"/>
    <w:rsid w:val="00A36585"/>
    <w:rsid w:val="00A366B4"/>
    <w:rsid w:val="00A36752"/>
    <w:rsid w:val="00A36B50"/>
    <w:rsid w:val="00A37054"/>
    <w:rsid w:val="00A37062"/>
    <w:rsid w:val="00A37211"/>
    <w:rsid w:val="00A3730E"/>
    <w:rsid w:val="00A37450"/>
    <w:rsid w:val="00A378A9"/>
    <w:rsid w:val="00A37A9A"/>
    <w:rsid w:val="00A37CDF"/>
    <w:rsid w:val="00A4071E"/>
    <w:rsid w:val="00A40DA7"/>
    <w:rsid w:val="00A40E67"/>
    <w:rsid w:val="00A41800"/>
    <w:rsid w:val="00A41A28"/>
    <w:rsid w:val="00A41EB7"/>
    <w:rsid w:val="00A4230F"/>
    <w:rsid w:val="00A42B9F"/>
    <w:rsid w:val="00A42E43"/>
    <w:rsid w:val="00A42F9B"/>
    <w:rsid w:val="00A42FB0"/>
    <w:rsid w:val="00A43C1F"/>
    <w:rsid w:val="00A440B9"/>
    <w:rsid w:val="00A44231"/>
    <w:rsid w:val="00A4434D"/>
    <w:rsid w:val="00A443C2"/>
    <w:rsid w:val="00A44909"/>
    <w:rsid w:val="00A449CB"/>
    <w:rsid w:val="00A449FC"/>
    <w:rsid w:val="00A44A59"/>
    <w:rsid w:val="00A44B86"/>
    <w:rsid w:val="00A44D2C"/>
    <w:rsid w:val="00A44E43"/>
    <w:rsid w:val="00A45086"/>
    <w:rsid w:val="00A45518"/>
    <w:rsid w:val="00A45C7C"/>
    <w:rsid w:val="00A45DDE"/>
    <w:rsid w:val="00A4644B"/>
    <w:rsid w:val="00A464BF"/>
    <w:rsid w:val="00A4670E"/>
    <w:rsid w:val="00A46957"/>
    <w:rsid w:val="00A46D05"/>
    <w:rsid w:val="00A46D1D"/>
    <w:rsid w:val="00A46E25"/>
    <w:rsid w:val="00A46FA1"/>
    <w:rsid w:val="00A47BA3"/>
    <w:rsid w:val="00A50A41"/>
    <w:rsid w:val="00A50DDB"/>
    <w:rsid w:val="00A5112B"/>
    <w:rsid w:val="00A513F2"/>
    <w:rsid w:val="00A5185A"/>
    <w:rsid w:val="00A51EF8"/>
    <w:rsid w:val="00A51F3C"/>
    <w:rsid w:val="00A51F78"/>
    <w:rsid w:val="00A52371"/>
    <w:rsid w:val="00A52620"/>
    <w:rsid w:val="00A5294F"/>
    <w:rsid w:val="00A52E36"/>
    <w:rsid w:val="00A52E58"/>
    <w:rsid w:val="00A531F3"/>
    <w:rsid w:val="00A5322A"/>
    <w:rsid w:val="00A541A0"/>
    <w:rsid w:val="00A54542"/>
    <w:rsid w:val="00A54962"/>
    <w:rsid w:val="00A54B90"/>
    <w:rsid w:val="00A54F9E"/>
    <w:rsid w:val="00A5520F"/>
    <w:rsid w:val="00A55E60"/>
    <w:rsid w:val="00A5654E"/>
    <w:rsid w:val="00A5656F"/>
    <w:rsid w:val="00A565E4"/>
    <w:rsid w:val="00A568DA"/>
    <w:rsid w:val="00A56D14"/>
    <w:rsid w:val="00A5717A"/>
    <w:rsid w:val="00A57224"/>
    <w:rsid w:val="00A57613"/>
    <w:rsid w:val="00A57736"/>
    <w:rsid w:val="00A60039"/>
    <w:rsid w:val="00A601D0"/>
    <w:rsid w:val="00A606DB"/>
    <w:rsid w:val="00A60AD0"/>
    <w:rsid w:val="00A60BCC"/>
    <w:rsid w:val="00A60D82"/>
    <w:rsid w:val="00A61B95"/>
    <w:rsid w:val="00A62117"/>
    <w:rsid w:val="00A621C0"/>
    <w:rsid w:val="00A62A33"/>
    <w:rsid w:val="00A631D4"/>
    <w:rsid w:val="00A6354D"/>
    <w:rsid w:val="00A637D4"/>
    <w:rsid w:val="00A63AF3"/>
    <w:rsid w:val="00A64041"/>
    <w:rsid w:val="00A64082"/>
    <w:rsid w:val="00A643E5"/>
    <w:rsid w:val="00A64468"/>
    <w:rsid w:val="00A64B68"/>
    <w:rsid w:val="00A64E87"/>
    <w:rsid w:val="00A65058"/>
    <w:rsid w:val="00A65197"/>
    <w:rsid w:val="00A65A0B"/>
    <w:rsid w:val="00A65E0C"/>
    <w:rsid w:val="00A66640"/>
    <w:rsid w:val="00A66A66"/>
    <w:rsid w:val="00A66E8F"/>
    <w:rsid w:val="00A66F9E"/>
    <w:rsid w:val="00A67B87"/>
    <w:rsid w:val="00A7013A"/>
    <w:rsid w:val="00A7054B"/>
    <w:rsid w:val="00A70A11"/>
    <w:rsid w:val="00A7118F"/>
    <w:rsid w:val="00A718D7"/>
    <w:rsid w:val="00A71A85"/>
    <w:rsid w:val="00A71D1D"/>
    <w:rsid w:val="00A71EC5"/>
    <w:rsid w:val="00A7243B"/>
    <w:rsid w:val="00A72836"/>
    <w:rsid w:val="00A729D9"/>
    <w:rsid w:val="00A72BDA"/>
    <w:rsid w:val="00A72DDC"/>
    <w:rsid w:val="00A72E63"/>
    <w:rsid w:val="00A7317D"/>
    <w:rsid w:val="00A746EC"/>
    <w:rsid w:val="00A74909"/>
    <w:rsid w:val="00A749A8"/>
    <w:rsid w:val="00A74B64"/>
    <w:rsid w:val="00A74ED2"/>
    <w:rsid w:val="00A75382"/>
    <w:rsid w:val="00A75482"/>
    <w:rsid w:val="00A75700"/>
    <w:rsid w:val="00A75773"/>
    <w:rsid w:val="00A76E84"/>
    <w:rsid w:val="00A770B5"/>
    <w:rsid w:val="00A77120"/>
    <w:rsid w:val="00A77200"/>
    <w:rsid w:val="00A7746F"/>
    <w:rsid w:val="00A77630"/>
    <w:rsid w:val="00A779D8"/>
    <w:rsid w:val="00A77BAF"/>
    <w:rsid w:val="00A77D4A"/>
    <w:rsid w:val="00A80209"/>
    <w:rsid w:val="00A803B8"/>
    <w:rsid w:val="00A807B8"/>
    <w:rsid w:val="00A80A48"/>
    <w:rsid w:val="00A80CE0"/>
    <w:rsid w:val="00A8133B"/>
    <w:rsid w:val="00A81820"/>
    <w:rsid w:val="00A81EFE"/>
    <w:rsid w:val="00A825D4"/>
    <w:rsid w:val="00A82852"/>
    <w:rsid w:val="00A82ACA"/>
    <w:rsid w:val="00A8330D"/>
    <w:rsid w:val="00A834C7"/>
    <w:rsid w:val="00A834E3"/>
    <w:rsid w:val="00A843B3"/>
    <w:rsid w:val="00A843B6"/>
    <w:rsid w:val="00A849D2"/>
    <w:rsid w:val="00A849F6"/>
    <w:rsid w:val="00A849FD"/>
    <w:rsid w:val="00A84B77"/>
    <w:rsid w:val="00A84FBF"/>
    <w:rsid w:val="00A852D2"/>
    <w:rsid w:val="00A8574E"/>
    <w:rsid w:val="00A85BA5"/>
    <w:rsid w:val="00A85D27"/>
    <w:rsid w:val="00A86200"/>
    <w:rsid w:val="00A86526"/>
    <w:rsid w:val="00A86C97"/>
    <w:rsid w:val="00A8782A"/>
    <w:rsid w:val="00A8797D"/>
    <w:rsid w:val="00A90145"/>
    <w:rsid w:val="00A902DA"/>
    <w:rsid w:val="00A90906"/>
    <w:rsid w:val="00A90F19"/>
    <w:rsid w:val="00A911F7"/>
    <w:rsid w:val="00A9135A"/>
    <w:rsid w:val="00A91529"/>
    <w:rsid w:val="00A916C6"/>
    <w:rsid w:val="00A9219C"/>
    <w:rsid w:val="00A92214"/>
    <w:rsid w:val="00A9295F"/>
    <w:rsid w:val="00A92B02"/>
    <w:rsid w:val="00A92F2F"/>
    <w:rsid w:val="00A93387"/>
    <w:rsid w:val="00A933A5"/>
    <w:rsid w:val="00A933D6"/>
    <w:rsid w:val="00A939A0"/>
    <w:rsid w:val="00A93C9F"/>
    <w:rsid w:val="00A93DE4"/>
    <w:rsid w:val="00A9429C"/>
    <w:rsid w:val="00A949C8"/>
    <w:rsid w:val="00A94F2A"/>
    <w:rsid w:val="00A94FC5"/>
    <w:rsid w:val="00A951E8"/>
    <w:rsid w:val="00A952AB"/>
    <w:rsid w:val="00A9571F"/>
    <w:rsid w:val="00A95DEF"/>
    <w:rsid w:val="00A95E1B"/>
    <w:rsid w:val="00A95E7F"/>
    <w:rsid w:val="00A961D4"/>
    <w:rsid w:val="00A966E9"/>
    <w:rsid w:val="00A96842"/>
    <w:rsid w:val="00A96B80"/>
    <w:rsid w:val="00A96CA9"/>
    <w:rsid w:val="00A96D5A"/>
    <w:rsid w:val="00A96EF0"/>
    <w:rsid w:val="00A970F6"/>
    <w:rsid w:val="00A971F1"/>
    <w:rsid w:val="00A9766C"/>
    <w:rsid w:val="00A97795"/>
    <w:rsid w:val="00A97CCA"/>
    <w:rsid w:val="00AA01D0"/>
    <w:rsid w:val="00AA0346"/>
    <w:rsid w:val="00AA05F9"/>
    <w:rsid w:val="00AA0610"/>
    <w:rsid w:val="00AA0F08"/>
    <w:rsid w:val="00AA1674"/>
    <w:rsid w:val="00AA1831"/>
    <w:rsid w:val="00AA1BD9"/>
    <w:rsid w:val="00AA1D32"/>
    <w:rsid w:val="00AA1FD4"/>
    <w:rsid w:val="00AA2DC7"/>
    <w:rsid w:val="00AA30E4"/>
    <w:rsid w:val="00AA33B5"/>
    <w:rsid w:val="00AA361B"/>
    <w:rsid w:val="00AA3D15"/>
    <w:rsid w:val="00AA419F"/>
    <w:rsid w:val="00AA4AEF"/>
    <w:rsid w:val="00AA4CC6"/>
    <w:rsid w:val="00AA55EE"/>
    <w:rsid w:val="00AA5BDC"/>
    <w:rsid w:val="00AA5D08"/>
    <w:rsid w:val="00AA6136"/>
    <w:rsid w:val="00AA62EF"/>
    <w:rsid w:val="00AA6594"/>
    <w:rsid w:val="00AA66D9"/>
    <w:rsid w:val="00AA67EC"/>
    <w:rsid w:val="00AA737A"/>
    <w:rsid w:val="00AA7648"/>
    <w:rsid w:val="00AA79A3"/>
    <w:rsid w:val="00AA7C8B"/>
    <w:rsid w:val="00AA7EE1"/>
    <w:rsid w:val="00AB00D5"/>
    <w:rsid w:val="00AB018B"/>
    <w:rsid w:val="00AB049B"/>
    <w:rsid w:val="00AB04D3"/>
    <w:rsid w:val="00AB06F0"/>
    <w:rsid w:val="00AB0F21"/>
    <w:rsid w:val="00AB1002"/>
    <w:rsid w:val="00AB1405"/>
    <w:rsid w:val="00AB16EF"/>
    <w:rsid w:val="00AB1BA9"/>
    <w:rsid w:val="00AB1CC2"/>
    <w:rsid w:val="00AB23A3"/>
    <w:rsid w:val="00AB2495"/>
    <w:rsid w:val="00AB2FDD"/>
    <w:rsid w:val="00AB3133"/>
    <w:rsid w:val="00AB3142"/>
    <w:rsid w:val="00AB3304"/>
    <w:rsid w:val="00AB3847"/>
    <w:rsid w:val="00AB3BB8"/>
    <w:rsid w:val="00AB3E0A"/>
    <w:rsid w:val="00AB4274"/>
    <w:rsid w:val="00AB460B"/>
    <w:rsid w:val="00AB4A0A"/>
    <w:rsid w:val="00AB4F93"/>
    <w:rsid w:val="00AB5637"/>
    <w:rsid w:val="00AB5A5D"/>
    <w:rsid w:val="00AB5AAC"/>
    <w:rsid w:val="00AB5B61"/>
    <w:rsid w:val="00AB6016"/>
    <w:rsid w:val="00AB60FF"/>
    <w:rsid w:val="00AB62DC"/>
    <w:rsid w:val="00AB648B"/>
    <w:rsid w:val="00AB65BE"/>
    <w:rsid w:val="00AB6906"/>
    <w:rsid w:val="00AB6955"/>
    <w:rsid w:val="00AB6CAE"/>
    <w:rsid w:val="00AB713D"/>
    <w:rsid w:val="00AB745C"/>
    <w:rsid w:val="00AB7C9A"/>
    <w:rsid w:val="00AB7EF6"/>
    <w:rsid w:val="00AC06FB"/>
    <w:rsid w:val="00AC09DC"/>
    <w:rsid w:val="00AC101F"/>
    <w:rsid w:val="00AC1199"/>
    <w:rsid w:val="00AC11D5"/>
    <w:rsid w:val="00AC2333"/>
    <w:rsid w:val="00AC3075"/>
    <w:rsid w:val="00AC37A5"/>
    <w:rsid w:val="00AC3FDF"/>
    <w:rsid w:val="00AC41DA"/>
    <w:rsid w:val="00AC422D"/>
    <w:rsid w:val="00AC4ACA"/>
    <w:rsid w:val="00AC4BD2"/>
    <w:rsid w:val="00AC4C1E"/>
    <w:rsid w:val="00AC5247"/>
    <w:rsid w:val="00AC5492"/>
    <w:rsid w:val="00AC55CC"/>
    <w:rsid w:val="00AC55FD"/>
    <w:rsid w:val="00AC5A7F"/>
    <w:rsid w:val="00AC5C58"/>
    <w:rsid w:val="00AC5E06"/>
    <w:rsid w:val="00AC5FD1"/>
    <w:rsid w:val="00AC5FDA"/>
    <w:rsid w:val="00AC604C"/>
    <w:rsid w:val="00AC60BB"/>
    <w:rsid w:val="00AC60F7"/>
    <w:rsid w:val="00AC67B7"/>
    <w:rsid w:val="00AC67E8"/>
    <w:rsid w:val="00AC70CA"/>
    <w:rsid w:val="00AC7189"/>
    <w:rsid w:val="00AC7BAA"/>
    <w:rsid w:val="00AD02A7"/>
    <w:rsid w:val="00AD03C8"/>
    <w:rsid w:val="00AD055D"/>
    <w:rsid w:val="00AD0A65"/>
    <w:rsid w:val="00AD143B"/>
    <w:rsid w:val="00AD1606"/>
    <w:rsid w:val="00AD18E9"/>
    <w:rsid w:val="00AD1D41"/>
    <w:rsid w:val="00AD1D7E"/>
    <w:rsid w:val="00AD2487"/>
    <w:rsid w:val="00AD2583"/>
    <w:rsid w:val="00AD27DE"/>
    <w:rsid w:val="00AD2A85"/>
    <w:rsid w:val="00AD2F12"/>
    <w:rsid w:val="00AD32CB"/>
    <w:rsid w:val="00AD463F"/>
    <w:rsid w:val="00AD496F"/>
    <w:rsid w:val="00AD4C6E"/>
    <w:rsid w:val="00AD50CF"/>
    <w:rsid w:val="00AD5353"/>
    <w:rsid w:val="00AD5429"/>
    <w:rsid w:val="00AD5993"/>
    <w:rsid w:val="00AD5C08"/>
    <w:rsid w:val="00AD6256"/>
    <w:rsid w:val="00AD625C"/>
    <w:rsid w:val="00AD6946"/>
    <w:rsid w:val="00AD6F99"/>
    <w:rsid w:val="00AD72D7"/>
    <w:rsid w:val="00AE0108"/>
    <w:rsid w:val="00AE0962"/>
    <w:rsid w:val="00AE0971"/>
    <w:rsid w:val="00AE0CD2"/>
    <w:rsid w:val="00AE0FE4"/>
    <w:rsid w:val="00AE10D8"/>
    <w:rsid w:val="00AE14EF"/>
    <w:rsid w:val="00AE18D6"/>
    <w:rsid w:val="00AE199A"/>
    <w:rsid w:val="00AE1F37"/>
    <w:rsid w:val="00AE1F93"/>
    <w:rsid w:val="00AE200E"/>
    <w:rsid w:val="00AE2033"/>
    <w:rsid w:val="00AE225A"/>
    <w:rsid w:val="00AE2440"/>
    <w:rsid w:val="00AE25A5"/>
    <w:rsid w:val="00AE262E"/>
    <w:rsid w:val="00AE26FB"/>
    <w:rsid w:val="00AE28BD"/>
    <w:rsid w:val="00AE2DBA"/>
    <w:rsid w:val="00AE3661"/>
    <w:rsid w:val="00AE3D49"/>
    <w:rsid w:val="00AE3FB6"/>
    <w:rsid w:val="00AE3FFD"/>
    <w:rsid w:val="00AE5455"/>
    <w:rsid w:val="00AE592A"/>
    <w:rsid w:val="00AE5A43"/>
    <w:rsid w:val="00AE60FD"/>
    <w:rsid w:val="00AE622D"/>
    <w:rsid w:val="00AE625B"/>
    <w:rsid w:val="00AE6412"/>
    <w:rsid w:val="00AE65F2"/>
    <w:rsid w:val="00AE6BA8"/>
    <w:rsid w:val="00AE7E1B"/>
    <w:rsid w:val="00AF0146"/>
    <w:rsid w:val="00AF0183"/>
    <w:rsid w:val="00AF022B"/>
    <w:rsid w:val="00AF0820"/>
    <w:rsid w:val="00AF0BE8"/>
    <w:rsid w:val="00AF1028"/>
    <w:rsid w:val="00AF1248"/>
    <w:rsid w:val="00AF134B"/>
    <w:rsid w:val="00AF153D"/>
    <w:rsid w:val="00AF16B7"/>
    <w:rsid w:val="00AF1707"/>
    <w:rsid w:val="00AF2142"/>
    <w:rsid w:val="00AF254E"/>
    <w:rsid w:val="00AF2E4C"/>
    <w:rsid w:val="00AF30B9"/>
    <w:rsid w:val="00AF32CA"/>
    <w:rsid w:val="00AF3835"/>
    <w:rsid w:val="00AF38DC"/>
    <w:rsid w:val="00AF3A4B"/>
    <w:rsid w:val="00AF3D5F"/>
    <w:rsid w:val="00AF3DA1"/>
    <w:rsid w:val="00AF4277"/>
    <w:rsid w:val="00AF44D2"/>
    <w:rsid w:val="00AF47DB"/>
    <w:rsid w:val="00AF4B5F"/>
    <w:rsid w:val="00AF4E42"/>
    <w:rsid w:val="00AF4EB7"/>
    <w:rsid w:val="00AF539E"/>
    <w:rsid w:val="00AF5435"/>
    <w:rsid w:val="00AF5B9F"/>
    <w:rsid w:val="00AF63E6"/>
    <w:rsid w:val="00AF66FC"/>
    <w:rsid w:val="00AF6BE3"/>
    <w:rsid w:val="00AF75D3"/>
    <w:rsid w:val="00AF7807"/>
    <w:rsid w:val="00AF7903"/>
    <w:rsid w:val="00AF7FFD"/>
    <w:rsid w:val="00B00484"/>
    <w:rsid w:val="00B0066A"/>
    <w:rsid w:val="00B00A3E"/>
    <w:rsid w:val="00B01330"/>
    <w:rsid w:val="00B01BDD"/>
    <w:rsid w:val="00B0209D"/>
    <w:rsid w:val="00B02466"/>
    <w:rsid w:val="00B026B7"/>
    <w:rsid w:val="00B026CE"/>
    <w:rsid w:val="00B029A4"/>
    <w:rsid w:val="00B03387"/>
    <w:rsid w:val="00B037FE"/>
    <w:rsid w:val="00B03C65"/>
    <w:rsid w:val="00B03C82"/>
    <w:rsid w:val="00B03CDB"/>
    <w:rsid w:val="00B0410D"/>
    <w:rsid w:val="00B041BA"/>
    <w:rsid w:val="00B042FD"/>
    <w:rsid w:val="00B048B1"/>
    <w:rsid w:val="00B04997"/>
    <w:rsid w:val="00B051FF"/>
    <w:rsid w:val="00B05845"/>
    <w:rsid w:val="00B058D1"/>
    <w:rsid w:val="00B05995"/>
    <w:rsid w:val="00B06320"/>
    <w:rsid w:val="00B06463"/>
    <w:rsid w:val="00B06473"/>
    <w:rsid w:val="00B0658C"/>
    <w:rsid w:val="00B06704"/>
    <w:rsid w:val="00B067E8"/>
    <w:rsid w:val="00B06F85"/>
    <w:rsid w:val="00B07421"/>
    <w:rsid w:val="00B076ED"/>
    <w:rsid w:val="00B1039A"/>
    <w:rsid w:val="00B10838"/>
    <w:rsid w:val="00B10C88"/>
    <w:rsid w:val="00B10E60"/>
    <w:rsid w:val="00B1137B"/>
    <w:rsid w:val="00B1179E"/>
    <w:rsid w:val="00B11C45"/>
    <w:rsid w:val="00B11D7F"/>
    <w:rsid w:val="00B11EC0"/>
    <w:rsid w:val="00B121A6"/>
    <w:rsid w:val="00B124DB"/>
    <w:rsid w:val="00B12649"/>
    <w:rsid w:val="00B12830"/>
    <w:rsid w:val="00B12897"/>
    <w:rsid w:val="00B12EB4"/>
    <w:rsid w:val="00B12EC2"/>
    <w:rsid w:val="00B12F0E"/>
    <w:rsid w:val="00B12FB7"/>
    <w:rsid w:val="00B130A9"/>
    <w:rsid w:val="00B13609"/>
    <w:rsid w:val="00B1375B"/>
    <w:rsid w:val="00B13B6F"/>
    <w:rsid w:val="00B13D85"/>
    <w:rsid w:val="00B141C6"/>
    <w:rsid w:val="00B142A1"/>
    <w:rsid w:val="00B144E0"/>
    <w:rsid w:val="00B14581"/>
    <w:rsid w:val="00B148C8"/>
    <w:rsid w:val="00B14A60"/>
    <w:rsid w:val="00B14E31"/>
    <w:rsid w:val="00B14E39"/>
    <w:rsid w:val="00B155AC"/>
    <w:rsid w:val="00B1561A"/>
    <w:rsid w:val="00B157E6"/>
    <w:rsid w:val="00B1584D"/>
    <w:rsid w:val="00B15E55"/>
    <w:rsid w:val="00B160FF"/>
    <w:rsid w:val="00B17E4E"/>
    <w:rsid w:val="00B17EB2"/>
    <w:rsid w:val="00B17F36"/>
    <w:rsid w:val="00B20235"/>
    <w:rsid w:val="00B20281"/>
    <w:rsid w:val="00B205B2"/>
    <w:rsid w:val="00B2072C"/>
    <w:rsid w:val="00B20D89"/>
    <w:rsid w:val="00B20EBC"/>
    <w:rsid w:val="00B20F3D"/>
    <w:rsid w:val="00B20FD3"/>
    <w:rsid w:val="00B21334"/>
    <w:rsid w:val="00B216C4"/>
    <w:rsid w:val="00B216EA"/>
    <w:rsid w:val="00B21D01"/>
    <w:rsid w:val="00B21E37"/>
    <w:rsid w:val="00B2226E"/>
    <w:rsid w:val="00B2231D"/>
    <w:rsid w:val="00B223A5"/>
    <w:rsid w:val="00B22A73"/>
    <w:rsid w:val="00B2362A"/>
    <w:rsid w:val="00B2375A"/>
    <w:rsid w:val="00B23827"/>
    <w:rsid w:val="00B23C2A"/>
    <w:rsid w:val="00B23DFD"/>
    <w:rsid w:val="00B2429C"/>
    <w:rsid w:val="00B247A1"/>
    <w:rsid w:val="00B24EEB"/>
    <w:rsid w:val="00B24F1F"/>
    <w:rsid w:val="00B25231"/>
    <w:rsid w:val="00B25AFE"/>
    <w:rsid w:val="00B26411"/>
    <w:rsid w:val="00B269C2"/>
    <w:rsid w:val="00B26F1D"/>
    <w:rsid w:val="00B270D8"/>
    <w:rsid w:val="00B27B69"/>
    <w:rsid w:val="00B30737"/>
    <w:rsid w:val="00B309B1"/>
    <w:rsid w:val="00B30A93"/>
    <w:rsid w:val="00B30B99"/>
    <w:rsid w:val="00B30C52"/>
    <w:rsid w:val="00B30CD1"/>
    <w:rsid w:val="00B30E9D"/>
    <w:rsid w:val="00B30EF6"/>
    <w:rsid w:val="00B31019"/>
    <w:rsid w:val="00B31898"/>
    <w:rsid w:val="00B31F06"/>
    <w:rsid w:val="00B32531"/>
    <w:rsid w:val="00B32A1F"/>
    <w:rsid w:val="00B32D47"/>
    <w:rsid w:val="00B32F06"/>
    <w:rsid w:val="00B331FB"/>
    <w:rsid w:val="00B33325"/>
    <w:rsid w:val="00B337FE"/>
    <w:rsid w:val="00B339BF"/>
    <w:rsid w:val="00B33A2D"/>
    <w:rsid w:val="00B346E9"/>
    <w:rsid w:val="00B34A21"/>
    <w:rsid w:val="00B34B24"/>
    <w:rsid w:val="00B34BD0"/>
    <w:rsid w:val="00B34CF1"/>
    <w:rsid w:val="00B34F8C"/>
    <w:rsid w:val="00B3514F"/>
    <w:rsid w:val="00B35150"/>
    <w:rsid w:val="00B3524B"/>
    <w:rsid w:val="00B352A5"/>
    <w:rsid w:val="00B353B6"/>
    <w:rsid w:val="00B3576E"/>
    <w:rsid w:val="00B35B72"/>
    <w:rsid w:val="00B35C51"/>
    <w:rsid w:val="00B36680"/>
    <w:rsid w:val="00B3723A"/>
    <w:rsid w:val="00B37276"/>
    <w:rsid w:val="00B377EA"/>
    <w:rsid w:val="00B37813"/>
    <w:rsid w:val="00B37E60"/>
    <w:rsid w:val="00B37FF1"/>
    <w:rsid w:val="00B40402"/>
    <w:rsid w:val="00B404BD"/>
    <w:rsid w:val="00B40892"/>
    <w:rsid w:val="00B40D9B"/>
    <w:rsid w:val="00B40F67"/>
    <w:rsid w:val="00B41007"/>
    <w:rsid w:val="00B410C1"/>
    <w:rsid w:val="00B4148B"/>
    <w:rsid w:val="00B41AD1"/>
    <w:rsid w:val="00B41F94"/>
    <w:rsid w:val="00B42B75"/>
    <w:rsid w:val="00B42E5E"/>
    <w:rsid w:val="00B430C7"/>
    <w:rsid w:val="00B431E1"/>
    <w:rsid w:val="00B43536"/>
    <w:rsid w:val="00B43664"/>
    <w:rsid w:val="00B438F4"/>
    <w:rsid w:val="00B43C6A"/>
    <w:rsid w:val="00B43C6D"/>
    <w:rsid w:val="00B43D3B"/>
    <w:rsid w:val="00B43DE3"/>
    <w:rsid w:val="00B44072"/>
    <w:rsid w:val="00B4448D"/>
    <w:rsid w:val="00B448B0"/>
    <w:rsid w:val="00B44B18"/>
    <w:rsid w:val="00B44B26"/>
    <w:rsid w:val="00B44C6A"/>
    <w:rsid w:val="00B44CD5"/>
    <w:rsid w:val="00B44ED4"/>
    <w:rsid w:val="00B44F07"/>
    <w:rsid w:val="00B4502E"/>
    <w:rsid w:val="00B45577"/>
    <w:rsid w:val="00B459E9"/>
    <w:rsid w:val="00B45C00"/>
    <w:rsid w:val="00B45F17"/>
    <w:rsid w:val="00B46A14"/>
    <w:rsid w:val="00B46B98"/>
    <w:rsid w:val="00B4741F"/>
    <w:rsid w:val="00B4798C"/>
    <w:rsid w:val="00B47B39"/>
    <w:rsid w:val="00B47B6D"/>
    <w:rsid w:val="00B47BFA"/>
    <w:rsid w:val="00B47C2A"/>
    <w:rsid w:val="00B47CD5"/>
    <w:rsid w:val="00B5020B"/>
    <w:rsid w:val="00B506A6"/>
    <w:rsid w:val="00B50E74"/>
    <w:rsid w:val="00B510A7"/>
    <w:rsid w:val="00B51187"/>
    <w:rsid w:val="00B513E1"/>
    <w:rsid w:val="00B51AAD"/>
    <w:rsid w:val="00B52877"/>
    <w:rsid w:val="00B529D7"/>
    <w:rsid w:val="00B53143"/>
    <w:rsid w:val="00B536BA"/>
    <w:rsid w:val="00B53CF6"/>
    <w:rsid w:val="00B54180"/>
    <w:rsid w:val="00B5424B"/>
    <w:rsid w:val="00B543D2"/>
    <w:rsid w:val="00B5447A"/>
    <w:rsid w:val="00B55B30"/>
    <w:rsid w:val="00B55B6A"/>
    <w:rsid w:val="00B55D33"/>
    <w:rsid w:val="00B56141"/>
    <w:rsid w:val="00B56541"/>
    <w:rsid w:val="00B56646"/>
    <w:rsid w:val="00B567EF"/>
    <w:rsid w:val="00B572D8"/>
    <w:rsid w:val="00B57974"/>
    <w:rsid w:val="00B57F48"/>
    <w:rsid w:val="00B6080A"/>
    <w:rsid w:val="00B61ADB"/>
    <w:rsid w:val="00B61B03"/>
    <w:rsid w:val="00B61D51"/>
    <w:rsid w:val="00B61DDB"/>
    <w:rsid w:val="00B62243"/>
    <w:rsid w:val="00B62759"/>
    <w:rsid w:val="00B628C8"/>
    <w:rsid w:val="00B62BAA"/>
    <w:rsid w:val="00B62D23"/>
    <w:rsid w:val="00B62D62"/>
    <w:rsid w:val="00B62FD2"/>
    <w:rsid w:val="00B634B3"/>
    <w:rsid w:val="00B637D9"/>
    <w:rsid w:val="00B6390F"/>
    <w:rsid w:val="00B63A3C"/>
    <w:rsid w:val="00B63CA9"/>
    <w:rsid w:val="00B63CBB"/>
    <w:rsid w:val="00B647D1"/>
    <w:rsid w:val="00B64C9B"/>
    <w:rsid w:val="00B657EE"/>
    <w:rsid w:val="00B65BB0"/>
    <w:rsid w:val="00B662B8"/>
    <w:rsid w:val="00B67235"/>
    <w:rsid w:val="00B673DB"/>
    <w:rsid w:val="00B6745F"/>
    <w:rsid w:val="00B676D1"/>
    <w:rsid w:val="00B6775E"/>
    <w:rsid w:val="00B6778F"/>
    <w:rsid w:val="00B67B8C"/>
    <w:rsid w:val="00B67F45"/>
    <w:rsid w:val="00B703F6"/>
    <w:rsid w:val="00B70450"/>
    <w:rsid w:val="00B7048D"/>
    <w:rsid w:val="00B70648"/>
    <w:rsid w:val="00B710B7"/>
    <w:rsid w:val="00B71116"/>
    <w:rsid w:val="00B714C8"/>
    <w:rsid w:val="00B715C0"/>
    <w:rsid w:val="00B71924"/>
    <w:rsid w:val="00B71B15"/>
    <w:rsid w:val="00B72319"/>
    <w:rsid w:val="00B7286C"/>
    <w:rsid w:val="00B72870"/>
    <w:rsid w:val="00B72B82"/>
    <w:rsid w:val="00B72BE9"/>
    <w:rsid w:val="00B72EC8"/>
    <w:rsid w:val="00B7351B"/>
    <w:rsid w:val="00B738A6"/>
    <w:rsid w:val="00B73908"/>
    <w:rsid w:val="00B739D2"/>
    <w:rsid w:val="00B73BF5"/>
    <w:rsid w:val="00B73CA3"/>
    <w:rsid w:val="00B7402B"/>
    <w:rsid w:val="00B740EF"/>
    <w:rsid w:val="00B7476D"/>
    <w:rsid w:val="00B74A77"/>
    <w:rsid w:val="00B758AA"/>
    <w:rsid w:val="00B76068"/>
    <w:rsid w:val="00B762F7"/>
    <w:rsid w:val="00B763ED"/>
    <w:rsid w:val="00B774B2"/>
    <w:rsid w:val="00B77696"/>
    <w:rsid w:val="00B776B8"/>
    <w:rsid w:val="00B7771A"/>
    <w:rsid w:val="00B77C1D"/>
    <w:rsid w:val="00B77C3E"/>
    <w:rsid w:val="00B77C69"/>
    <w:rsid w:val="00B77DCB"/>
    <w:rsid w:val="00B77FD4"/>
    <w:rsid w:val="00B80F3F"/>
    <w:rsid w:val="00B813D1"/>
    <w:rsid w:val="00B813E8"/>
    <w:rsid w:val="00B8173B"/>
    <w:rsid w:val="00B817A8"/>
    <w:rsid w:val="00B81BAC"/>
    <w:rsid w:val="00B81E16"/>
    <w:rsid w:val="00B81EA3"/>
    <w:rsid w:val="00B81EA8"/>
    <w:rsid w:val="00B824AA"/>
    <w:rsid w:val="00B82788"/>
    <w:rsid w:val="00B82D5E"/>
    <w:rsid w:val="00B8322A"/>
    <w:rsid w:val="00B83257"/>
    <w:rsid w:val="00B832CC"/>
    <w:rsid w:val="00B84376"/>
    <w:rsid w:val="00B848FD"/>
    <w:rsid w:val="00B8503F"/>
    <w:rsid w:val="00B85414"/>
    <w:rsid w:val="00B85868"/>
    <w:rsid w:val="00B86BBB"/>
    <w:rsid w:val="00B876C0"/>
    <w:rsid w:val="00B90062"/>
    <w:rsid w:val="00B900C9"/>
    <w:rsid w:val="00B9016C"/>
    <w:rsid w:val="00B902ED"/>
    <w:rsid w:val="00B907C1"/>
    <w:rsid w:val="00B90BF6"/>
    <w:rsid w:val="00B9104B"/>
    <w:rsid w:val="00B91509"/>
    <w:rsid w:val="00B91802"/>
    <w:rsid w:val="00B919A9"/>
    <w:rsid w:val="00B91FBE"/>
    <w:rsid w:val="00B9208C"/>
    <w:rsid w:val="00B9258C"/>
    <w:rsid w:val="00B92B35"/>
    <w:rsid w:val="00B92CA9"/>
    <w:rsid w:val="00B93AF1"/>
    <w:rsid w:val="00B93E24"/>
    <w:rsid w:val="00B9435B"/>
    <w:rsid w:val="00B94838"/>
    <w:rsid w:val="00B94B25"/>
    <w:rsid w:val="00B94F56"/>
    <w:rsid w:val="00B94F91"/>
    <w:rsid w:val="00B950CD"/>
    <w:rsid w:val="00B9690C"/>
    <w:rsid w:val="00B974B4"/>
    <w:rsid w:val="00B975C0"/>
    <w:rsid w:val="00B977A6"/>
    <w:rsid w:val="00B977C7"/>
    <w:rsid w:val="00B97849"/>
    <w:rsid w:val="00B97F23"/>
    <w:rsid w:val="00BA0154"/>
    <w:rsid w:val="00BA0CCC"/>
    <w:rsid w:val="00BA11B7"/>
    <w:rsid w:val="00BA196C"/>
    <w:rsid w:val="00BA1983"/>
    <w:rsid w:val="00BA1F00"/>
    <w:rsid w:val="00BA20BB"/>
    <w:rsid w:val="00BA215D"/>
    <w:rsid w:val="00BA2384"/>
    <w:rsid w:val="00BA3019"/>
    <w:rsid w:val="00BA3312"/>
    <w:rsid w:val="00BA34C4"/>
    <w:rsid w:val="00BA3D96"/>
    <w:rsid w:val="00BA411A"/>
    <w:rsid w:val="00BA41F0"/>
    <w:rsid w:val="00BA445D"/>
    <w:rsid w:val="00BA460A"/>
    <w:rsid w:val="00BA4728"/>
    <w:rsid w:val="00BA486C"/>
    <w:rsid w:val="00BA4C1B"/>
    <w:rsid w:val="00BA4F2C"/>
    <w:rsid w:val="00BA5399"/>
    <w:rsid w:val="00BA59B2"/>
    <w:rsid w:val="00BA6164"/>
    <w:rsid w:val="00BA6846"/>
    <w:rsid w:val="00BA6EA2"/>
    <w:rsid w:val="00BA72C5"/>
    <w:rsid w:val="00BA76EB"/>
    <w:rsid w:val="00BA76F4"/>
    <w:rsid w:val="00BA7729"/>
    <w:rsid w:val="00BA7813"/>
    <w:rsid w:val="00BA7861"/>
    <w:rsid w:val="00BA791C"/>
    <w:rsid w:val="00BA7DB8"/>
    <w:rsid w:val="00BA7EC5"/>
    <w:rsid w:val="00BA7F5F"/>
    <w:rsid w:val="00BB005F"/>
    <w:rsid w:val="00BB01CC"/>
    <w:rsid w:val="00BB02BA"/>
    <w:rsid w:val="00BB0A3D"/>
    <w:rsid w:val="00BB0A8D"/>
    <w:rsid w:val="00BB0B32"/>
    <w:rsid w:val="00BB0F09"/>
    <w:rsid w:val="00BB1017"/>
    <w:rsid w:val="00BB1274"/>
    <w:rsid w:val="00BB127B"/>
    <w:rsid w:val="00BB12B8"/>
    <w:rsid w:val="00BB17FF"/>
    <w:rsid w:val="00BB2299"/>
    <w:rsid w:val="00BB2337"/>
    <w:rsid w:val="00BB30EB"/>
    <w:rsid w:val="00BB33E4"/>
    <w:rsid w:val="00BB3451"/>
    <w:rsid w:val="00BB381B"/>
    <w:rsid w:val="00BB38C3"/>
    <w:rsid w:val="00BB3DE2"/>
    <w:rsid w:val="00BB4278"/>
    <w:rsid w:val="00BB44E0"/>
    <w:rsid w:val="00BB45DA"/>
    <w:rsid w:val="00BB4C4A"/>
    <w:rsid w:val="00BB5E3E"/>
    <w:rsid w:val="00BB5FEF"/>
    <w:rsid w:val="00BB6625"/>
    <w:rsid w:val="00BB67DA"/>
    <w:rsid w:val="00BB685F"/>
    <w:rsid w:val="00BB6E5F"/>
    <w:rsid w:val="00BB6FF8"/>
    <w:rsid w:val="00BB7080"/>
    <w:rsid w:val="00BB758C"/>
    <w:rsid w:val="00BB75CC"/>
    <w:rsid w:val="00BB7651"/>
    <w:rsid w:val="00BB790E"/>
    <w:rsid w:val="00BC0313"/>
    <w:rsid w:val="00BC0428"/>
    <w:rsid w:val="00BC062D"/>
    <w:rsid w:val="00BC0C05"/>
    <w:rsid w:val="00BC0F8F"/>
    <w:rsid w:val="00BC106C"/>
    <w:rsid w:val="00BC11DB"/>
    <w:rsid w:val="00BC1286"/>
    <w:rsid w:val="00BC1518"/>
    <w:rsid w:val="00BC15DD"/>
    <w:rsid w:val="00BC16AE"/>
    <w:rsid w:val="00BC1A51"/>
    <w:rsid w:val="00BC251C"/>
    <w:rsid w:val="00BC2EF3"/>
    <w:rsid w:val="00BC2FDC"/>
    <w:rsid w:val="00BC30F3"/>
    <w:rsid w:val="00BC3210"/>
    <w:rsid w:val="00BC39D7"/>
    <w:rsid w:val="00BC39F7"/>
    <w:rsid w:val="00BC3F23"/>
    <w:rsid w:val="00BC4977"/>
    <w:rsid w:val="00BC4B74"/>
    <w:rsid w:val="00BC4C8B"/>
    <w:rsid w:val="00BC4CBE"/>
    <w:rsid w:val="00BC54CA"/>
    <w:rsid w:val="00BC54FD"/>
    <w:rsid w:val="00BC5E87"/>
    <w:rsid w:val="00BC61D8"/>
    <w:rsid w:val="00BC65FD"/>
    <w:rsid w:val="00BC6705"/>
    <w:rsid w:val="00BC68FD"/>
    <w:rsid w:val="00BC6A8C"/>
    <w:rsid w:val="00BC7014"/>
    <w:rsid w:val="00BC79E0"/>
    <w:rsid w:val="00BC7ACF"/>
    <w:rsid w:val="00BC7B36"/>
    <w:rsid w:val="00BD012F"/>
    <w:rsid w:val="00BD0140"/>
    <w:rsid w:val="00BD0507"/>
    <w:rsid w:val="00BD075C"/>
    <w:rsid w:val="00BD07A1"/>
    <w:rsid w:val="00BD0A7A"/>
    <w:rsid w:val="00BD0B11"/>
    <w:rsid w:val="00BD0B47"/>
    <w:rsid w:val="00BD0BB7"/>
    <w:rsid w:val="00BD1095"/>
    <w:rsid w:val="00BD1DE1"/>
    <w:rsid w:val="00BD2076"/>
    <w:rsid w:val="00BD27AB"/>
    <w:rsid w:val="00BD2813"/>
    <w:rsid w:val="00BD2A1B"/>
    <w:rsid w:val="00BD2FF4"/>
    <w:rsid w:val="00BD31D9"/>
    <w:rsid w:val="00BD366A"/>
    <w:rsid w:val="00BD3CA0"/>
    <w:rsid w:val="00BD3E7D"/>
    <w:rsid w:val="00BD4401"/>
    <w:rsid w:val="00BD4A77"/>
    <w:rsid w:val="00BD4D75"/>
    <w:rsid w:val="00BD4ED4"/>
    <w:rsid w:val="00BD507F"/>
    <w:rsid w:val="00BD5118"/>
    <w:rsid w:val="00BD54C7"/>
    <w:rsid w:val="00BD56DA"/>
    <w:rsid w:val="00BD635F"/>
    <w:rsid w:val="00BD6371"/>
    <w:rsid w:val="00BD64CA"/>
    <w:rsid w:val="00BD688C"/>
    <w:rsid w:val="00BD69C0"/>
    <w:rsid w:val="00BD71C7"/>
    <w:rsid w:val="00BD740A"/>
    <w:rsid w:val="00BD7742"/>
    <w:rsid w:val="00BD7A07"/>
    <w:rsid w:val="00BD7B61"/>
    <w:rsid w:val="00BD7BB1"/>
    <w:rsid w:val="00BD7C27"/>
    <w:rsid w:val="00BE039C"/>
    <w:rsid w:val="00BE0554"/>
    <w:rsid w:val="00BE146D"/>
    <w:rsid w:val="00BE1573"/>
    <w:rsid w:val="00BE19B3"/>
    <w:rsid w:val="00BE1D84"/>
    <w:rsid w:val="00BE1E1A"/>
    <w:rsid w:val="00BE1E6B"/>
    <w:rsid w:val="00BE1F62"/>
    <w:rsid w:val="00BE2217"/>
    <w:rsid w:val="00BE23F6"/>
    <w:rsid w:val="00BE2415"/>
    <w:rsid w:val="00BE24B1"/>
    <w:rsid w:val="00BE27AC"/>
    <w:rsid w:val="00BE30EA"/>
    <w:rsid w:val="00BE36E5"/>
    <w:rsid w:val="00BE376B"/>
    <w:rsid w:val="00BE390D"/>
    <w:rsid w:val="00BE3D31"/>
    <w:rsid w:val="00BE3FD8"/>
    <w:rsid w:val="00BE4368"/>
    <w:rsid w:val="00BE46A7"/>
    <w:rsid w:val="00BE4BD4"/>
    <w:rsid w:val="00BE5196"/>
    <w:rsid w:val="00BE5326"/>
    <w:rsid w:val="00BE5741"/>
    <w:rsid w:val="00BE6680"/>
    <w:rsid w:val="00BE6DC7"/>
    <w:rsid w:val="00BE6F60"/>
    <w:rsid w:val="00BE70FA"/>
    <w:rsid w:val="00BE7125"/>
    <w:rsid w:val="00BE7173"/>
    <w:rsid w:val="00BE721F"/>
    <w:rsid w:val="00BE753B"/>
    <w:rsid w:val="00BE7599"/>
    <w:rsid w:val="00BE799A"/>
    <w:rsid w:val="00BE7F5C"/>
    <w:rsid w:val="00BF05F1"/>
    <w:rsid w:val="00BF0D6B"/>
    <w:rsid w:val="00BF0F82"/>
    <w:rsid w:val="00BF1C94"/>
    <w:rsid w:val="00BF1E40"/>
    <w:rsid w:val="00BF2D4A"/>
    <w:rsid w:val="00BF2E59"/>
    <w:rsid w:val="00BF2FC2"/>
    <w:rsid w:val="00BF334D"/>
    <w:rsid w:val="00BF397C"/>
    <w:rsid w:val="00BF40DC"/>
    <w:rsid w:val="00BF4474"/>
    <w:rsid w:val="00BF460F"/>
    <w:rsid w:val="00BF4AE3"/>
    <w:rsid w:val="00BF4B8E"/>
    <w:rsid w:val="00BF502C"/>
    <w:rsid w:val="00BF51AB"/>
    <w:rsid w:val="00BF51C2"/>
    <w:rsid w:val="00BF5309"/>
    <w:rsid w:val="00BF549F"/>
    <w:rsid w:val="00BF54A6"/>
    <w:rsid w:val="00BF5AD8"/>
    <w:rsid w:val="00BF5B0C"/>
    <w:rsid w:val="00BF5E06"/>
    <w:rsid w:val="00BF607D"/>
    <w:rsid w:val="00BF60FD"/>
    <w:rsid w:val="00BF6190"/>
    <w:rsid w:val="00BF6315"/>
    <w:rsid w:val="00BF638E"/>
    <w:rsid w:val="00BF68F6"/>
    <w:rsid w:val="00BF6C41"/>
    <w:rsid w:val="00BF6D9D"/>
    <w:rsid w:val="00BF72BE"/>
    <w:rsid w:val="00BF73B3"/>
    <w:rsid w:val="00C00694"/>
    <w:rsid w:val="00C00771"/>
    <w:rsid w:val="00C012E2"/>
    <w:rsid w:val="00C0171B"/>
    <w:rsid w:val="00C01A2D"/>
    <w:rsid w:val="00C01BD0"/>
    <w:rsid w:val="00C01DA1"/>
    <w:rsid w:val="00C01EFC"/>
    <w:rsid w:val="00C0213A"/>
    <w:rsid w:val="00C02147"/>
    <w:rsid w:val="00C02365"/>
    <w:rsid w:val="00C02419"/>
    <w:rsid w:val="00C02605"/>
    <w:rsid w:val="00C02746"/>
    <w:rsid w:val="00C027AE"/>
    <w:rsid w:val="00C02CA6"/>
    <w:rsid w:val="00C031F0"/>
    <w:rsid w:val="00C03215"/>
    <w:rsid w:val="00C032BA"/>
    <w:rsid w:val="00C03362"/>
    <w:rsid w:val="00C033B6"/>
    <w:rsid w:val="00C0375F"/>
    <w:rsid w:val="00C03A86"/>
    <w:rsid w:val="00C03D0E"/>
    <w:rsid w:val="00C03E17"/>
    <w:rsid w:val="00C03E1B"/>
    <w:rsid w:val="00C04C1E"/>
    <w:rsid w:val="00C0505F"/>
    <w:rsid w:val="00C05B8E"/>
    <w:rsid w:val="00C06060"/>
    <w:rsid w:val="00C063D8"/>
    <w:rsid w:val="00C06755"/>
    <w:rsid w:val="00C069DD"/>
    <w:rsid w:val="00C071E4"/>
    <w:rsid w:val="00C07346"/>
    <w:rsid w:val="00C073FB"/>
    <w:rsid w:val="00C074BA"/>
    <w:rsid w:val="00C07DA1"/>
    <w:rsid w:val="00C1007C"/>
    <w:rsid w:val="00C10223"/>
    <w:rsid w:val="00C109BE"/>
    <w:rsid w:val="00C10C1E"/>
    <w:rsid w:val="00C10D0E"/>
    <w:rsid w:val="00C10F58"/>
    <w:rsid w:val="00C1212E"/>
    <w:rsid w:val="00C1238E"/>
    <w:rsid w:val="00C12959"/>
    <w:rsid w:val="00C12AE9"/>
    <w:rsid w:val="00C12DD6"/>
    <w:rsid w:val="00C13EB9"/>
    <w:rsid w:val="00C13FE4"/>
    <w:rsid w:val="00C14010"/>
    <w:rsid w:val="00C140D8"/>
    <w:rsid w:val="00C144A7"/>
    <w:rsid w:val="00C15013"/>
    <w:rsid w:val="00C1548C"/>
    <w:rsid w:val="00C155EE"/>
    <w:rsid w:val="00C15771"/>
    <w:rsid w:val="00C15B04"/>
    <w:rsid w:val="00C15C7C"/>
    <w:rsid w:val="00C16658"/>
    <w:rsid w:val="00C16C28"/>
    <w:rsid w:val="00C16E53"/>
    <w:rsid w:val="00C16EAE"/>
    <w:rsid w:val="00C17261"/>
    <w:rsid w:val="00C202FB"/>
    <w:rsid w:val="00C20645"/>
    <w:rsid w:val="00C2118C"/>
    <w:rsid w:val="00C2162F"/>
    <w:rsid w:val="00C21662"/>
    <w:rsid w:val="00C2173E"/>
    <w:rsid w:val="00C21B1A"/>
    <w:rsid w:val="00C21D2D"/>
    <w:rsid w:val="00C21EE4"/>
    <w:rsid w:val="00C221E1"/>
    <w:rsid w:val="00C22504"/>
    <w:rsid w:val="00C22C85"/>
    <w:rsid w:val="00C23990"/>
    <w:rsid w:val="00C2490B"/>
    <w:rsid w:val="00C25229"/>
    <w:rsid w:val="00C2566E"/>
    <w:rsid w:val="00C256DF"/>
    <w:rsid w:val="00C25B36"/>
    <w:rsid w:val="00C27021"/>
    <w:rsid w:val="00C27382"/>
    <w:rsid w:val="00C27AE6"/>
    <w:rsid w:val="00C30356"/>
    <w:rsid w:val="00C303A4"/>
    <w:rsid w:val="00C3076A"/>
    <w:rsid w:val="00C309B2"/>
    <w:rsid w:val="00C30E71"/>
    <w:rsid w:val="00C31384"/>
    <w:rsid w:val="00C3301E"/>
    <w:rsid w:val="00C33F2F"/>
    <w:rsid w:val="00C34008"/>
    <w:rsid w:val="00C3431C"/>
    <w:rsid w:val="00C34634"/>
    <w:rsid w:val="00C34C3C"/>
    <w:rsid w:val="00C34E91"/>
    <w:rsid w:val="00C36012"/>
    <w:rsid w:val="00C36350"/>
    <w:rsid w:val="00C3641A"/>
    <w:rsid w:val="00C3667D"/>
    <w:rsid w:val="00C37915"/>
    <w:rsid w:val="00C37CAA"/>
    <w:rsid w:val="00C37F6F"/>
    <w:rsid w:val="00C400E7"/>
    <w:rsid w:val="00C4029B"/>
    <w:rsid w:val="00C4050F"/>
    <w:rsid w:val="00C40B4F"/>
    <w:rsid w:val="00C40EAA"/>
    <w:rsid w:val="00C41216"/>
    <w:rsid w:val="00C41479"/>
    <w:rsid w:val="00C4163A"/>
    <w:rsid w:val="00C41BA8"/>
    <w:rsid w:val="00C41BE1"/>
    <w:rsid w:val="00C4217B"/>
    <w:rsid w:val="00C42351"/>
    <w:rsid w:val="00C42CB4"/>
    <w:rsid w:val="00C440FD"/>
    <w:rsid w:val="00C44A95"/>
    <w:rsid w:val="00C4519B"/>
    <w:rsid w:val="00C456B7"/>
    <w:rsid w:val="00C45870"/>
    <w:rsid w:val="00C45C6C"/>
    <w:rsid w:val="00C45FB1"/>
    <w:rsid w:val="00C46093"/>
    <w:rsid w:val="00C461C5"/>
    <w:rsid w:val="00C4628C"/>
    <w:rsid w:val="00C46430"/>
    <w:rsid w:val="00C46C6B"/>
    <w:rsid w:val="00C4706E"/>
    <w:rsid w:val="00C47248"/>
    <w:rsid w:val="00C47742"/>
    <w:rsid w:val="00C50B8B"/>
    <w:rsid w:val="00C50D0E"/>
    <w:rsid w:val="00C50D12"/>
    <w:rsid w:val="00C50D2A"/>
    <w:rsid w:val="00C51207"/>
    <w:rsid w:val="00C51909"/>
    <w:rsid w:val="00C51DA5"/>
    <w:rsid w:val="00C51DD8"/>
    <w:rsid w:val="00C51F0B"/>
    <w:rsid w:val="00C52110"/>
    <w:rsid w:val="00C5240A"/>
    <w:rsid w:val="00C52586"/>
    <w:rsid w:val="00C529B5"/>
    <w:rsid w:val="00C52BB4"/>
    <w:rsid w:val="00C52E72"/>
    <w:rsid w:val="00C530DF"/>
    <w:rsid w:val="00C531C5"/>
    <w:rsid w:val="00C533A7"/>
    <w:rsid w:val="00C537FF"/>
    <w:rsid w:val="00C53B97"/>
    <w:rsid w:val="00C53F78"/>
    <w:rsid w:val="00C5435D"/>
    <w:rsid w:val="00C54727"/>
    <w:rsid w:val="00C54B75"/>
    <w:rsid w:val="00C54FDD"/>
    <w:rsid w:val="00C5556E"/>
    <w:rsid w:val="00C55863"/>
    <w:rsid w:val="00C5592E"/>
    <w:rsid w:val="00C56A31"/>
    <w:rsid w:val="00C56DBB"/>
    <w:rsid w:val="00C56F4D"/>
    <w:rsid w:val="00C56FC1"/>
    <w:rsid w:val="00C574EB"/>
    <w:rsid w:val="00C576EF"/>
    <w:rsid w:val="00C57B1B"/>
    <w:rsid w:val="00C57B4F"/>
    <w:rsid w:val="00C57CBC"/>
    <w:rsid w:val="00C57D9A"/>
    <w:rsid w:val="00C60117"/>
    <w:rsid w:val="00C6068F"/>
    <w:rsid w:val="00C606C9"/>
    <w:rsid w:val="00C60BF9"/>
    <w:rsid w:val="00C610EB"/>
    <w:rsid w:val="00C61113"/>
    <w:rsid w:val="00C61278"/>
    <w:rsid w:val="00C61B84"/>
    <w:rsid w:val="00C61C53"/>
    <w:rsid w:val="00C61CEF"/>
    <w:rsid w:val="00C61F81"/>
    <w:rsid w:val="00C62406"/>
    <w:rsid w:val="00C62776"/>
    <w:rsid w:val="00C62792"/>
    <w:rsid w:val="00C62858"/>
    <w:rsid w:val="00C62AFB"/>
    <w:rsid w:val="00C62B70"/>
    <w:rsid w:val="00C63488"/>
    <w:rsid w:val="00C64054"/>
    <w:rsid w:val="00C642CC"/>
    <w:rsid w:val="00C64402"/>
    <w:rsid w:val="00C64900"/>
    <w:rsid w:val="00C64AB9"/>
    <w:rsid w:val="00C65767"/>
    <w:rsid w:val="00C65AFF"/>
    <w:rsid w:val="00C65F1B"/>
    <w:rsid w:val="00C66297"/>
    <w:rsid w:val="00C66CAA"/>
    <w:rsid w:val="00C66D54"/>
    <w:rsid w:val="00C67022"/>
    <w:rsid w:val="00C671BE"/>
    <w:rsid w:val="00C672C6"/>
    <w:rsid w:val="00C67556"/>
    <w:rsid w:val="00C676AE"/>
    <w:rsid w:val="00C67757"/>
    <w:rsid w:val="00C707C6"/>
    <w:rsid w:val="00C708A4"/>
    <w:rsid w:val="00C70B3D"/>
    <w:rsid w:val="00C70E0B"/>
    <w:rsid w:val="00C70EC6"/>
    <w:rsid w:val="00C70FF6"/>
    <w:rsid w:val="00C71262"/>
    <w:rsid w:val="00C71883"/>
    <w:rsid w:val="00C71931"/>
    <w:rsid w:val="00C719D3"/>
    <w:rsid w:val="00C71A4C"/>
    <w:rsid w:val="00C71CC8"/>
    <w:rsid w:val="00C72343"/>
    <w:rsid w:val="00C7245A"/>
    <w:rsid w:val="00C72819"/>
    <w:rsid w:val="00C72C1F"/>
    <w:rsid w:val="00C72DA8"/>
    <w:rsid w:val="00C732A8"/>
    <w:rsid w:val="00C7369D"/>
    <w:rsid w:val="00C73BD0"/>
    <w:rsid w:val="00C73DEF"/>
    <w:rsid w:val="00C73F0D"/>
    <w:rsid w:val="00C74179"/>
    <w:rsid w:val="00C74353"/>
    <w:rsid w:val="00C74CAF"/>
    <w:rsid w:val="00C759CE"/>
    <w:rsid w:val="00C75F03"/>
    <w:rsid w:val="00C761AD"/>
    <w:rsid w:val="00C76218"/>
    <w:rsid w:val="00C76977"/>
    <w:rsid w:val="00C77020"/>
    <w:rsid w:val="00C7715D"/>
    <w:rsid w:val="00C77319"/>
    <w:rsid w:val="00C77580"/>
    <w:rsid w:val="00C77938"/>
    <w:rsid w:val="00C77A0A"/>
    <w:rsid w:val="00C77D7F"/>
    <w:rsid w:val="00C77E9B"/>
    <w:rsid w:val="00C77F92"/>
    <w:rsid w:val="00C802E2"/>
    <w:rsid w:val="00C80C09"/>
    <w:rsid w:val="00C80DE3"/>
    <w:rsid w:val="00C80FC5"/>
    <w:rsid w:val="00C822B9"/>
    <w:rsid w:val="00C82634"/>
    <w:rsid w:val="00C82FA3"/>
    <w:rsid w:val="00C82FCB"/>
    <w:rsid w:val="00C83300"/>
    <w:rsid w:val="00C83331"/>
    <w:rsid w:val="00C83FDD"/>
    <w:rsid w:val="00C84089"/>
    <w:rsid w:val="00C84889"/>
    <w:rsid w:val="00C848EF"/>
    <w:rsid w:val="00C854D5"/>
    <w:rsid w:val="00C85B18"/>
    <w:rsid w:val="00C85FCF"/>
    <w:rsid w:val="00C8638E"/>
    <w:rsid w:val="00C863CE"/>
    <w:rsid w:val="00C867BA"/>
    <w:rsid w:val="00C86E4F"/>
    <w:rsid w:val="00C875B7"/>
    <w:rsid w:val="00C87DB1"/>
    <w:rsid w:val="00C87E2F"/>
    <w:rsid w:val="00C9011D"/>
    <w:rsid w:val="00C9036E"/>
    <w:rsid w:val="00C906AF"/>
    <w:rsid w:val="00C90832"/>
    <w:rsid w:val="00C9099E"/>
    <w:rsid w:val="00C90C83"/>
    <w:rsid w:val="00C910E5"/>
    <w:rsid w:val="00C911AF"/>
    <w:rsid w:val="00C91584"/>
    <w:rsid w:val="00C919B5"/>
    <w:rsid w:val="00C91A05"/>
    <w:rsid w:val="00C91D65"/>
    <w:rsid w:val="00C91E15"/>
    <w:rsid w:val="00C91E4F"/>
    <w:rsid w:val="00C922CD"/>
    <w:rsid w:val="00C92320"/>
    <w:rsid w:val="00C92701"/>
    <w:rsid w:val="00C9284E"/>
    <w:rsid w:val="00C92851"/>
    <w:rsid w:val="00C92BA7"/>
    <w:rsid w:val="00C92CBB"/>
    <w:rsid w:val="00C92F81"/>
    <w:rsid w:val="00C92FFD"/>
    <w:rsid w:val="00C930D8"/>
    <w:rsid w:val="00C9358E"/>
    <w:rsid w:val="00C9415F"/>
    <w:rsid w:val="00C94570"/>
    <w:rsid w:val="00C94645"/>
    <w:rsid w:val="00C946A6"/>
    <w:rsid w:val="00C946A8"/>
    <w:rsid w:val="00C94B82"/>
    <w:rsid w:val="00C95438"/>
    <w:rsid w:val="00C95B07"/>
    <w:rsid w:val="00C95B7A"/>
    <w:rsid w:val="00C95BCF"/>
    <w:rsid w:val="00C95CC0"/>
    <w:rsid w:val="00C9604F"/>
    <w:rsid w:val="00C964C7"/>
    <w:rsid w:val="00C9668D"/>
    <w:rsid w:val="00C9690B"/>
    <w:rsid w:val="00C969AB"/>
    <w:rsid w:val="00C97218"/>
    <w:rsid w:val="00C97250"/>
    <w:rsid w:val="00C97453"/>
    <w:rsid w:val="00C975EC"/>
    <w:rsid w:val="00C97764"/>
    <w:rsid w:val="00C97A24"/>
    <w:rsid w:val="00C97B7C"/>
    <w:rsid w:val="00CA0188"/>
    <w:rsid w:val="00CA020D"/>
    <w:rsid w:val="00CA076C"/>
    <w:rsid w:val="00CA07E8"/>
    <w:rsid w:val="00CA0D70"/>
    <w:rsid w:val="00CA0D8B"/>
    <w:rsid w:val="00CA16AA"/>
    <w:rsid w:val="00CA1A9E"/>
    <w:rsid w:val="00CA21BF"/>
    <w:rsid w:val="00CA260C"/>
    <w:rsid w:val="00CA2AC1"/>
    <w:rsid w:val="00CA2B1C"/>
    <w:rsid w:val="00CA2C9B"/>
    <w:rsid w:val="00CA301B"/>
    <w:rsid w:val="00CA30F2"/>
    <w:rsid w:val="00CA32D1"/>
    <w:rsid w:val="00CA3451"/>
    <w:rsid w:val="00CA3584"/>
    <w:rsid w:val="00CA35E4"/>
    <w:rsid w:val="00CA3BF9"/>
    <w:rsid w:val="00CA3EE4"/>
    <w:rsid w:val="00CA429A"/>
    <w:rsid w:val="00CA46FC"/>
    <w:rsid w:val="00CA4A3D"/>
    <w:rsid w:val="00CA4D70"/>
    <w:rsid w:val="00CA4DCF"/>
    <w:rsid w:val="00CA4F81"/>
    <w:rsid w:val="00CA5817"/>
    <w:rsid w:val="00CA591F"/>
    <w:rsid w:val="00CA5B01"/>
    <w:rsid w:val="00CA5B63"/>
    <w:rsid w:val="00CA6510"/>
    <w:rsid w:val="00CA6705"/>
    <w:rsid w:val="00CA6755"/>
    <w:rsid w:val="00CA6AE2"/>
    <w:rsid w:val="00CA6B35"/>
    <w:rsid w:val="00CA6EB3"/>
    <w:rsid w:val="00CA79B5"/>
    <w:rsid w:val="00CA7A92"/>
    <w:rsid w:val="00CA7EF8"/>
    <w:rsid w:val="00CA7F5B"/>
    <w:rsid w:val="00CB0131"/>
    <w:rsid w:val="00CB0231"/>
    <w:rsid w:val="00CB09D0"/>
    <w:rsid w:val="00CB11BD"/>
    <w:rsid w:val="00CB164E"/>
    <w:rsid w:val="00CB16E5"/>
    <w:rsid w:val="00CB1E66"/>
    <w:rsid w:val="00CB23D3"/>
    <w:rsid w:val="00CB25FB"/>
    <w:rsid w:val="00CB2D87"/>
    <w:rsid w:val="00CB2EC1"/>
    <w:rsid w:val="00CB3023"/>
    <w:rsid w:val="00CB304D"/>
    <w:rsid w:val="00CB3AE1"/>
    <w:rsid w:val="00CB3C29"/>
    <w:rsid w:val="00CB414E"/>
    <w:rsid w:val="00CB43F0"/>
    <w:rsid w:val="00CB4496"/>
    <w:rsid w:val="00CB477A"/>
    <w:rsid w:val="00CB480A"/>
    <w:rsid w:val="00CB5040"/>
    <w:rsid w:val="00CB51A6"/>
    <w:rsid w:val="00CB51CD"/>
    <w:rsid w:val="00CB57EB"/>
    <w:rsid w:val="00CB58E7"/>
    <w:rsid w:val="00CB5F62"/>
    <w:rsid w:val="00CB64D4"/>
    <w:rsid w:val="00CB650E"/>
    <w:rsid w:val="00CB665A"/>
    <w:rsid w:val="00CB6CE2"/>
    <w:rsid w:val="00CB71AD"/>
    <w:rsid w:val="00CC0431"/>
    <w:rsid w:val="00CC0CC4"/>
    <w:rsid w:val="00CC0CE9"/>
    <w:rsid w:val="00CC11AE"/>
    <w:rsid w:val="00CC11F1"/>
    <w:rsid w:val="00CC159D"/>
    <w:rsid w:val="00CC15D7"/>
    <w:rsid w:val="00CC1BC4"/>
    <w:rsid w:val="00CC1EEB"/>
    <w:rsid w:val="00CC1F9C"/>
    <w:rsid w:val="00CC27B2"/>
    <w:rsid w:val="00CC2975"/>
    <w:rsid w:val="00CC2D36"/>
    <w:rsid w:val="00CC33D2"/>
    <w:rsid w:val="00CC35A4"/>
    <w:rsid w:val="00CC385C"/>
    <w:rsid w:val="00CC40DD"/>
    <w:rsid w:val="00CC4591"/>
    <w:rsid w:val="00CC475F"/>
    <w:rsid w:val="00CC498C"/>
    <w:rsid w:val="00CC4AA1"/>
    <w:rsid w:val="00CC4ACD"/>
    <w:rsid w:val="00CC4AE5"/>
    <w:rsid w:val="00CC5165"/>
    <w:rsid w:val="00CC52E6"/>
    <w:rsid w:val="00CC5576"/>
    <w:rsid w:val="00CC5B45"/>
    <w:rsid w:val="00CC6065"/>
    <w:rsid w:val="00CC6246"/>
    <w:rsid w:val="00CC6335"/>
    <w:rsid w:val="00CC63CD"/>
    <w:rsid w:val="00CC651F"/>
    <w:rsid w:val="00CC7027"/>
    <w:rsid w:val="00CC7970"/>
    <w:rsid w:val="00CC7993"/>
    <w:rsid w:val="00CC7D41"/>
    <w:rsid w:val="00CD0027"/>
    <w:rsid w:val="00CD0400"/>
    <w:rsid w:val="00CD04A7"/>
    <w:rsid w:val="00CD05E5"/>
    <w:rsid w:val="00CD061B"/>
    <w:rsid w:val="00CD063C"/>
    <w:rsid w:val="00CD08BA"/>
    <w:rsid w:val="00CD08CF"/>
    <w:rsid w:val="00CD105B"/>
    <w:rsid w:val="00CD1154"/>
    <w:rsid w:val="00CD1369"/>
    <w:rsid w:val="00CD19A5"/>
    <w:rsid w:val="00CD1A63"/>
    <w:rsid w:val="00CD1BC4"/>
    <w:rsid w:val="00CD2099"/>
    <w:rsid w:val="00CD2819"/>
    <w:rsid w:val="00CD3B22"/>
    <w:rsid w:val="00CD3F4E"/>
    <w:rsid w:val="00CD4D3B"/>
    <w:rsid w:val="00CD5236"/>
    <w:rsid w:val="00CD5484"/>
    <w:rsid w:val="00CD5748"/>
    <w:rsid w:val="00CD5A76"/>
    <w:rsid w:val="00CD6400"/>
    <w:rsid w:val="00CD640F"/>
    <w:rsid w:val="00CD679B"/>
    <w:rsid w:val="00CD6A53"/>
    <w:rsid w:val="00CD6E03"/>
    <w:rsid w:val="00CD72BF"/>
    <w:rsid w:val="00CD7367"/>
    <w:rsid w:val="00CD7577"/>
    <w:rsid w:val="00CD7F90"/>
    <w:rsid w:val="00CE03C1"/>
    <w:rsid w:val="00CE0CC6"/>
    <w:rsid w:val="00CE0F03"/>
    <w:rsid w:val="00CE10CE"/>
    <w:rsid w:val="00CE134F"/>
    <w:rsid w:val="00CE16FF"/>
    <w:rsid w:val="00CE1717"/>
    <w:rsid w:val="00CE205F"/>
    <w:rsid w:val="00CE2274"/>
    <w:rsid w:val="00CE25A7"/>
    <w:rsid w:val="00CE26AE"/>
    <w:rsid w:val="00CE3388"/>
    <w:rsid w:val="00CE33E2"/>
    <w:rsid w:val="00CE3494"/>
    <w:rsid w:val="00CE3A28"/>
    <w:rsid w:val="00CE3BA9"/>
    <w:rsid w:val="00CE4225"/>
    <w:rsid w:val="00CE4654"/>
    <w:rsid w:val="00CE51D8"/>
    <w:rsid w:val="00CE5509"/>
    <w:rsid w:val="00CE5933"/>
    <w:rsid w:val="00CE5A0A"/>
    <w:rsid w:val="00CE60F1"/>
    <w:rsid w:val="00CE64B6"/>
    <w:rsid w:val="00CE65F8"/>
    <w:rsid w:val="00CE6BB3"/>
    <w:rsid w:val="00CE70DD"/>
    <w:rsid w:val="00CE7525"/>
    <w:rsid w:val="00CE7839"/>
    <w:rsid w:val="00CE79DA"/>
    <w:rsid w:val="00CE7AD4"/>
    <w:rsid w:val="00CF03A6"/>
    <w:rsid w:val="00CF12D2"/>
    <w:rsid w:val="00CF14BE"/>
    <w:rsid w:val="00CF1522"/>
    <w:rsid w:val="00CF2087"/>
    <w:rsid w:val="00CF2308"/>
    <w:rsid w:val="00CF24EC"/>
    <w:rsid w:val="00CF2863"/>
    <w:rsid w:val="00CF2959"/>
    <w:rsid w:val="00CF35F4"/>
    <w:rsid w:val="00CF3BDE"/>
    <w:rsid w:val="00CF3EF2"/>
    <w:rsid w:val="00CF437A"/>
    <w:rsid w:val="00CF4484"/>
    <w:rsid w:val="00CF4508"/>
    <w:rsid w:val="00CF49F6"/>
    <w:rsid w:val="00CF4FB8"/>
    <w:rsid w:val="00CF514E"/>
    <w:rsid w:val="00CF5C81"/>
    <w:rsid w:val="00CF5D67"/>
    <w:rsid w:val="00CF5E8B"/>
    <w:rsid w:val="00CF5ECF"/>
    <w:rsid w:val="00CF6454"/>
    <w:rsid w:val="00CF6506"/>
    <w:rsid w:val="00CF6AC1"/>
    <w:rsid w:val="00CF6EC0"/>
    <w:rsid w:val="00CF6EC8"/>
    <w:rsid w:val="00CF71DD"/>
    <w:rsid w:val="00CF72FA"/>
    <w:rsid w:val="00D00AF1"/>
    <w:rsid w:val="00D01076"/>
    <w:rsid w:val="00D01ADB"/>
    <w:rsid w:val="00D02031"/>
    <w:rsid w:val="00D02094"/>
    <w:rsid w:val="00D0244C"/>
    <w:rsid w:val="00D026ED"/>
    <w:rsid w:val="00D02A6D"/>
    <w:rsid w:val="00D02D20"/>
    <w:rsid w:val="00D041E5"/>
    <w:rsid w:val="00D0462F"/>
    <w:rsid w:val="00D04BA3"/>
    <w:rsid w:val="00D05245"/>
    <w:rsid w:val="00D05605"/>
    <w:rsid w:val="00D05929"/>
    <w:rsid w:val="00D059B4"/>
    <w:rsid w:val="00D05A3F"/>
    <w:rsid w:val="00D05A88"/>
    <w:rsid w:val="00D05EA4"/>
    <w:rsid w:val="00D05F1C"/>
    <w:rsid w:val="00D067FD"/>
    <w:rsid w:val="00D06B43"/>
    <w:rsid w:val="00D06D3B"/>
    <w:rsid w:val="00D0777B"/>
    <w:rsid w:val="00D079C1"/>
    <w:rsid w:val="00D07C08"/>
    <w:rsid w:val="00D101BD"/>
    <w:rsid w:val="00D10A8B"/>
    <w:rsid w:val="00D1109E"/>
    <w:rsid w:val="00D11326"/>
    <w:rsid w:val="00D1143A"/>
    <w:rsid w:val="00D114C1"/>
    <w:rsid w:val="00D1187E"/>
    <w:rsid w:val="00D11BB6"/>
    <w:rsid w:val="00D1225A"/>
    <w:rsid w:val="00D12595"/>
    <w:rsid w:val="00D12AA6"/>
    <w:rsid w:val="00D12E44"/>
    <w:rsid w:val="00D1329F"/>
    <w:rsid w:val="00D136AE"/>
    <w:rsid w:val="00D1378D"/>
    <w:rsid w:val="00D13E5C"/>
    <w:rsid w:val="00D13F36"/>
    <w:rsid w:val="00D13FA4"/>
    <w:rsid w:val="00D141C5"/>
    <w:rsid w:val="00D142AE"/>
    <w:rsid w:val="00D14948"/>
    <w:rsid w:val="00D14D8F"/>
    <w:rsid w:val="00D14F93"/>
    <w:rsid w:val="00D15372"/>
    <w:rsid w:val="00D1572D"/>
    <w:rsid w:val="00D1574E"/>
    <w:rsid w:val="00D15939"/>
    <w:rsid w:val="00D16548"/>
    <w:rsid w:val="00D16661"/>
    <w:rsid w:val="00D16957"/>
    <w:rsid w:val="00D16ABD"/>
    <w:rsid w:val="00D16BB6"/>
    <w:rsid w:val="00D17B19"/>
    <w:rsid w:val="00D17D2F"/>
    <w:rsid w:val="00D17FBF"/>
    <w:rsid w:val="00D201F9"/>
    <w:rsid w:val="00D203D4"/>
    <w:rsid w:val="00D2045E"/>
    <w:rsid w:val="00D21116"/>
    <w:rsid w:val="00D21184"/>
    <w:rsid w:val="00D21881"/>
    <w:rsid w:val="00D21C26"/>
    <w:rsid w:val="00D21FB4"/>
    <w:rsid w:val="00D2245E"/>
    <w:rsid w:val="00D225A3"/>
    <w:rsid w:val="00D22C41"/>
    <w:rsid w:val="00D23061"/>
    <w:rsid w:val="00D23245"/>
    <w:rsid w:val="00D233E4"/>
    <w:rsid w:val="00D2342F"/>
    <w:rsid w:val="00D244B0"/>
    <w:rsid w:val="00D24578"/>
    <w:rsid w:val="00D24696"/>
    <w:rsid w:val="00D247CD"/>
    <w:rsid w:val="00D247D4"/>
    <w:rsid w:val="00D24982"/>
    <w:rsid w:val="00D2505D"/>
    <w:rsid w:val="00D25BCD"/>
    <w:rsid w:val="00D26410"/>
    <w:rsid w:val="00D26926"/>
    <w:rsid w:val="00D269AB"/>
    <w:rsid w:val="00D26C87"/>
    <w:rsid w:val="00D26EFB"/>
    <w:rsid w:val="00D27269"/>
    <w:rsid w:val="00D27480"/>
    <w:rsid w:val="00D27516"/>
    <w:rsid w:val="00D3128A"/>
    <w:rsid w:val="00D315A8"/>
    <w:rsid w:val="00D3198E"/>
    <w:rsid w:val="00D3274B"/>
    <w:rsid w:val="00D327C6"/>
    <w:rsid w:val="00D32817"/>
    <w:rsid w:val="00D32858"/>
    <w:rsid w:val="00D32BF9"/>
    <w:rsid w:val="00D32D41"/>
    <w:rsid w:val="00D33029"/>
    <w:rsid w:val="00D33CF1"/>
    <w:rsid w:val="00D346A1"/>
    <w:rsid w:val="00D3480E"/>
    <w:rsid w:val="00D34F39"/>
    <w:rsid w:val="00D351A8"/>
    <w:rsid w:val="00D351F6"/>
    <w:rsid w:val="00D35480"/>
    <w:rsid w:val="00D35810"/>
    <w:rsid w:val="00D35D39"/>
    <w:rsid w:val="00D35F78"/>
    <w:rsid w:val="00D369E1"/>
    <w:rsid w:val="00D36EF5"/>
    <w:rsid w:val="00D37368"/>
    <w:rsid w:val="00D3737E"/>
    <w:rsid w:val="00D379B8"/>
    <w:rsid w:val="00D400EC"/>
    <w:rsid w:val="00D400F3"/>
    <w:rsid w:val="00D402FE"/>
    <w:rsid w:val="00D40397"/>
    <w:rsid w:val="00D404FD"/>
    <w:rsid w:val="00D4101D"/>
    <w:rsid w:val="00D42341"/>
    <w:rsid w:val="00D426DE"/>
    <w:rsid w:val="00D42767"/>
    <w:rsid w:val="00D42F26"/>
    <w:rsid w:val="00D431BF"/>
    <w:rsid w:val="00D43967"/>
    <w:rsid w:val="00D44017"/>
    <w:rsid w:val="00D441AE"/>
    <w:rsid w:val="00D444FA"/>
    <w:rsid w:val="00D44943"/>
    <w:rsid w:val="00D44A88"/>
    <w:rsid w:val="00D44C13"/>
    <w:rsid w:val="00D44C66"/>
    <w:rsid w:val="00D4504D"/>
    <w:rsid w:val="00D4505D"/>
    <w:rsid w:val="00D451F9"/>
    <w:rsid w:val="00D45920"/>
    <w:rsid w:val="00D45BED"/>
    <w:rsid w:val="00D45D50"/>
    <w:rsid w:val="00D460DA"/>
    <w:rsid w:val="00D463F5"/>
    <w:rsid w:val="00D4645E"/>
    <w:rsid w:val="00D464F2"/>
    <w:rsid w:val="00D465D2"/>
    <w:rsid w:val="00D469C2"/>
    <w:rsid w:val="00D469C5"/>
    <w:rsid w:val="00D46A30"/>
    <w:rsid w:val="00D46A9F"/>
    <w:rsid w:val="00D46D9C"/>
    <w:rsid w:val="00D4719B"/>
    <w:rsid w:val="00D472D1"/>
    <w:rsid w:val="00D47578"/>
    <w:rsid w:val="00D47CB6"/>
    <w:rsid w:val="00D50176"/>
    <w:rsid w:val="00D501C2"/>
    <w:rsid w:val="00D505A7"/>
    <w:rsid w:val="00D507AB"/>
    <w:rsid w:val="00D51044"/>
    <w:rsid w:val="00D510E3"/>
    <w:rsid w:val="00D51B41"/>
    <w:rsid w:val="00D51B82"/>
    <w:rsid w:val="00D52606"/>
    <w:rsid w:val="00D52BBF"/>
    <w:rsid w:val="00D52CB7"/>
    <w:rsid w:val="00D52E7D"/>
    <w:rsid w:val="00D530E9"/>
    <w:rsid w:val="00D53523"/>
    <w:rsid w:val="00D53CA7"/>
    <w:rsid w:val="00D53FDE"/>
    <w:rsid w:val="00D54104"/>
    <w:rsid w:val="00D543C3"/>
    <w:rsid w:val="00D54614"/>
    <w:rsid w:val="00D54DB0"/>
    <w:rsid w:val="00D550F7"/>
    <w:rsid w:val="00D551CB"/>
    <w:rsid w:val="00D552A0"/>
    <w:rsid w:val="00D553DE"/>
    <w:rsid w:val="00D554D8"/>
    <w:rsid w:val="00D5616F"/>
    <w:rsid w:val="00D561E3"/>
    <w:rsid w:val="00D56236"/>
    <w:rsid w:val="00D563F0"/>
    <w:rsid w:val="00D5662B"/>
    <w:rsid w:val="00D568E5"/>
    <w:rsid w:val="00D56957"/>
    <w:rsid w:val="00D56A5D"/>
    <w:rsid w:val="00D56A6B"/>
    <w:rsid w:val="00D56E3D"/>
    <w:rsid w:val="00D56E82"/>
    <w:rsid w:val="00D572B0"/>
    <w:rsid w:val="00D601A6"/>
    <w:rsid w:val="00D60459"/>
    <w:rsid w:val="00D60503"/>
    <w:rsid w:val="00D6074A"/>
    <w:rsid w:val="00D60BE4"/>
    <w:rsid w:val="00D614A6"/>
    <w:rsid w:val="00D61E45"/>
    <w:rsid w:val="00D6231C"/>
    <w:rsid w:val="00D6263F"/>
    <w:rsid w:val="00D6270E"/>
    <w:rsid w:val="00D629A2"/>
    <w:rsid w:val="00D62CDC"/>
    <w:rsid w:val="00D62FEB"/>
    <w:rsid w:val="00D6361B"/>
    <w:rsid w:val="00D63882"/>
    <w:rsid w:val="00D63B32"/>
    <w:rsid w:val="00D63B40"/>
    <w:rsid w:val="00D63B93"/>
    <w:rsid w:val="00D643F8"/>
    <w:rsid w:val="00D64A89"/>
    <w:rsid w:val="00D64DCD"/>
    <w:rsid w:val="00D64EA9"/>
    <w:rsid w:val="00D653A1"/>
    <w:rsid w:val="00D65516"/>
    <w:rsid w:val="00D65FF0"/>
    <w:rsid w:val="00D662A4"/>
    <w:rsid w:val="00D666A6"/>
    <w:rsid w:val="00D6676F"/>
    <w:rsid w:val="00D66890"/>
    <w:rsid w:val="00D66C15"/>
    <w:rsid w:val="00D66DEB"/>
    <w:rsid w:val="00D67574"/>
    <w:rsid w:val="00D67B25"/>
    <w:rsid w:val="00D704EB"/>
    <w:rsid w:val="00D707D2"/>
    <w:rsid w:val="00D7087D"/>
    <w:rsid w:val="00D70BA7"/>
    <w:rsid w:val="00D70D07"/>
    <w:rsid w:val="00D70F7D"/>
    <w:rsid w:val="00D710C9"/>
    <w:rsid w:val="00D710F2"/>
    <w:rsid w:val="00D715EE"/>
    <w:rsid w:val="00D7205E"/>
    <w:rsid w:val="00D72528"/>
    <w:rsid w:val="00D728C7"/>
    <w:rsid w:val="00D72A67"/>
    <w:rsid w:val="00D72D54"/>
    <w:rsid w:val="00D72EFE"/>
    <w:rsid w:val="00D731D3"/>
    <w:rsid w:val="00D73208"/>
    <w:rsid w:val="00D733EF"/>
    <w:rsid w:val="00D73508"/>
    <w:rsid w:val="00D7393F"/>
    <w:rsid w:val="00D73ABD"/>
    <w:rsid w:val="00D740AC"/>
    <w:rsid w:val="00D7418F"/>
    <w:rsid w:val="00D74208"/>
    <w:rsid w:val="00D744C7"/>
    <w:rsid w:val="00D74563"/>
    <w:rsid w:val="00D7490D"/>
    <w:rsid w:val="00D74A83"/>
    <w:rsid w:val="00D74E47"/>
    <w:rsid w:val="00D75088"/>
    <w:rsid w:val="00D75350"/>
    <w:rsid w:val="00D75359"/>
    <w:rsid w:val="00D75623"/>
    <w:rsid w:val="00D75668"/>
    <w:rsid w:val="00D75807"/>
    <w:rsid w:val="00D75C1F"/>
    <w:rsid w:val="00D75F72"/>
    <w:rsid w:val="00D762BC"/>
    <w:rsid w:val="00D76882"/>
    <w:rsid w:val="00D769D2"/>
    <w:rsid w:val="00D76BA8"/>
    <w:rsid w:val="00D76C44"/>
    <w:rsid w:val="00D76D4E"/>
    <w:rsid w:val="00D76DF0"/>
    <w:rsid w:val="00D778C8"/>
    <w:rsid w:val="00D77AEE"/>
    <w:rsid w:val="00D77C35"/>
    <w:rsid w:val="00D77E56"/>
    <w:rsid w:val="00D803B5"/>
    <w:rsid w:val="00D807F0"/>
    <w:rsid w:val="00D80B3C"/>
    <w:rsid w:val="00D80B95"/>
    <w:rsid w:val="00D80C18"/>
    <w:rsid w:val="00D80EB6"/>
    <w:rsid w:val="00D80EF2"/>
    <w:rsid w:val="00D80F90"/>
    <w:rsid w:val="00D8106E"/>
    <w:rsid w:val="00D813AA"/>
    <w:rsid w:val="00D813EC"/>
    <w:rsid w:val="00D81541"/>
    <w:rsid w:val="00D81543"/>
    <w:rsid w:val="00D8170F"/>
    <w:rsid w:val="00D81743"/>
    <w:rsid w:val="00D81869"/>
    <w:rsid w:val="00D81BE8"/>
    <w:rsid w:val="00D81DE9"/>
    <w:rsid w:val="00D825F9"/>
    <w:rsid w:val="00D82C06"/>
    <w:rsid w:val="00D82F96"/>
    <w:rsid w:val="00D83962"/>
    <w:rsid w:val="00D83EB5"/>
    <w:rsid w:val="00D83FAA"/>
    <w:rsid w:val="00D83FF5"/>
    <w:rsid w:val="00D84653"/>
    <w:rsid w:val="00D85097"/>
    <w:rsid w:val="00D8517B"/>
    <w:rsid w:val="00D851F3"/>
    <w:rsid w:val="00D85612"/>
    <w:rsid w:val="00D85933"/>
    <w:rsid w:val="00D85A58"/>
    <w:rsid w:val="00D86639"/>
    <w:rsid w:val="00D8672C"/>
    <w:rsid w:val="00D86826"/>
    <w:rsid w:val="00D86A84"/>
    <w:rsid w:val="00D87265"/>
    <w:rsid w:val="00D87465"/>
    <w:rsid w:val="00D87BA2"/>
    <w:rsid w:val="00D90055"/>
    <w:rsid w:val="00D90336"/>
    <w:rsid w:val="00D90696"/>
    <w:rsid w:val="00D90750"/>
    <w:rsid w:val="00D909CF"/>
    <w:rsid w:val="00D90B2C"/>
    <w:rsid w:val="00D90DC6"/>
    <w:rsid w:val="00D9147C"/>
    <w:rsid w:val="00D9197F"/>
    <w:rsid w:val="00D91EFA"/>
    <w:rsid w:val="00D920FB"/>
    <w:rsid w:val="00D929D7"/>
    <w:rsid w:val="00D92C74"/>
    <w:rsid w:val="00D92EE5"/>
    <w:rsid w:val="00D93917"/>
    <w:rsid w:val="00D93E45"/>
    <w:rsid w:val="00D9400C"/>
    <w:rsid w:val="00D9437E"/>
    <w:rsid w:val="00D944EA"/>
    <w:rsid w:val="00D94744"/>
    <w:rsid w:val="00D94D04"/>
    <w:rsid w:val="00D9511D"/>
    <w:rsid w:val="00D95D57"/>
    <w:rsid w:val="00D96661"/>
    <w:rsid w:val="00D96788"/>
    <w:rsid w:val="00D96FF1"/>
    <w:rsid w:val="00D970FB"/>
    <w:rsid w:val="00D97469"/>
    <w:rsid w:val="00D9790F"/>
    <w:rsid w:val="00D97A06"/>
    <w:rsid w:val="00D97D74"/>
    <w:rsid w:val="00D97ECF"/>
    <w:rsid w:val="00D97FD0"/>
    <w:rsid w:val="00DA0238"/>
    <w:rsid w:val="00DA0852"/>
    <w:rsid w:val="00DA0ECE"/>
    <w:rsid w:val="00DA0F39"/>
    <w:rsid w:val="00DA10FC"/>
    <w:rsid w:val="00DA121F"/>
    <w:rsid w:val="00DA1A09"/>
    <w:rsid w:val="00DA1A56"/>
    <w:rsid w:val="00DA1B02"/>
    <w:rsid w:val="00DA26A3"/>
    <w:rsid w:val="00DA287F"/>
    <w:rsid w:val="00DA28FE"/>
    <w:rsid w:val="00DA2F7D"/>
    <w:rsid w:val="00DA333B"/>
    <w:rsid w:val="00DA3958"/>
    <w:rsid w:val="00DA3A77"/>
    <w:rsid w:val="00DA3E10"/>
    <w:rsid w:val="00DA3E42"/>
    <w:rsid w:val="00DA3F93"/>
    <w:rsid w:val="00DA4626"/>
    <w:rsid w:val="00DA4F46"/>
    <w:rsid w:val="00DA53D3"/>
    <w:rsid w:val="00DA55E2"/>
    <w:rsid w:val="00DA5A53"/>
    <w:rsid w:val="00DA5E8D"/>
    <w:rsid w:val="00DA6595"/>
    <w:rsid w:val="00DA667C"/>
    <w:rsid w:val="00DA6847"/>
    <w:rsid w:val="00DA6A80"/>
    <w:rsid w:val="00DA6B79"/>
    <w:rsid w:val="00DA6D69"/>
    <w:rsid w:val="00DA6F6B"/>
    <w:rsid w:val="00DA70DA"/>
    <w:rsid w:val="00DA70F1"/>
    <w:rsid w:val="00DA734B"/>
    <w:rsid w:val="00DA7407"/>
    <w:rsid w:val="00DA7AF0"/>
    <w:rsid w:val="00DA7D08"/>
    <w:rsid w:val="00DB0651"/>
    <w:rsid w:val="00DB07F3"/>
    <w:rsid w:val="00DB093F"/>
    <w:rsid w:val="00DB0B9C"/>
    <w:rsid w:val="00DB0C4A"/>
    <w:rsid w:val="00DB0DB1"/>
    <w:rsid w:val="00DB0E76"/>
    <w:rsid w:val="00DB0F57"/>
    <w:rsid w:val="00DB0FB5"/>
    <w:rsid w:val="00DB16C8"/>
    <w:rsid w:val="00DB1A0F"/>
    <w:rsid w:val="00DB1EE9"/>
    <w:rsid w:val="00DB234B"/>
    <w:rsid w:val="00DB3C20"/>
    <w:rsid w:val="00DB4525"/>
    <w:rsid w:val="00DB48D9"/>
    <w:rsid w:val="00DB49DA"/>
    <w:rsid w:val="00DB4A6E"/>
    <w:rsid w:val="00DB5108"/>
    <w:rsid w:val="00DB51C7"/>
    <w:rsid w:val="00DB5514"/>
    <w:rsid w:val="00DB5B31"/>
    <w:rsid w:val="00DB5CF0"/>
    <w:rsid w:val="00DB5F3E"/>
    <w:rsid w:val="00DB61D8"/>
    <w:rsid w:val="00DB63CE"/>
    <w:rsid w:val="00DB6AA8"/>
    <w:rsid w:val="00DB6BB8"/>
    <w:rsid w:val="00DB6EA2"/>
    <w:rsid w:val="00DB6FDD"/>
    <w:rsid w:val="00DB71C2"/>
    <w:rsid w:val="00DB738B"/>
    <w:rsid w:val="00DB7454"/>
    <w:rsid w:val="00DB793C"/>
    <w:rsid w:val="00DB7CEB"/>
    <w:rsid w:val="00DB7ED2"/>
    <w:rsid w:val="00DB7F86"/>
    <w:rsid w:val="00DC054E"/>
    <w:rsid w:val="00DC05A7"/>
    <w:rsid w:val="00DC0696"/>
    <w:rsid w:val="00DC1E8D"/>
    <w:rsid w:val="00DC24C1"/>
    <w:rsid w:val="00DC26EE"/>
    <w:rsid w:val="00DC276C"/>
    <w:rsid w:val="00DC2B34"/>
    <w:rsid w:val="00DC2B51"/>
    <w:rsid w:val="00DC2E39"/>
    <w:rsid w:val="00DC31D4"/>
    <w:rsid w:val="00DC3509"/>
    <w:rsid w:val="00DC3A51"/>
    <w:rsid w:val="00DC3C84"/>
    <w:rsid w:val="00DC3D00"/>
    <w:rsid w:val="00DC4044"/>
    <w:rsid w:val="00DC41F5"/>
    <w:rsid w:val="00DC4948"/>
    <w:rsid w:val="00DC4C8D"/>
    <w:rsid w:val="00DC50C9"/>
    <w:rsid w:val="00DC5227"/>
    <w:rsid w:val="00DC5534"/>
    <w:rsid w:val="00DC56A7"/>
    <w:rsid w:val="00DC5AF7"/>
    <w:rsid w:val="00DC5B42"/>
    <w:rsid w:val="00DC6393"/>
    <w:rsid w:val="00DC67C0"/>
    <w:rsid w:val="00DC6CFA"/>
    <w:rsid w:val="00DC6D2C"/>
    <w:rsid w:val="00DC6F51"/>
    <w:rsid w:val="00DC76AE"/>
    <w:rsid w:val="00DC778E"/>
    <w:rsid w:val="00DC77E7"/>
    <w:rsid w:val="00DC7B65"/>
    <w:rsid w:val="00DD05C3"/>
    <w:rsid w:val="00DD06D0"/>
    <w:rsid w:val="00DD0894"/>
    <w:rsid w:val="00DD0D78"/>
    <w:rsid w:val="00DD1284"/>
    <w:rsid w:val="00DD220D"/>
    <w:rsid w:val="00DD2D7E"/>
    <w:rsid w:val="00DD43BD"/>
    <w:rsid w:val="00DD4B39"/>
    <w:rsid w:val="00DD4BEA"/>
    <w:rsid w:val="00DD5104"/>
    <w:rsid w:val="00DD5255"/>
    <w:rsid w:val="00DD5682"/>
    <w:rsid w:val="00DD56A3"/>
    <w:rsid w:val="00DD5A1D"/>
    <w:rsid w:val="00DD5AED"/>
    <w:rsid w:val="00DD5B80"/>
    <w:rsid w:val="00DD5C36"/>
    <w:rsid w:val="00DD5EFC"/>
    <w:rsid w:val="00DD60DC"/>
    <w:rsid w:val="00DD610F"/>
    <w:rsid w:val="00DD636F"/>
    <w:rsid w:val="00DD63C4"/>
    <w:rsid w:val="00DD6624"/>
    <w:rsid w:val="00DD6667"/>
    <w:rsid w:val="00DD6BDD"/>
    <w:rsid w:val="00DD6EA2"/>
    <w:rsid w:val="00DD6EEF"/>
    <w:rsid w:val="00DD7CD2"/>
    <w:rsid w:val="00DE0065"/>
    <w:rsid w:val="00DE061F"/>
    <w:rsid w:val="00DE106F"/>
    <w:rsid w:val="00DE153F"/>
    <w:rsid w:val="00DE154B"/>
    <w:rsid w:val="00DE1902"/>
    <w:rsid w:val="00DE1F08"/>
    <w:rsid w:val="00DE1FDE"/>
    <w:rsid w:val="00DE24D7"/>
    <w:rsid w:val="00DE27BB"/>
    <w:rsid w:val="00DE2D5D"/>
    <w:rsid w:val="00DE30A6"/>
    <w:rsid w:val="00DE39E8"/>
    <w:rsid w:val="00DE3DF6"/>
    <w:rsid w:val="00DE41AB"/>
    <w:rsid w:val="00DE45A8"/>
    <w:rsid w:val="00DE4EB9"/>
    <w:rsid w:val="00DE552C"/>
    <w:rsid w:val="00DE5A02"/>
    <w:rsid w:val="00DE5CFA"/>
    <w:rsid w:val="00DE6166"/>
    <w:rsid w:val="00DE6272"/>
    <w:rsid w:val="00DE633A"/>
    <w:rsid w:val="00DE66A4"/>
    <w:rsid w:val="00DE66E3"/>
    <w:rsid w:val="00DE6B17"/>
    <w:rsid w:val="00DE6C3C"/>
    <w:rsid w:val="00DE6F7B"/>
    <w:rsid w:val="00DE7825"/>
    <w:rsid w:val="00DE7875"/>
    <w:rsid w:val="00DE7886"/>
    <w:rsid w:val="00DE78EC"/>
    <w:rsid w:val="00DE7981"/>
    <w:rsid w:val="00DE7A90"/>
    <w:rsid w:val="00DE7E8B"/>
    <w:rsid w:val="00DF0213"/>
    <w:rsid w:val="00DF03B7"/>
    <w:rsid w:val="00DF047B"/>
    <w:rsid w:val="00DF0D68"/>
    <w:rsid w:val="00DF15CA"/>
    <w:rsid w:val="00DF1DCB"/>
    <w:rsid w:val="00DF2130"/>
    <w:rsid w:val="00DF231D"/>
    <w:rsid w:val="00DF2365"/>
    <w:rsid w:val="00DF2C3D"/>
    <w:rsid w:val="00DF30F2"/>
    <w:rsid w:val="00DF3562"/>
    <w:rsid w:val="00DF35E2"/>
    <w:rsid w:val="00DF3C7B"/>
    <w:rsid w:val="00DF3E94"/>
    <w:rsid w:val="00DF3EA7"/>
    <w:rsid w:val="00DF46F2"/>
    <w:rsid w:val="00DF4B70"/>
    <w:rsid w:val="00DF565D"/>
    <w:rsid w:val="00DF5D1B"/>
    <w:rsid w:val="00DF61BA"/>
    <w:rsid w:val="00DF63EF"/>
    <w:rsid w:val="00DF65B3"/>
    <w:rsid w:val="00DF6A2C"/>
    <w:rsid w:val="00DF6C52"/>
    <w:rsid w:val="00DF7546"/>
    <w:rsid w:val="00DF7F88"/>
    <w:rsid w:val="00E0004A"/>
    <w:rsid w:val="00E005A3"/>
    <w:rsid w:val="00E0079A"/>
    <w:rsid w:val="00E0089F"/>
    <w:rsid w:val="00E00974"/>
    <w:rsid w:val="00E00B8C"/>
    <w:rsid w:val="00E015FF"/>
    <w:rsid w:val="00E017D4"/>
    <w:rsid w:val="00E01C62"/>
    <w:rsid w:val="00E01DCD"/>
    <w:rsid w:val="00E01F03"/>
    <w:rsid w:val="00E020A5"/>
    <w:rsid w:val="00E021C3"/>
    <w:rsid w:val="00E02752"/>
    <w:rsid w:val="00E028F6"/>
    <w:rsid w:val="00E02D41"/>
    <w:rsid w:val="00E02E9B"/>
    <w:rsid w:val="00E03632"/>
    <w:rsid w:val="00E037A5"/>
    <w:rsid w:val="00E038E0"/>
    <w:rsid w:val="00E04923"/>
    <w:rsid w:val="00E04CDF"/>
    <w:rsid w:val="00E04DDC"/>
    <w:rsid w:val="00E0551F"/>
    <w:rsid w:val="00E0599A"/>
    <w:rsid w:val="00E060D7"/>
    <w:rsid w:val="00E06BED"/>
    <w:rsid w:val="00E06CD8"/>
    <w:rsid w:val="00E06CDF"/>
    <w:rsid w:val="00E06E92"/>
    <w:rsid w:val="00E07118"/>
    <w:rsid w:val="00E07916"/>
    <w:rsid w:val="00E07ABD"/>
    <w:rsid w:val="00E07CFC"/>
    <w:rsid w:val="00E100B6"/>
    <w:rsid w:val="00E10B27"/>
    <w:rsid w:val="00E11980"/>
    <w:rsid w:val="00E119B7"/>
    <w:rsid w:val="00E126A2"/>
    <w:rsid w:val="00E12893"/>
    <w:rsid w:val="00E12A48"/>
    <w:rsid w:val="00E12AB8"/>
    <w:rsid w:val="00E12FD2"/>
    <w:rsid w:val="00E1331E"/>
    <w:rsid w:val="00E13402"/>
    <w:rsid w:val="00E13953"/>
    <w:rsid w:val="00E1395E"/>
    <w:rsid w:val="00E13E01"/>
    <w:rsid w:val="00E14285"/>
    <w:rsid w:val="00E149DB"/>
    <w:rsid w:val="00E14CE2"/>
    <w:rsid w:val="00E158DB"/>
    <w:rsid w:val="00E15B9B"/>
    <w:rsid w:val="00E15E62"/>
    <w:rsid w:val="00E15FA8"/>
    <w:rsid w:val="00E15FF1"/>
    <w:rsid w:val="00E16356"/>
    <w:rsid w:val="00E16795"/>
    <w:rsid w:val="00E169B0"/>
    <w:rsid w:val="00E16A82"/>
    <w:rsid w:val="00E16ABF"/>
    <w:rsid w:val="00E16FDC"/>
    <w:rsid w:val="00E17CA2"/>
    <w:rsid w:val="00E17ED7"/>
    <w:rsid w:val="00E20174"/>
    <w:rsid w:val="00E201CC"/>
    <w:rsid w:val="00E203F9"/>
    <w:rsid w:val="00E204BE"/>
    <w:rsid w:val="00E20787"/>
    <w:rsid w:val="00E207A5"/>
    <w:rsid w:val="00E209F4"/>
    <w:rsid w:val="00E21593"/>
    <w:rsid w:val="00E21642"/>
    <w:rsid w:val="00E21860"/>
    <w:rsid w:val="00E22CDC"/>
    <w:rsid w:val="00E22FFD"/>
    <w:rsid w:val="00E23011"/>
    <w:rsid w:val="00E23463"/>
    <w:rsid w:val="00E23869"/>
    <w:rsid w:val="00E250C8"/>
    <w:rsid w:val="00E252D1"/>
    <w:rsid w:val="00E25AAF"/>
    <w:rsid w:val="00E25D41"/>
    <w:rsid w:val="00E25E6F"/>
    <w:rsid w:val="00E262E7"/>
    <w:rsid w:val="00E26321"/>
    <w:rsid w:val="00E27583"/>
    <w:rsid w:val="00E278AE"/>
    <w:rsid w:val="00E300AF"/>
    <w:rsid w:val="00E3066E"/>
    <w:rsid w:val="00E309E6"/>
    <w:rsid w:val="00E309F9"/>
    <w:rsid w:val="00E30D08"/>
    <w:rsid w:val="00E30E13"/>
    <w:rsid w:val="00E310AF"/>
    <w:rsid w:val="00E3117E"/>
    <w:rsid w:val="00E3144F"/>
    <w:rsid w:val="00E3158B"/>
    <w:rsid w:val="00E3231D"/>
    <w:rsid w:val="00E326DB"/>
    <w:rsid w:val="00E32710"/>
    <w:rsid w:val="00E32813"/>
    <w:rsid w:val="00E329EC"/>
    <w:rsid w:val="00E32C4D"/>
    <w:rsid w:val="00E32D96"/>
    <w:rsid w:val="00E32E66"/>
    <w:rsid w:val="00E33168"/>
    <w:rsid w:val="00E3327E"/>
    <w:rsid w:val="00E33409"/>
    <w:rsid w:val="00E33617"/>
    <w:rsid w:val="00E33869"/>
    <w:rsid w:val="00E33A0A"/>
    <w:rsid w:val="00E33F6A"/>
    <w:rsid w:val="00E340CE"/>
    <w:rsid w:val="00E343DC"/>
    <w:rsid w:val="00E34551"/>
    <w:rsid w:val="00E34597"/>
    <w:rsid w:val="00E345FB"/>
    <w:rsid w:val="00E34770"/>
    <w:rsid w:val="00E34B13"/>
    <w:rsid w:val="00E3502F"/>
    <w:rsid w:val="00E3504C"/>
    <w:rsid w:val="00E350DD"/>
    <w:rsid w:val="00E35920"/>
    <w:rsid w:val="00E361B7"/>
    <w:rsid w:val="00E369EB"/>
    <w:rsid w:val="00E36D53"/>
    <w:rsid w:val="00E36D9D"/>
    <w:rsid w:val="00E37192"/>
    <w:rsid w:val="00E371FB"/>
    <w:rsid w:val="00E3748C"/>
    <w:rsid w:val="00E40200"/>
    <w:rsid w:val="00E41BA5"/>
    <w:rsid w:val="00E41BA9"/>
    <w:rsid w:val="00E42556"/>
    <w:rsid w:val="00E42959"/>
    <w:rsid w:val="00E42C84"/>
    <w:rsid w:val="00E42DA4"/>
    <w:rsid w:val="00E42EA7"/>
    <w:rsid w:val="00E4334C"/>
    <w:rsid w:val="00E433C6"/>
    <w:rsid w:val="00E43C5A"/>
    <w:rsid w:val="00E43DAF"/>
    <w:rsid w:val="00E4410A"/>
    <w:rsid w:val="00E44248"/>
    <w:rsid w:val="00E446F7"/>
    <w:rsid w:val="00E449C9"/>
    <w:rsid w:val="00E458D7"/>
    <w:rsid w:val="00E45E19"/>
    <w:rsid w:val="00E460E8"/>
    <w:rsid w:val="00E46154"/>
    <w:rsid w:val="00E46717"/>
    <w:rsid w:val="00E46D33"/>
    <w:rsid w:val="00E46D71"/>
    <w:rsid w:val="00E471EF"/>
    <w:rsid w:val="00E47673"/>
    <w:rsid w:val="00E47D5D"/>
    <w:rsid w:val="00E47D91"/>
    <w:rsid w:val="00E47DD8"/>
    <w:rsid w:val="00E50018"/>
    <w:rsid w:val="00E501DE"/>
    <w:rsid w:val="00E5055C"/>
    <w:rsid w:val="00E505F1"/>
    <w:rsid w:val="00E5093C"/>
    <w:rsid w:val="00E50E79"/>
    <w:rsid w:val="00E5114C"/>
    <w:rsid w:val="00E514E3"/>
    <w:rsid w:val="00E517B9"/>
    <w:rsid w:val="00E51D33"/>
    <w:rsid w:val="00E51D6C"/>
    <w:rsid w:val="00E51D71"/>
    <w:rsid w:val="00E529BB"/>
    <w:rsid w:val="00E529EB"/>
    <w:rsid w:val="00E52A88"/>
    <w:rsid w:val="00E52C63"/>
    <w:rsid w:val="00E53469"/>
    <w:rsid w:val="00E53C29"/>
    <w:rsid w:val="00E53CF5"/>
    <w:rsid w:val="00E54229"/>
    <w:rsid w:val="00E549B9"/>
    <w:rsid w:val="00E54BF8"/>
    <w:rsid w:val="00E54D2E"/>
    <w:rsid w:val="00E55122"/>
    <w:rsid w:val="00E55192"/>
    <w:rsid w:val="00E55B29"/>
    <w:rsid w:val="00E5647D"/>
    <w:rsid w:val="00E56624"/>
    <w:rsid w:val="00E569FA"/>
    <w:rsid w:val="00E56F27"/>
    <w:rsid w:val="00E5708A"/>
    <w:rsid w:val="00E57292"/>
    <w:rsid w:val="00E5788B"/>
    <w:rsid w:val="00E57B42"/>
    <w:rsid w:val="00E57BA7"/>
    <w:rsid w:val="00E57FEF"/>
    <w:rsid w:val="00E60448"/>
    <w:rsid w:val="00E605DA"/>
    <w:rsid w:val="00E60643"/>
    <w:rsid w:val="00E60754"/>
    <w:rsid w:val="00E60C97"/>
    <w:rsid w:val="00E60E03"/>
    <w:rsid w:val="00E60FA4"/>
    <w:rsid w:val="00E61116"/>
    <w:rsid w:val="00E61189"/>
    <w:rsid w:val="00E61301"/>
    <w:rsid w:val="00E61378"/>
    <w:rsid w:val="00E6164F"/>
    <w:rsid w:val="00E61C43"/>
    <w:rsid w:val="00E62022"/>
    <w:rsid w:val="00E62194"/>
    <w:rsid w:val="00E62397"/>
    <w:rsid w:val="00E6299D"/>
    <w:rsid w:val="00E629F8"/>
    <w:rsid w:val="00E62C9E"/>
    <w:rsid w:val="00E633BA"/>
    <w:rsid w:val="00E6344F"/>
    <w:rsid w:val="00E637E0"/>
    <w:rsid w:val="00E6385E"/>
    <w:rsid w:val="00E639DA"/>
    <w:rsid w:val="00E6439A"/>
    <w:rsid w:val="00E64585"/>
    <w:rsid w:val="00E64B23"/>
    <w:rsid w:val="00E64B93"/>
    <w:rsid w:val="00E64EB4"/>
    <w:rsid w:val="00E64F06"/>
    <w:rsid w:val="00E653EF"/>
    <w:rsid w:val="00E65DA6"/>
    <w:rsid w:val="00E66338"/>
    <w:rsid w:val="00E666F0"/>
    <w:rsid w:val="00E6679A"/>
    <w:rsid w:val="00E66913"/>
    <w:rsid w:val="00E6692D"/>
    <w:rsid w:val="00E66AAC"/>
    <w:rsid w:val="00E66C8D"/>
    <w:rsid w:val="00E67BBF"/>
    <w:rsid w:val="00E67BC6"/>
    <w:rsid w:val="00E67F47"/>
    <w:rsid w:val="00E700F6"/>
    <w:rsid w:val="00E702F1"/>
    <w:rsid w:val="00E7076D"/>
    <w:rsid w:val="00E70779"/>
    <w:rsid w:val="00E7079E"/>
    <w:rsid w:val="00E70FA9"/>
    <w:rsid w:val="00E716C2"/>
    <w:rsid w:val="00E71B72"/>
    <w:rsid w:val="00E71BDC"/>
    <w:rsid w:val="00E722DD"/>
    <w:rsid w:val="00E72A64"/>
    <w:rsid w:val="00E72DB8"/>
    <w:rsid w:val="00E72F56"/>
    <w:rsid w:val="00E72FF0"/>
    <w:rsid w:val="00E73034"/>
    <w:rsid w:val="00E740C4"/>
    <w:rsid w:val="00E74236"/>
    <w:rsid w:val="00E7497E"/>
    <w:rsid w:val="00E74F07"/>
    <w:rsid w:val="00E752C0"/>
    <w:rsid w:val="00E752EE"/>
    <w:rsid w:val="00E754BD"/>
    <w:rsid w:val="00E75555"/>
    <w:rsid w:val="00E75588"/>
    <w:rsid w:val="00E75C82"/>
    <w:rsid w:val="00E75EDF"/>
    <w:rsid w:val="00E76695"/>
    <w:rsid w:val="00E76A41"/>
    <w:rsid w:val="00E76F50"/>
    <w:rsid w:val="00E77354"/>
    <w:rsid w:val="00E77579"/>
    <w:rsid w:val="00E77CCA"/>
    <w:rsid w:val="00E77E71"/>
    <w:rsid w:val="00E805B6"/>
    <w:rsid w:val="00E80838"/>
    <w:rsid w:val="00E80C1A"/>
    <w:rsid w:val="00E81132"/>
    <w:rsid w:val="00E81223"/>
    <w:rsid w:val="00E81844"/>
    <w:rsid w:val="00E8257C"/>
    <w:rsid w:val="00E828E1"/>
    <w:rsid w:val="00E83010"/>
    <w:rsid w:val="00E83400"/>
    <w:rsid w:val="00E83E70"/>
    <w:rsid w:val="00E84058"/>
    <w:rsid w:val="00E842C5"/>
    <w:rsid w:val="00E84923"/>
    <w:rsid w:val="00E84DE7"/>
    <w:rsid w:val="00E84F05"/>
    <w:rsid w:val="00E85254"/>
    <w:rsid w:val="00E85689"/>
    <w:rsid w:val="00E8594A"/>
    <w:rsid w:val="00E85999"/>
    <w:rsid w:val="00E85A3E"/>
    <w:rsid w:val="00E85EE4"/>
    <w:rsid w:val="00E85F0A"/>
    <w:rsid w:val="00E86510"/>
    <w:rsid w:val="00E86815"/>
    <w:rsid w:val="00E869D6"/>
    <w:rsid w:val="00E86A31"/>
    <w:rsid w:val="00E86F85"/>
    <w:rsid w:val="00E870FF"/>
    <w:rsid w:val="00E873FB"/>
    <w:rsid w:val="00E87531"/>
    <w:rsid w:val="00E875FE"/>
    <w:rsid w:val="00E87771"/>
    <w:rsid w:val="00E87A63"/>
    <w:rsid w:val="00E90DFB"/>
    <w:rsid w:val="00E90F33"/>
    <w:rsid w:val="00E911A3"/>
    <w:rsid w:val="00E91B7D"/>
    <w:rsid w:val="00E91C43"/>
    <w:rsid w:val="00E91DCC"/>
    <w:rsid w:val="00E92405"/>
    <w:rsid w:val="00E92552"/>
    <w:rsid w:val="00E92775"/>
    <w:rsid w:val="00E92891"/>
    <w:rsid w:val="00E92A61"/>
    <w:rsid w:val="00E92E03"/>
    <w:rsid w:val="00E93561"/>
    <w:rsid w:val="00E94080"/>
    <w:rsid w:val="00E94615"/>
    <w:rsid w:val="00E9467F"/>
    <w:rsid w:val="00E9469C"/>
    <w:rsid w:val="00E94A3D"/>
    <w:rsid w:val="00E95160"/>
    <w:rsid w:val="00E9536C"/>
    <w:rsid w:val="00E95918"/>
    <w:rsid w:val="00E95A64"/>
    <w:rsid w:val="00E95ABC"/>
    <w:rsid w:val="00E95DAB"/>
    <w:rsid w:val="00E95F64"/>
    <w:rsid w:val="00E96662"/>
    <w:rsid w:val="00E96F4E"/>
    <w:rsid w:val="00E972D2"/>
    <w:rsid w:val="00E9749C"/>
    <w:rsid w:val="00E976F0"/>
    <w:rsid w:val="00E97715"/>
    <w:rsid w:val="00E978BB"/>
    <w:rsid w:val="00E97F10"/>
    <w:rsid w:val="00EA0EAA"/>
    <w:rsid w:val="00EA10E7"/>
    <w:rsid w:val="00EA155B"/>
    <w:rsid w:val="00EA1DAA"/>
    <w:rsid w:val="00EA1F34"/>
    <w:rsid w:val="00EA20BA"/>
    <w:rsid w:val="00EA2213"/>
    <w:rsid w:val="00EA2218"/>
    <w:rsid w:val="00EA26CA"/>
    <w:rsid w:val="00EA2C73"/>
    <w:rsid w:val="00EA2E74"/>
    <w:rsid w:val="00EA347D"/>
    <w:rsid w:val="00EA3536"/>
    <w:rsid w:val="00EA3A73"/>
    <w:rsid w:val="00EA3B63"/>
    <w:rsid w:val="00EA4365"/>
    <w:rsid w:val="00EA4707"/>
    <w:rsid w:val="00EA473F"/>
    <w:rsid w:val="00EA49B6"/>
    <w:rsid w:val="00EA4B46"/>
    <w:rsid w:val="00EA560D"/>
    <w:rsid w:val="00EA5ACF"/>
    <w:rsid w:val="00EA5DD3"/>
    <w:rsid w:val="00EA5DDD"/>
    <w:rsid w:val="00EA5EFE"/>
    <w:rsid w:val="00EA5F53"/>
    <w:rsid w:val="00EA6427"/>
    <w:rsid w:val="00EA6D60"/>
    <w:rsid w:val="00EA6E70"/>
    <w:rsid w:val="00EA73CE"/>
    <w:rsid w:val="00EA74D1"/>
    <w:rsid w:val="00EA798E"/>
    <w:rsid w:val="00EA7C04"/>
    <w:rsid w:val="00EB02C0"/>
    <w:rsid w:val="00EB10F1"/>
    <w:rsid w:val="00EB1CC8"/>
    <w:rsid w:val="00EB1FC9"/>
    <w:rsid w:val="00EB2138"/>
    <w:rsid w:val="00EB22CE"/>
    <w:rsid w:val="00EB2FBF"/>
    <w:rsid w:val="00EB3179"/>
    <w:rsid w:val="00EB3443"/>
    <w:rsid w:val="00EB36D4"/>
    <w:rsid w:val="00EB36F1"/>
    <w:rsid w:val="00EB3BAB"/>
    <w:rsid w:val="00EB4163"/>
    <w:rsid w:val="00EB4291"/>
    <w:rsid w:val="00EB4C32"/>
    <w:rsid w:val="00EB4CC4"/>
    <w:rsid w:val="00EB4D3C"/>
    <w:rsid w:val="00EB5141"/>
    <w:rsid w:val="00EB6291"/>
    <w:rsid w:val="00EB6685"/>
    <w:rsid w:val="00EB6BA3"/>
    <w:rsid w:val="00EB6DFB"/>
    <w:rsid w:val="00EB7372"/>
    <w:rsid w:val="00EB73ED"/>
    <w:rsid w:val="00EB75D8"/>
    <w:rsid w:val="00EB7794"/>
    <w:rsid w:val="00EB7C3C"/>
    <w:rsid w:val="00EC01D2"/>
    <w:rsid w:val="00EC0315"/>
    <w:rsid w:val="00EC0502"/>
    <w:rsid w:val="00EC05C7"/>
    <w:rsid w:val="00EC0735"/>
    <w:rsid w:val="00EC15FD"/>
    <w:rsid w:val="00EC1950"/>
    <w:rsid w:val="00EC1C88"/>
    <w:rsid w:val="00EC1DB0"/>
    <w:rsid w:val="00EC2B32"/>
    <w:rsid w:val="00EC314B"/>
    <w:rsid w:val="00EC318F"/>
    <w:rsid w:val="00EC3995"/>
    <w:rsid w:val="00EC3EFC"/>
    <w:rsid w:val="00EC425D"/>
    <w:rsid w:val="00EC42C3"/>
    <w:rsid w:val="00EC485F"/>
    <w:rsid w:val="00EC4B4D"/>
    <w:rsid w:val="00EC4C82"/>
    <w:rsid w:val="00EC52CB"/>
    <w:rsid w:val="00EC5CE4"/>
    <w:rsid w:val="00EC5E45"/>
    <w:rsid w:val="00EC5EE7"/>
    <w:rsid w:val="00EC6145"/>
    <w:rsid w:val="00EC6149"/>
    <w:rsid w:val="00EC6509"/>
    <w:rsid w:val="00EC6600"/>
    <w:rsid w:val="00EC6EA0"/>
    <w:rsid w:val="00EC7355"/>
    <w:rsid w:val="00EC7382"/>
    <w:rsid w:val="00EC741F"/>
    <w:rsid w:val="00EC7BF5"/>
    <w:rsid w:val="00ED0391"/>
    <w:rsid w:val="00ED0534"/>
    <w:rsid w:val="00ED06EA"/>
    <w:rsid w:val="00ED07E7"/>
    <w:rsid w:val="00ED0842"/>
    <w:rsid w:val="00ED0847"/>
    <w:rsid w:val="00ED0CC9"/>
    <w:rsid w:val="00ED0E67"/>
    <w:rsid w:val="00ED18C9"/>
    <w:rsid w:val="00ED2238"/>
    <w:rsid w:val="00ED2358"/>
    <w:rsid w:val="00ED23B7"/>
    <w:rsid w:val="00ED26D2"/>
    <w:rsid w:val="00ED2823"/>
    <w:rsid w:val="00ED2B2A"/>
    <w:rsid w:val="00ED2FF2"/>
    <w:rsid w:val="00ED3BBD"/>
    <w:rsid w:val="00ED3E8C"/>
    <w:rsid w:val="00ED3F93"/>
    <w:rsid w:val="00ED4144"/>
    <w:rsid w:val="00ED4659"/>
    <w:rsid w:val="00ED49AA"/>
    <w:rsid w:val="00ED4A3F"/>
    <w:rsid w:val="00ED4F08"/>
    <w:rsid w:val="00ED542E"/>
    <w:rsid w:val="00ED59A9"/>
    <w:rsid w:val="00ED64A0"/>
    <w:rsid w:val="00ED6B8A"/>
    <w:rsid w:val="00ED6F1E"/>
    <w:rsid w:val="00ED7382"/>
    <w:rsid w:val="00ED7384"/>
    <w:rsid w:val="00EE1235"/>
    <w:rsid w:val="00EE13D6"/>
    <w:rsid w:val="00EE1797"/>
    <w:rsid w:val="00EE1E0F"/>
    <w:rsid w:val="00EE2947"/>
    <w:rsid w:val="00EE29F8"/>
    <w:rsid w:val="00EE30DC"/>
    <w:rsid w:val="00EE3280"/>
    <w:rsid w:val="00EE362D"/>
    <w:rsid w:val="00EE3ABB"/>
    <w:rsid w:val="00EE3B8D"/>
    <w:rsid w:val="00EE3C38"/>
    <w:rsid w:val="00EE3C85"/>
    <w:rsid w:val="00EE3FBB"/>
    <w:rsid w:val="00EE43BE"/>
    <w:rsid w:val="00EE53CA"/>
    <w:rsid w:val="00EE55C4"/>
    <w:rsid w:val="00EE58BD"/>
    <w:rsid w:val="00EE5AEC"/>
    <w:rsid w:val="00EE5D28"/>
    <w:rsid w:val="00EE5EB4"/>
    <w:rsid w:val="00EE678D"/>
    <w:rsid w:val="00EE6868"/>
    <w:rsid w:val="00EE71B4"/>
    <w:rsid w:val="00EE7844"/>
    <w:rsid w:val="00EE7A40"/>
    <w:rsid w:val="00EE7AD8"/>
    <w:rsid w:val="00EF00D2"/>
    <w:rsid w:val="00EF01D8"/>
    <w:rsid w:val="00EF01E6"/>
    <w:rsid w:val="00EF06FB"/>
    <w:rsid w:val="00EF0E3D"/>
    <w:rsid w:val="00EF0E63"/>
    <w:rsid w:val="00EF10A6"/>
    <w:rsid w:val="00EF1451"/>
    <w:rsid w:val="00EF1847"/>
    <w:rsid w:val="00EF1A22"/>
    <w:rsid w:val="00EF20EC"/>
    <w:rsid w:val="00EF2296"/>
    <w:rsid w:val="00EF24DA"/>
    <w:rsid w:val="00EF2855"/>
    <w:rsid w:val="00EF2FFC"/>
    <w:rsid w:val="00EF363E"/>
    <w:rsid w:val="00EF38D2"/>
    <w:rsid w:val="00EF3CAA"/>
    <w:rsid w:val="00EF44B1"/>
    <w:rsid w:val="00EF4B02"/>
    <w:rsid w:val="00EF4CF3"/>
    <w:rsid w:val="00EF58E6"/>
    <w:rsid w:val="00EF5941"/>
    <w:rsid w:val="00EF5978"/>
    <w:rsid w:val="00EF6177"/>
    <w:rsid w:val="00EF6432"/>
    <w:rsid w:val="00EF65AA"/>
    <w:rsid w:val="00EF681E"/>
    <w:rsid w:val="00EF694E"/>
    <w:rsid w:val="00EF6B86"/>
    <w:rsid w:val="00EF6E3E"/>
    <w:rsid w:val="00EF70FC"/>
    <w:rsid w:val="00EF7135"/>
    <w:rsid w:val="00EF73FE"/>
    <w:rsid w:val="00F00D4E"/>
    <w:rsid w:val="00F014DA"/>
    <w:rsid w:val="00F02A40"/>
    <w:rsid w:val="00F02B96"/>
    <w:rsid w:val="00F02C06"/>
    <w:rsid w:val="00F02F16"/>
    <w:rsid w:val="00F02F52"/>
    <w:rsid w:val="00F0351A"/>
    <w:rsid w:val="00F03638"/>
    <w:rsid w:val="00F03911"/>
    <w:rsid w:val="00F039D2"/>
    <w:rsid w:val="00F03DCF"/>
    <w:rsid w:val="00F041EF"/>
    <w:rsid w:val="00F0476B"/>
    <w:rsid w:val="00F04B5B"/>
    <w:rsid w:val="00F04EE5"/>
    <w:rsid w:val="00F05263"/>
    <w:rsid w:val="00F0583B"/>
    <w:rsid w:val="00F05AE0"/>
    <w:rsid w:val="00F05B62"/>
    <w:rsid w:val="00F05BE3"/>
    <w:rsid w:val="00F05DD2"/>
    <w:rsid w:val="00F063F1"/>
    <w:rsid w:val="00F067E2"/>
    <w:rsid w:val="00F069BF"/>
    <w:rsid w:val="00F07647"/>
    <w:rsid w:val="00F0765A"/>
    <w:rsid w:val="00F07B9F"/>
    <w:rsid w:val="00F07BC4"/>
    <w:rsid w:val="00F07EDE"/>
    <w:rsid w:val="00F07FA9"/>
    <w:rsid w:val="00F10131"/>
    <w:rsid w:val="00F101DF"/>
    <w:rsid w:val="00F10207"/>
    <w:rsid w:val="00F105B2"/>
    <w:rsid w:val="00F105F3"/>
    <w:rsid w:val="00F1060B"/>
    <w:rsid w:val="00F10FAC"/>
    <w:rsid w:val="00F112D4"/>
    <w:rsid w:val="00F113A4"/>
    <w:rsid w:val="00F113B9"/>
    <w:rsid w:val="00F1194A"/>
    <w:rsid w:val="00F11A23"/>
    <w:rsid w:val="00F11C21"/>
    <w:rsid w:val="00F12157"/>
    <w:rsid w:val="00F12887"/>
    <w:rsid w:val="00F12ED6"/>
    <w:rsid w:val="00F12ED7"/>
    <w:rsid w:val="00F1301F"/>
    <w:rsid w:val="00F13190"/>
    <w:rsid w:val="00F133A1"/>
    <w:rsid w:val="00F135F4"/>
    <w:rsid w:val="00F137E5"/>
    <w:rsid w:val="00F13DAB"/>
    <w:rsid w:val="00F1426A"/>
    <w:rsid w:val="00F14320"/>
    <w:rsid w:val="00F14605"/>
    <w:rsid w:val="00F147EF"/>
    <w:rsid w:val="00F14DF4"/>
    <w:rsid w:val="00F150D1"/>
    <w:rsid w:val="00F151F2"/>
    <w:rsid w:val="00F15345"/>
    <w:rsid w:val="00F155FC"/>
    <w:rsid w:val="00F15C94"/>
    <w:rsid w:val="00F15D7D"/>
    <w:rsid w:val="00F16376"/>
    <w:rsid w:val="00F165A0"/>
    <w:rsid w:val="00F16683"/>
    <w:rsid w:val="00F16CDA"/>
    <w:rsid w:val="00F16DCC"/>
    <w:rsid w:val="00F17308"/>
    <w:rsid w:val="00F17C41"/>
    <w:rsid w:val="00F17D92"/>
    <w:rsid w:val="00F20622"/>
    <w:rsid w:val="00F20AC3"/>
    <w:rsid w:val="00F2127F"/>
    <w:rsid w:val="00F2129E"/>
    <w:rsid w:val="00F212DE"/>
    <w:rsid w:val="00F215A3"/>
    <w:rsid w:val="00F21BB3"/>
    <w:rsid w:val="00F21C32"/>
    <w:rsid w:val="00F21F46"/>
    <w:rsid w:val="00F22172"/>
    <w:rsid w:val="00F221E6"/>
    <w:rsid w:val="00F223F7"/>
    <w:rsid w:val="00F22FD9"/>
    <w:rsid w:val="00F2372A"/>
    <w:rsid w:val="00F23906"/>
    <w:rsid w:val="00F23943"/>
    <w:rsid w:val="00F23C6D"/>
    <w:rsid w:val="00F23FAC"/>
    <w:rsid w:val="00F2410A"/>
    <w:rsid w:val="00F2429A"/>
    <w:rsid w:val="00F243DA"/>
    <w:rsid w:val="00F246B4"/>
    <w:rsid w:val="00F24868"/>
    <w:rsid w:val="00F24980"/>
    <w:rsid w:val="00F249C4"/>
    <w:rsid w:val="00F24F4A"/>
    <w:rsid w:val="00F251F7"/>
    <w:rsid w:val="00F252FE"/>
    <w:rsid w:val="00F25511"/>
    <w:rsid w:val="00F25695"/>
    <w:rsid w:val="00F25CBD"/>
    <w:rsid w:val="00F2625B"/>
    <w:rsid w:val="00F2656D"/>
    <w:rsid w:val="00F267FE"/>
    <w:rsid w:val="00F2704B"/>
    <w:rsid w:val="00F2743B"/>
    <w:rsid w:val="00F27896"/>
    <w:rsid w:val="00F27A72"/>
    <w:rsid w:val="00F305D5"/>
    <w:rsid w:val="00F305FB"/>
    <w:rsid w:val="00F30743"/>
    <w:rsid w:val="00F3095A"/>
    <w:rsid w:val="00F30ADE"/>
    <w:rsid w:val="00F30B82"/>
    <w:rsid w:val="00F3146F"/>
    <w:rsid w:val="00F31524"/>
    <w:rsid w:val="00F31851"/>
    <w:rsid w:val="00F31D83"/>
    <w:rsid w:val="00F31F4E"/>
    <w:rsid w:val="00F32835"/>
    <w:rsid w:val="00F32AC6"/>
    <w:rsid w:val="00F32DFB"/>
    <w:rsid w:val="00F3311D"/>
    <w:rsid w:val="00F33228"/>
    <w:rsid w:val="00F33B63"/>
    <w:rsid w:val="00F347BC"/>
    <w:rsid w:val="00F34AE5"/>
    <w:rsid w:val="00F34BAD"/>
    <w:rsid w:val="00F3557A"/>
    <w:rsid w:val="00F356E2"/>
    <w:rsid w:val="00F359F3"/>
    <w:rsid w:val="00F35CAD"/>
    <w:rsid w:val="00F3668F"/>
    <w:rsid w:val="00F36FB6"/>
    <w:rsid w:val="00F371A4"/>
    <w:rsid w:val="00F373A0"/>
    <w:rsid w:val="00F376B1"/>
    <w:rsid w:val="00F378FF"/>
    <w:rsid w:val="00F37D69"/>
    <w:rsid w:val="00F37EE0"/>
    <w:rsid w:val="00F40602"/>
    <w:rsid w:val="00F40C93"/>
    <w:rsid w:val="00F40CB7"/>
    <w:rsid w:val="00F415EF"/>
    <w:rsid w:val="00F41840"/>
    <w:rsid w:val="00F41EE6"/>
    <w:rsid w:val="00F421A9"/>
    <w:rsid w:val="00F42368"/>
    <w:rsid w:val="00F423CD"/>
    <w:rsid w:val="00F426E8"/>
    <w:rsid w:val="00F42C20"/>
    <w:rsid w:val="00F42CA7"/>
    <w:rsid w:val="00F42CD7"/>
    <w:rsid w:val="00F42F54"/>
    <w:rsid w:val="00F43CE1"/>
    <w:rsid w:val="00F442D1"/>
    <w:rsid w:val="00F44674"/>
    <w:rsid w:val="00F4470E"/>
    <w:rsid w:val="00F44890"/>
    <w:rsid w:val="00F44D88"/>
    <w:rsid w:val="00F44DFE"/>
    <w:rsid w:val="00F44EF8"/>
    <w:rsid w:val="00F44FBF"/>
    <w:rsid w:val="00F45B44"/>
    <w:rsid w:val="00F45C80"/>
    <w:rsid w:val="00F4655A"/>
    <w:rsid w:val="00F46BE1"/>
    <w:rsid w:val="00F470B7"/>
    <w:rsid w:val="00F4741D"/>
    <w:rsid w:val="00F474C2"/>
    <w:rsid w:val="00F4763F"/>
    <w:rsid w:val="00F478F7"/>
    <w:rsid w:val="00F478FB"/>
    <w:rsid w:val="00F47B9C"/>
    <w:rsid w:val="00F47F70"/>
    <w:rsid w:val="00F501DE"/>
    <w:rsid w:val="00F50382"/>
    <w:rsid w:val="00F50A8A"/>
    <w:rsid w:val="00F50C13"/>
    <w:rsid w:val="00F50C2D"/>
    <w:rsid w:val="00F50D08"/>
    <w:rsid w:val="00F518D5"/>
    <w:rsid w:val="00F51A60"/>
    <w:rsid w:val="00F51E04"/>
    <w:rsid w:val="00F527BA"/>
    <w:rsid w:val="00F52813"/>
    <w:rsid w:val="00F52857"/>
    <w:rsid w:val="00F52A44"/>
    <w:rsid w:val="00F53937"/>
    <w:rsid w:val="00F53BA0"/>
    <w:rsid w:val="00F550F4"/>
    <w:rsid w:val="00F55276"/>
    <w:rsid w:val="00F553CA"/>
    <w:rsid w:val="00F556A8"/>
    <w:rsid w:val="00F55A4D"/>
    <w:rsid w:val="00F55CDF"/>
    <w:rsid w:val="00F55D9A"/>
    <w:rsid w:val="00F56259"/>
    <w:rsid w:val="00F566BF"/>
    <w:rsid w:val="00F566CC"/>
    <w:rsid w:val="00F56713"/>
    <w:rsid w:val="00F568C4"/>
    <w:rsid w:val="00F56A0E"/>
    <w:rsid w:val="00F56E43"/>
    <w:rsid w:val="00F5703B"/>
    <w:rsid w:val="00F5718B"/>
    <w:rsid w:val="00F574B2"/>
    <w:rsid w:val="00F57523"/>
    <w:rsid w:val="00F57AE9"/>
    <w:rsid w:val="00F6037A"/>
    <w:rsid w:val="00F6063F"/>
    <w:rsid w:val="00F608D9"/>
    <w:rsid w:val="00F60E4A"/>
    <w:rsid w:val="00F610D6"/>
    <w:rsid w:val="00F6115A"/>
    <w:rsid w:val="00F61432"/>
    <w:rsid w:val="00F61496"/>
    <w:rsid w:val="00F6152A"/>
    <w:rsid w:val="00F61983"/>
    <w:rsid w:val="00F619B1"/>
    <w:rsid w:val="00F61CEB"/>
    <w:rsid w:val="00F61F0A"/>
    <w:rsid w:val="00F61FAC"/>
    <w:rsid w:val="00F62083"/>
    <w:rsid w:val="00F621ED"/>
    <w:rsid w:val="00F6242D"/>
    <w:rsid w:val="00F624A1"/>
    <w:rsid w:val="00F62511"/>
    <w:rsid w:val="00F630F7"/>
    <w:rsid w:val="00F638AD"/>
    <w:rsid w:val="00F63AA8"/>
    <w:rsid w:val="00F649B1"/>
    <w:rsid w:val="00F64A14"/>
    <w:rsid w:val="00F64F2F"/>
    <w:rsid w:val="00F64F9D"/>
    <w:rsid w:val="00F65DD1"/>
    <w:rsid w:val="00F664FE"/>
    <w:rsid w:val="00F66569"/>
    <w:rsid w:val="00F667C6"/>
    <w:rsid w:val="00F669F2"/>
    <w:rsid w:val="00F66AC8"/>
    <w:rsid w:val="00F66B87"/>
    <w:rsid w:val="00F66D01"/>
    <w:rsid w:val="00F67524"/>
    <w:rsid w:val="00F67AFA"/>
    <w:rsid w:val="00F67EB6"/>
    <w:rsid w:val="00F70230"/>
    <w:rsid w:val="00F703BF"/>
    <w:rsid w:val="00F7072D"/>
    <w:rsid w:val="00F709C4"/>
    <w:rsid w:val="00F710FA"/>
    <w:rsid w:val="00F713D0"/>
    <w:rsid w:val="00F71875"/>
    <w:rsid w:val="00F71F41"/>
    <w:rsid w:val="00F72326"/>
    <w:rsid w:val="00F7246A"/>
    <w:rsid w:val="00F7269D"/>
    <w:rsid w:val="00F726FF"/>
    <w:rsid w:val="00F72727"/>
    <w:rsid w:val="00F72B48"/>
    <w:rsid w:val="00F72FBB"/>
    <w:rsid w:val="00F7337B"/>
    <w:rsid w:val="00F7380D"/>
    <w:rsid w:val="00F73897"/>
    <w:rsid w:val="00F73C2E"/>
    <w:rsid w:val="00F73CC6"/>
    <w:rsid w:val="00F74180"/>
    <w:rsid w:val="00F7418D"/>
    <w:rsid w:val="00F750B8"/>
    <w:rsid w:val="00F75172"/>
    <w:rsid w:val="00F751D3"/>
    <w:rsid w:val="00F75731"/>
    <w:rsid w:val="00F75AEE"/>
    <w:rsid w:val="00F75EE9"/>
    <w:rsid w:val="00F76111"/>
    <w:rsid w:val="00F762BD"/>
    <w:rsid w:val="00F762CF"/>
    <w:rsid w:val="00F76439"/>
    <w:rsid w:val="00F76C9D"/>
    <w:rsid w:val="00F77185"/>
    <w:rsid w:val="00F77757"/>
    <w:rsid w:val="00F777C4"/>
    <w:rsid w:val="00F77BE8"/>
    <w:rsid w:val="00F77FDF"/>
    <w:rsid w:val="00F77FF7"/>
    <w:rsid w:val="00F807DE"/>
    <w:rsid w:val="00F81923"/>
    <w:rsid w:val="00F81B75"/>
    <w:rsid w:val="00F8202C"/>
    <w:rsid w:val="00F82AFD"/>
    <w:rsid w:val="00F833F2"/>
    <w:rsid w:val="00F8351E"/>
    <w:rsid w:val="00F835DA"/>
    <w:rsid w:val="00F83A2E"/>
    <w:rsid w:val="00F83C3D"/>
    <w:rsid w:val="00F84014"/>
    <w:rsid w:val="00F84521"/>
    <w:rsid w:val="00F8490C"/>
    <w:rsid w:val="00F84B14"/>
    <w:rsid w:val="00F8583B"/>
    <w:rsid w:val="00F85B26"/>
    <w:rsid w:val="00F85F70"/>
    <w:rsid w:val="00F8626D"/>
    <w:rsid w:val="00F867CC"/>
    <w:rsid w:val="00F86BD1"/>
    <w:rsid w:val="00F86C20"/>
    <w:rsid w:val="00F86C71"/>
    <w:rsid w:val="00F86CF3"/>
    <w:rsid w:val="00F872E6"/>
    <w:rsid w:val="00F872F8"/>
    <w:rsid w:val="00F87780"/>
    <w:rsid w:val="00F87846"/>
    <w:rsid w:val="00F87870"/>
    <w:rsid w:val="00F878C6"/>
    <w:rsid w:val="00F878E4"/>
    <w:rsid w:val="00F87E5E"/>
    <w:rsid w:val="00F9020A"/>
    <w:rsid w:val="00F90804"/>
    <w:rsid w:val="00F9097C"/>
    <w:rsid w:val="00F90B0D"/>
    <w:rsid w:val="00F9104F"/>
    <w:rsid w:val="00F91AEE"/>
    <w:rsid w:val="00F9260D"/>
    <w:rsid w:val="00F9265F"/>
    <w:rsid w:val="00F9309B"/>
    <w:rsid w:val="00F930A9"/>
    <w:rsid w:val="00F9318D"/>
    <w:rsid w:val="00F93528"/>
    <w:rsid w:val="00F93C4C"/>
    <w:rsid w:val="00F94063"/>
    <w:rsid w:val="00F943D8"/>
    <w:rsid w:val="00F94574"/>
    <w:rsid w:val="00F94A21"/>
    <w:rsid w:val="00F94CFA"/>
    <w:rsid w:val="00F95577"/>
    <w:rsid w:val="00F95963"/>
    <w:rsid w:val="00F95DD4"/>
    <w:rsid w:val="00F95DD7"/>
    <w:rsid w:val="00F95FE9"/>
    <w:rsid w:val="00F965F1"/>
    <w:rsid w:val="00F96662"/>
    <w:rsid w:val="00F9688A"/>
    <w:rsid w:val="00F96B1E"/>
    <w:rsid w:val="00F97181"/>
    <w:rsid w:val="00F975D2"/>
    <w:rsid w:val="00F978BB"/>
    <w:rsid w:val="00F97A9A"/>
    <w:rsid w:val="00F97FF2"/>
    <w:rsid w:val="00FA073F"/>
    <w:rsid w:val="00FA0969"/>
    <w:rsid w:val="00FA0C3C"/>
    <w:rsid w:val="00FA0FD1"/>
    <w:rsid w:val="00FA181F"/>
    <w:rsid w:val="00FA1988"/>
    <w:rsid w:val="00FA1FF3"/>
    <w:rsid w:val="00FA207B"/>
    <w:rsid w:val="00FA2482"/>
    <w:rsid w:val="00FA2946"/>
    <w:rsid w:val="00FA2B88"/>
    <w:rsid w:val="00FA2DB5"/>
    <w:rsid w:val="00FA31A9"/>
    <w:rsid w:val="00FA33F7"/>
    <w:rsid w:val="00FA3A6F"/>
    <w:rsid w:val="00FA4059"/>
    <w:rsid w:val="00FA422B"/>
    <w:rsid w:val="00FA4D8B"/>
    <w:rsid w:val="00FA4E55"/>
    <w:rsid w:val="00FA4F1A"/>
    <w:rsid w:val="00FA5062"/>
    <w:rsid w:val="00FA57E1"/>
    <w:rsid w:val="00FA5ADF"/>
    <w:rsid w:val="00FA5C29"/>
    <w:rsid w:val="00FA6306"/>
    <w:rsid w:val="00FA6313"/>
    <w:rsid w:val="00FA6474"/>
    <w:rsid w:val="00FA653D"/>
    <w:rsid w:val="00FA6821"/>
    <w:rsid w:val="00FA68DF"/>
    <w:rsid w:val="00FA6AF2"/>
    <w:rsid w:val="00FA6F0F"/>
    <w:rsid w:val="00FA6FB1"/>
    <w:rsid w:val="00FA788C"/>
    <w:rsid w:val="00FB02C9"/>
    <w:rsid w:val="00FB0556"/>
    <w:rsid w:val="00FB0B45"/>
    <w:rsid w:val="00FB0D75"/>
    <w:rsid w:val="00FB100F"/>
    <w:rsid w:val="00FB10BB"/>
    <w:rsid w:val="00FB1707"/>
    <w:rsid w:val="00FB193B"/>
    <w:rsid w:val="00FB1A50"/>
    <w:rsid w:val="00FB1A7B"/>
    <w:rsid w:val="00FB1F24"/>
    <w:rsid w:val="00FB2723"/>
    <w:rsid w:val="00FB2A2A"/>
    <w:rsid w:val="00FB346C"/>
    <w:rsid w:val="00FB35A2"/>
    <w:rsid w:val="00FB361C"/>
    <w:rsid w:val="00FB4AAB"/>
    <w:rsid w:val="00FB565E"/>
    <w:rsid w:val="00FB57E2"/>
    <w:rsid w:val="00FB591E"/>
    <w:rsid w:val="00FB5B09"/>
    <w:rsid w:val="00FB5B61"/>
    <w:rsid w:val="00FB6CCD"/>
    <w:rsid w:val="00FB6CDF"/>
    <w:rsid w:val="00FC1529"/>
    <w:rsid w:val="00FC16EE"/>
    <w:rsid w:val="00FC1E21"/>
    <w:rsid w:val="00FC1F93"/>
    <w:rsid w:val="00FC213C"/>
    <w:rsid w:val="00FC2AF7"/>
    <w:rsid w:val="00FC2C93"/>
    <w:rsid w:val="00FC31D9"/>
    <w:rsid w:val="00FC31F4"/>
    <w:rsid w:val="00FC3B90"/>
    <w:rsid w:val="00FC3DF2"/>
    <w:rsid w:val="00FC3F90"/>
    <w:rsid w:val="00FC4059"/>
    <w:rsid w:val="00FC4315"/>
    <w:rsid w:val="00FC4500"/>
    <w:rsid w:val="00FC4506"/>
    <w:rsid w:val="00FC46FF"/>
    <w:rsid w:val="00FC4928"/>
    <w:rsid w:val="00FC4E56"/>
    <w:rsid w:val="00FC4FB8"/>
    <w:rsid w:val="00FC59DF"/>
    <w:rsid w:val="00FC5A01"/>
    <w:rsid w:val="00FC5A4A"/>
    <w:rsid w:val="00FC5DB2"/>
    <w:rsid w:val="00FC6ACD"/>
    <w:rsid w:val="00FC7186"/>
    <w:rsid w:val="00FC744D"/>
    <w:rsid w:val="00FC7640"/>
    <w:rsid w:val="00FC7790"/>
    <w:rsid w:val="00FC7831"/>
    <w:rsid w:val="00FC7DF0"/>
    <w:rsid w:val="00FC7FA6"/>
    <w:rsid w:val="00FD0226"/>
    <w:rsid w:val="00FD0745"/>
    <w:rsid w:val="00FD0844"/>
    <w:rsid w:val="00FD0B49"/>
    <w:rsid w:val="00FD0DF0"/>
    <w:rsid w:val="00FD1455"/>
    <w:rsid w:val="00FD1A61"/>
    <w:rsid w:val="00FD1B95"/>
    <w:rsid w:val="00FD1CAF"/>
    <w:rsid w:val="00FD1FD4"/>
    <w:rsid w:val="00FD21F5"/>
    <w:rsid w:val="00FD22D2"/>
    <w:rsid w:val="00FD24C2"/>
    <w:rsid w:val="00FD2538"/>
    <w:rsid w:val="00FD254B"/>
    <w:rsid w:val="00FD2608"/>
    <w:rsid w:val="00FD2A4B"/>
    <w:rsid w:val="00FD2C49"/>
    <w:rsid w:val="00FD48AE"/>
    <w:rsid w:val="00FD49C4"/>
    <w:rsid w:val="00FD4B6A"/>
    <w:rsid w:val="00FD4EBF"/>
    <w:rsid w:val="00FD4EFD"/>
    <w:rsid w:val="00FD507B"/>
    <w:rsid w:val="00FD5184"/>
    <w:rsid w:val="00FD56CC"/>
    <w:rsid w:val="00FD5D18"/>
    <w:rsid w:val="00FD607F"/>
    <w:rsid w:val="00FD612A"/>
    <w:rsid w:val="00FD6268"/>
    <w:rsid w:val="00FD6337"/>
    <w:rsid w:val="00FD6F25"/>
    <w:rsid w:val="00FD70D1"/>
    <w:rsid w:val="00FD75B1"/>
    <w:rsid w:val="00FD7615"/>
    <w:rsid w:val="00FD78DD"/>
    <w:rsid w:val="00FE0189"/>
    <w:rsid w:val="00FE023E"/>
    <w:rsid w:val="00FE0339"/>
    <w:rsid w:val="00FE0EBF"/>
    <w:rsid w:val="00FE14AC"/>
    <w:rsid w:val="00FE15BB"/>
    <w:rsid w:val="00FE190D"/>
    <w:rsid w:val="00FE1922"/>
    <w:rsid w:val="00FE1940"/>
    <w:rsid w:val="00FE1F6F"/>
    <w:rsid w:val="00FE2113"/>
    <w:rsid w:val="00FE28D2"/>
    <w:rsid w:val="00FE28EE"/>
    <w:rsid w:val="00FE2C03"/>
    <w:rsid w:val="00FE2D8A"/>
    <w:rsid w:val="00FE319F"/>
    <w:rsid w:val="00FE3273"/>
    <w:rsid w:val="00FE359C"/>
    <w:rsid w:val="00FE36D4"/>
    <w:rsid w:val="00FE3C5E"/>
    <w:rsid w:val="00FE4333"/>
    <w:rsid w:val="00FE5076"/>
    <w:rsid w:val="00FE5A53"/>
    <w:rsid w:val="00FE5AB7"/>
    <w:rsid w:val="00FE5C59"/>
    <w:rsid w:val="00FE6AB9"/>
    <w:rsid w:val="00FE6C19"/>
    <w:rsid w:val="00FE700E"/>
    <w:rsid w:val="00FE7A78"/>
    <w:rsid w:val="00FE7ACF"/>
    <w:rsid w:val="00FE7AFD"/>
    <w:rsid w:val="00FF059C"/>
    <w:rsid w:val="00FF0627"/>
    <w:rsid w:val="00FF0D31"/>
    <w:rsid w:val="00FF135F"/>
    <w:rsid w:val="00FF142E"/>
    <w:rsid w:val="00FF170B"/>
    <w:rsid w:val="00FF17A4"/>
    <w:rsid w:val="00FF17BB"/>
    <w:rsid w:val="00FF1CFB"/>
    <w:rsid w:val="00FF1D87"/>
    <w:rsid w:val="00FF209F"/>
    <w:rsid w:val="00FF24B1"/>
    <w:rsid w:val="00FF28BF"/>
    <w:rsid w:val="00FF2C51"/>
    <w:rsid w:val="00FF3933"/>
    <w:rsid w:val="00FF3B9C"/>
    <w:rsid w:val="00FF4126"/>
    <w:rsid w:val="00FF4218"/>
    <w:rsid w:val="00FF4AEB"/>
    <w:rsid w:val="00FF509B"/>
    <w:rsid w:val="00FF5216"/>
    <w:rsid w:val="00FF52B1"/>
    <w:rsid w:val="00FF58AF"/>
    <w:rsid w:val="00FF5A1D"/>
    <w:rsid w:val="00FF5CD4"/>
    <w:rsid w:val="00FF776D"/>
    <w:rsid w:val="00FF78DA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531CCB5"/>
  <w15:docId w15:val="{5D165CFF-A069-4BD2-A146-9B63F85D1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9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68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3A6C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3A6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2F3A6C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uiPriority w:val="99"/>
    <w:locked/>
    <w:rsid w:val="00EF617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EF6177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F6177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EF6177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F617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F617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F3A6C"/>
    <w:rPr>
      <w:rFonts w:cs="Times New Roman"/>
      <w:b/>
      <w:bCs/>
    </w:rPr>
  </w:style>
  <w:style w:type="paragraph" w:styleId="ListBullet">
    <w:name w:val="List Bullet"/>
    <w:basedOn w:val="Normal"/>
    <w:rsid w:val="002F3A6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F3A6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F3A6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F3A6C"/>
    <w:pPr>
      <w:ind w:left="284"/>
    </w:pPr>
  </w:style>
  <w:style w:type="paragraph" w:customStyle="1" w:styleId="AAFrameAddress">
    <w:name w:val="AA Frame Address"/>
    <w:basedOn w:val="Heading1"/>
    <w:uiPriority w:val="99"/>
    <w:rsid w:val="002F3A6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F3A6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F3A6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F3A6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F3A6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F3A6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F3A6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F3A6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F3A6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F3A6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F3A6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F3A6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F3A6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F3A6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F3A6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F3A6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F3A6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F3A6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F3A6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F3A6C"/>
    <w:pPr>
      <w:ind w:left="567" w:hanging="567"/>
    </w:pPr>
  </w:style>
  <w:style w:type="paragraph" w:styleId="ListBullet5">
    <w:name w:val="List Bullet 5"/>
    <w:basedOn w:val="Normal"/>
    <w:uiPriority w:val="99"/>
    <w:rsid w:val="002F3A6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2F3A6C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uiPriority w:val="99"/>
    <w:locked/>
    <w:rsid w:val="00EF6177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EF6177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F3A6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EF617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F3A6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F617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F3A6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F3A6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F3A6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F3A6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F3A6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F3A6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F3A6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F3A6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2F3A6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F3A6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F3A6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F3A6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F3A6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EF6177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F6177"/>
    <w:rPr>
      <w:rFonts w:cs="EucrosiaUPC"/>
      <w:sz w:val="30"/>
      <w:szCs w:val="30"/>
    </w:rPr>
  </w:style>
  <w:style w:type="character" w:styleId="PageNumber">
    <w:name w:val="page number"/>
    <w:uiPriority w:val="99"/>
    <w:rsid w:val="002F3A6C"/>
    <w:rPr>
      <w:rFonts w:cs="Times New Roman"/>
    </w:rPr>
  </w:style>
  <w:style w:type="paragraph" w:customStyle="1" w:styleId="ASSETS">
    <w:name w:val="ASSETS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EF6177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F6177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E27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2E2783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9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EF6177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EF6177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EF6177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EF6177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qFormat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styleId="BodyTextIndent3">
    <w:name w:val="Body Text Indent 3"/>
    <w:basedOn w:val="Normal"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rFonts w:ascii="Cordia New" w:hAnsi="Cordia New" w:cs="Cordia New"/>
      <w:sz w:val="16"/>
      <w:szCs w:val="16"/>
    </w:rPr>
  </w:style>
  <w:style w:type="paragraph" w:styleId="ListParagraph">
    <w:name w:val="List Paragraph"/>
    <w:basedOn w:val="Normal"/>
    <w:uiPriority w:val="34"/>
    <w:qFormat/>
    <w:rsid w:val="0012108A"/>
    <w:pPr>
      <w:ind w:left="720"/>
      <w:contextualSpacing/>
    </w:pPr>
    <w:rPr>
      <w:szCs w:val="22"/>
    </w:rPr>
  </w:style>
  <w:style w:type="character" w:customStyle="1" w:styleId="shorttext1">
    <w:name w:val="short_text1"/>
    <w:uiPriority w:val="99"/>
    <w:rsid w:val="00EF6177"/>
    <w:rPr>
      <w:rFonts w:cs="Times New Roman"/>
      <w:sz w:val="29"/>
      <w:szCs w:val="29"/>
    </w:rPr>
  </w:style>
  <w:style w:type="character" w:customStyle="1" w:styleId="hps">
    <w:name w:val="hps"/>
    <w:uiPriority w:val="99"/>
    <w:rsid w:val="00EF6177"/>
    <w:rPr>
      <w:rFonts w:cs="Times New Roman"/>
    </w:rPr>
  </w:style>
  <w:style w:type="character" w:customStyle="1" w:styleId="gt-icon-text1">
    <w:name w:val="gt-icon-text1"/>
    <w:uiPriority w:val="99"/>
    <w:rsid w:val="00EF6177"/>
    <w:rPr>
      <w:rFonts w:cs="Times New Roman"/>
    </w:rPr>
  </w:style>
  <w:style w:type="character" w:customStyle="1" w:styleId="shorttext">
    <w:name w:val="short_text"/>
    <w:uiPriority w:val="99"/>
    <w:rsid w:val="00EF6177"/>
    <w:rPr>
      <w:rFonts w:cs="Times New Roman"/>
    </w:rPr>
  </w:style>
  <w:style w:type="paragraph" w:customStyle="1" w:styleId="Default">
    <w:name w:val="Default"/>
    <w:rsid w:val="00EF617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F617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61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F6177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F617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F61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17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617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F6177"/>
    <w:rPr>
      <w:rFonts w:ascii="Arial" w:hAnsi="Arial"/>
      <w:b/>
      <w:bCs/>
      <w:szCs w:val="25"/>
    </w:rPr>
  </w:style>
  <w:style w:type="character" w:customStyle="1" w:styleId="textgreen">
    <w:name w:val="textgreen"/>
    <w:basedOn w:val="DefaultParagraphFont"/>
    <w:rsid w:val="00E46154"/>
  </w:style>
  <w:style w:type="paragraph" w:styleId="NormalWeb">
    <w:name w:val="Normal (Web)"/>
    <w:basedOn w:val="Normal"/>
    <w:uiPriority w:val="99"/>
    <w:unhideWhenUsed/>
    <w:rsid w:val="00E060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อักขระ อักขระ1"/>
    <w:basedOn w:val="Normal"/>
    <w:rsid w:val="00D851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60" w:after="160" w:line="240" w:lineRule="exact"/>
    </w:pPr>
    <w:rPr>
      <w:rFonts w:ascii="Verdana" w:hAnsi="Verdana" w:cs="Times New Roman"/>
      <w:color w:val="FF00FF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2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181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9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1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6F1D9-F392-4049-A8AB-8CF86F716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36</Pages>
  <Words>7966</Words>
  <Characters>33620</Characters>
  <Application>Microsoft Office Word</Application>
  <DocSecurity>0</DocSecurity>
  <Lines>280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หาดทิพย์ จำกัด (มหาชน)</vt:lpstr>
      <vt:lpstr>บริษัท หาดทิพย์ จำกัด (มหาชน)</vt:lpstr>
    </vt:vector>
  </TitlesOfParts>
  <Company>KPMG</Company>
  <LinksUpToDate>false</LinksUpToDate>
  <CharactersWithSpaces>41503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3</cp:revision>
  <cp:lastPrinted>2018-02-05T11:10:00Z</cp:lastPrinted>
  <dcterms:created xsi:type="dcterms:W3CDTF">2018-02-08T10:07:00Z</dcterms:created>
  <dcterms:modified xsi:type="dcterms:W3CDTF">2018-02-08T10:07:00Z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