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4"/>
        <w:gridCol w:w="374"/>
        <w:gridCol w:w="6986"/>
      </w:tblGrid>
      <w:tr w:rsidR="00BB2FFB" w:rsidRPr="00C52C41" w14:paraId="19FFE9D2" w14:textId="77777777" w:rsidTr="00BB2FFB">
        <w:trPr>
          <w:trHeight w:val="40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229C290E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5BDFBA8D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86" w:type="dxa"/>
            <w:tcBorders>
              <w:top w:val="nil"/>
              <w:left w:val="nil"/>
              <w:bottom w:val="nil"/>
              <w:right w:val="nil"/>
            </w:tcBorders>
          </w:tcPr>
          <w:p w14:paraId="3104A377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BB2FFB" w:rsidRPr="00C52C41" w14:paraId="167A71D9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09B9CBC0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374" w:type="dxa"/>
          </w:tcPr>
          <w:p w14:paraId="37CA298A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61A87417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bookmarkStart w:id="0" w:name="_GoBack"/>
            <w:bookmarkEnd w:id="0"/>
          </w:p>
        </w:tc>
      </w:tr>
      <w:tr w:rsidR="00BB2FFB" w:rsidRPr="00C52C41" w14:paraId="1E836782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26E3CFD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374" w:type="dxa"/>
          </w:tcPr>
          <w:p w14:paraId="0A26A7BB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7FD611E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BB2FFB" w:rsidRPr="00C52C41" w14:paraId="4F798654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3226B521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374" w:type="dxa"/>
          </w:tcPr>
          <w:p w14:paraId="11FF70BB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F948330" w14:textId="51522D13" w:rsidR="00726B9B" w:rsidRPr="001A2712" w:rsidRDefault="001A2712" w:rsidP="001A2712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</w:rPr>
            </w:pPr>
            <w:r w:rsidRPr="009D1F28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</w:t>
            </w:r>
            <w:r w:rsidRPr="009D1F2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งบ</w:t>
            </w:r>
            <w:r w:rsidRPr="009D1F28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การเงินระหว่างกาล</w:t>
            </w:r>
          </w:p>
        </w:tc>
      </w:tr>
      <w:tr w:rsidR="00BB2FFB" w:rsidRPr="00C52C41" w14:paraId="5EF28F07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04231FB5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374" w:type="dxa"/>
          </w:tcPr>
          <w:p w14:paraId="52841867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0A9035B" w14:textId="3B4BCE72" w:rsidR="00BD265A" w:rsidRPr="00C52C41" w:rsidRDefault="007608D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B2FFB" w:rsidRPr="00C52C41" w14:paraId="0EC9E87D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1A65D8A3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374" w:type="dxa"/>
          </w:tcPr>
          <w:p w14:paraId="50349791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CA771EA" w14:textId="0B2CE193" w:rsidR="00BD265A" w:rsidRPr="00C52C41" w:rsidRDefault="00F23B06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BB2FFB" w:rsidRPr="00C52C41" w14:paraId="66C37F36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2E8CC03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374" w:type="dxa"/>
          </w:tcPr>
          <w:p w14:paraId="67E78FAA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97F6146" w14:textId="05966F41" w:rsidR="00BD265A" w:rsidRPr="00C52C41" w:rsidRDefault="001A2712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B2FFB" w:rsidRPr="00C52C41" w14:paraId="133BB758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4F43113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374" w:type="dxa"/>
          </w:tcPr>
          <w:p w14:paraId="570BACC6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75EFFFF8" w14:textId="4E9359DE" w:rsidR="00BD265A" w:rsidRPr="00026849" w:rsidRDefault="00026849" w:rsidP="00026849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D1F28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BB2FFB" w:rsidRPr="00C52C41" w14:paraId="43C85EC7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4F57452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374" w:type="dxa"/>
          </w:tcPr>
          <w:p w14:paraId="077C6754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4A94A69B" w14:textId="2CBAFAA5" w:rsidR="00BD265A" w:rsidRPr="00C52C41" w:rsidRDefault="00AB170B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B2FFB" w:rsidRPr="00C52C41" w14:paraId="53E3DE1E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8E8C34B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374" w:type="dxa"/>
          </w:tcPr>
          <w:p w14:paraId="14990DA2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4EACBD38" w14:textId="54DD7CD6" w:rsidR="00BD265A" w:rsidRPr="00C52C41" w:rsidRDefault="00CF35C7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BB2FFB" w:rsidRPr="00C52C41" w14:paraId="12C2296C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67CCF764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374" w:type="dxa"/>
          </w:tcPr>
          <w:p w14:paraId="3D3BB702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6E88EFC" w14:textId="4F5E8596" w:rsidR="00DC55FE" w:rsidRPr="00C52C41" w:rsidRDefault="00CF35C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ค่าใช้จ่ายภาษีเงินได้</w:t>
            </w:r>
          </w:p>
        </w:tc>
      </w:tr>
      <w:tr w:rsidR="00BB2FFB" w:rsidRPr="00C52C41" w14:paraId="07DD3386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3DBBDFD6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374" w:type="dxa"/>
          </w:tcPr>
          <w:p w14:paraId="6B86F925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410E991" w14:textId="4E4220D0" w:rsidR="00DC55FE" w:rsidRPr="00026849" w:rsidRDefault="00026849" w:rsidP="00026849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091C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กำไรต่อหุ้น</w:t>
            </w:r>
            <w:r w:rsidR="00FD69E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ขั้นพื้นฐาน</w:t>
            </w:r>
          </w:p>
        </w:tc>
      </w:tr>
      <w:tr w:rsidR="00F17B1D" w:rsidRPr="00C52C41" w14:paraId="3FDB748E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44A6B6B9" w14:textId="78ACFE25" w:rsidR="00F17B1D" w:rsidRPr="00C52C41" w:rsidRDefault="00F17B1D" w:rsidP="00F17B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374" w:type="dxa"/>
          </w:tcPr>
          <w:p w14:paraId="4ABCC0A1" w14:textId="77777777" w:rsidR="00F17B1D" w:rsidRPr="00C52C41" w:rsidRDefault="00F17B1D" w:rsidP="00F17B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4636D022" w14:textId="3693AC27" w:rsidR="00F17B1D" w:rsidRPr="00091C56" w:rsidRDefault="00F17B1D" w:rsidP="00F17B1D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F17B1D" w:rsidRPr="00C52C41" w14:paraId="668F809D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172A3BB2" w14:textId="28B2B1BA" w:rsidR="00F17B1D" w:rsidRPr="00C52C41" w:rsidRDefault="00F17B1D" w:rsidP="00F17B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374" w:type="dxa"/>
          </w:tcPr>
          <w:p w14:paraId="4A40D9C8" w14:textId="77777777" w:rsidR="00F17B1D" w:rsidRPr="00C52C41" w:rsidRDefault="00F17B1D" w:rsidP="00F17B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4EF9763" w14:textId="475B46C5" w:rsidR="00F17B1D" w:rsidRPr="00026849" w:rsidRDefault="00F17B1D" w:rsidP="00F17B1D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91C56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F17B1D" w:rsidRPr="00C52C41" w14:paraId="27AB18B2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2A45E419" w14:textId="6F139878" w:rsidR="00F17B1D" w:rsidRPr="00C52C41" w:rsidRDefault="00F17B1D" w:rsidP="00F17B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374" w:type="dxa"/>
          </w:tcPr>
          <w:p w14:paraId="564C5D7C" w14:textId="77777777" w:rsidR="00F17B1D" w:rsidRPr="00C52C41" w:rsidRDefault="00F17B1D" w:rsidP="00F17B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4AAB460C" w14:textId="74A80D99" w:rsidR="00F17B1D" w:rsidRPr="00AB170B" w:rsidRDefault="00F17B1D" w:rsidP="00F17B1D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91C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17B1D" w:rsidRPr="00C52C41" w14:paraId="46EAEAD9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0EB9AC74" w14:textId="68AB117F" w:rsidR="00F17B1D" w:rsidRPr="00C52C41" w:rsidRDefault="00F17B1D" w:rsidP="00F17B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74" w:type="dxa"/>
          </w:tcPr>
          <w:p w14:paraId="04198E40" w14:textId="77777777" w:rsidR="00F17B1D" w:rsidRPr="00C52C41" w:rsidRDefault="00F17B1D" w:rsidP="00F17B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6372D1E3" w14:textId="5A401D26" w:rsidR="00F17B1D" w:rsidRPr="00091C56" w:rsidRDefault="00F17B1D" w:rsidP="00F17B1D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F17B1D" w:rsidRPr="00C52C41" w14:paraId="4DB2CB79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69DF3270" w14:textId="6E4628E0" w:rsidR="00F17B1D" w:rsidRPr="00C52C41" w:rsidRDefault="00F17B1D" w:rsidP="00F17B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74" w:type="dxa"/>
          </w:tcPr>
          <w:p w14:paraId="329EE15C" w14:textId="77777777" w:rsidR="00F17B1D" w:rsidRPr="00C52C41" w:rsidRDefault="00F17B1D" w:rsidP="00F17B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143844C4" w14:textId="604265BF" w:rsidR="00F17B1D" w:rsidRPr="00C52C41" w:rsidRDefault="00F17B1D" w:rsidP="00F17B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14:paraId="745142F9" w14:textId="77777777" w:rsidR="00BB2FFB" w:rsidRDefault="00BB2FFB">
      <w:r>
        <w:rPr>
          <w:b/>
          <w:bCs/>
        </w:rPr>
        <w:br w:type="page"/>
      </w:r>
    </w:p>
    <w:p w14:paraId="65095516" w14:textId="78EBF18C" w:rsidR="00726B9B" w:rsidRPr="002B1BE4" w:rsidRDefault="00726B9B" w:rsidP="00E77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400C2B" w:rsidRPr="002B1BE4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B1BE4">
        <w:rPr>
          <w:rFonts w:ascii="Angsana New" w:hAnsi="Angsana New"/>
          <w:sz w:val="30"/>
          <w:szCs w:val="30"/>
          <w:cs/>
        </w:rPr>
        <w:t>นี้</w:t>
      </w:r>
    </w:p>
    <w:p w14:paraId="321214C5" w14:textId="77777777" w:rsidR="00784EB3" w:rsidRPr="00F23F1E" w:rsidRDefault="00784EB3" w:rsidP="0078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7AB392FE" w14:textId="5ACE63E8" w:rsidR="00726B9B" w:rsidRPr="00526631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งบการเงิน</w:t>
      </w:r>
      <w:r w:rsidR="00400C2B" w:rsidRPr="002B1BE4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B1BE4">
        <w:rPr>
          <w:rFonts w:ascii="Angsana New" w:hAnsi="Angsana New"/>
          <w:sz w:val="30"/>
          <w:szCs w:val="30"/>
          <w:cs/>
        </w:rPr>
        <w:t>นี้ได้รับอนุมัติให้ออกงบ</w:t>
      </w:r>
      <w:r w:rsidR="00526631">
        <w:rPr>
          <w:rFonts w:ascii="Angsana New" w:hAnsi="Angsana New"/>
          <w:sz w:val="30"/>
          <w:szCs w:val="30"/>
          <w:cs/>
        </w:rPr>
        <w:t>การเงินจากคณะกรรมการเมื่อวันที่</w:t>
      </w:r>
      <w:r w:rsidR="00526631">
        <w:rPr>
          <w:rFonts w:ascii="Angsana New" w:hAnsi="Angsana New"/>
          <w:sz w:val="30"/>
          <w:szCs w:val="30"/>
        </w:rPr>
        <w:t xml:space="preserve"> </w:t>
      </w:r>
      <w:r w:rsidR="00CC69D0">
        <w:rPr>
          <w:rFonts w:ascii="Angsana New" w:hAnsi="Angsana New"/>
          <w:sz w:val="30"/>
          <w:szCs w:val="30"/>
        </w:rPr>
        <w:t>12</w:t>
      </w:r>
      <w:r w:rsidR="005A281E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F13267">
        <w:rPr>
          <w:rFonts w:ascii="Angsana New" w:hAnsi="Angsana New" w:hint="cs"/>
          <w:sz w:val="30"/>
          <w:szCs w:val="30"/>
          <w:cs/>
        </w:rPr>
        <w:t>2561</w:t>
      </w:r>
    </w:p>
    <w:p w14:paraId="561B1AC6" w14:textId="77777777" w:rsidR="00726B9B" w:rsidRPr="00F23F1E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14:paraId="68DF0B8C" w14:textId="77777777" w:rsidR="00726B9B" w:rsidRPr="002B1BE4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B1BE4">
        <w:rPr>
          <w:rFonts w:ascii="Angsana New" w:hAnsi="Angsana New"/>
          <w:b/>
          <w:bCs/>
          <w:sz w:val="30"/>
          <w:szCs w:val="30"/>
          <w:cs/>
        </w:rPr>
        <w:t>1</w:t>
      </w:r>
      <w:r w:rsidRPr="002B1BE4">
        <w:rPr>
          <w:rFonts w:ascii="Angsana New" w:hAnsi="Angsana New"/>
          <w:b/>
          <w:bCs/>
          <w:sz w:val="30"/>
          <w:szCs w:val="30"/>
        </w:rPr>
        <w:tab/>
      </w:r>
      <w:r w:rsidRPr="002B1BE4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FCAF018" w14:textId="77777777" w:rsidR="00726B9B" w:rsidRPr="00F23F1E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3769BAAF" w14:textId="48F2F27F" w:rsidR="00726B9B" w:rsidRPr="002B1BE4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2B1BE4">
        <w:rPr>
          <w:rFonts w:ascii="Angsana New" w:hAnsi="Angsana New"/>
          <w:spacing w:val="-2"/>
          <w:sz w:val="30"/>
          <w:szCs w:val="30"/>
          <w:cs/>
        </w:rPr>
        <w:t xml:space="preserve">บริษัท ลัคกี้เท็คซ์ (ไทย) จำกัด </w:t>
      </w:r>
      <w:r w:rsidRPr="002B1BE4">
        <w:rPr>
          <w:rFonts w:ascii="Angsana New" w:hAnsi="Angsana New"/>
          <w:spacing w:val="-2"/>
          <w:sz w:val="30"/>
          <w:szCs w:val="30"/>
          <w:cs/>
          <w:lang w:val="th-TH"/>
        </w:rPr>
        <w:t>(</w:t>
      </w:r>
      <w:r w:rsidRPr="002B1BE4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2B1BE4">
        <w:rPr>
          <w:rFonts w:ascii="Angsana New" w:hAnsi="Angsana New"/>
          <w:spacing w:val="-2"/>
          <w:sz w:val="30"/>
          <w:szCs w:val="30"/>
          <w:cs/>
          <w:lang w:val="th-TH"/>
        </w:rPr>
        <w:t>)</w:t>
      </w:r>
      <w:r w:rsidRPr="002B1BE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B1BE4">
        <w:rPr>
          <w:rFonts w:ascii="Angsana New" w:hAnsi="Angsana New"/>
          <w:spacing w:val="-2"/>
          <w:sz w:val="30"/>
          <w:szCs w:val="30"/>
        </w:rPr>
        <w:t>“</w:t>
      </w:r>
      <w:r w:rsidRPr="002B1BE4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2B1BE4">
        <w:rPr>
          <w:rFonts w:ascii="Angsana New" w:hAnsi="Angsana New"/>
          <w:spacing w:val="-2"/>
          <w:sz w:val="30"/>
          <w:szCs w:val="30"/>
        </w:rPr>
        <w:t>”</w:t>
      </w:r>
      <w:r w:rsidRPr="002B1BE4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และมีที่อยู่จดทะเบียนตั้งอยู่</w:t>
      </w:r>
      <w:r w:rsidR="00CF35C7" w:rsidRPr="002B1BE4">
        <w:rPr>
          <w:rFonts w:ascii="Angsana New" w:hAnsi="Angsana New" w:hint="cs"/>
          <w:spacing w:val="-2"/>
          <w:sz w:val="30"/>
          <w:szCs w:val="30"/>
          <w:cs/>
        </w:rPr>
        <w:t xml:space="preserve">เลขที่ </w:t>
      </w:r>
      <w:r w:rsidR="00CF35C7" w:rsidRPr="002B1BE4">
        <w:rPr>
          <w:rFonts w:ascii="Angsana New" w:hAnsi="Angsana New"/>
          <w:spacing w:val="-2"/>
          <w:sz w:val="30"/>
          <w:szCs w:val="30"/>
        </w:rPr>
        <w:t xml:space="preserve">20 </w:t>
      </w:r>
      <w:r w:rsidRPr="002B1BE4">
        <w:rPr>
          <w:rFonts w:ascii="Angsana New" w:hAnsi="Angsana New"/>
          <w:spacing w:val="-2"/>
          <w:sz w:val="30"/>
          <w:szCs w:val="30"/>
          <w:cs/>
        </w:rPr>
        <w:t xml:space="preserve">อาคารบุปผจิต </w:t>
      </w:r>
      <w:r w:rsidR="00CF35C7" w:rsidRPr="002B1BE4">
        <w:rPr>
          <w:rFonts w:ascii="Angsana New" w:hAnsi="Angsana New" w:hint="cs"/>
          <w:spacing w:val="-2"/>
          <w:sz w:val="30"/>
          <w:szCs w:val="30"/>
          <w:cs/>
        </w:rPr>
        <w:t xml:space="preserve">ชั้น </w:t>
      </w:r>
      <w:r w:rsidR="00D5120E" w:rsidRPr="002B1BE4">
        <w:rPr>
          <w:rFonts w:ascii="Angsana New" w:hAnsi="Angsana New"/>
          <w:spacing w:val="-2"/>
          <w:sz w:val="30"/>
          <w:szCs w:val="30"/>
        </w:rPr>
        <w:t>5</w:t>
      </w:r>
      <w:r w:rsidRPr="002B1BE4">
        <w:rPr>
          <w:rFonts w:ascii="Angsana New" w:hAnsi="Angsana New"/>
          <w:spacing w:val="-2"/>
          <w:sz w:val="30"/>
          <w:szCs w:val="30"/>
          <w:cs/>
        </w:rPr>
        <w:t xml:space="preserve"> ถนนสาทรเหนือ เขตบางรัก กรุงเทพมหานคร</w:t>
      </w:r>
      <w:r w:rsidR="00CF35C7" w:rsidRPr="002B1BE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F35C7" w:rsidRPr="002B1BE4">
        <w:rPr>
          <w:rFonts w:ascii="Angsana New" w:hAnsi="Angsana New"/>
          <w:spacing w:val="-2"/>
          <w:sz w:val="30"/>
          <w:szCs w:val="30"/>
        </w:rPr>
        <w:t xml:space="preserve">10500 </w:t>
      </w:r>
      <w:r w:rsidR="00CF35C7" w:rsidRPr="002B1BE4">
        <w:rPr>
          <w:rFonts w:ascii="Angsana New" w:hAnsi="Angsana New" w:hint="cs"/>
          <w:spacing w:val="-2"/>
          <w:sz w:val="30"/>
          <w:szCs w:val="30"/>
          <w:cs/>
        </w:rPr>
        <w:t>ประเทศไทย</w:t>
      </w:r>
    </w:p>
    <w:p w14:paraId="6E2BAFFA" w14:textId="77777777" w:rsidR="00726B9B" w:rsidRPr="00F23F1E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1D0AF2F2" w14:textId="77777777" w:rsidR="00726B9B" w:rsidRPr="002B1BE4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บริษัทจดทะเบียนกับตลาดหลักทรัพย์แห่งประเทศไทยเมื่อเดือนมีนาคม 2532</w:t>
      </w:r>
    </w:p>
    <w:p w14:paraId="481701C2" w14:textId="77777777" w:rsidR="00726B9B" w:rsidRPr="00F23F1E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35AB5322" w14:textId="68DA2F1A" w:rsidR="00726B9B" w:rsidRPr="002B1BE4" w:rsidRDefault="00772DA8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บริษัทใหญ่</w:t>
      </w:r>
      <w:r w:rsidRPr="002B1BE4">
        <w:rPr>
          <w:rFonts w:ascii="Angsana New" w:hAnsi="Angsana New" w:hint="cs"/>
          <w:sz w:val="30"/>
          <w:szCs w:val="30"/>
          <w:cs/>
        </w:rPr>
        <w:t>ขั้นสุดท้าย</w:t>
      </w:r>
      <w:r w:rsidRPr="002B1BE4">
        <w:rPr>
          <w:rFonts w:ascii="Angsana New" w:hAnsi="Angsana New"/>
          <w:sz w:val="30"/>
          <w:szCs w:val="30"/>
          <w:cs/>
        </w:rPr>
        <w:t>ของบริษัทในระหว่างงวด</w:t>
      </w:r>
      <w:r w:rsidR="00726B9B" w:rsidRPr="002B1BE4">
        <w:rPr>
          <w:rFonts w:ascii="Angsana New" w:hAnsi="Angsana New"/>
          <w:sz w:val="30"/>
          <w:szCs w:val="30"/>
          <w:cs/>
        </w:rPr>
        <w:t xml:space="preserve">คือ บริษัท </w:t>
      </w:r>
      <w:r w:rsidR="00726B9B" w:rsidRPr="002B1BE4">
        <w:rPr>
          <w:rFonts w:ascii="Angsana New" w:hAnsi="Angsana New"/>
          <w:sz w:val="30"/>
          <w:szCs w:val="30"/>
          <w:cs/>
          <w:lang w:val="th-TH"/>
        </w:rPr>
        <w:t>โทเร อินดัสตรีย</w:t>
      </w:r>
      <w:r w:rsidR="00726B9B" w:rsidRPr="002B1BE4">
        <w:rPr>
          <w:rFonts w:ascii="Angsana New" w:hAnsi="Angsana New"/>
          <w:sz w:val="30"/>
          <w:szCs w:val="30"/>
          <w:cs/>
        </w:rPr>
        <w:t xml:space="preserve">์ </w:t>
      </w:r>
      <w:r w:rsidR="00726B9B" w:rsidRPr="002B1BE4">
        <w:rPr>
          <w:rFonts w:ascii="Angsana New" w:hAnsi="Angsana New"/>
          <w:sz w:val="30"/>
          <w:szCs w:val="30"/>
          <w:cs/>
          <w:lang w:val="th-TH"/>
        </w:rPr>
        <w:t xml:space="preserve">อิ้งค์ </w:t>
      </w:r>
      <w:r w:rsidR="00726B9B" w:rsidRPr="002B1BE4">
        <w:rPr>
          <w:rFonts w:ascii="Angsana New" w:hAnsi="Angsana New"/>
          <w:sz w:val="30"/>
          <w:szCs w:val="30"/>
          <w:cs/>
        </w:rPr>
        <w:t>จำกัด บริษัทดังกล่าวเป็นนิติบุคคลที่จัดตั้งขึ้นในประเทศญี่ปุ่น</w:t>
      </w:r>
    </w:p>
    <w:p w14:paraId="08A10929" w14:textId="77777777" w:rsidR="00726B9B" w:rsidRPr="00F23F1E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24E91A26" w14:textId="09F883C6" w:rsidR="00726B9B" w:rsidRPr="002B1BE4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pacing w:val="-4"/>
          <w:sz w:val="30"/>
          <w:szCs w:val="30"/>
          <w:cs/>
        </w:rPr>
        <w:t>บริษัทดำเนินธุรกิจหลักเกี่ยวกับการผลิต</w:t>
      </w:r>
      <w:r w:rsidR="00BA0E97" w:rsidRPr="002B1BE4">
        <w:rPr>
          <w:rFonts w:ascii="Angsana New" w:hAnsi="Angsana New" w:hint="cs"/>
          <w:spacing w:val="-4"/>
          <w:sz w:val="30"/>
          <w:szCs w:val="30"/>
          <w:cs/>
        </w:rPr>
        <w:t>สิ่งทอซึ่งประกอบด้วย</w:t>
      </w:r>
      <w:r w:rsidR="00BA0E97" w:rsidRPr="002B1BE4">
        <w:rPr>
          <w:rFonts w:ascii="Angsana New" w:hAnsi="Angsana New"/>
          <w:spacing w:val="-4"/>
          <w:sz w:val="30"/>
          <w:szCs w:val="30"/>
          <w:cs/>
        </w:rPr>
        <w:t>ผ้าสปัน ผ้า</w:t>
      </w:r>
      <w:r w:rsidR="00BA0E97" w:rsidRPr="002B1BE4">
        <w:rPr>
          <w:rFonts w:ascii="Angsana New" w:hAnsi="Angsana New" w:hint="cs"/>
          <w:spacing w:val="-4"/>
          <w:sz w:val="30"/>
          <w:szCs w:val="30"/>
          <w:cs/>
        </w:rPr>
        <w:t>ฟิลาเมนท์</w:t>
      </w:r>
      <w:r w:rsidRPr="002B1BE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A0E97" w:rsidRPr="002B1BE4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695F55" w:rsidRPr="002B1BE4">
        <w:rPr>
          <w:rFonts w:ascii="Angsana New" w:hAnsi="Angsana New" w:hint="cs"/>
          <w:spacing w:val="-4"/>
          <w:sz w:val="30"/>
          <w:szCs w:val="30"/>
          <w:cs/>
        </w:rPr>
        <w:t>เส้นด้าย</w:t>
      </w:r>
      <w:r w:rsidRPr="002B1BE4">
        <w:rPr>
          <w:rFonts w:ascii="Angsana New" w:hAnsi="Angsana New"/>
          <w:spacing w:val="-4"/>
          <w:sz w:val="30"/>
          <w:szCs w:val="30"/>
          <w:cs/>
        </w:rPr>
        <w:t xml:space="preserve">ยีนส์ </w:t>
      </w:r>
      <w:r w:rsidR="00BA0E97" w:rsidRPr="002B1BE4">
        <w:rPr>
          <w:rFonts w:ascii="Angsana New" w:hAnsi="Angsana New" w:hint="cs"/>
          <w:spacing w:val="-4"/>
          <w:sz w:val="30"/>
          <w:szCs w:val="30"/>
          <w:cs/>
        </w:rPr>
        <w:t>และผลิตภัณฑ์</w:t>
      </w:r>
      <w:r w:rsidR="00772DA8" w:rsidRPr="002B1BE4">
        <w:rPr>
          <w:rFonts w:ascii="Angsana New" w:hAnsi="Angsana New"/>
          <w:spacing w:val="-4"/>
          <w:sz w:val="30"/>
          <w:szCs w:val="30"/>
          <w:cs/>
        </w:rPr>
        <w:br/>
      </w:r>
      <w:r w:rsidR="00BA0E97" w:rsidRPr="002B1BE4">
        <w:rPr>
          <w:rFonts w:ascii="Angsana New" w:hAnsi="Angsana New" w:hint="cs"/>
          <w:spacing w:val="-4"/>
          <w:sz w:val="30"/>
          <w:szCs w:val="30"/>
          <w:cs/>
        </w:rPr>
        <w:t>สิ่งทอ</w:t>
      </w:r>
      <w:r w:rsidR="00BA0E97" w:rsidRPr="002B1BE4">
        <w:rPr>
          <w:rFonts w:ascii="Angsana New" w:hAnsi="Angsana New" w:hint="cs"/>
          <w:sz w:val="30"/>
          <w:szCs w:val="30"/>
          <w:cs/>
        </w:rPr>
        <w:t>เพื่ออุตสาหกรรม</w:t>
      </w:r>
      <w:r w:rsidR="00C304F0" w:rsidRPr="002B1BE4">
        <w:rPr>
          <w:rFonts w:ascii="Angsana New" w:hAnsi="Angsana New" w:hint="cs"/>
          <w:sz w:val="30"/>
          <w:szCs w:val="30"/>
          <w:cs/>
        </w:rPr>
        <w:t>การผลิต</w:t>
      </w:r>
      <w:r w:rsidR="00BA0E97" w:rsidRPr="002B1BE4">
        <w:rPr>
          <w:rFonts w:ascii="Angsana New" w:hAnsi="Angsana New" w:hint="cs"/>
          <w:sz w:val="30"/>
          <w:szCs w:val="30"/>
          <w:cs/>
        </w:rPr>
        <w:t>ซึ่งประกอบด้วย</w:t>
      </w:r>
      <w:r w:rsidRPr="002B1BE4">
        <w:rPr>
          <w:rFonts w:ascii="Angsana New" w:hAnsi="Angsana New"/>
          <w:sz w:val="30"/>
          <w:szCs w:val="30"/>
          <w:cs/>
        </w:rPr>
        <w:t>ด</w:t>
      </w:r>
      <w:r w:rsidR="00835E1E" w:rsidRPr="002B1BE4">
        <w:rPr>
          <w:rFonts w:ascii="Angsana New" w:hAnsi="Angsana New"/>
          <w:sz w:val="30"/>
          <w:szCs w:val="30"/>
          <w:cs/>
        </w:rPr>
        <w:t>้ายสำหรับเสริมความแข็งแรงของยาง</w:t>
      </w:r>
      <w:r w:rsidRPr="002B1BE4">
        <w:rPr>
          <w:rFonts w:ascii="Angsana New" w:hAnsi="Angsana New"/>
          <w:sz w:val="30"/>
          <w:szCs w:val="30"/>
          <w:cs/>
        </w:rPr>
        <w:t xml:space="preserve">และผ้าสำหรับทำถุงลมนิรภัย </w:t>
      </w:r>
    </w:p>
    <w:p w14:paraId="1D9CFCBF" w14:textId="77777777" w:rsidR="00726B9B" w:rsidRPr="00F23F1E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A98F62B" w14:textId="70F0AE21" w:rsidR="00726B9B" w:rsidRPr="002B1BE4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B1BE4">
        <w:rPr>
          <w:rFonts w:ascii="Angsana New" w:hAnsi="Angsana New"/>
          <w:b/>
          <w:bCs/>
          <w:sz w:val="30"/>
          <w:szCs w:val="30"/>
          <w:cs/>
          <w:lang w:val="th-TH"/>
        </w:rPr>
        <w:t>2</w:t>
      </w:r>
      <w:r w:rsidRPr="002B1BE4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เกณฑ์การจัดทำงบการเงิน</w:t>
      </w:r>
      <w:r w:rsidR="000658FD" w:rsidRPr="002B1BE4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  <w:r w:rsidRPr="002B1BE4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14:paraId="49288DBD" w14:textId="77777777" w:rsidR="00726B9B" w:rsidRPr="00F23F1E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3D25564" w14:textId="77777777" w:rsidR="00726B9B" w:rsidRPr="002B1BE4" w:rsidRDefault="00726B9B" w:rsidP="00BF639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2B1BE4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2722ACFB" w14:textId="77777777" w:rsidR="00726B9B" w:rsidRPr="00F23F1E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618E6D2" w14:textId="70415855" w:rsidR="00400C2B" w:rsidRPr="002B1BE4" w:rsidRDefault="00400C2B" w:rsidP="00400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งบการเงินระหว่างกาลนี้จัดทำขึ้นในรูปแบบย่อตามมาตรฐานการบัญชีฉบับที่ </w:t>
      </w:r>
      <w:r w:rsidRPr="002B1BE4">
        <w:rPr>
          <w:rFonts w:ascii="Angsana New" w:hAnsi="Angsana New"/>
          <w:sz w:val="30"/>
          <w:szCs w:val="30"/>
        </w:rPr>
        <w:t xml:space="preserve">34 </w:t>
      </w:r>
      <w:r w:rsidRPr="002B1BE4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623F07">
        <w:rPr>
          <w:rFonts w:ascii="Angsana New" w:hAnsi="Angsana New"/>
          <w:sz w:val="30"/>
          <w:szCs w:val="30"/>
        </w:rPr>
        <w:t>25</w:t>
      </w:r>
      <w:r w:rsidR="00B242AC">
        <w:rPr>
          <w:rFonts w:ascii="Angsana New" w:hAnsi="Angsana New"/>
          <w:sz w:val="30"/>
          <w:szCs w:val="30"/>
        </w:rPr>
        <w:t>59</w:t>
      </w:r>
      <w:r w:rsidRPr="002B1BE4">
        <w:rPr>
          <w:rFonts w:ascii="Angsana New" w:hAnsi="Angsana New"/>
          <w:sz w:val="30"/>
          <w:szCs w:val="30"/>
        </w:rPr>
        <w:t xml:space="preserve">) </w:t>
      </w:r>
      <w:r w:rsidRPr="002B1BE4">
        <w:rPr>
          <w:rFonts w:ascii="Angsana New" w:hAnsi="Angsana New"/>
          <w:sz w:val="30"/>
          <w:szCs w:val="30"/>
          <w:cs/>
        </w:rPr>
        <w:t xml:space="preserve">เรื่อง </w:t>
      </w:r>
      <w:r w:rsidRPr="002B1BE4">
        <w:rPr>
          <w:rFonts w:ascii="Angsana New" w:hAnsi="Angsana New"/>
          <w:sz w:val="30"/>
          <w:szCs w:val="30"/>
        </w:rPr>
        <w:t>“</w:t>
      </w:r>
      <w:r w:rsidRPr="002B1BE4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F9542C" w:rsidRPr="002B1BE4">
        <w:rPr>
          <w:rFonts w:ascii="Angsana New" w:hAnsi="Angsana New" w:hint="cs"/>
          <w:i/>
          <w:iCs/>
          <w:sz w:val="30"/>
          <w:szCs w:val="30"/>
          <w:cs/>
        </w:rPr>
        <w:t>รายงานทางการ</w:t>
      </w:r>
      <w:r w:rsidRPr="002B1BE4">
        <w:rPr>
          <w:rFonts w:ascii="Angsana New" w:hAnsi="Angsana New"/>
          <w:i/>
          <w:iCs/>
          <w:sz w:val="30"/>
          <w:szCs w:val="30"/>
          <w:cs/>
        </w:rPr>
        <w:t>เงินระหว่างกาล</w:t>
      </w:r>
      <w:r w:rsidRPr="002B1BE4">
        <w:rPr>
          <w:rFonts w:ascii="Angsana New" w:hAnsi="Angsana New"/>
          <w:i/>
          <w:iCs/>
          <w:sz w:val="30"/>
          <w:szCs w:val="30"/>
        </w:rPr>
        <w:t>”</w:t>
      </w:r>
      <w:r w:rsidRPr="002B1BE4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2B1BE4">
        <w:rPr>
          <w:rFonts w:ascii="Angsana New" w:hAnsi="Angsana New"/>
          <w:sz w:val="30"/>
          <w:szCs w:val="30"/>
        </w:rPr>
        <w:t xml:space="preserve"> </w:t>
      </w:r>
    </w:p>
    <w:p w14:paraId="645BEA64" w14:textId="77777777" w:rsidR="00400C2B" w:rsidRPr="00F23F1E" w:rsidRDefault="00400C2B" w:rsidP="00400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 w:hanging="547"/>
        <w:jc w:val="thaiDistribute"/>
        <w:rPr>
          <w:rFonts w:ascii="Angsana New" w:hAnsi="Angsana New"/>
          <w:sz w:val="24"/>
          <w:szCs w:val="24"/>
        </w:rPr>
      </w:pPr>
    </w:p>
    <w:p w14:paraId="08CE9B7F" w14:textId="6C68010D" w:rsidR="002414B7" w:rsidRPr="002B1BE4" w:rsidRDefault="00400C2B" w:rsidP="00327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</w:t>
      </w:r>
      <w:r w:rsidRPr="002B1BE4">
        <w:rPr>
          <w:rFonts w:ascii="Angsana New" w:hAnsi="Angsana New" w:hint="cs"/>
          <w:sz w:val="30"/>
          <w:szCs w:val="30"/>
          <w:cs/>
        </w:rPr>
        <w:t>บปี</w:t>
      </w:r>
      <w:r w:rsidRPr="002B1BE4">
        <w:rPr>
          <w:rFonts w:ascii="Angsana New" w:hAnsi="Angsana New"/>
          <w:sz w:val="30"/>
          <w:szCs w:val="30"/>
          <w:cs/>
        </w:rPr>
        <w:t>สิ้นสุดวันที่ 3</w:t>
      </w:r>
      <w:r w:rsidRPr="002B1BE4">
        <w:rPr>
          <w:rFonts w:ascii="Angsana New" w:hAnsi="Angsana New"/>
          <w:sz w:val="30"/>
          <w:szCs w:val="30"/>
        </w:rPr>
        <w:t xml:space="preserve">1 </w:t>
      </w:r>
      <w:r w:rsidRPr="002B1BE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B1BE4">
        <w:rPr>
          <w:rFonts w:ascii="Angsana New" w:hAnsi="Angsana New"/>
          <w:sz w:val="30"/>
          <w:szCs w:val="30"/>
        </w:rPr>
        <w:t xml:space="preserve">2560 </w:t>
      </w:r>
      <w:r w:rsidR="00F9542C" w:rsidRPr="002B1BE4">
        <w:rPr>
          <w:rFonts w:ascii="Angsana New" w:hAnsi="Angsana New"/>
          <w:sz w:val="30"/>
          <w:szCs w:val="30"/>
          <w:cs/>
        </w:rPr>
        <w:br/>
      </w:r>
      <w:r w:rsidRPr="002B1BE4">
        <w:rPr>
          <w:rFonts w:ascii="Angsana New" w:hAnsi="Angsana New"/>
          <w:sz w:val="30"/>
          <w:szCs w:val="30"/>
          <w:cs/>
        </w:rPr>
        <w:t>งบการเงิน</w:t>
      </w:r>
      <w:r w:rsidR="00327EDC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B1BE4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</w:t>
      </w:r>
      <w:r w:rsidRPr="002B1BE4">
        <w:rPr>
          <w:rFonts w:ascii="Angsana New" w:hAnsi="Angsana New"/>
          <w:sz w:val="30"/>
          <w:szCs w:val="30"/>
        </w:rPr>
        <w:t xml:space="preserve"> </w:t>
      </w:r>
      <w:r w:rsidRPr="002B1BE4">
        <w:rPr>
          <w:rFonts w:ascii="Angsana New" w:hAnsi="Angsana New"/>
          <w:sz w:val="30"/>
          <w:szCs w:val="30"/>
          <w:cs/>
        </w:rPr>
        <w:t>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ดังนั้นการอ่านงบการเงินระหว่างกาลนี้ควรอ่านควบคู่กับงบการเงินของบริษัทสำหรับปีสิ้นสุดวันที่ 3</w:t>
      </w:r>
      <w:r w:rsidRPr="002B1BE4">
        <w:rPr>
          <w:rFonts w:ascii="Angsana New" w:hAnsi="Angsana New"/>
          <w:sz w:val="30"/>
          <w:szCs w:val="30"/>
        </w:rPr>
        <w:t xml:space="preserve">1 </w:t>
      </w:r>
      <w:r w:rsidRPr="002B1BE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B1BE4">
        <w:rPr>
          <w:rFonts w:ascii="Angsana New" w:hAnsi="Angsana New"/>
          <w:sz w:val="30"/>
          <w:szCs w:val="30"/>
        </w:rPr>
        <w:t>2560</w:t>
      </w:r>
    </w:p>
    <w:p w14:paraId="57BD8ECE" w14:textId="77777777" w:rsidR="00400C2B" w:rsidRPr="00F23F1E" w:rsidRDefault="00400C2B" w:rsidP="00400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92FFA6D" w14:textId="6BC868B4" w:rsidR="00695F55" w:rsidRDefault="00400C2B" w:rsidP="00241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04E42">
        <w:rPr>
          <w:rFonts w:ascii="Angsana New" w:hAnsi="Angsana New"/>
          <w:b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772DA8">
        <w:rPr>
          <w:rFonts w:ascii="Angsana New" w:hAnsi="Angsana New"/>
          <w:b/>
          <w:sz w:val="30"/>
          <w:szCs w:val="30"/>
          <w:cs/>
        </w:rPr>
        <w:br/>
      </w:r>
      <w:r w:rsidRPr="00B04E42">
        <w:rPr>
          <w:rFonts w:ascii="Angsana New" w:hAnsi="Angsana New"/>
          <w:b/>
          <w:sz w:val="30"/>
          <w:szCs w:val="30"/>
          <w:cs/>
        </w:rPr>
        <w:t>งบการเงินสำหรับ</w:t>
      </w:r>
      <w:r>
        <w:rPr>
          <w:rFonts w:ascii="Angsana New" w:hAnsi="Angsana New" w:hint="cs"/>
          <w:b/>
          <w:sz w:val="30"/>
          <w:szCs w:val="30"/>
          <w:cs/>
        </w:rPr>
        <w:t>ปี</w:t>
      </w:r>
      <w:r w:rsidR="00E44D3F">
        <w:rPr>
          <w:rFonts w:ascii="Angsana New" w:hAnsi="Angsana New" w:hint="cs"/>
          <w:b/>
          <w:sz w:val="30"/>
          <w:szCs w:val="30"/>
          <w:cs/>
        </w:rPr>
        <w:t>สิ้น</w:t>
      </w:r>
      <w:r w:rsidRPr="00B04E42">
        <w:rPr>
          <w:rFonts w:ascii="Angsana New" w:hAnsi="Angsana New"/>
          <w:b/>
          <w:sz w:val="30"/>
          <w:szCs w:val="30"/>
          <w:cs/>
        </w:rPr>
        <w:t xml:space="preserve">สุดวันที่ </w:t>
      </w:r>
      <w:r w:rsidRPr="00B04E42">
        <w:rPr>
          <w:rFonts w:ascii="Angsana New" w:hAnsi="Angsana New"/>
          <w:bCs/>
          <w:sz w:val="30"/>
          <w:szCs w:val="30"/>
        </w:rPr>
        <w:t>31</w:t>
      </w:r>
      <w:r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8E1BA7">
        <w:rPr>
          <w:rFonts w:ascii="Angsana New" w:hAnsi="Angsana New" w:hint="cs"/>
          <w:b/>
          <w:sz w:val="30"/>
          <w:szCs w:val="30"/>
          <w:cs/>
        </w:rPr>
        <w:t>มีนาคม</w:t>
      </w:r>
      <w:r w:rsidRPr="00B04E42">
        <w:rPr>
          <w:rFonts w:ascii="Angsana New" w:hAnsi="Angsana New"/>
          <w:bCs/>
          <w:sz w:val="30"/>
          <w:szCs w:val="30"/>
          <w:cs/>
        </w:rPr>
        <w:t xml:space="preserve"> </w:t>
      </w:r>
      <w:r w:rsidRPr="00B04E42">
        <w:rPr>
          <w:rFonts w:ascii="Angsana New" w:hAnsi="Angsana New"/>
          <w:bCs/>
          <w:sz w:val="30"/>
          <w:szCs w:val="30"/>
        </w:rPr>
        <w:t>25</w:t>
      </w:r>
      <w:r>
        <w:rPr>
          <w:rFonts w:ascii="Angsana New" w:hAnsi="Angsana New"/>
          <w:bCs/>
          <w:sz w:val="30"/>
          <w:szCs w:val="30"/>
        </w:rPr>
        <w:t>60</w:t>
      </w:r>
      <w:r w:rsidRPr="00B04E42">
        <w:rPr>
          <w:rFonts w:ascii="Angsana New" w:hAnsi="Angsana New"/>
          <w:b/>
          <w:sz w:val="30"/>
          <w:szCs w:val="30"/>
        </w:rPr>
        <w:t xml:space="preserve"> </w:t>
      </w:r>
      <w:r w:rsidR="00772DA8">
        <w:rPr>
          <w:rFonts w:ascii="Angsana New" w:hAnsi="Angsana New"/>
          <w:b/>
          <w:sz w:val="30"/>
          <w:szCs w:val="30"/>
          <w:cs/>
        </w:rPr>
        <w:t>เว้นแต่กรณีที่บริษัท</w:t>
      </w:r>
      <w:r w:rsidR="00772DA8">
        <w:rPr>
          <w:rFonts w:ascii="Angsana New" w:hAnsi="Angsana New" w:hint="cs"/>
          <w:b/>
          <w:sz w:val="30"/>
          <w:szCs w:val="30"/>
          <w:cs/>
        </w:rPr>
        <w:t>จะ</w:t>
      </w:r>
      <w:r w:rsidRPr="00B04E42">
        <w:rPr>
          <w:rFonts w:ascii="Angsana New" w:hAnsi="Angsana New"/>
          <w:b/>
          <w:sz w:val="30"/>
          <w:szCs w:val="30"/>
          <w:cs/>
        </w:rPr>
        <w:t>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</w:t>
      </w:r>
      <w:r w:rsidRPr="00B04E42">
        <w:rPr>
          <w:rFonts w:ascii="Angsana New" w:hAnsi="Angsana New"/>
          <w:bCs/>
          <w:sz w:val="30"/>
          <w:szCs w:val="30"/>
          <w:cs/>
        </w:rPr>
        <w:t xml:space="preserve"> </w:t>
      </w:r>
      <w:r w:rsidRPr="00B04E42">
        <w:rPr>
          <w:rFonts w:ascii="Angsana New" w:hAnsi="Angsana New"/>
          <w:bCs/>
          <w:sz w:val="30"/>
          <w:szCs w:val="30"/>
        </w:rPr>
        <w:t>1</w:t>
      </w:r>
      <w:r w:rsidRPr="00B04E42">
        <w:rPr>
          <w:rFonts w:ascii="Angsana New" w:hAnsi="Angsana New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มกราคม</w:t>
      </w:r>
      <w:r w:rsidRPr="00B04E42">
        <w:rPr>
          <w:rFonts w:ascii="Angsana New" w:hAnsi="Angsana New"/>
          <w:b/>
          <w:sz w:val="30"/>
          <w:szCs w:val="30"/>
          <w:cs/>
        </w:rPr>
        <w:t xml:space="preserve"> </w:t>
      </w:r>
      <w:r>
        <w:rPr>
          <w:rFonts w:ascii="Angsana New" w:hAnsi="Angsana New"/>
          <w:bCs/>
          <w:sz w:val="30"/>
          <w:szCs w:val="30"/>
        </w:rPr>
        <w:t>2560</w:t>
      </w:r>
      <w:r w:rsidRPr="00B04E42">
        <w:rPr>
          <w:rFonts w:ascii="Angsana New" w:hAnsi="Angsana New"/>
          <w:bCs/>
          <w:sz w:val="30"/>
          <w:szCs w:val="30"/>
        </w:rPr>
        <w:t xml:space="preserve"> </w:t>
      </w:r>
      <w:r>
        <w:rPr>
          <w:rFonts w:ascii="Angsana New" w:hAnsi="Angsana New"/>
          <w:b/>
          <w:sz w:val="30"/>
          <w:szCs w:val="30"/>
          <w:cs/>
        </w:rPr>
        <w:t>ทุกฉบับ</w:t>
      </w:r>
      <w:r w:rsidR="00D5120E">
        <w:rPr>
          <w:rFonts w:ascii="Angsana New" w:hAnsi="Angsana New"/>
          <w:b/>
          <w:sz w:val="30"/>
          <w:szCs w:val="30"/>
        </w:rPr>
        <w:br/>
      </w:r>
      <w:r>
        <w:rPr>
          <w:rFonts w:ascii="Angsana New" w:hAnsi="Angsana New"/>
          <w:b/>
          <w:sz w:val="30"/>
          <w:szCs w:val="30"/>
          <w:cs/>
        </w:rPr>
        <w:t>มาถือปฏิบัติ</w:t>
      </w:r>
      <w:r>
        <w:rPr>
          <w:rFonts w:ascii="Angsana New" w:hAnsi="Angsana New"/>
          <w:b/>
          <w:sz w:val="30"/>
          <w:szCs w:val="30"/>
        </w:rPr>
        <w:t xml:space="preserve"> </w:t>
      </w:r>
    </w:p>
    <w:p w14:paraId="32882010" w14:textId="5E0CC3AB" w:rsidR="00D35043" w:rsidRPr="00E81367" w:rsidRDefault="00D35043" w:rsidP="00343A8D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D19FA">
        <w:rPr>
          <w:rFonts w:ascii="Angsana New" w:hAnsi="Angsana New" w:hint="cs"/>
          <w:sz w:val="30"/>
          <w:szCs w:val="30"/>
          <w:cs/>
        </w:rPr>
        <w:lastRenderedPageBreak/>
        <w:t>นอกเหนือจากมาตรฐานการรายงานทางการเงินที่ออกและปรับปรุงใหม่ข้างต้น</w:t>
      </w:r>
      <w:r w:rsidRPr="005D19FA">
        <w:rPr>
          <w:rFonts w:ascii="Angsana New" w:hAnsi="Angsana New"/>
          <w:sz w:val="30"/>
          <w:szCs w:val="30"/>
        </w:rPr>
        <w:t xml:space="preserve"> </w:t>
      </w:r>
      <w:r w:rsidRPr="005D19FA">
        <w:rPr>
          <w:rFonts w:ascii="Angsana New" w:hAnsi="Angsana New" w:hint="cs"/>
          <w:sz w:val="30"/>
          <w:szCs w:val="30"/>
          <w:cs/>
        </w:rPr>
        <w:t>สภาวิชาชีพบัญชีได้ออกและปรับปรุงมาตรฐานการรายงานทางการเงินฉบับอื่นๆ</w:t>
      </w:r>
      <w:r w:rsidRPr="005D19FA">
        <w:rPr>
          <w:rFonts w:ascii="Angsana New" w:hAnsi="Angsana New"/>
          <w:sz w:val="30"/>
          <w:szCs w:val="30"/>
          <w:cs/>
        </w:rPr>
        <w:t xml:space="preserve"> </w:t>
      </w:r>
      <w:r w:rsidRPr="005D19FA">
        <w:rPr>
          <w:rFonts w:ascii="Angsana New" w:hAnsi="Angsana New" w:hint="cs"/>
          <w:sz w:val="30"/>
          <w:szCs w:val="30"/>
          <w:cs/>
        </w:rPr>
        <w:t>ซึ่งมีผลบังคับสำหรับรอบระยะเวลาบัญชีที่เริ่มในหรือหลังวันที่</w:t>
      </w:r>
      <w:r w:rsidRPr="005D19FA">
        <w:rPr>
          <w:rFonts w:ascii="Angsana New" w:hAnsi="Angsana New"/>
          <w:sz w:val="30"/>
          <w:szCs w:val="30"/>
          <w:cs/>
        </w:rPr>
        <w:t xml:space="preserve"> 1 </w:t>
      </w:r>
      <w:r w:rsidRPr="005D19FA">
        <w:rPr>
          <w:rFonts w:ascii="Angsana New" w:hAnsi="Angsana New" w:hint="cs"/>
          <w:sz w:val="30"/>
          <w:szCs w:val="30"/>
          <w:cs/>
        </w:rPr>
        <w:t>มกราคม</w:t>
      </w:r>
      <w:r w:rsidRPr="005D19FA">
        <w:rPr>
          <w:rFonts w:ascii="Angsana New" w:hAnsi="Angsana New"/>
          <w:sz w:val="30"/>
          <w:szCs w:val="30"/>
          <w:cs/>
        </w:rPr>
        <w:t xml:space="preserve"> </w:t>
      </w:r>
      <w:r w:rsidRPr="005D19FA">
        <w:rPr>
          <w:rFonts w:ascii="Angsana New" w:hAnsi="Angsana New"/>
          <w:sz w:val="30"/>
          <w:szCs w:val="30"/>
        </w:rPr>
        <w:t>2561</w:t>
      </w:r>
      <w:r w:rsidRPr="005D19FA">
        <w:rPr>
          <w:rFonts w:ascii="Angsana New" w:hAnsi="Angsana New"/>
          <w:sz w:val="30"/>
          <w:szCs w:val="30"/>
          <w:cs/>
        </w:rPr>
        <w:t xml:space="preserve"> </w:t>
      </w:r>
      <w:r w:rsidRPr="005D19FA">
        <w:rPr>
          <w:rFonts w:ascii="Angsana New" w:hAnsi="Angsana New" w:hint="cs"/>
          <w:sz w:val="30"/>
          <w:szCs w:val="30"/>
          <w:cs/>
        </w:rPr>
        <w:t>เป็นต้นไป</w:t>
      </w:r>
      <w:r w:rsidRPr="005D19FA">
        <w:rPr>
          <w:rFonts w:ascii="Angsana New" w:hAnsi="Angsana New"/>
          <w:sz w:val="30"/>
          <w:szCs w:val="30"/>
          <w:cs/>
        </w:rPr>
        <w:t xml:space="preserve"> และไม่ได้มีการนำมาใช้สำหรับการจัดทำงบการเงิน</w:t>
      </w:r>
      <w:r w:rsidR="0094043B">
        <w:rPr>
          <w:rFonts w:ascii="Angsana New" w:hAnsi="Angsana New" w:hint="cs"/>
          <w:sz w:val="30"/>
          <w:szCs w:val="30"/>
          <w:cs/>
        </w:rPr>
        <w:t>ระหว่างกาล</w:t>
      </w:r>
      <w:r w:rsidRPr="005D19FA">
        <w:rPr>
          <w:rFonts w:ascii="Angsana New" w:hAnsi="Angsana New"/>
          <w:sz w:val="30"/>
          <w:szCs w:val="30"/>
          <w:cs/>
        </w:rPr>
        <w:t>นี้</w:t>
      </w:r>
      <w:r w:rsidR="00343A8D">
        <w:rPr>
          <w:rFonts w:ascii="Angsana New" w:hAnsi="Angsana New" w:hint="cs"/>
          <w:sz w:val="30"/>
          <w:szCs w:val="30"/>
          <w:cs/>
        </w:rPr>
        <w:t xml:space="preserve"> </w:t>
      </w:r>
      <w:r w:rsidRPr="005D19FA">
        <w:rPr>
          <w:rFonts w:ascii="Angsana New" w:hAnsi="Angsana New"/>
          <w:sz w:val="30"/>
          <w:szCs w:val="30"/>
          <w:cs/>
        </w:rPr>
        <w:t>บริษัทได้ประเมินในเบื้องต้นถึงผลกระทบที่อาจเกิดขึ้นต่องบการเงินของบริษัทจากการถือปฏิบัติตามมาตรฐานการรายงานทางการเงิ</w:t>
      </w:r>
      <w:r w:rsidR="00343A8D">
        <w:rPr>
          <w:rFonts w:ascii="Angsana New" w:hAnsi="Angsana New"/>
          <w:sz w:val="30"/>
          <w:szCs w:val="30"/>
          <w:cs/>
        </w:rPr>
        <w:t>น</w:t>
      </w:r>
      <w:r w:rsidR="00314392">
        <w:rPr>
          <w:rFonts w:ascii="Angsana New" w:hAnsi="Angsana New"/>
          <w:sz w:val="30"/>
          <w:szCs w:val="30"/>
        </w:rPr>
        <w:br/>
      </w:r>
      <w:r w:rsidR="00343A8D">
        <w:rPr>
          <w:rFonts w:ascii="Angsana New" w:hAnsi="Angsana New"/>
          <w:sz w:val="30"/>
          <w:szCs w:val="30"/>
          <w:cs/>
        </w:rPr>
        <w:t xml:space="preserve">ที่ออกและปรับปรุงใหม่เหล่านี้ </w:t>
      </w:r>
      <w:r w:rsidRPr="005D19FA">
        <w:rPr>
          <w:rFonts w:ascii="Angsana New" w:hAnsi="Angsana New"/>
          <w:sz w:val="30"/>
          <w:szCs w:val="30"/>
          <w:cs/>
        </w:rPr>
        <w:t>ซึ่งคาดว่าไม่มีผลกระทบที่มีสาระสำคัญต่องบการเงินในงวดที่ถือปฏิบัติ</w:t>
      </w:r>
    </w:p>
    <w:p w14:paraId="2B42CDBF" w14:textId="77777777" w:rsidR="00D35043" w:rsidRPr="00D35043" w:rsidRDefault="00D35043" w:rsidP="00241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2"/>
          <w:szCs w:val="22"/>
        </w:rPr>
      </w:pPr>
    </w:p>
    <w:p w14:paraId="239D2D27" w14:textId="213C17D1" w:rsidR="00416F4A" w:rsidRPr="002C3CAE" w:rsidRDefault="00416F4A" w:rsidP="002C3CAE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sz w:val="30"/>
          <w:szCs w:val="30"/>
        </w:rPr>
      </w:pPr>
      <w:r w:rsidRPr="002C3CAE">
        <w:rPr>
          <w:rFonts w:ascii="Angsana New" w:hAnsi="Angsana New"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14:paraId="5FD9FB58" w14:textId="77777777" w:rsidR="00416F4A" w:rsidRPr="00D35043" w:rsidRDefault="00416F4A" w:rsidP="00B64E72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Angsana New" w:eastAsia="Cordia New" w:hAnsi="Angsana New" w:cs="Angsana New"/>
          <w:sz w:val="22"/>
          <w:szCs w:val="22"/>
          <w:lang w:val="en-US"/>
        </w:rPr>
      </w:pPr>
    </w:p>
    <w:p w14:paraId="488C586D" w14:textId="5CB89B03" w:rsidR="00416F4A" w:rsidRPr="00C52C41" w:rsidRDefault="008758AD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D7E98">
        <w:rPr>
          <w:rFonts w:ascii="Angsana New" w:hAnsi="Angsana New"/>
          <w:b/>
          <w:sz w:val="30"/>
          <w:szCs w:val="30"/>
          <w:cs/>
        </w:rPr>
        <w:t>งบการเงินระหว่างกาลนี้</w:t>
      </w:r>
      <w:r w:rsidRPr="000D7E98">
        <w:rPr>
          <w:rFonts w:ascii="Angsana New" w:hAnsi="Angsana New"/>
          <w:sz w:val="30"/>
          <w:szCs w:val="30"/>
          <w:cs/>
        </w:rPr>
        <w:t>จัดทำและ</w:t>
      </w:r>
      <w:r w:rsidRPr="000D7E98">
        <w:rPr>
          <w:rFonts w:ascii="Angsana New" w:hAnsi="Angsana New"/>
          <w:b/>
          <w:sz w:val="30"/>
          <w:szCs w:val="30"/>
          <w:cs/>
        </w:rPr>
        <w:t>แสดงหน่วยเงินตราเป็นเงินบาท</w:t>
      </w:r>
      <w:r w:rsidRPr="000D7E98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0D7E98">
        <w:rPr>
          <w:rFonts w:ascii="Angsana New" w:hAnsi="Angsana New"/>
          <w:b/>
          <w:sz w:val="30"/>
          <w:szCs w:val="30"/>
        </w:rPr>
        <w:t xml:space="preserve"> </w:t>
      </w:r>
      <w:r w:rsidRPr="000D7E98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ข้อมูลทางการเงินทั้งหมดมีการปัดเศษเพื่อให้แสดงเป็น</w:t>
      </w:r>
      <w:r w:rsidRPr="000D7E98">
        <w:rPr>
          <w:rFonts w:ascii="Angsana New" w:hAnsi="Angsana New"/>
          <w:b/>
          <w:sz w:val="30"/>
          <w:szCs w:val="30"/>
          <w:cs/>
        </w:rPr>
        <w:t>หลักพันบาทเว้นแต่ที่ระบุไว้เป็นอย่างอื่น</w:t>
      </w:r>
    </w:p>
    <w:p w14:paraId="4B29384C" w14:textId="77777777" w:rsidR="006E7988" w:rsidRPr="00D35043" w:rsidRDefault="006E7988" w:rsidP="00B64E72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Angsana New" w:eastAsia="Cordia New" w:hAnsi="Angsana New" w:cs="Angsana New"/>
          <w:sz w:val="22"/>
          <w:szCs w:val="22"/>
          <w:lang w:val="en-US"/>
        </w:rPr>
      </w:pPr>
    </w:p>
    <w:p w14:paraId="07618844" w14:textId="0EFE2322" w:rsidR="00416F4A" w:rsidRPr="00F41E08" w:rsidRDefault="00BE2FAF" w:rsidP="00416F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2C3CAE">
        <w:rPr>
          <w:rFonts w:ascii="Angsana New" w:hAnsi="Angsana New"/>
          <w:i/>
          <w:iCs/>
          <w:sz w:val="30"/>
          <w:szCs w:val="30"/>
          <w:cs/>
        </w:rPr>
        <w:t>ค</w:t>
      </w:r>
      <w:r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416F4A" w:rsidRPr="00F41E08">
        <w:rPr>
          <w:rFonts w:ascii="Angsana New" w:hAnsi="Angsana New"/>
          <w:i/>
          <w:iCs/>
          <w:sz w:val="30"/>
          <w:szCs w:val="30"/>
          <w:cs/>
        </w:rPr>
        <w:tab/>
      </w:r>
      <w:r w:rsidR="00635686" w:rsidRPr="00741B3F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43B54536" w14:textId="77777777" w:rsidR="00416F4A" w:rsidRPr="00D35043" w:rsidRDefault="00416F4A" w:rsidP="00416F4A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Angsana New" w:eastAsia="Cordia New" w:hAnsi="Angsana New" w:cs="Angsana New"/>
          <w:sz w:val="22"/>
          <w:szCs w:val="22"/>
          <w:lang w:val="en-US"/>
        </w:rPr>
      </w:pPr>
    </w:p>
    <w:p w14:paraId="1C2CFE6A" w14:textId="3FB820F8" w:rsidR="00416F4A" w:rsidRPr="00C52C41" w:rsidRDefault="00416F4A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8758A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C52C41">
        <w:rPr>
          <w:rFonts w:ascii="Angsana New" w:hAnsi="Angsana New"/>
          <w:sz w:val="30"/>
          <w:szCs w:val="30"/>
          <w:cs/>
        </w:rPr>
        <w:t>ให้เป็นไปตามมาตรฐานการรายงานทางการเงิน ผู้บริหารต้องใช้ว</w:t>
      </w:r>
      <w:r w:rsidR="003932ED">
        <w:rPr>
          <w:rFonts w:ascii="Angsana New" w:hAnsi="Angsana New"/>
          <w:sz w:val="30"/>
          <w:szCs w:val="30"/>
          <w:cs/>
        </w:rPr>
        <w:t xml:space="preserve">ิจารณญาณ </w:t>
      </w:r>
      <w:r w:rsidR="00D5120E">
        <w:rPr>
          <w:rFonts w:ascii="Angsana New" w:hAnsi="Angsana New"/>
          <w:sz w:val="30"/>
          <w:szCs w:val="30"/>
        </w:rPr>
        <w:br/>
      </w:r>
      <w:r w:rsidR="003932ED">
        <w:rPr>
          <w:rFonts w:ascii="Angsana New" w:hAnsi="Angsana New"/>
          <w:sz w:val="30"/>
          <w:szCs w:val="30"/>
          <w:cs/>
        </w:rPr>
        <w:t>การประมาณและข้อสมมติ</w:t>
      </w:r>
      <w:r w:rsidRPr="00C52C41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="000B5778">
        <w:rPr>
          <w:rFonts w:ascii="Angsana New" w:hAnsi="Angsana New"/>
          <w:sz w:val="30"/>
          <w:szCs w:val="30"/>
          <w:cs/>
        </w:rPr>
        <w:t>ที่เกี่ยวกับ</w:t>
      </w:r>
      <w:r w:rsidRPr="00C52C41">
        <w:rPr>
          <w:rFonts w:ascii="Angsana New" w:hAnsi="Angsana New"/>
          <w:sz w:val="30"/>
          <w:szCs w:val="30"/>
          <w:cs/>
        </w:rPr>
        <w:t>สินทรัพย์ หนี้สิน รายได้ และค่าใช้จ่าย</w:t>
      </w:r>
      <w:r w:rsidR="003932ED">
        <w:rPr>
          <w:rFonts w:ascii="Angsana New" w:hAnsi="Angsana New" w:hint="cs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14:paraId="0528DB2A" w14:textId="77777777" w:rsidR="00416F4A" w:rsidRPr="00D35043" w:rsidRDefault="00416F4A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1BB70DDA" w14:textId="15D5A49C" w:rsidR="004D56CC" w:rsidRDefault="00031845" w:rsidP="00031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31F5">
        <w:rPr>
          <w:rFonts w:ascii="Angsana New" w:hAnsi="Angsana New"/>
          <w:sz w:val="30"/>
          <w:szCs w:val="30"/>
          <w:cs/>
        </w:rPr>
        <w:t>ในการจัดทำ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3F31F5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</w:t>
      </w:r>
      <w:r w:rsidRPr="00CE4666">
        <w:rPr>
          <w:rFonts w:ascii="Angsana New" w:hAnsi="Angsana New"/>
          <w:sz w:val="30"/>
          <w:szCs w:val="30"/>
          <w:cs/>
        </w:rPr>
        <w:t>วิจารณญาณ</w:t>
      </w:r>
      <w:r w:rsidRPr="003F31F5">
        <w:rPr>
          <w:rFonts w:ascii="Angsana New" w:hAnsi="Angsana New"/>
          <w:sz w:val="30"/>
          <w:szCs w:val="30"/>
          <w:cs/>
        </w:rPr>
        <w:t>อย่างมีนัยสำคัญในการถือปฏิบัติตามนโยบายการบัญชีของ</w:t>
      </w:r>
      <w:r w:rsidRPr="00031845">
        <w:rPr>
          <w:rFonts w:ascii="Angsana New" w:hAnsi="Angsana New"/>
          <w:sz w:val="30"/>
          <w:szCs w:val="30"/>
          <w:cs/>
        </w:rPr>
        <w:t>บริษัท</w:t>
      </w:r>
      <w:r w:rsidRPr="003F31F5">
        <w:rPr>
          <w:rFonts w:ascii="Angsana New" w:hAnsi="Angsana New"/>
          <w:sz w:val="30"/>
          <w:szCs w:val="30"/>
          <w:cs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</w:t>
      </w:r>
      <w:r w:rsidR="00D5120E">
        <w:rPr>
          <w:rFonts w:ascii="Angsana New" w:hAnsi="Angsana New"/>
          <w:sz w:val="30"/>
          <w:szCs w:val="30"/>
        </w:rPr>
        <w:br/>
      </w:r>
      <w:r w:rsidRPr="003F31F5">
        <w:rPr>
          <w:rFonts w:ascii="Angsana New" w:hAnsi="Angsana New"/>
          <w:sz w:val="30"/>
          <w:szCs w:val="30"/>
          <w:cs/>
        </w:rPr>
        <w:t xml:space="preserve">ในการจัดทำงบการเงินสำหรับปีสิ้นสุดวันที่ </w:t>
      </w:r>
      <w:r w:rsidRPr="003F31F5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3F31F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2560</w:t>
      </w:r>
    </w:p>
    <w:p w14:paraId="3FCC8786" w14:textId="77777777" w:rsidR="00031845" w:rsidRPr="00D35043" w:rsidRDefault="00031845" w:rsidP="00031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47BE07C0" w14:textId="57D50DF8" w:rsidR="00772DA8" w:rsidRPr="00F41E08" w:rsidRDefault="00772DA8" w:rsidP="00772D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(ง)</w:t>
      </w:r>
      <w:r w:rsidRPr="00F41E08">
        <w:rPr>
          <w:rFonts w:ascii="Angsana New" w:hAnsi="Angsana New"/>
          <w:i/>
          <w:iCs/>
          <w:sz w:val="30"/>
          <w:szCs w:val="30"/>
          <w:cs/>
        </w:rPr>
        <w:tab/>
      </w:r>
      <w:r w:rsidRPr="00741B3F">
        <w:rPr>
          <w:rFonts w:ascii="Angsana New" w:hAnsi="Angsana New"/>
          <w:i/>
          <w:iCs/>
          <w:sz w:val="30"/>
          <w:szCs w:val="30"/>
          <w:cs/>
        </w:rPr>
        <w:t>การ</w:t>
      </w:r>
      <w:r>
        <w:rPr>
          <w:rFonts w:ascii="Angsana New" w:hAnsi="Angsana New"/>
          <w:i/>
          <w:iCs/>
          <w:sz w:val="30"/>
          <w:szCs w:val="30"/>
          <w:cs/>
        </w:rPr>
        <w:t>วัดมูลค่ายุติธรรม</w:t>
      </w:r>
    </w:p>
    <w:p w14:paraId="603C35D4" w14:textId="77777777" w:rsidR="00772DA8" w:rsidRPr="00D35043" w:rsidRDefault="00772DA8" w:rsidP="00772DA8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Angsana New" w:eastAsia="Cordia New" w:hAnsi="Angsana New" w:cs="Angsana New"/>
          <w:sz w:val="22"/>
          <w:szCs w:val="22"/>
          <w:lang w:val="en-US"/>
        </w:rPr>
      </w:pPr>
    </w:p>
    <w:p w14:paraId="1F30DF20" w14:textId="77777777" w:rsidR="00772DA8" w:rsidRPr="00772DA8" w:rsidRDefault="00772DA8" w:rsidP="00772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2DA8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>
        <w:rPr>
          <w:rFonts w:ascii="Angsana New" w:hAnsi="Angsana New"/>
          <w:sz w:val="30"/>
          <w:szCs w:val="30"/>
        </w:rPr>
        <w:t xml:space="preserve">3 </w:t>
      </w:r>
      <w:r>
        <w:rPr>
          <w:rFonts w:ascii="Angsana New" w:hAnsi="Angsana New" w:hint="cs"/>
          <w:sz w:val="30"/>
          <w:szCs w:val="30"/>
          <w:cs/>
        </w:rPr>
        <w:t>และรายงานโดยตรงต่อผู้บริหารสูงสุดทางด้านการเงิน</w:t>
      </w:r>
      <w:r w:rsidRPr="00772DA8">
        <w:rPr>
          <w:rFonts w:ascii="Angsana New" w:hAnsi="Angsana New"/>
          <w:sz w:val="30"/>
          <w:szCs w:val="30"/>
          <w:cs/>
        </w:rPr>
        <w:t xml:space="preserve"> </w:t>
      </w:r>
    </w:p>
    <w:p w14:paraId="30EC858C" w14:textId="77777777" w:rsidR="00772DA8" w:rsidRPr="00D35043" w:rsidRDefault="00772DA8" w:rsidP="00772DA8">
      <w:pPr>
        <w:pStyle w:val="BodyText"/>
        <w:shd w:val="clear" w:color="auto" w:fill="FFFFFF"/>
        <w:spacing w:after="0"/>
        <w:ind w:left="1080"/>
        <w:jc w:val="both"/>
        <w:rPr>
          <w:rFonts w:asciiTheme="majorBidi" w:hAnsiTheme="majorBidi" w:cstheme="majorBidi"/>
          <w:sz w:val="22"/>
          <w:szCs w:val="22"/>
          <w:lang w:val="en-GB"/>
        </w:rPr>
      </w:pPr>
    </w:p>
    <w:p w14:paraId="7CCC2B2A" w14:textId="1532C425" w:rsidR="00772DA8" w:rsidRDefault="00772DA8" w:rsidP="00772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</w:t>
      </w:r>
      <w:r w:rsidR="00FB35A3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</w:t>
      </w:r>
      <w:r w:rsidR="00FB35A3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การจัด</w:t>
      </w:r>
      <w:r w:rsidRPr="00772DA8">
        <w:rPr>
          <w:rFonts w:ascii="Angsana New" w:hAnsi="Angsana New"/>
          <w:sz w:val="30"/>
          <w:szCs w:val="30"/>
          <w:cs/>
        </w:rPr>
        <w:t>ลำดับ</w:t>
      </w:r>
      <w:r>
        <w:rPr>
          <w:rFonts w:ascii="Angsana New" w:hAnsi="Angsana New"/>
          <w:sz w:val="30"/>
          <w:szCs w:val="30"/>
          <w:cs/>
        </w:rPr>
        <w:t>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3FA0EC42" w14:textId="77777777" w:rsidR="00772DA8" w:rsidRPr="00D35043" w:rsidRDefault="00772DA8" w:rsidP="00772DA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4430248E" w14:textId="10C9CB99" w:rsidR="00F23F1E" w:rsidRDefault="00772DA8" w:rsidP="00D35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A5D75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Pr="000A5D75">
        <w:rPr>
          <w:rFonts w:ascii="Angsana New" w:hAnsi="Angsana New" w:hint="cs"/>
          <w:sz w:val="30"/>
          <w:szCs w:val="30"/>
          <w:cs/>
        </w:rPr>
        <w:t>บริษัท</w:t>
      </w:r>
      <w:r w:rsidR="00F23F1E">
        <w:rPr>
          <w:rFonts w:ascii="Angsana New" w:hAnsi="Angsana New"/>
          <w:sz w:val="30"/>
          <w:szCs w:val="30"/>
          <w:cs/>
        </w:rPr>
        <w:br w:type="page"/>
      </w:r>
    </w:p>
    <w:p w14:paraId="502DEEA9" w14:textId="2A456B3F" w:rsidR="00772DA8" w:rsidRDefault="00772DA8" w:rsidP="0006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>เมื่อวัดมูลค่ายุติธรรมของสินทรัพย์หรือ</w:t>
      </w:r>
      <w:r w:rsidRPr="00060ED4">
        <w:rPr>
          <w:rFonts w:ascii="Angsana New" w:hAnsi="Angsana New"/>
          <w:sz w:val="30"/>
          <w:szCs w:val="30"/>
          <w:cs/>
        </w:rPr>
        <w:t>หนี้สิน บริษัทได้</w:t>
      </w:r>
      <w:r>
        <w:rPr>
          <w:rFonts w:ascii="Angsana New" w:hAnsi="Angsana New"/>
          <w:sz w:val="30"/>
          <w:szCs w:val="30"/>
          <w:cs/>
        </w:rPr>
        <w:t xml:space="preserve"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19154DE8" w14:textId="77777777" w:rsidR="00BE575B" w:rsidRPr="00060ED4" w:rsidRDefault="00BE575B" w:rsidP="0006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29B419" w14:textId="77777777" w:rsidR="00772DA8" w:rsidRDefault="00772DA8" w:rsidP="00772DA8">
      <w:pPr>
        <w:pStyle w:val="block"/>
        <w:numPr>
          <w:ilvl w:val="0"/>
          <w:numId w:val="2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เป็นราคาเสนอซื้อขาย </w:t>
      </w:r>
      <w:r>
        <w:rPr>
          <w:rFonts w:ascii="Angsana New" w:hAnsi="Angsana New" w:cs="Angsana New"/>
          <w:sz w:val="30"/>
          <w:szCs w:val="30"/>
          <w:lang w:bidi="th-TH"/>
        </w:rPr>
        <w:t>(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ไม่ต้องปรับปรุง</w:t>
      </w:r>
      <w:r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14:paraId="13EEC960" w14:textId="77777777" w:rsidR="00772DA8" w:rsidRDefault="00772DA8" w:rsidP="00772DA8">
      <w:pPr>
        <w:pStyle w:val="block"/>
        <w:numPr>
          <w:ilvl w:val="0"/>
          <w:numId w:val="2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>
        <w:rPr>
          <w:rFonts w:ascii="Angsana New" w:hAnsi="Angsana New" w:cs="Angsana New"/>
          <w:sz w:val="30"/>
          <w:szCs w:val="30"/>
          <w:lang w:bidi="th-TH"/>
        </w:rPr>
        <w:t>(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4AB01462" w14:textId="3E807750" w:rsidR="00772DA8" w:rsidRDefault="00772DA8" w:rsidP="00531D2E">
      <w:pPr>
        <w:pStyle w:val="block"/>
        <w:numPr>
          <w:ilvl w:val="0"/>
          <w:numId w:val="2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>
        <w:rPr>
          <w:rFonts w:ascii="Angsana New" w:hAnsi="Angsana New" w:cs="Angsana New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</w:t>
      </w:r>
      <w:r w:rsidR="003D160D">
        <w:rPr>
          <w:rFonts w:ascii="Angsana New" w:hAnsi="Angsana New" w:cs="Angsana New" w:hint="cs"/>
          <w:sz w:val="30"/>
          <w:szCs w:val="30"/>
          <w:cs/>
          <w:lang w:bidi="th-TH"/>
        </w:rPr>
        <w:t>สามารถ</w:t>
      </w:r>
      <w:r>
        <w:rPr>
          <w:rFonts w:ascii="Angsana New" w:hAnsi="Angsana New" w:cs="Angsana New"/>
          <w:sz w:val="30"/>
          <w:szCs w:val="30"/>
          <w:cs/>
          <w:lang w:bidi="th-TH"/>
        </w:rPr>
        <w:t>สังเกตได้ (ข้อมูลที่ไม่สามารถสังเกตได้)</w:t>
      </w:r>
    </w:p>
    <w:p w14:paraId="600AC965" w14:textId="77777777" w:rsidR="00772DA8" w:rsidRDefault="00772DA8" w:rsidP="00772DA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DD00B5" w14:textId="77777777" w:rsidR="00772DA8" w:rsidRDefault="00772DA8" w:rsidP="0006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170F17F" w14:textId="77777777" w:rsidR="00772DA8" w:rsidRDefault="00772DA8" w:rsidP="00772DA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14ED9BDC" w14:textId="77777777" w:rsidR="00772DA8" w:rsidRPr="00060ED4" w:rsidRDefault="00772DA8" w:rsidP="0006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60ED4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A81112C" w14:textId="77777777" w:rsidR="00772DA8" w:rsidRDefault="00772DA8" w:rsidP="00772DA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7CC569" w14:textId="3B5AD83A" w:rsidR="00772DA8" w:rsidRDefault="00772DA8" w:rsidP="0006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ข้อมูลเพิ่มเติมเกี่ยวกับ</w:t>
      </w:r>
      <w:r w:rsidRPr="00060ED4">
        <w:rPr>
          <w:rFonts w:ascii="Angsana New" w:hAnsi="Angsana New"/>
          <w:sz w:val="30"/>
          <w:szCs w:val="30"/>
          <w:cs/>
        </w:rPr>
        <w:t>ข้อสมมติ</w:t>
      </w:r>
      <w:r>
        <w:rPr>
          <w:rFonts w:ascii="Angsana New" w:hAnsi="Angsana New"/>
          <w:sz w:val="30"/>
          <w:szCs w:val="30"/>
          <w:cs/>
        </w:rPr>
        <w:t>ที่ใช้ในการวัดมูลค่ายุติธรรม อยู่ในหมายเหตุ</w:t>
      </w:r>
      <w:r w:rsidR="00327EDC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</w:t>
      </w:r>
      <w:r>
        <w:rPr>
          <w:rFonts w:ascii="Angsana New" w:hAnsi="Angsana New"/>
          <w:sz w:val="30"/>
          <w:szCs w:val="30"/>
          <w:cs/>
        </w:rPr>
        <w:t>ข้อ</w:t>
      </w:r>
      <w:r w:rsidR="00D80EED">
        <w:rPr>
          <w:rFonts w:ascii="Angsana New" w:hAnsi="Angsana New"/>
          <w:sz w:val="30"/>
          <w:szCs w:val="30"/>
        </w:rPr>
        <w:t xml:space="preserve"> 12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60ED4">
        <w:rPr>
          <w:rFonts w:ascii="Angsana New" w:hAnsi="Angsana New" w:hint="cs"/>
          <w:i/>
          <w:iCs/>
          <w:sz w:val="30"/>
          <w:szCs w:val="30"/>
          <w:cs/>
        </w:rPr>
        <w:t>เครื่องมือทางการเงิน</w:t>
      </w:r>
    </w:p>
    <w:p w14:paraId="392DDC80" w14:textId="77777777" w:rsidR="00772DA8" w:rsidRPr="00772DA8" w:rsidRDefault="00772DA8" w:rsidP="00031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86906A" w14:textId="1894A3EF" w:rsidR="009B3614" w:rsidRPr="00C52C41" w:rsidRDefault="00F23B06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9B3614" w:rsidRPr="00C52C41">
        <w:rPr>
          <w:rFonts w:ascii="Angsana New" w:hAnsi="Angsana New"/>
          <w:b/>
          <w:bCs/>
          <w:sz w:val="30"/>
          <w:szCs w:val="30"/>
        </w:rPr>
        <w:tab/>
      </w:r>
      <w:r w:rsidR="009B3614" w:rsidRPr="00C52C41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5EFAD1" w14:textId="77777777" w:rsidR="00917F8F" w:rsidRPr="00B64E72" w:rsidRDefault="00917F8F" w:rsidP="00B64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C8E245" w14:textId="0685E8E7" w:rsidR="009B3614" w:rsidRPr="00C52C41" w:rsidRDefault="009B3614" w:rsidP="00327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115"/>
        <w:jc w:val="thaiDistribute"/>
        <w:rPr>
          <w:rFonts w:ascii="Angsana New" w:hAnsi="Angsana New"/>
          <w:b/>
          <w:sz w:val="30"/>
          <w:szCs w:val="30"/>
        </w:rPr>
      </w:pPr>
      <w:r w:rsidRPr="00C52C41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</w:t>
      </w:r>
      <w:r w:rsidR="00327EDC">
        <w:rPr>
          <w:rFonts w:ascii="Angsana New" w:hAnsi="Angsana New" w:hint="cs"/>
          <w:b/>
          <w:sz w:val="30"/>
          <w:szCs w:val="30"/>
          <w:cs/>
        </w:rPr>
        <w:t>ระหว่างกาล</w:t>
      </w:r>
      <w:r w:rsidRPr="00C52C41">
        <w:rPr>
          <w:rFonts w:ascii="Angsana New" w:hAnsi="Angsana New"/>
          <w:b/>
          <w:sz w:val="30"/>
          <w:szCs w:val="30"/>
          <w:cs/>
        </w:rPr>
        <w:t xml:space="preserve">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</w:t>
      </w:r>
      <w:r w:rsidR="00BE575B">
        <w:rPr>
          <w:rFonts w:ascii="Angsana New" w:hAnsi="Angsana New"/>
          <w:b/>
          <w:sz w:val="30"/>
          <w:szCs w:val="30"/>
          <w:cs/>
        </w:rPr>
        <w:t>ะทางอ้อมหรือมีอิทธิพลอย่างมี</w:t>
      </w:r>
      <w:r w:rsidR="00BE575B">
        <w:rPr>
          <w:rFonts w:ascii="Angsana New" w:hAnsi="Angsana New" w:hint="cs"/>
          <w:b/>
          <w:sz w:val="30"/>
          <w:szCs w:val="30"/>
          <w:cs/>
        </w:rPr>
        <w:t>นัย</w:t>
      </w:r>
      <w:r w:rsidRPr="00C52C41">
        <w:rPr>
          <w:rFonts w:ascii="Angsana New" w:hAnsi="Angsana New"/>
          <w:b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หรือบริษัทอยู่ภายใต้การควบคุมเดียวกัน</w:t>
      </w:r>
      <w:r w:rsidR="00060ED4">
        <w:rPr>
          <w:rFonts w:ascii="Angsana New" w:hAnsi="Angsana New"/>
          <w:b/>
          <w:sz w:val="30"/>
          <w:szCs w:val="30"/>
          <w:cs/>
        </w:rPr>
        <w:t>หรืออยู่ภายใต้อิทธิพลอย่างมีนัย</w:t>
      </w:r>
      <w:r w:rsidRPr="00C52C41">
        <w:rPr>
          <w:rFonts w:ascii="Angsana New" w:hAnsi="Angsana New"/>
          <w:b/>
          <w:sz w:val="30"/>
          <w:szCs w:val="30"/>
          <w:cs/>
        </w:rPr>
        <w:t>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609D2956" w14:textId="77777777" w:rsidR="008E447E" w:rsidRPr="00B64E72" w:rsidRDefault="008E447E" w:rsidP="00B64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3D4281" w14:textId="77777777" w:rsidR="00F23F1E" w:rsidRDefault="00F23F1E" w:rsidP="00F23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0847B1E5" w14:textId="4CA1972D" w:rsidR="009B3614" w:rsidRDefault="009B3614" w:rsidP="00F23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/>
          <w:b/>
          <w:sz w:val="30"/>
          <w:szCs w:val="30"/>
        </w:rPr>
      </w:pPr>
      <w:r w:rsidRPr="00C52C41">
        <w:rPr>
          <w:rFonts w:ascii="Angsana New" w:hAnsi="Angsana New"/>
          <w:b/>
          <w:sz w:val="30"/>
          <w:szCs w:val="30"/>
          <w:cs/>
        </w:rPr>
        <w:lastRenderedPageBreak/>
        <w:t>ความสัมพันธ์ที่มีกับ</w:t>
      </w:r>
      <w:r w:rsidR="00C718E5">
        <w:rPr>
          <w:rFonts w:ascii="Angsana New" w:hAnsi="Angsana New" w:hint="cs"/>
          <w:b/>
          <w:sz w:val="30"/>
          <w:szCs w:val="30"/>
          <w:cs/>
        </w:rPr>
        <w:t xml:space="preserve">บริษัทใหญ่ </w:t>
      </w:r>
      <w:r w:rsidRPr="00C52C41">
        <w:rPr>
          <w:rFonts w:ascii="Angsana New" w:hAnsi="Angsana New"/>
          <w:b/>
          <w:sz w:val="30"/>
          <w:szCs w:val="30"/>
          <w:cs/>
        </w:rPr>
        <w:t>บริษัทร่วม</w:t>
      </w:r>
      <w:r w:rsidR="00C718E5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b/>
          <w:sz w:val="30"/>
          <w:szCs w:val="30"/>
          <w:cs/>
        </w:rPr>
        <w:t>ผู้บริหารสำคัญและบุ</w:t>
      </w:r>
      <w:r w:rsidR="00060ED4">
        <w:rPr>
          <w:rFonts w:ascii="Angsana New" w:hAnsi="Angsana New"/>
          <w:b/>
          <w:sz w:val="30"/>
          <w:szCs w:val="30"/>
          <w:cs/>
        </w:rPr>
        <w:t>คคลหรือกิจการที่เกี่ยวข้องกัน</w:t>
      </w:r>
      <w:r w:rsidRPr="00C52C41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  <w:r w:rsidRPr="00C52C41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4F55DF05" w14:textId="77777777" w:rsidR="00823F77" w:rsidRPr="00B64E72" w:rsidRDefault="00823F77" w:rsidP="00B64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77"/>
        <w:gridCol w:w="1413"/>
        <w:gridCol w:w="3610"/>
        <w:gridCol w:w="13"/>
      </w:tblGrid>
      <w:tr w:rsidR="009B3614" w:rsidRPr="00C52C41" w14:paraId="6B928AD8" w14:textId="77777777" w:rsidTr="002B1BE4">
        <w:trPr>
          <w:cantSplit/>
          <w:tblHeader/>
        </w:trPr>
        <w:tc>
          <w:tcPr>
            <w:tcW w:w="4477" w:type="dxa"/>
          </w:tcPr>
          <w:p w14:paraId="4D6E1F81" w14:textId="77777777" w:rsidR="00D80EED" w:rsidRDefault="00D80EED" w:rsidP="000758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370974A" w14:textId="77777777" w:rsidR="009B3614" w:rsidRPr="00C52C41" w:rsidRDefault="009B3614" w:rsidP="000758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13" w:type="dxa"/>
          </w:tcPr>
          <w:p w14:paraId="4168E8CB" w14:textId="77777777" w:rsidR="009B3614" w:rsidRDefault="009B3614" w:rsidP="003454F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5083AC12" w14:textId="77777777" w:rsidR="000263AF" w:rsidRDefault="000758B9" w:rsidP="002B1BE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/สัญชาติ</w:t>
            </w:r>
          </w:p>
          <w:p w14:paraId="4E467393" w14:textId="02D630B2" w:rsidR="00F23F1E" w:rsidRPr="00C52C41" w:rsidRDefault="00F23F1E" w:rsidP="002B1BE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23" w:type="dxa"/>
            <w:gridSpan w:val="2"/>
          </w:tcPr>
          <w:p w14:paraId="14BB7FA4" w14:textId="77777777" w:rsidR="00D80EED" w:rsidRDefault="00D80EED" w:rsidP="000758B9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FCCB6EC" w14:textId="77777777" w:rsidR="009B3614" w:rsidRPr="00C52C41" w:rsidRDefault="009B3614" w:rsidP="000758B9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B3614" w:rsidRPr="00C52C41" w14:paraId="74B2623B" w14:textId="77777777" w:rsidTr="002B1BE4">
        <w:trPr>
          <w:cantSplit/>
        </w:trPr>
        <w:tc>
          <w:tcPr>
            <w:tcW w:w="4477" w:type="dxa"/>
          </w:tcPr>
          <w:p w14:paraId="6FE57E45" w14:textId="7B415BA4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Industries, Inc</w:t>
            </w:r>
            <w:r w:rsidR="00D35F7D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413" w:type="dxa"/>
          </w:tcPr>
          <w:p w14:paraId="522A1C5E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23" w:type="dxa"/>
            <w:gridSpan w:val="2"/>
          </w:tcPr>
          <w:p w14:paraId="348F335E" w14:textId="77777777" w:rsidR="009B3614" w:rsidRPr="00C52C41" w:rsidRDefault="009B3614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บริษัทใหญ่ 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9B3614" w:rsidRPr="00C52C41" w14:paraId="0C477ECD" w14:textId="77777777" w:rsidTr="002B1BE4">
        <w:trPr>
          <w:cantSplit/>
        </w:trPr>
        <w:tc>
          <w:tcPr>
            <w:tcW w:w="4477" w:type="dxa"/>
          </w:tcPr>
          <w:p w14:paraId="7A6F5D67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ไทยโทเรซินเทติคส์ จำกัด</w:t>
            </w:r>
          </w:p>
        </w:tc>
        <w:tc>
          <w:tcPr>
            <w:tcW w:w="1413" w:type="dxa"/>
          </w:tcPr>
          <w:p w14:paraId="1D5F2EE2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14:paraId="67964E52" w14:textId="77777777" w:rsidR="009B3614" w:rsidRPr="00C52C41" w:rsidRDefault="009B3614" w:rsidP="003454FC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 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C676E1" w:rsidRPr="00C52C41" w14:paraId="4E986E99" w14:textId="77777777" w:rsidTr="002B1BE4">
        <w:trPr>
          <w:cantSplit/>
          <w:trHeight w:val="201"/>
        </w:trPr>
        <w:tc>
          <w:tcPr>
            <w:tcW w:w="4477" w:type="dxa"/>
          </w:tcPr>
          <w:p w14:paraId="0F69B148" w14:textId="77777777" w:rsidR="00C676E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International Trading (Hong Kong) </w:t>
            </w:r>
          </w:p>
          <w:p w14:paraId="2DD83E3D" w14:textId="64C2C503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52C41"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413" w:type="dxa"/>
          </w:tcPr>
          <w:p w14:paraId="5BD873BD" w14:textId="4C9C3A45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ฮ่องกง</w:t>
            </w:r>
          </w:p>
        </w:tc>
        <w:tc>
          <w:tcPr>
            <w:tcW w:w="3623" w:type="dxa"/>
            <w:gridSpan w:val="2"/>
          </w:tcPr>
          <w:p w14:paraId="2703D248" w14:textId="77777777" w:rsidR="00C676E1" w:rsidRPr="0058716D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8716D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  <w:p w14:paraId="19DD01BD" w14:textId="58A6EAFF" w:rsidR="00C676E1" w:rsidRPr="0058716D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871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(</w:t>
            </w:r>
            <w:r w:rsidRPr="0058716D">
              <w:rPr>
                <w:rFonts w:ascii="Angsana New" w:hAnsi="Angsana New"/>
                <w:sz w:val="30"/>
                <w:szCs w:val="30"/>
                <w:cs/>
                <w:lang w:val="en-US"/>
              </w:rPr>
              <w:t>ถือหุ้นทางอ้อม</w:t>
            </w:r>
            <w:r w:rsidRPr="005871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676E1" w:rsidRPr="00C52C41" w14:paraId="1DD6FE4C" w14:textId="77777777" w:rsidTr="002B1BE4">
        <w:trPr>
          <w:cantSplit/>
          <w:trHeight w:val="201"/>
        </w:trPr>
        <w:tc>
          <w:tcPr>
            <w:tcW w:w="4477" w:type="dxa"/>
          </w:tcPr>
          <w:p w14:paraId="1ADD83A1" w14:textId="7FDB2175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International, Inc.</w:t>
            </w:r>
          </w:p>
        </w:tc>
        <w:tc>
          <w:tcPr>
            <w:tcW w:w="1413" w:type="dxa"/>
          </w:tcPr>
          <w:p w14:paraId="3F0F724F" w14:textId="489C8E1F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23" w:type="dxa"/>
            <w:gridSpan w:val="2"/>
          </w:tcPr>
          <w:p w14:paraId="13256D18" w14:textId="13BC6FF9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28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C676E1" w:rsidRPr="00C52C41" w14:paraId="0EB65F23" w14:textId="77777777" w:rsidTr="002B1BE4">
        <w:trPr>
          <w:cantSplit/>
        </w:trPr>
        <w:tc>
          <w:tcPr>
            <w:tcW w:w="4477" w:type="dxa"/>
          </w:tcPr>
          <w:p w14:paraId="5BE67583" w14:textId="74742CD3" w:rsidR="00C676E1" w:rsidRPr="00C52C41" w:rsidRDefault="00C718E5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Toray International America</w:t>
            </w:r>
            <w:r w:rsidR="00C676E1" w:rsidRPr="00C52C41">
              <w:rPr>
                <w:rFonts w:ascii="Angsana New" w:hAnsi="Angsana New"/>
                <w:sz w:val="30"/>
                <w:szCs w:val="30"/>
              </w:rPr>
              <w:t xml:space="preserve"> Inc.</w:t>
            </w:r>
          </w:p>
        </w:tc>
        <w:tc>
          <w:tcPr>
            <w:tcW w:w="1413" w:type="dxa"/>
          </w:tcPr>
          <w:p w14:paraId="3336FC81" w14:textId="25660D2F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3623" w:type="dxa"/>
            <w:gridSpan w:val="2"/>
          </w:tcPr>
          <w:p w14:paraId="5F81B980" w14:textId="48BC5C91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C676E1" w:rsidRPr="00C52C41" w14:paraId="2185CF25" w14:textId="77777777" w:rsidTr="002B1BE4">
        <w:trPr>
          <w:cantSplit/>
        </w:trPr>
        <w:tc>
          <w:tcPr>
            <w:tcW w:w="4477" w:type="dxa"/>
          </w:tcPr>
          <w:p w14:paraId="056C69F5" w14:textId="6622B486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Textiles Central Europe s.r.o.</w:t>
            </w:r>
          </w:p>
        </w:tc>
        <w:tc>
          <w:tcPr>
            <w:tcW w:w="1413" w:type="dxa"/>
          </w:tcPr>
          <w:p w14:paraId="2B297DE0" w14:textId="777CF3BE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สาธารณรัฐเช็ก</w:t>
            </w:r>
          </w:p>
        </w:tc>
        <w:tc>
          <w:tcPr>
            <w:tcW w:w="3623" w:type="dxa"/>
            <w:gridSpan w:val="2"/>
          </w:tcPr>
          <w:p w14:paraId="71CEB1BF" w14:textId="7BCFA325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C676E1" w:rsidRPr="00C52C41" w14:paraId="40E9375E" w14:textId="77777777" w:rsidTr="002B1BE4">
        <w:trPr>
          <w:cantSplit/>
        </w:trPr>
        <w:tc>
          <w:tcPr>
            <w:tcW w:w="4477" w:type="dxa"/>
          </w:tcPr>
          <w:p w14:paraId="25688181" w14:textId="500763EE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ไทยโทเรเท็กซ์ไทล์ มิลลส์ จำกัด (มหาชน)</w:t>
            </w:r>
          </w:p>
        </w:tc>
        <w:tc>
          <w:tcPr>
            <w:tcW w:w="1413" w:type="dxa"/>
          </w:tcPr>
          <w:p w14:paraId="353CFB25" w14:textId="599B0375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14:paraId="7F7B86A4" w14:textId="0322B98C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C676E1" w:rsidRPr="00C52C41" w14:paraId="3BE58AB0" w14:textId="77777777" w:rsidTr="002B1BE4">
        <w:trPr>
          <w:cantSplit/>
        </w:trPr>
        <w:tc>
          <w:tcPr>
            <w:tcW w:w="4477" w:type="dxa"/>
          </w:tcPr>
          <w:p w14:paraId="4DFDD94E" w14:textId="14F6D7F2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Penfabric Sdn.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Berhad</w:t>
            </w:r>
          </w:p>
        </w:tc>
        <w:tc>
          <w:tcPr>
            <w:tcW w:w="1413" w:type="dxa"/>
          </w:tcPr>
          <w:p w14:paraId="1E865C1B" w14:textId="5F6C31B8" w:rsidR="00C676E1" w:rsidRPr="00C52C41" w:rsidRDefault="00C676E1" w:rsidP="003454F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623" w:type="dxa"/>
            <w:gridSpan w:val="2"/>
          </w:tcPr>
          <w:p w14:paraId="23883853" w14:textId="55177392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E5417B" w:rsidRPr="00C52C41" w14:paraId="5E38B767" w14:textId="77777777" w:rsidTr="002B1BE4">
        <w:trPr>
          <w:cantSplit/>
        </w:trPr>
        <w:tc>
          <w:tcPr>
            <w:tcW w:w="4477" w:type="dxa"/>
          </w:tcPr>
          <w:p w14:paraId="3C8D73EE" w14:textId="4ED53C77" w:rsidR="00E5417B" w:rsidRPr="00E5417B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E5417B">
              <w:rPr>
                <w:rFonts w:ascii="Angsana New" w:hAnsi="Angsana New"/>
                <w:sz w:val="30"/>
                <w:szCs w:val="30"/>
              </w:rPr>
              <w:t>Penovate Sdn. Berhad</w:t>
            </w:r>
          </w:p>
        </w:tc>
        <w:tc>
          <w:tcPr>
            <w:tcW w:w="1413" w:type="dxa"/>
          </w:tcPr>
          <w:p w14:paraId="19A5404A" w14:textId="7BFCD098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623" w:type="dxa"/>
            <w:gridSpan w:val="2"/>
          </w:tcPr>
          <w:p w14:paraId="73A00DA7" w14:textId="2CDB47B0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E5417B" w:rsidRPr="00C52C41" w14:paraId="6C5ADD0C" w14:textId="77777777" w:rsidTr="002B1BE4">
        <w:trPr>
          <w:cantSplit/>
        </w:trPr>
        <w:tc>
          <w:tcPr>
            <w:tcW w:w="4477" w:type="dxa"/>
          </w:tcPr>
          <w:p w14:paraId="7006672A" w14:textId="0D5EC7E5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Penfibre Sdn.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Berhad</w:t>
            </w:r>
          </w:p>
        </w:tc>
        <w:tc>
          <w:tcPr>
            <w:tcW w:w="1413" w:type="dxa"/>
          </w:tcPr>
          <w:p w14:paraId="40B09F4F" w14:textId="65173C96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623" w:type="dxa"/>
            <w:gridSpan w:val="2"/>
          </w:tcPr>
          <w:p w14:paraId="52DC66A6" w14:textId="0446BCA3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E5417B" w:rsidRPr="00C52C41" w14:paraId="53AC999D" w14:textId="77777777" w:rsidTr="002B1BE4">
        <w:trPr>
          <w:cantSplit/>
        </w:trPr>
        <w:tc>
          <w:tcPr>
            <w:tcW w:w="4477" w:type="dxa"/>
          </w:tcPr>
          <w:p w14:paraId="74DF0107" w14:textId="4EF1AF0C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Sakai Weaving &amp; Dyeing (Nantong)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413" w:type="dxa"/>
          </w:tcPr>
          <w:p w14:paraId="2A376A7F" w14:textId="730AF630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3623" w:type="dxa"/>
            <w:gridSpan w:val="2"/>
          </w:tcPr>
          <w:p w14:paraId="2AFD54D8" w14:textId="647929A7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E5417B" w:rsidRPr="00C52C41" w14:paraId="0C98505A" w14:textId="77777777" w:rsidTr="002B1BE4">
        <w:trPr>
          <w:cantSplit/>
        </w:trPr>
        <w:tc>
          <w:tcPr>
            <w:tcW w:w="4477" w:type="dxa"/>
          </w:tcPr>
          <w:p w14:paraId="1F8E1040" w14:textId="07C79887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Europe GmbH</w:t>
            </w:r>
          </w:p>
        </w:tc>
        <w:tc>
          <w:tcPr>
            <w:tcW w:w="1413" w:type="dxa"/>
          </w:tcPr>
          <w:p w14:paraId="28123687" w14:textId="380631BD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เยอรมัน</w:t>
            </w:r>
          </w:p>
        </w:tc>
        <w:tc>
          <w:tcPr>
            <w:tcW w:w="3623" w:type="dxa"/>
            <w:gridSpan w:val="2"/>
          </w:tcPr>
          <w:p w14:paraId="5DC29343" w14:textId="343ECE52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5417B" w:rsidRPr="00C52C41" w14:paraId="45033DB7" w14:textId="77777777" w:rsidTr="002B1BE4">
        <w:trPr>
          <w:cantSplit/>
        </w:trPr>
        <w:tc>
          <w:tcPr>
            <w:tcW w:w="4477" w:type="dxa"/>
          </w:tcPr>
          <w:p w14:paraId="4A4F4C76" w14:textId="3FD0B5D9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 โชรี จำกัด</w:t>
            </w:r>
          </w:p>
        </w:tc>
        <w:tc>
          <w:tcPr>
            <w:tcW w:w="1413" w:type="dxa"/>
          </w:tcPr>
          <w:p w14:paraId="5F351472" w14:textId="70BECA8B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14:paraId="125E417E" w14:textId="1187F1FC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5417B" w:rsidRPr="00C52C41" w14:paraId="1F48CC68" w14:textId="77777777" w:rsidTr="002B1BE4">
        <w:trPr>
          <w:cantSplit/>
        </w:trPr>
        <w:tc>
          <w:tcPr>
            <w:tcW w:w="4477" w:type="dxa"/>
          </w:tcPr>
          <w:p w14:paraId="28635F23" w14:textId="69405127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Chori Co., Ltd.</w:t>
            </w:r>
          </w:p>
        </w:tc>
        <w:tc>
          <w:tcPr>
            <w:tcW w:w="1413" w:type="dxa"/>
          </w:tcPr>
          <w:p w14:paraId="07458A66" w14:textId="47D22767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70BC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23" w:type="dxa"/>
            <w:gridSpan w:val="2"/>
          </w:tcPr>
          <w:p w14:paraId="11DB25E0" w14:textId="4D465F65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C12AC2" w:rsidRPr="00C52C41" w14:paraId="16E6B4DF" w14:textId="77777777" w:rsidTr="002B1BE4">
        <w:trPr>
          <w:cantSplit/>
        </w:trPr>
        <w:tc>
          <w:tcPr>
            <w:tcW w:w="4477" w:type="dxa"/>
          </w:tcPr>
          <w:p w14:paraId="1179A982" w14:textId="100E3758" w:rsidR="00C12AC2" w:rsidRPr="00C12AC2" w:rsidRDefault="00C12AC2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12AC2">
              <w:rPr>
                <w:rFonts w:ascii="Angsana New" w:hAnsi="Angsana New"/>
                <w:sz w:val="30"/>
                <w:szCs w:val="30"/>
              </w:rPr>
              <w:t>Chori Middle East FZE</w:t>
            </w:r>
          </w:p>
        </w:tc>
        <w:tc>
          <w:tcPr>
            <w:tcW w:w="1413" w:type="dxa"/>
          </w:tcPr>
          <w:p w14:paraId="03688A57" w14:textId="5F9F9B02" w:rsidR="00C12AC2" w:rsidRPr="0030182A" w:rsidRDefault="00D570BC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182A">
              <w:rPr>
                <w:rFonts w:ascii="Angsana New" w:hAnsi="Angsana New"/>
                <w:sz w:val="30"/>
                <w:szCs w:val="30"/>
                <w:cs/>
              </w:rPr>
              <w:t>สหรัฐ</w:t>
            </w:r>
            <w:r w:rsidRPr="0030182A">
              <w:rPr>
                <w:rFonts w:ascii="Angsana New" w:hAnsi="Angsana New"/>
                <w:color w:val="222222"/>
                <w:sz w:val="30"/>
                <w:szCs w:val="30"/>
                <w:shd w:val="clear" w:color="auto" w:fill="FFFFFF"/>
                <w:cs/>
              </w:rPr>
              <w:t>อาหรับเอมิเรตส์</w:t>
            </w:r>
            <w:r w:rsidRPr="0030182A">
              <w:rPr>
                <w:rFonts w:ascii="Angsana New" w:hAnsi="Angsana New"/>
                <w:color w:val="222222"/>
                <w:sz w:val="30"/>
                <w:szCs w:val="30"/>
                <w:shd w:val="clear" w:color="auto" w:fill="FFFFFF"/>
              </w:rPr>
              <w:t> </w:t>
            </w:r>
          </w:p>
        </w:tc>
        <w:tc>
          <w:tcPr>
            <w:tcW w:w="3623" w:type="dxa"/>
            <w:gridSpan w:val="2"/>
          </w:tcPr>
          <w:p w14:paraId="5C8FE23A" w14:textId="2BD7835D" w:rsidR="00C12AC2" w:rsidRPr="00C52C41" w:rsidRDefault="0030182A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5417B" w:rsidRPr="00C52C41" w14:paraId="4F38B5BE" w14:textId="77777777" w:rsidTr="002B1BE4">
        <w:trPr>
          <w:cantSplit/>
        </w:trPr>
        <w:tc>
          <w:tcPr>
            <w:tcW w:w="4477" w:type="dxa"/>
          </w:tcPr>
          <w:p w14:paraId="46D676F1" w14:textId="1600DDF1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(China)  Co., Ltd.</w:t>
            </w:r>
          </w:p>
        </w:tc>
        <w:tc>
          <w:tcPr>
            <w:tcW w:w="1413" w:type="dxa"/>
          </w:tcPr>
          <w:p w14:paraId="2C9DC821" w14:textId="092D3EA1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3623" w:type="dxa"/>
            <w:gridSpan w:val="2"/>
          </w:tcPr>
          <w:p w14:paraId="3C1365E4" w14:textId="4E5DD150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5417B" w:rsidRPr="00C52C41" w14:paraId="383943AC" w14:textId="77777777" w:rsidTr="002B1BE4">
        <w:trPr>
          <w:cantSplit/>
        </w:trPr>
        <w:tc>
          <w:tcPr>
            <w:tcW w:w="4477" w:type="dxa"/>
          </w:tcPr>
          <w:p w14:paraId="4DA112AA" w14:textId="5DC9BCC2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P.T. Indonesia Toray Synthetics</w:t>
            </w:r>
          </w:p>
        </w:tc>
        <w:tc>
          <w:tcPr>
            <w:tcW w:w="1413" w:type="dxa"/>
          </w:tcPr>
          <w:p w14:paraId="3755D907" w14:textId="0E4964E9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623" w:type="dxa"/>
            <w:gridSpan w:val="2"/>
          </w:tcPr>
          <w:p w14:paraId="7373B024" w14:textId="12533DC3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5417B" w:rsidRPr="00C52C41" w14:paraId="0FCD32C5" w14:textId="77777777" w:rsidTr="002B1BE4">
        <w:trPr>
          <w:cantSplit/>
        </w:trPr>
        <w:tc>
          <w:tcPr>
            <w:tcW w:w="4477" w:type="dxa"/>
          </w:tcPr>
          <w:p w14:paraId="07E5FB39" w14:textId="60B2F6DE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P.T. Easterntex</w:t>
            </w:r>
          </w:p>
        </w:tc>
        <w:tc>
          <w:tcPr>
            <w:tcW w:w="1413" w:type="dxa"/>
          </w:tcPr>
          <w:p w14:paraId="1CE3761A" w14:textId="6A1F3173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623" w:type="dxa"/>
            <w:gridSpan w:val="2"/>
          </w:tcPr>
          <w:p w14:paraId="5D36865B" w14:textId="5897CE01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5417B" w:rsidRPr="00C52C41" w14:paraId="2ACF344B" w14:textId="77777777" w:rsidTr="002B1BE4">
        <w:trPr>
          <w:cantSplit/>
        </w:trPr>
        <w:tc>
          <w:tcPr>
            <w:tcW w:w="4477" w:type="dxa"/>
          </w:tcPr>
          <w:p w14:paraId="4E215DA6" w14:textId="32536C35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Italy S.r.l</w:t>
            </w:r>
          </w:p>
        </w:tc>
        <w:tc>
          <w:tcPr>
            <w:tcW w:w="1413" w:type="dxa"/>
          </w:tcPr>
          <w:p w14:paraId="711277FA" w14:textId="365AD120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อิตาลี</w:t>
            </w:r>
          </w:p>
        </w:tc>
        <w:tc>
          <w:tcPr>
            <w:tcW w:w="3623" w:type="dxa"/>
            <w:gridSpan w:val="2"/>
          </w:tcPr>
          <w:p w14:paraId="6C91A761" w14:textId="346D75C3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5417B" w:rsidRPr="00C52C41" w14:paraId="4642376B" w14:textId="77777777" w:rsidTr="002B1BE4">
        <w:trPr>
          <w:cantSplit/>
          <w:trHeight w:val="134"/>
        </w:trPr>
        <w:tc>
          <w:tcPr>
            <w:tcW w:w="4477" w:type="dxa"/>
          </w:tcPr>
          <w:p w14:paraId="6A15E50E" w14:textId="7A25C622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 เพ็ท เรซิน จำกัด</w:t>
            </w:r>
          </w:p>
        </w:tc>
        <w:tc>
          <w:tcPr>
            <w:tcW w:w="1413" w:type="dxa"/>
          </w:tcPr>
          <w:p w14:paraId="650132AF" w14:textId="23ED74FD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14:paraId="13813ADE" w14:textId="77777777" w:rsidR="00E5417B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  <w:p w14:paraId="7A02534A" w14:textId="5FBC1549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E5417B" w:rsidRPr="00C52C41" w14:paraId="39D758F7" w14:textId="77777777" w:rsidTr="002B1BE4">
        <w:trPr>
          <w:cantSplit/>
          <w:trHeight w:val="134"/>
        </w:trPr>
        <w:tc>
          <w:tcPr>
            <w:tcW w:w="4477" w:type="dxa"/>
          </w:tcPr>
          <w:p w14:paraId="7554CF52" w14:textId="30CDC1B5" w:rsidR="00E5417B" w:rsidRPr="00C52C41" w:rsidRDefault="00252163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hyperlink r:id="rId8" w:tgtFrame="_blank" w:history="1">
              <w:r w:rsidR="00E5417B" w:rsidRPr="00C52C41">
                <w:rPr>
                  <w:rFonts w:ascii="Angsana New" w:hAnsi="Angsana New"/>
                  <w:sz w:val="30"/>
                  <w:szCs w:val="30"/>
                  <w:cs/>
                </w:rPr>
                <w:t>บริษัท โทเร อินดัสตรี (ประเทศไทย) จำกัด</w:t>
              </w:r>
            </w:hyperlink>
          </w:p>
        </w:tc>
        <w:tc>
          <w:tcPr>
            <w:tcW w:w="1413" w:type="dxa"/>
          </w:tcPr>
          <w:p w14:paraId="51A2799E" w14:textId="2088CCCE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14:paraId="612093EA" w14:textId="331DDC63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br/>
              <w:t xml:space="preserve">  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E5417B" w:rsidRPr="00C52C41" w14:paraId="705C5BFC" w14:textId="77777777" w:rsidTr="002B1BE4">
        <w:trPr>
          <w:cantSplit/>
          <w:trHeight w:val="134"/>
        </w:trPr>
        <w:tc>
          <w:tcPr>
            <w:tcW w:w="4477" w:type="dxa"/>
          </w:tcPr>
          <w:p w14:paraId="157CD739" w14:textId="5F09E26D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โทเร พลาสติก พรีซิชั่น (ประเทศไทย) จำกัด</w:t>
            </w:r>
          </w:p>
        </w:tc>
        <w:tc>
          <w:tcPr>
            <w:tcW w:w="1413" w:type="dxa"/>
          </w:tcPr>
          <w:p w14:paraId="715950DD" w14:textId="52429FE0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14:paraId="0A80201B" w14:textId="152327F8" w:rsidR="00E5417B" w:rsidRPr="00C52C41" w:rsidRDefault="00E5417B" w:rsidP="00327EDC">
            <w:pPr>
              <w:pStyle w:val="a3"/>
              <w:tabs>
                <w:tab w:val="left" w:pos="459"/>
              </w:tabs>
              <w:ind w:right="-13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ถือหุ้น</w:t>
            </w:r>
            <w:r w:rsidR="00327ED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327EDC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ทางอ้อม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E5417B" w:rsidRPr="00C52C41" w14:paraId="249C47D8" w14:textId="77777777" w:rsidTr="002B1BE4">
        <w:trPr>
          <w:cantSplit/>
        </w:trPr>
        <w:tc>
          <w:tcPr>
            <w:tcW w:w="4477" w:type="dxa"/>
          </w:tcPr>
          <w:p w14:paraId="2C552611" w14:textId="77777777" w:rsidR="00E5417B" w:rsidRPr="00C52C41" w:rsidRDefault="00E5417B" w:rsidP="00E5417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โทเร อินเตอร์เนชั่นแนล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เทรดดิ้ง </w:t>
            </w:r>
          </w:p>
          <w:p w14:paraId="2241CAE2" w14:textId="59A23390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52C41">
              <w:rPr>
                <w:rFonts w:ascii="Angsana New" w:hAnsi="Angsana New"/>
                <w:sz w:val="30"/>
                <w:szCs w:val="30"/>
              </w:rPr>
              <w:t>(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C52C41">
              <w:rPr>
                <w:rFonts w:ascii="Angsana New" w:hAnsi="Angsana New"/>
                <w:sz w:val="30"/>
                <w:szCs w:val="30"/>
              </w:rPr>
              <w:t>)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3" w:type="dxa"/>
          </w:tcPr>
          <w:p w14:paraId="51110F26" w14:textId="43EBDCAC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14:paraId="167F16D9" w14:textId="4B6955C0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5417B" w:rsidRPr="00C52C41" w14:paraId="20076840" w14:textId="77777777" w:rsidTr="002B1BE4">
        <w:trPr>
          <w:cantSplit/>
        </w:trPr>
        <w:tc>
          <w:tcPr>
            <w:tcW w:w="4477" w:type="dxa"/>
          </w:tcPr>
          <w:p w14:paraId="1A7CE81D" w14:textId="3CAEF112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Kusumgar Advanced Textile Private Limited</w:t>
            </w:r>
          </w:p>
        </w:tc>
        <w:tc>
          <w:tcPr>
            <w:tcW w:w="1413" w:type="dxa"/>
          </w:tcPr>
          <w:p w14:paraId="44E14E51" w14:textId="28277828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3623" w:type="dxa"/>
            <w:gridSpan w:val="2"/>
          </w:tcPr>
          <w:p w14:paraId="461B4A8A" w14:textId="6AB65670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E5417B" w:rsidRPr="00C52C41" w14:paraId="3D31A892" w14:textId="77777777" w:rsidTr="002B1BE4">
        <w:trPr>
          <w:cantSplit/>
          <w:trHeight w:val="402"/>
        </w:trPr>
        <w:tc>
          <w:tcPr>
            <w:tcW w:w="4477" w:type="dxa"/>
          </w:tcPr>
          <w:p w14:paraId="57372A1A" w14:textId="6FB75D40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sz w:val="30"/>
                <w:szCs w:val="30"/>
              </w:rPr>
              <w:t>Toray Hybrid Cord, Inc.</w:t>
            </w:r>
          </w:p>
        </w:tc>
        <w:tc>
          <w:tcPr>
            <w:tcW w:w="1413" w:type="dxa"/>
          </w:tcPr>
          <w:p w14:paraId="7A5712E4" w14:textId="43DFF099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23" w:type="dxa"/>
            <w:gridSpan w:val="2"/>
          </w:tcPr>
          <w:p w14:paraId="797CA0CC" w14:textId="75C39ABD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30182A" w:rsidRPr="00C52C41" w14:paraId="385969FA" w14:textId="77777777" w:rsidTr="002B1BE4">
        <w:trPr>
          <w:cantSplit/>
          <w:trHeight w:val="402"/>
        </w:trPr>
        <w:tc>
          <w:tcPr>
            <w:tcW w:w="4477" w:type="dxa"/>
          </w:tcPr>
          <w:p w14:paraId="30A2B0B5" w14:textId="58BC8477" w:rsidR="0030182A" w:rsidRPr="0030182A" w:rsidRDefault="0030182A" w:rsidP="00301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30182A">
              <w:rPr>
                <w:rFonts w:ascii="Angsana New" w:hAnsi="Angsana New"/>
                <w:sz w:val="30"/>
                <w:szCs w:val="30"/>
              </w:rPr>
              <w:t>Toray Fibers (Nantong) Co., Ltd.</w:t>
            </w:r>
          </w:p>
        </w:tc>
        <w:tc>
          <w:tcPr>
            <w:tcW w:w="1413" w:type="dxa"/>
          </w:tcPr>
          <w:p w14:paraId="6C61CB05" w14:textId="5A0038EC" w:rsidR="0030182A" w:rsidRPr="008F7775" w:rsidRDefault="0030182A" w:rsidP="0030182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3623" w:type="dxa"/>
            <w:gridSpan w:val="2"/>
          </w:tcPr>
          <w:p w14:paraId="7EB672A7" w14:textId="55949B09" w:rsidR="0030182A" w:rsidRPr="008F7775" w:rsidRDefault="0030182A" w:rsidP="0030182A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30182A" w:rsidRPr="00C52C41" w14:paraId="10187286" w14:textId="77777777" w:rsidTr="002B1BE4">
        <w:trPr>
          <w:cantSplit/>
          <w:trHeight w:val="402"/>
        </w:trPr>
        <w:tc>
          <w:tcPr>
            <w:tcW w:w="4477" w:type="dxa"/>
          </w:tcPr>
          <w:p w14:paraId="11E673B0" w14:textId="6D75728B" w:rsidR="0030182A" w:rsidRPr="0030182A" w:rsidRDefault="0030182A" w:rsidP="00301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30182A">
              <w:rPr>
                <w:rFonts w:ascii="Angsana New" w:hAnsi="Angsana New"/>
                <w:sz w:val="30"/>
                <w:szCs w:val="30"/>
              </w:rPr>
              <w:t>Toray Advanced Textile Mexico</w:t>
            </w:r>
            <w:r w:rsidR="00C718E5">
              <w:rPr>
                <w:rFonts w:ascii="Angsana New" w:hAnsi="Angsana New"/>
                <w:sz w:val="30"/>
                <w:szCs w:val="30"/>
              </w:rPr>
              <w:t>,</w:t>
            </w:r>
            <w:r w:rsidRPr="0030182A">
              <w:rPr>
                <w:rFonts w:ascii="Angsana New" w:hAnsi="Angsana New"/>
                <w:sz w:val="30"/>
                <w:szCs w:val="30"/>
              </w:rPr>
              <w:t xml:space="preserve"> S.A</w:t>
            </w:r>
            <w:r w:rsidR="00C718E5">
              <w:rPr>
                <w:rFonts w:ascii="Angsana New" w:hAnsi="Angsana New"/>
                <w:sz w:val="30"/>
                <w:szCs w:val="30"/>
              </w:rPr>
              <w:t>.</w:t>
            </w:r>
            <w:r w:rsidRPr="0030182A">
              <w:rPr>
                <w:rFonts w:ascii="Angsana New" w:hAnsi="Angsana New"/>
                <w:sz w:val="30"/>
                <w:szCs w:val="30"/>
              </w:rPr>
              <w:t xml:space="preserve"> de C.V.</w:t>
            </w:r>
          </w:p>
        </w:tc>
        <w:tc>
          <w:tcPr>
            <w:tcW w:w="1413" w:type="dxa"/>
          </w:tcPr>
          <w:p w14:paraId="50F0D4A5" w14:textId="5F5CD0C7" w:rsidR="0030182A" w:rsidRPr="008F7775" w:rsidRDefault="0030182A" w:rsidP="0030182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เม็กซิโก</w:t>
            </w:r>
          </w:p>
        </w:tc>
        <w:tc>
          <w:tcPr>
            <w:tcW w:w="3623" w:type="dxa"/>
            <w:gridSpan w:val="2"/>
          </w:tcPr>
          <w:p w14:paraId="421A9023" w14:textId="1B3B1791" w:rsidR="0030182A" w:rsidRPr="008F7775" w:rsidRDefault="0030182A" w:rsidP="0030182A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30182A" w:rsidRPr="00C52C41" w14:paraId="2C44043F" w14:textId="77777777" w:rsidTr="002B1BE4">
        <w:trPr>
          <w:cantSplit/>
          <w:trHeight w:val="402"/>
        </w:trPr>
        <w:tc>
          <w:tcPr>
            <w:tcW w:w="4477" w:type="dxa"/>
          </w:tcPr>
          <w:p w14:paraId="351CC99F" w14:textId="20D87DCC" w:rsidR="0030182A" w:rsidRPr="00C52C41" w:rsidRDefault="0030182A" w:rsidP="00301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1461B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โทเร ไฮบริด คอร์ด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3" w:type="dxa"/>
          </w:tcPr>
          <w:p w14:paraId="2C6FB7C6" w14:textId="4A2E0D34" w:rsidR="0030182A" w:rsidRPr="00C52C41" w:rsidRDefault="0030182A" w:rsidP="0030182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14:paraId="54E9E6B1" w14:textId="2258E694" w:rsidR="0030182A" w:rsidRPr="00C52C41" w:rsidRDefault="0030182A" w:rsidP="0030182A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ร่วมกัน</w:t>
            </w:r>
          </w:p>
        </w:tc>
      </w:tr>
      <w:tr w:rsidR="0030182A" w:rsidRPr="00C52C41" w14:paraId="2970F5BC" w14:textId="77777777" w:rsidTr="002B1BE4">
        <w:trPr>
          <w:gridAfter w:val="1"/>
          <w:wAfter w:w="13" w:type="dxa"/>
          <w:cantSplit/>
        </w:trPr>
        <w:tc>
          <w:tcPr>
            <w:tcW w:w="4477" w:type="dxa"/>
          </w:tcPr>
          <w:p w14:paraId="31FB20E3" w14:textId="77BF45A8" w:rsidR="0030182A" w:rsidRPr="00C52C41" w:rsidRDefault="0030182A" w:rsidP="003018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3" w:type="dxa"/>
          </w:tcPr>
          <w:p w14:paraId="0A296E1F" w14:textId="56DA8B79" w:rsidR="0030182A" w:rsidRPr="00C52C41" w:rsidRDefault="0030182A" w:rsidP="0030182A">
            <w:pPr>
              <w:pStyle w:val="StandaardOpinion"/>
              <w:tabs>
                <w:tab w:val="clear" w:pos="227"/>
                <w:tab w:val="clear" w:pos="1871"/>
                <w:tab w:val="left" w:pos="999"/>
                <w:tab w:val="left" w:pos="1332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Pr="00C52C41">
              <w:rPr>
                <w:rFonts w:ascii="Angsana New" w:hAnsi="Angsana New"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10" w:type="dxa"/>
          </w:tcPr>
          <w:p w14:paraId="727263F0" w14:textId="7E97DF28" w:rsidR="0030182A" w:rsidRPr="00C52C41" w:rsidRDefault="0030182A" w:rsidP="0030182A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right="-10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0726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A0726">
              <w:rPr>
                <w:rFonts w:ascii="Angsana New" w:hAnsi="Angsana New"/>
                <w:sz w:val="30"/>
                <w:szCs w:val="30"/>
                <w:cs/>
              </w:rPr>
              <w:t>การวางแผน สั่งการและควบคุมกิจกรร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มต่างๆ 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>ไม่ว่าทางตรงหรือทางอ้อม ทั้งนี้รวมถึงกรรมการของ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3A0726">
              <w:rPr>
                <w:rFonts w:ascii="Angsana New" w:hAnsi="Angsana New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</w:tbl>
    <w:p w14:paraId="33B0F240" w14:textId="77777777" w:rsidR="006D49DF" w:rsidRDefault="006D49DF" w:rsidP="002B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</w:p>
    <w:p w14:paraId="5BE12444" w14:textId="5B9D5FA7" w:rsidR="000263AF" w:rsidRPr="002B1BE4" w:rsidRDefault="000263AF" w:rsidP="002B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rtl/>
          <w:cs/>
        </w:rPr>
      </w:pPr>
      <w:r w:rsidRPr="002B1BE4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67391ADE" w14:textId="77777777" w:rsidR="00CC066B" w:rsidRPr="002B1BE4" w:rsidRDefault="00CC066B" w:rsidP="002B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6030"/>
      </w:tblGrid>
      <w:tr w:rsidR="00944B0F" w:rsidRPr="002B1BE4" w14:paraId="091D1262" w14:textId="77777777" w:rsidTr="002B1BE4">
        <w:tc>
          <w:tcPr>
            <w:tcW w:w="3510" w:type="dxa"/>
          </w:tcPr>
          <w:p w14:paraId="14C8B282" w14:textId="77777777" w:rsidR="00944B0F" w:rsidRPr="002B1BE4" w:rsidRDefault="00944B0F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030" w:type="dxa"/>
          </w:tcPr>
          <w:p w14:paraId="7274E25E" w14:textId="77777777" w:rsidR="00944B0F" w:rsidRPr="002B1BE4" w:rsidRDefault="00944B0F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นโยบายการกำหนดราคา</w:t>
            </w:r>
          </w:p>
        </w:tc>
      </w:tr>
      <w:tr w:rsidR="00C131AE" w:rsidRPr="002B1BE4" w14:paraId="2ABC9625" w14:textId="77777777" w:rsidTr="002B1BE4">
        <w:tc>
          <w:tcPr>
            <w:tcW w:w="3510" w:type="dxa"/>
          </w:tcPr>
          <w:p w14:paraId="3B56F22C" w14:textId="77777777" w:rsidR="00C131AE" w:rsidRPr="002B1BE4" w:rsidRDefault="00C131AE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0" w:type="dxa"/>
          </w:tcPr>
          <w:p w14:paraId="11956125" w14:textId="77777777" w:rsidR="00C131AE" w:rsidRPr="002B1BE4" w:rsidRDefault="00C131AE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4B0F" w:rsidRPr="002B1BE4" w14:paraId="15B1E629" w14:textId="77777777" w:rsidTr="002B1BE4">
        <w:tc>
          <w:tcPr>
            <w:tcW w:w="3510" w:type="dxa"/>
          </w:tcPr>
          <w:p w14:paraId="1FD8CAC8" w14:textId="77777777" w:rsidR="00944B0F" w:rsidRPr="002B1BE4" w:rsidRDefault="00944B0F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 xml:space="preserve">ขายและซื้อสินค้า </w:t>
            </w:r>
          </w:p>
        </w:tc>
        <w:tc>
          <w:tcPr>
            <w:tcW w:w="6030" w:type="dxa"/>
          </w:tcPr>
          <w:p w14:paraId="5AE81D1E" w14:textId="77777777" w:rsidR="00944B0F" w:rsidRPr="002B1BE4" w:rsidRDefault="00944B0F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ราคาตลาด หรือในราคาที่ตกลงกันตามสัญญา หากไม่มีราคาตลาดรองรับ</w:t>
            </w:r>
          </w:p>
        </w:tc>
      </w:tr>
      <w:tr w:rsidR="00944B0F" w:rsidRPr="002B1BE4" w14:paraId="685FC841" w14:textId="77777777" w:rsidTr="002B1BE4">
        <w:tc>
          <w:tcPr>
            <w:tcW w:w="3510" w:type="dxa"/>
          </w:tcPr>
          <w:p w14:paraId="64D779B3" w14:textId="4DB81FE7" w:rsidR="00944B0F" w:rsidRPr="002B1BE4" w:rsidRDefault="00944B0F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ซื้อเครื่องจักร</w:t>
            </w:r>
            <w:r w:rsidR="00EA72E7" w:rsidRPr="002B1BE4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6030" w:type="dxa"/>
          </w:tcPr>
          <w:p w14:paraId="3964BAD1" w14:textId="77777777" w:rsidR="00944B0F" w:rsidRPr="002B1BE4" w:rsidRDefault="00944B0F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ราคาตลาด หรือในราคาที่ตกลงกันตามสัญญา หากไม่มีราคาตลาดรองรับ</w:t>
            </w:r>
          </w:p>
        </w:tc>
      </w:tr>
      <w:tr w:rsidR="00944B0F" w:rsidRPr="002B1BE4" w14:paraId="1294ECD2" w14:textId="77777777" w:rsidTr="002B1BE4">
        <w:trPr>
          <w:trHeight w:val="226"/>
        </w:trPr>
        <w:tc>
          <w:tcPr>
            <w:tcW w:w="3510" w:type="dxa"/>
          </w:tcPr>
          <w:p w14:paraId="3D9247C5" w14:textId="77777777" w:rsidR="00944B0F" w:rsidRPr="002B1BE4" w:rsidRDefault="00944B0F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6030" w:type="dxa"/>
          </w:tcPr>
          <w:p w14:paraId="2FD82875" w14:textId="77777777" w:rsidR="00944B0F" w:rsidRPr="002B1BE4" w:rsidRDefault="00944B0F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ตามจำนวนที่ได้รับการอนุมัติโดยผู้ถือหุ้นของบริษัท</w:t>
            </w:r>
          </w:p>
        </w:tc>
      </w:tr>
      <w:tr w:rsidR="00944B0F" w:rsidRPr="002B1BE4" w14:paraId="3D88E629" w14:textId="77777777" w:rsidTr="002B1BE4">
        <w:trPr>
          <w:trHeight w:val="226"/>
        </w:trPr>
        <w:tc>
          <w:tcPr>
            <w:tcW w:w="3510" w:type="dxa"/>
          </w:tcPr>
          <w:p w14:paraId="764DDF5F" w14:textId="77777777" w:rsidR="00944B0F" w:rsidRPr="002B1BE4" w:rsidRDefault="00944B0F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030" w:type="dxa"/>
          </w:tcPr>
          <w:p w14:paraId="247F2A5D" w14:textId="77777777" w:rsidR="00944B0F" w:rsidRPr="002B1BE4" w:rsidRDefault="00820D83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ตามที่ประกาศจ่าย</w:t>
            </w:r>
          </w:p>
        </w:tc>
      </w:tr>
      <w:tr w:rsidR="00130878" w:rsidRPr="002B1BE4" w14:paraId="4E1D03D8" w14:textId="77777777" w:rsidTr="002B1BE4">
        <w:trPr>
          <w:trHeight w:val="226"/>
        </w:trPr>
        <w:tc>
          <w:tcPr>
            <w:tcW w:w="3510" w:type="dxa"/>
          </w:tcPr>
          <w:p w14:paraId="75349AFD" w14:textId="198FDBD8" w:rsidR="00130878" w:rsidRPr="002B1BE4" w:rsidRDefault="00130878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6030" w:type="dxa"/>
          </w:tcPr>
          <w:p w14:paraId="7E2AE195" w14:textId="6CBB3DA7" w:rsidR="00130878" w:rsidRPr="002B1BE4" w:rsidRDefault="00C239AB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ราคาที่ตกลงร่วมกัน</w:t>
            </w:r>
          </w:p>
        </w:tc>
      </w:tr>
      <w:tr w:rsidR="00944B0F" w:rsidRPr="002B1BE4" w14:paraId="3EC2D058" w14:textId="77777777" w:rsidTr="002B1BE4">
        <w:tc>
          <w:tcPr>
            <w:tcW w:w="3510" w:type="dxa"/>
          </w:tcPr>
          <w:p w14:paraId="564AFA80" w14:textId="77777777" w:rsidR="00130878" w:rsidRPr="002B1BE4" w:rsidRDefault="00130878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ค่าธรรมเนียมบริหารจัดการ</w:t>
            </w:r>
            <w:r w:rsidR="00A40DDC" w:rsidRPr="002B1BE4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47F28B76" w14:textId="6D897AC5" w:rsidR="00944B0F" w:rsidRPr="002B1BE4" w:rsidRDefault="0087653E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44B0F" w:rsidRPr="002B1BE4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030" w:type="dxa"/>
          </w:tcPr>
          <w:p w14:paraId="3EDCFC2B" w14:textId="0D02A703" w:rsidR="00944B0F" w:rsidRPr="002B1BE4" w:rsidRDefault="00D6439C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 w:rsidR="00944B0F"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ราคาตามสัญญา</w:t>
            </w:r>
          </w:p>
        </w:tc>
      </w:tr>
      <w:tr w:rsidR="00A56BFF" w:rsidRPr="002B1BE4" w14:paraId="50E1DE90" w14:textId="77777777" w:rsidTr="002B1BE4">
        <w:tc>
          <w:tcPr>
            <w:tcW w:w="3510" w:type="dxa"/>
          </w:tcPr>
          <w:p w14:paraId="4CB18679" w14:textId="2C2444AD" w:rsidR="00A56BFF" w:rsidRPr="002B1BE4" w:rsidRDefault="00A56BFF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BF5982" w:rsidRPr="002B1BE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6030" w:type="dxa"/>
          </w:tcPr>
          <w:p w14:paraId="5180AFB7" w14:textId="28A0FAB3" w:rsidR="00A56BFF" w:rsidRPr="002B1BE4" w:rsidRDefault="00A56BFF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ราคาตามสัญญา</w:t>
            </w:r>
          </w:p>
        </w:tc>
      </w:tr>
    </w:tbl>
    <w:p w14:paraId="52BF87D3" w14:textId="77777777" w:rsidR="00271286" w:rsidRDefault="003362CE" w:rsidP="002B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35"/>
        </w:tabs>
        <w:spacing w:line="240" w:lineRule="auto"/>
        <w:ind w:left="547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tab/>
      </w:r>
    </w:p>
    <w:p w14:paraId="5FCCE683" w14:textId="77777777" w:rsidR="006D49DF" w:rsidRDefault="006D49DF" w:rsidP="002B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47CB792C" w14:textId="097DB322" w:rsidR="00F13267" w:rsidRDefault="00F13267" w:rsidP="00F13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val="th-TH"/>
        </w:rPr>
      </w:pPr>
      <w:r w:rsidRPr="008F7775">
        <w:rPr>
          <w:rFonts w:ascii="Angsana New" w:hAnsi="Angsana New"/>
          <w:sz w:val="30"/>
          <w:szCs w:val="30"/>
          <w:cs/>
          <w:lang w:val="th-TH"/>
        </w:rPr>
        <w:lastRenderedPageBreak/>
        <w:t>รายการที่สำคัญกับกิจการที่เกี่ยวข้องกัน</w:t>
      </w:r>
      <w:r w:rsidRPr="008F7775">
        <w:rPr>
          <w:rFonts w:ascii="Angsana New" w:hAnsi="Angsana New"/>
          <w:sz w:val="30"/>
          <w:szCs w:val="30"/>
          <w:cs/>
        </w:rPr>
        <w:t>สำหรับ</w:t>
      </w:r>
      <w:r w:rsidRPr="008F7775">
        <w:rPr>
          <w:rFonts w:ascii="Angsana New" w:hAnsi="Angsana New"/>
          <w:sz w:val="30"/>
          <w:szCs w:val="30"/>
          <w:cs/>
          <w:lang w:val="th-TH"/>
        </w:rPr>
        <w:t>งวด</w:t>
      </w:r>
      <w:r w:rsidRPr="008F7775">
        <w:rPr>
          <w:rFonts w:ascii="Angsana New" w:hAnsi="Angsana New"/>
          <w:sz w:val="30"/>
          <w:szCs w:val="30"/>
          <w:cs/>
        </w:rPr>
        <w:t>สาม</w:t>
      </w:r>
      <w:r>
        <w:rPr>
          <w:rFonts w:ascii="Angsana New" w:hAnsi="Angsana New" w:hint="cs"/>
          <w:sz w:val="30"/>
          <w:szCs w:val="30"/>
          <w:cs/>
        </w:rPr>
        <w:t>เดือนและเก้า</w:t>
      </w:r>
      <w:r w:rsidRPr="008F7775">
        <w:rPr>
          <w:rFonts w:ascii="Angsana New" w:hAnsi="Angsana New"/>
          <w:sz w:val="30"/>
          <w:szCs w:val="30"/>
          <w:cs/>
          <w:lang w:val="th-TH"/>
        </w:rPr>
        <w:t xml:space="preserve">เดือนสิ้นสุดวันที่ </w:t>
      </w:r>
      <w:r>
        <w:rPr>
          <w:rFonts w:ascii="Angsana New" w:hAnsi="Angsana New" w:hint="cs"/>
          <w:sz w:val="30"/>
          <w:szCs w:val="30"/>
          <w:cs/>
          <w:lang w:val="th-TH"/>
        </w:rPr>
        <w:t>31 ธันวาคม</w:t>
      </w:r>
      <w:r w:rsidRPr="008F7775">
        <w:rPr>
          <w:rFonts w:ascii="Angsana New" w:hAnsi="Angsana New"/>
          <w:sz w:val="30"/>
          <w:szCs w:val="30"/>
          <w:cs/>
        </w:rPr>
        <w:t xml:space="preserve"> </w:t>
      </w:r>
      <w:r w:rsidR="00CC4F60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F7775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255</w:t>
      </w:r>
      <w:r w:rsidR="00CC4F60">
        <w:rPr>
          <w:rFonts w:ascii="Angsana New" w:hAnsi="Angsana New"/>
          <w:sz w:val="30"/>
          <w:szCs w:val="30"/>
        </w:rPr>
        <w:t>9</w:t>
      </w:r>
      <w:r w:rsidRPr="008F7775">
        <w:rPr>
          <w:rFonts w:ascii="Angsana New" w:hAnsi="Angsana New"/>
          <w:sz w:val="30"/>
          <w:szCs w:val="30"/>
        </w:rPr>
        <w:t xml:space="preserve"> </w:t>
      </w:r>
      <w:r w:rsidRPr="008F7775">
        <w:rPr>
          <w:rFonts w:ascii="Angsana New" w:hAnsi="Angsana New"/>
          <w:sz w:val="30"/>
          <w:szCs w:val="30"/>
          <w:cs/>
        </w:rPr>
        <w:t>กับกิจการที่เกี่ยวข้อง</w:t>
      </w:r>
      <w:r w:rsidRPr="008F7775">
        <w:rPr>
          <w:rFonts w:ascii="Angsana New" w:hAnsi="Angsana New"/>
          <w:sz w:val="30"/>
          <w:szCs w:val="30"/>
          <w:cs/>
          <w:lang w:val="th-TH"/>
        </w:rPr>
        <w:t>สรุปได้ดังนี้</w:t>
      </w:r>
    </w:p>
    <w:p w14:paraId="63F4689F" w14:textId="77777777" w:rsidR="00F13267" w:rsidRPr="009A576F" w:rsidRDefault="00F13267" w:rsidP="00F13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2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66"/>
        <w:gridCol w:w="1655"/>
        <w:gridCol w:w="243"/>
        <w:gridCol w:w="1659"/>
      </w:tblGrid>
      <w:tr w:rsidR="00F13267" w:rsidRPr="008F7775" w14:paraId="2D589A97" w14:textId="77777777" w:rsidTr="00F13267">
        <w:tc>
          <w:tcPr>
            <w:tcW w:w="5666" w:type="dxa"/>
          </w:tcPr>
          <w:p w14:paraId="325E7B39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57" w:type="dxa"/>
            <w:gridSpan w:val="3"/>
          </w:tcPr>
          <w:p w14:paraId="6DA9FCEA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F13267" w:rsidRPr="008F7775" w14:paraId="1BCD868F" w14:textId="77777777" w:rsidTr="00F13267">
        <w:tc>
          <w:tcPr>
            <w:tcW w:w="5666" w:type="dxa"/>
          </w:tcPr>
          <w:p w14:paraId="3B2F56D1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57" w:type="dxa"/>
            <w:gridSpan w:val="3"/>
          </w:tcPr>
          <w:p w14:paraId="2222601A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8F777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</w:t>
            </w: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F13267" w:rsidRPr="008F7775" w14:paraId="147DC88A" w14:textId="77777777" w:rsidTr="00F13267">
        <w:tc>
          <w:tcPr>
            <w:tcW w:w="5666" w:type="dxa"/>
          </w:tcPr>
          <w:p w14:paraId="36AFEFDF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8F77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55" w:type="dxa"/>
          </w:tcPr>
          <w:p w14:paraId="16920246" w14:textId="5A10A99A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43" w:type="dxa"/>
          </w:tcPr>
          <w:p w14:paraId="7A6DFD1C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9" w:type="dxa"/>
          </w:tcPr>
          <w:p w14:paraId="68941886" w14:textId="67BB5521" w:rsidR="00F13267" w:rsidRPr="009A576F" w:rsidRDefault="00F13267" w:rsidP="00F1326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15"/>
              </w:tabs>
              <w:spacing w:line="240" w:lineRule="auto"/>
              <w:ind w:left="-126" w:right="-126"/>
              <w:rPr>
                <w:rFonts w:ascii="Angsana New" w:hAnsi="Angsana New"/>
                <w:sz w:val="30"/>
                <w:szCs w:val="30"/>
              </w:rPr>
            </w:pPr>
            <w:r w:rsidRPr="009A576F">
              <w:rPr>
                <w:rFonts w:ascii="Angsana New" w:hAnsi="Angsana New"/>
                <w:sz w:val="30"/>
                <w:szCs w:val="30"/>
              </w:rPr>
              <w:tab/>
            </w:r>
            <w:r w:rsidRPr="009A576F">
              <w:rPr>
                <w:rFonts w:ascii="Angsana New" w:hAnsi="Angsana New"/>
                <w:sz w:val="30"/>
                <w:szCs w:val="30"/>
              </w:rPr>
              <w:tab/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F13267" w:rsidRPr="008F7775" w14:paraId="3BAEA041" w14:textId="77777777" w:rsidTr="00F13267">
        <w:tc>
          <w:tcPr>
            <w:tcW w:w="5666" w:type="dxa"/>
          </w:tcPr>
          <w:p w14:paraId="38831346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57" w:type="dxa"/>
            <w:gridSpan w:val="3"/>
          </w:tcPr>
          <w:p w14:paraId="178746AA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240" w:lineRule="auto"/>
              <w:ind w:left="-126"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</w:p>
        </w:tc>
      </w:tr>
      <w:tr w:rsidR="00F13267" w:rsidRPr="008F7775" w14:paraId="09901E28" w14:textId="77777777" w:rsidTr="00F13267">
        <w:tc>
          <w:tcPr>
            <w:tcW w:w="5666" w:type="dxa"/>
          </w:tcPr>
          <w:p w14:paraId="3546B5CE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55" w:type="dxa"/>
          </w:tcPr>
          <w:p w14:paraId="74B971A8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94A215C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7BEE8C7A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3267" w:rsidRPr="008F7775" w14:paraId="4B8E7888" w14:textId="77777777" w:rsidTr="00F13267">
        <w:tc>
          <w:tcPr>
            <w:tcW w:w="5666" w:type="dxa"/>
          </w:tcPr>
          <w:p w14:paraId="78E1A57E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655" w:type="dxa"/>
          </w:tcPr>
          <w:p w14:paraId="0396BF20" w14:textId="47543258" w:rsidR="00F13267" w:rsidRPr="008F7775" w:rsidRDefault="005A281E" w:rsidP="00CC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92ED4EA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24AAE7E1" w14:textId="02C600E3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4,552</w:t>
            </w:r>
          </w:p>
        </w:tc>
      </w:tr>
      <w:tr w:rsidR="005A281E" w:rsidRPr="008F7775" w14:paraId="74BC22E9" w14:textId="77777777" w:rsidTr="00F13267">
        <w:tc>
          <w:tcPr>
            <w:tcW w:w="5666" w:type="dxa"/>
          </w:tcPr>
          <w:p w14:paraId="4586B50C" w14:textId="709444B2" w:rsidR="005A281E" w:rsidRPr="008F7775" w:rsidRDefault="005A281E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55" w:type="dxa"/>
          </w:tcPr>
          <w:p w14:paraId="5BDC5F8E" w14:textId="031C4AD7" w:rsidR="005A281E" w:rsidRDefault="005A281E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695</w:t>
            </w:r>
          </w:p>
        </w:tc>
        <w:tc>
          <w:tcPr>
            <w:tcW w:w="243" w:type="dxa"/>
          </w:tcPr>
          <w:p w14:paraId="304AAE64" w14:textId="77777777" w:rsidR="005A281E" w:rsidRPr="008F7775" w:rsidRDefault="005A281E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3C110A12" w14:textId="589011E0" w:rsidR="005A281E" w:rsidRDefault="005A281E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917</w:t>
            </w:r>
          </w:p>
        </w:tc>
      </w:tr>
      <w:tr w:rsidR="00F13267" w:rsidRPr="008F7775" w14:paraId="6ECD9CD0" w14:textId="77777777" w:rsidTr="00F13267">
        <w:tc>
          <w:tcPr>
            <w:tcW w:w="5666" w:type="dxa"/>
          </w:tcPr>
          <w:p w14:paraId="33B2D26C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655" w:type="dxa"/>
          </w:tcPr>
          <w:p w14:paraId="6E3F4AFB" w14:textId="5A4307D3" w:rsidR="00F13267" w:rsidRPr="008F7775" w:rsidRDefault="005A281E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12,800</w:t>
            </w:r>
          </w:p>
        </w:tc>
        <w:tc>
          <w:tcPr>
            <w:tcW w:w="243" w:type="dxa"/>
          </w:tcPr>
          <w:p w14:paraId="0D2C5F8B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7A5A21BF" w14:textId="47A694C2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9,243</w:t>
            </w:r>
          </w:p>
        </w:tc>
      </w:tr>
      <w:tr w:rsidR="00F13267" w:rsidRPr="008F7775" w14:paraId="20179876" w14:textId="77777777" w:rsidTr="00F13267">
        <w:tc>
          <w:tcPr>
            <w:tcW w:w="5666" w:type="dxa"/>
          </w:tcPr>
          <w:p w14:paraId="6105BE4A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55" w:type="dxa"/>
          </w:tcPr>
          <w:p w14:paraId="3461F7EC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43" w:type="dxa"/>
          </w:tcPr>
          <w:p w14:paraId="2D70E6D0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659" w:type="dxa"/>
          </w:tcPr>
          <w:p w14:paraId="5F537760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</w:tr>
      <w:tr w:rsidR="00F13267" w:rsidRPr="008F7775" w14:paraId="3AF54369" w14:textId="77777777" w:rsidTr="00F13267">
        <w:tc>
          <w:tcPr>
            <w:tcW w:w="5666" w:type="dxa"/>
          </w:tcPr>
          <w:p w14:paraId="4440A0A3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55" w:type="dxa"/>
          </w:tcPr>
          <w:p w14:paraId="7E5F68C6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D4372C9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0F97506E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3267" w:rsidRPr="008F7775" w14:paraId="74D69D83" w14:textId="77777777" w:rsidTr="00F13267">
        <w:tc>
          <w:tcPr>
            <w:tcW w:w="5666" w:type="dxa"/>
          </w:tcPr>
          <w:p w14:paraId="6E27D681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655" w:type="dxa"/>
          </w:tcPr>
          <w:p w14:paraId="095CF805" w14:textId="03CA0B0C" w:rsidR="00F13267" w:rsidRPr="008F7775" w:rsidRDefault="005A281E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432,48</w:t>
            </w:r>
            <w:r w:rsidR="00CC4F6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4EA393AF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74657F6E" w14:textId="5A025BCB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285,138</w:t>
            </w:r>
          </w:p>
        </w:tc>
      </w:tr>
      <w:tr w:rsidR="00F13267" w:rsidRPr="008F7775" w14:paraId="4E9F8E84" w14:textId="77777777" w:rsidTr="00F13267">
        <w:tc>
          <w:tcPr>
            <w:tcW w:w="5666" w:type="dxa"/>
          </w:tcPr>
          <w:p w14:paraId="6865A2D9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655" w:type="dxa"/>
          </w:tcPr>
          <w:p w14:paraId="1E254D34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43" w:type="dxa"/>
          </w:tcPr>
          <w:p w14:paraId="180F8CB9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659" w:type="dxa"/>
          </w:tcPr>
          <w:p w14:paraId="27965DF7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</w:tr>
      <w:tr w:rsidR="00F13267" w:rsidRPr="008F7775" w14:paraId="667E7D33" w14:textId="77777777" w:rsidTr="00F13267">
        <w:tc>
          <w:tcPr>
            <w:tcW w:w="5666" w:type="dxa"/>
          </w:tcPr>
          <w:p w14:paraId="5A2B4A39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655" w:type="dxa"/>
          </w:tcPr>
          <w:p w14:paraId="49CB589A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912FB5E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0841FC73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3267" w:rsidRPr="008F7775" w14:paraId="448897BF" w14:textId="77777777" w:rsidTr="00F13267">
        <w:tc>
          <w:tcPr>
            <w:tcW w:w="5666" w:type="dxa"/>
          </w:tcPr>
          <w:p w14:paraId="1D95FAED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655" w:type="dxa"/>
          </w:tcPr>
          <w:p w14:paraId="1DC81112" w14:textId="774CBBCF" w:rsidR="00F13267" w:rsidRPr="008F7775" w:rsidRDefault="005A281E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437,022</w:t>
            </w:r>
          </w:p>
        </w:tc>
        <w:tc>
          <w:tcPr>
            <w:tcW w:w="243" w:type="dxa"/>
          </w:tcPr>
          <w:p w14:paraId="1F439125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7E23F55B" w14:textId="34B189B3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521,425</w:t>
            </w:r>
          </w:p>
        </w:tc>
      </w:tr>
      <w:tr w:rsidR="005A281E" w:rsidRPr="008F7775" w14:paraId="582F0AE8" w14:textId="77777777" w:rsidTr="00F13267">
        <w:tc>
          <w:tcPr>
            <w:tcW w:w="5666" w:type="dxa"/>
          </w:tcPr>
          <w:p w14:paraId="6E5814B1" w14:textId="1FC2388E" w:rsidR="005A281E" w:rsidRPr="008F7775" w:rsidRDefault="005A281E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55" w:type="dxa"/>
          </w:tcPr>
          <w:p w14:paraId="441ECB7A" w14:textId="790063FE" w:rsidR="005A281E" w:rsidRDefault="005A281E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1,031</w:t>
            </w:r>
          </w:p>
        </w:tc>
        <w:tc>
          <w:tcPr>
            <w:tcW w:w="243" w:type="dxa"/>
          </w:tcPr>
          <w:p w14:paraId="6C70E6DA" w14:textId="77777777" w:rsidR="005A281E" w:rsidRPr="008F7775" w:rsidRDefault="005A281E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425529BD" w14:textId="1FE75FCC" w:rsidR="005A281E" w:rsidRDefault="005A281E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1,505</w:t>
            </w:r>
          </w:p>
        </w:tc>
      </w:tr>
      <w:tr w:rsidR="00F13267" w:rsidRPr="008F7775" w14:paraId="16547588" w14:textId="77777777" w:rsidTr="00F13267">
        <w:tc>
          <w:tcPr>
            <w:tcW w:w="5666" w:type="dxa"/>
          </w:tcPr>
          <w:p w14:paraId="4732659C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655" w:type="dxa"/>
          </w:tcPr>
          <w:p w14:paraId="7370E8BC" w14:textId="6D6BDC2A" w:rsidR="00F13267" w:rsidRPr="008F7775" w:rsidRDefault="005A281E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470,54</w:t>
            </w:r>
            <w:r w:rsidR="00CC4F6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4D9D770C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2CECDFDA" w14:textId="0275BCAC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600,824</w:t>
            </w:r>
          </w:p>
        </w:tc>
      </w:tr>
      <w:tr w:rsidR="00F13267" w:rsidRPr="008F7775" w14:paraId="01F7F373" w14:textId="77777777" w:rsidTr="00F13267">
        <w:tc>
          <w:tcPr>
            <w:tcW w:w="5666" w:type="dxa"/>
          </w:tcPr>
          <w:p w14:paraId="412D92E3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655" w:type="dxa"/>
          </w:tcPr>
          <w:p w14:paraId="0C68D5F3" w14:textId="0A52E6EF" w:rsidR="00F13267" w:rsidRPr="008F7775" w:rsidRDefault="005A281E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57,965</w:t>
            </w:r>
          </w:p>
        </w:tc>
        <w:tc>
          <w:tcPr>
            <w:tcW w:w="243" w:type="dxa"/>
          </w:tcPr>
          <w:p w14:paraId="2CE489B2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568330E7" w14:textId="4C9D7D32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25,435</w:t>
            </w:r>
          </w:p>
        </w:tc>
      </w:tr>
      <w:tr w:rsidR="00F13267" w:rsidRPr="008F7775" w14:paraId="62ADBD71" w14:textId="77777777" w:rsidTr="00F13267">
        <w:tc>
          <w:tcPr>
            <w:tcW w:w="5666" w:type="dxa"/>
          </w:tcPr>
          <w:p w14:paraId="20433AFA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655" w:type="dxa"/>
          </w:tcPr>
          <w:p w14:paraId="4E3A4524" w14:textId="29721FCA" w:rsidR="00F13267" w:rsidRPr="008F7775" w:rsidRDefault="005A281E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6,659</w:t>
            </w:r>
          </w:p>
        </w:tc>
        <w:tc>
          <w:tcPr>
            <w:tcW w:w="243" w:type="dxa"/>
          </w:tcPr>
          <w:p w14:paraId="2C7B4906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10AD47F2" w14:textId="27BE8609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8,953</w:t>
            </w:r>
          </w:p>
        </w:tc>
      </w:tr>
      <w:tr w:rsidR="00F13267" w:rsidRPr="008F7775" w14:paraId="2C951BC2" w14:textId="77777777" w:rsidTr="00F13267">
        <w:tc>
          <w:tcPr>
            <w:tcW w:w="5666" w:type="dxa"/>
          </w:tcPr>
          <w:p w14:paraId="3E499089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655" w:type="dxa"/>
          </w:tcPr>
          <w:p w14:paraId="273AB49C" w14:textId="1A3A4E5E" w:rsidR="00F13267" w:rsidRPr="008F7775" w:rsidRDefault="005A281E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6,774</w:t>
            </w:r>
          </w:p>
        </w:tc>
        <w:tc>
          <w:tcPr>
            <w:tcW w:w="243" w:type="dxa"/>
          </w:tcPr>
          <w:p w14:paraId="122F7A2C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426EB7FC" w14:textId="5F992024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8,870</w:t>
            </w:r>
          </w:p>
        </w:tc>
      </w:tr>
      <w:tr w:rsidR="00F13267" w:rsidRPr="008F7775" w14:paraId="6E1FB319" w14:textId="77777777" w:rsidTr="00F13267">
        <w:tc>
          <w:tcPr>
            <w:tcW w:w="5666" w:type="dxa"/>
          </w:tcPr>
          <w:p w14:paraId="6F56B9D1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55" w:type="dxa"/>
          </w:tcPr>
          <w:p w14:paraId="6D2366AF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43" w:type="dxa"/>
          </w:tcPr>
          <w:p w14:paraId="022726D0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659" w:type="dxa"/>
          </w:tcPr>
          <w:p w14:paraId="3308A7F2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</w:tr>
      <w:tr w:rsidR="00F13267" w:rsidRPr="008F7775" w14:paraId="53D54A00" w14:textId="77777777" w:rsidTr="00F13267">
        <w:tc>
          <w:tcPr>
            <w:tcW w:w="5666" w:type="dxa"/>
          </w:tcPr>
          <w:p w14:paraId="5126C22A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1655" w:type="dxa"/>
          </w:tcPr>
          <w:p w14:paraId="56F3974E" w14:textId="49DD38A6" w:rsidR="00F13267" w:rsidRPr="008F7775" w:rsidRDefault="005A281E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</w:t>
            </w:r>
          </w:p>
        </w:tc>
        <w:tc>
          <w:tcPr>
            <w:tcW w:w="243" w:type="dxa"/>
          </w:tcPr>
          <w:p w14:paraId="5A006134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5B9DE7DF" w14:textId="21C7B014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</w:t>
            </w:r>
          </w:p>
        </w:tc>
      </w:tr>
      <w:tr w:rsidR="00F13267" w:rsidRPr="008F7775" w14:paraId="1C72902D" w14:textId="77777777" w:rsidTr="00F13267">
        <w:tc>
          <w:tcPr>
            <w:tcW w:w="5666" w:type="dxa"/>
          </w:tcPr>
          <w:p w14:paraId="3884C2BC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655" w:type="dxa"/>
          </w:tcPr>
          <w:p w14:paraId="582F6CE1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43" w:type="dxa"/>
          </w:tcPr>
          <w:p w14:paraId="2E70D1A0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659" w:type="dxa"/>
          </w:tcPr>
          <w:p w14:paraId="3926B174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</w:tr>
      <w:tr w:rsidR="00F13267" w:rsidRPr="008F7775" w14:paraId="3A369A49" w14:textId="77777777" w:rsidTr="00F13267">
        <w:tc>
          <w:tcPr>
            <w:tcW w:w="5666" w:type="dxa"/>
          </w:tcPr>
          <w:p w14:paraId="7211CA70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655" w:type="dxa"/>
          </w:tcPr>
          <w:p w14:paraId="2F901E74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6ED140B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1026C3EA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3267" w:rsidRPr="008F7775" w14:paraId="7FFCC84B" w14:textId="77777777" w:rsidTr="00F13267">
        <w:tc>
          <w:tcPr>
            <w:tcW w:w="5666" w:type="dxa"/>
          </w:tcPr>
          <w:p w14:paraId="5BC9B7C9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655" w:type="dxa"/>
          </w:tcPr>
          <w:p w14:paraId="649C8EFB" w14:textId="46D3239A" w:rsidR="00F13267" w:rsidRPr="008F7775" w:rsidRDefault="005A281E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12,613</w:t>
            </w:r>
          </w:p>
        </w:tc>
        <w:tc>
          <w:tcPr>
            <w:tcW w:w="243" w:type="dxa"/>
          </w:tcPr>
          <w:p w14:paraId="652621C7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02EAAD08" w14:textId="0BE1AC92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13,466</w:t>
            </w:r>
          </w:p>
        </w:tc>
      </w:tr>
    </w:tbl>
    <w:p w14:paraId="1F9CF4E3" w14:textId="77777777" w:rsidR="00F13267" w:rsidRDefault="00F13267" w:rsidP="00F13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36B7ACF" w14:textId="77777777" w:rsidR="00F13267" w:rsidRDefault="00F13267" w:rsidP="00F13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2D5348F1" w14:textId="77777777" w:rsidR="00F13267" w:rsidRDefault="00F13267" w:rsidP="00F13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6F22150C" w14:textId="77777777" w:rsidR="00F13267" w:rsidRDefault="00F13267" w:rsidP="00F13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098E62DA" w14:textId="77777777" w:rsidR="00F13267" w:rsidRDefault="00F13267" w:rsidP="00F13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3672F17B" w14:textId="77777777" w:rsidR="00F13267" w:rsidRDefault="00F13267" w:rsidP="00F13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72A6BC92" w14:textId="77777777" w:rsidR="00F13267" w:rsidRDefault="00F13267" w:rsidP="00F13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2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66"/>
        <w:gridCol w:w="1655"/>
        <w:gridCol w:w="243"/>
        <w:gridCol w:w="1659"/>
      </w:tblGrid>
      <w:tr w:rsidR="00F13267" w:rsidRPr="008F7775" w14:paraId="05B2779B" w14:textId="77777777" w:rsidTr="00F13267">
        <w:tc>
          <w:tcPr>
            <w:tcW w:w="5666" w:type="dxa"/>
          </w:tcPr>
          <w:p w14:paraId="6570A391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57" w:type="dxa"/>
            <w:gridSpan w:val="3"/>
          </w:tcPr>
          <w:p w14:paraId="2D3FDA9D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F13267" w:rsidRPr="008F7775" w14:paraId="5387102B" w14:textId="77777777" w:rsidTr="00F13267">
        <w:tc>
          <w:tcPr>
            <w:tcW w:w="5666" w:type="dxa"/>
          </w:tcPr>
          <w:p w14:paraId="2AA31C20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57" w:type="dxa"/>
            <w:gridSpan w:val="3"/>
          </w:tcPr>
          <w:p w14:paraId="4E7AAE8C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8F777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</w:t>
            </w: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F13267" w:rsidRPr="008F7775" w14:paraId="179C38AC" w14:textId="77777777" w:rsidTr="00F13267">
        <w:tc>
          <w:tcPr>
            <w:tcW w:w="5666" w:type="dxa"/>
          </w:tcPr>
          <w:p w14:paraId="7F841D41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</w:t>
            </w:r>
            <w:r w:rsidRPr="008F77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8F77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55" w:type="dxa"/>
          </w:tcPr>
          <w:p w14:paraId="0A634C70" w14:textId="67FEBC49" w:rsidR="00F13267" w:rsidRPr="008F7775" w:rsidRDefault="00CC4F60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3" w:type="dxa"/>
          </w:tcPr>
          <w:p w14:paraId="1E78280D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9" w:type="dxa"/>
          </w:tcPr>
          <w:p w14:paraId="02A53984" w14:textId="7A400E49" w:rsidR="00F13267" w:rsidRPr="009A576F" w:rsidRDefault="00F13267" w:rsidP="00CC4F6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15"/>
              </w:tabs>
              <w:spacing w:line="240" w:lineRule="auto"/>
              <w:ind w:left="-126" w:right="-126"/>
              <w:rPr>
                <w:rFonts w:ascii="Angsana New" w:hAnsi="Angsana New"/>
                <w:sz w:val="30"/>
                <w:szCs w:val="30"/>
              </w:rPr>
            </w:pPr>
            <w:r w:rsidRPr="009A576F">
              <w:rPr>
                <w:rFonts w:ascii="Angsana New" w:hAnsi="Angsana New"/>
                <w:sz w:val="30"/>
                <w:szCs w:val="30"/>
              </w:rPr>
              <w:tab/>
            </w:r>
            <w:r w:rsidRPr="009A576F">
              <w:rPr>
                <w:rFonts w:ascii="Angsana New" w:hAnsi="Angsana New"/>
                <w:sz w:val="30"/>
                <w:szCs w:val="30"/>
              </w:rPr>
              <w:tab/>
              <w:t>255</w:t>
            </w:r>
            <w:r w:rsidR="00CC4F60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13267" w:rsidRPr="008F7775" w14:paraId="52F70C59" w14:textId="77777777" w:rsidTr="00F13267">
        <w:tc>
          <w:tcPr>
            <w:tcW w:w="5666" w:type="dxa"/>
          </w:tcPr>
          <w:p w14:paraId="5F36EF68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57" w:type="dxa"/>
            <w:gridSpan w:val="3"/>
          </w:tcPr>
          <w:p w14:paraId="598B6037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240" w:lineRule="auto"/>
              <w:ind w:left="-126"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</w:p>
        </w:tc>
      </w:tr>
      <w:tr w:rsidR="00F13267" w:rsidRPr="008F7775" w14:paraId="4A2D36C8" w14:textId="77777777" w:rsidTr="00F13267">
        <w:tc>
          <w:tcPr>
            <w:tcW w:w="5666" w:type="dxa"/>
          </w:tcPr>
          <w:p w14:paraId="6AA1A186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55" w:type="dxa"/>
          </w:tcPr>
          <w:p w14:paraId="55BE80CC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85FFA43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6510A23F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3267" w:rsidRPr="008F7775" w14:paraId="08D089A8" w14:textId="77777777" w:rsidTr="00F13267">
        <w:tc>
          <w:tcPr>
            <w:tcW w:w="5666" w:type="dxa"/>
          </w:tcPr>
          <w:p w14:paraId="439B8613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655" w:type="dxa"/>
          </w:tcPr>
          <w:p w14:paraId="40736490" w14:textId="2D09A8FB" w:rsidR="00F13267" w:rsidRPr="008F7775" w:rsidRDefault="005A281E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5,154</w:t>
            </w:r>
          </w:p>
        </w:tc>
        <w:tc>
          <w:tcPr>
            <w:tcW w:w="243" w:type="dxa"/>
          </w:tcPr>
          <w:p w14:paraId="25E5C41A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7AA0E079" w14:textId="6CD7E3DB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4,697</w:t>
            </w:r>
          </w:p>
        </w:tc>
      </w:tr>
      <w:tr w:rsidR="00F13267" w:rsidRPr="008F7775" w14:paraId="556B8AF9" w14:textId="77777777" w:rsidTr="00F13267">
        <w:tc>
          <w:tcPr>
            <w:tcW w:w="5666" w:type="dxa"/>
          </w:tcPr>
          <w:p w14:paraId="433DA3B5" w14:textId="46E041AC" w:rsidR="00F13267" w:rsidRPr="008F7775" w:rsidRDefault="005A281E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55" w:type="dxa"/>
          </w:tcPr>
          <w:p w14:paraId="2EBE4101" w14:textId="24444352" w:rsidR="00F13267" w:rsidRPr="008F7775" w:rsidRDefault="005A281E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1,984</w:t>
            </w:r>
          </w:p>
        </w:tc>
        <w:tc>
          <w:tcPr>
            <w:tcW w:w="243" w:type="dxa"/>
          </w:tcPr>
          <w:p w14:paraId="53D08C91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02AD8247" w14:textId="4BDBDC23" w:rsidR="00F13267" w:rsidRPr="008F7775" w:rsidRDefault="005A281E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2,065</w:t>
            </w:r>
          </w:p>
        </w:tc>
      </w:tr>
      <w:tr w:rsidR="00F13267" w:rsidRPr="008F7775" w14:paraId="657C5824" w14:textId="77777777" w:rsidTr="00F13267">
        <w:tc>
          <w:tcPr>
            <w:tcW w:w="5666" w:type="dxa"/>
          </w:tcPr>
          <w:p w14:paraId="19BF609B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655" w:type="dxa"/>
          </w:tcPr>
          <w:p w14:paraId="5DE9E53C" w14:textId="4C990D52" w:rsidR="00F13267" w:rsidRDefault="005A281E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34,228</w:t>
            </w:r>
          </w:p>
        </w:tc>
        <w:tc>
          <w:tcPr>
            <w:tcW w:w="243" w:type="dxa"/>
          </w:tcPr>
          <w:p w14:paraId="710C2136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7962FC77" w14:textId="460F1B96" w:rsidR="00F13267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34,529</w:t>
            </w:r>
          </w:p>
        </w:tc>
      </w:tr>
      <w:tr w:rsidR="00F13267" w:rsidRPr="008F7775" w14:paraId="6326EF84" w14:textId="77777777" w:rsidTr="00F13267">
        <w:tc>
          <w:tcPr>
            <w:tcW w:w="5666" w:type="dxa"/>
          </w:tcPr>
          <w:p w14:paraId="6E4E411B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55" w:type="dxa"/>
          </w:tcPr>
          <w:p w14:paraId="4B249574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43" w:type="dxa"/>
          </w:tcPr>
          <w:p w14:paraId="55866BAA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659" w:type="dxa"/>
          </w:tcPr>
          <w:p w14:paraId="20DD4183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</w:tr>
      <w:tr w:rsidR="00F13267" w:rsidRPr="008F7775" w14:paraId="7D27A7EC" w14:textId="77777777" w:rsidTr="00F13267">
        <w:tc>
          <w:tcPr>
            <w:tcW w:w="5666" w:type="dxa"/>
          </w:tcPr>
          <w:p w14:paraId="67BF8C3E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55" w:type="dxa"/>
          </w:tcPr>
          <w:p w14:paraId="3A7418F1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2ED970B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3FC82B08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3267" w:rsidRPr="008F7775" w14:paraId="1D3B9EB2" w14:textId="77777777" w:rsidTr="00F13267">
        <w:tc>
          <w:tcPr>
            <w:tcW w:w="5666" w:type="dxa"/>
          </w:tcPr>
          <w:p w14:paraId="7561F6A7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655" w:type="dxa"/>
          </w:tcPr>
          <w:p w14:paraId="4A40507D" w14:textId="4BA3EA19" w:rsidR="00F13267" w:rsidRPr="008F7775" w:rsidRDefault="00A00476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1,304,924</w:t>
            </w:r>
          </w:p>
        </w:tc>
        <w:tc>
          <w:tcPr>
            <w:tcW w:w="243" w:type="dxa"/>
          </w:tcPr>
          <w:p w14:paraId="205CB3F0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1F6FC094" w14:textId="04AAD49D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825,557</w:t>
            </w:r>
          </w:p>
        </w:tc>
      </w:tr>
      <w:tr w:rsidR="00F13267" w:rsidRPr="008F7775" w14:paraId="7088E095" w14:textId="77777777" w:rsidTr="00F13267">
        <w:tc>
          <w:tcPr>
            <w:tcW w:w="5666" w:type="dxa"/>
          </w:tcPr>
          <w:p w14:paraId="1343DD98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655" w:type="dxa"/>
          </w:tcPr>
          <w:p w14:paraId="2D98DC46" w14:textId="6A5896CC" w:rsidR="00F13267" w:rsidRPr="008F7775" w:rsidRDefault="00A00476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55,467</w:t>
            </w:r>
          </w:p>
        </w:tc>
        <w:tc>
          <w:tcPr>
            <w:tcW w:w="243" w:type="dxa"/>
          </w:tcPr>
          <w:p w14:paraId="5C472AEA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314649C5" w14:textId="4C0E5ED3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29,148</w:t>
            </w:r>
          </w:p>
        </w:tc>
      </w:tr>
      <w:tr w:rsidR="00F13267" w:rsidRPr="008F7775" w14:paraId="5170C556" w14:textId="77777777" w:rsidTr="00F13267">
        <w:tc>
          <w:tcPr>
            <w:tcW w:w="5666" w:type="dxa"/>
          </w:tcPr>
          <w:p w14:paraId="4E1CA20C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655" w:type="dxa"/>
          </w:tcPr>
          <w:p w14:paraId="3B81922F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43" w:type="dxa"/>
          </w:tcPr>
          <w:p w14:paraId="74D1D728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659" w:type="dxa"/>
          </w:tcPr>
          <w:p w14:paraId="313821AD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</w:tr>
      <w:tr w:rsidR="00F13267" w:rsidRPr="008F7775" w14:paraId="6B2968A5" w14:textId="77777777" w:rsidTr="00F13267">
        <w:tc>
          <w:tcPr>
            <w:tcW w:w="5666" w:type="dxa"/>
          </w:tcPr>
          <w:p w14:paraId="6E4F45C3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655" w:type="dxa"/>
          </w:tcPr>
          <w:p w14:paraId="72343BA7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8E17292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5BF54373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3267" w:rsidRPr="008F7775" w14:paraId="75FE0170" w14:textId="77777777" w:rsidTr="00F13267">
        <w:tc>
          <w:tcPr>
            <w:tcW w:w="5666" w:type="dxa"/>
          </w:tcPr>
          <w:p w14:paraId="2EA061ED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655" w:type="dxa"/>
          </w:tcPr>
          <w:p w14:paraId="59D98ECC" w14:textId="639E0884" w:rsidR="00F13267" w:rsidRPr="008F7775" w:rsidRDefault="00A00476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1,285,546</w:t>
            </w:r>
          </w:p>
        </w:tc>
        <w:tc>
          <w:tcPr>
            <w:tcW w:w="243" w:type="dxa"/>
          </w:tcPr>
          <w:p w14:paraId="0A480FD0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09936107" w14:textId="06835372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1,680,311</w:t>
            </w:r>
          </w:p>
        </w:tc>
      </w:tr>
      <w:tr w:rsidR="00B242AC" w:rsidRPr="008F7775" w14:paraId="0D9857A4" w14:textId="77777777" w:rsidTr="00F13267">
        <w:tc>
          <w:tcPr>
            <w:tcW w:w="5666" w:type="dxa"/>
          </w:tcPr>
          <w:p w14:paraId="5E9179F2" w14:textId="2866E38E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55" w:type="dxa"/>
          </w:tcPr>
          <w:p w14:paraId="0E000F29" w14:textId="61BC40B3" w:rsidR="00B242AC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4,386</w:t>
            </w:r>
          </w:p>
        </w:tc>
        <w:tc>
          <w:tcPr>
            <w:tcW w:w="243" w:type="dxa"/>
          </w:tcPr>
          <w:p w14:paraId="33524DFE" w14:textId="77777777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7786E8A7" w14:textId="579A8AE0" w:rsidR="00B242AC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4,159</w:t>
            </w:r>
          </w:p>
        </w:tc>
      </w:tr>
      <w:tr w:rsidR="00B242AC" w:rsidRPr="008F7775" w14:paraId="10929A52" w14:textId="77777777" w:rsidTr="00F13267">
        <w:tc>
          <w:tcPr>
            <w:tcW w:w="5666" w:type="dxa"/>
          </w:tcPr>
          <w:p w14:paraId="2C8A12DC" w14:textId="77777777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655" w:type="dxa"/>
          </w:tcPr>
          <w:p w14:paraId="48024E6C" w14:textId="2348360A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1,599,670</w:t>
            </w:r>
          </w:p>
        </w:tc>
        <w:tc>
          <w:tcPr>
            <w:tcW w:w="243" w:type="dxa"/>
          </w:tcPr>
          <w:p w14:paraId="1B877089" w14:textId="77777777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35F4EF71" w14:textId="5CA9CB4E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2,013,996</w:t>
            </w:r>
          </w:p>
        </w:tc>
      </w:tr>
      <w:tr w:rsidR="00B242AC" w:rsidRPr="008F7775" w14:paraId="48263A0C" w14:textId="77777777" w:rsidTr="00F13267">
        <w:tc>
          <w:tcPr>
            <w:tcW w:w="5666" w:type="dxa"/>
          </w:tcPr>
          <w:p w14:paraId="6336EE37" w14:textId="77777777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655" w:type="dxa"/>
          </w:tcPr>
          <w:p w14:paraId="4D5D972F" w14:textId="5B5B8551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102,234</w:t>
            </w:r>
          </w:p>
        </w:tc>
        <w:tc>
          <w:tcPr>
            <w:tcW w:w="243" w:type="dxa"/>
          </w:tcPr>
          <w:p w14:paraId="1A7DD2CC" w14:textId="77777777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680CA516" w14:textId="29278F55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141,333</w:t>
            </w:r>
          </w:p>
        </w:tc>
      </w:tr>
      <w:tr w:rsidR="00B242AC" w:rsidRPr="008F7775" w14:paraId="152EC41E" w14:textId="77777777" w:rsidTr="00F13267">
        <w:tc>
          <w:tcPr>
            <w:tcW w:w="5666" w:type="dxa"/>
          </w:tcPr>
          <w:p w14:paraId="7D8DBE44" w14:textId="77777777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655" w:type="dxa"/>
          </w:tcPr>
          <w:p w14:paraId="41C923B9" w14:textId="1625D980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20,420</w:t>
            </w:r>
          </w:p>
        </w:tc>
        <w:tc>
          <w:tcPr>
            <w:tcW w:w="243" w:type="dxa"/>
          </w:tcPr>
          <w:p w14:paraId="5C6C5522" w14:textId="77777777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430AECE4" w14:textId="71215A24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26,613</w:t>
            </w:r>
          </w:p>
        </w:tc>
      </w:tr>
      <w:tr w:rsidR="00B242AC" w:rsidRPr="008F7775" w14:paraId="30BBED03" w14:textId="77777777" w:rsidTr="00F13267">
        <w:tc>
          <w:tcPr>
            <w:tcW w:w="5666" w:type="dxa"/>
          </w:tcPr>
          <w:p w14:paraId="3E266BD8" w14:textId="77777777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655" w:type="dxa"/>
          </w:tcPr>
          <w:p w14:paraId="6304191B" w14:textId="0D9851A3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20,922</w:t>
            </w:r>
          </w:p>
        </w:tc>
        <w:tc>
          <w:tcPr>
            <w:tcW w:w="243" w:type="dxa"/>
          </w:tcPr>
          <w:p w14:paraId="2F440045" w14:textId="77777777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5ECB1A47" w14:textId="40D99FC5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21,478</w:t>
            </w:r>
          </w:p>
        </w:tc>
      </w:tr>
      <w:tr w:rsidR="00B242AC" w:rsidRPr="008F7775" w14:paraId="1B74A042" w14:textId="77777777" w:rsidTr="00F13267">
        <w:tc>
          <w:tcPr>
            <w:tcW w:w="5666" w:type="dxa"/>
          </w:tcPr>
          <w:p w14:paraId="3480500D" w14:textId="77777777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655" w:type="dxa"/>
          </w:tcPr>
          <w:p w14:paraId="398BD2E6" w14:textId="2780A0CD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243" w:type="dxa"/>
          </w:tcPr>
          <w:p w14:paraId="442682AB" w14:textId="77777777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146FAE0B" w14:textId="7A8559D2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</w:t>
            </w:r>
          </w:p>
        </w:tc>
      </w:tr>
      <w:tr w:rsidR="00B242AC" w:rsidRPr="008F7775" w14:paraId="785A2F10" w14:textId="77777777" w:rsidTr="00F13267">
        <w:tc>
          <w:tcPr>
            <w:tcW w:w="5666" w:type="dxa"/>
          </w:tcPr>
          <w:p w14:paraId="6434C9A8" w14:textId="77777777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55" w:type="dxa"/>
          </w:tcPr>
          <w:p w14:paraId="58292F63" w14:textId="77777777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43" w:type="dxa"/>
          </w:tcPr>
          <w:p w14:paraId="3F0BBE62" w14:textId="77777777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659" w:type="dxa"/>
          </w:tcPr>
          <w:p w14:paraId="40939223" w14:textId="77777777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</w:tr>
      <w:tr w:rsidR="00B242AC" w:rsidRPr="008F7775" w14:paraId="42B4300B" w14:textId="77777777" w:rsidTr="00F13267">
        <w:tc>
          <w:tcPr>
            <w:tcW w:w="5666" w:type="dxa"/>
          </w:tcPr>
          <w:p w14:paraId="36CC7DA9" w14:textId="77777777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1655" w:type="dxa"/>
          </w:tcPr>
          <w:p w14:paraId="5DFD982E" w14:textId="0CA58FFF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546</w:t>
            </w:r>
          </w:p>
        </w:tc>
        <w:tc>
          <w:tcPr>
            <w:tcW w:w="243" w:type="dxa"/>
          </w:tcPr>
          <w:p w14:paraId="64C40A1B" w14:textId="77777777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4FC48F24" w14:textId="1E7F838B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546</w:t>
            </w:r>
          </w:p>
        </w:tc>
      </w:tr>
      <w:tr w:rsidR="00B242AC" w:rsidRPr="008F7775" w14:paraId="799436E6" w14:textId="77777777" w:rsidTr="00F13267">
        <w:tc>
          <w:tcPr>
            <w:tcW w:w="5666" w:type="dxa"/>
          </w:tcPr>
          <w:p w14:paraId="15A3F947" w14:textId="77777777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655" w:type="dxa"/>
          </w:tcPr>
          <w:p w14:paraId="4E9EE61E" w14:textId="77777777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43" w:type="dxa"/>
          </w:tcPr>
          <w:p w14:paraId="40EEF81F" w14:textId="77777777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659" w:type="dxa"/>
          </w:tcPr>
          <w:p w14:paraId="2AB19454" w14:textId="77777777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</w:tr>
      <w:tr w:rsidR="00B242AC" w:rsidRPr="008F7775" w14:paraId="10722413" w14:textId="77777777" w:rsidTr="00F13267">
        <w:tc>
          <w:tcPr>
            <w:tcW w:w="5666" w:type="dxa"/>
          </w:tcPr>
          <w:p w14:paraId="460B1455" w14:textId="77777777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655" w:type="dxa"/>
          </w:tcPr>
          <w:p w14:paraId="3217E79B" w14:textId="77777777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A1D0045" w14:textId="77777777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25A0448A" w14:textId="77777777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42AC" w:rsidRPr="008F7775" w14:paraId="3FF8F75F" w14:textId="77777777" w:rsidTr="00F13267">
        <w:tc>
          <w:tcPr>
            <w:tcW w:w="5666" w:type="dxa"/>
          </w:tcPr>
          <w:p w14:paraId="05DE9A63" w14:textId="77777777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655" w:type="dxa"/>
          </w:tcPr>
          <w:p w14:paraId="47D58542" w14:textId="4691F3F7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37,079</w:t>
            </w:r>
          </w:p>
        </w:tc>
        <w:tc>
          <w:tcPr>
            <w:tcW w:w="243" w:type="dxa"/>
          </w:tcPr>
          <w:p w14:paraId="6565FEC7" w14:textId="77777777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14EC1547" w14:textId="44EB54DC" w:rsidR="00B242AC" w:rsidRPr="008F7775" w:rsidRDefault="00B242AC" w:rsidP="00B2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33,840</w:t>
            </w:r>
          </w:p>
        </w:tc>
      </w:tr>
    </w:tbl>
    <w:p w14:paraId="4D36C24A" w14:textId="77777777" w:rsidR="00F13267" w:rsidRDefault="00F13267" w:rsidP="00F13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727B4D17" w14:textId="77777777" w:rsidR="006D49DF" w:rsidRDefault="006D49DF" w:rsidP="002B5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44AB2149" w14:textId="1DE73594" w:rsidR="00812011" w:rsidRDefault="00812011" w:rsidP="002B5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rPr>
          <w:rFonts w:ascii="Angsana New" w:hAnsi="Angsana New"/>
          <w:sz w:val="30"/>
          <w:szCs w:val="30"/>
          <w:cs/>
          <w:lang w:val="th-TH"/>
        </w:rPr>
      </w:pPr>
      <w:r w:rsidRPr="00B0181B">
        <w:rPr>
          <w:rFonts w:ascii="Angsana New" w:hAnsi="Angsana New"/>
          <w:sz w:val="30"/>
          <w:szCs w:val="30"/>
          <w:cs/>
          <w:lang w:val="th-TH"/>
        </w:rPr>
        <w:lastRenderedPageBreak/>
        <w:t xml:space="preserve">ยอดคงเหลือกับกิจการที่เกี่ยวข้องกัน ณ </w:t>
      </w:r>
      <w:r w:rsidRPr="00D35F7D">
        <w:rPr>
          <w:rFonts w:ascii="Angsana New" w:hAnsi="Angsana New"/>
          <w:sz w:val="30"/>
          <w:szCs w:val="30"/>
          <w:cs/>
          <w:lang w:val="th-TH"/>
        </w:rPr>
        <w:t xml:space="preserve">วันที่ </w:t>
      </w:r>
      <w:r w:rsidR="00D949C5" w:rsidRPr="00D35F7D">
        <w:rPr>
          <w:rFonts w:ascii="Angsana New" w:hAnsi="Angsana New" w:hint="cs"/>
          <w:sz w:val="30"/>
          <w:szCs w:val="30"/>
          <w:cs/>
          <w:lang w:val="th-TH"/>
        </w:rPr>
        <w:t>3</w:t>
      </w:r>
      <w:r w:rsidR="00F13267">
        <w:rPr>
          <w:rFonts w:ascii="Angsana New" w:hAnsi="Angsana New" w:hint="cs"/>
          <w:sz w:val="30"/>
          <w:szCs w:val="30"/>
          <w:cs/>
          <w:lang w:val="th-TH"/>
        </w:rPr>
        <w:t>1</w:t>
      </w:r>
      <w:r w:rsidR="00D949C5" w:rsidRPr="00D35F7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F13267">
        <w:rPr>
          <w:rFonts w:ascii="Angsana New" w:hAnsi="Angsana New" w:hint="cs"/>
          <w:sz w:val="30"/>
          <w:szCs w:val="30"/>
          <w:cs/>
          <w:lang w:val="th-TH"/>
        </w:rPr>
        <w:t>ธันวาคม</w:t>
      </w:r>
      <w:r w:rsidR="00327D8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D949C5" w:rsidRPr="00D35F7D">
        <w:rPr>
          <w:rFonts w:ascii="Angsana New" w:hAnsi="Angsana New"/>
          <w:sz w:val="30"/>
          <w:szCs w:val="30"/>
        </w:rPr>
        <w:t xml:space="preserve">2560 </w:t>
      </w:r>
      <w:r w:rsidR="00D949C5" w:rsidRPr="00D35F7D">
        <w:rPr>
          <w:rFonts w:ascii="Angsana New" w:hAnsi="Angsana New" w:hint="cs"/>
          <w:sz w:val="30"/>
          <w:szCs w:val="30"/>
          <w:cs/>
        </w:rPr>
        <w:t xml:space="preserve">และ </w:t>
      </w:r>
      <w:r w:rsidR="008D1791" w:rsidRPr="00D35F7D">
        <w:rPr>
          <w:rFonts w:ascii="Angsana New" w:hAnsi="Angsana New" w:hint="cs"/>
          <w:sz w:val="30"/>
          <w:szCs w:val="30"/>
          <w:cs/>
          <w:lang w:val="th-TH"/>
        </w:rPr>
        <w:t xml:space="preserve">31 มีนาคม </w:t>
      </w:r>
      <w:r w:rsidR="00D949C5" w:rsidRPr="00D35F7D">
        <w:rPr>
          <w:rFonts w:ascii="Angsana New" w:hAnsi="Angsana New"/>
          <w:sz w:val="30"/>
          <w:szCs w:val="30"/>
        </w:rPr>
        <w:t>2560</w:t>
      </w:r>
      <w:r w:rsidR="00D949C5">
        <w:rPr>
          <w:rFonts w:ascii="Angsana New" w:hAnsi="Angsana New"/>
          <w:sz w:val="30"/>
          <w:szCs w:val="30"/>
        </w:rPr>
        <w:t xml:space="preserve"> </w:t>
      </w:r>
      <w:r w:rsidRPr="00B0181B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7F1CD171" w14:textId="77777777" w:rsidR="002B55ED" w:rsidRDefault="002B55ED" w:rsidP="00FF7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52"/>
        <w:gridCol w:w="1800"/>
        <w:gridCol w:w="270"/>
        <w:gridCol w:w="1620"/>
      </w:tblGrid>
      <w:tr w:rsidR="00812011" w:rsidRPr="002B1BE4" w14:paraId="186883A1" w14:textId="77777777" w:rsidTr="002B55ED">
        <w:tc>
          <w:tcPr>
            <w:tcW w:w="5652" w:type="dxa"/>
          </w:tcPr>
          <w:p w14:paraId="5D40D166" w14:textId="77777777" w:rsidR="00812011" w:rsidRPr="002B1BE4" w:rsidRDefault="0081201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AAE2EC4" w14:textId="77777777" w:rsidR="00812011" w:rsidRPr="002B1BE4" w:rsidRDefault="0081201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2744E095" w14:textId="77777777" w:rsidR="00812011" w:rsidRPr="002B1BE4" w:rsidRDefault="0081201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2B1BE4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3267" w:rsidRPr="002B1BE4" w14:paraId="770E55EA" w14:textId="77777777" w:rsidTr="002B55ED">
        <w:tc>
          <w:tcPr>
            <w:tcW w:w="5652" w:type="dxa"/>
          </w:tcPr>
          <w:p w14:paraId="7E20EB8E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</w:tcPr>
          <w:p w14:paraId="4FF990D5" w14:textId="7B50DF16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4362B19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D203141" w14:textId="157AD12B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F13267" w:rsidRPr="002B1BE4" w14:paraId="1C1FF368" w14:textId="77777777" w:rsidTr="002B55ED">
        <w:tc>
          <w:tcPr>
            <w:tcW w:w="5652" w:type="dxa"/>
          </w:tcPr>
          <w:p w14:paraId="7C8E869C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1800" w:type="dxa"/>
          </w:tcPr>
          <w:p w14:paraId="02CF07AF" w14:textId="6772BBF1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D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14:paraId="5B668589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71DC51F" w14:textId="5AE24524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13267" w:rsidRPr="002B1BE4" w14:paraId="7DA3DE72" w14:textId="77777777" w:rsidTr="002B55ED">
        <w:tc>
          <w:tcPr>
            <w:tcW w:w="5652" w:type="dxa"/>
          </w:tcPr>
          <w:p w14:paraId="10C998A7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20F1F72B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3267" w:rsidRPr="002B1BE4" w14:paraId="77D90834" w14:textId="77777777" w:rsidTr="002B55ED">
        <w:trPr>
          <w:trHeight w:val="117"/>
        </w:trPr>
        <w:tc>
          <w:tcPr>
            <w:tcW w:w="5652" w:type="dxa"/>
          </w:tcPr>
          <w:p w14:paraId="1299B39A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00" w:type="dxa"/>
          </w:tcPr>
          <w:p w14:paraId="2D8BDBE9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803FA0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15CFFD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3267" w:rsidRPr="002B1BE4" w14:paraId="054C9A29" w14:textId="77777777" w:rsidTr="002B55ED">
        <w:trPr>
          <w:trHeight w:val="117"/>
        </w:trPr>
        <w:tc>
          <w:tcPr>
            <w:tcW w:w="5652" w:type="dxa"/>
          </w:tcPr>
          <w:p w14:paraId="5C1CB74A" w14:textId="1565A8DA" w:rsidR="00F13267" w:rsidRPr="002B1BE4" w:rsidRDefault="00F13267" w:rsidP="00F1326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Toray Industries, Inc.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4B06A39" w14:textId="68492BC3" w:rsidR="00F13267" w:rsidRPr="002B1BE4" w:rsidRDefault="00A00476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E7EC78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2677050" w14:textId="3AACCC18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</w:rPr>
              <w:t>5,134</w:t>
            </w:r>
          </w:p>
        </w:tc>
      </w:tr>
      <w:tr w:rsidR="00F13267" w:rsidRPr="002B1BE4" w14:paraId="7EF1A7D0" w14:textId="77777777" w:rsidTr="002B55ED">
        <w:trPr>
          <w:trHeight w:val="117"/>
        </w:trPr>
        <w:tc>
          <w:tcPr>
            <w:tcW w:w="5652" w:type="dxa"/>
          </w:tcPr>
          <w:p w14:paraId="66C2DC5A" w14:textId="77777777" w:rsidR="00F13267" w:rsidRPr="002B1BE4" w:rsidRDefault="00F13267" w:rsidP="00F1326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C8C5125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11DA3A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DED981E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3267" w:rsidRPr="002B1BE4" w14:paraId="4860DF91" w14:textId="77777777" w:rsidTr="002B55ED">
        <w:trPr>
          <w:trHeight w:val="117"/>
        </w:trPr>
        <w:tc>
          <w:tcPr>
            <w:tcW w:w="5652" w:type="dxa"/>
          </w:tcPr>
          <w:p w14:paraId="17BFCC81" w14:textId="0401D398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800" w:type="dxa"/>
          </w:tcPr>
          <w:p w14:paraId="341520BE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95F57D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F7756D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3267" w:rsidRPr="002B1BE4" w14:paraId="1FD3F0D8" w14:textId="77777777" w:rsidTr="002B55ED">
        <w:tc>
          <w:tcPr>
            <w:tcW w:w="5652" w:type="dxa"/>
          </w:tcPr>
          <w:p w14:paraId="476D9903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Toray International, Inc.</w:t>
            </w:r>
          </w:p>
        </w:tc>
        <w:tc>
          <w:tcPr>
            <w:tcW w:w="1800" w:type="dxa"/>
          </w:tcPr>
          <w:p w14:paraId="5293F20A" w14:textId="3952AB51" w:rsidR="00F13267" w:rsidRPr="002B1BE4" w:rsidRDefault="00A00476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234,657</w:t>
            </w:r>
          </w:p>
        </w:tc>
        <w:tc>
          <w:tcPr>
            <w:tcW w:w="270" w:type="dxa"/>
          </w:tcPr>
          <w:p w14:paraId="10B93D55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D72953C" w14:textId="3A020D9B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285,123</w:t>
            </w:r>
          </w:p>
        </w:tc>
      </w:tr>
      <w:tr w:rsidR="00F13267" w:rsidRPr="002B1BE4" w14:paraId="776FA9A2" w14:textId="77777777" w:rsidTr="002B55ED">
        <w:tc>
          <w:tcPr>
            <w:tcW w:w="5652" w:type="dxa"/>
          </w:tcPr>
          <w:p w14:paraId="20CB6457" w14:textId="77777777" w:rsidR="00F13267" w:rsidRPr="002B1BE4" w:rsidRDefault="00F13267" w:rsidP="00F1326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บริษัท โทเร อินเตอร์เนชั่นแนล</w:t>
            </w:r>
            <w:r w:rsidRPr="002B1B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B1BE4">
              <w:rPr>
                <w:rFonts w:ascii="Angsana New" w:hAnsi="Angsana New"/>
                <w:sz w:val="30"/>
                <w:szCs w:val="30"/>
                <w:cs/>
              </w:rPr>
              <w:t xml:space="preserve">เทรดดิ้ง </w:t>
            </w:r>
            <w:r w:rsidRPr="002B1BE4">
              <w:rPr>
                <w:rFonts w:ascii="Angsana New" w:hAnsi="Angsana New"/>
                <w:sz w:val="30"/>
                <w:szCs w:val="30"/>
              </w:rPr>
              <w:t>(</w:t>
            </w:r>
            <w:r w:rsidRPr="002B1BE4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2B1BE4">
              <w:rPr>
                <w:rFonts w:ascii="Angsana New" w:hAnsi="Angsana New"/>
                <w:sz w:val="30"/>
                <w:szCs w:val="30"/>
              </w:rPr>
              <w:t>)</w:t>
            </w:r>
            <w:r w:rsidRPr="002B1BE4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35D5173A" w14:textId="33831F30" w:rsidR="00F13267" w:rsidRPr="002B1BE4" w:rsidRDefault="00A00476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64,903</w:t>
            </w:r>
          </w:p>
        </w:tc>
        <w:tc>
          <w:tcPr>
            <w:tcW w:w="270" w:type="dxa"/>
          </w:tcPr>
          <w:p w14:paraId="4AE8D9B2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1F46265" w14:textId="107E28F8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133,790</w:t>
            </w:r>
          </w:p>
        </w:tc>
      </w:tr>
      <w:tr w:rsidR="00A00476" w:rsidRPr="002B1BE4" w14:paraId="359FF8B3" w14:textId="77777777" w:rsidTr="002B55ED">
        <w:tc>
          <w:tcPr>
            <w:tcW w:w="5652" w:type="dxa"/>
          </w:tcPr>
          <w:p w14:paraId="584B414F" w14:textId="355FE2EB" w:rsidR="00A00476" w:rsidRPr="00A00476" w:rsidRDefault="00A00476" w:rsidP="00A0047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โทเร ไฮบริด คอร์ด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5A1550FC" w14:textId="3A912F55" w:rsidR="00A00476" w:rsidRDefault="00A00476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40,804</w:t>
            </w:r>
          </w:p>
        </w:tc>
        <w:tc>
          <w:tcPr>
            <w:tcW w:w="270" w:type="dxa"/>
          </w:tcPr>
          <w:p w14:paraId="7ED0B2DA" w14:textId="77777777" w:rsidR="00A00476" w:rsidRPr="002B1BE4" w:rsidRDefault="00A00476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76A5733" w14:textId="6ED1A12C" w:rsidR="00A00476" w:rsidRPr="002B1BE4" w:rsidRDefault="00A00476" w:rsidP="00A0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0476" w:rsidRPr="002B1BE4" w14:paraId="0F524034" w14:textId="77777777" w:rsidTr="002B55ED">
        <w:tc>
          <w:tcPr>
            <w:tcW w:w="5652" w:type="dxa"/>
          </w:tcPr>
          <w:p w14:paraId="20319424" w14:textId="0D93657A" w:rsidR="00A00476" w:rsidRDefault="00A00476" w:rsidP="00A0047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บริษัท ไทย โชรี จำกัด</w:t>
            </w:r>
            <w:r w:rsidRPr="002B1BE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B1BE4">
              <w:rPr>
                <w:rFonts w:ascii="Angsana New" w:hAnsi="Angsana New"/>
                <w:sz w:val="30"/>
                <w:szCs w:val="30"/>
              </w:rPr>
              <w:tab/>
            </w:r>
            <w:r w:rsidRPr="002B1BE4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800" w:type="dxa"/>
          </w:tcPr>
          <w:p w14:paraId="290CF655" w14:textId="4B2A268A" w:rsidR="00A00476" w:rsidRDefault="00A00476" w:rsidP="00A0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7,458</w:t>
            </w:r>
          </w:p>
        </w:tc>
        <w:tc>
          <w:tcPr>
            <w:tcW w:w="270" w:type="dxa"/>
          </w:tcPr>
          <w:p w14:paraId="7152D8C4" w14:textId="77777777" w:rsidR="00A00476" w:rsidRPr="002B1BE4" w:rsidRDefault="00A00476" w:rsidP="00A0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252D8C2" w14:textId="6AA8B137" w:rsidR="00A00476" w:rsidRDefault="00A00476" w:rsidP="00A0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7,026</w:t>
            </w:r>
          </w:p>
        </w:tc>
      </w:tr>
      <w:tr w:rsidR="00A00476" w:rsidRPr="002B1BE4" w14:paraId="7F0B24FD" w14:textId="77777777" w:rsidTr="002B55ED">
        <w:tc>
          <w:tcPr>
            <w:tcW w:w="5652" w:type="dxa"/>
          </w:tcPr>
          <w:p w14:paraId="14E55C61" w14:textId="39D41104" w:rsidR="00A00476" w:rsidRPr="002B1BE4" w:rsidRDefault="00A00476" w:rsidP="00A0047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Toray International Europe GmbH</w:t>
            </w:r>
          </w:p>
        </w:tc>
        <w:tc>
          <w:tcPr>
            <w:tcW w:w="1800" w:type="dxa"/>
          </w:tcPr>
          <w:p w14:paraId="3E15BDEC" w14:textId="2B156808" w:rsidR="00A00476" w:rsidRPr="002B1BE4" w:rsidRDefault="00A00476" w:rsidP="00A0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5,940</w:t>
            </w:r>
          </w:p>
        </w:tc>
        <w:tc>
          <w:tcPr>
            <w:tcW w:w="270" w:type="dxa"/>
          </w:tcPr>
          <w:p w14:paraId="6323D88E" w14:textId="77777777" w:rsidR="00A00476" w:rsidRPr="002B1BE4" w:rsidRDefault="00A00476" w:rsidP="00A0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137A6E9" w14:textId="15F2C539" w:rsidR="00A00476" w:rsidRPr="002B1BE4" w:rsidRDefault="00A00476" w:rsidP="00A0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4,261</w:t>
            </w:r>
          </w:p>
        </w:tc>
      </w:tr>
      <w:tr w:rsidR="00A00476" w:rsidRPr="002B1BE4" w14:paraId="14178FE2" w14:textId="77777777" w:rsidTr="002B55ED">
        <w:tc>
          <w:tcPr>
            <w:tcW w:w="5652" w:type="dxa"/>
          </w:tcPr>
          <w:p w14:paraId="7D502C59" w14:textId="3D44CCD8" w:rsidR="00A00476" w:rsidRPr="002B1BE4" w:rsidRDefault="00A00476" w:rsidP="00A0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</w:t>
            </w:r>
            <w:r>
              <w:rPr>
                <w:rFonts w:ascii="Angsana New" w:hAnsi="Angsana New"/>
                <w:sz w:val="30"/>
                <w:szCs w:val="30"/>
              </w:rPr>
              <w:t xml:space="preserve">ternational Trading (Hong Kong) </w:t>
            </w:r>
            <w:r w:rsidRPr="00C52C41"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800" w:type="dxa"/>
          </w:tcPr>
          <w:p w14:paraId="07C2607A" w14:textId="6F44C3F5" w:rsidR="00A00476" w:rsidRDefault="00A00476" w:rsidP="00A0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5,357</w:t>
            </w:r>
          </w:p>
        </w:tc>
        <w:tc>
          <w:tcPr>
            <w:tcW w:w="270" w:type="dxa"/>
          </w:tcPr>
          <w:p w14:paraId="46FBCB76" w14:textId="77777777" w:rsidR="00A00476" w:rsidRPr="002B1BE4" w:rsidRDefault="00A00476" w:rsidP="00A0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4B94EF9" w14:textId="4A39CF16" w:rsidR="00A00476" w:rsidRPr="002B1BE4" w:rsidRDefault="00A00476" w:rsidP="00A0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645</w:t>
            </w:r>
          </w:p>
        </w:tc>
      </w:tr>
      <w:tr w:rsidR="00A00476" w:rsidRPr="002B1BE4" w14:paraId="5BCF2641" w14:textId="77777777" w:rsidTr="002B55ED">
        <w:tc>
          <w:tcPr>
            <w:tcW w:w="5652" w:type="dxa"/>
          </w:tcPr>
          <w:p w14:paraId="11CBB01A" w14:textId="5187B9B1" w:rsidR="00A00476" w:rsidRPr="002B1BE4" w:rsidRDefault="00A00476" w:rsidP="00A00476">
            <w:pPr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Toray International America</w:t>
            </w:r>
            <w:r w:rsidRPr="002B1BE4">
              <w:rPr>
                <w:rFonts w:ascii="Angsana New" w:hAnsi="Angsana New"/>
                <w:sz w:val="30"/>
                <w:szCs w:val="30"/>
              </w:rPr>
              <w:t xml:space="preserve"> Inc.</w:t>
            </w:r>
          </w:p>
        </w:tc>
        <w:tc>
          <w:tcPr>
            <w:tcW w:w="1800" w:type="dxa"/>
          </w:tcPr>
          <w:p w14:paraId="4E2F9FD9" w14:textId="3C1E9207" w:rsidR="00A00476" w:rsidRPr="002B1BE4" w:rsidRDefault="00A00476" w:rsidP="00A0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1,886</w:t>
            </w:r>
          </w:p>
        </w:tc>
        <w:tc>
          <w:tcPr>
            <w:tcW w:w="270" w:type="dxa"/>
          </w:tcPr>
          <w:p w14:paraId="14142FD6" w14:textId="77777777" w:rsidR="00A00476" w:rsidRPr="002B1BE4" w:rsidRDefault="00A00476" w:rsidP="00A0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57BDCB6" w14:textId="3A704352" w:rsidR="00A00476" w:rsidRPr="002B1BE4" w:rsidRDefault="00A00476" w:rsidP="00A0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0476" w:rsidRPr="002B1BE4" w14:paraId="1CED8A85" w14:textId="77777777" w:rsidTr="002B55ED">
        <w:tc>
          <w:tcPr>
            <w:tcW w:w="5652" w:type="dxa"/>
          </w:tcPr>
          <w:p w14:paraId="6833D95F" w14:textId="7C326125" w:rsidR="00A00476" w:rsidRPr="002B1BE4" w:rsidRDefault="00A00476" w:rsidP="00A0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826ED9A" w14:textId="7BD4F27A" w:rsidR="00A00476" w:rsidRPr="002B1BE4" w:rsidRDefault="00A00476" w:rsidP="00A0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2,678</w:t>
            </w:r>
          </w:p>
        </w:tc>
        <w:tc>
          <w:tcPr>
            <w:tcW w:w="270" w:type="dxa"/>
          </w:tcPr>
          <w:p w14:paraId="7875E97C" w14:textId="77777777" w:rsidR="00A00476" w:rsidRPr="002B1BE4" w:rsidRDefault="00A00476" w:rsidP="00A0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E8B3142" w14:textId="49CAC729" w:rsidR="00A00476" w:rsidRPr="002B1BE4" w:rsidRDefault="00A00476" w:rsidP="00A0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A00476" w:rsidRPr="002B1BE4" w14:paraId="7FB8F802" w14:textId="77777777" w:rsidTr="002B55ED">
        <w:tc>
          <w:tcPr>
            <w:tcW w:w="5652" w:type="dxa"/>
          </w:tcPr>
          <w:p w14:paraId="42659D7C" w14:textId="77777777" w:rsidR="00A00476" w:rsidRPr="002B1BE4" w:rsidRDefault="00A00476" w:rsidP="00A0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F577CAE" w14:textId="33672DA7" w:rsidR="00A00476" w:rsidRPr="002B1BE4" w:rsidRDefault="00A00476" w:rsidP="00A0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363,683</w:t>
            </w:r>
          </w:p>
        </w:tc>
        <w:tc>
          <w:tcPr>
            <w:tcW w:w="270" w:type="dxa"/>
          </w:tcPr>
          <w:p w14:paraId="6A5708DC" w14:textId="77777777" w:rsidR="00A00476" w:rsidRPr="002B1BE4" w:rsidRDefault="00A00476" w:rsidP="00A0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7FBBE1C" w14:textId="7F0A3CDE" w:rsidR="00A00476" w:rsidRPr="002B1BE4" w:rsidRDefault="00A00476" w:rsidP="00A0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</w:rPr>
              <w:t>430,859</w:t>
            </w:r>
          </w:p>
        </w:tc>
      </w:tr>
      <w:tr w:rsidR="00A00476" w:rsidRPr="002B1BE4" w14:paraId="60ABE8DE" w14:textId="77777777" w:rsidTr="002B55ED">
        <w:tc>
          <w:tcPr>
            <w:tcW w:w="5652" w:type="dxa"/>
          </w:tcPr>
          <w:p w14:paraId="5FE7C61D" w14:textId="77777777" w:rsidR="00A00476" w:rsidRPr="002B1BE4" w:rsidRDefault="00A00476" w:rsidP="00A0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9A83068" w14:textId="184F38E9" w:rsidR="00A00476" w:rsidRPr="002B1BE4" w:rsidRDefault="00A00476" w:rsidP="00A0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363,683</w:t>
            </w:r>
          </w:p>
        </w:tc>
        <w:tc>
          <w:tcPr>
            <w:tcW w:w="270" w:type="dxa"/>
          </w:tcPr>
          <w:p w14:paraId="2455F8E0" w14:textId="77777777" w:rsidR="00A00476" w:rsidRPr="002B1BE4" w:rsidRDefault="00A00476" w:rsidP="00A0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1395CDB" w14:textId="6B8E7FC0" w:rsidR="00A00476" w:rsidRPr="002B1BE4" w:rsidRDefault="00A00476" w:rsidP="00A0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</w:rPr>
              <w:t>435,993</w:t>
            </w:r>
          </w:p>
        </w:tc>
      </w:tr>
    </w:tbl>
    <w:p w14:paraId="69D9A33C" w14:textId="77777777" w:rsidR="00D356B3" w:rsidRDefault="00D356B3"/>
    <w:p w14:paraId="3F10B5D7" w14:textId="77777777" w:rsidR="002B55ED" w:rsidRDefault="002B55ED">
      <w:r>
        <w:br w:type="page"/>
      </w: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52"/>
        <w:gridCol w:w="1800"/>
        <w:gridCol w:w="270"/>
        <w:gridCol w:w="1620"/>
      </w:tblGrid>
      <w:tr w:rsidR="002B55ED" w:rsidRPr="002B1BE4" w14:paraId="670C5D51" w14:textId="77777777" w:rsidTr="00F17B1D">
        <w:tc>
          <w:tcPr>
            <w:tcW w:w="5652" w:type="dxa"/>
          </w:tcPr>
          <w:p w14:paraId="6A409137" w14:textId="77777777" w:rsidR="002B55ED" w:rsidRPr="002B1BE4" w:rsidRDefault="002B55ED" w:rsidP="00F1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A0FE603" w14:textId="77777777" w:rsidR="002B55ED" w:rsidRPr="002B1BE4" w:rsidRDefault="002B55ED" w:rsidP="00F1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5EF7E4AB" w14:textId="77777777" w:rsidR="002B55ED" w:rsidRPr="002B1BE4" w:rsidRDefault="002B55ED" w:rsidP="00F1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2B1BE4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3267" w:rsidRPr="002B1BE4" w14:paraId="2062F00A" w14:textId="77777777" w:rsidTr="002B55ED">
        <w:tc>
          <w:tcPr>
            <w:tcW w:w="5652" w:type="dxa"/>
          </w:tcPr>
          <w:p w14:paraId="271A08BF" w14:textId="1AF92C9C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cs/>
              </w:rPr>
              <w:tab/>
            </w:r>
          </w:p>
        </w:tc>
        <w:tc>
          <w:tcPr>
            <w:tcW w:w="1800" w:type="dxa"/>
          </w:tcPr>
          <w:p w14:paraId="2CCE48F3" w14:textId="645CC4DA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0D169A6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CCEB0D6" w14:textId="43EA886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F13267" w:rsidRPr="002B1BE4" w14:paraId="39CF36AA" w14:textId="77777777" w:rsidTr="002B55ED">
        <w:tc>
          <w:tcPr>
            <w:tcW w:w="5652" w:type="dxa"/>
          </w:tcPr>
          <w:p w14:paraId="57BD4E40" w14:textId="21B77EA9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Pr="002B1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หมุนเวียน</w:t>
            </w:r>
            <w:r w:rsidRPr="002B1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800" w:type="dxa"/>
          </w:tcPr>
          <w:p w14:paraId="146FCCDD" w14:textId="1B43E5AF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D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14:paraId="2012E512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FEAB284" w14:textId="22536F50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13267" w:rsidRPr="002B1BE4" w14:paraId="44B0F563" w14:textId="77777777" w:rsidTr="002B55ED">
        <w:tc>
          <w:tcPr>
            <w:tcW w:w="5652" w:type="dxa"/>
          </w:tcPr>
          <w:p w14:paraId="5D70E0E3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4E704918" w14:textId="3764D8C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3267" w:rsidRPr="002B1BE4" w14:paraId="499D73FA" w14:textId="77777777" w:rsidTr="002B55ED">
        <w:tc>
          <w:tcPr>
            <w:tcW w:w="5652" w:type="dxa"/>
          </w:tcPr>
          <w:p w14:paraId="53C29E5F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00" w:type="dxa"/>
          </w:tcPr>
          <w:p w14:paraId="6C428052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41B383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908DD1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3267" w:rsidRPr="002B1BE4" w14:paraId="44613C77" w14:textId="77777777" w:rsidTr="002B55ED">
        <w:tc>
          <w:tcPr>
            <w:tcW w:w="5652" w:type="dxa"/>
          </w:tcPr>
          <w:p w14:paraId="38770A9F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Toray Industries, Inc.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9DF5692" w14:textId="324702EF" w:rsidR="00F13267" w:rsidRPr="002B1BE4" w:rsidRDefault="00A00476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2,847</w:t>
            </w:r>
          </w:p>
        </w:tc>
        <w:tc>
          <w:tcPr>
            <w:tcW w:w="270" w:type="dxa"/>
          </w:tcPr>
          <w:p w14:paraId="1808EC98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969369F" w14:textId="2058C4C3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</w:rPr>
              <w:t>573</w:t>
            </w:r>
          </w:p>
        </w:tc>
      </w:tr>
      <w:tr w:rsidR="00F13267" w:rsidRPr="002B1BE4" w14:paraId="7AEF3F78" w14:textId="77777777" w:rsidTr="002B55ED">
        <w:tc>
          <w:tcPr>
            <w:tcW w:w="5652" w:type="dxa"/>
          </w:tcPr>
          <w:p w14:paraId="61597EBD" w14:textId="7720195E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1600CE0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DABCA7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E840CE4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3267" w:rsidRPr="002B1BE4" w14:paraId="51868FF6" w14:textId="77777777" w:rsidTr="002B55ED">
        <w:tc>
          <w:tcPr>
            <w:tcW w:w="5652" w:type="dxa"/>
          </w:tcPr>
          <w:p w14:paraId="4762EB16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00" w:type="dxa"/>
          </w:tcPr>
          <w:p w14:paraId="38E174A6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44CCFC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78C0BB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3267" w:rsidRPr="002B1BE4" w14:paraId="66A101EB" w14:textId="77777777" w:rsidTr="002B55ED">
        <w:tc>
          <w:tcPr>
            <w:tcW w:w="5652" w:type="dxa"/>
          </w:tcPr>
          <w:p w14:paraId="324DBBE4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บริษัท ไทยโทเรซินเทติคส์ จำกัด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B2DE667" w14:textId="25A3BC51" w:rsidR="00F13267" w:rsidRPr="002B1BE4" w:rsidRDefault="005D7A48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ECEFAF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EB3E690" w14:textId="608A4983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F13267" w:rsidRPr="002B1BE4" w14:paraId="16B73DE6" w14:textId="77777777" w:rsidTr="002B55ED">
        <w:trPr>
          <w:trHeight w:val="298"/>
        </w:trPr>
        <w:tc>
          <w:tcPr>
            <w:tcW w:w="5652" w:type="dxa"/>
          </w:tcPr>
          <w:p w14:paraId="3F055BD9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BA16F65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decimal" w:pos="106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3B59A6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decimal" w:pos="106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EEAF49E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decimal" w:pos="12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3267" w:rsidRPr="002B1BE4" w14:paraId="17EC2406" w14:textId="77777777" w:rsidTr="002B55ED">
        <w:tc>
          <w:tcPr>
            <w:tcW w:w="5652" w:type="dxa"/>
          </w:tcPr>
          <w:p w14:paraId="53AA2C13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800" w:type="dxa"/>
          </w:tcPr>
          <w:p w14:paraId="4269BFFA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6A2F3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9D628E8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3267" w:rsidRPr="002B1BE4" w14:paraId="578F519C" w14:textId="77777777" w:rsidTr="002B55ED">
        <w:tc>
          <w:tcPr>
            <w:tcW w:w="5652" w:type="dxa"/>
          </w:tcPr>
          <w:p w14:paraId="1A6DDC4B" w14:textId="3A7DE98C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บริษัท ไทยโทเรเท็กซ์ไทล์ มิลลส์ จำกัด  (มหาชน)</w:t>
            </w:r>
            <w:r w:rsidRPr="002B1BE4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800" w:type="dxa"/>
          </w:tcPr>
          <w:p w14:paraId="03A8E20C" w14:textId="157C436C" w:rsidR="00F13267" w:rsidRPr="002B1BE4" w:rsidRDefault="005D7A48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743</w:t>
            </w:r>
          </w:p>
        </w:tc>
        <w:tc>
          <w:tcPr>
            <w:tcW w:w="270" w:type="dxa"/>
          </w:tcPr>
          <w:p w14:paraId="00F48DB3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ECCD5D" w14:textId="3246B6AB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975</w:t>
            </w:r>
          </w:p>
        </w:tc>
      </w:tr>
      <w:tr w:rsidR="005D7A48" w:rsidRPr="002B1BE4" w14:paraId="4DE310AB" w14:textId="77777777" w:rsidTr="002B55ED">
        <w:tc>
          <w:tcPr>
            <w:tcW w:w="5652" w:type="dxa"/>
          </w:tcPr>
          <w:p w14:paraId="08495656" w14:textId="4A3D531C" w:rsidR="005D7A48" w:rsidRPr="002B1BE4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โทเร ไฮบริด คอร์ด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0081C3B7" w14:textId="2DAA3AE1" w:rsidR="005D7A48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627</w:t>
            </w:r>
          </w:p>
        </w:tc>
        <w:tc>
          <w:tcPr>
            <w:tcW w:w="270" w:type="dxa"/>
          </w:tcPr>
          <w:p w14:paraId="0D3DE5E0" w14:textId="77777777" w:rsidR="005D7A48" w:rsidRPr="002B1BE4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AA8842A" w14:textId="76A19E2E" w:rsidR="005D7A48" w:rsidRPr="002B1BE4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</w:t>
            </w:r>
          </w:p>
        </w:tc>
      </w:tr>
      <w:tr w:rsidR="005D7A48" w:rsidRPr="002B1BE4" w14:paraId="4BDCB253" w14:textId="77777777" w:rsidTr="002B55ED">
        <w:tc>
          <w:tcPr>
            <w:tcW w:w="5652" w:type="dxa"/>
          </w:tcPr>
          <w:p w14:paraId="592EC88E" w14:textId="77777777" w:rsidR="005D7A48" w:rsidRPr="002B1BE4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Toray Sakai Weaving &amp; Dyeing (Nantong) Co., Ltd.</w:t>
            </w:r>
          </w:p>
        </w:tc>
        <w:tc>
          <w:tcPr>
            <w:tcW w:w="1800" w:type="dxa"/>
          </w:tcPr>
          <w:p w14:paraId="72D0C946" w14:textId="313E3FC0" w:rsidR="005D7A48" w:rsidRPr="002B1BE4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C66C87" w14:textId="77777777" w:rsidR="005D7A48" w:rsidRPr="002B1BE4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D3E58AD" w14:textId="6188EED1" w:rsidR="005D7A48" w:rsidRPr="002B1BE4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5,091</w:t>
            </w:r>
          </w:p>
        </w:tc>
      </w:tr>
      <w:tr w:rsidR="005D7A48" w:rsidRPr="002B1BE4" w14:paraId="2BCB801A" w14:textId="77777777" w:rsidTr="002B55ED">
        <w:tc>
          <w:tcPr>
            <w:tcW w:w="5652" w:type="dxa"/>
          </w:tcPr>
          <w:p w14:paraId="4AE6DCB2" w14:textId="457B7604" w:rsidR="005D7A48" w:rsidRPr="002B1BE4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5AD6C96" w14:textId="0670F0EC" w:rsidR="005D7A48" w:rsidRPr="002B1BE4" w:rsidRDefault="00CC4F60" w:rsidP="00CC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777</w:t>
            </w:r>
          </w:p>
        </w:tc>
        <w:tc>
          <w:tcPr>
            <w:tcW w:w="270" w:type="dxa"/>
          </w:tcPr>
          <w:p w14:paraId="392B7AC1" w14:textId="77777777" w:rsidR="005D7A48" w:rsidRPr="002B1BE4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41103CC" w14:textId="71D3E550" w:rsidR="005D7A48" w:rsidRPr="002B1BE4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1,082</w:t>
            </w:r>
          </w:p>
        </w:tc>
      </w:tr>
      <w:tr w:rsidR="005D7A48" w:rsidRPr="002B1BE4" w14:paraId="51EAB586" w14:textId="77777777" w:rsidTr="002B55ED">
        <w:tc>
          <w:tcPr>
            <w:tcW w:w="5652" w:type="dxa"/>
          </w:tcPr>
          <w:p w14:paraId="38FE3ADD" w14:textId="77777777" w:rsidR="005D7A48" w:rsidRPr="002B1BE4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C250CD3" w14:textId="691127E5" w:rsidR="005D7A48" w:rsidRPr="002B1BE4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2,147</w:t>
            </w:r>
          </w:p>
        </w:tc>
        <w:tc>
          <w:tcPr>
            <w:tcW w:w="270" w:type="dxa"/>
          </w:tcPr>
          <w:p w14:paraId="0469BAA5" w14:textId="77777777" w:rsidR="005D7A48" w:rsidRPr="002B1BE4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72A0410" w14:textId="32720CA4" w:rsidR="005D7A48" w:rsidRPr="002B1BE4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</w:rPr>
              <w:t>7,483</w:t>
            </w:r>
          </w:p>
        </w:tc>
      </w:tr>
      <w:tr w:rsidR="005D7A48" w:rsidRPr="002B1BE4" w14:paraId="24145325" w14:textId="77777777" w:rsidTr="006D49DF">
        <w:tc>
          <w:tcPr>
            <w:tcW w:w="5652" w:type="dxa"/>
          </w:tcPr>
          <w:p w14:paraId="3442BC1C" w14:textId="77777777" w:rsidR="005D7A48" w:rsidRPr="002B1BE4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F373D42" w14:textId="52346384" w:rsidR="005D7A48" w:rsidRPr="002B1BE4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4,994</w:t>
            </w:r>
          </w:p>
        </w:tc>
        <w:tc>
          <w:tcPr>
            <w:tcW w:w="270" w:type="dxa"/>
          </w:tcPr>
          <w:p w14:paraId="05360AEF" w14:textId="77777777" w:rsidR="005D7A48" w:rsidRPr="002B1BE4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54E3357" w14:textId="4795C7B1" w:rsidR="005D7A48" w:rsidRPr="002B1BE4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</w:rPr>
              <w:t>8,065</w:t>
            </w:r>
          </w:p>
        </w:tc>
      </w:tr>
    </w:tbl>
    <w:p w14:paraId="3AC6714F" w14:textId="77777777" w:rsidR="008065DF" w:rsidRPr="002B1BE4" w:rsidRDefault="008065DF" w:rsidP="002B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270"/>
        <w:gridCol w:w="1620"/>
      </w:tblGrid>
      <w:tr w:rsidR="002B55ED" w14:paraId="1B70FC41" w14:textId="77777777" w:rsidTr="0069266A">
        <w:tc>
          <w:tcPr>
            <w:tcW w:w="5670" w:type="dxa"/>
          </w:tcPr>
          <w:p w14:paraId="690AEEA7" w14:textId="140780A2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00" w:type="dxa"/>
          </w:tcPr>
          <w:p w14:paraId="63727A05" w14:textId="553DA07D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C00D99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7D6831F" w14:textId="581914BE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55ED" w:rsidRPr="003454FC" w14:paraId="5F24585A" w14:textId="77777777" w:rsidTr="0069266A">
        <w:tc>
          <w:tcPr>
            <w:tcW w:w="5670" w:type="dxa"/>
          </w:tcPr>
          <w:p w14:paraId="588A01BC" w14:textId="02AB436B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1716502" w14:textId="75CAE068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3CE428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909919F" w14:textId="3842CD4D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55ED" w:rsidRPr="00C52C41" w14:paraId="1D7A6CBA" w14:textId="77777777" w:rsidTr="0069266A">
        <w:tc>
          <w:tcPr>
            <w:tcW w:w="5670" w:type="dxa"/>
          </w:tcPr>
          <w:p w14:paraId="6F6257B1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00" w:type="dxa"/>
          </w:tcPr>
          <w:p w14:paraId="2ACB1C2F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72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50CB7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5C5B9EC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72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2B55ED" w:rsidRPr="00C52C41" w14:paraId="2D6B5CF3" w14:textId="77777777" w:rsidTr="0069266A">
        <w:tc>
          <w:tcPr>
            <w:tcW w:w="5670" w:type="dxa"/>
          </w:tcPr>
          <w:p w14:paraId="7CA9D4D0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บริษัท ไทยโทเรซินเทติคส์ จำกัด</w:t>
            </w:r>
          </w:p>
        </w:tc>
        <w:tc>
          <w:tcPr>
            <w:tcW w:w="1800" w:type="dxa"/>
          </w:tcPr>
          <w:p w14:paraId="1A562713" w14:textId="65EA7579" w:rsidR="002B55ED" w:rsidRPr="002B1BE4" w:rsidRDefault="005D7A48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134,433</w:t>
            </w:r>
          </w:p>
        </w:tc>
        <w:tc>
          <w:tcPr>
            <w:tcW w:w="270" w:type="dxa"/>
          </w:tcPr>
          <w:p w14:paraId="7625D2F3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41AA652" w14:textId="5CD962A8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</w:rPr>
              <w:t>111,076</w:t>
            </w:r>
          </w:p>
        </w:tc>
      </w:tr>
      <w:tr w:rsidR="002B55ED" w:rsidRPr="002B1BE4" w14:paraId="5F7440E0" w14:textId="77777777" w:rsidTr="0069266A">
        <w:trPr>
          <w:trHeight w:val="289"/>
        </w:trPr>
        <w:tc>
          <w:tcPr>
            <w:tcW w:w="5670" w:type="dxa"/>
          </w:tcPr>
          <w:p w14:paraId="0AD9A2DC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A497776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F78C3C8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6FBA84B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B55ED" w:rsidRPr="00C52C41" w14:paraId="45CCC32D" w14:textId="77777777" w:rsidTr="0069266A">
        <w:tc>
          <w:tcPr>
            <w:tcW w:w="5670" w:type="dxa"/>
          </w:tcPr>
          <w:p w14:paraId="09E9C657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800" w:type="dxa"/>
          </w:tcPr>
          <w:p w14:paraId="686ABFD6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4E527A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BEF513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55ED" w:rsidRPr="00C52C41" w14:paraId="01EC9201" w14:textId="77777777" w:rsidTr="0069266A">
        <w:tc>
          <w:tcPr>
            <w:tcW w:w="5670" w:type="dxa"/>
          </w:tcPr>
          <w:p w14:paraId="5B687721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Toray International, Inc.</w:t>
            </w:r>
          </w:p>
        </w:tc>
        <w:tc>
          <w:tcPr>
            <w:tcW w:w="1800" w:type="dxa"/>
          </w:tcPr>
          <w:p w14:paraId="51AF0866" w14:textId="6EA98E40" w:rsidR="002B55ED" w:rsidRPr="002B1BE4" w:rsidRDefault="005D7A48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261,355</w:t>
            </w:r>
          </w:p>
        </w:tc>
        <w:tc>
          <w:tcPr>
            <w:tcW w:w="270" w:type="dxa"/>
          </w:tcPr>
          <w:p w14:paraId="42E221F9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3E1D07" w14:textId="2384E7A9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372,485</w:t>
            </w:r>
          </w:p>
        </w:tc>
      </w:tr>
      <w:tr w:rsidR="002B55ED" w:rsidRPr="00C52C41" w14:paraId="398EE712" w14:textId="77777777" w:rsidTr="0069266A">
        <w:tc>
          <w:tcPr>
            <w:tcW w:w="5670" w:type="dxa"/>
          </w:tcPr>
          <w:p w14:paraId="6BA9D899" w14:textId="49268955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Chori Co., Ltd.</w:t>
            </w:r>
          </w:p>
        </w:tc>
        <w:tc>
          <w:tcPr>
            <w:tcW w:w="1800" w:type="dxa"/>
          </w:tcPr>
          <w:p w14:paraId="6DE7542D" w14:textId="79C331A5" w:rsidR="002B55ED" w:rsidRPr="002B1BE4" w:rsidRDefault="005D7A48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25,914</w:t>
            </w:r>
          </w:p>
        </w:tc>
        <w:tc>
          <w:tcPr>
            <w:tcW w:w="270" w:type="dxa"/>
          </w:tcPr>
          <w:p w14:paraId="5E953729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D7200A1" w14:textId="7D360B16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33,024</w:t>
            </w:r>
          </w:p>
        </w:tc>
      </w:tr>
      <w:tr w:rsidR="002B55ED" w:rsidRPr="00C52C41" w14:paraId="70FE39D0" w14:textId="77777777" w:rsidTr="0069266A">
        <w:tc>
          <w:tcPr>
            <w:tcW w:w="5670" w:type="dxa"/>
          </w:tcPr>
          <w:p w14:paraId="3A437B6D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P.T. Indonesia Toray Synthetics</w:t>
            </w:r>
          </w:p>
        </w:tc>
        <w:tc>
          <w:tcPr>
            <w:tcW w:w="1800" w:type="dxa"/>
          </w:tcPr>
          <w:p w14:paraId="49E2CEED" w14:textId="505485A5" w:rsidR="002B55ED" w:rsidRPr="002B1BE4" w:rsidRDefault="005D7A48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11,530</w:t>
            </w:r>
          </w:p>
        </w:tc>
        <w:tc>
          <w:tcPr>
            <w:tcW w:w="270" w:type="dxa"/>
          </w:tcPr>
          <w:p w14:paraId="1D293B22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1CE4371" w14:textId="45CFCF2B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11,008</w:t>
            </w:r>
          </w:p>
        </w:tc>
      </w:tr>
      <w:tr w:rsidR="002B55ED" w:rsidRPr="00C52C41" w14:paraId="033F1875" w14:textId="77777777" w:rsidTr="0069266A">
        <w:tc>
          <w:tcPr>
            <w:tcW w:w="5670" w:type="dxa"/>
          </w:tcPr>
          <w:p w14:paraId="63FCD2C0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Penfibre Sdn. Berhad</w:t>
            </w:r>
          </w:p>
        </w:tc>
        <w:tc>
          <w:tcPr>
            <w:tcW w:w="1800" w:type="dxa"/>
          </w:tcPr>
          <w:p w14:paraId="752E090E" w14:textId="5597EAC6" w:rsidR="002B55ED" w:rsidRPr="002B1BE4" w:rsidRDefault="005D7A48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7,107</w:t>
            </w:r>
          </w:p>
        </w:tc>
        <w:tc>
          <w:tcPr>
            <w:tcW w:w="270" w:type="dxa"/>
          </w:tcPr>
          <w:p w14:paraId="021E6137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28429A9" w14:textId="7D758D0F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7,610</w:t>
            </w:r>
          </w:p>
        </w:tc>
      </w:tr>
      <w:tr w:rsidR="002B55ED" w:rsidRPr="00C52C41" w14:paraId="7B69BA5E" w14:textId="77777777" w:rsidTr="0069266A">
        <w:trPr>
          <w:trHeight w:val="150"/>
        </w:trPr>
        <w:tc>
          <w:tcPr>
            <w:tcW w:w="5670" w:type="dxa"/>
          </w:tcPr>
          <w:p w14:paraId="269A05BD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P.T. Easterntex</w:t>
            </w:r>
          </w:p>
        </w:tc>
        <w:tc>
          <w:tcPr>
            <w:tcW w:w="1800" w:type="dxa"/>
          </w:tcPr>
          <w:p w14:paraId="7DDAF734" w14:textId="401693FB" w:rsidR="002B55ED" w:rsidRPr="002B1BE4" w:rsidRDefault="005D7A48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4A8B0A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AC4CFEE" w14:textId="2F6E9C00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7,110</w:t>
            </w:r>
          </w:p>
        </w:tc>
      </w:tr>
      <w:tr w:rsidR="002B55ED" w:rsidRPr="00C52C41" w14:paraId="05DE7191" w14:textId="77777777" w:rsidTr="0069266A">
        <w:trPr>
          <w:trHeight w:val="152"/>
        </w:trPr>
        <w:tc>
          <w:tcPr>
            <w:tcW w:w="5670" w:type="dxa"/>
          </w:tcPr>
          <w:p w14:paraId="72091C77" w14:textId="2CB2D511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800" w:type="dxa"/>
          </w:tcPr>
          <w:p w14:paraId="6295EE8D" w14:textId="3D37ED29" w:rsidR="002B55ED" w:rsidRPr="002B1BE4" w:rsidRDefault="005D7A48" w:rsidP="0062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1,294</w:t>
            </w:r>
          </w:p>
        </w:tc>
        <w:tc>
          <w:tcPr>
            <w:tcW w:w="270" w:type="dxa"/>
          </w:tcPr>
          <w:p w14:paraId="2CED71AA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2E4374" w14:textId="2D79B7AD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1,953</w:t>
            </w:r>
          </w:p>
        </w:tc>
      </w:tr>
      <w:tr w:rsidR="002B55ED" w:rsidRPr="00C52C41" w14:paraId="3FCBCB1B" w14:textId="77777777" w:rsidTr="0069266A">
        <w:tc>
          <w:tcPr>
            <w:tcW w:w="5670" w:type="dxa"/>
          </w:tcPr>
          <w:p w14:paraId="41B77289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5B1C7B7" w14:textId="259203BB" w:rsidR="002B55ED" w:rsidRPr="002B1BE4" w:rsidRDefault="005D7A48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307,200</w:t>
            </w:r>
          </w:p>
        </w:tc>
        <w:tc>
          <w:tcPr>
            <w:tcW w:w="270" w:type="dxa"/>
          </w:tcPr>
          <w:p w14:paraId="00477813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0D6140B" w14:textId="51F0FE42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</w:rPr>
              <w:t>433,190</w:t>
            </w:r>
          </w:p>
        </w:tc>
      </w:tr>
      <w:tr w:rsidR="002B55ED" w:rsidRPr="00C52C41" w14:paraId="69A92AC3" w14:textId="77777777" w:rsidTr="0069266A">
        <w:tc>
          <w:tcPr>
            <w:tcW w:w="5670" w:type="dxa"/>
          </w:tcPr>
          <w:p w14:paraId="083B9C42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1E65475" w14:textId="6DA5DB7F" w:rsidR="002B55ED" w:rsidRPr="002B1BE4" w:rsidRDefault="005D7A48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441,633</w:t>
            </w:r>
          </w:p>
        </w:tc>
        <w:tc>
          <w:tcPr>
            <w:tcW w:w="270" w:type="dxa"/>
          </w:tcPr>
          <w:p w14:paraId="2C430D75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3680C36" w14:textId="16261B81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</w:rPr>
              <w:t>544,266</w:t>
            </w:r>
          </w:p>
        </w:tc>
      </w:tr>
      <w:tr w:rsidR="00501553" w:rsidRPr="00C52C41" w14:paraId="2F41A7DC" w14:textId="77777777" w:rsidTr="0069266A">
        <w:tc>
          <w:tcPr>
            <w:tcW w:w="5670" w:type="dxa"/>
          </w:tcPr>
          <w:p w14:paraId="5A6BE254" w14:textId="21524091" w:rsidR="00501553" w:rsidRPr="002B1BE4" w:rsidRDefault="00501553" w:rsidP="0050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  <w:vMerge w:val="restart"/>
          </w:tcPr>
          <w:p w14:paraId="0B69CE97" w14:textId="77777777" w:rsidR="00501553" w:rsidRPr="002B1BE4" w:rsidRDefault="00501553" w:rsidP="0050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4DC8E68E" w14:textId="752723F6" w:rsidR="00501553" w:rsidRPr="002B1BE4" w:rsidRDefault="00501553" w:rsidP="0050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2B1BE4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1553" w:rsidRPr="00C52C41" w14:paraId="7EB35318" w14:textId="77777777" w:rsidTr="0069266A">
        <w:tc>
          <w:tcPr>
            <w:tcW w:w="5670" w:type="dxa"/>
          </w:tcPr>
          <w:p w14:paraId="0FEFC926" w14:textId="77777777" w:rsidR="00501553" w:rsidRPr="002B1BE4" w:rsidRDefault="00501553" w:rsidP="0050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  <w:vMerge/>
          </w:tcPr>
          <w:p w14:paraId="2170C7F2" w14:textId="77777777" w:rsidR="00501553" w:rsidRPr="002B1BE4" w:rsidRDefault="00501553" w:rsidP="0050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13267" w:rsidRPr="00C52C41" w14:paraId="0B86B65A" w14:textId="77777777" w:rsidTr="0069266A">
        <w:tc>
          <w:tcPr>
            <w:tcW w:w="5670" w:type="dxa"/>
          </w:tcPr>
          <w:p w14:paraId="4D1DBF21" w14:textId="5AF3BFD4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93A2F0E" w14:textId="24E63796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82BEC4D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81512FF" w14:textId="2BD4D7CC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F13267" w:rsidRPr="00C52C41" w14:paraId="53EBF579" w14:textId="77777777" w:rsidTr="0069266A">
        <w:tc>
          <w:tcPr>
            <w:tcW w:w="5670" w:type="dxa"/>
          </w:tcPr>
          <w:p w14:paraId="20ED164C" w14:textId="1F778BB6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2B1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800" w:type="dxa"/>
          </w:tcPr>
          <w:p w14:paraId="427D2113" w14:textId="5E9D4D62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D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14:paraId="556AA9F9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80787A6" w14:textId="6B3BDEC9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13267" w:rsidRPr="00C52C41" w14:paraId="5F4D7459" w14:textId="77777777" w:rsidTr="0069266A">
        <w:tc>
          <w:tcPr>
            <w:tcW w:w="5670" w:type="dxa"/>
          </w:tcPr>
          <w:p w14:paraId="04D174F9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728123F5" w14:textId="776D53E9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3267" w:rsidRPr="00C52C41" w14:paraId="09622DEC" w14:textId="77777777" w:rsidTr="0069266A">
        <w:tc>
          <w:tcPr>
            <w:tcW w:w="5670" w:type="dxa"/>
          </w:tcPr>
          <w:p w14:paraId="39756E66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00" w:type="dxa"/>
          </w:tcPr>
          <w:p w14:paraId="69190064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30E526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D3E76E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3267" w:rsidRPr="00C52C41" w14:paraId="0894A25F" w14:textId="77777777" w:rsidTr="0069266A">
        <w:tc>
          <w:tcPr>
            <w:tcW w:w="5670" w:type="dxa"/>
          </w:tcPr>
          <w:p w14:paraId="16886ABD" w14:textId="4BD60D14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Toray Industries, Inc.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A738A63" w14:textId="0EE28AAE" w:rsidR="00F13267" w:rsidRPr="002B1BE4" w:rsidRDefault="005D7A48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38,327</w:t>
            </w:r>
          </w:p>
        </w:tc>
        <w:tc>
          <w:tcPr>
            <w:tcW w:w="270" w:type="dxa"/>
          </w:tcPr>
          <w:p w14:paraId="0D90B483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369B014" w14:textId="0AB1AA18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</w:rPr>
              <w:t>27,343</w:t>
            </w:r>
          </w:p>
        </w:tc>
      </w:tr>
      <w:tr w:rsidR="00F13267" w:rsidRPr="002B1BE4" w14:paraId="5A8CDA43" w14:textId="77777777" w:rsidTr="0069266A">
        <w:tc>
          <w:tcPr>
            <w:tcW w:w="5670" w:type="dxa"/>
          </w:tcPr>
          <w:p w14:paraId="660F22F5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0" w:type="dxa"/>
          </w:tcPr>
          <w:p w14:paraId="6DBCFFBF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6AC2E10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166FD00A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F13267" w:rsidRPr="00C52C41" w14:paraId="679ED85E" w14:textId="77777777" w:rsidTr="0069266A">
        <w:tc>
          <w:tcPr>
            <w:tcW w:w="5670" w:type="dxa"/>
          </w:tcPr>
          <w:p w14:paraId="4925C557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00" w:type="dxa"/>
          </w:tcPr>
          <w:p w14:paraId="4910889A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55484D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4C368F8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3267" w:rsidRPr="00C52C41" w14:paraId="26E3A7BD" w14:textId="77777777" w:rsidTr="0069266A">
        <w:tc>
          <w:tcPr>
            <w:tcW w:w="5670" w:type="dxa"/>
          </w:tcPr>
          <w:p w14:paraId="53DF8C07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บริษัท ไทยโทเรซินเทติคส์ จำกัด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20BC860" w14:textId="23EEEC49" w:rsidR="00F13267" w:rsidRPr="002B1BE4" w:rsidRDefault="005D7A48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12F0ED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6B19D12" w14:textId="42E93315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</w:tr>
      <w:tr w:rsidR="00F13267" w:rsidRPr="002B1BE4" w14:paraId="728C83E1" w14:textId="77777777" w:rsidTr="0069266A">
        <w:tc>
          <w:tcPr>
            <w:tcW w:w="5670" w:type="dxa"/>
          </w:tcPr>
          <w:p w14:paraId="06A6BC3B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58FCA3F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84EB02C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DC9674B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13267" w:rsidRPr="00C52C41" w14:paraId="6A1B7188" w14:textId="77777777" w:rsidTr="0069266A">
        <w:tc>
          <w:tcPr>
            <w:tcW w:w="5670" w:type="dxa"/>
          </w:tcPr>
          <w:p w14:paraId="13AC5490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800" w:type="dxa"/>
          </w:tcPr>
          <w:p w14:paraId="5534DBAC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DC3AA3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6C2614D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3267" w:rsidRPr="00C52C41" w14:paraId="0C59AB9B" w14:textId="77777777" w:rsidTr="0069266A">
        <w:tc>
          <w:tcPr>
            <w:tcW w:w="5670" w:type="dxa"/>
          </w:tcPr>
          <w:p w14:paraId="39DF4ED7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บริษัท โทเร อินดัสตรี (ประเทศไทย) จำกัด</w:t>
            </w:r>
          </w:p>
        </w:tc>
        <w:tc>
          <w:tcPr>
            <w:tcW w:w="1800" w:type="dxa"/>
          </w:tcPr>
          <w:p w14:paraId="46E05F2E" w14:textId="42277819" w:rsidR="00F13267" w:rsidRPr="002B1BE4" w:rsidRDefault="005D7A48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3,649</w:t>
            </w:r>
          </w:p>
        </w:tc>
        <w:tc>
          <w:tcPr>
            <w:tcW w:w="270" w:type="dxa"/>
          </w:tcPr>
          <w:p w14:paraId="28B02FB8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A236EAD" w14:textId="12E6FFFB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5,557</w:t>
            </w:r>
          </w:p>
        </w:tc>
      </w:tr>
      <w:tr w:rsidR="00F13267" w:rsidRPr="00C52C41" w14:paraId="278D4D47" w14:textId="77777777" w:rsidTr="0069266A">
        <w:tc>
          <w:tcPr>
            <w:tcW w:w="5670" w:type="dxa"/>
          </w:tcPr>
          <w:p w14:paraId="67191B18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บริษัท ไทย โชรี จำกัด</w:t>
            </w:r>
          </w:p>
        </w:tc>
        <w:tc>
          <w:tcPr>
            <w:tcW w:w="1800" w:type="dxa"/>
          </w:tcPr>
          <w:p w14:paraId="493153FD" w14:textId="7F372B73" w:rsidR="00F13267" w:rsidRPr="002B1BE4" w:rsidRDefault="005D7A48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3,267</w:t>
            </w:r>
          </w:p>
        </w:tc>
        <w:tc>
          <w:tcPr>
            <w:tcW w:w="270" w:type="dxa"/>
          </w:tcPr>
          <w:p w14:paraId="046FFCD0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7425A41" w14:textId="18C8B6BB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2,737</w:t>
            </w:r>
          </w:p>
        </w:tc>
      </w:tr>
      <w:tr w:rsidR="00F13267" w:rsidRPr="00C52C41" w14:paraId="0A5179A1" w14:textId="77777777" w:rsidTr="0069266A">
        <w:tc>
          <w:tcPr>
            <w:tcW w:w="5670" w:type="dxa"/>
          </w:tcPr>
          <w:p w14:paraId="72DA5237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Toray International Europe GmbH</w:t>
            </w:r>
          </w:p>
        </w:tc>
        <w:tc>
          <w:tcPr>
            <w:tcW w:w="1800" w:type="dxa"/>
          </w:tcPr>
          <w:p w14:paraId="3C90F560" w14:textId="028AC8DA" w:rsidR="00F13267" w:rsidRPr="002B1BE4" w:rsidRDefault="005D7A48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2,678</w:t>
            </w:r>
          </w:p>
        </w:tc>
        <w:tc>
          <w:tcPr>
            <w:tcW w:w="270" w:type="dxa"/>
          </w:tcPr>
          <w:p w14:paraId="20224536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DC5DA38" w14:textId="73D6B75B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2,471</w:t>
            </w:r>
          </w:p>
        </w:tc>
      </w:tr>
      <w:tr w:rsidR="00F13267" w:rsidRPr="00C52C41" w14:paraId="78B38C90" w14:textId="77777777" w:rsidTr="0069266A">
        <w:tc>
          <w:tcPr>
            <w:tcW w:w="5670" w:type="dxa"/>
          </w:tcPr>
          <w:p w14:paraId="72B3BC73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Toray International Trading (Hong Kong) Co., Ltd.</w:t>
            </w:r>
          </w:p>
        </w:tc>
        <w:tc>
          <w:tcPr>
            <w:tcW w:w="1800" w:type="dxa"/>
          </w:tcPr>
          <w:p w14:paraId="745172FF" w14:textId="2148003B" w:rsidR="00F13267" w:rsidRPr="002B1BE4" w:rsidRDefault="005D7A48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1,216</w:t>
            </w:r>
          </w:p>
        </w:tc>
        <w:tc>
          <w:tcPr>
            <w:tcW w:w="270" w:type="dxa"/>
          </w:tcPr>
          <w:p w14:paraId="73B59E24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980AE83" w14:textId="66B2C406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1,321</w:t>
            </w:r>
          </w:p>
        </w:tc>
      </w:tr>
      <w:tr w:rsidR="00F13267" w:rsidRPr="00C52C41" w14:paraId="7AD80A46" w14:textId="77777777" w:rsidTr="0069266A">
        <w:tc>
          <w:tcPr>
            <w:tcW w:w="5670" w:type="dxa"/>
          </w:tcPr>
          <w:p w14:paraId="1B245A44" w14:textId="3F6604D0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CA7902F" w14:textId="3A5EBA36" w:rsidR="00F13267" w:rsidRPr="002B1BE4" w:rsidRDefault="00CC4F60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270" w:type="dxa"/>
          </w:tcPr>
          <w:p w14:paraId="23533EBB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B9A55BD" w14:textId="23D9935E" w:rsidR="00F13267" w:rsidRPr="002B1BE4" w:rsidRDefault="00CC4F60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1,233</w:t>
            </w:r>
          </w:p>
        </w:tc>
      </w:tr>
      <w:tr w:rsidR="00F13267" w:rsidRPr="00C52C41" w14:paraId="486987BB" w14:textId="77777777" w:rsidTr="0069266A">
        <w:tc>
          <w:tcPr>
            <w:tcW w:w="5670" w:type="dxa"/>
          </w:tcPr>
          <w:p w14:paraId="4D0F1EBB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81ADD26" w14:textId="6EFB4A53" w:rsidR="00F13267" w:rsidRPr="002B1BE4" w:rsidRDefault="005D7A48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11,054</w:t>
            </w:r>
          </w:p>
        </w:tc>
        <w:tc>
          <w:tcPr>
            <w:tcW w:w="270" w:type="dxa"/>
          </w:tcPr>
          <w:p w14:paraId="19A2E641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9681139" w14:textId="76105081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</w:rPr>
              <w:t>13,319</w:t>
            </w:r>
          </w:p>
        </w:tc>
      </w:tr>
      <w:tr w:rsidR="00F13267" w:rsidRPr="00C52C41" w14:paraId="5ACE46DE" w14:textId="77777777" w:rsidTr="0069266A">
        <w:tc>
          <w:tcPr>
            <w:tcW w:w="5670" w:type="dxa"/>
          </w:tcPr>
          <w:p w14:paraId="1388EA7A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698001F" w14:textId="395F43D2" w:rsidR="00F13267" w:rsidRPr="002B1BE4" w:rsidRDefault="005D7A48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49,381</w:t>
            </w:r>
          </w:p>
        </w:tc>
        <w:tc>
          <w:tcPr>
            <w:tcW w:w="270" w:type="dxa"/>
          </w:tcPr>
          <w:p w14:paraId="104968C6" w14:textId="77777777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B4540A7" w14:textId="31A3FF68" w:rsidR="00F13267" w:rsidRPr="002B1BE4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</w:rPr>
              <w:t>40,712</w:t>
            </w:r>
          </w:p>
        </w:tc>
      </w:tr>
    </w:tbl>
    <w:p w14:paraId="6DF99AD6" w14:textId="77777777" w:rsidR="000F1385" w:rsidRPr="000F1385" w:rsidRDefault="000F1385" w:rsidP="003002FE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lang w:val="en-US"/>
        </w:rPr>
      </w:pPr>
    </w:p>
    <w:p w14:paraId="2780B4D6" w14:textId="77777777" w:rsidR="00197594" w:rsidRPr="002B1BE4" w:rsidRDefault="00197594" w:rsidP="003002FE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2B1BE4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0FA63FD9" w14:textId="77777777" w:rsidR="00CE44BE" w:rsidRPr="000F1385" w:rsidRDefault="00CE44BE" w:rsidP="00D461E9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lang w:val="en-US"/>
        </w:rPr>
      </w:pPr>
    </w:p>
    <w:p w14:paraId="77EC33F5" w14:textId="77777777" w:rsidR="00197594" w:rsidRPr="002B1BE4" w:rsidRDefault="00197594" w:rsidP="00D461E9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i/>
          <w:iCs/>
          <w:spacing w:val="-6"/>
          <w:cs/>
          <w:lang w:val="en-US"/>
        </w:rPr>
      </w:pPr>
      <w:r w:rsidRPr="002B1BE4">
        <w:rPr>
          <w:rFonts w:ascii="Angsana New" w:hAnsi="Angsana New" w:cs="Angsana New"/>
          <w:i/>
          <w:iCs/>
          <w:spacing w:val="-6"/>
          <w:cs/>
          <w:lang w:val="en-US"/>
        </w:rPr>
        <w:t>สัญญารับบริการด้านการจัดการ</w:t>
      </w:r>
    </w:p>
    <w:p w14:paraId="3B922CD3" w14:textId="77777777" w:rsidR="00197594" w:rsidRPr="002B1BE4" w:rsidRDefault="00D461E9" w:rsidP="00D461E9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lang w:val="en-US"/>
        </w:rPr>
      </w:pPr>
      <w:r w:rsidRPr="002B1BE4">
        <w:rPr>
          <w:rFonts w:ascii="Angsana New" w:hAnsi="Angsana New" w:cs="Angsana New" w:hint="cs"/>
          <w:b/>
          <w:bCs/>
          <w:cs/>
          <w:lang w:val="en-US"/>
        </w:rPr>
        <w:tab/>
      </w:r>
    </w:p>
    <w:p w14:paraId="736E95A2" w14:textId="0481ADD8" w:rsidR="00A55020" w:rsidRPr="002B1BE4" w:rsidRDefault="00197594" w:rsidP="004B3181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lang w:val="en-US"/>
        </w:rPr>
      </w:pPr>
      <w:r w:rsidRPr="002B1BE4">
        <w:rPr>
          <w:rFonts w:ascii="Angsana New" w:hAnsi="Angsana New" w:cs="Angsana New"/>
          <w:spacing w:val="-6"/>
          <w:cs/>
          <w:lang w:val="en-US"/>
        </w:rPr>
        <w:t>บริษัทมีสัญญาบริการด้านการจัดการฉบับหนึ่งกับบริษัท โทเร</w:t>
      </w:r>
      <w:r w:rsidR="000B5875" w:rsidRPr="002B1BE4">
        <w:rPr>
          <w:rFonts w:ascii="Angsana New" w:hAnsi="Angsana New" w:cs="Angsana New"/>
          <w:spacing w:val="-6"/>
          <w:lang w:val="en-US"/>
        </w:rPr>
        <w:t xml:space="preserve"> </w:t>
      </w:r>
      <w:r w:rsidR="000B5875" w:rsidRPr="002B1BE4">
        <w:rPr>
          <w:rFonts w:ascii="Angsana New" w:hAnsi="Angsana New" w:cs="Angsana New"/>
          <w:spacing w:val="-6"/>
          <w:cs/>
          <w:lang w:val="en-US"/>
        </w:rPr>
        <w:t>อินดัสตรี</w:t>
      </w:r>
      <w:r w:rsidRPr="002B1BE4">
        <w:rPr>
          <w:rFonts w:ascii="Angsana New" w:hAnsi="Angsana New" w:cs="Angsana New"/>
          <w:spacing w:val="-6"/>
          <w:cs/>
          <w:lang w:val="en-US"/>
        </w:rPr>
        <w:t xml:space="preserve"> (ประเทศไทย) จำกัด ซึ่งเป็นบริษัทที่เกี่ยวข้องกันแห่งหนึ่ง โดยบริษัทที่เกี่ยวข้องกันตกลงให้บริการแก่บริษัทตามที่กำหนดไว้โดยมีการเรียกเก็บค่าบริ</w:t>
      </w:r>
      <w:r w:rsidR="004B3181" w:rsidRPr="002B1BE4">
        <w:rPr>
          <w:rFonts w:ascii="Angsana New" w:hAnsi="Angsana New" w:cs="Angsana New"/>
          <w:spacing w:val="-6"/>
          <w:cs/>
          <w:lang w:val="en-US"/>
        </w:rPr>
        <w:t>การรายเดือนตามที่กำหนดไว้ในสัญญ</w:t>
      </w:r>
      <w:r w:rsidR="00172569" w:rsidRPr="002B1BE4">
        <w:rPr>
          <w:rFonts w:ascii="Angsana New" w:hAnsi="Angsana New" w:cs="Angsana New" w:hint="cs"/>
          <w:spacing w:val="-6"/>
          <w:cs/>
          <w:lang w:val="en-US"/>
        </w:rPr>
        <w:t>า</w:t>
      </w:r>
    </w:p>
    <w:p w14:paraId="1961B65B" w14:textId="77777777" w:rsidR="00F23B06" w:rsidRPr="002B1BE4" w:rsidRDefault="00F23B06" w:rsidP="004B3181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lang w:val="en-US"/>
        </w:rPr>
      </w:pPr>
    </w:p>
    <w:p w14:paraId="2C2E3776" w14:textId="77777777" w:rsidR="000F1385" w:rsidRDefault="000F1385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52345EB8" w14:textId="302F932F" w:rsidR="00F23B06" w:rsidRPr="002B1BE4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B1BE4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Pr="002B1BE4">
        <w:rPr>
          <w:rFonts w:ascii="Angsana New" w:hAnsi="Angsana New"/>
          <w:b/>
          <w:bCs/>
          <w:sz w:val="30"/>
          <w:szCs w:val="30"/>
        </w:rPr>
        <w:tab/>
      </w:r>
      <w:r w:rsidRPr="002B1BE4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3E22AD35" w14:textId="77777777" w:rsidR="00F23B06" w:rsidRPr="002B1BE4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810"/>
        <w:gridCol w:w="1782"/>
        <w:gridCol w:w="270"/>
        <w:gridCol w:w="1800"/>
      </w:tblGrid>
      <w:tr w:rsidR="00F23B06" w:rsidRPr="00C52C41" w14:paraId="067689A4" w14:textId="77777777" w:rsidTr="000E2BB2">
        <w:tc>
          <w:tcPr>
            <w:tcW w:w="4788" w:type="dxa"/>
          </w:tcPr>
          <w:p w14:paraId="535BA777" w14:textId="77777777" w:rsidR="00F23B06" w:rsidRPr="00C52C41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E345891" w14:textId="77777777" w:rsidR="00F23B06" w:rsidRPr="00C52C41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</w:tcPr>
          <w:p w14:paraId="3936B8CC" w14:textId="77777777" w:rsidR="00F23B06" w:rsidRPr="00C52C41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035C4959" w14:textId="77777777" w:rsidR="00F23B06" w:rsidRPr="00C52C41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3267" w:rsidRPr="00C52C41" w14:paraId="1A625FE1" w14:textId="77777777" w:rsidTr="000E2BB2">
        <w:tc>
          <w:tcPr>
            <w:tcW w:w="4788" w:type="dxa"/>
          </w:tcPr>
          <w:p w14:paraId="0C8B15CC" w14:textId="77777777" w:rsidR="00F13267" w:rsidRPr="00C52C41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ECFF5F2" w14:textId="77777777" w:rsidR="00F13267" w:rsidRPr="00C52C41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82" w:type="dxa"/>
          </w:tcPr>
          <w:p w14:paraId="1B1B1FA8" w14:textId="056B1ADC" w:rsidR="00F13267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A9A223B" w14:textId="77777777" w:rsidR="00F13267" w:rsidRPr="003454FC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620261A" w14:textId="7DEB265E" w:rsidR="00F13267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F13267" w:rsidRPr="00C52C41" w14:paraId="0A0C46C7" w14:textId="77777777" w:rsidTr="000E2BB2">
        <w:tc>
          <w:tcPr>
            <w:tcW w:w="4788" w:type="dxa"/>
          </w:tcPr>
          <w:p w14:paraId="4B050990" w14:textId="77777777" w:rsidR="00F13267" w:rsidRPr="00C52C41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B4CB673" w14:textId="77777777" w:rsidR="00F13267" w:rsidRPr="00C52C41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82" w:type="dxa"/>
          </w:tcPr>
          <w:p w14:paraId="69002B26" w14:textId="499F7C91" w:rsidR="00F13267" w:rsidRPr="003454FC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D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14:paraId="468434AF" w14:textId="77777777" w:rsidR="00F13267" w:rsidRPr="003454FC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8E5FC48" w14:textId="28AC224B" w:rsidR="00F13267" w:rsidRPr="003454FC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13267" w:rsidRPr="00C52C41" w14:paraId="01F6D70F" w14:textId="77777777" w:rsidTr="000E2BB2">
        <w:tc>
          <w:tcPr>
            <w:tcW w:w="4788" w:type="dxa"/>
          </w:tcPr>
          <w:p w14:paraId="1403F3FF" w14:textId="77777777" w:rsidR="00F13267" w:rsidRPr="00C52C41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6B43DD9" w14:textId="77777777" w:rsidR="00F13267" w:rsidRPr="00C52C41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</w:tcPr>
          <w:p w14:paraId="7BB5A138" w14:textId="77777777" w:rsidR="00F13267" w:rsidRPr="00C52C41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3267" w:rsidRPr="00C52C41" w14:paraId="22CA7AA7" w14:textId="77777777" w:rsidTr="000E2BB2">
        <w:tc>
          <w:tcPr>
            <w:tcW w:w="4788" w:type="dxa"/>
          </w:tcPr>
          <w:p w14:paraId="75A51BB5" w14:textId="77777777" w:rsidR="00F13267" w:rsidRPr="00C52C41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5A24F6FA" w14:textId="4D274A23" w:rsidR="00F13267" w:rsidRPr="00C52C41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782" w:type="dxa"/>
          </w:tcPr>
          <w:p w14:paraId="5723A7EA" w14:textId="544B9965" w:rsidR="00F13267" w:rsidRPr="004518CE" w:rsidRDefault="005D7A48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363,683</w:t>
            </w:r>
          </w:p>
        </w:tc>
        <w:tc>
          <w:tcPr>
            <w:tcW w:w="270" w:type="dxa"/>
          </w:tcPr>
          <w:p w14:paraId="0DEDA6B6" w14:textId="77777777" w:rsidR="00F13267" w:rsidRPr="00C52C41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1213A67" w14:textId="77777777" w:rsidR="00F13267" w:rsidRPr="004518CE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435,993</w:t>
            </w:r>
          </w:p>
        </w:tc>
      </w:tr>
      <w:tr w:rsidR="00F13267" w:rsidRPr="00C52C41" w14:paraId="00C8983A" w14:textId="77777777" w:rsidTr="000E2BB2">
        <w:tc>
          <w:tcPr>
            <w:tcW w:w="4788" w:type="dxa"/>
          </w:tcPr>
          <w:p w14:paraId="4CD02E9C" w14:textId="6DC0A31C" w:rsidR="00F13267" w:rsidRPr="00C52C41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</w:tcPr>
          <w:p w14:paraId="6998FD9F" w14:textId="77777777" w:rsidR="00F13267" w:rsidRPr="00C52C41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2D46ACA2" w14:textId="7348AA2E" w:rsidR="00F13267" w:rsidRPr="004518CE" w:rsidRDefault="005D7A48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1,130,373</w:t>
            </w:r>
          </w:p>
        </w:tc>
        <w:tc>
          <w:tcPr>
            <w:tcW w:w="270" w:type="dxa"/>
          </w:tcPr>
          <w:p w14:paraId="0B597D99" w14:textId="77777777" w:rsidR="00F13267" w:rsidRPr="00C52C41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33419A6" w14:textId="77777777" w:rsidR="00F13267" w:rsidRPr="004518CE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1,238,914</w:t>
            </w:r>
          </w:p>
        </w:tc>
      </w:tr>
      <w:tr w:rsidR="00F13267" w:rsidRPr="00C52C41" w14:paraId="1E47293F" w14:textId="77777777" w:rsidTr="000E2BB2">
        <w:tc>
          <w:tcPr>
            <w:tcW w:w="4788" w:type="dxa"/>
          </w:tcPr>
          <w:p w14:paraId="2A848EEA" w14:textId="77777777" w:rsidR="00F13267" w:rsidRPr="00C52C41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3A6B6711" w14:textId="77777777" w:rsidR="00F13267" w:rsidRPr="00C52C41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</w:tcPr>
          <w:p w14:paraId="455DC97C" w14:textId="45B59588" w:rsidR="00F13267" w:rsidRPr="004518CE" w:rsidRDefault="005D7A48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1,494,056</w:t>
            </w:r>
          </w:p>
        </w:tc>
        <w:tc>
          <w:tcPr>
            <w:tcW w:w="270" w:type="dxa"/>
          </w:tcPr>
          <w:p w14:paraId="3A077529" w14:textId="77777777" w:rsidR="00F13267" w:rsidRPr="00C52C41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B267AF0" w14:textId="77777777" w:rsidR="00F13267" w:rsidRPr="004518CE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1,674,907</w:t>
            </w:r>
          </w:p>
        </w:tc>
      </w:tr>
    </w:tbl>
    <w:p w14:paraId="2B062A7B" w14:textId="77777777" w:rsidR="00F23B06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cs/>
        </w:rPr>
      </w:pPr>
    </w:p>
    <w:p w14:paraId="26988D4C" w14:textId="00D9673D" w:rsidR="00F23B06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การวิเคราะห์อายุ</w:t>
      </w:r>
      <w:r w:rsidR="00D35F7D">
        <w:rPr>
          <w:rFonts w:ascii="Angsana New" w:hAnsi="Angsana New" w:hint="cs"/>
          <w:sz w:val="30"/>
          <w:szCs w:val="30"/>
          <w:cs/>
        </w:rPr>
        <w:t>ของ</w:t>
      </w:r>
      <w:r w:rsidRPr="00C52C41">
        <w:rPr>
          <w:rFonts w:ascii="Angsana New" w:hAnsi="Angsana New"/>
          <w:sz w:val="30"/>
          <w:szCs w:val="30"/>
          <w:cs/>
        </w:rPr>
        <w:t>ลูกหนี้การค้ามีดังนี้</w:t>
      </w:r>
    </w:p>
    <w:p w14:paraId="45716391" w14:textId="77777777" w:rsidR="00F23B06" w:rsidRPr="00C52C41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782"/>
        <w:gridCol w:w="270"/>
        <w:gridCol w:w="1800"/>
      </w:tblGrid>
      <w:tr w:rsidR="00F23B06" w:rsidRPr="000C5FB2" w14:paraId="422A4699" w14:textId="77777777" w:rsidTr="000E2BB2">
        <w:trPr>
          <w:tblHeader/>
        </w:trPr>
        <w:tc>
          <w:tcPr>
            <w:tcW w:w="5598" w:type="dxa"/>
          </w:tcPr>
          <w:p w14:paraId="2A058C0A" w14:textId="77777777" w:rsidR="00F23B06" w:rsidRPr="000C5FB2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</w:tcPr>
          <w:p w14:paraId="31DA37B9" w14:textId="77777777" w:rsidR="00F23B06" w:rsidRPr="00E5503D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0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1B9870C0" w14:textId="77777777" w:rsidR="00F23B06" w:rsidRPr="00E5503D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0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E5503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E550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3267" w:rsidRPr="000C5FB2" w14:paraId="1EF394EB" w14:textId="77777777" w:rsidTr="000E2BB2">
        <w:trPr>
          <w:tblHeader/>
        </w:trPr>
        <w:tc>
          <w:tcPr>
            <w:tcW w:w="5598" w:type="dxa"/>
          </w:tcPr>
          <w:p w14:paraId="6AE3350B" w14:textId="77777777" w:rsidR="00F13267" w:rsidRPr="000C5FB2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82" w:type="dxa"/>
          </w:tcPr>
          <w:p w14:paraId="2976E28E" w14:textId="203552C2" w:rsidR="00F13267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0DE294B" w14:textId="77777777" w:rsidR="00F13267" w:rsidRPr="003454FC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5E2F590" w14:textId="050B7266" w:rsidR="00F13267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F13267" w:rsidRPr="000C5FB2" w14:paraId="4F8A4C83" w14:textId="77777777" w:rsidTr="000E2BB2">
        <w:trPr>
          <w:tblHeader/>
        </w:trPr>
        <w:tc>
          <w:tcPr>
            <w:tcW w:w="5598" w:type="dxa"/>
          </w:tcPr>
          <w:p w14:paraId="01A4BBBD" w14:textId="77777777" w:rsidR="00F13267" w:rsidRPr="000C5FB2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2" w:type="dxa"/>
          </w:tcPr>
          <w:p w14:paraId="27C2F643" w14:textId="12C3421E" w:rsidR="00F13267" w:rsidRPr="003454FC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D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14:paraId="7D6E2F72" w14:textId="77777777" w:rsidR="00F13267" w:rsidRPr="003454FC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71F1C38" w14:textId="1DEEFAA3" w:rsidR="00F13267" w:rsidRPr="003454FC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13267" w:rsidRPr="000C5FB2" w14:paraId="2586F639" w14:textId="77777777" w:rsidTr="000E2BB2">
        <w:trPr>
          <w:tblHeader/>
        </w:trPr>
        <w:tc>
          <w:tcPr>
            <w:tcW w:w="5598" w:type="dxa"/>
          </w:tcPr>
          <w:p w14:paraId="07A611F6" w14:textId="77777777" w:rsidR="00F13267" w:rsidRPr="000C5FB2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</w:tcPr>
          <w:p w14:paraId="090BD214" w14:textId="77777777" w:rsidR="00F13267" w:rsidRPr="000C5FB2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3267" w:rsidRPr="000C5FB2" w14:paraId="2952BC0B" w14:textId="77777777" w:rsidTr="005D7A48">
        <w:tc>
          <w:tcPr>
            <w:tcW w:w="5598" w:type="dxa"/>
          </w:tcPr>
          <w:p w14:paraId="45A0C1F2" w14:textId="77777777" w:rsidR="00F13267" w:rsidRPr="000C5FB2" w:rsidRDefault="00F13267" w:rsidP="00F1326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782" w:type="dxa"/>
          </w:tcPr>
          <w:p w14:paraId="433D4791" w14:textId="77777777" w:rsidR="00F13267" w:rsidRPr="000C5FB2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EF59AC" w14:textId="77777777" w:rsidR="00F13267" w:rsidRPr="000C5FB2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94FE6B7" w14:textId="77777777" w:rsidR="00F13267" w:rsidRPr="000C5FB2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3267" w:rsidRPr="000C5FB2" w14:paraId="73460F3B" w14:textId="77777777" w:rsidTr="005D7A48">
        <w:tc>
          <w:tcPr>
            <w:tcW w:w="5598" w:type="dxa"/>
          </w:tcPr>
          <w:p w14:paraId="6604C95C" w14:textId="674EF5A9" w:rsidR="00F13267" w:rsidRPr="000C5FB2" w:rsidRDefault="00F13267" w:rsidP="00F1326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1782" w:type="dxa"/>
          </w:tcPr>
          <w:p w14:paraId="60ADC6AE" w14:textId="11D44410" w:rsidR="00F13267" w:rsidRPr="004518CE" w:rsidRDefault="005D7A48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361,085</w:t>
            </w:r>
          </w:p>
        </w:tc>
        <w:tc>
          <w:tcPr>
            <w:tcW w:w="270" w:type="dxa"/>
          </w:tcPr>
          <w:p w14:paraId="05ABEF82" w14:textId="77777777" w:rsidR="00F13267" w:rsidRPr="000C5FB2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0101017" w14:textId="77777777" w:rsidR="00F13267" w:rsidRPr="004518CE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435,993</w:t>
            </w:r>
          </w:p>
        </w:tc>
      </w:tr>
      <w:tr w:rsidR="005D7A48" w:rsidRPr="000C5FB2" w14:paraId="66C72BCB" w14:textId="77777777" w:rsidTr="005D7A48">
        <w:tc>
          <w:tcPr>
            <w:tcW w:w="5598" w:type="dxa"/>
          </w:tcPr>
          <w:p w14:paraId="7C0200DB" w14:textId="4D632DD0" w:rsidR="005D7A48" w:rsidRPr="000C5FB2" w:rsidRDefault="005D7A48" w:rsidP="005D7A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82" w:type="dxa"/>
          </w:tcPr>
          <w:p w14:paraId="73E7DE89" w14:textId="77777777" w:rsidR="005D7A48" w:rsidRPr="004518CE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511180" w14:textId="77777777" w:rsidR="005D7A48" w:rsidRPr="000C5FB2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E192C59" w14:textId="77777777" w:rsidR="005D7A48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7A48" w:rsidRPr="000C5FB2" w14:paraId="14B0D245" w14:textId="77777777" w:rsidTr="005D7A48">
        <w:tc>
          <w:tcPr>
            <w:tcW w:w="5598" w:type="dxa"/>
          </w:tcPr>
          <w:p w14:paraId="71967739" w14:textId="70E158EE" w:rsidR="005D7A48" w:rsidRPr="000C5FB2" w:rsidRDefault="005D7A48" w:rsidP="005D7A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Pr="000C5FB2">
              <w:rPr>
                <w:rFonts w:ascii="Angsana New" w:hAnsi="Angsana New"/>
                <w:sz w:val="30"/>
                <w:szCs w:val="30"/>
              </w:rPr>
              <w:t>3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3468B0EE" w14:textId="101D9089" w:rsidR="005D7A48" w:rsidRPr="004518CE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2,598</w:t>
            </w:r>
          </w:p>
        </w:tc>
        <w:tc>
          <w:tcPr>
            <w:tcW w:w="270" w:type="dxa"/>
          </w:tcPr>
          <w:p w14:paraId="2F58719B" w14:textId="77777777" w:rsidR="005D7A48" w:rsidRPr="000C5FB2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F0B044C" w14:textId="593E84CD" w:rsidR="005D7A48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7A48" w:rsidRPr="000C5FB2" w14:paraId="4E15E068" w14:textId="77777777" w:rsidTr="00C14A80">
        <w:tc>
          <w:tcPr>
            <w:tcW w:w="5598" w:type="dxa"/>
          </w:tcPr>
          <w:p w14:paraId="491667FA" w14:textId="77777777" w:rsidR="005D7A48" w:rsidRPr="000C5FB2" w:rsidRDefault="005D7A48" w:rsidP="005D7A4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7B9FBCA1" w14:textId="22DF6017" w:rsidR="005D7A48" w:rsidRPr="004518CE" w:rsidRDefault="00CC69D0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363,683</w:t>
            </w:r>
          </w:p>
        </w:tc>
        <w:tc>
          <w:tcPr>
            <w:tcW w:w="270" w:type="dxa"/>
          </w:tcPr>
          <w:p w14:paraId="3A147263" w14:textId="77777777" w:rsidR="005D7A48" w:rsidRPr="000C5FB2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D750A38" w14:textId="78614520" w:rsidR="005D7A48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435,993</w:t>
            </w:r>
          </w:p>
        </w:tc>
      </w:tr>
      <w:tr w:rsidR="005D7A48" w:rsidRPr="000C5FB2" w14:paraId="1662A9E6" w14:textId="77777777" w:rsidTr="000E2BB2">
        <w:tc>
          <w:tcPr>
            <w:tcW w:w="5598" w:type="dxa"/>
          </w:tcPr>
          <w:p w14:paraId="46C783C3" w14:textId="77777777" w:rsidR="005D7A48" w:rsidRPr="000C5FB2" w:rsidRDefault="005D7A48" w:rsidP="005D7A4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</w:tcPr>
          <w:p w14:paraId="6F16A315" w14:textId="77777777" w:rsidR="005D7A48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7B5543" w14:textId="77777777" w:rsidR="005D7A48" w:rsidRPr="000C5FB2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082D643" w14:textId="77777777" w:rsidR="005D7A48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D7A48" w:rsidRPr="000C5FB2" w14:paraId="4782113B" w14:textId="77777777" w:rsidTr="000E2BB2">
        <w:tc>
          <w:tcPr>
            <w:tcW w:w="5598" w:type="dxa"/>
          </w:tcPr>
          <w:p w14:paraId="3C2965C7" w14:textId="2C9A6BEC" w:rsidR="005D7A48" w:rsidRPr="000C5FB2" w:rsidRDefault="005D7A48" w:rsidP="005D7A48">
            <w:pPr>
              <w:spacing w:line="240" w:lineRule="auto"/>
              <w:ind w:left="-126" w:firstLine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782" w:type="dxa"/>
          </w:tcPr>
          <w:p w14:paraId="1B3252B8" w14:textId="77777777" w:rsidR="005D7A48" w:rsidRPr="000C5FB2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9C24FF" w14:textId="77777777" w:rsidR="005D7A48" w:rsidRPr="000C5FB2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54447C5" w14:textId="77777777" w:rsidR="005D7A48" w:rsidRPr="000C5FB2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D7A48" w:rsidRPr="000C5FB2" w14:paraId="5C79C6CC" w14:textId="77777777" w:rsidTr="000E2BB2">
        <w:tc>
          <w:tcPr>
            <w:tcW w:w="5598" w:type="dxa"/>
          </w:tcPr>
          <w:p w14:paraId="63DBD4E8" w14:textId="77777777" w:rsidR="005D7A48" w:rsidRPr="000C5FB2" w:rsidRDefault="005D7A48" w:rsidP="005D7A48">
            <w:pPr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782" w:type="dxa"/>
          </w:tcPr>
          <w:p w14:paraId="0383A545" w14:textId="60A22E04" w:rsidR="005D7A48" w:rsidRPr="004518CE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1,108,533</w:t>
            </w:r>
          </w:p>
        </w:tc>
        <w:tc>
          <w:tcPr>
            <w:tcW w:w="270" w:type="dxa"/>
          </w:tcPr>
          <w:p w14:paraId="6C680B80" w14:textId="77777777" w:rsidR="005D7A48" w:rsidRPr="000C5FB2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8E199E" w14:textId="77777777" w:rsidR="005D7A48" w:rsidRPr="004518CE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44FE">
              <w:rPr>
                <w:rFonts w:ascii="Angsana New" w:hAnsi="Angsana New"/>
                <w:sz w:val="30"/>
                <w:szCs w:val="30"/>
              </w:rPr>
              <w:t>1,195,874</w:t>
            </w:r>
          </w:p>
        </w:tc>
      </w:tr>
      <w:tr w:rsidR="005D7A48" w:rsidRPr="000C5FB2" w14:paraId="20A9AFB5" w14:textId="77777777" w:rsidTr="000E2BB2">
        <w:tc>
          <w:tcPr>
            <w:tcW w:w="5598" w:type="dxa"/>
          </w:tcPr>
          <w:p w14:paraId="46CC5873" w14:textId="4E8396A9" w:rsidR="005D7A48" w:rsidRPr="000C5FB2" w:rsidRDefault="005D7A48" w:rsidP="005D7A48">
            <w:pPr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82" w:type="dxa"/>
          </w:tcPr>
          <w:p w14:paraId="286A138A" w14:textId="77777777" w:rsidR="005D7A48" w:rsidRPr="004518CE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7C4DDB" w14:textId="77777777" w:rsidR="005D7A48" w:rsidRPr="000C5FB2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3C3914B" w14:textId="77777777" w:rsidR="005D7A48" w:rsidRPr="004518CE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7A48" w:rsidRPr="000C5FB2" w14:paraId="36D38ED2" w14:textId="77777777" w:rsidTr="000E2BB2">
        <w:tc>
          <w:tcPr>
            <w:tcW w:w="5598" w:type="dxa"/>
          </w:tcPr>
          <w:p w14:paraId="28C674D8" w14:textId="77777777" w:rsidR="005D7A48" w:rsidRPr="000C5FB2" w:rsidRDefault="005D7A48" w:rsidP="005D7A48">
            <w:pPr>
              <w:spacing w:line="240" w:lineRule="auto"/>
              <w:ind w:firstLine="126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Pr="000C5FB2">
              <w:rPr>
                <w:rFonts w:ascii="Angsana New" w:hAnsi="Angsana New"/>
                <w:sz w:val="30"/>
                <w:szCs w:val="30"/>
              </w:rPr>
              <w:t>3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607D3DE3" w14:textId="48CC4910" w:rsidR="005D7A48" w:rsidRPr="004518CE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21,840</w:t>
            </w:r>
          </w:p>
        </w:tc>
        <w:tc>
          <w:tcPr>
            <w:tcW w:w="270" w:type="dxa"/>
          </w:tcPr>
          <w:p w14:paraId="3FBC08E1" w14:textId="77777777" w:rsidR="005D7A48" w:rsidRPr="000C5FB2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BAD6A4B" w14:textId="77777777" w:rsidR="005D7A48" w:rsidRPr="004518CE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44FE">
              <w:rPr>
                <w:rFonts w:ascii="Angsana New" w:hAnsi="Angsana New"/>
                <w:sz w:val="30"/>
                <w:szCs w:val="30"/>
              </w:rPr>
              <w:t>43,040</w:t>
            </w:r>
          </w:p>
        </w:tc>
      </w:tr>
      <w:tr w:rsidR="005D7A48" w:rsidRPr="000C5FB2" w14:paraId="67E70830" w14:textId="77777777" w:rsidTr="000E2BB2">
        <w:tc>
          <w:tcPr>
            <w:tcW w:w="5598" w:type="dxa"/>
          </w:tcPr>
          <w:p w14:paraId="6D1AE461" w14:textId="77777777" w:rsidR="005D7A48" w:rsidRPr="000C5FB2" w:rsidRDefault="005D7A48" w:rsidP="005D7A4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3BB85221" w14:textId="601BBD15" w:rsidR="005D7A48" w:rsidRPr="004518CE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1,130,373</w:t>
            </w:r>
          </w:p>
        </w:tc>
        <w:tc>
          <w:tcPr>
            <w:tcW w:w="270" w:type="dxa"/>
          </w:tcPr>
          <w:p w14:paraId="29337D41" w14:textId="77777777" w:rsidR="005D7A48" w:rsidRPr="000C5FB2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758E21B" w14:textId="77777777" w:rsidR="005D7A48" w:rsidRPr="004518CE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4FE">
              <w:rPr>
                <w:rFonts w:ascii="Angsana New" w:hAnsi="Angsana New"/>
                <w:b/>
                <w:bCs/>
                <w:sz w:val="30"/>
                <w:szCs w:val="30"/>
              </w:rPr>
              <w:t>1,238,914</w:t>
            </w:r>
          </w:p>
        </w:tc>
      </w:tr>
      <w:tr w:rsidR="005D7A48" w:rsidRPr="000C5FB2" w14:paraId="287D3A7F" w14:textId="77777777" w:rsidTr="000E2BB2">
        <w:tc>
          <w:tcPr>
            <w:tcW w:w="5598" w:type="dxa"/>
          </w:tcPr>
          <w:p w14:paraId="69947110" w14:textId="77777777" w:rsidR="005D7A48" w:rsidRPr="000C5FB2" w:rsidRDefault="005D7A48" w:rsidP="005D7A48">
            <w:pPr>
              <w:spacing w:line="240" w:lineRule="auto"/>
              <w:ind w:left="-36" w:firstLine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82" w:type="dxa"/>
            <w:tcBorders>
              <w:bottom w:val="double" w:sz="4" w:space="0" w:color="auto"/>
            </w:tcBorders>
          </w:tcPr>
          <w:p w14:paraId="7EC26141" w14:textId="2331B967" w:rsidR="005D7A48" w:rsidRPr="004518CE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1,494,056</w:t>
            </w:r>
          </w:p>
        </w:tc>
        <w:tc>
          <w:tcPr>
            <w:tcW w:w="270" w:type="dxa"/>
          </w:tcPr>
          <w:p w14:paraId="0219F0C8" w14:textId="77777777" w:rsidR="005D7A48" w:rsidRPr="000C5FB2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3836C701" w14:textId="77777777" w:rsidR="005D7A48" w:rsidRPr="004518CE" w:rsidRDefault="005D7A48" w:rsidP="005D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4FE">
              <w:rPr>
                <w:rFonts w:ascii="Angsana New" w:hAnsi="Angsana New"/>
                <w:b/>
                <w:bCs/>
                <w:sz w:val="30"/>
                <w:szCs w:val="30"/>
              </w:rPr>
              <w:t>1,674,907</w:t>
            </w:r>
          </w:p>
        </w:tc>
      </w:tr>
    </w:tbl>
    <w:p w14:paraId="6739EF67" w14:textId="77777777" w:rsidR="00F23B06" w:rsidRPr="002B1BE4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4A23762" w14:textId="100C3FF9" w:rsidR="00F23B06" w:rsidRPr="002B1BE4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โดยปกติระยะเวลาการ</w:t>
      </w:r>
      <w:r w:rsidR="00036F5E">
        <w:rPr>
          <w:rFonts w:ascii="Angsana New" w:hAnsi="Angsana New"/>
          <w:sz w:val="30"/>
          <w:szCs w:val="30"/>
          <w:cs/>
        </w:rPr>
        <w:t>ให้สินเชื่อแก่ลูกค้าของบริษัท</w:t>
      </w:r>
      <w:r w:rsidR="00036F5E">
        <w:rPr>
          <w:rFonts w:ascii="Angsana New" w:hAnsi="Angsana New" w:hint="cs"/>
          <w:sz w:val="30"/>
          <w:szCs w:val="30"/>
          <w:cs/>
        </w:rPr>
        <w:t>มีระยะเวลาตั้งแต่</w:t>
      </w:r>
      <w:r w:rsidRPr="002B1BE4">
        <w:rPr>
          <w:rFonts w:ascii="Angsana New" w:hAnsi="Angsana New"/>
          <w:sz w:val="30"/>
          <w:szCs w:val="30"/>
          <w:cs/>
        </w:rPr>
        <w:t xml:space="preserve"> 30 </w:t>
      </w:r>
      <w:r w:rsidR="00036F5E">
        <w:rPr>
          <w:rFonts w:ascii="Angsana New" w:hAnsi="Angsana New" w:hint="cs"/>
          <w:sz w:val="30"/>
          <w:szCs w:val="30"/>
          <w:cs/>
        </w:rPr>
        <w:t>ถึง</w:t>
      </w:r>
      <w:r w:rsidRPr="002B1BE4">
        <w:rPr>
          <w:rFonts w:ascii="Angsana New" w:hAnsi="Angsana New"/>
          <w:sz w:val="30"/>
          <w:szCs w:val="30"/>
          <w:cs/>
        </w:rPr>
        <w:t xml:space="preserve"> </w:t>
      </w:r>
      <w:r w:rsidRPr="002B1BE4">
        <w:rPr>
          <w:rFonts w:ascii="Angsana New" w:hAnsi="Angsana New"/>
          <w:sz w:val="30"/>
          <w:szCs w:val="30"/>
        </w:rPr>
        <w:t>6</w:t>
      </w:r>
      <w:r w:rsidRPr="002B1BE4">
        <w:rPr>
          <w:rFonts w:ascii="Angsana New" w:hAnsi="Angsana New"/>
          <w:sz w:val="30"/>
          <w:szCs w:val="30"/>
          <w:cs/>
        </w:rPr>
        <w:t>0 วัน</w:t>
      </w:r>
    </w:p>
    <w:p w14:paraId="5025B275" w14:textId="2365C301" w:rsidR="00FA25C1" w:rsidRPr="002B1BE4" w:rsidRDefault="00DC003C" w:rsidP="00FA2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B1BE4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FA25C1" w:rsidRPr="002B1BE4">
        <w:rPr>
          <w:rFonts w:ascii="Angsana New" w:hAnsi="Angsana New"/>
          <w:b/>
          <w:bCs/>
          <w:sz w:val="30"/>
          <w:szCs w:val="30"/>
        </w:rPr>
        <w:tab/>
      </w:r>
      <w:r w:rsidR="00FA25C1" w:rsidRPr="002B1BE4">
        <w:rPr>
          <w:rFonts w:ascii="Angsana New" w:hAnsi="Angsana New"/>
          <w:b/>
          <w:bCs/>
          <w:sz w:val="30"/>
          <w:szCs w:val="30"/>
          <w:cs/>
        </w:rPr>
        <w:t xml:space="preserve">เงินลงทุนในบริษัทร่วม </w:t>
      </w:r>
    </w:p>
    <w:p w14:paraId="08D00967" w14:textId="77777777" w:rsidR="00F13267" w:rsidRPr="00CB04C8" w:rsidRDefault="00F13267" w:rsidP="00F13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1"/>
        <w:gridCol w:w="1170"/>
        <w:gridCol w:w="270"/>
        <w:gridCol w:w="1170"/>
        <w:gridCol w:w="270"/>
        <w:gridCol w:w="1170"/>
        <w:gridCol w:w="270"/>
        <w:gridCol w:w="1170"/>
      </w:tblGrid>
      <w:tr w:rsidR="00F13267" w:rsidRPr="008F7775" w14:paraId="2D747CBD" w14:textId="77777777" w:rsidTr="005E2EF1">
        <w:trPr>
          <w:trHeight w:val="236"/>
        </w:trPr>
        <w:tc>
          <w:tcPr>
            <w:tcW w:w="3861" w:type="dxa"/>
          </w:tcPr>
          <w:p w14:paraId="30056B91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AFC6786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201C7552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ECD8501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F13267" w:rsidRPr="008F7775" w14:paraId="131B2ACA" w14:textId="77777777" w:rsidTr="005E2EF1">
        <w:trPr>
          <w:trHeight w:val="236"/>
        </w:trPr>
        <w:tc>
          <w:tcPr>
            <w:tcW w:w="3861" w:type="dxa"/>
          </w:tcPr>
          <w:p w14:paraId="68E21E6C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5B6052D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72F1776C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47F4F8A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F13267" w:rsidRPr="008F7775" w14:paraId="270D48F1" w14:textId="77777777" w:rsidTr="005E2EF1">
        <w:tc>
          <w:tcPr>
            <w:tcW w:w="3861" w:type="dxa"/>
          </w:tcPr>
          <w:p w14:paraId="14455011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F777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8F777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07229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th-TH"/>
              </w:rPr>
              <w:t>3</w:t>
            </w:r>
            <w:r w:rsidRPr="0007229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th-TH"/>
              </w:rPr>
              <w:t>1 ธันวาคม</w:t>
            </w:r>
          </w:p>
        </w:tc>
        <w:tc>
          <w:tcPr>
            <w:tcW w:w="1170" w:type="dxa"/>
          </w:tcPr>
          <w:p w14:paraId="421D56FF" w14:textId="6D70ADDD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14:paraId="7A9F3EAA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4A33EB48" w14:textId="7E8061E3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14:paraId="44D5F5CF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43D911" w14:textId="4D69AF02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14:paraId="48EB5D55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08685EE6" w14:textId="40B24D3F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F13267" w:rsidRPr="008F7775" w14:paraId="46243ADC" w14:textId="77777777" w:rsidTr="005E2EF1">
        <w:trPr>
          <w:trHeight w:val="380"/>
        </w:trPr>
        <w:tc>
          <w:tcPr>
            <w:tcW w:w="3861" w:type="dxa"/>
          </w:tcPr>
          <w:p w14:paraId="43B3FF8C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6B5F67F6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3267" w:rsidRPr="008F7775" w14:paraId="5ABCC946" w14:textId="77777777" w:rsidTr="005E2EF1">
        <w:tc>
          <w:tcPr>
            <w:tcW w:w="3861" w:type="dxa"/>
          </w:tcPr>
          <w:p w14:paraId="76F2D260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F7775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170" w:type="dxa"/>
          </w:tcPr>
          <w:p w14:paraId="5C7D9F84" w14:textId="04E3E663" w:rsidR="00F13267" w:rsidRPr="008F7775" w:rsidRDefault="005D7A48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1,314,595</w:t>
            </w:r>
          </w:p>
        </w:tc>
        <w:tc>
          <w:tcPr>
            <w:tcW w:w="270" w:type="dxa"/>
          </w:tcPr>
          <w:p w14:paraId="5A5D617E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72171C" w14:textId="4109268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1,234,723</w:t>
            </w:r>
          </w:p>
        </w:tc>
        <w:tc>
          <w:tcPr>
            <w:tcW w:w="270" w:type="dxa"/>
          </w:tcPr>
          <w:p w14:paraId="72ED5C12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F202A5" w14:textId="5287D436" w:rsidR="00F13267" w:rsidRPr="008F7775" w:rsidRDefault="002F6559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494,434</w:t>
            </w:r>
          </w:p>
        </w:tc>
        <w:tc>
          <w:tcPr>
            <w:tcW w:w="270" w:type="dxa"/>
          </w:tcPr>
          <w:p w14:paraId="5D5C4131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3DD90E" w14:textId="793AE330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494,434</w:t>
            </w:r>
          </w:p>
        </w:tc>
      </w:tr>
      <w:tr w:rsidR="00F13267" w:rsidRPr="008F7775" w14:paraId="773091C4" w14:textId="77777777" w:rsidTr="005E2EF1">
        <w:trPr>
          <w:trHeight w:val="281"/>
        </w:trPr>
        <w:tc>
          <w:tcPr>
            <w:tcW w:w="3861" w:type="dxa"/>
          </w:tcPr>
          <w:p w14:paraId="17825E72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แบ่งกำไรจากเงินลงทุน</w:t>
            </w:r>
          </w:p>
        </w:tc>
        <w:tc>
          <w:tcPr>
            <w:tcW w:w="1170" w:type="dxa"/>
          </w:tcPr>
          <w:p w14:paraId="7F6DF0FC" w14:textId="43379EDF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C2EEE1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5306FA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3F8B79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D674F4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517FDE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A34F93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3267" w:rsidRPr="008F7775" w14:paraId="3FBFD82F" w14:textId="77777777" w:rsidTr="005E2EF1">
        <w:tc>
          <w:tcPr>
            <w:tcW w:w="3861" w:type="dxa"/>
          </w:tcPr>
          <w:p w14:paraId="1D550477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 xml:space="preserve">   ตามวิธีส่วนได้เสีย</w:t>
            </w:r>
          </w:p>
        </w:tc>
        <w:tc>
          <w:tcPr>
            <w:tcW w:w="1170" w:type="dxa"/>
          </w:tcPr>
          <w:p w14:paraId="6199113C" w14:textId="3BA5420F" w:rsidR="00F13267" w:rsidRPr="008F7775" w:rsidRDefault="005D7A48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87,185</w:t>
            </w:r>
          </w:p>
        </w:tc>
        <w:tc>
          <w:tcPr>
            <w:tcW w:w="270" w:type="dxa"/>
          </w:tcPr>
          <w:p w14:paraId="483719FE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ECEE08" w14:textId="0BE058D6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95,800</w:t>
            </w:r>
          </w:p>
        </w:tc>
        <w:tc>
          <w:tcPr>
            <w:tcW w:w="270" w:type="dxa"/>
          </w:tcPr>
          <w:p w14:paraId="10746AB2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2DF492" w14:textId="3FE4ED11" w:rsidR="00F13267" w:rsidRPr="008F7775" w:rsidRDefault="002F6559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0C70F0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55703E" w14:textId="745E26E0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3267" w:rsidRPr="008F7775" w14:paraId="01AAA913" w14:textId="77777777" w:rsidTr="005E2EF1">
        <w:tc>
          <w:tcPr>
            <w:tcW w:w="3861" w:type="dxa"/>
          </w:tcPr>
          <w:p w14:paraId="3DD55EDD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3DA50B51" w14:textId="652BACFA" w:rsidR="00F13267" w:rsidRPr="008F7775" w:rsidRDefault="002F6559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(55,467)</w:t>
            </w:r>
          </w:p>
        </w:tc>
        <w:tc>
          <w:tcPr>
            <w:tcW w:w="270" w:type="dxa"/>
          </w:tcPr>
          <w:p w14:paraId="7FB003C1" w14:textId="3968A8BC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8D0172" w14:textId="3B384494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(29,148)</w:t>
            </w:r>
          </w:p>
        </w:tc>
        <w:tc>
          <w:tcPr>
            <w:tcW w:w="270" w:type="dxa"/>
          </w:tcPr>
          <w:p w14:paraId="227D2F7C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935CF2" w14:textId="4C6769A9" w:rsidR="00F13267" w:rsidRPr="008F7775" w:rsidRDefault="002F6559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6192E5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4D3302" w14:textId="1BC1C2CB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3267" w:rsidRPr="008F7775" w14:paraId="4FD74B66" w14:textId="77777777" w:rsidTr="0069266A">
        <w:trPr>
          <w:trHeight w:val="352"/>
        </w:trPr>
        <w:tc>
          <w:tcPr>
            <w:tcW w:w="3861" w:type="dxa"/>
          </w:tcPr>
          <w:p w14:paraId="0B24ED1C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A90F49" w14:textId="5797DAD2" w:rsidR="00F13267" w:rsidRPr="008F7775" w:rsidRDefault="002F6559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1,346,313</w:t>
            </w:r>
          </w:p>
        </w:tc>
        <w:tc>
          <w:tcPr>
            <w:tcW w:w="270" w:type="dxa"/>
          </w:tcPr>
          <w:p w14:paraId="4ABC3242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E0FB43" w14:textId="6D0734F9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1,301,375</w:t>
            </w:r>
          </w:p>
        </w:tc>
        <w:tc>
          <w:tcPr>
            <w:tcW w:w="270" w:type="dxa"/>
          </w:tcPr>
          <w:p w14:paraId="4213FD13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E0A389" w14:textId="364D52FC" w:rsidR="00F13267" w:rsidRPr="008F7775" w:rsidRDefault="002F6559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494,434</w:t>
            </w:r>
          </w:p>
        </w:tc>
        <w:tc>
          <w:tcPr>
            <w:tcW w:w="270" w:type="dxa"/>
          </w:tcPr>
          <w:p w14:paraId="2BEE8C3F" w14:textId="77777777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871FAE" w14:textId="76478AC8" w:rsidR="00F13267" w:rsidRPr="008F7775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494,434</w:t>
            </w:r>
          </w:p>
        </w:tc>
      </w:tr>
      <w:tr w:rsidR="002F6559" w:rsidRPr="008F7775" w14:paraId="57D1837E" w14:textId="77777777" w:rsidTr="0069266A">
        <w:trPr>
          <w:trHeight w:val="352"/>
        </w:trPr>
        <w:tc>
          <w:tcPr>
            <w:tcW w:w="3861" w:type="dxa"/>
          </w:tcPr>
          <w:p w14:paraId="6F36F13A" w14:textId="372DA796" w:rsidR="002F6559" w:rsidRPr="00C52C41" w:rsidRDefault="002F6559" w:rsidP="002F655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9D1210D" w14:textId="6D82EB3F" w:rsidR="002F6559" w:rsidRDefault="002F6559" w:rsidP="002F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1,314,595</w:t>
            </w:r>
          </w:p>
        </w:tc>
        <w:tc>
          <w:tcPr>
            <w:tcW w:w="270" w:type="dxa"/>
          </w:tcPr>
          <w:p w14:paraId="56EDC79D" w14:textId="77777777" w:rsidR="002F6559" w:rsidRPr="008F7775" w:rsidRDefault="002F6559" w:rsidP="002F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B0FAE58" w14:textId="77777777" w:rsidR="002F6559" w:rsidRDefault="002F6559" w:rsidP="002F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23A05DC8" w14:textId="77777777" w:rsidR="002F6559" w:rsidRPr="008F7775" w:rsidRDefault="002F6559" w:rsidP="002F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A3A8637" w14:textId="4F75582D" w:rsidR="002F6559" w:rsidRPr="008F7775" w:rsidRDefault="002F6559" w:rsidP="002F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494,434</w:t>
            </w:r>
          </w:p>
        </w:tc>
        <w:tc>
          <w:tcPr>
            <w:tcW w:w="270" w:type="dxa"/>
          </w:tcPr>
          <w:p w14:paraId="123BCD8A" w14:textId="77777777" w:rsidR="002F6559" w:rsidRPr="008F7775" w:rsidRDefault="002F6559" w:rsidP="002F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B48EDA5" w14:textId="77777777" w:rsidR="002F6559" w:rsidRDefault="002F6559" w:rsidP="002F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4BCF4A90" w14:textId="77777777" w:rsidR="00E66DF1" w:rsidRDefault="00E66DF1" w:rsidP="00FA2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84A68B3" w14:textId="47F02A69" w:rsidR="00F9542C" w:rsidRPr="00F9542C" w:rsidRDefault="00F9542C" w:rsidP="00F9542C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ไม่มี</w:t>
      </w:r>
      <w:r w:rsidRPr="00D70DFE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Pr="00D75CE8">
        <w:rPr>
          <w:rFonts w:ascii="Angsana New" w:hAnsi="Angsana New" w:cs="Angsana New"/>
          <w:sz w:val="30"/>
          <w:szCs w:val="30"/>
          <w:cs/>
          <w:lang w:val="en-US" w:bidi="th-TH"/>
        </w:rPr>
        <w:t>ซื้อและจำหน่ายเงินลงทุน</w:t>
      </w:r>
      <w:r w:rsidRPr="009A57B8">
        <w:rPr>
          <w:rFonts w:ascii="Angsana New" w:hAnsi="Angsana New" w:cs="Angsana New" w:hint="cs"/>
          <w:sz w:val="30"/>
          <w:szCs w:val="30"/>
          <w:cs/>
          <w:lang w:val="en-US" w:bidi="th-TH"/>
        </w:rPr>
        <w:t>ใน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บริษัทร่วม</w:t>
      </w:r>
      <w:r w:rsidRPr="009A57B8">
        <w:rPr>
          <w:rFonts w:ascii="Angsana New" w:hAnsi="Angsana New" w:cs="Angsana New"/>
          <w:sz w:val="30"/>
          <w:szCs w:val="30"/>
          <w:cs/>
          <w:lang w:val="en-US" w:bidi="th-TH"/>
        </w:rPr>
        <w:t>ในระหว่าง</w:t>
      </w:r>
      <w:r w:rsidRPr="00D75CE8">
        <w:rPr>
          <w:rFonts w:ascii="Angsana New" w:hAnsi="Angsana New" w:cs="Angsana New"/>
          <w:sz w:val="30"/>
          <w:szCs w:val="30"/>
          <w:cs/>
          <w:lang w:val="en-US" w:bidi="th-TH"/>
        </w:rPr>
        <w:t>งวด</w:t>
      </w:r>
      <w:r w:rsidR="002F6559">
        <w:rPr>
          <w:rFonts w:ascii="Angsana New" w:hAnsi="Angsana New" w:cs="Angsana New" w:hint="cs"/>
          <w:sz w:val="30"/>
          <w:szCs w:val="30"/>
          <w:cs/>
          <w:lang w:val="en-US" w:bidi="th-TH"/>
        </w:rPr>
        <w:t>เก้า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เดือนสิ้นสุดวันที่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2F6559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2F6559"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 w:rsidR="00E66DF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sz w:val="30"/>
          <w:szCs w:val="30"/>
          <w:lang w:val="en-US" w:bidi="th-TH"/>
        </w:rPr>
        <w:t>2560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 </w:t>
      </w:r>
      <w:r w:rsidR="00C718E5">
        <w:rPr>
          <w:rFonts w:ascii="Angsana New" w:hAnsi="Angsana New" w:cs="Angsana New"/>
          <w:sz w:val="30"/>
          <w:szCs w:val="30"/>
          <w:lang w:val="en-US" w:bidi="th-TH"/>
        </w:rPr>
        <w:t>2559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14:paraId="1B8C8155" w14:textId="77777777" w:rsidR="00F9542C" w:rsidRPr="002F6559" w:rsidRDefault="00F9542C" w:rsidP="001D6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CD89BFF" w14:textId="5BD835A8" w:rsidR="00F13267" w:rsidRDefault="00F13267" w:rsidP="00F13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sz w:val="30"/>
          <w:szCs w:val="30"/>
        </w:rPr>
      </w:pPr>
      <w:r w:rsidRPr="000D7E98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>
        <w:rPr>
          <w:rFonts w:ascii="Angsana New" w:hAnsi="Angsana New" w:hint="cs"/>
          <w:sz w:val="30"/>
          <w:szCs w:val="30"/>
          <w:cs/>
        </w:rPr>
        <w:t>ซึ่งบันทึกโดยวิธีส่วนได้เสีย</w:t>
      </w:r>
      <w:r w:rsidRPr="000D7E98">
        <w:rPr>
          <w:rFonts w:ascii="Angsana New" w:hAnsi="Angsana New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="00CC4F60">
        <w:rPr>
          <w:rFonts w:ascii="Angsana New" w:hAnsi="Angsana New"/>
          <w:sz w:val="30"/>
          <w:szCs w:val="30"/>
        </w:rPr>
        <w:t xml:space="preserve"> 2560</w:t>
      </w:r>
      <w:r>
        <w:rPr>
          <w:rFonts w:ascii="Angsana New" w:hAnsi="Angsana New"/>
          <w:sz w:val="30"/>
          <w:szCs w:val="30"/>
        </w:rPr>
        <w:t xml:space="preserve"> </w:t>
      </w:r>
      <w:r w:rsidRPr="00D84DD8">
        <w:rPr>
          <w:rFonts w:ascii="Angsana New" w:hAnsi="Angsana New"/>
          <w:sz w:val="30"/>
          <w:szCs w:val="30"/>
          <w:cs/>
        </w:rPr>
        <w:t>และ</w:t>
      </w:r>
      <w:r w:rsidRPr="00D84DD8">
        <w:rPr>
          <w:rFonts w:ascii="Angsana New" w:hAnsi="Angsana New"/>
          <w:sz w:val="30"/>
          <w:szCs w:val="30"/>
        </w:rPr>
        <w:t xml:space="preserve"> 31 </w:t>
      </w:r>
      <w:r>
        <w:rPr>
          <w:rFonts w:ascii="Angsana New" w:hAnsi="Angsana New" w:hint="cs"/>
          <w:sz w:val="30"/>
          <w:szCs w:val="30"/>
          <w:cs/>
        </w:rPr>
        <w:t>มีนาค</w:t>
      </w:r>
      <w:r w:rsidRPr="00D84DD8">
        <w:rPr>
          <w:rFonts w:ascii="Angsana New" w:hAnsi="Angsana New"/>
          <w:sz w:val="30"/>
          <w:szCs w:val="30"/>
          <w:cs/>
        </w:rPr>
        <w:t>ม</w:t>
      </w:r>
      <w:r w:rsidR="00CC4F60">
        <w:rPr>
          <w:rFonts w:ascii="Angsana New" w:hAnsi="Angsana New"/>
          <w:sz w:val="30"/>
          <w:szCs w:val="30"/>
        </w:rPr>
        <w:t xml:space="preserve"> 2560</w:t>
      </w:r>
      <w:r w:rsidRPr="00D84DD8">
        <w:rPr>
          <w:rFonts w:ascii="Angsana New" w:hAnsi="Angsana New"/>
          <w:sz w:val="30"/>
          <w:szCs w:val="30"/>
          <w:cs/>
        </w:rPr>
        <w:t xml:space="preserve"> </w:t>
      </w:r>
      <w:r w:rsidRPr="000D7E98">
        <w:rPr>
          <w:rFonts w:ascii="Angsana New" w:hAnsi="Angsana New"/>
          <w:sz w:val="30"/>
          <w:szCs w:val="30"/>
          <w:cs/>
        </w:rPr>
        <w:t>มีดังนี้</w:t>
      </w:r>
    </w:p>
    <w:p w14:paraId="4A2FA641" w14:textId="77777777" w:rsidR="00F96607" w:rsidRPr="002B1BE4" w:rsidRDefault="00F96607" w:rsidP="00F96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48"/>
        <w:gridCol w:w="1170"/>
        <w:gridCol w:w="1152"/>
        <w:gridCol w:w="1098"/>
        <w:gridCol w:w="243"/>
        <w:gridCol w:w="1089"/>
        <w:gridCol w:w="236"/>
        <w:gridCol w:w="844"/>
        <w:gridCol w:w="241"/>
        <w:gridCol w:w="1109"/>
      </w:tblGrid>
      <w:tr w:rsidR="00F96607" w:rsidRPr="00DB4490" w14:paraId="20884396" w14:textId="77777777" w:rsidTr="00FF78A5">
        <w:tc>
          <w:tcPr>
            <w:tcW w:w="2448" w:type="dxa"/>
          </w:tcPr>
          <w:p w14:paraId="2109F903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6A2AE86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2" w:type="dxa"/>
          </w:tcPr>
          <w:p w14:paraId="7A0E1AA0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0A206510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" w:type="dxa"/>
          </w:tcPr>
          <w:p w14:paraId="17D1D0E2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9" w:type="dxa"/>
          </w:tcPr>
          <w:p w14:paraId="67473F2C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14:paraId="334F695B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194" w:type="dxa"/>
            <w:gridSpan w:val="3"/>
          </w:tcPr>
          <w:p w14:paraId="088990E5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0C78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</w:tr>
      <w:tr w:rsidR="00F96607" w:rsidRPr="00DB4490" w14:paraId="06040E9F" w14:textId="77777777" w:rsidTr="00FF78A5">
        <w:tc>
          <w:tcPr>
            <w:tcW w:w="2448" w:type="dxa"/>
          </w:tcPr>
          <w:p w14:paraId="26959348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33FF710" w14:textId="397DB5C0" w:rsidR="00F96607" w:rsidRPr="007B0C78" w:rsidRDefault="00FF78A5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ลักษณะ</w:t>
            </w:r>
          </w:p>
        </w:tc>
        <w:tc>
          <w:tcPr>
            <w:tcW w:w="1152" w:type="dxa"/>
          </w:tcPr>
          <w:p w14:paraId="57F60CB5" w14:textId="0570457C" w:rsidR="00F96607" w:rsidRPr="007B0C78" w:rsidRDefault="00FF78A5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ประเทศที่</w:t>
            </w:r>
          </w:p>
        </w:tc>
        <w:tc>
          <w:tcPr>
            <w:tcW w:w="1098" w:type="dxa"/>
          </w:tcPr>
          <w:p w14:paraId="15526B2D" w14:textId="6DFA1D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B0C78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สัดส่วน</w:t>
            </w:r>
            <w:r w:rsidR="00FF78A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ความ</w:t>
            </w:r>
          </w:p>
        </w:tc>
        <w:tc>
          <w:tcPr>
            <w:tcW w:w="243" w:type="dxa"/>
          </w:tcPr>
          <w:p w14:paraId="15E654A6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9" w:type="dxa"/>
          </w:tcPr>
          <w:p w14:paraId="404A19BB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B0C78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ทุน</w:t>
            </w:r>
          </w:p>
        </w:tc>
        <w:tc>
          <w:tcPr>
            <w:tcW w:w="236" w:type="dxa"/>
          </w:tcPr>
          <w:p w14:paraId="75C9E1F6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44" w:type="dxa"/>
          </w:tcPr>
          <w:p w14:paraId="5CEEA210" w14:textId="2730566E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1" w:type="dxa"/>
          </w:tcPr>
          <w:p w14:paraId="49CC17DA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09" w:type="dxa"/>
          </w:tcPr>
          <w:p w14:paraId="35BBF072" w14:textId="6DB7D315" w:rsidR="00F96607" w:rsidRPr="007B0C78" w:rsidRDefault="00FF78A5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มูลค่าตามวิธี</w:t>
            </w:r>
          </w:p>
        </w:tc>
      </w:tr>
      <w:tr w:rsidR="00F96607" w:rsidRPr="00DB4490" w14:paraId="0A1FEDAF" w14:textId="77777777" w:rsidTr="00FF78A5">
        <w:tc>
          <w:tcPr>
            <w:tcW w:w="2448" w:type="dxa"/>
          </w:tcPr>
          <w:p w14:paraId="64B1AEFE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F93402F" w14:textId="3F48CCAA" w:rsidR="00F96607" w:rsidRPr="007B0C78" w:rsidRDefault="00D35F7D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ธุรกิ</w:t>
            </w:r>
            <w:r w:rsidR="00FF78A5">
              <w:rPr>
                <w:rFonts w:ascii="Angsana New" w:hAnsi="Angsana New"/>
                <w:sz w:val="30"/>
                <w:szCs w:val="30"/>
                <w:cs/>
                <w:lang w:val="th-TH"/>
              </w:rPr>
              <w:t>จ</w:t>
            </w:r>
          </w:p>
        </w:tc>
        <w:tc>
          <w:tcPr>
            <w:tcW w:w="1152" w:type="dxa"/>
          </w:tcPr>
          <w:p w14:paraId="1F1212DC" w14:textId="0A8E819E" w:rsidR="00F96607" w:rsidRPr="007B0C78" w:rsidRDefault="00FF78A5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กิจการจัดตั้ง</w:t>
            </w:r>
          </w:p>
        </w:tc>
        <w:tc>
          <w:tcPr>
            <w:tcW w:w="1098" w:type="dxa"/>
          </w:tcPr>
          <w:p w14:paraId="136A35DA" w14:textId="1FA20F44" w:rsidR="00F96607" w:rsidRPr="007B0C78" w:rsidRDefault="00FF78A5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เป็นเจ้าของ</w:t>
            </w:r>
          </w:p>
        </w:tc>
        <w:tc>
          <w:tcPr>
            <w:tcW w:w="243" w:type="dxa"/>
          </w:tcPr>
          <w:p w14:paraId="6CA09AF3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9" w:type="dxa"/>
          </w:tcPr>
          <w:p w14:paraId="6865434D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B0C78">
              <w:rPr>
                <w:rFonts w:ascii="Angsana New" w:hAnsi="Angsana New"/>
                <w:sz w:val="30"/>
                <w:szCs w:val="30"/>
                <w:cs/>
                <w:lang w:val="th-TH"/>
              </w:rPr>
              <w:t>ชำระแล้ว</w:t>
            </w:r>
          </w:p>
        </w:tc>
        <w:tc>
          <w:tcPr>
            <w:tcW w:w="236" w:type="dxa"/>
          </w:tcPr>
          <w:p w14:paraId="0FD3D7E3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44" w:type="dxa"/>
          </w:tcPr>
          <w:p w14:paraId="4D0DDD0E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B0C78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ราคาทุน</w:t>
            </w:r>
          </w:p>
        </w:tc>
        <w:tc>
          <w:tcPr>
            <w:tcW w:w="241" w:type="dxa"/>
          </w:tcPr>
          <w:p w14:paraId="27E647C4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09" w:type="dxa"/>
          </w:tcPr>
          <w:p w14:paraId="485BF056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B0C78">
              <w:rPr>
                <w:rFonts w:ascii="Angsana New" w:hAnsi="Angsana New"/>
                <w:sz w:val="30"/>
                <w:szCs w:val="30"/>
                <w:cs/>
              </w:rPr>
              <w:t>ส่วนได้เสีย</w:t>
            </w:r>
          </w:p>
        </w:tc>
      </w:tr>
      <w:tr w:rsidR="00F96607" w:rsidRPr="00DB4490" w14:paraId="36FBEC8E" w14:textId="77777777" w:rsidTr="00FF78A5">
        <w:tc>
          <w:tcPr>
            <w:tcW w:w="2448" w:type="dxa"/>
          </w:tcPr>
          <w:p w14:paraId="05EE0F45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8CC827D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2" w:type="dxa"/>
          </w:tcPr>
          <w:p w14:paraId="78B6C6A1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6EF0ACC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B0C7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  <w:tc>
          <w:tcPr>
            <w:tcW w:w="243" w:type="dxa"/>
          </w:tcPr>
          <w:p w14:paraId="6B7DF4C5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19" w:type="dxa"/>
            <w:gridSpan w:val="5"/>
          </w:tcPr>
          <w:p w14:paraId="5A242067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0C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6607" w:rsidRPr="00DB4490" w14:paraId="522CB52B" w14:textId="77777777" w:rsidTr="00FF78A5">
        <w:tc>
          <w:tcPr>
            <w:tcW w:w="2448" w:type="dxa"/>
          </w:tcPr>
          <w:p w14:paraId="79AED4F4" w14:textId="08FE50D3" w:rsidR="00F96607" w:rsidRPr="007B0C78" w:rsidRDefault="00F96607" w:rsidP="00F9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 w:hanging="18"/>
              <w:rPr>
                <w:rFonts w:ascii="Angsana New" w:hAnsi="Angsana New"/>
                <w:sz w:val="30"/>
                <w:szCs w:val="30"/>
              </w:rPr>
            </w:pPr>
            <w:r w:rsidRPr="007B0C78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ไทยโทเรซินเทติคส์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</w:t>
            </w:r>
            <w:r w:rsidRPr="007B0C78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432C9EE2" w14:textId="77777777" w:rsidR="00F96607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1D822E3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B0C78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ผลิตเส้นด้าย</w:t>
            </w:r>
          </w:p>
        </w:tc>
        <w:tc>
          <w:tcPr>
            <w:tcW w:w="1152" w:type="dxa"/>
          </w:tcPr>
          <w:p w14:paraId="7BBF2FAF" w14:textId="77777777" w:rsidR="00F96607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9548E1" w14:textId="37EF2F66" w:rsidR="00F96607" w:rsidRPr="00FF78A5" w:rsidRDefault="00FF78A5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98" w:type="dxa"/>
          </w:tcPr>
          <w:p w14:paraId="2A19C6C4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" w:type="dxa"/>
          </w:tcPr>
          <w:p w14:paraId="39EB1DC0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9" w:type="dxa"/>
          </w:tcPr>
          <w:p w14:paraId="0BE132B5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14:paraId="59630911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44" w:type="dxa"/>
          </w:tcPr>
          <w:p w14:paraId="475FBDAC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1" w:type="dxa"/>
          </w:tcPr>
          <w:p w14:paraId="3EFC49EC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09" w:type="dxa"/>
          </w:tcPr>
          <w:p w14:paraId="6FACC5C9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2F6559" w:rsidRPr="00DB4490" w14:paraId="2D8880A1" w14:textId="77777777" w:rsidTr="00FF78A5">
        <w:tc>
          <w:tcPr>
            <w:tcW w:w="2448" w:type="dxa"/>
          </w:tcPr>
          <w:p w14:paraId="182F03EC" w14:textId="17BC8C41" w:rsidR="002F6559" w:rsidRPr="007B0C78" w:rsidRDefault="002F6559" w:rsidP="002F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0C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Pr="007B0C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7B0C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B0C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1170" w:type="dxa"/>
          </w:tcPr>
          <w:p w14:paraId="5EB62B48" w14:textId="77777777" w:rsidR="002F6559" w:rsidRPr="007B0C78" w:rsidRDefault="002F6559" w:rsidP="002F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DA74BFD" w14:textId="77777777" w:rsidR="002F6559" w:rsidRPr="007B0C78" w:rsidRDefault="002F6559" w:rsidP="002F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661AF2CA" w14:textId="207AA949" w:rsidR="002F6559" w:rsidRPr="007B0C78" w:rsidRDefault="002F6559" w:rsidP="002F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0C78">
              <w:rPr>
                <w:rFonts w:ascii="Angsana New" w:hAnsi="Angsana New"/>
                <w:b/>
                <w:bCs/>
                <w:sz w:val="30"/>
                <w:szCs w:val="30"/>
              </w:rPr>
              <w:t>18.75</w:t>
            </w:r>
          </w:p>
        </w:tc>
        <w:tc>
          <w:tcPr>
            <w:tcW w:w="243" w:type="dxa"/>
          </w:tcPr>
          <w:p w14:paraId="32E10CF8" w14:textId="77777777" w:rsidR="002F6559" w:rsidRPr="007B0C78" w:rsidRDefault="002F6559" w:rsidP="002F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7EBB5AE9" w14:textId="1CBD288B" w:rsidR="002F6559" w:rsidRPr="007B0C78" w:rsidRDefault="002F6559" w:rsidP="002F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0C78">
              <w:rPr>
                <w:rFonts w:ascii="Angsana New" w:hAnsi="Angsana New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36" w:type="dxa"/>
          </w:tcPr>
          <w:p w14:paraId="749B8E28" w14:textId="77777777" w:rsidR="002F6559" w:rsidRPr="007B0C78" w:rsidRDefault="002F6559" w:rsidP="002F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0EA99BEE" w14:textId="1FC919DD" w:rsidR="002F6559" w:rsidRPr="007B0C78" w:rsidRDefault="002F6559" w:rsidP="002F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0C78">
              <w:rPr>
                <w:rFonts w:ascii="Angsana New" w:hAnsi="Angsana New"/>
                <w:b/>
                <w:bCs/>
                <w:sz w:val="30"/>
                <w:szCs w:val="30"/>
              </w:rPr>
              <w:t>494,434</w:t>
            </w:r>
          </w:p>
        </w:tc>
        <w:tc>
          <w:tcPr>
            <w:tcW w:w="241" w:type="dxa"/>
          </w:tcPr>
          <w:p w14:paraId="1BCFB5A2" w14:textId="77777777" w:rsidR="002F6559" w:rsidRPr="007B0C78" w:rsidRDefault="002F6559" w:rsidP="002F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0A77B5DC" w14:textId="7EDD8FF8" w:rsidR="002F6559" w:rsidRPr="007B0C78" w:rsidRDefault="002F6559" w:rsidP="002F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1,346</w:t>
            </w:r>
            <w:r w:rsidRPr="008D6FC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313</w:t>
            </w:r>
          </w:p>
        </w:tc>
      </w:tr>
      <w:tr w:rsidR="002F6559" w:rsidRPr="007B0C78" w14:paraId="48FED37D" w14:textId="77777777" w:rsidTr="00FF78A5">
        <w:tc>
          <w:tcPr>
            <w:tcW w:w="2448" w:type="dxa"/>
          </w:tcPr>
          <w:p w14:paraId="68BB73CE" w14:textId="4D86DB5B" w:rsidR="002F6559" w:rsidRPr="007B0C78" w:rsidRDefault="002F6559" w:rsidP="002F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0C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Pr="007B0C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</w:t>
            </w:r>
            <w:r w:rsidRPr="007B0C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คม </w:t>
            </w:r>
            <w:r w:rsidRPr="007B0C78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170" w:type="dxa"/>
          </w:tcPr>
          <w:p w14:paraId="7A56A570" w14:textId="77777777" w:rsidR="002F6559" w:rsidRPr="007B0C78" w:rsidRDefault="002F6559" w:rsidP="002F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915A056" w14:textId="77777777" w:rsidR="002F6559" w:rsidRPr="007B0C78" w:rsidRDefault="002F6559" w:rsidP="002F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7DB4FDBF" w14:textId="77777777" w:rsidR="002F6559" w:rsidRPr="007B0C78" w:rsidRDefault="002F6559" w:rsidP="002F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0C78">
              <w:rPr>
                <w:rFonts w:ascii="Angsana New" w:hAnsi="Angsana New"/>
                <w:b/>
                <w:bCs/>
                <w:sz w:val="30"/>
                <w:szCs w:val="30"/>
              </w:rPr>
              <w:t>18.75</w:t>
            </w:r>
          </w:p>
        </w:tc>
        <w:tc>
          <w:tcPr>
            <w:tcW w:w="243" w:type="dxa"/>
          </w:tcPr>
          <w:p w14:paraId="237787EB" w14:textId="77777777" w:rsidR="002F6559" w:rsidRPr="007B0C78" w:rsidRDefault="002F6559" w:rsidP="002F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3BA5FBD7" w14:textId="77777777" w:rsidR="002F6559" w:rsidRPr="007B0C78" w:rsidRDefault="002F6559" w:rsidP="002F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0C78">
              <w:rPr>
                <w:rFonts w:ascii="Angsana New" w:hAnsi="Angsana New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36" w:type="dxa"/>
          </w:tcPr>
          <w:p w14:paraId="69BB4D28" w14:textId="77777777" w:rsidR="002F6559" w:rsidRPr="007B0C78" w:rsidRDefault="002F6559" w:rsidP="002F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518BE081" w14:textId="77777777" w:rsidR="002F6559" w:rsidRPr="007B0C78" w:rsidRDefault="002F6559" w:rsidP="002F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0C78">
              <w:rPr>
                <w:rFonts w:ascii="Angsana New" w:hAnsi="Angsana New"/>
                <w:b/>
                <w:bCs/>
                <w:sz w:val="30"/>
                <w:szCs w:val="30"/>
              </w:rPr>
              <w:t>494,434</w:t>
            </w:r>
          </w:p>
        </w:tc>
        <w:tc>
          <w:tcPr>
            <w:tcW w:w="241" w:type="dxa"/>
          </w:tcPr>
          <w:p w14:paraId="7E30A10E" w14:textId="77777777" w:rsidR="002F6559" w:rsidRPr="007B0C78" w:rsidRDefault="002F6559" w:rsidP="002F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2A9FA161" w14:textId="2ECA7A0A" w:rsidR="002F6559" w:rsidRPr="007B0C78" w:rsidRDefault="002F6559" w:rsidP="002F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1,314</w:t>
            </w:r>
            <w:r w:rsidRPr="008D6FC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595</w:t>
            </w:r>
          </w:p>
        </w:tc>
      </w:tr>
    </w:tbl>
    <w:p w14:paraId="67E92AB8" w14:textId="3C0A84DB" w:rsidR="002E0E81" w:rsidRPr="002B1BE4" w:rsidRDefault="002E0E81" w:rsidP="00274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706"/>
        <w:jc w:val="both"/>
        <w:rPr>
          <w:rFonts w:ascii="Angsana New" w:hAnsi="Angsana New"/>
          <w:b/>
          <w:bCs/>
          <w:sz w:val="30"/>
          <w:szCs w:val="30"/>
        </w:rPr>
      </w:pPr>
    </w:p>
    <w:p w14:paraId="0A8E86D5" w14:textId="7B832464" w:rsidR="00FF78A5" w:rsidRPr="002B1BE4" w:rsidRDefault="00FF78A5" w:rsidP="00FF78A5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18D7449E" w14:textId="77777777" w:rsidR="00FF78A5" w:rsidRPr="002B1BE4" w:rsidRDefault="00FF78A5" w:rsidP="00274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706"/>
        <w:jc w:val="both"/>
        <w:rPr>
          <w:rFonts w:ascii="Angsana New" w:hAnsi="Angsana New"/>
          <w:b/>
          <w:bCs/>
          <w:sz w:val="30"/>
          <w:szCs w:val="30"/>
        </w:rPr>
      </w:pPr>
    </w:p>
    <w:p w14:paraId="0E1F1C8D" w14:textId="77777777" w:rsidR="00D356B3" w:rsidRDefault="00D356B3" w:rsidP="00F96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23F0CD4" w14:textId="0720BDD4" w:rsidR="00F96607" w:rsidRPr="002B1BE4" w:rsidRDefault="00F0292C" w:rsidP="00F96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B1BE4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F96607" w:rsidRPr="002B1BE4">
        <w:rPr>
          <w:rFonts w:ascii="Angsana New" w:hAnsi="Angsana New"/>
          <w:b/>
          <w:bCs/>
          <w:sz w:val="30"/>
          <w:szCs w:val="30"/>
        </w:rPr>
        <w:tab/>
      </w:r>
      <w:r w:rsidR="00F96607" w:rsidRPr="002B1BE4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47DBC162" w14:textId="77777777" w:rsidR="00F96607" w:rsidRPr="002B1BE4" w:rsidRDefault="00F96607" w:rsidP="00F96607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5496B86D" w14:textId="13E7F7F1" w:rsidR="00F96607" w:rsidRPr="002B1BE4" w:rsidRDefault="00F96607" w:rsidP="00F96607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B1BE4">
        <w:rPr>
          <w:rFonts w:ascii="Angsana New" w:hAnsi="Angsana New" w:hint="cs"/>
          <w:sz w:val="30"/>
          <w:szCs w:val="30"/>
          <w:cs/>
        </w:rPr>
        <w:t>การซื้อ การจำหน่าย และการโอนที่ดิ</w:t>
      </w:r>
      <w:r w:rsidR="00FF78A5" w:rsidRPr="002B1BE4">
        <w:rPr>
          <w:rFonts w:ascii="Angsana New" w:hAnsi="Angsana New" w:hint="cs"/>
          <w:sz w:val="30"/>
          <w:szCs w:val="30"/>
          <w:cs/>
        </w:rPr>
        <w:t>น อาคารและอุปกรณ์</w:t>
      </w:r>
      <w:r w:rsidR="00B71493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D6464D">
        <w:rPr>
          <w:rFonts w:ascii="Angsana New" w:hAnsi="Angsana New" w:hint="cs"/>
          <w:sz w:val="30"/>
          <w:szCs w:val="30"/>
          <w:cs/>
        </w:rPr>
        <w:t>เก้า</w:t>
      </w:r>
      <w:r w:rsidRPr="002B1BE4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2B1BE4">
        <w:rPr>
          <w:rFonts w:ascii="Angsana New" w:hAnsi="Angsana New"/>
          <w:sz w:val="30"/>
          <w:szCs w:val="30"/>
          <w:cs/>
          <w:lang w:val="th-TH"/>
        </w:rPr>
        <w:t>3</w:t>
      </w:r>
      <w:r w:rsidR="00D6464D">
        <w:rPr>
          <w:rFonts w:ascii="Angsana New" w:hAnsi="Angsana New" w:hint="cs"/>
          <w:sz w:val="30"/>
          <w:szCs w:val="30"/>
          <w:cs/>
          <w:lang w:val="th-TH"/>
        </w:rPr>
        <w:t>1 ธันวาคม</w:t>
      </w:r>
      <w:r w:rsidRPr="002B1BE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BC7A95" w:rsidRPr="002B1BE4">
        <w:rPr>
          <w:rFonts w:ascii="Angsana New" w:hAnsi="Angsana New"/>
          <w:sz w:val="30"/>
          <w:szCs w:val="30"/>
        </w:rPr>
        <w:t>2560</w:t>
      </w:r>
      <w:r w:rsidRPr="002B1BE4">
        <w:rPr>
          <w:rFonts w:ascii="Angsana New" w:hAnsi="Angsana New"/>
          <w:sz w:val="30"/>
          <w:szCs w:val="30"/>
        </w:rPr>
        <w:t xml:space="preserve"> </w:t>
      </w:r>
      <w:r w:rsidRPr="002B1BE4">
        <w:rPr>
          <w:rFonts w:ascii="Angsana New" w:hAnsi="Angsana New" w:hint="cs"/>
          <w:sz w:val="30"/>
          <w:szCs w:val="30"/>
          <w:cs/>
        </w:rPr>
        <w:t xml:space="preserve">และ </w:t>
      </w:r>
      <w:r w:rsidR="00C718E5">
        <w:rPr>
          <w:rFonts w:ascii="Angsana New" w:hAnsi="Angsana New"/>
          <w:sz w:val="30"/>
          <w:szCs w:val="30"/>
        </w:rPr>
        <w:t>2559</w:t>
      </w:r>
      <w:r w:rsidRPr="002B1BE4">
        <w:rPr>
          <w:rFonts w:ascii="Angsana New" w:hAnsi="Angsana New"/>
          <w:sz w:val="30"/>
          <w:szCs w:val="30"/>
        </w:rPr>
        <w:t xml:space="preserve"> </w:t>
      </w:r>
      <w:r w:rsidRPr="002B1BE4">
        <w:rPr>
          <w:rFonts w:ascii="Angsana New" w:hAnsi="Angsana New" w:hint="cs"/>
          <w:sz w:val="30"/>
          <w:szCs w:val="30"/>
          <w:cs/>
        </w:rPr>
        <w:t>มี</w:t>
      </w:r>
      <w:r w:rsidRPr="002B1BE4">
        <w:rPr>
          <w:rFonts w:ascii="Angsana New" w:hAnsi="Angsana New"/>
          <w:sz w:val="30"/>
          <w:szCs w:val="30"/>
          <w:cs/>
          <w:lang w:val="th-TH"/>
        </w:rPr>
        <w:t>ดังนี้</w:t>
      </w:r>
    </w:p>
    <w:p w14:paraId="16354E30" w14:textId="77777777" w:rsidR="00D6464D" w:rsidRPr="00A44CB1" w:rsidRDefault="00D6464D" w:rsidP="00D6464D">
      <w:pPr>
        <w:pStyle w:val="BodyText2"/>
        <w:ind w:left="547" w:firstLine="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15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627"/>
        <w:gridCol w:w="1170"/>
        <w:gridCol w:w="252"/>
        <w:gridCol w:w="1278"/>
        <w:gridCol w:w="270"/>
        <w:gridCol w:w="1170"/>
        <w:gridCol w:w="270"/>
        <w:gridCol w:w="1278"/>
      </w:tblGrid>
      <w:tr w:rsidR="00D6464D" w:rsidRPr="008F7775" w14:paraId="25BD0E2E" w14:textId="77777777" w:rsidTr="005A281E">
        <w:tc>
          <w:tcPr>
            <w:tcW w:w="3627" w:type="dxa"/>
          </w:tcPr>
          <w:p w14:paraId="160557FD" w14:textId="77777777" w:rsidR="00D6464D" w:rsidRPr="008F7775" w:rsidRDefault="00D6464D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88" w:type="dxa"/>
            <w:gridSpan w:val="7"/>
          </w:tcPr>
          <w:p w14:paraId="660D4280" w14:textId="77777777" w:rsidR="00D6464D" w:rsidRPr="008F7775" w:rsidRDefault="00D6464D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D6464D" w:rsidRPr="008F7775" w14:paraId="4780BF56" w14:textId="77777777" w:rsidTr="005A281E">
        <w:tc>
          <w:tcPr>
            <w:tcW w:w="3627" w:type="dxa"/>
          </w:tcPr>
          <w:p w14:paraId="60D5C0D8" w14:textId="77777777" w:rsidR="00D6464D" w:rsidRPr="008F7775" w:rsidRDefault="00D6464D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88" w:type="dxa"/>
            <w:gridSpan w:val="7"/>
          </w:tcPr>
          <w:p w14:paraId="0353F8E9" w14:textId="77777777" w:rsidR="00D6464D" w:rsidRPr="008F7775" w:rsidRDefault="00D6464D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8F777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</w:t>
            </w: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464D" w:rsidRPr="008F7775" w14:paraId="7B016742" w14:textId="77777777" w:rsidTr="005A281E">
        <w:tc>
          <w:tcPr>
            <w:tcW w:w="3627" w:type="dxa"/>
          </w:tcPr>
          <w:p w14:paraId="31392508" w14:textId="77777777" w:rsidR="00D6464D" w:rsidRPr="008F7775" w:rsidRDefault="00D6464D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784E65C4" w14:textId="1629E8EA" w:rsidR="00D6464D" w:rsidRPr="008F7775" w:rsidRDefault="00D6464D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14:paraId="72A30371" w14:textId="77777777" w:rsidR="00D6464D" w:rsidRPr="008F7775" w:rsidRDefault="00D6464D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18" w:type="dxa"/>
            <w:gridSpan w:val="3"/>
          </w:tcPr>
          <w:p w14:paraId="72C7EDF9" w14:textId="0278BA72" w:rsidR="00D6464D" w:rsidRPr="008F7775" w:rsidRDefault="00D6464D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2559</w:t>
            </w:r>
          </w:p>
        </w:tc>
      </w:tr>
      <w:tr w:rsidR="003626CD" w:rsidRPr="008F7775" w14:paraId="619607DB" w14:textId="77777777" w:rsidTr="005A281E">
        <w:tc>
          <w:tcPr>
            <w:tcW w:w="3627" w:type="dxa"/>
          </w:tcPr>
          <w:p w14:paraId="7FE34E47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E3EEB02" w14:textId="7528E9A0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" w:type="dxa"/>
          </w:tcPr>
          <w:p w14:paraId="5ECA973F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1D193ED4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6C8C16EA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580F49" w14:textId="7ACC5491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2E4F3C29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30C3C62A" w14:textId="29385F7A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</w:tr>
      <w:tr w:rsidR="003626CD" w:rsidRPr="008F7775" w14:paraId="539DAABE" w14:textId="77777777" w:rsidTr="005A281E">
        <w:tc>
          <w:tcPr>
            <w:tcW w:w="3627" w:type="dxa"/>
          </w:tcPr>
          <w:p w14:paraId="29D8844C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2581CFD" w14:textId="119751C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52" w:type="dxa"/>
          </w:tcPr>
          <w:p w14:paraId="395D1DC2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444B5B17" w14:textId="62AC0F64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19F2635D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DAB0BE" w14:textId="5C1DB59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1ABB2737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18DC39AF" w14:textId="72B3877D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</w:tr>
      <w:tr w:rsidR="003626CD" w:rsidRPr="008F7775" w14:paraId="296687F1" w14:textId="77777777" w:rsidTr="005A281E">
        <w:tc>
          <w:tcPr>
            <w:tcW w:w="3627" w:type="dxa"/>
          </w:tcPr>
          <w:p w14:paraId="53B84B27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27F4E7" w14:textId="3E2A234A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52" w:type="dxa"/>
          </w:tcPr>
          <w:p w14:paraId="77EB24AC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12EAC3C3" w14:textId="513A6D1D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</w:tcPr>
          <w:p w14:paraId="5364CB42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D67E63" w14:textId="1F5ED43E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 w:rsidR="00A87B17"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70" w:type="dxa"/>
          </w:tcPr>
          <w:p w14:paraId="2BBB8CE2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551889AD" w14:textId="7AEE2ABB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</w:tr>
      <w:tr w:rsidR="003626CD" w:rsidRPr="008F7775" w14:paraId="4263F136" w14:textId="77777777" w:rsidTr="005A281E">
        <w:tc>
          <w:tcPr>
            <w:tcW w:w="3627" w:type="dxa"/>
          </w:tcPr>
          <w:p w14:paraId="5D79F713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087B88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52" w:type="dxa"/>
          </w:tcPr>
          <w:p w14:paraId="7F77CBE5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31D618F0" w14:textId="0F1C4DD4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7D8775B1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BB0495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70" w:type="dxa"/>
          </w:tcPr>
          <w:p w14:paraId="31AB9694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1EBC8C6D" w14:textId="4011F622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</w:tr>
      <w:tr w:rsidR="003626CD" w:rsidRPr="008F7775" w14:paraId="760B4DD1" w14:textId="77777777" w:rsidTr="005A281E">
        <w:tc>
          <w:tcPr>
            <w:tcW w:w="3627" w:type="dxa"/>
          </w:tcPr>
          <w:p w14:paraId="0F2986A0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88" w:type="dxa"/>
            <w:gridSpan w:val="7"/>
          </w:tcPr>
          <w:p w14:paraId="471E7214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26CD" w:rsidRPr="008F7775" w14:paraId="0DB61CC6" w14:textId="77777777" w:rsidTr="005A281E">
        <w:tc>
          <w:tcPr>
            <w:tcW w:w="3627" w:type="dxa"/>
          </w:tcPr>
          <w:p w14:paraId="2AB541FD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อาคารและส่วนปรับปรุงที่ดิน</w:t>
            </w:r>
          </w:p>
        </w:tc>
        <w:tc>
          <w:tcPr>
            <w:tcW w:w="1170" w:type="dxa"/>
          </w:tcPr>
          <w:p w14:paraId="06B15284" w14:textId="5A4D3A20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66,321</w:t>
            </w:r>
          </w:p>
        </w:tc>
        <w:tc>
          <w:tcPr>
            <w:tcW w:w="252" w:type="dxa"/>
          </w:tcPr>
          <w:p w14:paraId="5BB74FFE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284AC66" w14:textId="0C243DE4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D698D3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B1B358" w14:textId="3EC6B9C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48,759</w:t>
            </w:r>
          </w:p>
        </w:tc>
        <w:tc>
          <w:tcPr>
            <w:tcW w:w="270" w:type="dxa"/>
          </w:tcPr>
          <w:p w14:paraId="1939DE89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C1ADDA6" w14:textId="535B2DB1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26CD" w:rsidRPr="008F7775" w14:paraId="031F4A2C" w14:textId="77777777" w:rsidTr="005A281E">
        <w:tc>
          <w:tcPr>
            <w:tcW w:w="3627" w:type="dxa"/>
          </w:tcPr>
          <w:p w14:paraId="1E7A87E3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5DBBCC88" w14:textId="5FBBCF24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91,720</w:t>
            </w:r>
          </w:p>
        </w:tc>
        <w:tc>
          <w:tcPr>
            <w:tcW w:w="252" w:type="dxa"/>
          </w:tcPr>
          <w:p w14:paraId="08A258AC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7307B1A" w14:textId="6567151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868</w:t>
            </w:r>
          </w:p>
        </w:tc>
        <w:tc>
          <w:tcPr>
            <w:tcW w:w="270" w:type="dxa"/>
          </w:tcPr>
          <w:p w14:paraId="79EF6C42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191BAE" w14:textId="270D84A4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644,477</w:t>
            </w:r>
          </w:p>
        </w:tc>
        <w:tc>
          <w:tcPr>
            <w:tcW w:w="270" w:type="dxa"/>
          </w:tcPr>
          <w:p w14:paraId="6B47DE37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F24D57F" w14:textId="20AD1454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779</w:t>
            </w:r>
          </w:p>
        </w:tc>
      </w:tr>
      <w:tr w:rsidR="003626CD" w:rsidRPr="008F7775" w14:paraId="23F55002" w14:textId="77777777" w:rsidTr="005A281E">
        <w:tc>
          <w:tcPr>
            <w:tcW w:w="3627" w:type="dxa"/>
          </w:tcPr>
          <w:p w14:paraId="626D3613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</w:tcPr>
          <w:p w14:paraId="12C06AAC" w14:textId="43067909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1,952</w:t>
            </w:r>
          </w:p>
        </w:tc>
        <w:tc>
          <w:tcPr>
            <w:tcW w:w="252" w:type="dxa"/>
          </w:tcPr>
          <w:p w14:paraId="7AC904F3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CCFCE86" w14:textId="3EA0F536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1B32A20E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7FAF7B" w14:textId="129E7B65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21,194</w:t>
            </w:r>
          </w:p>
        </w:tc>
        <w:tc>
          <w:tcPr>
            <w:tcW w:w="270" w:type="dxa"/>
          </w:tcPr>
          <w:p w14:paraId="3D7BC498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031DCED" w14:textId="78E9E308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939</w:t>
            </w:r>
          </w:p>
        </w:tc>
      </w:tr>
      <w:tr w:rsidR="003626CD" w:rsidRPr="008F7775" w14:paraId="4DF1F193" w14:textId="77777777" w:rsidTr="005A281E">
        <w:tc>
          <w:tcPr>
            <w:tcW w:w="3627" w:type="dxa"/>
          </w:tcPr>
          <w:p w14:paraId="150B2363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170" w:type="dxa"/>
          </w:tcPr>
          <w:p w14:paraId="67594B74" w14:textId="6A5E29C1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157,235</w:t>
            </w:r>
          </w:p>
        </w:tc>
        <w:tc>
          <w:tcPr>
            <w:tcW w:w="252" w:type="dxa"/>
          </w:tcPr>
          <w:p w14:paraId="67B08DB6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B396085" w14:textId="3FEBFB00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157,889</w:t>
            </w:r>
          </w:p>
        </w:tc>
        <w:tc>
          <w:tcPr>
            <w:tcW w:w="270" w:type="dxa"/>
          </w:tcPr>
          <w:p w14:paraId="6338D39D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1B0D46" w14:textId="055EB66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417,027</w:t>
            </w:r>
          </w:p>
        </w:tc>
        <w:tc>
          <w:tcPr>
            <w:tcW w:w="270" w:type="dxa"/>
          </w:tcPr>
          <w:p w14:paraId="26D8E4BD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9CBE3E0" w14:textId="10C9705F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704,226</w:t>
            </w:r>
          </w:p>
        </w:tc>
      </w:tr>
      <w:tr w:rsidR="003626CD" w:rsidRPr="008F7775" w14:paraId="0EB7842D" w14:textId="77777777" w:rsidTr="005A281E">
        <w:tc>
          <w:tcPr>
            <w:tcW w:w="3627" w:type="dxa"/>
          </w:tcPr>
          <w:p w14:paraId="55CD6F24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เครื่องจักรและอุปกรณ์ระหว่างทาง</w:t>
            </w:r>
          </w:p>
        </w:tc>
        <w:tc>
          <w:tcPr>
            <w:tcW w:w="1170" w:type="dxa"/>
          </w:tcPr>
          <w:p w14:paraId="452D90A5" w14:textId="3974C900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110,757</w:t>
            </w:r>
          </w:p>
        </w:tc>
        <w:tc>
          <w:tcPr>
            <w:tcW w:w="252" w:type="dxa"/>
          </w:tcPr>
          <w:p w14:paraId="0012D83F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DFE953E" w14:textId="5B08F56E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111,757</w:t>
            </w:r>
          </w:p>
        </w:tc>
        <w:tc>
          <w:tcPr>
            <w:tcW w:w="270" w:type="dxa"/>
          </w:tcPr>
          <w:p w14:paraId="5AB059BE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6FBCFE" w14:textId="6CE93511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242,169</w:t>
            </w:r>
          </w:p>
        </w:tc>
        <w:tc>
          <w:tcPr>
            <w:tcW w:w="270" w:type="dxa"/>
          </w:tcPr>
          <w:p w14:paraId="6BB2367C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EE12790" w14:textId="75ED94C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227,340</w:t>
            </w:r>
          </w:p>
        </w:tc>
      </w:tr>
      <w:tr w:rsidR="003626CD" w:rsidRPr="008F7775" w14:paraId="3DBCCE01" w14:textId="77777777" w:rsidTr="005A281E">
        <w:tc>
          <w:tcPr>
            <w:tcW w:w="3627" w:type="dxa"/>
          </w:tcPr>
          <w:p w14:paraId="3156630D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สินทรัพย์ภายใต้สัญญาเช่าการเงิน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22C61C" w14:textId="504FD074" w:rsidR="003626CD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316F897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34B7939" w14:textId="01BC734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763450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C198CF" w14:textId="3BF29720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405,267</w:t>
            </w:r>
          </w:p>
        </w:tc>
        <w:tc>
          <w:tcPr>
            <w:tcW w:w="270" w:type="dxa"/>
          </w:tcPr>
          <w:p w14:paraId="74101C6E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91FA2FF" w14:textId="645AB6FE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26CD" w:rsidRPr="008F7775" w14:paraId="5D0FBD97" w14:textId="77777777" w:rsidTr="005A281E">
        <w:tc>
          <w:tcPr>
            <w:tcW w:w="3627" w:type="dxa"/>
          </w:tcPr>
          <w:p w14:paraId="0F37CD24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C58A35" w14:textId="7E4DDD00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427,985</w:t>
            </w:r>
          </w:p>
        </w:tc>
        <w:tc>
          <w:tcPr>
            <w:tcW w:w="252" w:type="dxa"/>
          </w:tcPr>
          <w:p w14:paraId="375412EF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2F672215" w14:textId="359F1700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270,542</w:t>
            </w:r>
          </w:p>
        </w:tc>
        <w:tc>
          <w:tcPr>
            <w:tcW w:w="270" w:type="dxa"/>
          </w:tcPr>
          <w:p w14:paraId="22934F81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5DD378" w14:textId="1D583EDE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1,778,893</w:t>
            </w:r>
          </w:p>
        </w:tc>
        <w:tc>
          <w:tcPr>
            <w:tcW w:w="270" w:type="dxa"/>
          </w:tcPr>
          <w:p w14:paraId="128660A3" w14:textId="77777777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48360FFA" w14:textId="419A6CAA" w:rsidR="003626CD" w:rsidRPr="008F7775" w:rsidRDefault="003626CD" w:rsidP="0036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933,284</w:t>
            </w:r>
          </w:p>
        </w:tc>
      </w:tr>
    </w:tbl>
    <w:p w14:paraId="614AE912" w14:textId="77777777" w:rsidR="00E66DF1" w:rsidRDefault="00E66DF1" w:rsidP="00F96607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60672529" w14:textId="37A1A1D8" w:rsidR="00E66DF1" w:rsidRPr="002B1BE4" w:rsidRDefault="0027451F" w:rsidP="00883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ในระหว่าง</w:t>
      </w:r>
      <w:r w:rsidR="00CC4F60">
        <w:rPr>
          <w:rFonts w:ascii="Angsana New" w:hAnsi="Angsana New" w:hint="cs"/>
          <w:sz w:val="30"/>
          <w:szCs w:val="30"/>
          <w:cs/>
        </w:rPr>
        <w:t>งวดเ</w:t>
      </w:r>
      <w:r w:rsidR="00B71493">
        <w:rPr>
          <w:rFonts w:ascii="Angsana New" w:hAnsi="Angsana New" w:hint="cs"/>
          <w:sz w:val="30"/>
          <w:szCs w:val="30"/>
          <w:cs/>
        </w:rPr>
        <w:t>ก</w:t>
      </w:r>
      <w:r w:rsidR="00CC4F60">
        <w:rPr>
          <w:rFonts w:ascii="Angsana New" w:hAnsi="Angsana New" w:hint="cs"/>
          <w:sz w:val="30"/>
          <w:szCs w:val="30"/>
          <w:cs/>
        </w:rPr>
        <w:t>้า</w:t>
      </w:r>
      <w:r w:rsidRPr="002B1BE4">
        <w:rPr>
          <w:rFonts w:ascii="Angsana New" w:hAnsi="Angsana New" w:hint="cs"/>
          <w:sz w:val="30"/>
          <w:szCs w:val="30"/>
          <w:cs/>
        </w:rPr>
        <w:t>เดือน</w:t>
      </w:r>
      <w:r w:rsidRPr="002B1BE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2B1BE4">
        <w:rPr>
          <w:rFonts w:ascii="Angsana New" w:hAnsi="Angsana New"/>
          <w:sz w:val="30"/>
          <w:szCs w:val="30"/>
        </w:rPr>
        <w:t>3</w:t>
      </w:r>
      <w:r w:rsidR="00D6464D">
        <w:rPr>
          <w:rFonts w:ascii="Angsana New" w:hAnsi="Angsana New" w:hint="cs"/>
          <w:sz w:val="30"/>
          <w:szCs w:val="30"/>
          <w:cs/>
        </w:rPr>
        <w:t>1 ธันวาคม</w:t>
      </w:r>
      <w:r w:rsidR="00327D84" w:rsidRPr="002B1BE4">
        <w:rPr>
          <w:rFonts w:ascii="Angsana New" w:hAnsi="Angsana New" w:hint="cs"/>
          <w:sz w:val="30"/>
          <w:szCs w:val="30"/>
          <w:cs/>
        </w:rPr>
        <w:t xml:space="preserve"> </w:t>
      </w:r>
      <w:r w:rsidRPr="002B1BE4">
        <w:rPr>
          <w:rFonts w:ascii="Angsana New" w:hAnsi="Angsana New"/>
          <w:sz w:val="30"/>
          <w:szCs w:val="30"/>
        </w:rPr>
        <w:t>2560</w:t>
      </w:r>
      <w:r w:rsidRPr="002B1BE4">
        <w:rPr>
          <w:rFonts w:ascii="Angsana New" w:hAnsi="Angsana New"/>
          <w:sz w:val="30"/>
          <w:szCs w:val="30"/>
          <w:cs/>
        </w:rPr>
        <w:t xml:space="preserve"> </w:t>
      </w:r>
      <w:r w:rsidRPr="002B1BE4">
        <w:rPr>
          <w:rFonts w:ascii="Angsana New" w:hAnsi="Angsana New" w:hint="cs"/>
          <w:sz w:val="30"/>
          <w:szCs w:val="30"/>
          <w:cs/>
        </w:rPr>
        <w:t>บริษัทได้มีการบันทึกดอกเบี้ยจ่ายเป็นต้นทุนของสินทรัพย์ระหว่างก่อสร้างและติดตั้งเป็นจำนวนเงิน</w:t>
      </w:r>
      <w:r w:rsidRPr="002B1BE4">
        <w:rPr>
          <w:rFonts w:ascii="Angsana New" w:hAnsi="Angsana New"/>
          <w:sz w:val="30"/>
          <w:szCs w:val="30"/>
          <w:cs/>
        </w:rPr>
        <w:t>ทั้งสิ้น</w:t>
      </w:r>
      <w:r w:rsidR="00BC2164">
        <w:rPr>
          <w:rFonts w:ascii="Angsana New" w:hAnsi="Angsana New" w:hint="cs"/>
          <w:sz w:val="30"/>
          <w:szCs w:val="30"/>
          <w:cs/>
        </w:rPr>
        <w:t xml:space="preserve"> </w:t>
      </w:r>
      <w:r w:rsidR="003626CD">
        <w:rPr>
          <w:rFonts w:ascii="Angsana New" w:hAnsi="Angsana New"/>
          <w:sz w:val="30"/>
          <w:szCs w:val="30"/>
        </w:rPr>
        <w:t>0.5</w:t>
      </w:r>
      <w:r w:rsidR="00BC2164">
        <w:rPr>
          <w:rFonts w:ascii="Angsana New" w:hAnsi="Angsana New"/>
          <w:sz w:val="30"/>
          <w:szCs w:val="30"/>
        </w:rPr>
        <w:t xml:space="preserve"> </w:t>
      </w:r>
      <w:r w:rsidRPr="002B1BE4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2B1BE4">
        <w:rPr>
          <w:rFonts w:ascii="Angsana New" w:hAnsi="Angsana New"/>
          <w:i/>
          <w:iCs/>
          <w:sz w:val="30"/>
          <w:szCs w:val="30"/>
          <w:cs/>
        </w:rPr>
        <w:t>(</w:t>
      </w:r>
      <w:r w:rsidR="00C718E5">
        <w:rPr>
          <w:rFonts w:ascii="Angsana New" w:hAnsi="Angsana New"/>
          <w:i/>
          <w:iCs/>
          <w:sz w:val="30"/>
          <w:szCs w:val="30"/>
        </w:rPr>
        <w:t>25</w:t>
      </w:r>
      <w:r w:rsidR="003626CD">
        <w:rPr>
          <w:rFonts w:ascii="Angsana New" w:hAnsi="Angsana New"/>
          <w:i/>
          <w:iCs/>
          <w:sz w:val="30"/>
          <w:szCs w:val="30"/>
        </w:rPr>
        <w:t>59</w:t>
      </w:r>
      <w:r w:rsidRPr="002B1BE4">
        <w:rPr>
          <w:rFonts w:ascii="Angsana New" w:hAnsi="Angsana New"/>
          <w:i/>
          <w:iCs/>
          <w:sz w:val="30"/>
          <w:szCs w:val="30"/>
        </w:rPr>
        <w:t>:</w:t>
      </w:r>
      <w:r w:rsidRPr="002B1BE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3626CD">
        <w:rPr>
          <w:rFonts w:ascii="Angsana New" w:hAnsi="Angsana New"/>
          <w:i/>
          <w:iCs/>
          <w:sz w:val="30"/>
          <w:szCs w:val="30"/>
        </w:rPr>
        <w:t>2</w:t>
      </w:r>
      <w:r w:rsidR="00D6464D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3626CD">
        <w:rPr>
          <w:rFonts w:ascii="Angsana New" w:hAnsi="Angsana New"/>
          <w:i/>
          <w:iCs/>
          <w:sz w:val="30"/>
          <w:szCs w:val="30"/>
        </w:rPr>
        <w:t>4</w:t>
      </w:r>
      <w:r w:rsidRPr="002B1BE4">
        <w:rPr>
          <w:rFonts w:ascii="Angsana New" w:hAnsi="Angsana New"/>
          <w:i/>
          <w:iCs/>
          <w:sz w:val="30"/>
          <w:szCs w:val="30"/>
        </w:rPr>
        <w:t xml:space="preserve"> </w:t>
      </w:r>
      <w:r w:rsidRPr="002B1BE4">
        <w:rPr>
          <w:rFonts w:ascii="Angsana New" w:hAnsi="Angsana New" w:hint="cs"/>
          <w:i/>
          <w:iCs/>
          <w:sz w:val="30"/>
          <w:szCs w:val="30"/>
          <w:cs/>
        </w:rPr>
        <w:t>ล้</w:t>
      </w:r>
      <w:r w:rsidRPr="002B1BE4">
        <w:rPr>
          <w:rFonts w:ascii="Angsana New" w:hAnsi="Angsana New"/>
          <w:i/>
          <w:iCs/>
          <w:sz w:val="30"/>
          <w:szCs w:val="30"/>
          <w:cs/>
        </w:rPr>
        <w:t>านบาท)</w:t>
      </w:r>
    </w:p>
    <w:p w14:paraId="3A181708" w14:textId="77777777" w:rsidR="00E66DF1" w:rsidRPr="002B1BE4" w:rsidRDefault="00E66DF1" w:rsidP="00883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9BA1536" w14:textId="77777777" w:rsidR="00BC2164" w:rsidRDefault="00BC2164" w:rsidP="00317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664F349" w14:textId="0BC46DEF" w:rsidR="007903D3" w:rsidRPr="002B1BE4" w:rsidRDefault="00A84BFC" w:rsidP="00317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B1BE4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7903D3" w:rsidRPr="002B1BE4">
        <w:rPr>
          <w:rFonts w:ascii="Angsana New" w:hAnsi="Angsana New"/>
          <w:sz w:val="30"/>
          <w:szCs w:val="30"/>
        </w:rPr>
        <w:tab/>
      </w:r>
      <w:r w:rsidR="007903D3" w:rsidRPr="002B1BE4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19D6201F" w14:textId="77777777" w:rsidR="007903D3" w:rsidRPr="002A36CF" w:rsidRDefault="007903D3" w:rsidP="007903D3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710"/>
        <w:gridCol w:w="270"/>
        <w:gridCol w:w="1710"/>
      </w:tblGrid>
      <w:tr w:rsidR="007903D3" w:rsidRPr="00C52C41" w14:paraId="6C5A3A7F" w14:textId="77777777" w:rsidTr="005F7651">
        <w:tc>
          <w:tcPr>
            <w:tcW w:w="5778" w:type="dxa"/>
          </w:tcPr>
          <w:p w14:paraId="469B0E9E" w14:textId="77777777" w:rsidR="007903D3" w:rsidRPr="00C52C41" w:rsidRDefault="007903D3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58C9692" w14:textId="77777777" w:rsidR="007903D3" w:rsidRPr="00C52C41" w:rsidRDefault="007903D3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3D792A58" w14:textId="77777777" w:rsidR="007903D3" w:rsidRPr="00C52C41" w:rsidRDefault="007903D3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62B8" w:rsidRPr="00C52C41" w14:paraId="1AF5C44E" w14:textId="77777777" w:rsidTr="005F7651">
        <w:tc>
          <w:tcPr>
            <w:tcW w:w="5778" w:type="dxa"/>
          </w:tcPr>
          <w:p w14:paraId="6C501F42" w14:textId="77777777" w:rsidR="003C62B8" w:rsidRPr="00C52C41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8CC1F63" w14:textId="12A36A02" w:rsidR="003C62B8" w:rsidRDefault="00D6464D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14:paraId="29DCEEE9" w14:textId="77777777" w:rsidR="003C62B8" w:rsidRPr="00C54FF4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C6213C" w14:textId="32776B9B" w:rsidR="003C62B8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3C62B8" w:rsidRPr="00C52C41" w14:paraId="41581875" w14:textId="77777777" w:rsidTr="005F7651">
        <w:tc>
          <w:tcPr>
            <w:tcW w:w="5778" w:type="dxa"/>
          </w:tcPr>
          <w:p w14:paraId="5C8313BE" w14:textId="77777777" w:rsidR="003C62B8" w:rsidRPr="00C52C41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B9958BC" w14:textId="7010342C" w:rsidR="003C62B8" w:rsidRPr="00C54FF4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14:paraId="34EDEFAD" w14:textId="77777777" w:rsidR="003C62B8" w:rsidRPr="00C54FF4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7108F59" w14:textId="68DCC657" w:rsidR="003C62B8" w:rsidRPr="00C54FF4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BC7A9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3C62B8" w:rsidRPr="00C52C41" w14:paraId="2E037E9D" w14:textId="77777777" w:rsidTr="005F7651">
        <w:tc>
          <w:tcPr>
            <w:tcW w:w="5778" w:type="dxa"/>
          </w:tcPr>
          <w:p w14:paraId="6BAF1326" w14:textId="77777777" w:rsidR="003C62B8" w:rsidRPr="00C52C41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367E800F" w14:textId="77777777" w:rsidR="003C62B8" w:rsidRPr="00C52C41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62B8" w:rsidRPr="00C52C41" w14:paraId="675A2BD1" w14:textId="77777777" w:rsidTr="005F7651">
        <w:tc>
          <w:tcPr>
            <w:tcW w:w="5778" w:type="dxa"/>
          </w:tcPr>
          <w:p w14:paraId="571D2B98" w14:textId="08CEF872" w:rsidR="003C62B8" w:rsidRPr="00C52C41" w:rsidRDefault="003C62B8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626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–</w:t>
            </w: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710" w:type="dxa"/>
          </w:tcPr>
          <w:p w14:paraId="151E48E7" w14:textId="77777777" w:rsidR="003C62B8" w:rsidRPr="00C52C41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DF81DC" w14:textId="77777777" w:rsidR="003C62B8" w:rsidRPr="00C52C41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A85BAC0" w14:textId="77777777" w:rsidR="003C62B8" w:rsidRPr="003C62B8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62B8" w:rsidRPr="00C52C41" w14:paraId="0D26A201" w14:textId="77777777" w:rsidTr="005F7651">
        <w:tc>
          <w:tcPr>
            <w:tcW w:w="5778" w:type="dxa"/>
          </w:tcPr>
          <w:p w14:paraId="094FE97D" w14:textId="77777777" w:rsidR="003C62B8" w:rsidRPr="00C52C41" w:rsidRDefault="003C62B8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เงินกู้ยืมระยะสั้นจากสถาบัน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การเงิน </w:t>
            </w:r>
          </w:p>
        </w:tc>
        <w:tc>
          <w:tcPr>
            <w:tcW w:w="1710" w:type="dxa"/>
          </w:tcPr>
          <w:p w14:paraId="59BD1DDA" w14:textId="5D1FDA52" w:rsidR="003C62B8" w:rsidRPr="00C52C41" w:rsidRDefault="003626CD" w:rsidP="00BC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648,472</w:t>
            </w:r>
          </w:p>
        </w:tc>
        <w:tc>
          <w:tcPr>
            <w:tcW w:w="270" w:type="dxa"/>
          </w:tcPr>
          <w:p w14:paraId="472F0BF0" w14:textId="77777777" w:rsidR="003C62B8" w:rsidRPr="00C52C41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2E9C48F" w14:textId="78E58750" w:rsidR="003C62B8" w:rsidRPr="00C52C41" w:rsidRDefault="003C62B8" w:rsidP="00BC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881,144</w:t>
            </w:r>
          </w:p>
        </w:tc>
      </w:tr>
      <w:tr w:rsidR="00C14A80" w:rsidRPr="00C52C41" w14:paraId="4085E58C" w14:textId="77777777" w:rsidTr="005F7651">
        <w:tc>
          <w:tcPr>
            <w:tcW w:w="5778" w:type="dxa"/>
          </w:tcPr>
          <w:p w14:paraId="35FF6FDE" w14:textId="078BE906" w:rsidR="00C14A80" w:rsidRPr="00C52C41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 w:rsidR="00AB3AD3"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</w:t>
            </w:r>
          </w:p>
        </w:tc>
        <w:tc>
          <w:tcPr>
            <w:tcW w:w="1710" w:type="dxa"/>
          </w:tcPr>
          <w:p w14:paraId="2373698C" w14:textId="77777777" w:rsidR="00C14A80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A4E7CB" w14:textId="77777777" w:rsidR="00C14A80" w:rsidRPr="00C52C41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A5D189B" w14:textId="77777777" w:rsidR="00C14A80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4A80" w:rsidRPr="00C52C41" w14:paraId="7C8B08AA" w14:textId="77777777" w:rsidTr="005F7651">
        <w:tc>
          <w:tcPr>
            <w:tcW w:w="5778" w:type="dxa"/>
          </w:tcPr>
          <w:p w14:paraId="1E21C42D" w14:textId="1D774C38" w:rsidR="00C14A80" w:rsidRPr="00C52C41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  <w:tab w:val="left" w:pos="540"/>
              </w:tabs>
              <w:spacing w:line="240" w:lineRule="auto"/>
              <w:ind w:left="-18" w:firstLine="270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710" w:type="dxa"/>
          </w:tcPr>
          <w:p w14:paraId="106FB496" w14:textId="2A07654A" w:rsidR="00C14A80" w:rsidRPr="00C52C41" w:rsidRDefault="003626CD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6FA7D9" w14:textId="77777777" w:rsidR="00C14A80" w:rsidRPr="00C52C41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E870300" w14:textId="42E88708" w:rsidR="00C14A80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534,172</w:t>
            </w:r>
          </w:p>
        </w:tc>
      </w:tr>
      <w:tr w:rsidR="00C14A80" w:rsidRPr="00C52C41" w14:paraId="594A5656" w14:textId="77777777" w:rsidTr="005F7651">
        <w:tc>
          <w:tcPr>
            <w:tcW w:w="5778" w:type="dxa"/>
          </w:tcPr>
          <w:p w14:paraId="7CD850A6" w14:textId="77777777" w:rsidR="00C14A80" w:rsidRPr="00C52C41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</w:p>
        </w:tc>
        <w:tc>
          <w:tcPr>
            <w:tcW w:w="1710" w:type="dxa"/>
          </w:tcPr>
          <w:p w14:paraId="119AE9EB" w14:textId="78C59821" w:rsidR="00C14A80" w:rsidRPr="00C52C41" w:rsidRDefault="003626CD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18,456</w:t>
            </w:r>
          </w:p>
        </w:tc>
        <w:tc>
          <w:tcPr>
            <w:tcW w:w="270" w:type="dxa"/>
          </w:tcPr>
          <w:p w14:paraId="7F0C885A" w14:textId="77777777" w:rsidR="00C14A80" w:rsidRPr="00C52C41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ED7D670" w14:textId="74E0CE2E" w:rsidR="00C14A80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17,667</w:t>
            </w:r>
          </w:p>
        </w:tc>
      </w:tr>
      <w:tr w:rsidR="00C14A80" w:rsidRPr="00C52C41" w14:paraId="1288EAB6" w14:textId="77777777" w:rsidTr="005F7651">
        <w:tc>
          <w:tcPr>
            <w:tcW w:w="5778" w:type="dxa"/>
          </w:tcPr>
          <w:p w14:paraId="13DEFE4E" w14:textId="77777777" w:rsidR="00C14A80" w:rsidRPr="00C52C41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26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0" w:type="dxa"/>
          </w:tcPr>
          <w:p w14:paraId="6CCEC0BD" w14:textId="77777777" w:rsidR="00C14A80" w:rsidRPr="0091236A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C4FAA9" w14:textId="77777777" w:rsidR="00C14A80" w:rsidRPr="00C52C41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9D103BA" w14:textId="77777777" w:rsidR="00C14A80" w:rsidRPr="0091236A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4A80" w:rsidRPr="00C52C41" w14:paraId="13A5BE60" w14:textId="77777777" w:rsidTr="005F7651">
        <w:tc>
          <w:tcPr>
            <w:tcW w:w="5778" w:type="dxa"/>
          </w:tcPr>
          <w:p w14:paraId="29A1106D" w14:textId="1ECDED93" w:rsidR="00C14A80" w:rsidRPr="00C52C41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173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626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–</w:t>
            </w:r>
            <w:r w:rsidRPr="003173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710" w:type="dxa"/>
          </w:tcPr>
          <w:p w14:paraId="22FFE3F1" w14:textId="77777777" w:rsidR="00C14A80" w:rsidRPr="00C52C41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84CD2" w14:textId="77777777" w:rsidR="00C14A80" w:rsidRPr="00C52C41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E07FDEF" w14:textId="77777777" w:rsidR="00C14A80" w:rsidRPr="00C52C41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4A80" w:rsidRPr="00C52C41" w14:paraId="67F4516D" w14:textId="77777777" w:rsidTr="005F7651">
        <w:tc>
          <w:tcPr>
            <w:tcW w:w="5778" w:type="dxa"/>
          </w:tcPr>
          <w:p w14:paraId="588528CA" w14:textId="77777777" w:rsidR="00C14A80" w:rsidRPr="003173E5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73E5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710" w:type="dxa"/>
          </w:tcPr>
          <w:p w14:paraId="077AA4E7" w14:textId="4F6A186F" w:rsidR="00C14A80" w:rsidRPr="0091236A" w:rsidRDefault="003626CD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985,416</w:t>
            </w:r>
          </w:p>
        </w:tc>
        <w:tc>
          <w:tcPr>
            <w:tcW w:w="270" w:type="dxa"/>
          </w:tcPr>
          <w:p w14:paraId="0714EB64" w14:textId="77777777" w:rsidR="00C14A80" w:rsidRPr="00C52C41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8971B04" w14:textId="54DC291D" w:rsidR="00C14A80" w:rsidRPr="0091236A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1,038,432</w:t>
            </w:r>
          </w:p>
        </w:tc>
      </w:tr>
      <w:tr w:rsidR="00C14A80" w:rsidRPr="00C52C41" w14:paraId="35D7339D" w14:textId="77777777" w:rsidTr="005F7651">
        <w:tc>
          <w:tcPr>
            <w:tcW w:w="5778" w:type="dxa"/>
          </w:tcPr>
          <w:p w14:paraId="22E4AECC" w14:textId="77777777" w:rsidR="00C14A80" w:rsidRPr="003173E5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73E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A1286AD" w14:textId="34382A46" w:rsidR="00C14A80" w:rsidRPr="0091236A" w:rsidRDefault="003626CD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369,399</w:t>
            </w:r>
          </w:p>
        </w:tc>
        <w:tc>
          <w:tcPr>
            <w:tcW w:w="270" w:type="dxa"/>
          </w:tcPr>
          <w:p w14:paraId="73C56805" w14:textId="77777777" w:rsidR="00C14A80" w:rsidRPr="00C52C41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7348B76" w14:textId="42CD2E2E" w:rsidR="00C14A80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383,342</w:t>
            </w:r>
          </w:p>
        </w:tc>
      </w:tr>
      <w:tr w:rsidR="00C14A80" w:rsidRPr="00C52C41" w14:paraId="11D3021E" w14:textId="77777777" w:rsidTr="003626CD">
        <w:tc>
          <w:tcPr>
            <w:tcW w:w="5778" w:type="dxa"/>
          </w:tcPr>
          <w:p w14:paraId="1BE3F0B8" w14:textId="77777777" w:rsidR="00C14A80" w:rsidRPr="00595A13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95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2967ECA" w14:textId="69BA9200" w:rsidR="00C14A80" w:rsidRPr="0091236A" w:rsidRDefault="003626CD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2,021,743</w:t>
            </w:r>
          </w:p>
        </w:tc>
        <w:tc>
          <w:tcPr>
            <w:tcW w:w="270" w:type="dxa"/>
          </w:tcPr>
          <w:p w14:paraId="328ACAD9" w14:textId="77777777" w:rsidR="00C14A80" w:rsidRPr="0091236A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194BAE8" w14:textId="212384CB" w:rsidR="00C14A80" w:rsidRPr="0091236A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6000">
              <w:rPr>
                <w:rFonts w:ascii="Angsana New" w:hAnsi="Angsana New"/>
                <w:b/>
                <w:bCs/>
                <w:sz w:val="30"/>
                <w:szCs w:val="30"/>
              </w:rPr>
              <w:t>2,854,75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6704F656" w14:textId="77777777" w:rsidR="007903D3" w:rsidRPr="002A36CF" w:rsidRDefault="007903D3" w:rsidP="00790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sz w:val="20"/>
          <w:szCs w:val="20"/>
        </w:rPr>
      </w:pPr>
    </w:p>
    <w:p w14:paraId="446B3F59" w14:textId="77777777" w:rsidR="007903D3" w:rsidRPr="002B1BE4" w:rsidRDefault="007903D3" w:rsidP="00790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1BE4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616A07B5" w14:textId="77777777" w:rsidR="007903D3" w:rsidRPr="002A36CF" w:rsidRDefault="007903D3" w:rsidP="00790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sz w:val="20"/>
          <w:szCs w:val="20"/>
        </w:rPr>
      </w:pPr>
    </w:p>
    <w:p w14:paraId="3BB68472" w14:textId="7BD9176F" w:rsidR="00634FC7" w:rsidRPr="002B1BE4" w:rsidRDefault="00B24675" w:rsidP="00B13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เม</w:t>
      </w:r>
      <w:r w:rsidRPr="002B1BE4">
        <w:rPr>
          <w:rFonts w:ascii="Angsana New" w:hAnsi="Angsana New" w:hint="cs"/>
          <w:sz w:val="30"/>
          <w:szCs w:val="30"/>
          <w:cs/>
        </w:rPr>
        <w:t>ื่</w:t>
      </w:r>
      <w:r w:rsidR="007903D3" w:rsidRPr="002B1BE4">
        <w:rPr>
          <w:rFonts w:ascii="Angsana New" w:hAnsi="Angsana New"/>
          <w:sz w:val="30"/>
          <w:szCs w:val="30"/>
          <w:cs/>
        </w:rPr>
        <w:t xml:space="preserve">อวันที่ </w:t>
      </w:r>
      <w:r w:rsidR="00634FC7" w:rsidRPr="002B1BE4">
        <w:rPr>
          <w:rFonts w:ascii="Angsana New" w:hAnsi="Angsana New"/>
          <w:sz w:val="30"/>
          <w:szCs w:val="30"/>
          <w:cs/>
        </w:rPr>
        <w:t>9</w:t>
      </w:r>
      <w:r w:rsidR="007903D3" w:rsidRPr="002B1BE4">
        <w:rPr>
          <w:rFonts w:ascii="Angsana New" w:hAnsi="Angsana New"/>
          <w:sz w:val="30"/>
          <w:szCs w:val="30"/>
        </w:rPr>
        <w:t xml:space="preserve"> </w:t>
      </w:r>
      <w:r w:rsidR="00634FC7" w:rsidRPr="002B1BE4">
        <w:rPr>
          <w:rFonts w:ascii="Angsana New" w:hAnsi="Angsana New"/>
          <w:sz w:val="30"/>
          <w:szCs w:val="30"/>
          <w:cs/>
        </w:rPr>
        <w:t>พฤษภาคม</w:t>
      </w:r>
      <w:r w:rsidR="007903D3" w:rsidRPr="002B1BE4">
        <w:rPr>
          <w:rFonts w:ascii="Angsana New" w:hAnsi="Angsana New"/>
          <w:sz w:val="30"/>
          <w:szCs w:val="30"/>
          <w:cs/>
        </w:rPr>
        <w:t xml:space="preserve"> </w:t>
      </w:r>
      <w:r w:rsidR="00634FC7" w:rsidRPr="002B1BE4">
        <w:rPr>
          <w:rFonts w:ascii="Angsana New" w:hAnsi="Angsana New"/>
          <w:sz w:val="30"/>
          <w:szCs w:val="30"/>
        </w:rPr>
        <w:t>255</w:t>
      </w:r>
      <w:r w:rsidR="00634FC7" w:rsidRPr="002B1BE4">
        <w:rPr>
          <w:rFonts w:ascii="Angsana New" w:hAnsi="Angsana New"/>
          <w:sz w:val="30"/>
          <w:szCs w:val="30"/>
          <w:cs/>
        </w:rPr>
        <w:t>7</w:t>
      </w:r>
      <w:r w:rsidR="007903D3" w:rsidRPr="002B1BE4">
        <w:rPr>
          <w:rFonts w:ascii="Angsana New" w:hAnsi="Angsana New"/>
          <w:sz w:val="30"/>
          <w:szCs w:val="30"/>
        </w:rPr>
        <w:t xml:space="preserve"> </w:t>
      </w:r>
      <w:r w:rsidR="007903D3" w:rsidRPr="002B1BE4">
        <w:rPr>
          <w:rFonts w:ascii="Angsana New" w:hAnsi="Angsana New"/>
          <w:sz w:val="30"/>
          <w:szCs w:val="30"/>
          <w:cs/>
        </w:rPr>
        <w:t>บริษัทได้ทำสัญญาเ</w:t>
      </w:r>
      <w:r w:rsidR="00507EE4">
        <w:rPr>
          <w:rFonts w:ascii="Angsana New" w:hAnsi="Angsana New"/>
          <w:sz w:val="30"/>
          <w:szCs w:val="30"/>
          <w:cs/>
        </w:rPr>
        <w:t>งินกู้ยืมระยะยาวกับสาขาของ</w:t>
      </w:r>
      <w:r w:rsidR="00507EE4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="007903D3" w:rsidRPr="002B1BE4">
        <w:rPr>
          <w:rFonts w:ascii="Angsana New" w:hAnsi="Angsana New"/>
          <w:sz w:val="30"/>
          <w:szCs w:val="30"/>
          <w:cs/>
        </w:rPr>
        <w:t xml:space="preserve">ต่างประเทศแห่งหนึ่งจำนวน </w:t>
      </w:r>
      <w:r w:rsidR="00634FC7" w:rsidRPr="002B1BE4">
        <w:rPr>
          <w:rFonts w:ascii="Angsana New" w:hAnsi="Angsana New"/>
          <w:sz w:val="30"/>
          <w:szCs w:val="30"/>
          <w:cs/>
        </w:rPr>
        <w:t>15</w:t>
      </w:r>
      <w:r w:rsidR="001C70EB" w:rsidRPr="002B1BE4">
        <w:rPr>
          <w:rFonts w:ascii="Angsana New" w:hAnsi="Angsana New"/>
          <w:sz w:val="30"/>
          <w:szCs w:val="30"/>
        </w:rPr>
        <w:t>.</w:t>
      </w:r>
      <w:r w:rsidR="00634FC7" w:rsidRPr="002B1BE4">
        <w:rPr>
          <w:rFonts w:ascii="Angsana New" w:hAnsi="Angsana New"/>
          <w:sz w:val="30"/>
          <w:szCs w:val="30"/>
        </w:rPr>
        <w:t>43</w:t>
      </w:r>
      <w:r w:rsidR="007903D3" w:rsidRPr="002B1BE4">
        <w:rPr>
          <w:rFonts w:ascii="Angsana New" w:hAnsi="Angsana New"/>
          <w:sz w:val="30"/>
          <w:szCs w:val="30"/>
        </w:rPr>
        <w:t xml:space="preserve"> </w:t>
      </w:r>
      <w:r w:rsidR="001C70EB" w:rsidRPr="002B1BE4">
        <w:rPr>
          <w:rFonts w:ascii="Angsana New" w:hAnsi="Angsana New"/>
          <w:sz w:val="30"/>
          <w:szCs w:val="30"/>
          <w:cs/>
        </w:rPr>
        <w:t>ล้าน</w:t>
      </w:r>
      <w:r w:rsidR="00634FC7" w:rsidRPr="002B1BE4">
        <w:rPr>
          <w:rFonts w:ascii="Angsana New" w:hAnsi="Angsana New"/>
          <w:sz w:val="30"/>
          <w:szCs w:val="30"/>
          <w:cs/>
        </w:rPr>
        <w:t>เหรียญสหรัฐ</w:t>
      </w:r>
      <w:r w:rsidRPr="002B1BE4">
        <w:rPr>
          <w:rFonts w:ascii="Angsana New" w:hAnsi="Angsana New" w:hint="cs"/>
          <w:sz w:val="30"/>
          <w:szCs w:val="30"/>
          <w:cs/>
        </w:rPr>
        <w:t>อเมริกา</w:t>
      </w:r>
      <w:r w:rsidR="007903D3" w:rsidRPr="002B1BE4">
        <w:rPr>
          <w:rFonts w:ascii="Angsana New" w:hAnsi="Angsana New"/>
          <w:sz w:val="30"/>
          <w:szCs w:val="30"/>
          <w:cs/>
        </w:rPr>
        <w:t xml:space="preserve"> </w:t>
      </w:r>
      <w:r w:rsidRPr="002B1BE4">
        <w:rPr>
          <w:rFonts w:ascii="Angsana New" w:hAnsi="Angsana New" w:hint="cs"/>
          <w:sz w:val="30"/>
          <w:szCs w:val="30"/>
          <w:cs/>
        </w:rPr>
        <w:t>ซึ่งมี</w:t>
      </w:r>
      <w:r w:rsidR="007903D3" w:rsidRPr="002B1BE4">
        <w:rPr>
          <w:rFonts w:ascii="Angsana New" w:hAnsi="Angsana New"/>
          <w:sz w:val="30"/>
          <w:szCs w:val="30"/>
          <w:cs/>
        </w:rPr>
        <w:t>อัตรา</w:t>
      </w:r>
      <w:r w:rsidRPr="002B1BE4">
        <w:rPr>
          <w:rFonts w:ascii="Angsana New" w:hAnsi="Angsana New" w:hint="cs"/>
          <w:sz w:val="30"/>
          <w:szCs w:val="30"/>
          <w:cs/>
        </w:rPr>
        <w:t xml:space="preserve">ดอกเบี้ย </w:t>
      </w:r>
      <w:r w:rsidRPr="002B1BE4">
        <w:rPr>
          <w:rFonts w:ascii="Angsana New" w:hAnsi="Angsana New"/>
          <w:sz w:val="30"/>
          <w:szCs w:val="30"/>
        </w:rPr>
        <w:t xml:space="preserve">LIBOR </w:t>
      </w:r>
      <w:r w:rsidRPr="002B1BE4">
        <w:rPr>
          <w:rFonts w:ascii="Angsana New" w:hAnsi="Angsana New" w:hint="cs"/>
          <w:sz w:val="30"/>
          <w:szCs w:val="30"/>
          <w:cs/>
        </w:rPr>
        <w:t>บวก</w:t>
      </w:r>
      <w:r w:rsidR="007903D3" w:rsidRPr="002B1BE4">
        <w:rPr>
          <w:rFonts w:ascii="Angsana New" w:hAnsi="Angsana New"/>
          <w:sz w:val="30"/>
          <w:szCs w:val="30"/>
          <w:cs/>
        </w:rPr>
        <w:t xml:space="preserve">ร้อยละ </w:t>
      </w:r>
      <w:r w:rsidR="00634FC7" w:rsidRPr="002B1BE4">
        <w:rPr>
          <w:rFonts w:ascii="Angsana New" w:hAnsi="Angsana New"/>
          <w:sz w:val="30"/>
          <w:szCs w:val="30"/>
          <w:cs/>
        </w:rPr>
        <w:t>0</w:t>
      </w:r>
      <w:r w:rsidR="007903D3" w:rsidRPr="002B1BE4">
        <w:rPr>
          <w:rFonts w:ascii="Angsana New" w:hAnsi="Angsana New"/>
          <w:sz w:val="30"/>
          <w:szCs w:val="30"/>
        </w:rPr>
        <w:t>.</w:t>
      </w:r>
      <w:r w:rsidR="00634FC7" w:rsidRPr="002B1BE4">
        <w:rPr>
          <w:rFonts w:ascii="Angsana New" w:hAnsi="Angsana New"/>
          <w:sz w:val="30"/>
          <w:szCs w:val="30"/>
          <w:cs/>
        </w:rPr>
        <w:t>25</w:t>
      </w:r>
      <w:r w:rsidR="007903D3" w:rsidRPr="002B1BE4">
        <w:rPr>
          <w:rFonts w:ascii="Angsana New" w:hAnsi="Angsana New"/>
          <w:sz w:val="30"/>
          <w:szCs w:val="30"/>
        </w:rPr>
        <w:t xml:space="preserve"> </w:t>
      </w:r>
      <w:r w:rsidR="009B475B" w:rsidRPr="002B1BE4">
        <w:rPr>
          <w:rFonts w:ascii="Angsana New" w:hAnsi="Angsana New"/>
          <w:sz w:val="30"/>
          <w:szCs w:val="30"/>
          <w:cs/>
        </w:rPr>
        <w:t>ต่อปี เงินกู้ยืมนี้</w:t>
      </w:r>
      <w:r w:rsidR="007903D3" w:rsidRPr="002B1BE4">
        <w:rPr>
          <w:rFonts w:ascii="Angsana New" w:hAnsi="Angsana New"/>
          <w:sz w:val="30"/>
          <w:szCs w:val="30"/>
          <w:cs/>
        </w:rPr>
        <w:t>มีกำหนด</w:t>
      </w:r>
      <w:r w:rsidR="00507EE4">
        <w:rPr>
          <w:rFonts w:ascii="Angsana New" w:hAnsi="Angsana New"/>
          <w:sz w:val="30"/>
          <w:szCs w:val="30"/>
          <w:cs/>
        </w:rPr>
        <w:br/>
      </w:r>
      <w:r w:rsidR="007903D3" w:rsidRPr="002B1BE4">
        <w:rPr>
          <w:rFonts w:ascii="Angsana New" w:hAnsi="Angsana New"/>
          <w:sz w:val="30"/>
          <w:szCs w:val="30"/>
          <w:cs/>
        </w:rPr>
        <w:t>ชำระ</w:t>
      </w:r>
      <w:r w:rsidR="009B475B" w:rsidRPr="002B1BE4">
        <w:rPr>
          <w:rFonts w:ascii="Angsana New" w:hAnsi="Angsana New" w:hint="cs"/>
          <w:sz w:val="30"/>
          <w:szCs w:val="30"/>
          <w:cs/>
        </w:rPr>
        <w:t>คืน</w:t>
      </w:r>
      <w:r w:rsidR="007903D3" w:rsidRPr="002B1BE4">
        <w:rPr>
          <w:rFonts w:ascii="Angsana New" w:hAnsi="Angsana New"/>
          <w:sz w:val="30"/>
          <w:szCs w:val="30"/>
          <w:cs/>
        </w:rPr>
        <w:t>ในเดือน</w:t>
      </w:r>
      <w:r w:rsidR="00634FC7" w:rsidRPr="002B1BE4">
        <w:rPr>
          <w:rFonts w:ascii="Angsana New" w:hAnsi="Angsana New"/>
          <w:sz w:val="30"/>
          <w:szCs w:val="30"/>
          <w:cs/>
        </w:rPr>
        <w:t>พฤษภาคม</w:t>
      </w:r>
      <w:r w:rsidR="007903D3" w:rsidRPr="002B1BE4">
        <w:rPr>
          <w:rFonts w:ascii="Angsana New" w:hAnsi="Angsana New"/>
          <w:sz w:val="30"/>
          <w:szCs w:val="30"/>
          <w:cs/>
        </w:rPr>
        <w:t xml:space="preserve"> </w:t>
      </w:r>
      <w:r w:rsidR="007903D3" w:rsidRPr="002B1BE4">
        <w:rPr>
          <w:rFonts w:ascii="Angsana New" w:hAnsi="Angsana New"/>
          <w:sz w:val="30"/>
          <w:szCs w:val="30"/>
        </w:rPr>
        <w:t>25</w:t>
      </w:r>
      <w:r w:rsidR="00634FC7" w:rsidRPr="002B1BE4">
        <w:rPr>
          <w:rFonts w:ascii="Angsana New" w:hAnsi="Angsana New"/>
          <w:sz w:val="30"/>
          <w:szCs w:val="30"/>
          <w:cs/>
        </w:rPr>
        <w:t>60</w:t>
      </w:r>
      <w:r w:rsidR="00AC714C" w:rsidRPr="002B1BE4">
        <w:rPr>
          <w:rFonts w:ascii="Angsana New" w:hAnsi="Angsana New" w:hint="cs"/>
          <w:sz w:val="30"/>
          <w:szCs w:val="30"/>
          <w:cs/>
        </w:rPr>
        <w:t xml:space="preserve"> </w:t>
      </w:r>
      <w:r w:rsidR="00036F5E">
        <w:rPr>
          <w:rFonts w:ascii="Angsana New" w:hAnsi="Angsana New" w:hint="cs"/>
          <w:sz w:val="30"/>
          <w:szCs w:val="30"/>
          <w:cs/>
        </w:rPr>
        <w:t>และ</w:t>
      </w:r>
      <w:r w:rsidR="00634FC7" w:rsidRPr="002B1BE4">
        <w:rPr>
          <w:rFonts w:ascii="Angsana New" w:hAnsi="Angsana New"/>
          <w:sz w:val="30"/>
          <w:szCs w:val="30"/>
          <w:cs/>
        </w:rPr>
        <w:t>ในวันเดียวกันบริษัทได้</w:t>
      </w:r>
      <w:r w:rsidRPr="002B1BE4">
        <w:rPr>
          <w:rFonts w:ascii="Angsana New" w:hAnsi="Angsana New" w:hint="cs"/>
          <w:sz w:val="30"/>
          <w:szCs w:val="30"/>
          <w:cs/>
        </w:rPr>
        <w:t>ทำ</w:t>
      </w:r>
      <w:r w:rsidR="00634FC7" w:rsidRPr="002B1BE4">
        <w:rPr>
          <w:rFonts w:ascii="Angsana New" w:hAnsi="Angsana New"/>
          <w:sz w:val="30"/>
          <w:szCs w:val="30"/>
          <w:cs/>
        </w:rPr>
        <w:t>สัญญาแลกเปลี่ยน</w:t>
      </w:r>
      <w:r w:rsidR="00036F5E">
        <w:rPr>
          <w:rFonts w:ascii="Angsana New" w:hAnsi="Angsana New" w:hint="cs"/>
          <w:sz w:val="30"/>
          <w:szCs w:val="30"/>
          <w:cs/>
        </w:rPr>
        <w:t>เงินตราต่างประเทศเพื่อเปลี่ยน</w:t>
      </w:r>
      <w:r w:rsidR="00634FC7" w:rsidRPr="002B1BE4">
        <w:rPr>
          <w:rFonts w:ascii="Angsana New" w:hAnsi="Angsana New"/>
          <w:sz w:val="30"/>
          <w:szCs w:val="30"/>
          <w:cs/>
        </w:rPr>
        <w:t>เงิน</w:t>
      </w:r>
      <w:r w:rsidRPr="002B1BE4">
        <w:rPr>
          <w:rFonts w:ascii="Angsana New" w:hAnsi="Angsana New" w:hint="cs"/>
          <w:sz w:val="30"/>
          <w:szCs w:val="30"/>
          <w:cs/>
        </w:rPr>
        <w:t>ต้นของ</w:t>
      </w:r>
      <w:r w:rsidR="00634FC7" w:rsidRPr="002B1BE4">
        <w:rPr>
          <w:rFonts w:ascii="Angsana New" w:hAnsi="Angsana New"/>
          <w:sz w:val="30"/>
          <w:szCs w:val="30"/>
          <w:cs/>
        </w:rPr>
        <w:t>เงินกู้ยืมระยะยาว</w:t>
      </w:r>
      <w:r w:rsidR="005F7651" w:rsidRPr="002B1BE4">
        <w:rPr>
          <w:rFonts w:ascii="Angsana New" w:hAnsi="Angsana New" w:hint="cs"/>
          <w:sz w:val="30"/>
          <w:szCs w:val="30"/>
          <w:cs/>
        </w:rPr>
        <w:t xml:space="preserve"> </w:t>
      </w:r>
      <w:r w:rsidR="00634FC7" w:rsidRPr="002B1BE4">
        <w:rPr>
          <w:rFonts w:ascii="Angsana New" w:hAnsi="Angsana New"/>
          <w:sz w:val="30"/>
          <w:szCs w:val="30"/>
          <w:cs/>
        </w:rPr>
        <w:t>เป็น</w:t>
      </w:r>
      <w:r w:rsidR="00036F5E">
        <w:rPr>
          <w:rFonts w:ascii="Angsana New" w:hAnsi="Angsana New" w:hint="cs"/>
          <w:sz w:val="30"/>
          <w:szCs w:val="30"/>
          <w:cs/>
        </w:rPr>
        <w:t>สกุลเงินบาท</w:t>
      </w:r>
      <w:r w:rsidRPr="002B1BE4">
        <w:rPr>
          <w:rFonts w:ascii="Angsana New" w:hAnsi="Angsana New" w:hint="cs"/>
          <w:sz w:val="30"/>
          <w:szCs w:val="30"/>
          <w:cs/>
        </w:rPr>
        <w:t>จำนวน</w:t>
      </w:r>
      <w:r w:rsidR="00634FC7" w:rsidRPr="002B1BE4">
        <w:rPr>
          <w:rFonts w:ascii="Angsana New" w:hAnsi="Angsana New"/>
          <w:sz w:val="30"/>
          <w:szCs w:val="30"/>
          <w:cs/>
        </w:rPr>
        <w:t xml:space="preserve"> 500 ล้านบาท และ</w:t>
      </w:r>
      <w:r w:rsidR="00036F5E">
        <w:rPr>
          <w:rFonts w:ascii="Angsana New" w:hAnsi="Angsana New" w:hint="cs"/>
          <w:sz w:val="30"/>
          <w:szCs w:val="30"/>
          <w:cs/>
        </w:rPr>
        <w:t>ทำ</w:t>
      </w:r>
      <w:r w:rsidR="005F7651" w:rsidRPr="002B1BE4">
        <w:rPr>
          <w:rFonts w:ascii="Angsana New" w:hAnsi="Angsana New" w:hint="cs"/>
          <w:sz w:val="30"/>
          <w:szCs w:val="30"/>
          <w:cs/>
        </w:rPr>
        <w:t>สัญญา</w:t>
      </w:r>
      <w:r w:rsidRPr="002B1BE4">
        <w:rPr>
          <w:rFonts w:ascii="Angsana New" w:hAnsi="Angsana New" w:hint="cs"/>
          <w:sz w:val="30"/>
          <w:szCs w:val="30"/>
          <w:cs/>
        </w:rPr>
        <w:t>แลกเปลี่ยน</w:t>
      </w:r>
      <w:r w:rsidRPr="002B1BE4">
        <w:rPr>
          <w:rFonts w:ascii="Angsana New" w:hAnsi="Angsana New"/>
          <w:sz w:val="30"/>
          <w:szCs w:val="30"/>
          <w:cs/>
        </w:rPr>
        <w:t>อัตราดอกเบี้ย</w:t>
      </w:r>
      <w:r w:rsidRPr="002B1BE4">
        <w:rPr>
          <w:rFonts w:ascii="Angsana New" w:hAnsi="Angsana New" w:hint="cs"/>
          <w:sz w:val="30"/>
          <w:szCs w:val="30"/>
          <w:cs/>
        </w:rPr>
        <w:t>เป็น</w:t>
      </w:r>
      <w:r w:rsidR="00B139FC">
        <w:rPr>
          <w:rFonts w:ascii="Angsana New" w:hAnsi="Angsana New" w:hint="cs"/>
          <w:sz w:val="30"/>
          <w:szCs w:val="30"/>
          <w:cs/>
        </w:rPr>
        <w:t>อัตราดอกเบี้ยคงที่</w:t>
      </w:r>
      <w:r w:rsidR="00C75544" w:rsidRPr="002B1BE4">
        <w:rPr>
          <w:rFonts w:ascii="Angsana New" w:hAnsi="Angsana New"/>
          <w:sz w:val="30"/>
          <w:szCs w:val="30"/>
          <w:cs/>
        </w:rPr>
        <w:t>ร้อยละ 2.8</w:t>
      </w:r>
      <w:r w:rsidR="00675B4A" w:rsidRPr="002B1BE4">
        <w:rPr>
          <w:rFonts w:ascii="Angsana New" w:hAnsi="Angsana New"/>
          <w:sz w:val="30"/>
          <w:szCs w:val="30"/>
        </w:rPr>
        <w:t>0</w:t>
      </w:r>
      <w:r w:rsidR="00C75544" w:rsidRPr="002B1BE4">
        <w:rPr>
          <w:rFonts w:ascii="Angsana New" w:hAnsi="Angsana New"/>
          <w:sz w:val="30"/>
          <w:szCs w:val="30"/>
          <w:cs/>
        </w:rPr>
        <w:t xml:space="preserve"> ต่อปี</w:t>
      </w:r>
      <w:r w:rsidR="00F9542C" w:rsidRPr="002B1BE4">
        <w:rPr>
          <w:rFonts w:ascii="Angsana New" w:hAnsi="Angsana New"/>
          <w:sz w:val="30"/>
          <w:szCs w:val="30"/>
          <w:cs/>
        </w:rPr>
        <w:t xml:space="preserve"> </w:t>
      </w:r>
      <w:r w:rsidR="005F7651" w:rsidRPr="002B1BE4">
        <w:rPr>
          <w:rFonts w:ascii="Angsana New" w:hAnsi="Angsana New" w:hint="cs"/>
          <w:sz w:val="30"/>
          <w:szCs w:val="30"/>
          <w:cs/>
        </w:rPr>
        <w:t>เงินกู้ยืมนี้จ่าย</w:t>
      </w:r>
      <w:r w:rsidR="00F9542C" w:rsidRPr="002B1BE4">
        <w:rPr>
          <w:rFonts w:ascii="Angsana New" w:hAnsi="Angsana New" w:hint="cs"/>
          <w:sz w:val="30"/>
          <w:szCs w:val="30"/>
          <w:cs/>
        </w:rPr>
        <w:t>ชำระ</w:t>
      </w:r>
      <w:r w:rsidR="00B139FC">
        <w:rPr>
          <w:rFonts w:ascii="Angsana New" w:hAnsi="Angsana New" w:hint="cs"/>
          <w:sz w:val="30"/>
          <w:szCs w:val="30"/>
          <w:cs/>
        </w:rPr>
        <w:t>คืน</w:t>
      </w:r>
      <w:r w:rsidR="005F7651" w:rsidRPr="002B1BE4">
        <w:rPr>
          <w:rFonts w:ascii="Angsana New" w:hAnsi="Angsana New" w:hint="cs"/>
          <w:sz w:val="30"/>
          <w:szCs w:val="30"/>
          <w:cs/>
        </w:rPr>
        <w:t>แล้ว</w:t>
      </w:r>
      <w:r w:rsidR="00F9542C" w:rsidRPr="002B1BE4">
        <w:rPr>
          <w:rFonts w:ascii="Angsana New" w:hAnsi="Angsana New" w:hint="cs"/>
          <w:sz w:val="30"/>
          <w:szCs w:val="30"/>
          <w:cs/>
        </w:rPr>
        <w:t>ในเดือนพฤษภาคม</w:t>
      </w:r>
      <w:r w:rsidR="001C70EB" w:rsidRPr="002B1BE4">
        <w:rPr>
          <w:rFonts w:ascii="Angsana New" w:hAnsi="Angsana New"/>
          <w:sz w:val="30"/>
          <w:szCs w:val="30"/>
        </w:rPr>
        <w:t xml:space="preserve"> </w:t>
      </w:r>
      <w:r w:rsidRPr="002B1BE4">
        <w:rPr>
          <w:rFonts w:ascii="Angsana New" w:hAnsi="Angsana New"/>
          <w:sz w:val="30"/>
          <w:szCs w:val="30"/>
          <w:cs/>
        </w:rPr>
        <w:t>2</w:t>
      </w:r>
      <w:r w:rsidRPr="002B1BE4">
        <w:rPr>
          <w:rFonts w:ascii="Angsana New" w:hAnsi="Angsana New"/>
          <w:sz w:val="30"/>
          <w:szCs w:val="30"/>
        </w:rPr>
        <w:t>560</w:t>
      </w:r>
    </w:p>
    <w:p w14:paraId="6403CD26" w14:textId="77777777" w:rsidR="00545AFE" w:rsidRPr="002A36CF" w:rsidRDefault="00545AFE" w:rsidP="004A5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0E20C71" w14:textId="257F4C2A" w:rsidR="00545AFE" w:rsidRDefault="00545AFE" w:rsidP="00507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เม</w:t>
      </w:r>
      <w:r w:rsidRPr="002B1BE4">
        <w:rPr>
          <w:rFonts w:ascii="Angsana New" w:hAnsi="Angsana New" w:hint="cs"/>
          <w:sz w:val="30"/>
          <w:szCs w:val="30"/>
          <w:cs/>
        </w:rPr>
        <w:t>ื่</w:t>
      </w:r>
      <w:r w:rsidRPr="002B1BE4">
        <w:rPr>
          <w:rFonts w:ascii="Angsana New" w:hAnsi="Angsana New"/>
          <w:sz w:val="30"/>
          <w:szCs w:val="30"/>
          <w:cs/>
        </w:rPr>
        <w:t xml:space="preserve">อวันที่ </w:t>
      </w:r>
      <w:r w:rsidRPr="002B1BE4">
        <w:rPr>
          <w:rFonts w:ascii="Angsana New" w:hAnsi="Angsana New"/>
          <w:sz w:val="30"/>
          <w:szCs w:val="30"/>
        </w:rPr>
        <w:t xml:space="preserve">18 </w:t>
      </w:r>
      <w:r w:rsidRPr="002B1BE4">
        <w:rPr>
          <w:rFonts w:ascii="Angsana New" w:hAnsi="Angsana New" w:hint="cs"/>
          <w:sz w:val="30"/>
          <w:szCs w:val="30"/>
          <w:cs/>
        </w:rPr>
        <w:t>มีนาคม</w:t>
      </w:r>
      <w:r w:rsidRPr="002B1BE4">
        <w:rPr>
          <w:rFonts w:ascii="Angsana New" w:hAnsi="Angsana New"/>
          <w:sz w:val="30"/>
          <w:szCs w:val="30"/>
          <w:cs/>
        </w:rPr>
        <w:t xml:space="preserve"> </w:t>
      </w:r>
      <w:r w:rsidR="00C718E5">
        <w:rPr>
          <w:rFonts w:ascii="Angsana New" w:hAnsi="Angsana New"/>
          <w:sz w:val="30"/>
          <w:szCs w:val="30"/>
        </w:rPr>
        <w:t>2559</w:t>
      </w:r>
      <w:r w:rsidRPr="002B1BE4">
        <w:rPr>
          <w:rFonts w:ascii="Angsana New" w:hAnsi="Angsana New"/>
          <w:sz w:val="30"/>
          <w:szCs w:val="30"/>
        </w:rPr>
        <w:t xml:space="preserve"> </w:t>
      </w:r>
      <w:r w:rsidRPr="002B1BE4">
        <w:rPr>
          <w:rFonts w:ascii="Angsana New" w:hAnsi="Angsana New"/>
          <w:sz w:val="30"/>
          <w:szCs w:val="30"/>
          <w:cs/>
        </w:rPr>
        <w:t>บริษัทได้ทำสัญญาเงินกู้ยืมระยะยาวกับสาขาของ</w:t>
      </w:r>
      <w:r w:rsidR="00507EE4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="00126988" w:rsidRPr="002B1BE4">
        <w:rPr>
          <w:rFonts w:ascii="Angsana New" w:hAnsi="Angsana New"/>
          <w:sz w:val="30"/>
          <w:szCs w:val="30"/>
          <w:cs/>
        </w:rPr>
        <w:t>ต่างประเทศแห่งหนึ่งจำนวน 1</w:t>
      </w:r>
      <w:r w:rsidR="00126988" w:rsidRPr="002B1BE4">
        <w:rPr>
          <w:rFonts w:ascii="Angsana New" w:hAnsi="Angsana New"/>
          <w:sz w:val="30"/>
          <w:szCs w:val="30"/>
        </w:rPr>
        <w:t>5</w:t>
      </w:r>
      <w:r w:rsidRPr="002B1BE4">
        <w:rPr>
          <w:rFonts w:ascii="Angsana New" w:hAnsi="Angsana New"/>
          <w:sz w:val="30"/>
          <w:szCs w:val="30"/>
        </w:rPr>
        <w:t xml:space="preserve"> </w:t>
      </w:r>
      <w:r w:rsidRPr="002B1BE4">
        <w:rPr>
          <w:rFonts w:ascii="Angsana New" w:hAnsi="Angsana New"/>
          <w:sz w:val="30"/>
          <w:szCs w:val="30"/>
          <w:cs/>
        </w:rPr>
        <w:t>ล้านเหรียญสหรัฐ</w:t>
      </w:r>
      <w:r w:rsidRPr="002B1BE4">
        <w:rPr>
          <w:rFonts w:ascii="Angsana New" w:hAnsi="Angsana New" w:hint="cs"/>
          <w:sz w:val="30"/>
          <w:szCs w:val="30"/>
          <w:cs/>
        </w:rPr>
        <w:t>อเมริกา</w:t>
      </w:r>
      <w:r w:rsidRPr="002B1BE4">
        <w:rPr>
          <w:rFonts w:ascii="Angsana New" w:hAnsi="Angsana New"/>
          <w:sz w:val="30"/>
          <w:szCs w:val="30"/>
          <w:cs/>
        </w:rPr>
        <w:t xml:space="preserve"> </w:t>
      </w:r>
      <w:r w:rsidRPr="002B1BE4">
        <w:rPr>
          <w:rFonts w:ascii="Angsana New" w:hAnsi="Angsana New" w:hint="cs"/>
          <w:sz w:val="30"/>
          <w:szCs w:val="30"/>
          <w:cs/>
        </w:rPr>
        <w:t>ซึ่งมี</w:t>
      </w:r>
      <w:r w:rsidRPr="002B1BE4">
        <w:rPr>
          <w:rFonts w:ascii="Angsana New" w:hAnsi="Angsana New"/>
          <w:sz w:val="30"/>
          <w:szCs w:val="30"/>
          <w:cs/>
        </w:rPr>
        <w:t>อัตรา</w:t>
      </w:r>
      <w:r w:rsidRPr="002B1BE4">
        <w:rPr>
          <w:rFonts w:ascii="Angsana New" w:hAnsi="Angsana New" w:hint="cs"/>
          <w:sz w:val="30"/>
          <w:szCs w:val="30"/>
          <w:cs/>
        </w:rPr>
        <w:t xml:space="preserve">ดอกเบี้ย </w:t>
      </w:r>
      <w:r w:rsidRPr="002B1BE4">
        <w:rPr>
          <w:rFonts w:ascii="Angsana New" w:hAnsi="Angsana New"/>
          <w:sz w:val="30"/>
          <w:szCs w:val="30"/>
        </w:rPr>
        <w:t xml:space="preserve">LIBOR </w:t>
      </w:r>
      <w:r w:rsidRPr="002B1BE4">
        <w:rPr>
          <w:rFonts w:ascii="Angsana New" w:hAnsi="Angsana New" w:hint="cs"/>
          <w:sz w:val="30"/>
          <w:szCs w:val="30"/>
          <w:cs/>
        </w:rPr>
        <w:t>บวก</w:t>
      </w:r>
      <w:r w:rsidRPr="002B1BE4">
        <w:rPr>
          <w:rFonts w:ascii="Angsana New" w:hAnsi="Angsana New"/>
          <w:sz w:val="30"/>
          <w:szCs w:val="30"/>
          <w:cs/>
        </w:rPr>
        <w:t>ร้อยละ 0</w:t>
      </w:r>
      <w:r w:rsidRPr="002B1BE4">
        <w:rPr>
          <w:rFonts w:ascii="Angsana New" w:hAnsi="Angsana New"/>
          <w:sz w:val="30"/>
          <w:szCs w:val="30"/>
        </w:rPr>
        <w:t>.</w:t>
      </w:r>
      <w:r w:rsidR="00F223BE" w:rsidRPr="002B1BE4">
        <w:rPr>
          <w:rFonts w:ascii="Angsana New" w:hAnsi="Angsana New"/>
          <w:sz w:val="30"/>
          <w:szCs w:val="30"/>
        </w:rPr>
        <w:t>30</w:t>
      </w:r>
      <w:r w:rsidRPr="002B1BE4">
        <w:rPr>
          <w:rFonts w:ascii="Angsana New" w:hAnsi="Angsana New"/>
          <w:sz w:val="30"/>
          <w:szCs w:val="30"/>
        </w:rPr>
        <w:t xml:space="preserve"> </w:t>
      </w:r>
      <w:r w:rsidR="009B475B" w:rsidRPr="002B1BE4">
        <w:rPr>
          <w:rFonts w:ascii="Angsana New" w:hAnsi="Angsana New"/>
          <w:sz w:val="30"/>
          <w:szCs w:val="30"/>
          <w:cs/>
        </w:rPr>
        <w:t>ต่อปี เงินกู้ยืมนี้</w:t>
      </w:r>
      <w:r w:rsidRPr="002B1BE4">
        <w:rPr>
          <w:rFonts w:ascii="Angsana New" w:hAnsi="Angsana New"/>
          <w:sz w:val="30"/>
          <w:szCs w:val="30"/>
          <w:cs/>
        </w:rPr>
        <w:t>มีกำหนดชำระ</w:t>
      </w:r>
      <w:r w:rsidR="009B475B" w:rsidRPr="002B1BE4">
        <w:rPr>
          <w:rFonts w:ascii="Angsana New" w:hAnsi="Angsana New" w:hint="cs"/>
          <w:sz w:val="30"/>
          <w:szCs w:val="30"/>
          <w:cs/>
        </w:rPr>
        <w:t>คืน</w:t>
      </w:r>
      <w:r w:rsidR="00A87B17">
        <w:rPr>
          <w:rFonts w:ascii="Angsana New" w:hAnsi="Angsana New"/>
          <w:sz w:val="30"/>
          <w:szCs w:val="30"/>
          <w:cs/>
        </w:rPr>
        <w:t>ในเดือน</w:t>
      </w:r>
      <w:r w:rsidR="00F223BE" w:rsidRPr="002B1BE4">
        <w:rPr>
          <w:rFonts w:ascii="Angsana New" w:hAnsi="Angsana New" w:hint="cs"/>
          <w:sz w:val="30"/>
          <w:szCs w:val="30"/>
          <w:cs/>
        </w:rPr>
        <w:t>มีนาคม</w:t>
      </w:r>
      <w:r w:rsidRPr="002B1BE4">
        <w:rPr>
          <w:rFonts w:ascii="Angsana New" w:hAnsi="Angsana New"/>
          <w:sz w:val="30"/>
          <w:szCs w:val="30"/>
          <w:cs/>
        </w:rPr>
        <w:t xml:space="preserve"> </w:t>
      </w:r>
      <w:r w:rsidRPr="002B1BE4">
        <w:rPr>
          <w:rFonts w:ascii="Angsana New" w:hAnsi="Angsana New"/>
          <w:sz w:val="30"/>
          <w:szCs w:val="30"/>
        </w:rPr>
        <w:t>25</w:t>
      </w:r>
      <w:r w:rsidR="00F223BE" w:rsidRPr="002B1BE4">
        <w:rPr>
          <w:rFonts w:ascii="Angsana New" w:hAnsi="Angsana New"/>
          <w:sz w:val="30"/>
          <w:szCs w:val="30"/>
          <w:cs/>
        </w:rPr>
        <w:t>6</w:t>
      </w:r>
      <w:r w:rsidR="00F223BE" w:rsidRPr="002B1BE4">
        <w:rPr>
          <w:rFonts w:ascii="Angsana New" w:hAnsi="Angsana New"/>
          <w:sz w:val="30"/>
          <w:szCs w:val="30"/>
        </w:rPr>
        <w:t>4</w:t>
      </w:r>
      <w:r w:rsidR="00AC714C" w:rsidRPr="002B1BE4">
        <w:rPr>
          <w:rFonts w:ascii="Angsana New" w:hAnsi="Angsana New" w:hint="cs"/>
          <w:sz w:val="30"/>
          <w:szCs w:val="30"/>
          <w:cs/>
        </w:rPr>
        <w:t xml:space="preserve"> </w:t>
      </w:r>
      <w:r w:rsidR="005D0838">
        <w:rPr>
          <w:rFonts w:ascii="Angsana New" w:hAnsi="Angsana New" w:hint="cs"/>
          <w:sz w:val="30"/>
          <w:szCs w:val="30"/>
          <w:cs/>
        </w:rPr>
        <w:t>และ</w:t>
      </w:r>
      <w:r w:rsidRPr="002B1BE4">
        <w:rPr>
          <w:rFonts w:ascii="Angsana New" w:hAnsi="Angsana New"/>
          <w:sz w:val="30"/>
          <w:szCs w:val="30"/>
          <w:cs/>
        </w:rPr>
        <w:t>ในวันเดียวกันบริษัทได้</w:t>
      </w:r>
      <w:r w:rsidRPr="002B1BE4">
        <w:rPr>
          <w:rFonts w:ascii="Angsana New" w:hAnsi="Angsana New" w:hint="cs"/>
          <w:sz w:val="30"/>
          <w:szCs w:val="30"/>
          <w:cs/>
        </w:rPr>
        <w:t>ทำ</w:t>
      </w:r>
      <w:r w:rsidRPr="002B1BE4">
        <w:rPr>
          <w:rFonts w:ascii="Angsana New" w:hAnsi="Angsana New"/>
          <w:sz w:val="30"/>
          <w:szCs w:val="30"/>
          <w:cs/>
        </w:rPr>
        <w:t>สัญญาแลกเปลี่ยน</w:t>
      </w:r>
      <w:r w:rsidR="005D0838">
        <w:rPr>
          <w:rFonts w:ascii="Angsana New" w:hAnsi="Angsana New" w:hint="cs"/>
          <w:sz w:val="30"/>
          <w:szCs w:val="30"/>
          <w:cs/>
        </w:rPr>
        <w:t>เงินตราต่างประเทศเพื่อเปลี่ยน</w:t>
      </w:r>
      <w:r w:rsidRPr="002B1BE4">
        <w:rPr>
          <w:rFonts w:ascii="Angsana New" w:hAnsi="Angsana New"/>
          <w:sz w:val="30"/>
          <w:szCs w:val="30"/>
          <w:cs/>
        </w:rPr>
        <w:t>เงิน</w:t>
      </w:r>
      <w:r w:rsidRPr="002B1BE4">
        <w:rPr>
          <w:rFonts w:ascii="Angsana New" w:hAnsi="Angsana New" w:hint="cs"/>
          <w:sz w:val="30"/>
          <w:szCs w:val="30"/>
          <w:cs/>
        </w:rPr>
        <w:t>ต้นของ</w:t>
      </w:r>
      <w:r w:rsidRPr="002B1BE4">
        <w:rPr>
          <w:rFonts w:ascii="Angsana New" w:hAnsi="Angsana New"/>
          <w:sz w:val="30"/>
          <w:szCs w:val="30"/>
          <w:cs/>
        </w:rPr>
        <w:t>เงินกู้ยืมระยะยาว</w:t>
      </w:r>
      <w:r w:rsidR="00563310" w:rsidRPr="002B1BE4">
        <w:rPr>
          <w:rFonts w:ascii="Angsana New" w:hAnsi="Angsana New" w:hint="cs"/>
          <w:sz w:val="30"/>
          <w:szCs w:val="30"/>
          <w:cs/>
        </w:rPr>
        <w:t xml:space="preserve"> </w:t>
      </w:r>
      <w:r w:rsidRPr="002B1BE4">
        <w:rPr>
          <w:rFonts w:ascii="Angsana New" w:hAnsi="Angsana New"/>
          <w:sz w:val="30"/>
          <w:szCs w:val="30"/>
          <w:cs/>
        </w:rPr>
        <w:t>เป็น</w:t>
      </w:r>
      <w:r w:rsidR="005D0838">
        <w:rPr>
          <w:rFonts w:ascii="Angsana New" w:hAnsi="Angsana New" w:hint="cs"/>
          <w:sz w:val="30"/>
          <w:szCs w:val="30"/>
          <w:cs/>
        </w:rPr>
        <w:t>สกุลเงินบาท</w:t>
      </w:r>
      <w:r w:rsidRPr="002B1BE4">
        <w:rPr>
          <w:rFonts w:ascii="Angsana New" w:hAnsi="Angsana New" w:hint="cs"/>
          <w:sz w:val="30"/>
          <w:szCs w:val="30"/>
          <w:cs/>
        </w:rPr>
        <w:t>จำนวน</w:t>
      </w:r>
      <w:r w:rsidR="00F223BE" w:rsidRPr="002B1BE4">
        <w:rPr>
          <w:rFonts w:ascii="Angsana New" w:hAnsi="Angsana New"/>
          <w:sz w:val="30"/>
          <w:szCs w:val="30"/>
          <w:cs/>
        </w:rPr>
        <w:t xml:space="preserve"> 5</w:t>
      </w:r>
      <w:r w:rsidR="00F223BE" w:rsidRPr="002B1BE4">
        <w:rPr>
          <w:rFonts w:ascii="Angsana New" w:hAnsi="Angsana New"/>
          <w:sz w:val="30"/>
          <w:szCs w:val="30"/>
        </w:rPr>
        <w:t>34</w:t>
      </w:r>
      <w:r w:rsidRPr="002B1BE4">
        <w:rPr>
          <w:rFonts w:ascii="Angsana New" w:hAnsi="Angsana New"/>
          <w:sz w:val="30"/>
          <w:szCs w:val="30"/>
          <w:cs/>
        </w:rPr>
        <w:t xml:space="preserve"> ล้านบาท และ</w:t>
      </w:r>
      <w:r w:rsidR="005D0838">
        <w:rPr>
          <w:rFonts w:ascii="Angsana New" w:hAnsi="Angsana New" w:hint="cs"/>
          <w:sz w:val="30"/>
          <w:szCs w:val="30"/>
          <w:cs/>
        </w:rPr>
        <w:t>ทำ</w:t>
      </w:r>
      <w:r w:rsidR="00563310" w:rsidRPr="002B1BE4">
        <w:rPr>
          <w:rFonts w:ascii="Angsana New" w:hAnsi="Angsana New" w:hint="cs"/>
          <w:sz w:val="30"/>
          <w:szCs w:val="30"/>
          <w:cs/>
        </w:rPr>
        <w:t>สัญญา</w:t>
      </w:r>
      <w:r w:rsidRPr="002B1BE4">
        <w:rPr>
          <w:rFonts w:ascii="Angsana New" w:hAnsi="Angsana New" w:hint="cs"/>
          <w:sz w:val="30"/>
          <w:szCs w:val="30"/>
          <w:cs/>
        </w:rPr>
        <w:t>แลกเปลี่ยน</w:t>
      </w:r>
      <w:r w:rsidRPr="002B1BE4">
        <w:rPr>
          <w:rFonts w:ascii="Angsana New" w:hAnsi="Angsana New"/>
          <w:sz w:val="30"/>
          <w:szCs w:val="30"/>
          <w:cs/>
        </w:rPr>
        <w:t>อัตราดอกเบี้ย</w:t>
      </w:r>
      <w:r w:rsidRPr="002B1BE4">
        <w:rPr>
          <w:rFonts w:ascii="Angsana New" w:hAnsi="Angsana New" w:hint="cs"/>
          <w:sz w:val="30"/>
          <w:szCs w:val="30"/>
          <w:cs/>
        </w:rPr>
        <w:t>เป็น</w:t>
      </w:r>
      <w:r w:rsidR="005D0838">
        <w:rPr>
          <w:rFonts w:ascii="Angsana New" w:hAnsi="Angsana New" w:hint="cs"/>
          <w:sz w:val="30"/>
          <w:szCs w:val="30"/>
          <w:cs/>
        </w:rPr>
        <w:t>อัตราดอกเบี้ยคงที่</w:t>
      </w:r>
      <w:r w:rsidR="00F223BE" w:rsidRPr="002B1BE4">
        <w:rPr>
          <w:rFonts w:ascii="Angsana New" w:hAnsi="Angsana New"/>
          <w:sz w:val="30"/>
          <w:szCs w:val="30"/>
          <w:cs/>
        </w:rPr>
        <w:t>ร้อยละ 2.</w:t>
      </w:r>
      <w:r w:rsidR="00F223BE" w:rsidRPr="002B1BE4">
        <w:rPr>
          <w:rFonts w:ascii="Angsana New" w:hAnsi="Angsana New"/>
          <w:sz w:val="30"/>
          <w:szCs w:val="30"/>
        </w:rPr>
        <w:t>09</w:t>
      </w:r>
      <w:r w:rsidRPr="002B1BE4">
        <w:rPr>
          <w:rFonts w:ascii="Angsana New" w:hAnsi="Angsana New"/>
          <w:sz w:val="30"/>
          <w:szCs w:val="30"/>
          <w:cs/>
        </w:rPr>
        <w:t xml:space="preserve"> ต่อปี </w:t>
      </w:r>
    </w:p>
    <w:p w14:paraId="7BE905B2" w14:textId="77777777" w:rsidR="00605D13" w:rsidRPr="002A36CF" w:rsidRDefault="00605D13" w:rsidP="00AC7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78976ABC" w14:textId="77777777" w:rsidR="002A36CF" w:rsidRDefault="002A36CF" w:rsidP="00AC7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16E080E" w14:textId="17AAD8CE" w:rsidR="00D90475" w:rsidRPr="002B1BE4" w:rsidRDefault="00D90475" w:rsidP="00507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lastRenderedPageBreak/>
        <w:t>เม</w:t>
      </w:r>
      <w:r w:rsidRPr="002B1BE4">
        <w:rPr>
          <w:rFonts w:ascii="Angsana New" w:hAnsi="Angsana New" w:hint="cs"/>
          <w:sz w:val="30"/>
          <w:szCs w:val="30"/>
          <w:cs/>
        </w:rPr>
        <w:t>ื่</w:t>
      </w:r>
      <w:r w:rsidRPr="002B1BE4">
        <w:rPr>
          <w:rFonts w:ascii="Angsana New" w:hAnsi="Angsana New"/>
          <w:sz w:val="30"/>
          <w:szCs w:val="30"/>
          <w:cs/>
        </w:rPr>
        <w:t xml:space="preserve">อวันที่ </w:t>
      </w:r>
      <w:r w:rsidR="00D73F08" w:rsidRPr="002B1BE4">
        <w:rPr>
          <w:rFonts w:ascii="Angsana New" w:hAnsi="Angsana New"/>
          <w:sz w:val="30"/>
          <w:szCs w:val="30"/>
        </w:rPr>
        <w:t>24</w:t>
      </w:r>
      <w:r w:rsidRPr="002B1BE4">
        <w:rPr>
          <w:rFonts w:ascii="Angsana New" w:hAnsi="Angsana New"/>
          <w:sz w:val="30"/>
          <w:szCs w:val="30"/>
        </w:rPr>
        <w:t xml:space="preserve"> </w:t>
      </w:r>
      <w:r w:rsidRPr="002B1BE4">
        <w:rPr>
          <w:rFonts w:ascii="Angsana New" w:hAnsi="Angsana New" w:hint="cs"/>
          <w:sz w:val="30"/>
          <w:szCs w:val="30"/>
          <w:cs/>
        </w:rPr>
        <w:t>มีนาคม</w:t>
      </w:r>
      <w:r w:rsidRPr="002B1BE4">
        <w:rPr>
          <w:rFonts w:ascii="Angsana New" w:hAnsi="Angsana New"/>
          <w:sz w:val="30"/>
          <w:szCs w:val="30"/>
          <w:cs/>
        </w:rPr>
        <w:t xml:space="preserve"> </w:t>
      </w:r>
      <w:r w:rsidR="00C718E5">
        <w:rPr>
          <w:rFonts w:ascii="Angsana New" w:hAnsi="Angsana New"/>
          <w:sz w:val="30"/>
          <w:szCs w:val="30"/>
        </w:rPr>
        <w:t>2559</w:t>
      </w:r>
      <w:r w:rsidRPr="002B1BE4">
        <w:rPr>
          <w:rFonts w:ascii="Angsana New" w:hAnsi="Angsana New"/>
          <w:sz w:val="30"/>
          <w:szCs w:val="30"/>
        </w:rPr>
        <w:t xml:space="preserve"> </w:t>
      </w:r>
      <w:r w:rsidRPr="002B1BE4">
        <w:rPr>
          <w:rFonts w:ascii="Angsana New" w:hAnsi="Angsana New"/>
          <w:sz w:val="30"/>
          <w:szCs w:val="30"/>
          <w:cs/>
        </w:rPr>
        <w:t>บริษัทได้ทำสัญญาเงินกู้ยืมระยะยาวกับสาขาของ</w:t>
      </w:r>
      <w:r w:rsidR="00507EE4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2B1BE4">
        <w:rPr>
          <w:rFonts w:ascii="Angsana New" w:hAnsi="Angsana New"/>
          <w:sz w:val="30"/>
          <w:szCs w:val="30"/>
          <w:cs/>
        </w:rPr>
        <w:t>ต่างประเทศแห่งหนึ่งจำนวน 15</w:t>
      </w:r>
      <w:r w:rsidRPr="002B1BE4">
        <w:rPr>
          <w:rFonts w:ascii="Angsana New" w:hAnsi="Angsana New"/>
          <w:sz w:val="30"/>
          <w:szCs w:val="30"/>
        </w:rPr>
        <w:t xml:space="preserve"> </w:t>
      </w:r>
      <w:r w:rsidRPr="002B1BE4">
        <w:rPr>
          <w:rFonts w:ascii="Angsana New" w:hAnsi="Angsana New"/>
          <w:sz w:val="30"/>
          <w:szCs w:val="30"/>
          <w:cs/>
        </w:rPr>
        <w:t>ล้านเหรียญสหรัฐ</w:t>
      </w:r>
      <w:r w:rsidRPr="002B1BE4">
        <w:rPr>
          <w:rFonts w:ascii="Angsana New" w:hAnsi="Angsana New" w:hint="cs"/>
          <w:sz w:val="30"/>
          <w:szCs w:val="30"/>
          <w:cs/>
        </w:rPr>
        <w:t>อเมริกา</w:t>
      </w:r>
      <w:r w:rsidRPr="002B1BE4">
        <w:rPr>
          <w:rFonts w:ascii="Angsana New" w:hAnsi="Angsana New"/>
          <w:sz w:val="30"/>
          <w:szCs w:val="30"/>
          <w:cs/>
        </w:rPr>
        <w:t xml:space="preserve"> </w:t>
      </w:r>
      <w:r w:rsidRPr="002B1BE4">
        <w:rPr>
          <w:rFonts w:ascii="Angsana New" w:hAnsi="Angsana New" w:hint="cs"/>
          <w:sz w:val="30"/>
          <w:szCs w:val="30"/>
          <w:cs/>
        </w:rPr>
        <w:t>ซึ่งมี</w:t>
      </w:r>
      <w:r w:rsidRPr="002B1BE4">
        <w:rPr>
          <w:rFonts w:ascii="Angsana New" w:hAnsi="Angsana New"/>
          <w:sz w:val="30"/>
          <w:szCs w:val="30"/>
          <w:cs/>
        </w:rPr>
        <w:t>อัตรา</w:t>
      </w:r>
      <w:r w:rsidRPr="002B1BE4">
        <w:rPr>
          <w:rFonts w:ascii="Angsana New" w:hAnsi="Angsana New" w:hint="cs"/>
          <w:sz w:val="30"/>
          <w:szCs w:val="30"/>
          <w:cs/>
        </w:rPr>
        <w:t xml:space="preserve">ดอกเบี้ย </w:t>
      </w:r>
      <w:r w:rsidRPr="002B1BE4">
        <w:rPr>
          <w:rFonts w:ascii="Angsana New" w:hAnsi="Angsana New"/>
          <w:sz w:val="30"/>
          <w:szCs w:val="30"/>
        </w:rPr>
        <w:t xml:space="preserve">LIBOR </w:t>
      </w:r>
      <w:r w:rsidRPr="002B1BE4">
        <w:rPr>
          <w:rFonts w:ascii="Angsana New" w:hAnsi="Angsana New" w:hint="cs"/>
          <w:sz w:val="30"/>
          <w:szCs w:val="30"/>
          <w:cs/>
        </w:rPr>
        <w:t>บวก</w:t>
      </w:r>
      <w:r w:rsidRPr="002B1BE4">
        <w:rPr>
          <w:rFonts w:ascii="Angsana New" w:hAnsi="Angsana New"/>
          <w:sz w:val="30"/>
          <w:szCs w:val="30"/>
          <w:cs/>
        </w:rPr>
        <w:t>ร้อยละ 0</w:t>
      </w:r>
      <w:r w:rsidRPr="002B1BE4">
        <w:rPr>
          <w:rFonts w:ascii="Angsana New" w:hAnsi="Angsana New"/>
          <w:sz w:val="30"/>
          <w:szCs w:val="30"/>
        </w:rPr>
        <w:t xml:space="preserve">.30 </w:t>
      </w:r>
      <w:r w:rsidR="009B475B" w:rsidRPr="002B1BE4">
        <w:rPr>
          <w:rFonts w:ascii="Angsana New" w:hAnsi="Angsana New"/>
          <w:sz w:val="30"/>
          <w:szCs w:val="30"/>
          <w:cs/>
        </w:rPr>
        <w:t>ต่อปี เงินกู้ยืมนี้</w:t>
      </w:r>
      <w:r w:rsidRPr="002B1BE4">
        <w:rPr>
          <w:rFonts w:ascii="Angsana New" w:hAnsi="Angsana New"/>
          <w:sz w:val="30"/>
          <w:szCs w:val="30"/>
          <w:cs/>
        </w:rPr>
        <w:t>มีกำหนดชำระ</w:t>
      </w:r>
      <w:r w:rsidR="009B475B" w:rsidRPr="002B1BE4">
        <w:rPr>
          <w:rFonts w:ascii="Angsana New" w:hAnsi="Angsana New" w:hint="cs"/>
          <w:sz w:val="30"/>
          <w:szCs w:val="30"/>
          <w:cs/>
        </w:rPr>
        <w:t>คืน</w:t>
      </w:r>
      <w:r w:rsidR="00507EE4">
        <w:rPr>
          <w:rFonts w:ascii="Angsana New" w:hAnsi="Angsana New"/>
          <w:sz w:val="30"/>
          <w:szCs w:val="30"/>
          <w:cs/>
        </w:rPr>
        <w:t>ในเดือน</w:t>
      </w:r>
      <w:r w:rsidRPr="002B1BE4">
        <w:rPr>
          <w:rFonts w:ascii="Angsana New" w:hAnsi="Angsana New" w:hint="cs"/>
          <w:sz w:val="30"/>
          <w:szCs w:val="30"/>
          <w:cs/>
        </w:rPr>
        <w:t>มีนาคม</w:t>
      </w:r>
      <w:r w:rsidRPr="002B1BE4">
        <w:rPr>
          <w:rFonts w:ascii="Angsana New" w:hAnsi="Angsana New"/>
          <w:sz w:val="30"/>
          <w:szCs w:val="30"/>
          <w:cs/>
        </w:rPr>
        <w:t xml:space="preserve"> </w:t>
      </w:r>
      <w:r w:rsidRPr="002B1BE4">
        <w:rPr>
          <w:rFonts w:ascii="Angsana New" w:hAnsi="Angsana New"/>
          <w:sz w:val="30"/>
          <w:szCs w:val="30"/>
        </w:rPr>
        <w:t>25</w:t>
      </w:r>
      <w:r w:rsidRPr="002B1BE4">
        <w:rPr>
          <w:rFonts w:ascii="Angsana New" w:hAnsi="Angsana New"/>
          <w:sz w:val="30"/>
          <w:szCs w:val="30"/>
          <w:cs/>
        </w:rPr>
        <w:t>6</w:t>
      </w:r>
      <w:r w:rsidRPr="002B1BE4">
        <w:rPr>
          <w:rFonts w:ascii="Angsana New" w:hAnsi="Angsana New"/>
          <w:sz w:val="30"/>
          <w:szCs w:val="30"/>
        </w:rPr>
        <w:t>4</w:t>
      </w:r>
      <w:r w:rsidR="00AC714C" w:rsidRPr="002B1BE4">
        <w:rPr>
          <w:rFonts w:ascii="Angsana New" w:hAnsi="Angsana New" w:hint="cs"/>
          <w:sz w:val="30"/>
          <w:szCs w:val="30"/>
          <w:cs/>
        </w:rPr>
        <w:t xml:space="preserve"> </w:t>
      </w:r>
      <w:r w:rsidR="005D0838">
        <w:rPr>
          <w:rFonts w:ascii="Angsana New" w:hAnsi="Angsana New" w:hint="cs"/>
          <w:sz w:val="30"/>
          <w:szCs w:val="30"/>
          <w:cs/>
        </w:rPr>
        <w:t>และ</w:t>
      </w:r>
      <w:r w:rsidRPr="002B1BE4">
        <w:rPr>
          <w:rFonts w:ascii="Angsana New" w:hAnsi="Angsana New"/>
          <w:sz w:val="30"/>
          <w:szCs w:val="30"/>
          <w:cs/>
        </w:rPr>
        <w:t>ในวันเดียวกันบริษัทได้</w:t>
      </w:r>
      <w:r w:rsidRPr="002B1BE4">
        <w:rPr>
          <w:rFonts w:ascii="Angsana New" w:hAnsi="Angsana New" w:hint="cs"/>
          <w:sz w:val="30"/>
          <w:szCs w:val="30"/>
          <w:cs/>
        </w:rPr>
        <w:t>ทำ</w:t>
      </w:r>
      <w:r w:rsidRPr="002B1BE4">
        <w:rPr>
          <w:rFonts w:ascii="Angsana New" w:hAnsi="Angsana New"/>
          <w:sz w:val="30"/>
          <w:szCs w:val="30"/>
          <w:cs/>
        </w:rPr>
        <w:t>สัญญาแลกเปลี่ยน</w:t>
      </w:r>
      <w:r w:rsidR="005D0838">
        <w:rPr>
          <w:rFonts w:ascii="Angsana New" w:hAnsi="Angsana New" w:hint="cs"/>
          <w:sz w:val="30"/>
          <w:szCs w:val="30"/>
          <w:cs/>
        </w:rPr>
        <w:t>เงินตราต่างประเทศเพื่อเปลี่ยน</w:t>
      </w:r>
      <w:r w:rsidRPr="002B1BE4">
        <w:rPr>
          <w:rFonts w:ascii="Angsana New" w:hAnsi="Angsana New"/>
          <w:sz w:val="30"/>
          <w:szCs w:val="30"/>
          <w:cs/>
        </w:rPr>
        <w:t>เงิน</w:t>
      </w:r>
      <w:r w:rsidRPr="002B1BE4">
        <w:rPr>
          <w:rFonts w:ascii="Angsana New" w:hAnsi="Angsana New" w:hint="cs"/>
          <w:sz w:val="30"/>
          <w:szCs w:val="30"/>
          <w:cs/>
        </w:rPr>
        <w:t>ต้นของ</w:t>
      </w:r>
      <w:r w:rsidRPr="002B1BE4">
        <w:rPr>
          <w:rFonts w:ascii="Angsana New" w:hAnsi="Angsana New"/>
          <w:sz w:val="30"/>
          <w:szCs w:val="30"/>
          <w:cs/>
        </w:rPr>
        <w:t>เงินกู้ยืมระยะ</w:t>
      </w:r>
      <w:r w:rsidR="009B475B" w:rsidRPr="002B1BE4">
        <w:rPr>
          <w:rFonts w:ascii="Angsana New" w:hAnsi="Angsana New" w:hint="cs"/>
          <w:sz w:val="30"/>
          <w:szCs w:val="30"/>
          <w:cs/>
        </w:rPr>
        <w:t>ยาว</w:t>
      </w:r>
      <w:r w:rsidRPr="002B1BE4">
        <w:rPr>
          <w:rFonts w:ascii="Angsana New" w:hAnsi="Angsana New"/>
          <w:sz w:val="30"/>
          <w:szCs w:val="30"/>
          <w:cs/>
        </w:rPr>
        <w:t xml:space="preserve"> เป็น</w:t>
      </w:r>
      <w:r w:rsidR="005D0838">
        <w:rPr>
          <w:rFonts w:ascii="Angsana New" w:hAnsi="Angsana New" w:hint="cs"/>
          <w:sz w:val="30"/>
          <w:szCs w:val="30"/>
          <w:cs/>
        </w:rPr>
        <w:t>สกุลเงินบาท</w:t>
      </w:r>
      <w:r w:rsidRPr="002B1BE4">
        <w:rPr>
          <w:rFonts w:ascii="Angsana New" w:hAnsi="Angsana New" w:hint="cs"/>
          <w:sz w:val="30"/>
          <w:szCs w:val="30"/>
          <w:cs/>
        </w:rPr>
        <w:t>จำนวน</w:t>
      </w:r>
      <w:r w:rsidRPr="002B1BE4">
        <w:rPr>
          <w:rFonts w:ascii="Angsana New" w:hAnsi="Angsana New"/>
          <w:sz w:val="30"/>
          <w:szCs w:val="30"/>
          <w:cs/>
        </w:rPr>
        <w:t xml:space="preserve"> 5</w:t>
      </w:r>
      <w:r w:rsidR="00D73F08" w:rsidRPr="002B1BE4">
        <w:rPr>
          <w:rFonts w:ascii="Angsana New" w:hAnsi="Angsana New"/>
          <w:sz w:val="30"/>
          <w:szCs w:val="30"/>
        </w:rPr>
        <w:t>22.60</w:t>
      </w:r>
      <w:r w:rsidRPr="002B1BE4">
        <w:rPr>
          <w:rFonts w:ascii="Angsana New" w:hAnsi="Angsana New"/>
          <w:sz w:val="30"/>
          <w:szCs w:val="30"/>
          <w:cs/>
        </w:rPr>
        <w:t xml:space="preserve"> ล้านบาท และ</w:t>
      </w:r>
      <w:r w:rsidR="005D0838">
        <w:rPr>
          <w:rFonts w:ascii="Angsana New" w:hAnsi="Angsana New" w:hint="cs"/>
          <w:sz w:val="30"/>
          <w:szCs w:val="30"/>
          <w:cs/>
        </w:rPr>
        <w:t>ทำ</w:t>
      </w:r>
      <w:r w:rsidR="00563310" w:rsidRPr="002B1BE4">
        <w:rPr>
          <w:rFonts w:ascii="Angsana New" w:hAnsi="Angsana New" w:hint="cs"/>
          <w:sz w:val="30"/>
          <w:szCs w:val="30"/>
          <w:cs/>
        </w:rPr>
        <w:t>สัญญา</w:t>
      </w:r>
      <w:r w:rsidRPr="002B1BE4">
        <w:rPr>
          <w:rFonts w:ascii="Angsana New" w:hAnsi="Angsana New" w:hint="cs"/>
          <w:sz w:val="30"/>
          <w:szCs w:val="30"/>
          <w:cs/>
        </w:rPr>
        <w:t>แลกเปลี่ยน</w:t>
      </w:r>
      <w:r w:rsidRPr="002B1BE4">
        <w:rPr>
          <w:rFonts w:ascii="Angsana New" w:hAnsi="Angsana New"/>
          <w:sz w:val="30"/>
          <w:szCs w:val="30"/>
          <w:cs/>
        </w:rPr>
        <w:t>อัตราดอกเบี้ย</w:t>
      </w:r>
      <w:r w:rsidRPr="002B1BE4">
        <w:rPr>
          <w:rFonts w:ascii="Angsana New" w:hAnsi="Angsana New" w:hint="cs"/>
          <w:sz w:val="30"/>
          <w:szCs w:val="30"/>
          <w:cs/>
        </w:rPr>
        <w:t>เป็น</w:t>
      </w:r>
      <w:r w:rsidR="005D0838">
        <w:rPr>
          <w:rFonts w:ascii="Angsana New" w:hAnsi="Angsana New" w:hint="cs"/>
          <w:sz w:val="30"/>
          <w:szCs w:val="30"/>
          <w:cs/>
        </w:rPr>
        <w:t>อัตราดอกเบี้ยคงที่</w:t>
      </w:r>
      <w:r w:rsidR="00D73F08" w:rsidRPr="002B1BE4">
        <w:rPr>
          <w:rFonts w:ascii="Angsana New" w:hAnsi="Angsana New"/>
          <w:sz w:val="30"/>
          <w:szCs w:val="30"/>
          <w:cs/>
        </w:rPr>
        <w:t xml:space="preserve">ร้อยละ </w:t>
      </w:r>
      <w:r w:rsidR="00D73F08" w:rsidRPr="002B1BE4">
        <w:rPr>
          <w:rFonts w:ascii="Angsana New" w:hAnsi="Angsana New"/>
          <w:sz w:val="30"/>
          <w:szCs w:val="30"/>
        </w:rPr>
        <w:t>1.83</w:t>
      </w:r>
      <w:r w:rsidRPr="002B1BE4">
        <w:rPr>
          <w:rFonts w:ascii="Angsana New" w:hAnsi="Angsana New"/>
          <w:sz w:val="30"/>
          <w:szCs w:val="30"/>
          <w:cs/>
        </w:rPr>
        <w:t xml:space="preserve"> ต่อปี </w:t>
      </w:r>
    </w:p>
    <w:p w14:paraId="040DC3C2" w14:textId="77777777" w:rsidR="00563310" w:rsidRPr="002A36CF" w:rsidRDefault="00563310" w:rsidP="00563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5AED86BC" w14:textId="4BC16FFF" w:rsidR="008226DE" w:rsidRPr="002B1BE4" w:rsidRDefault="008226DE" w:rsidP="008226D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ภายใต้เงื่อนไขของสัญญา</w:t>
      </w:r>
      <w:r w:rsidR="00563310" w:rsidRPr="002B1BE4">
        <w:rPr>
          <w:rFonts w:ascii="Angsana New" w:hAnsi="Angsana New" w:hint="cs"/>
          <w:sz w:val="30"/>
          <w:szCs w:val="30"/>
          <w:cs/>
        </w:rPr>
        <w:t>เงินกู้ยืมระยะยาว</w:t>
      </w:r>
      <w:r w:rsidR="00563310" w:rsidRPr="002B1BE4">
        <w:rPr>
          <w:rFonts w:ascii="Angsana New" w:hAnsi="Angsana New"/>
          <w:sz w:val="30"/>
          <w:szCs w:val="30"/>
          <w:cs/>
        </w:rPr>
        <w:t>ดังกล่าว</w:t>
      </w:r>
      <w:r w:rsidRPr="002B1BE4">
        <w:rPr>
          <w:rFonts w:ascii="Angsana New" w:hAnsi="Angsana New"/>
          <w:sz w:val="30"/>
          <w:szCs w:val="30"/>
          <w:cs/>
        </w:rPr>
        <w:t xml:space="preserve"> บริษัทต้องปฏิบัติตาม</w:t>
      </w:r>
      <w:r w:rsidR="00043D66" w:rsidRPr="002B1BE4">
        <w:rPr>
          <w:rFonts w:ascii="Angsana New" w:hAnsi="Angsana New" w:hint="cs"/>
          <w:sz w:val="30"/>
          <w:szCs w:val="30"/>
          <w:cs/>
        </w:rPr>
        <w:t>เงื่อนไข</w:t>
      </w:r>
      <w:r w:rsidR="00563310" w:rsidRPr="002B1BE4">
        <w:rPr>
          <w:rFonts w:ascii="Angsana New" w:hAnsi="Angsana New" w:hint="cs"/>
          <w:sz w:val="30"/>
          <w:szCs w:val="30"/>
          <w:cs/>
        </w:rPr>
        <w:t>บางประการตามที่ระบุ</w:t>
      </w:r>
      <w:r w:rsidR="00A87B17">
        <w:rPr>
          <w:rFonts w:ascii="Angsana New" w:hAnsi="Angsana New" w:hint="cs"/>
          <w:sz w:val="30"/>
          <w:szCs w:val="30"/>
          <w:cs/>
        </w:rPr>
        <w:t>ไว้</w:t>
      </w:r>
      <w:r w:rsidR="00563310" w:rsidRPr="002B1BE4">
        <w:rPr>
          <w:rFonts w:ascii="Angsana New" w:hAnsi="Angsana New" w:hint="cs"/>
          <w:sz w:val="30"/>
          <w:szCs w:val="30"/>
          <w:cs/>
        </w:rPr>
        <w:t xml:space="preserve">ในสัญญา </w:t>
      </w:r>
      <w:r w:rsidRPr="002B1BE4">
        <w:rPr>
          <w:rFonts w:ascii="Angsana New" w:hAnsi="Angsana New"/>
          <w:sz w:val="30"/>
          <w:szCs w:val="30"/>
          <w:cs/>
        </w:rPr>
        <w:t>เช่น การผิดนัดชำระหนี้ การให้ข้อมูลทางการเงินแก่ผู้ให้กู้ และอื่นๆ เป็นต้น</w:t>
      </w:r>
    </w:p>
    <w:p w14:paraId="6556B914" w14:textId="77777777" w:rsidR="008226DE" w:rsidRPr="002A36CF" w:rsidRDefault="008226DE" w:rsidP="00634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  <w:cs/>
        </w:rPr>
      </w:pPr>
    </w:p>
    <w:p w14:paraId="4B072BDA" w14:textId="73F433F3" w:rsidR="00430A0E" w:rsidRPr="002B1BE4" w:rsidRDefault="007903D3" w:rsidP="00664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2B1BE4">
        <w:rPr>
          <w:rFonts w:ascii="Angsana New" w:hAnsi="Angsana New"/>
          <w:spacing w:val="-2"/>
          <w:sz w:val="30"/>
          <w:szCs w:val="30"/>
          <w:cs/>
        </w:rPr>
        <w:t>ณ วันที่ 3</w:t>
      </w:r>
      <w:r w:rsidR="00CC4F60">
        <w:rPr>
          <w:rFonts w:ascii="Angsana New" w:hAnsi="Angsana New"/>
          <w:spacing w:val="-2"/>
          <w:sz w:val="30"/>
          <w:szCs w:val="30"/>
        </w:rPr>
        <w:t>1</w:t>
      </w:r>
      <w:r w:rsidR="00E66DF1" w:rsidRPr="002B1BE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C4F60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="00CF7C61" w:rsidRPr="002B1BE4">
        <w:rPr>
          <w:rFonts w:ascii="Angsana New" w:hAnsi="Angsana New" w:hint="cs"/>
          <w:spacing w:val="-2"/>
          <w:sz w:val="30"/>
          <w:szCs w:val="30"/>
          <w:cs/>
        </w:rPr>
        <w:t xml:space="preserve"> 25</w:t>
      </w:r>
      <w:r w:rsidR="005A5A90" w:rsidRPr="002B1BE4">
        <w:rPr>
          <w:rFonts w:ascii="Angsana New" w:hAnsi="Angsana New" w:hint="cs"/>
          <w:spacing w:val="-2"/>
          <w:sz w:val="30"/>
          <w:szCs w:val="30"/>
          <w:cs/>
        </w:rPr>
        <w:t xml:space="preserve">60 </w:t>
      </w:r>
      <w:r w:rsidRPr="002B1BE4">
        <w:rPr>
          <w:rFonts w:ascii="Angsana New" w:hAnsi="Angsana New"/>
          <w:spacing w:val="-2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="00BC2164">
        <w:rPr>
          <w:rFonts w:ascii="Angsana New" w:hAnsi="Angsana New"/>
          <w:spacing w:val="-2"/>
          <w:sz w:val="30"/>
          <w:szCs w:val="30"/>
        </w:rPr>
        <w:t xml:space="preserve"> 78</w:t>
      </w:r>
      <w:r w:rsidR="00D73F08" w:rsidRPr="002B1BE4">
        <w:rPr>
          <w:rFonts w:ascii="Angsana New" w:hAnsi="Angsana New"/>
          <w:spacing w:val="-2"/>
          <w:sz w:val="30"/>
          <w:szCs w:val="30"/>
        </w:rPr>
        <w:t xml:space="preserve"> </w:t>
      </w:r>
      <w:r w:rsidRPr="002B1BE4">
        <w:rPr>
          <w:rFonts w:ascii="Angsana New" w:hAnsi="Angsana New"/>
          <w:spacing w:val="-2"/>
          <w:sz w:val="30"/>
          <w:szCs w:val="30"/>
          <w:cs/>
        </w:rPr>
        <w:t>ล้</w:t>
      </w:r>
      <w:r w:rsidR="001C70EB" w:rsidRPr="002B1BE4">
        <w:rPr>
          <w:rFonts w:ascii="Angsana New" w:hAnsi="Angsana New"/>
          <w:spacing w:val="-2"/>
          <w:sz w:val="30"/>
          <w:szCs w:val="30"/>
          <w:cs/>
        </w:rPr>
        <w:t>านเหรียญสหรัฐ</w:t>
      </w:r>
      <w:r w:rsidR="0080537F" w:rsidRPr="002B1BE4">
        <w:rPr>
          <w:rFonts w:ascii="Angsana New" w:hAnsi="Angsana New" w:hint="cs"/>
          <w:spacing w:val="-2"/>
          <w:sz w:val="30"/>
          <w:szCs w:val="30"/>
          <w:cs/>
        </w:rPr>
        <w:t>อเมริกา</w:t>
      </w:r>
      <w:r w:rsidR="001C70EB" w:rsidRPr="002B1BE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64947" w:rsidRPr="002B1BE4">
        <w:rPr>
          <w:rFonts w:ascii="Angsana New" w:hAnsi="Angsana New"/>
          <w:spacing w:val="-2"/>
          <w:sz w:val="30"/>
          <w:szCs w:val="30"/>
        </w:rPr>
        <w:br/>
      </w:r>
      <w:r w:rsidR="001C70EB" w:rsidRPr="002B1BE4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="00CC4F60">
        <w:rPr>
          <w:rFonts w:ascii="Angsana New" w:hAnsi="Angsana New"/>
          <w:spacing w:val="-2"/>
          <w:sz w:val="30"/>
          <w:szCs w:val="30"/>
        </w:rPr>
        <w:t>5,465</w:t>
      </w:r>
      <w:r w:rsidR="00D73F08" w:rsidRPr="002B1BE4">
        <w:rPr>
          <w:rFonts w:ascii="Angsana New" w:hAnsi="Angsana New"/>
          <w:spacing w:val="-2"/>
          <w:sz w:val="30"/>
          <w:szCs w:val="30"/>
        </w:rPr>
        <w:t xml:space="preserve"> </w:t>
      </w:r>
      <w:r w:rsidR="001C70EB" w:rsidRPr="002B1BE4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2B1BE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B1BE4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BC7A95" w:rsidRPr="002B1BE4">
        <w:rPr>
          <w:rFonts w:ascii="Angsana New" w:hAnsi="Angsana New"/>
          <w:i/>
          <w:iCs/>
          <w:spacing w:val="-2"/>
          <w:sz w:val="30"/>
          <w:szCs w:val="30"/>
        </w:rPr>
        <w:t>31</w:t>
      </w:r>
      <w:r w:rsidR="00BC7A95" w:rsidRPr="002B1BE4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มีนาคม 25</w:t>
      </w:r>
      <w:r w:rsidR="00BC7A95" w:rsidRPr="002B1BE4">
        <w:rPr>
          <w:rFonts w:ascii="Angsana New" w:hAnsi="Angsana New"/>
          <w:i/>
          <w:iCs/>
          <w:spacing w:val="-2"/>
          <w:sz w:val="30"/>
          <w:szCs w:val="30"/>
        </w:rPr>
        <w:t>60</w:t>
      </w:r>
      <w:r w:rsidRPr="002B1BE4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5A5A90" w:rsidRPr="002B1BE4">
        <w:rPr>
          <w:rFonts w:ascii="Angsana New" w:hAnsi="Angsana New" w:hint="cs"/>
          <w:i/>
          <w:iCs/>
          <w:spacing w:val="-2"/>
          <w:sz w:val="30"/>
          <w:szCs w:val="30"/>
          <w:cs/>
        </w:rPr>
        <w:t>63</w:t>
      </w:r>
      <w:r w:rsidR="00FF075F" w:rsidRPr="002B1BE4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Pr="002B1BE4">
        <w:rPr>
          <w:rFonts w:ascii="Angsana New" w:hAnsi="Angsana New"/>
          <w:i/>
          <w:iCs/>
          <w:spacing w:val="-2"/>
          <w:sz w:val="30"/>
          <w:szCs w:val="30"/>
          <w:cs/>
        </w:rPr>
        <w:t>ล้าน</w:t>
      </w:r>
      <w:r w:rsidR="006908BF" w:rsidRPr="002B1BE4">
        <w:rPr>
          <w:rFonts w:ascii="Angsana New" w:hAnsi="Angsana New" w:hint="cs"/>
          <w:i/>
          <w:iCs/>
          <w:spacing w:val="-2"/>
          <w:sz w:val="30"/>
          <w:szCs w:val="30"/>
          <w:cs/>
        </w:rPr>
        <w:t>เหรียญสหรัฐ</w:t>
      </w:r>
      <w:r w:rsidR="0080537F" w:rsidRPr="002B1BE4">
        <w:rPr>
          <w:rFonts w:ascii="Angsana New" w:hAnsi="Angsana New" w:hint="cs"/>
          <w:i/>
          <w:iCs/>
          <w:spacing w:val="-2"/>
          <w:sz w:val="30"/>
          <w:szCs w:val="30"/>
          <w:cs/>
        </w:rPr>
        <w:t>อเมริกา</w:t>
      </w:r>
      <w:r w:rsidR="00C75544" w:rsidRPr="002B1BE4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6908BF" w:rsidRPr="002B1BE4">
        <w:rPr>
          <w:rFonts w:ascii="Angsana New" w:hAnsi="Angsana New"/>
          <w:i/>
          <w:iCs/>
          <w:spacing w:val="-2"/>
          <w:sz w:val="30"/>
          <w:szCs w:val="30"/>
          <w:cs/>
        </w:rPr>
        <w:t>และ</w:t>
      </w:r>
      <w:r w:rsidR="00FF075F" w:rsidRPr="002B1BE4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BC7A95" w:rsidRPr="002B1BE4">
        <w:rPr>
          <w:rFonts w:ascii="Angsana New" w:hAnsi="Angsana New"/>
          <w:i/>
          <w:iCs/>
          <w:spacing w:val="-2"/>
          <w:sz w:val="30"/>
          <w:szCs w:val="30"/>
        </w:rPr>
        <w:t>5</w:t>
      </w:r>
      <w:r w:rsidR="00FF075F" w:rsidRPr="002B1BE4">
        <w:rPr>
          <w:rFonts w:ascii="Angsana New" w:hAnsi="Angsana New"/>
          <w:i/>
          <w:iCs/>
          <w:spacing w:val="-2"/>
          <w:sz w:val="30"/>
          <w:szCs w:val="30"/>
        </w:rPr>
        <w:t>,</w:t>
      </w:r>
      <w:r w:rsidR="00BC7A95" w:rsidRPr="002B1BE4">
        <w:rPr>
          <w:rFonts w:ascii="Angsana New" w:hAnsi="Angsana New"/>
          <w:i/>
          <w:iCs/>
          <w:spacing w:val="-2"/>
          <w:sz w:val="30"/>
          <w:szCs w:val="30"/>
        </w:rPr>
        <w:t>3</w:t>
      </w:r>
      <w:r w:rsidR="00F2350E" w:rsidRPr="002B1BE4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="0084301B" w:rsidRPr="002B1BE4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="005A5A90" w:rsidRPr="002B1BE4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C75544" w:rsidRPr="002B1BE4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Pr="002B1BE4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</w:p>
    <w:p w14:paraId="6D2A2023" w14:textId="77777777" w:rsidR="003173E5" w:rsidRPr="002A36CF" w:rsidRDefault="003173E5" w:rsidP="00317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  <w:r w:rsidRPr="002B1BE4">
        <w:rPr>
          <w:rFonts w:ascii="Angsana New" w:hAnsi="Angsana New"/>
          <w:sz w:val="30"/>
          <w:szCs w:val="30"/>
        </w:rPr>
        <w:tab/>
      </w:r>
    </w:p>
    <w:p w14:paraId="23119C9E" w14:textId="77777777" w:rsidR="005934E5" w:rsidRPr="002B1BE4" w:rsidRDefault="005934E5" w:rsidP="005934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2B1BE4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หนี้สินตามสัญญาเช่าการเงิน</w:t>
      </w:r>
    </w:p>
    <w:p w14:paraId="75B21AA8" w14:textId="77777777" w:rsidR="005934E5" w:rsidRPr="002A36CF" w:rsidRDefault="005934E5" w:rsidP="005934E5">
      <w:pPr>
        <w:rPr>
          <w:sz w:val="20"/>
          <w:szCs w:val="20"/>
        </w:rPr>
      </w:pPr>
    </w:p>
    <w:p w14:paraId="4CB5A740" w14:textId="746295FC" w:rsidR="005934E5" w:rsidRPr="002B1BE4" w:rsidRDefault="005934E5" w:rsidP="00593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 w:hint="cs"/>
          <w:sz w:val="30"/>
          <w:szCs w:val="30"/>
          <w:cs/>
        </w:rPr>
        <w:t>หนี้สินตามสัญญาเช่าการเงิน</w:t>
      </w:r>
      <w:r w:rsidRPr="002B1BE4">
        <w:rPr>
          <w:rFonts w:ascii="Angsana New" w:hAnsi="Angsana New"/>
          <w:sz w:val="30"/>
          <w:szCs w:val="30"/>
        </w:rPr>
        <w:t xml:space="preserve"> </w:t>
      </w:r>
      <w:r w:rsidRPr="002B1BE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2B1BE4">
        <w:rPr>
          <w:rFonts w:ascii="Angsana New" w:hAnsi="Angsana New"/>
          <w:sz w:val="30"/>
          <w:szCs w:val="30"/>
        </w:rPr>
        <w:t>3</w:t>
      </w:r>
      <w:r w:rsidR="00D6464D">
        <w:rPr>
          <w:rFonts w:ascii="Angsana New" w:hAnsi="Angsana New" w:hint="cs"/>
          <w:sz w:val="30"/>
          <w:szCs w:val="30"/>
          <w:cs/>
        </w:rPr>
        <w:t>1</w:t>
      </w:r>
      <w:r w:rsidRPr="002B1BE4">
        <w:rPr>
          <w:rFonts w:ascii="Angsana New" w:hAnsi="Angsana New"/>
          <w:sz w:val="30"/>
          <w:szCs w:val="30"/>
        </w:rPr>
        <w:t xml:space="preserve"> </w:t>
      </w:r>
      <w:r w:rsidR="00D6464D">
        <w:rPr>
          <w:rFonts w:ascii="Angsana New" w:hAnsi="Angsana New" w:hint="cs"/>
          <w:sz w:val="30"/>
          <w:szCs w:val="30"/>
          <w:cs/>
        </w:rPr>
        <w:t>ธันวาคม</w:t>
      </w:r>
      <w:r w:rsidR="00327D84" w:rsidRPr="002B1BE4">
        <w:rPr>
          <w:rFonts w:ascii="Angsana New" w:hAnsi="Angsana New" w:hint="cs"/>
          <w:sz w:val="30"/>
          <w:szCs w:val="30"/>
          <w:cs/>
        </w:rPr>
        <w:t xml:space="preserve"> </w:t>
      </w:r>
      <w:r w:rsidR="00761DD8" w:rsidRPr="002B1BE4">
        <w:rPr>
          <w:rFonts w:ascii="Angsana New" w:hAnsi="Angsana New"/>
          <w:spacing w:val="-2"/>
          <w:sz w:val="30"/>
          <w:szCs w:val="30"/>
        </w:rPr>
        <w:t xml:space="preserve">2560 </w:t>
      </w:r>
      <w:r w:rsidR="00761DD8" w:rsidRPr="002B1BE4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761DD8" w:rsidRPr="002B1BE4">
        <w:rPr>
          <w:rFonts w:ascii="Angsana New" w:hAnsi="Angsana New"/>
          <w:spacing w:val="-2"/>
          <w:sz w:val="30"/>
          <w:szCs w:val="30"/>
        </w:rPr>
        <w:t>31</w:t>
      </w:r>
      <w:r w:rsidR="00761DD8" w:rsidRPr="002B1BE4">
        <w:rPr>
          <w:rFonts w:ascii="Angsana New" w:hAnsi="Angsana New" w:hint="cs"/>
          <w:spacing w:val="-2"/>
          <w:sz w:val="30"/>
          <w:szCs w:val="30"/>
          <w:cs/>
        </w:rPr>
        <w:t xml:space="preserve"> มีนาคม </w:t>
      </w:r>
      <w:r w:rsidR="00761DD8" w:rsidRPr="002B1BE4">
        <w:rPr>
          <w:rFonts w:ascii="Angsana New" w:hAnsi="Angsana New"/>
          <w:spacing w:val="-2"/>
          <w:sz w:val="30"/>
          <w:szCs w:val="30"/>
        </w:rPr>
        <w:t>2560</w:t>
      </w:r>
      <w:r w:rsidRPr="002B1BE4">
        <w:rPr>
          <w:rFonts w:ascii="Angsana New" w:hAnsi="Angsana New"/>
          <w:sz w:val="30"/>
          <w:szCs w:val="30"/>
        </w:rPr>
        <w:t xml:space="preserve"> </w:t>
      </w:r>
      <w:r w:rsidRPr="002B1BE4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14:paraId="18C2B5F9" w14:textId="77777777" w:rsidR="003C62B8" w:rsidRPr="002A36CF" w:rsidRDefault="003C62B8" w:rsidP="0076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706"/>
        <w:jc w:val="thaiDistribute"/>
        <w:rPr>
          <w:rFonts w:ascii="Angsana New" w:hAnsi="Angsana New"/>
          <w:sz w:val="20"/>
          <w:szCs w:val="20"/>
        </w:rPr>
      </w:pPr>
    </w:p>
    <w:tbl>
      <w:tblPr>
        <w:tblW w:w="95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56"/>
        <w:gridCol w:w="990"/>
        <w:gridCol w:w="237"/>
        <w:gridCol w:w="755"/>
        <w:gridCol w:w="270"/>
        <w:gridCol w:w="1050"/>
        <w:gridCol w:w="29"/>
        <w:gridCol w:w="241"/>
        <w:gridCol w:w="29"/>
        <w:gridCol w:w="1098"/>
        <w:gridCol w:w="29"/>
        <w:gridCol w:w="241"/>
        <w:gridCol w:w="29"/>
        <w:gridCol w:w="836"/>
        <w:gridCol w:w="269"/>
        <w:gridCol w:w="8"/>
        <w:gridCol w:w="1071"/>
        <w:gridCol w:w="10"/>
      </w:tblGrid>
      <w:tr w:rsidR="005934E5" w:rsidRPr="00996FF1" w14:paraId="06069167" w14:textId="77777777" w:rsidTr="002E53D5">
        <w:trPr>
          <w:gridAfter w:val="1"/>
          <w:wAfter w:w="10" w:type="dxa"/>
        </w:trPr>
        <w:tc>
          <w:tcPr>
            <w:tcW w:w="2356" w:type="dxa"/>
          </w:tcPr>
          <w:p w14:paraId="6FDE24C7" w14:textId="77777777" w:rsidR="005934E5" w:rsidRPr="00F92902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82" w:type="dxa"/>
            <w:gridSpan w:val="16"/>
          </w:tcPr>
          <w:p w14:paraId="3835E107" w14:textId="5C06333C" w:rsidR="005934E5" w:rsidRPr="003515CA" w:rsidRDefault="00F24574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</w:t>
            </w:r>
            <w:r w:rsidR="005934E5" w:rsidRPr="003515C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ตามวิธีส่วนได้เสีย </w:t>
            </w:r>
            <w:r w:rsidR="005934E5" w:rsidRPr="003515CA">
              <w:rPr>
                <w:rFonts w:ascii="Angsana New" w:hAnsi="Angsana New"/>
                <w:b/>
                <w:bCs/>
                <w:sz w:val="26"/>
                <w:szCs w:val="26"/>
              </w:rPr>
              <w:t>/</w:t>
            </w:r>
            <w:r w:rsidR="005934E5" w:rsidRPr="003515C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5934E5" w:rsidRPr="003515CA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934E5" w:rsidRPr="00996FF1" w14:paraId="603A752F" w14:textId="77777777" w:rsidTr="002E53D5">
        <w:trPr>
          <w:gridAfter w:val="1"/>
          <w:wAfter w:w="10" w:type="dxa"/>
        </w:trPr>
        <w:tc>
          <w:tcPr>
            <w:tcW w:w="2356" w:type="dxa"/>
          </w:tcPr>
          <w:p w14:paraId="4504D750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5C4E90F" w14:textId="4F47BABA" w:rsidR="005934E5" w:rsidRPr="006052C1" w:rsidRDefault="003C62B8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3</w:t>
            </w:r>
            <w:r w:rsidR="00D6464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1</w:t>
            </w:r>
            <w:r w:rsidR="00327D8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="00D6464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="005934E5">
              <w:rPr>
                <w:rFonts w:ascii="Angsana New" w:hAnsi="Angsana New"/>
                <w:sz w:val="26"/>
                <w:szCs w:val="26"/>
                <w:lang w:val="en-GB"/>
              </w:rPr>
              <w:t>2560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E2DCBDA" w14:textId="77777777" w:rsidR="005934E5" w:rsidRPr="006052C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581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DF23725" w14:textId="1C584487" w:rsidR="005934E5" w:rsidRPr="006052C1" w:rsidRDefault="003C62B8" w:rsidP="0059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31 มีนาคม </w:t>
            </w:r>
            <w:r w:rsidR="00761DD8">
              <w:rPr>
                <w:rFonts w:ascii="Angsana New" w:hAnsi="Angsana New"/>
                <w:sz w:val="26"/>
                <w:szCs w:val="26"/>
                <w:lang w:val="en-GB"/>
              </w:rPr>
              <w:t>2560</w:t>
            </w:r>
          </w:p>
        </w:tc>
      </w:tr>
      <w:tr w:rsidR="005934E5" w:rsidRPr="00996FF1" w14:paraId="1049C971" w14:textId="77777777" w:rsidTr="002E53D5">
        <w:trPr>
          <w:gridAfter w:val="1"/>
          <w:wAfter w:w="10" w:type="dxa"/>
        </w:trPr>
        <w:tc>
          <w:tcPr>
            <w:tcW w:w="2356" w:type="dxa"/>
            <w:shd w:val="clear" w:color="auto" w:fill="auto"/>
          </w:tcPr>
          <w:p w14:paraId="3DAE77BF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34B4E6" w14:textId="77777777" w:rsidR="005934E5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มูลค่าอนาคตของจำนวน</w:t>
            </w:r>
          </w:p>
          <w:p w14:paraId="260CC595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เงินขั้นต่ำที่</w:t>
            </w:r>
            <w:r w:rsidRPr="00996FF1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304996E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727EE28E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C65A60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C85C0DC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  <w:p w14:paraId="7244834C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96DF079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19AF2129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มูลค่าอนาคตของจำนวนเงินขั้นต่ำที่</w:t>
            </w:r>
            <w:r w:rsidRPr="00996FF1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E97D525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5" w:type="dxa"/>
            <w:gridSpan w:val="2"/>
            <w:shd w:val="clear" w:color="auto" w:fill="auto"/>
            <w:vAlign w:val="bottom"/>
          </w:tcPr>
          <w:p w14:paraId="51D8CF92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59FF9DF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65418DB7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  <w:p w14:paraId="1EE69E0B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5934E5" w:rsidRPr="00996FF1" w14:paraId="78952C14" w14:textId="77777777" w:rsidTr="002E53D5">
        <w:trPr>
          <w:gridAfter w:val="1"/>
          <w:wAfter w:w="10" w:type="dxa"/>
        </w:trPr>
        <w:tc>
          <w:tcPr>
            <w:tcW w:w="2356" w:type="dxa"/>
          </w:tcPr>
          <w:p w14:paraId="79C1A56D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82" w:type="dxa"/>
            <w:gridSpan w:val="16"/>
          </w:tcPr>
          <w:p w14:paraId="14F43B57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</w:t>
            </w:r>
            <w:r w:rsidRPr="00996FF1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3C62B8" w:rsidRPr="00996FF1" w14:paraId="57ED0AD5" w14:textId="77777777" w:rsidTr="002E53D5">
        <w:tc>
          <w:tcPr>
            <w:tcW w:w="2356" w:type="dxa"/>
          </w:tcPr>
          <w:p w14:paraId="0DC8F34E" w14:textId="77777777" w:rsidR="003C62B8" w:rsidRPr="00996FF1" w:rsidRDefault="003C62B8" w:rsidP="002E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990" w:type="dxa"/>
            <w:shd w:val="clear" w:color="auto" w:fill="auto"/>
          </w:tcPr>
          <w:p w14:paraId="712AAA82" w14:textId="357FEA49" w:rsidR="003C62B8" w:rsidRPr="00742D90" w:rsidRDefault="003626CD" w:rsidP="003C62B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40,622</w:t>
            </w:r>
          </w:p>
        </w:tc>
        <w:tc>
          <w:tcPr>
            <w:tcW w:w="237" w:type="dxa"/>
            <w:shd w:val="clear" w:color="auto" w:fill="auto"/>
          </w:tcPr>
          <w:p w14:paraId="0CDC3FC1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55" w:type="dxa"/>
            <w:shd w:val="clear" w:color="auto" w:fill="auto"/>
          </w:tcPr>
          <w:p w14:paraId="788692C5" w14:textId="074BB5A9" w:rsidR="003C62B8" w:rsidRPr="00D957EC" w:rsidRDefault="003626CD" w:rsidP="003C62B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22,166</w:t>
            </w:r>
          </w:p>
        </w:tc>
        <w:tc>
          <w:tcPr>
            <w:tcW w:w="270" w:type="dxa"/>
            <w:shd w:val="clear" w:color="auto" w:fill="auto"/>
          </w:tcPr>
          <w:p w14:paraId="5DB99097" w14:textId="77777777" w:rsidR="003C62B8" w:rsidRPr="00D957EC" w:rsidRDefault="003C62B8" w:rsidP="003C62B8">
            <w:pPr>
              <w:pStyle w:val="acctfourfigures"/>
              <w:tabs>
                <w:tab w:val="clear" w:pos="765"/>
                <w:tab w:val="decimal" w:pos="709"/>
                <w:tab w:val="decimal" w:pos="951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32ECE8F7" w14:textId="7E84BE47" w:rsidR="003C62B8" w:rsidRPr="00996FF1" w:rsidRDefault="003626CD" w:rsidP="00DF4AA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18,456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5B22C17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5F523875" w14:textId="2267E62C" w:rsidR="003C62B8" w:rsidRPr="00996FF1" w:rsidRDefault="003C62B8" w:rsidP="003C62B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40,622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4CD2FE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36" w:type="dxa"/>
            <w:shd w:val="clear" w:color="auto" w:fill="auto"/>
          </w:tcPr>
          <w:p w14:paraId="4E474918" w14:textId="21B28962" w:rsidR="003C62B8" w:rsidRPr="00996FF1" w:rsidRDefault="003C62B8" w:rsidP="003C62B8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934E5">
              <w:rPr>
                <w:rFonts w:ascii="Angsana New" w:hAnsi="Angsana New"/>
                <w:sz w:val="26"/>
                <w:szCs w:val="26"/>
                <w:lang w:val="en-US" w:bidi="th-TH"/>
              </w:rPr>
              <w:t>22,955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1FCBEA13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1" w:type="dxa"/>
            <w:gridSpan w:val="2"/>
          </w:tcPr>
          <w:p w14:paraId="6CDF91E6" w14:textId="05261DF8" w:rsidR="003C62B8" w:rsidRPr="00996FF1" w:rsidRDefault="003C62B8" w:rsidP="003C62B8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934E5">
              <w:rPr>
                <w:rFonts w:ascii="Angsana New" w:hAnsi="Angsana New"/>
                <w:sz w:val="26"/>
                <w:szCs w:val="26"/>
                <w:lang w:bidi="th-TH"/>
              </w:rPr>
              <w:t>17,667</w:t>
            </w:r>
          </w:p>
        </w:tc>
      </w:tr>
      <w:tr w:rsidR="003C62B8" w:rsidRPr="00996FF1" w14:paraId="2AE1035D" w14:textId="77777777" w:rsidTr="002E53D5">
        <w:tc>
          <w:tcPr>
            <w:tcW w:w="2356" w:type="dxa"/>
          </w:tcPr>
          <w:p w14:paraId="3BC564F8" w14:textId="08C357B5" w:rsidR="003C62B8" w:rsidRPr="00996FF1" w:rsidRDefault="0084301B" w:rsidP="002E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" w:right="-79" w:hanging="5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ครบกำหนดชำระหลังจากหนึ่ง</w:t>
            </w:r>
            <w:r w:rsidR="00DF4AA9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="003C62B8" w:rsidRPr="00996FF1">
              <w:rPr>
                <w:rFonts w:ascii="Angsana New" w:hAnsi="Angsana New" w:hint="cs"/>
                <w:sz w:val="26"/>
                <w:szCs w:val="26"/>
                <w:cs/>
              </w:rPr>
              <w:t>แต่ไม่เกินห้าปี</w:t>
            </w:r>
          </w:p>
        </w:tc>
        <w:tc>
          <w:tcPr>
            <w:tcW w:w="990" w:type="dxa"/>
            <w:shd w:val="clear" w:color="auto" w:fill="auto"/>
          </w:tcPr>
          <w:p w14:paraId="0AD12C1D" w14:textId="77777777" w:rsidR="003626CD" w:rsidRDefault="003626CD" w:rsidP="003C62B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8E8720" w14:textId="4584983D" w:rsidR="00D0788C" w:rsidRPr="00022CAA" w:rsidRDefault="003626CD" w:rsidP="003C62B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162,488</w:t>
            </w:r>
          </w:p>
        </w:tc>
        <w:tc>
          <w:tcPr>
            <w:tcW w:w="237" w:type="dxa"/>
            <w:shd w:val="clear" w:color="auto" w:fill="auto"/>
          </w:tcPr>
          <w:p w14:paraId="09E2999D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</w:tcPr>
          <w:p w14:paraId="76EC57FD" w14:textId="77777777" w:rsidR="003626CD" w:rsidRDefault="003626CD" w:rsidP="003C62B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FDCCA9" w14:textId="4D19EED6" w:rsidR="00D0788C" w:rsidRPr="00022CAA" w:rsidRDefault="003626CD" w:rsidP="003C62B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76,906</w:t>
            </w:r>
          </w:p>
        </w:tc>
        <w:tc>
          <w:tcPr>
            <w:tcW w:w="270" w:type="dxa"/>
            <w:shd w:val="clear" w:color="auto" w:fill="auto"/>
          </w:tcPr>
          <w:p w14:paraId="39A11815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4D6E3A02" w14:textId="77777777" w:rsidR="003626CD" w:rsidRDefault="003626CD" w:rsidP="00DF4AA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DD00B5" w14:textId="63F8735A" w:rsidR="00D0788C" w:rsidRPr="00022CAA" w:rsidRDefault="003626CD" w:rsidP="00DF4AA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85,582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7104D5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38937E8B" w14:textId="77777777" w:rsidR="003C62B8" w:rsidRDefault="003C62B8" w:rsidP="003C62B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1477C8D2" w14:textId="4E71B34A" w:rsidR="003C62B8" w:rsidRPr="00996FF1" w:rsidRDefault="003C62B8" w:rsidP="003C62B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162,488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5FDA0F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36" w:type="dxa"/>
            <w:shd w:val="clear" w:color="auto" w:fill="auto"/>
          </w:tcPr>
          <w:p w14:paraId="144678A2" w14:textId="77777777" w:rsidR="003C62B8" w:rsidRDefault="003C62B8" w:rsidP="003C62B8">
            <w:pPr>
              <w:pStyle w:val="acctfourfigures"/>
              <w:tabs>
                <w:tab w:val="clear" w:pos="765"/>
                <w:tab w:val="decimal" w:pos="548"/>
                <w:tab w:val="decimal" w:pos="63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  <w:p w14:paraId="44C04495" w14:textId="73344DA4" w:rsidR="003C62B8" w:rsidRPr="00996FF1" w:rsidRDefault="003C62B8" w:rsidP="003C62B8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934E5">
              <w:rPr>
                <w:rFonts w:ascii="Angsana New" w:hAnsi="Angsana New"/>
                <w:sz w:val="26"/>
                <w:szCs w:val="26"/>
                <w:lang w:val="en-US" w:bidi="th-TH"/>
              </w:rPr>
              <w:t>80,565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1F13CF77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1" w:type="dxa"/>
            <w:gridSpan w:val="2"/>
          </w:tcPr>
          <w:p w14:paraId="0D6A7EFA" w14:textId="77777777" w:rsidR="003C62B8" w:rsidRDefault="003C62B8" w:rsidP="003C62B8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  <w:p w14:paraId="745CE599" w14:textId="28F6921F" w:rsidR="003C62B8" w:rsidRPr="00996FF1" w:rsidRDefault="003C62B8" w:rsidP="003C62B8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90E7D">
              <w:rPr>
                <w:rFonts w:ascii="Angsana New" w:hAnsi="Angsana New"/>
                <w:sz w:val="26"/>
                <w:szCs w:val="26"/>
              </w:rPr>
              <w:t>81,923</w:t>
            </w:r>
          </w:p>
        </w:tc>
      </w:tr>
      <w:tr w:rsidR="003C62B8" w:rsidRPr="00996FF1" w14:paraId="716F3BEF" w14:textId="77777777" w:rsidTr="002E53D5">
        <w:tc>
          <w:tcPr>
            <w:tcW w:w="2356" w:type="dxa"/>
          </w:tcPr>
          <w:p w14:paraId="154AC61A" w14:textId="77777777" w:rsidR="003C62B8" w:rsidRPr="00996FF1" w:rsidRDefault="003C62B8" w:rsidP="002E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ครบกำหนดชำระหลังจากห้าปี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09E9993" w14:textId="18B4314D" w:rsidR="003C62B8" w:rsidRPr="00996FF1" w:rsidRDefault="003626CD" w:rsidP="003C62B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365,598</w:t>
            </w:r>
          </w:p>
        </w:tc>
        <w:tc>
          <w:tcPr>
            <w:tcW w:w="237" w:type="dxa"/>
            <w:shd w:val="clear" w:color="auto" w:fill="auto"/>
          </w:tcPr>
          <w:p w14:paraId="0F769D35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auto"/>
          </w:tcPr>
          <w:p w14:paraId="5479B705" w14:textId="53D410E4" w:rsidR="003C62B8" w:rsidRPr="00996FF1" w:rsidRDefault="003626CD" w:rsidP="003C62B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81,781</w:t>
            </w:r>
          </w:p>
        </w:tc>
        <w:tc>
          <w:tcPr>
            <w:tcW w:w="270" w:type="dxa"/>
            <w:shd w:val="clear" w:color="auto" w:fill="auto"/>
          </w:tcPr>
          <w:p w14:paraId="5C6F2091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414E24" w14:textId="497C3AC3" w:rsidR="003C62B8" w:rsidRPr="00996FF1" w:rsidRDefault="003626CD" w:rsidP="00DF4AA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283,817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A5F9166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59B31F" w14:textId="26055188" w:rsidR="003C62B8" w:rsidRPr="00996FF1" w:rsidRDefault="003C62B8" w:rsidP="003C62B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934E5">
              <w:rPr>
                <w:rFonts w:ascii="Angsana New" w:hAnsi="Angsana New"/>
                <w:sz w:val="26"/>
                <w:szCs w:val="26"/>
                <w:lang w:bidi="th-TH"/>
              </w:rPr>
              <w:t>396,065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F398787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auto"/>
          </w:tcPr>
          <w:p w14:paraId="2D1102A9" w14:textId="172CD55E" w:rsidR="003C62B8" w:rsidRPr="00996FF1" w:rsidRDefault="003C62B8" w:rsidP="003C62B8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90E7D">
              <w:rPr>
                <w:rFonts w:ascii="Angsana New" w:hAnsi="Angsana New"/>
                <w:sz w:val="26"/>
                <w:szCs w:val="26"/>
              </w:rPr>
              <w:t>94,646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009FE537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</w:tcPr>
          <w:p w14:paraId="11291DF7" w14:textId="274C09B7" w:rsidR="003C62B8" w:rsidRPr="00996FF1" w:rsidRDefault="003C62B8" w:rsidP="003C62B8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90E7D">
              <w:rPr>
                <w:rFonts w:ascii="Angsana New" w:hAnsi="Angsana New"/>
                <w:sz w:val="26"/>
                <w:szCs w:val="26"/>
                <w:lang w:bidi="th-TH"/>
              </w:rPr>
              <w:t>301,419</w:t>
            </w:r>
          </w:p>
        </w:tc>
      </w:tr>
      <w:tr w:rsidR="003C62B8" w:rsidRPr="00F92902" w14:paraId="16BD33E8" w14:textId="77777777" w:rsidTr="002E53D5">
        <w:tc>
          <w:tcPr>
            <w:tcW w:w="2356" w:type="dxa"/>
          </w:tcPr>
          <w:p w14:paraId="535B35CC" w14:textId="77777777" w:rsidR="003C62B8" w:rsidRPr="00996FF1" w:rsidRDefault="003C62B8" w:rsidP="002E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6FF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2BBFFA" w14:textId="6EB36EF7" w:rsidR="003C62B8" w:rsidRPr="00996FF1" w:rsidRDefault="00F97851" w:rsidP="003C62B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568,708</w:t>
            </w:r>
          </w:p>
        </w:tc>
        <w:tc>
          <w:tcPr>
            <w:tcW w:w="237" w:type="dxa"/>
            <w:shd w:val="clear" w:color="auto" w:fill="auto"/>
          </w:tcPr>
          <w:p w14:paraId="4270D71A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F8CEE4" w14:textId="1C61CAF2" w:rsidR="003C62B8" w:rsidRPr="00996FF1" w:rsidRDefault="00F97851" w:rsidP="003C62B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180,853</w:t>
            </w:r>
          </w:p>
        </w:tc>
        <w:tc>
          <w:tcPr>
            <w:tcW w:w="270" w:type="dxa"/>
            <w:shd w:val="clear" w:color="auto" w:fill="auto"/>
          </w:tcPr>
          <w:p w14:paraId="4D2607D9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07F5F6" w14:textId="3DE73949" w:rsidR="003C62B8" w:rsidRPr="00996FF1" w:rsidRDefault="003626CD" w:rsidP="00DF4AA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387,855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773A7F3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ED6FD" w14:textId="2790794C" w:rsidR="003C62B8" w:rsidRPr="00605D13" w:rsidRDefault="003C62B8" w:rsidP="003C62B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605D1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599,175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D8A8D37" w14:textId="77777777" w:rsidR="003C62B8" w:rsidRPr="00A66ABA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5840A3" w14:textId="0CDDD608" w:rsidR="003C62B8" w:rsidRPr="00A66ABA" w:rsidRDefault="003C62B8" w:rsidP="003C62B8">
            <w:pPr>
              <w:pStyle w:val="acctfourfigures"/>
              <w:tabs>
                <w:tab w:val="clear" w:pos="765"/>
                <w:tab w:val="decimal" w:pos="296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90E7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198,166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4FB475E5" w14:textId="77777777" w:rsidR="003C62B8" w:rsidRPr="00A66ABA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1BB35F" w14:textId="095D61F3" w:rsidR="003C62B8" w:rsidRPr="00A66ABA" w:rsidRDefault="003C62B8" w:rsidP="003C62B8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90E7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401,009</w:t>
            </w:r>
          </w:p>
        </w:tc>
      </w:tr>
    </w:tbl>
    <w:p w14:paraId="6FA37100" w14:textId="77777777" w:rsidR="00761DD8" w:rsidRPr="002A36CF" w:rsidRDefault="00761DD8" w:rsidP="0079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3FFD94C0" w14:textId="77777777" w:rsidR="00D356B3" w:rsidRDefault="00D356B3" w:rsidP="0079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FEC8BA1" w14:textId="3761DA39" w:rsidR="00790E7D" w:rsidRPr="002B1BE4" w:rsidRDefault="00790E7D" w:rsidP="0079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B1BE4">
        <w:rPr>
          <w:rFonts w:ascii="Angsana New" w:hAnsi="Angsana New"/>
          <w:i/>
          <w:iCs/>
          <w:sz w:val="30"/>
          <w:szCs w:val="30"/>
          <w:cs/>
        </w:rPr>
        <w:lastRenderedPageBreak/>
        <w:t>การ</w:t>
      </w:r>
      <w:r w:rsidRPr="002B1BE4">
        <w:rPr>
          <w:rFonts w:ascii="Angsana New" w:hAnsi="Angsana New" w:hint="cs"/>
          <w:i/>
          <w:iCs/>
          <w:sz w:val="30"/>
          <w:szCs w:val="30"/>
          <w:cs/>
        </w:rPr>
        <w:t>เช่าเครื่องผลิตไฟฟ้า</w:t>
      </w:r>
      <w:r w:rsidR="00F24574" w:rsidRPr="002B1BE4">
        <w:rPr>
          <w:rFonts w:ascii="Angsana New" w:hAnsi="Angsana New"/>
          <w:i/>
          <w:iCs/>
          <w:sz w:val="30"/>
          <w:szCs w:val="30"/>
          <w:cs/>
        </w:rPr>
        <w:t>ซึ่ง</w:t>
      </w:r>
      <w:r w:rsidRPr="002B1BE4">
        <w:rPr>
          <w:rFonts w:ascii="Angsana New" w:hAnsi="Angsana New"/>
          <w:i/>
          <w:iCs/>
          <w:sz w:val="30"/>
          <w:szCs w:val="30"/>
          <w:cs/>
        </w:rPr>
        <w:t>มีรูปแบบของสัญญา</w:t>
      </w:r>
      <w:r w:rsidR="00F24574" w:rsidRPr="002B1BE4">
        <w:rPr>
          <w:rFonts w:ascii="Angsana New" w:hAnsi="Angsana New" w:hint="cs"/>
          <w:i/>
          <w:iCs/>
          <w:sz w:val="30"/>
          <w:szCs w:val="30"/>
          <w:cs/>
        </w:rPr>
        <w:t>ไม่ใช่สัญญา</w:t>
      </w:r>
      <w:r w:rsidRPr="002B1BE4">
        <w:rPr>
          <w:rFonts w:ascii="Angsana New" w:hAnsi="Angsana New"/>
          <w:i/>
          <w:iCs/>
          <w:sz w:val="30"/>
          <w:szCs w:val="30"/>
          <w:cs/>
        </w:rPr>
        <w:t>เช่าตามกฎหมาย</w:t>
      </w:r>
    </w:p>
    <w:p w14:paraId="50B56B8A" w14:textId="77777777" w:rsidR="00595A13" w:rsidRPr="00D356B3" w:rsidRDefault="00595A13" w:rsidP="0079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AEB74FB" w14:textId="210297D9" w:rsidR="008167CA" w:rsidRDefault="00790E7D" w:rsidP="00A87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บริษัทได้ทำสัญญาการจัดหาพลังงานกับ</w:t>
      </w:r>
      <w:hyperlink r:id="rId9" w:history="1">
        <w:r w:rsidRPr="002B1BE4">
          <w:rPr>
            <w:rFonts w:ascii="Angsana New" w:hAnsi="Angsana New"/>
            <w:sz w:val="30"/>
            <w:szCs w:val="30"/>
            <w:cs/>
          </w:rPr>
          <w:t xml:space="preserve">บริษัทในประเทศแห่งหนึ่ง </w:t>
        </w:r>
      </w:hyperlink>
      <w:r w:rsidRPr="002B1BE4">
        <w:rPr>
          <w:rFonts w:ascii="Angsana New" w:hAnsi="Angsana New"/>
          <w:sz w:val="30"/>
          <w:szCs w:val="30"/>
          <w:cs/>
        </w:rPr>
        <w:t>ซึ่งบริษัทจะได้รับพลังงานไฟฟ้าและไอน้ำ</w:t>
      </w:r>
      <w:r w:rsidR="00A8732D">
        <w:rPr>
          <w:rFonts w:ascii="Angsana New" w:hAnsi="Angsana New"/>
          <w:sz w:val="30"/>
          <w:szCs w:val="30"/>
        </w:rPr>
        <w:br/>
      </w:r>
      <w:r w:rsidRPr="002B1BE4">
        <w:rPr>
          <w:rFonts w:ascii="Angsana New" w:hAnsi="Angsana New"/>
          <w:sz w:val="30"/>
          <w:szCs w:val="30"/>
          <w:cs/>
        </w:rPr>
        <w:t>จากบริษัทดังกล่าวเพื่อใช้ในการดำเนินงานของโรงงานที่</w:t>
      </w:r>
      <w:r w:rsidRPr="002B1BE4">
        <w:rPr>
          <w:rFonts w:ascii="Angsana New" w:hAnsi="Angsana New" w:hint="cs"/>
          <w:sz w:val="30"/>
          <w:szCs w:val="30"/>
          <w:cs/>
        </w:rPr>
        <w:t>จังหวัด</w:t>
      </w:r>
      <w:r w:rsidRPr="002B1BE4">
        <w:rPr>
          <w:rFonts w:ascii="Angsana New" w:hAnsi="Angsana New"/>
          <w:sz w:val="30"/>
          <w:szCs w:val="30"/>
          <w:cs/>
        </w:rPr>
        <w:t>สมุทรปราการ สัญญาดังกล่าว</w:t>
      </w:r>
      <w:r w:rsidRPr="002B1BE4">
        <w:rPr>
          <w:rFonts w:ascii="Angsana New" w:hAnsi="Angsana New" w:hint="cs"/>
          <w:sz w:val="30"/>
          <w:szCs w:val="30"/>
          <w:cs/>
        </w:rPr>
        <w:t xml:space="preserve"> </w:t>
      </w:r>
      <w:r w:rsidRPr="002B1BE4">
        <w:rPr>
          <w:rFonts w:ascii="Angsana New" w:hAnsi="Angsana New"/>
          <w:sz w:val="30"/>
          <w:szCs w:val="30"/>
          <w:cs/>
        </w:rPr>
        <w:t>มีระยะเวลา</w:t>
      </w:r>
      <w:r w:rsidRPr="002B1BE4">
        <w:rPr>
          <w:rFonts w:ascii="Angsana New" w:hAnsi="Angsana New"/>
          <w:sz w:val="30"/>
          <w:szCs w:val="30"/>
        </w:rPr>
        <w:t xml:space="preserve"> 15 </w:t>
      </w:r>
      <w:r w:rsidRPr="002B1BE4">
        <w:rPr>
          <w:rFonts w:ascii="Angsana New" w:hAnsi="Angsana New"/>
          <w:sz w:val="30"/>
          <w:szCs w:val="30"/>
          <w:cs/>
        </w:rPr>
        <w:t>ปี</w:t>
      </w:r>
      <w:r w:rsidRPr="002B1BE4">
        <w:rPr>
          <w:rFonts w:ascii="Angsana New" w:hAnsi="Angsana New"/>
          <w:sz w:val="30"/>
          <w:szCs w:val="30"/>
        </w:rPr>
        <w:t xml:space="preserve"> </w:t>
      </w:r>
      <w:r w:rsidR="00A8732D">
        <w:rPr>
          <w:rFonts w:ascii="Angsana New" w:hAnsi="Angsana New"/>
          <w:sz w:val="30"/>
          <w:szCs w:val="30"/>
        </w:rPr>
        <w:br/>
      </w:r>
      <w:r w:rsidRPr="002B1BE4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Pr="002B1BE4">
        <w:rPr>
          <w:rFonts w:ascii="Angsana New" w:hAnsi="Angsana New"/>
          <w:sz w:val="30"/>
          <w:szCs w:val="30"/>
        </w:rPr>
        <w:t>1</w:t>
      </w:r>
      <w:r w:rsidRPr="002B1BE4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C718E5">
        <w:rPr>
          <w:rFonts w:ascii="Angsana New" w:hAnsi="Angsana New"/>
          <w:sz w:val="30"/>
          <w:szCs w:val="30"/>
        </w:rPr>
        <w:t>2559</w:t>
      </w:r>
      <w:r w:rsidRPr="002B1BE4">
        <w:rPr>
          <w:rFonts w:ascii="Angsana New" w:hAnsi="Angsana New"/>
          <w:sz w:val="30"/>
          <w:szCs w:val="30"/>
          <w:cs/>
        </w:rPr>
        <w:t xml:space="preserve"> ในการนี้บริษัท</w:t>
      </w:r>
      <w:r w:rsidRPr="002B1BE4">
        <w:rPr>
          <w:rFonts w:ascii="Angsana New" w:hAnsi="Angsana New" w:hint="cs"/>
          <w:sz w:val="30"/>
          <w:szCs w:val="30"/>
          <w:cs/>
        </w:rPr>
        <w:t>มีภาระ</w:t>
      </w:r>
      <w:r w:rsidRPr="002B1BE4">
        <w:rPr>
          <w:rFonts w:ascii="Angsana New" w:hAnsi="Angsana New"/>
          <w:sz w:val="30"/>
          <w:szCs w:val="30"/>
          <w:cs/>
        </w:rPr>
        <w:t>ผูกพันที่</w:t>
      </w:r>
      <w:r w:rsidR="00A87B17">
        <w:rPr>
          <w:rFonts w:ascii="Angsana New" w:hAnsi="Angsana New"/>
          <w:sz w:val="30"/>
          <w:szCs w:val="30"/>
          <w:cs/>
        </w:rPr>
        <w:t>จะต้องจ่ายค่าธรรมเนียมตามที่</w:t>
      </w:r>
      <w:r w:rsidR="00A87B17">
        <w:rPr>
          <w:rFonts w:ascii="Angsana New" w:hAnsi="Angsana New" w:hint="cs"/>
          <w:sz w:val="30"/>
          <w:szCs w:val="30"/>
          <w:cs/>
        </w:rPr>
        <w:t>กำหนด</w:t>
      </w:r>
      <w:r w:rsidRPr="002B1BE4">
        <w:rPr>
          <w:rFonts w:ascii="Angsana New" w:hAnsi="Angsana New"/>
          <w:sz w:val="30"/>
          <w:szCs w:val="30"/>
          <w:cs/>
        </w:rPr>
        <w:t>ไว้ในสัญญา ภายใต้</w:t>
      </w:r>
      <w:r w:rsidRPr="002B1BE4">
        <w:rPr>
          <w:rFonts w:ascii="Angsana New" w:hAnsi="Angsana New"/>
          <w:spacing w:val="-2"/>
          <w:sz w:val="30"/>
          <w:szCs w:val="30"/>
          <w:cs/>
        </w:rPr>
        <w:t>เงื่อนไขของสัญญาบริษัทต้องปฏิบัติตามเงื่อนไข</w:t>
      </w:r>
      <w:r w:rsidR="00A87B17">
        <w:rPr>
          <w:rFonts w:ascii="Angsana New" w:hAnsi="Angsana New" w:hint="cs"/>
          <w:spacing w:val="-2"/>
          <w:sz w:val="30"/>
          <w:szCs w:val="30"/>
          <w:cs/>
        </w:rPr>
        <w:t>บางประการตามที่ระบุไว้ใน</w:t>
      </w:r>
      <w:r w:rsidRPr="002B1BE4">
        <w:rPr>
          <w:rFonts w:ascii="Angsana New" w:hAnsi="Angsana New"/>
          <w:spacing w:val="-2"/>
          <w:sz w:val="30"/>
          <w:szCs w:val="30"/>
          <w:cs/>
        </w:rPr>
        <w:t>สัญญา เช่น การให้เช่าสถานที่</w:t>
      </w:r>
      <w:r w:rsidRPr="002B1BE4">
        <w:rPr>
          <w:rFonts w:ascii="Angsana New" w:hAnsi="Angsana New"/>
          <w:spacing w:val="-2"/>
          <w:sz w:val="30"/>
          <w:szCs w:val="30"/>
        </w:rPr>
        <w:t xml:space="preserve"> </w:t>
      </w:r>
      <w:r w:rsidRPr="002B1BE4">
        <w:rPr>
          <w:rFonts w:ascii="Angsana New" w:hAnsi="Angsana New"/>
          <w:spacing w:val="-2"/>
          <w:sz w:val="30"/>
          <w:szCs w:val="30"/>
          <w:cs/>
        </w:rPr>
        <w:t>และการยกเลิกสัญญา เป็นต้น</w:t>
      </w:r>
    </w:p>
    <w:p w14:paraId="03EF2F6C" w14:textId="77777777" w:rsidR="00D356B3" w:rsidRDefault="00D356B3" w:rsidP="0079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41E494EF" w14:textId="09801B7D" w:rsidR="00790E7D" w:rsidRPr="002B1BE4" w:rsidRDefault="00790E7D" w:rsidP="0079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B1BE4">
        <w:rPr>
          <w:rFonts w:ascii="Angsana New" w:hAnsi="Angsana New"/>
          <w:sz w:val="30"/>
          <w:szCs w:val="30"/>
          <w:cs/>
        </w:rPr>
        <w:t>เนื่องจาก</w:t>
      </w:r>
      <w:r w:rsidRPr="002B1BE4">
        <w:rPr>
          <w:rFonts w:ascii="Angsana New" w:hAnsi="Angsana New" w:hint="cs"/>
          <w:sz w:val="30"/>
          <w:szCs w:val="30"/>
          <w:cs/>
        </w:rPr>
        <w:t>สินทรัพย์</w:t>
      </w:r>
      <w:r w:rsidRPr="002B1BE4">
        <w:rPr>
          <w:rFonts w:ascii="Angsana New" w:hAnsi="Angsana New"/>
          <w:sz w:val="30"/>
          <w:szCs w:val="30"/>
          <w:cs/>
        </w:rPr>
        <w:t xml:space="preserve">มีลักษณะเฉพาะ </w:t>
      </w:r>
      <w:r w:rsidRPr="002B1BE4">
        <w:rPr>
          <w:rFonts w:ascii="Angsana New" w:hAnsi="Angsana New" w:hint="cs"/>
          <w:sz w:val="30"/>
          <w:szCs w:val="30"/>
          <w:cs/>
        </w:rPr>
        <w:t>มีความเป็นไปได้ยากที่บุคคลหนึ่งหรือกลุ่มคนอื่น นอกเหนือจากบริษัทจะได้รับผลผลิตในจำนวนที่มากกว่าจำนวนที่มีนัยสำคัญซึ่งผลิตจากสินทรัพย์นั้</w:t>
      </w:r>
      <w:r w:rsidR="00F9542C" w:rsidRPr="002B1BE4">
        <w:rPr>
          <w:rFonts w:ascii="Angsana New" w:hAnsi="Angsana New" w:hint="cs"/>
          <w:sz w:val="30"/>
          <w:szCs w:val="30"/>
          <w:cs/>
        </w:rPr>
        <w:t>นในระหว่างระยะเวลาตามข้อตกลง</w:t>
      </w:r>
      <w:r w:rsidRPr="002B1BE4">
        <w:rPr>
          <w:rFonts w:ascii="Angsana New" w:hAnsi="Angsana New"/>
          <w:sz w:val="30"/>
          <w:szCs w:val="30"/>
          <w:cs/>
        </w:rPr>
        <w:br/>
      </w:r>
      <w:r w:rsidRPr="002B1BE4">
        <w:rPr>
          <w:rFonts w:ascii="Angsana New" w:hAnsi="Angsana New" w:hint="cs"/>
          <w:sz w:val="30"/>
          <w:szCs w:val="30"/>
          <w:cs/>
        </w:rPr>
        <w:t>เครื่องผลิตไฟฟ้าตั้งอยู่ที่โรงงานของบริษัทในจังหวัดสมุทรปราก</w:t>
      </w:r>
      <w:r w:rsidR="00ED78F9" w:rsidRPr="002B1BE4">
        <w:rPr>
          <w:rFonts w:ascii="Angsana New" w:hAnsi="Angsana New" w:hint="cs"/>
          <w:sz w:val="30"/>
          <w:szCs w:val="30"/>
          <w:cs/>
        </w:rPr>
        <w:t>า</w:t>
      </w:r>
      <w:r w:rsidRPr="002B1BE4">
        <w:rPr>
          <w:rFonts w:ascii="Angsana New" w:hAnsi="Angsana New" w:hint="cs"/>
          <w:sz w:val="30"/>
          <w:szCs w:val="30"/>
          <w:cs/>
        </w:rPr>
        <w:t>ร ซึ่งบริษัทมีความสามารถหรือมีสิทธิควบคุม</w:t>
      </w:r>
      <w:r w:rsidRPr="002B1BE4">
        <w:rPr>
          <w:rFonts w:ascii="Angsana New" w:hAnsi="Angsana New"/>
          <w:sz w:val="30"/>
          <w:szCs w:val="30"/>
          <w:cs/>
        </w:rPr>
        <w:br/>
      </w:r>
      <w:r w:rsidRPr="002B1BE4">
        <w:rPr>
          <w:rFonts w:ascii="Angsana New" w:hAnsi="Angsana New" w:hint="cs"/>
          <w:sz w:val="30"/>
          <w:szCs w:val="30"/>
          <w:cs/>
        </w:rPr>
        <w:t xml:space="preserve">การเข้าถึงทางกายภาพของสินทรัพย์ </w:t>
      </w:r>
      <w:r w:rsidRPr="002B1BE4">
        <w:rPr>
          <w:rFonts w:ascii="Angsana New" w:hAnsi="Angsana New"/>
          <w:sz w:val="30"/>
          <w:szCs w:val="30"/>
          <w:cs/>
        </w:rPr>
        <w:t>ดังนั้นบริษัทสรุปว่าข้อตกลงดังกล่าวเป็นสัญญาเช่า</w:t>
      </w:r>
      <w:r w:rsidRPr="002B1BE4">
        <w:rPr>
          <w:rFonts w:ascii="Angsana New" w:hAnsi="Angsana New" w:hint="cs"/>
          <w:sz w:val="30"/>
          <w:szCs w:val="30"/>
          <w:cs/>
        </w:rPr>
        <w:t>เครื่องผลิตไฟฟ้า</w:t>
      </w:r>
      <w:r w:rsidRPr="002B1BE4">
        <w:rPr>
          <w:rFonts w:ascii="Angsana New" w:hAnsi="Angsana New"/>
          <w:sz w:val="30"/>
          <w:szCs w:val="30"/>
          <w:cs/>
        </w:rPr>
        <w:t xml:space="preserve"> แม้ว่ารูปแบบของสัญญาจะไม่ใช่สั</w:t>
      </w:r>
      <w:r w:rsidRPr="002B1BE4">
        <w:rPr>
          <w:rFonts w:ascii="Angsana New" w:hAnsi="Angsana New" w:hint="cs"/>
          <w:sz w:val="30"/>
          <w:szCs w:val="30"/>
          <w:cs/>
        </w:rPr>
        <w:t>ญญาเช่า</w:t>
      </w:r>
      <w:r w:rsidRPr="002B1BE4">
        <w:rPr>
          <w:rFonts w:ascii="Angsana New" w:hAnsi="Angsana New"/>
          <w:sz w:val="30"/>
          <w:szCs w:val="30"/>
          <w:cs/>
        </w:rPr>
        <w:t>ตามกฎหมาย การเช่าดังกล่าวจัดประเภทเป็นสัญญาเช่าการเงิน ณ วันที่เริ่มต้น</w:t>
      </w:r>
      <w:r w:rsidR="00761DD8" w:rsidRPr="002B1BE4">
        <w:rPr>
          <w:rFonts w:ascii="Angsana New" w:hAnsi="Angsana New"/>
          <w:sz w:val="30"/>
          <w:szCs w:val="30"/>
        </w:rPr>
        <w:br/>
      </w:r>
      <w:r w:rsidRPr="002B1BE4">
        <w:rPr>
          <w:rFonts w:ascii="Angsana New" w:hAnsi="Angsana New"/>
          <w:sz w:val="30"/>
          <w:szCs w:val="30"/>
          <w:cs/>
        </w:rPr>
        <w:t>ของข้อตกลง</w:t>
      </w:r>
      <w:r w:rsidRPr="002B1BE4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2B1BE4">
        <w:rPr>
          <w:rFonts w:ascii="Angsana New" w:hAnsi="Angsana New"/>
          <w:sz w:val="30"/>
          <w:szCs w:val="30"/>
          <w:cs/>
        </w:rPr>
        <w:t>ได</w:t>
      </w:r>
      <w:r w:rsidRPr="002B1BE4">
        <w:rPr>
          <w:rFonts w:ascii="Angsana New" w:hAnsi="Angsana New" w:hint="cs"/>
          <w:sz w:val="30"/>
          <w:szCs w:val="30"/>
          <w:cs/>
        </w:rPr>
        <w:t>้ใช้เกณฑ์มูลค่ายุติธรรมในการแยกค่าเช่าและองค์ประกอบอื่นออกจากค่าตอบแทน</w:t>
      </w:r>
      <w:r w:rsidRPr="002B1BE4">
        <w:rPr>
          <w:rFonts w:ascii="Angsana New" w:hAnsi="Angsana New"/>
          <w:sz w:val="30"/>
          <w:szCs w:val="30"/>
          <w:cs/>
        </w:rPr>
        <w:t xml:space="preserve"> ต้นทุนทางการเงินของหนี้สินถูกกำหนดโดยอ้างอิงกับอัตราดอกเบี้ยเงินกู้ยืมส่วนเพิ่มของบริษัท (ร้อยละ </w:t>
      </w:r>
      <w:r w:rsidRPr="002B1BE4">
        <w:rPr>
          <w:rFonts w:ascii="Angsana New" w:hAnsi="Angsana New"/>
          <w:sz w:val="30"/>
          <w:szCs w:val="30"/>
        </w:rPr>
        <w:t>6</w:t>
      </w:r>
      <w:r w:rsidRPr="002B1BE4">
        <w:rPr>
          <w:rFonts w:ascii="Angsana New" w:hAnsi="Angsana New"/>
          <w:sz w:val="30"/>
          <w:szCs w:val="30"/>
          <w:cs/>
        </w:rPr>
        <w:t>)</w:t>
      </w:r>
    </w:p>
    <w:p w14:paraId="79325C61" w14:textId="77777777" w:rsidR="00790E7D" w:rsidRPr="00D356B3" w:rsidRDefault="00790E7D" w:rsidP="00790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202C911E" w14:textId="27E91A84" w:rsidR="00C7183F" w:rsidRPr="002B1BE4" w:rsidRDefault="00563310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B1BE4">
        <w:rPr>
          <w:rFonts w:ascii="Angsana New" w:hAnsi="Angsana New" w:hint="cs"/>
          <w:b/>
          <w:bCs/>
          <w:sz w:val="30"/>
          <w:szCs w:val="30"/>
          <w:cs/>
          <w:lang w:val="th-TH"/>
        </w:rPr>
        <w:t>8</w:t>
      </w:r>
      <w:r w:rsidR="00C7183F" w:rsidRPr="002B1BE4">
        <w:rPr>
          <w:rFonts w:ascii="Angsana New" w:hAnsi="Angsana New"/>
          <w:b/>
          <w:bCs/>
          <w:sz w:val="30"/>
          <w:szCs w:val="30"/>
        </w:rPr>
        <w:tab/>
      </w:r>
      <w:r w:rsidR="00C7183F" w:rsidRPr="002B1BE4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14:paraId="68C7F002" w14:textId="77777777" w:rsidR="00C7183F" w:rsidRPr="002A36CF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94F5AD6" w14:textId="77777777" w:rsidR="00C7183F" w:rsidRPr="002B1BE4" w:rsidRDefault="00C7183F" w:rsidP="00C7183F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 xml:space="preserve">บริษัทมี 2 ส่วนงานที่รายงาน ดังรายละเอียดข้างล่าง ซึ่งเป็นหน่วยงานธุรกิจที่สำคัญของบริษัท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การดำเนินงานของแต่ละส่วนงานที่รายงานของบริษัทโดยสรุปมีดังนี้ </w:t>
      </w:r>
    </w:p>
    <w:p w14:paraId="545CA2FA" w14:textId="77777777" w:rsidR="00C7183F" w:rsidRPr="002A36CF" w:rsidRDefault="00C7183F" w:rsidP="00C7183F">
      <w:pPr>
        <w:spacing w:line="240" w:lineRule="auto"/>
        <w:ind w:left="518"/>
        <w:jc w:val="thaiDistribute"/>
        <w:rPr>
          <w:rFonts w:ascii="Angsana New" w:hAnsi="Angsana New"/>
          <w:b/>
          <w:bCs/>
          <w:sz w:val="20"/>
          <w:szCs w:val="20"/>
          <w:lang w:bidi="ar-SA"/>
        </w:rPr>
      </w:pPr>
    </w:p>
    <w:p w14:paraId="00E5257E" w14:textId="77777777" w:rsidR="00C7183F" w:rsidRPr="00CF7C61" w:rsidRDefault="00C7183F" w:rsidP="00C7183F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1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  <w:cs/>
        </w:rPr>
        <w:t>สิ่งทอ</w:t>
      </w:r>
    </w:p>
    <w:p w14:paraId="71DC0FFD" w14:textId="77777777" w:rsidR="00C7183F" w:rsidRPr="00CF7C61" w:rsidRDefault="00C7183F" w:rsidP="00C7183F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2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  <w:cs/>
        </w:rPr>
        <w:tab/>
      </w:r>
      <w:r w:rsidRPr="00CF7C61">
        <w:rPr>
          <w:rFonts w:ascii="Angsana New" w:hAnsi="Angsana New"/>
          <w:sz w:val="30"/>
          <w:szCs w:val="30"/>
          <w:cs/>
        </w:rPr>
        <w:tab/>
        <w:t>ผลิตภัณฑ์สิ่งทอเพื่ออุตสาหกรรมการผลิต</w:t>
      </w:r>
    </w:p>
    <w:p w14:paraId="225E461D" w14:textId="77777777" w:rsidR="00C7183F" w:rsidRPr="002A36CF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="Angsana New" w:hAnsi="Angsana New"/>
          <w:sz w:val="20"/>
          <w:szCs w:val="20"/>
        </w:rPr>
      </w:pPr>
    </w:p>
    <w:p w14:paraId="15B48674" w14:textId="77777777" w:rsidR="00C7183F" w:rsidRPr="00CF7C61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ผลการดำเนินงานวัดโดยใช้กำไรขั้นต้นของส่วนงาน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CF7C6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331F3C01" w14:textId="77777777" w:rsidR="002B1BE4" w:rsidRPr="002A36CF" w:rsidRDefault="002B1BE4" w:rsidP="00E66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F66E930" w14:textId="77777777" w:rsidR="002B1BE4" w:rsidRDefault="002B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4996C14B" w14:textId="504DB007" w:rsidR="00C7183F" w:rsidRDefault="00C7183F" w:rsidP="00816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90"/>
        <w:rPr>
          <w:rFonts w:ascii="Angsana New" w:hAnsi="Angsana New"/>
          <w:b/>
          <w:bCs/>
          <w:i/>
          <w:iCs/>
          <w:sz w:val="30"/>
          <w:szCs w:val="30"/>
        </w:rPr>
      </w:pPr>
      <w:r w:rsidRPr="00CF7C6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tbl>
      <w:tblPr>
        <w:tblpPr w:leftFromText="180" w:rightFromText="180" w:vertAnchor="text" w:tblpY="1"/>
        <w:tblOverlap w:val="never"/>
        <w:tblW w:w="9703" w:type="dxa"/>
        <w:tblLayout w:type="fixed"/>
        <w:tblLook w:val="0000" w:firstRow="0" w:lastRow="0" w:firstColumn="0" w:lastColumn="0" w:noHBand="0" w:noVBand="0"/>
      </w:tblPr>
      <w:tblGrid>
        <w:gridCol w:w="2373"/>
        <w:gridCol w:w="1021"/>
        <w:gridCol w:w="239"/>
        <w:gridCol w:w="1024"/>
        <w:gridCol w:w="237"/>
        <w:gridCol w:w="1017"/>
        <w:gridCol w:w="241"/>
        <w:gridCol w:w="1013"/>
        <w:gridCol w:w="245"/>
        <w:gridCol w:w="1017"/>
        <w:gridCol w:w="245"/>
        <w:gridCol w:w="1031"/>
      </w:tblGrid>
      <w:tr w:rsidR="00D6464D" w:rsidRPr="00D47FE8" w14:paraId="2F2048A5" w14:textId="77777777" w:rsidTr="005A281E">
        <w:tc>
          <w:tcPr>
            <w:tcW w:w="2373" w:type="dxa"/>
          </w:tcPr>
          <w:p w14:paraId="549FBF2A" w14:textId="77777777" w:rsidR="00D6464D" w:rsidRPr="00D47FE8" w:rsidRDefault="00D6464D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30" w:type="dxa"/>
            <w:gridSpan w:val="11"/>
          </w:tcPr>
          <w:p w14:paraId="0F75A3F9" w14:textId="77777777" w:rsidR="00D6464D" w:rsidRPr="00D47FE8" w:rsidRDefault="00D6464D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565"/>
                <w:tab w:val="right" w:pos="72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</w:tr>
      <w:tr w:rsidR="00D6464D" w:rsidRPr="00D47FE8" w14:paraId="107960F1" w14:textId="77777777" w:rsidTr="005A281E">
        <w:tc>
          <w:tcPr>
            <w:tcW w:w="2373" w:type="dxa"/>
          </w:tcPr>
          <w:p w14:paraId="048FBCD5" w14:textId="77777777" w:rsidR="00D6464D" w:rsidRPr="00D47FE8" w:rsidRDefault="00D6464D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284" w:type="dxa"/>
            <w:gridSpan w:val="3"/>
          </w:tcPr>
          <w:p w14:paraId="194BF785" w14:textId="77777777" w:rsidR="00D6464D" w:rsidRPr="00D47FE8" w:rsidRDefault="00D6464D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7" w:type="dxa"/>
          </w:tcPr>
          <w:p w14:paraId="12636F61" w14:textId="77777777" w:rsidR="00D6464D" w:rsidRPr="00D47FE8" w:rsidRDefault="00D6464D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1" w:type="dxa"/>
            <w:gridSpan w:val="3"/>
          </w:tcPr>
          <w:p w14:paraId="0BB48959" w14:textId="77777777" w:rsidR="00D6464D" w:rsidRPr="00D47FE8" w:rsidRDefault="00D6464D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45" w:type="dxa"/>
          </w:tcPr>
          <w:p w14:paraId="2805DC26" w14:textId="77777777" w:rsidR="00D6464D" w:rsidRPr="00D47FE8" w:rsidRDefault="00D6464D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3" w:type="dxa"/>
            <w:gridSpan w:val="3"/>
          </w:tcPr>
          <w:p w14:paraId="03DB55DB" w14:textId="77777777" w:rsidR="00D6464D" w:rsidRPr="00D47FE8" w:rsidRDefault="00D6464D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D6464D" w:rsidRPr="006C7560" w14:paraId="5B237600" w14:textId="77777777" w:rsidTr="005A281E">
        <w:tc>
          <w:tcPr>
            <w:tcW w:w="2373" w:type="dxa"/>
          </w:tcPr>
          <w:p w14:paraId="1B88C1BD" w14:textId="77777777" w:rsidR="00D6464D" w:rsidRPr="00D47FE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21" w:type="dxa"/>
          </w:tcPr>
          <w:p w14:paraId="687D2E5F" w14:textId="63B62D85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  <w:tc>
          <w:tcPr>
            <w:tcW w:w="239" w:type="dxa"/>
          </w:tcPr>
          <w:p w14:paraId="2568F3FD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66505F4" w14:textId="30D0F0D9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4DD8">
              <w:rPr>
                <w:rFonts w:ascii="Angsana New" w:hAnsi="Angsana New"/>
                <w:sz w:val="26"/>
                <w:szCs w:val="26"/>
                <w:cs/>
              </w:rPr>
              <w:t>255</w:t>
            </w:r>
            <w:r>
              <w:rPr>
                <w:rFonts w:ascii="Angsana New" w:hAnsi="Angsana New"/>
                <w:sz w:val="26"/>
                <w:szCs w:val="26"/>
                <w:cs/>
              </w:rPr>
              <w:t>9</w:t>
            </w:r>
          </w:p>
        </w:tc>
        <w:tc>
          <w:tcPr>
            <w:tcW w:w="237" w:type="dxa"/>
          </w:tcPr>
          <w:p w14:paraId="2CA241B3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7BF449F" w14:textId="593D5A2C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  <w:tc>
          <w:tcPr>
            <w:tcW w:w="241" w:type="dxa"/>
          </w:tcPr>
          <w:p w14:paraId="2FB86460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4FEF7DD5" w14:textId="597D2658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4DD8">
              <w:rPr>
                <w:rFonts w:ascii="Angsana New" w:hAnsi="Angsana New"/>
                <w:sz w:val="26"/>
                <w:szCs w:val="26"/>
                <w:cs/>
              </w:rPr>
              <w:t>255</w:t>
            </w:r>
            <w:r>
              <w:rPr>
                <w:rFonts w:ascii="Angsana New" w:hAnsi="Angsana New"/>
                <w:sz w:val="26"/>
                <w:szCs w:val="26"/>
                <w:cs/>
              </w:rPr>
              <w:t>9</w:t>
            </w:r>
          </w:p>
        </w:tc>
        <w:tc>
          <w:tcPr>
            <w:tcW w:w="245" w:type="dxa"/>
          </w:tcPr>
          <w:p w14:paraId="31BB2EBE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4FD0B1B" w14:textId="394E59FA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  <w:tc>
          <w:tcPr>
            <w:tcW w:w="245" w:type="dxa"/>
          </w:tcPr>
          <w:p w14:paraId="2AA01414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</w:tcPr>
          <w:p w14:paraId="5A2F141D" w14:textId="31581823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4DD8">
              <w:rPr>
                <w:rFonts w:ascii="Angsana New" w:hAnsi="Angsana New"/>
                <w:sz w:val="26"/>
                <w:szCs w:val="26"/>
                <w:cs/>
              </w:rPr>
              <w:t>255</w:t>
            </w:r>
            <w:r>
              <w:rPr>
                <w:rFonts w:ascii="Angsana New" w:hAnsi="Angsana New"/>
                <w:sz w:val="26"/>
                <w:szCs w:val="26"/>
                <w:cs/>
              </w:rPr>
              <w:t>9</w:t>
            </w:r>
          </w:p>
        </w:tc>
      </w:tr>
      <w:tr w:rsidR="00D6464D" w:rsidRPr="00D47FE8" w14:paraId="52FBFA76" w14:textId="77777777" w:rsidTr="005A281E">
        <w:tc>
          <w:tcPr>
            <w:tcW w:w="2373" w:type="dxa"/>
          </w:tcPr>
          <w:p w14:paraId="7A72B331" w14:textId="77777777" w:rsidR="00D6464D" w:rsidRPr="00D47FE8" w:rsidRDefault="00D6464D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30" w:type="dxa"/>
            <w:gridSpan w:val="11"/>
          </w:tcPr>
          <w:p w14:paraId="1D514CCC" w14:textId="77777777" w:rsidR="00D6464D" w:rsidRPr="00D47FE8" w:rsidRDefault="00D6464D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center" w:pos="3572"/>
                <w:tab w:val="right" w:pos="7316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</w:p>
        </w:tc>
      </w:tr>
      <w:tr w:rsidR="00D6464D" w:rsidRPr="00C96298" w14:paraId="13654352" w14:textId="77777777" w:rsidTr="005A281E">
        <w:tc>
          <w:tcPr>
            <w:tcW w:w="2373" w:type="dxa"/>
          </w:tcPr>
          <w:p w14:paraId="27C45E3B" w14:textId="7F07C242" w:rsidR="00D6464D" w:rsidRPr="00D47FE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="005E2EF1">
              <w:rPr>
                <w:rFonts w:ascii="Angsana New" w:hAnsi="Angsana New" w:hint="cs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1021" w:type="dxa"/>
            <w:vAlign w:val="bottom"/>
          </w:tcPr>
          <w:p w14:paraId="335FBD59" w14:textId="0084793E" w:rsidR="00D6464D" w:rsidRPr="00A37CBE" w:rsidRDefault="009B4FCC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1,275,444</w:t>
            </w:r>
          </w:p>
        </w:tc>
        <w:tc>
          <w:tcPr>
            <w:tcW w:w="239" w:type="dxa"/>
          </w:tcPr>
          <w:p w14:paraId="7AEFD6D8" w14:textId="77777777" w:rsidR="00D6464D" w:rsidRPr="00A37CB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E1222AA" w14:textId="41B48873" w:rsidR="00D6464D" w:rsidRPr="0062596A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1,236,967</w:t>
            </w:r>
          </w:p>
        </w:tc>
        <w:tc>
          <w:tcPr>
            <w:tcW w:w="237" w:type="dxa"/>
            <w:vAlign w:val="bottom"/>
          </w:tcPr>
          <w:p w14:paraId="78C8B9E2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4790030B" w14:textId="524064B6" w:rsidR="00D6464D" w:rsidRPr="00D84DD8" w:rsidRDefault="009B4FCC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1,053,955</w:t>
            </w:r>
          </w:p>
        </w:tc>
        <w:tc>
          <w:tcPr>
            <w:tcW w:w="241" w:type="dxa"/>
            <w:vAlign w:val="bottom"/>
          </w:tcPr>
          <w:p w14:paraId="7AD1A538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57BC4895" w14:textId="757E6F5E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1,086,135</w:t>
            </w:r>
          </w:p>
        </w:tc>
        <w:tc>
          <w:tcPr>
            <w:tcW w:w="245" w:type="dxa"/>
            <w:vAlign w:val="bottom"/>
          </w:tcPr>
          <w:p w14:paraId="6D39640D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4DC04474" w14:textId="5B3D67BA" w:rsidR="00D6464D" w:rsidRPr="00D84DD8" w:rsidRDefault="009B4FCC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2,329,399</w:t>
            </w:r>
          </w:p>
        </w:tc>
        <w:tc>
          <w:tcPr>
            <w:tcW w:w="245" w:type="dxa"/>
            <w:vAlign w:val="bottom"/>
          </w:tcPr>
          <w:p w14:paraId="640EE82F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2AEE4F4F" w14:textId="40B8ED52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2,323,102</w:t>
            </w:r>
          </w:p>
        </w:tc>
      </w:tr>
      <w:tr w:rsidR="00D6464D" w:rsidRPr="00C96298" w14:paraId="41BF9E25" w14:textId="77777777" w:rsidTr="005A281E">
        <w:tc>
          <w:tcPr>
            <w:tcW w:w="2373" w:type="dxa"/>
          </w:tcPr>
          <w:p w14:paraId="2ED46E6B" w14:textId="77777777" w:rsidR="00D6464D" w:rsidRPr="00D47FE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269CB93E" w14:textId="752BE057" w:rsidR="00D6464D" w:rsidRPr="00A37CBE" w:rsidRDefault="009B4FCC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(1,120,903)</w:t>
            </w:r>
          </w:p>
        </w:tc>
        <w:tc>
          <w:tcPr>
            <w:tcW w:w="239" w:type="dxa"/>
          </w:tcPr>
          <w:p w14:paraId="657B461B" w14:textId="77777777" w:rsidR="00D6464D" w:rsidRPr="00A37CB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453D57B2" w14:textId="42C16ECC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(1,142,812)</w:t>
            </w:r>
          </w:p>
        </w:tc>
        <w:tc>
          <w:tcPr>
            <w:tcW w:w="237" w:type="dxa"/>
          </w:tcPr>
          <w:p w14:paraId="5D5A11FE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63711E4E" w14:textId="0B648412" w:rsidR="00D6464D" w:rsidRPr="00D84DD8" w:rsidRDefault="009B4FCC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(952,045)</w:t>
            </w:r>
          </w:p>
        </w:tc>
        <w:tc>
          <w:tcPr>
            <w:tcW w:w="241" w:type="dxa"/>
            <w:vAlign w:val="bottom"/>
          </w:tcPr>
          <w:p w14:paraId="05A478CC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11BAD126" w14:textId="600D7EC1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(931,038)</w:t>
            </w:r>
          </w:p>
        </w:tc>
        <w:tc>
          <w:tcPr>
            <w:tcW w:w="245" w:type="dxa"/>
            <w:vAlign w:val="bottom"/>
          </w:tcPr>
          <w:p w14:paraId="46F66AA2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76659BCB" w14:textId="5DC142FB" w:rsidR="00D6464D" w:rsidRPr="00D84DD8" w:rsidRDefault="009B4FCC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(2,072,948)</w:t>
            </w:r>
          </w:p>
        </w:tc>
        <w:tc>
          <w:tcPr>
            <w:tcW w:w="245" w:type="dxa"/>
            <w:vAlign w:val="bottom"/>
          </w:tcPr>
          <w:p w14:paraId="3316BDDF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0A7EE90F" w14:textId="5978A019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(2,073,850)</w:t>
            </w:r>
          </w:p>
        </w:tc>
      </w:tr>
      <w:tr w:rsidR="00D6464D" w:rsidRPr="00C96298" w14:paraId="54AB341E" w14:textId="77777777" w:rsidTr="005A281E">
        <w:tc>
          <w:tcPr>
            <w:tcW w:w="2373" w:type="dxa"/>
          </w:tcPr>
          <w:p w14:paraId="6F22C608" w14:textId="77777777" w:rsidR="00D6464D" w:rsidRPr="00D47FE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423E2" w14:textId="2F4A58E0" w:rsidR="00D6464D" w:rsidRPr="00D84DD8" w:rsidRDefault="009B4FCC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154,541</w:t>
            </w:r>
          </w:p>
        </w:tc>
        <w:tc>
          <w:tcPr>
            <w:tcW w:w="239" w:type="dxa"/>
          </w:tcPr>
          <w:p w14:paraId="33B15C0F" w14:textId="77777777" w:rsidR="00D6464D" w:rsidRPr="00A37CB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585D0" w14:textId="337BD525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94,155</w:t>
            </w:r>
          </w:p>
        </w:tc>
        <w:tc>
          <w:tcPr>
            <w:tcW w:w="237" w:type="dxa"/>
            <w:vAlign w:val="bottom"/>
          </w:tcPr>
          <w:p w14:paraId="588B58A6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4BB35" w14:textId="2A2B53DF" w:rsidR="00D6464D" w:rsidRPr="00D84DD8" w:rsidRDefault="009B4FCC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64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101,910</w:t>
            </w:r>
          </w:p>
        </w:tc>
        <w:tc>
          <w:tcPr>
            <w:tcW w:w="241" w:type="dxa"/>
            <w:vAlign w:val="bottom"/>
          </w:tcPr>
          <w:p w14:paraId="201ED778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CC9C5" w14:textId="13D18C6C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64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155,097</w:t>
            </w:r>
          </w:p>
        </w:tc>
        <w:tc>
          <w:tcPr>
            <w:tcW w:w="245" w:type="dxa"/>
            <w:vAlign w:val="bottom"/>
          </w:tcPr>
          <w:p w14:paraId="691566BA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2D771" w14:textId="5A336D0D" w:rsidR="00D6464D" w:rsidRPr="001B5CF2" w:rsidRDefault="009B4FCC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8" w:right="-108" w:firstLine="2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256,451</w:t>
            </w:r>
          </w:p>
        </w:tc>
        <w:tc>
          <w:tcPr>
            <w:tcW w:w="245" w:type="dxa"/>
            <w:vAlign w:val="bottom"/>
          </w:tcPr>
          <w:p w14:paraId="6EDFFD23" w14:textId="77777777" w:rsidR="00D6464D" w:rsidRPr="001B5CF2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F27EB" w14:textId="180F7FB5" w:rsidR="00D6464D" w:rsidRPr="001B5CF2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249,252</w:t>
            </w:r>
          </w:p>
        </w:tc>
      </w:tr>
      <w:tr w:rsidR="00D6464D" w:rsidRPr="00D47FE8" w14:paraId="7CDD1401" w14:textId="77777777" w:rsidTr="005A281E">
        <w:tc>
          <w:tcPr>
            <w:tcW w:w="2373" w:type="dxa"/>
          </w:tcPr>
          <w:p w14:paraId="46FB4342" w14:textId="77777777" w:rsidR="00D6464D" w:rsidRPr="00D47FE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30500515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08DFC2C2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B3F54F0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17AA211B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74C4B8D6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39F3D424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5A1E4038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559287B3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716CB252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7201DAE3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14:paraId="4C373445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D6464D" w:rsidRPr="00D47FE8" w14:paraId="4BF9C422" w14:textId="77777777" w:rsidTr="005A281E">
        <w:tc>
          <w:tcPr>
            <w:tcW w:w="2373" w:type="dxa"/>
          </w:tcPr>
          <w:p w14:paraId="48555B81" w14:textId="203AFBB1" w:rsidR="00D6464D" w:rsidRPr="00D47FE8" w:rsidRDefault="009B4FCC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  <w:r w:rsidR="00D6464D" w:rsidRPr="00D47FE8">
              <w:rPr>
                <w:rFonts w:ascii="Angsana New" w:hAnsi="Angsana New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1021" w:type="dxa"/>
          </w:tcPr>
          <w:p w14:paraId="0DA4487F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727DE170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623E7375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10E02D64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033A1FA9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67DD5110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307BB546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14E5FC79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561370B8" w14:textId="01EB6BB6" w:rsidR="00D6464D" w:rsidRPr="00D84DD8" w:rsidRDefault="009B4FCC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(36,328)</w:t>
            </w:r>
          </w:p>
        </w:tc>
        <w:tc>
          <w:tcPr>
            <w:tcW w:w="245" w:type="dxa"/>
          </w:tcPr>
          <w:p w14:paraId="42D8169D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76E861B8" w14:textId="77DB6675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(77,117)</w:t>
            </w:r>
          </w:p>
        </w:tc>
      </w:tr>
      <w:tr w:rsidR="00D6464D" w:rsidRPr="00D47FE8" w14:paraId="3DE2FB68" w14:textId="77777777" w:rsidTr="005A281E">
        <w:tc>
          <w:tcPr>
            <w:tcW w:w="2373" w:type="dxa"/>
          </w:tcPr>
          <w:p w14:paraId="47E62298" w14:textId="77777777" w:rsidR="00D6464D" w:rsidRPr="00D47FE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21" w:type="dxa"/>
          </w:tcPr>
          <w:p w14:paraId="62C9FDAE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7A15DB97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339638D3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250ED1FE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449AC0DC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7FE58B9D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242A021E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7AA00AF1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68D0BBC8" w14:textId="3F8FCC61" w:rsidR="00D6464D" w:rsidRPr="00D84DD8" w:rsidRDefault="009B4FCC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(40,633)</w:t>
            </w:r>
          </w:p>
        </w:tc>
        <w:tc>
          <w:tcPr>
            <w:tcW w:w="245" w:type="dxa"/>
          </w:tcPr>
          <w:p w14:paraId="2AC0C7CA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40BD6BF2" w14:textId="29D8B3EB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(74,347)</w:t>
            </w:r>
          </w:p>
        </w:tc>
      </w:tr>
      <w:tr w:rsidR="00D6464D" w:rsidRPr="00D47FE8" w14:paraId="124C09C7" w14:textId="77777777" w:rsidTr="005A281E">
        <w:tc>
          <w:tcPr>
            <w:tcW w:w="2373" w:type="dxa"/>
          </w:tcPr>
          <w:p w14:paraId="47D38C1D" w14:textId="204E3D9C" w:rsidR="00D6464D" w:rsidRPr="00D47FE8" w:rsidRDefault="005E2EF1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21" w:type="dxa"/>
          </w:tcPr>
          <w:p w14:paraId="19B30B61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04C84FB9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13A72AA0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0F1AFB5E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192A0451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7BF44F9E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669F6971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0C9CF66F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7CA6C6C1" w14:textId="0AA085FA" w:rsidR="00D6464D" w:rsidRPr="00D84DD8" w:rsidRDefault="009B4FCC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(13,512)</w:t>
            </w:r>
          </w:p>
        </w:tc>
        <w:tc>
          <w:tcPr>
            <w:tcW w:w="245" w:type="dxa"/>
          </w:tcPr>
          <w:p w14:paraId="2523D06D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69FFB83E" w14:textId="7FB35FF0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(13,761)</w:t>
            </w:r>
          </w:p>
        </w:tc>
      </w:tr>
      <w:tr w:rsidR="00D6464D" w:rsidRPr="00D47FE8" w14:paraId="234AB305" w14:textId="77777777" w:rsidTr="005A281E">
        <w:tc>
          <w:tcPr>
            <w:tcW w:w="2373" w:type="dxa"/>
          </w:tcPr>
          <w:p w14:paraId="0A1FD650" w14:textId="77777777" w:rsidR="00D6464D" w:rsidRPr="00D47FE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21" w:type="dxa"/>
          </w:tcPr>
          <w:p w14:paraId="026D6553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39D4E5B6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377D58AD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5EBFC25B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7D901145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1AF379B5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0990CF20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1366C536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68A86023" w14:textId="4B407F0B" w:rsidR="00D6464D" w:rsidRPr="00D84DD8" w:rsidRDefault="009B4FCC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18,498</w:t>
            </w:r>
          </w:p>
        </w:tc>
        <w:tc>
          <w:tcPr>
            <w:tcW w:w="245" w:type="dxa"/>
          </w:tcPr>
          <w:p w14:paraId="1E7D0F69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3EC4E9D0" w14:textId="4F5D848B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54,867</w:t>
            </w:r>
          </w:p>
        </w:tc>
      </w:tr>
      <w:tr w:rsidR="00D6464D" w:rsidRPr="00D47FE8" w14:paraId="3CA78AD1" w14:textId="77777777" w:rsidTr="005A281E">
        <w:tc>
          <w:tcPr>
            <w:tcW w:w="2373" w:type="dxa"/>
          </w:tcPr>
          <w:p w14:paraId="03C29439" w14:textId="77777777" w:rsidR="00D6464D" w:rsidRPr="00D47FE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1021" w:type="dxa"/>
          </w:tcPr>
          <w:p w14:paraId="5ABCF42B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1DF00EEF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1D799D39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5D916899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2E66AE11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34309F03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485111F4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692A8BA4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203BEFCB" w14:textId="77777777" w:rsidR="00D6464D" w:rsidRPr="00A37CB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366AF0B9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</w:tcPr>
          <w:p w14:paraId="3FA1C8F7" w14:textId="77777777" w:rsidR="00D6464D" w:rsidRPr="001B5CF2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D6464D" w:rsidRPr="00D47FE8" w14:paraId="2EED7AAE" w14:textId="77777777" w:rsidTr="005A281E">
        <w:tc>
          <w:tcPr>
            <w:tcW w:w="2373" w:type="dxa"/>
          </w:tcPr>
          <w:p w14:paraId="02853AAA" w14:textId="5FD21715" w:rsidR="00D6464D" w:rsidRPr="00D47FE8" w:rsidRDefault="00D6464D" w:rsidP="009B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9B4FCC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021" w:type="dxa"/>
          </w:tcPr>
          <w:p w14:paraId="4C282ADA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3C00D5A6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071113BB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352E98EB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57AD3ABF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2BB3A740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26241160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50BB6285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3FBF6F91" w14:textId="19CC60D7" w:rsidR="00D6464D" w:rsidRPr="00A37CBE" w:rsidRDefault="009B4FCC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35,879</w:t>
            </w:r>
          </w:p>
        </w:tc>
        <w:tc>
          <w:tcPr>
            <w:tcW w:w="245" w:type="dxa"/>
          </w:tcPr>
          <w:p w14:paraId="2E27F30E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4DA430B5" w14:textId="4FB3D043" w:rsidR="00D6464D" w:rsidRPr="001B5CF2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33,211</w:t>
            </w:r>
          </w:p>
        </w:tc>
      </w:tr>
      <w:tr w:rsidR="00D6464D" w:rsidRPr="00D47FE8" w14:paraId="7B9B7B28" w14:textId="77777777" w:rsidTr="005A281E">
        <w:tc>
          <w:tcPr>
            <w:tcW w:w="2373" w:type="dxa"/>
          </w:tcPr>
          <w:p w14:paraId="67882067" w14:textId="77777777" w:rsidR="00D6464D" w:rsidRPr="00D47FE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021" w:type="dxa"/>
          </w:tcPr>
          <w:p w14:paraId="6C4FFC49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538E79CC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1BE37BED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0115ED65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4140FB4E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74F5C157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13072264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13BF0C81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234F70DB" w14:textId="50ABD446" w:rsidR="00D6464D" w:rsidRPr="00D84DD8" w:rsidRDefault="009B4FCC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220,355</w:t>
            </w:r>
          </w:p>
        </w:tc>
        <w:tc>
          <w:tcPr>
            <w:tcW w:w="245" w:type="dxa"/>
          </w:tcPr>
          <w:p w14:paraId="39A939AE" w14:textId="77777777" w:rsidR="00D6464D" w:rsidRPr="0055214D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2C16A3ED" w14:textId="6005D755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172,105</w:t>
            </w:r>
          </w:p>
        </w:tc>
      </w:tr>
      <w:tr w:rsidR="00D6464D" w:rsidRPr="00D47FE8" w14:paraId="7BF45E28" w14:textId="77777777" w:rsidTr="005A281E">
        <w:tc>
          <w:tcPr>
            <w:tcW w:w="2373" w:type="dxa"/>
          </w:tcPr>
          <w:p w14:paraId="16D0B95A" w14:textId="26CB94FC" w:rsidR="00D6464D" w:rsidRPr="00D47FE8" w:rsidRDefault="009B4FCC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="00D6464D" w:rsidRPr="00D47FE8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21" w:type="dxa"/>
          </w:tcPr>
          <w:p w14:paraId="60636312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5FDC9E47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2DB0E37C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7613CFC7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71170D49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1C659D70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0155852B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48E26DEE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31A01CDA" w14:textId="0EF46DB8" w:rsidR="00D6464D" w:rsidRPr="00D84DD8" w:rsidRDefault="009B4FCC" w:rsidP="0084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(40,1</w:t>
            </w:r>
            <w:r w:rsidR="00841611">
              <w:rPr>
                <w:rFonts w:ascii="Angsana New" w:hAnsi="Angsana New"/>
                <w:bCs/>
                <w:sz w:val="26"/>
                <w:szCs w:val="26"/>
              </w:rPr>
              <w:t>8</w:t>
            </w:r>
            <w:r>
              <w:rPr>
                <w:rFonts w:ascii="Angsana New" w:hAnsi="Angsana New"/>
                <w:bCs/>
                <w:sz w:val="26"/>
                <w:szCs w:val="26"/>
              </w:rPr>
              <w:t>7)</w:t>
            </w:r>
          </w:p>
        </w:tc>
        <w:tc>
          <w:tcPr>
            <w:tcW w:w="245" w:type="dxa"/>
          </w:tcPr>
          <w:p w14:paraId="667FB0E2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4BB1B833" w14:textId="62135772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(28,071)</w:t>
            </w:r>
          </w:p>
        </w:tc>
      </w:tr>
      <w:tr w:rsidR="00D6464D" w:rsidRPr="00D47FE8" w14:paraId="7E537B2B" w14:textId="77777777" w:rsidTr="005A281E">
        <w:tc>
          <w:tcPr>
            <w:tcW w:w="2373" w:type="dxa"/>
          </w:tcPr>
          <w:p w14:paraId="68CD185E" w14:textId="77777777" w:rsidR="00D6464D" w:rsidRPr="00D47FE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021" w:type="dxa"/>
          </w:tcPr>
          <w:p w14:paraId="1F2CC776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13ECB045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7A32F598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1004C0B5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2161963B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37CD0AEF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502940D3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59A8BBDD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BE5A0" w14:textId="4717612E" w:rsidR="00D6464D" w:rsidRPr="00D84DD8" w:rsidRDefault="009B4FCC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8" w:right="-108" w:firstLine="2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180,168</w:t>
            </w:r>
          </w:p>
        </w:tc>
        <w:tc>
          <w:tcPr>
            <w:tcW w:w="245" w:type="dxa"/>
          </w:tcPr>
          <w:p w14:paraId="49E50AE2" w14:textId="77777777" w:rsidR="00D6464D" w:rsidRPr="00D84DD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 w:firstLine="26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F5F2F" w14:textId="1C331F3D" w:rsidR="00D6464D" w:rsidRPr="001B5CF2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144,034</w:t>
            </w:r>
          </w:p>
        </w:tc>
      </w:tr>
    </w:tbl>
    <w:p w14:paraId="63A90C71" w14:textId="77777777" w:rsidR="00D6464D" w:rsidRDefault="00D6464D" w:rsidP="00D64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9703" w:type="dxa"/>
        <w:tblLayout w:type="fixed"/>
        <w:tblLook w:val="0000" w:firstRow="0" w:lastRow="0" w:firstColumn="0" w:lastColumn="0" w:noHBand="0" w:noVBand="0"/>
      </w:tblPr>
      <w:tblGrid>
        <w:gridCol w:w="2373"/>
        <w:gridCol w:w="1021"/>
        <w:gridCol w:w="239"/>
        <w:gridCol w:w="1024"/>
        <w:gridCol w:w="237"/>
        <w:gridCol w:w="1017"/>
        <w:gridCol w:w="241"/>
        <w:gridCol w:w="1013"/>
        <w:gridCol w:w="245"/>
        <w:gridCol w:w="1017"/>
        <w:gridCol w:w="245"/>
        <w:gridCol w:w="1031"/>
      </w:tblGrid>
      <w:tr w:rsidR="00D6464D" w:rsidRPr="00D47FE8" w14:paraId="4939EA76" w14:textId="77777777" w:rsidTr="007F3581">
        <w:trPr>
          <w:tblHeader/>
        </w:trPr>
        <w:tc>
          <w:tcPr>
            <w:tcW w:w="2373" w:type="dxa"/>
          </w:tcPr>
          <w:p w14:paraId="674F3393" w14:textId="77777777" w:rsidR="00D6464D" w:rsidRPr="00D47FE8" w:rsidRDefault="00D6464D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30" w:type="dxa"/>
            <w:gridSpan w:val="11"/>
          </w:tcPr>
          <w:p w14:paraId="647A7726" w14:textId="77777777" w:rsidR="00D6464D" w:rsidRPr="00D47FE8" w:rsidRDefault="00D6464D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565"/>
                <w:tab w:val="right" w:pos="72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</w:tr>
      <w:tr w:rsidR="00D6464D" w:rsidRPr="00D47FE8" w14:paraId="16BF4530" w14:textId="77777777" w:rsidTr="007F3581">
        <w:trPr>
          <w:tblHeader/>
        </w:trPr>
        <w:tc>
          <w:tcPr>
            <w:tcW w:w="2373" w:type="dxa"/>
          </w:tcPr>
          <w:p w14:paraId="4DE47BCC" w14:textId="77777777" w:rsidR="00D6464D" w:rsidRPr="00D47FE8" w:rsidRDefault="00D6464D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2284" w:type="dxa"/>
            <w:gridSpan w:val="3"/>
          </w:tcPr>
          <w:p w14:paraId="516E0D29" w14:textId="77777777" w:rsidR="00D6464D" w:rsidRPr="00D47FE8" w:rsidRDefault="00D6464D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7" w:type="dxa"/>
          </w:tcPr>
          <w:p w14:paraId="05FBC5C0" w14:textId="77777777" w:rsidR="00D6464D" w:rsidRPr="00D47FE8" w:rsidRDefault="00D6464D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1" w:type="dxa"/>
            <w:gridSpan w:val="3"/>
          </w:tcPr>
          <w:p w14:paraId="26DE00C9" w14:textId="77777777" w:rsidR="00D6464D" w:rsidRPr="00D47FE8" w:rsidRDefault="00D6464D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45" w:type="dxa"/>
          </w:tcPr>
          <w:p w14:paraId="2DD0F50A" w14:textId="77777777" w:rsidR="00D6464D" w:rsidRPr="00D47FE8" w:rsidRDefault="00D6464D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3" w:type="dxa"/>
            <w:gridSpan w:val="3"/>
          </w:tcPr>
          <w:p w14:paraId="44554830" w14:textId="77777777" w:rsidR="00D6464D" w:rsidRPr="00D47FE8" w:rsidRDefault="00D6464D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D6464D" w:rsidRPr="006C7560" w14:paraId="79D2CCBB" w14:textId="77777777" w:rsidTr="007F3581">
        <w:trPr>
          <w:tblHeader/>
        </w:trPr>
        <w:tc>
          <w:tcPr>
            <w:tcW w:w="2373" w:type="dxa"/>
          </w:tcPr>
          <w:p w14:paraId="42CDFD8E" w14:textId="77777777" w:rsidR="00D6464D" w:rsidRPr="00D47FE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21" w:type="dxa"/>
          </w:tcPr>
          <w:p w14:paraId="7385167C" w14:textId="44E76B15" w:rsidR="00D6464D" w:rsidRPr="00D84DD8" w:rsidRDefault="00D6464D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  <w:tc>
          <w:tcPr>
            <w:tcW w:w="239" w:type="dxa"/>
          </w:tcPr>
          <w:p w14:paraId="53BC9472" w14:textId="77777777" w:rsidR="00D6464D" w:rsidRPr="00D84DD8" w:rsidRDefault="00D6464D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497CDEE" w14:textId="18523514" w:rsidR="00D6464D" w:rsidRPr="00D84DD8" w:rsidRDefault="00D6464D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4DD8">
              <w:rPr>
                <w:rFonts w:ascii="Angsana New" w:hAnsi="Angsana New"/>
                <w:sz w:val="26"/>
                <w:szCs w:val="26"/>
                <w:cs/>
              </w:rPr>
              <w:t>255</w:t>
            </w:r>
            <w:r>
              <w:rPr>
                <w:rFonts w:ascii="Angsana New" w:hAnsi="Angsana New"/>
                <w:sz w:val="26"/>
                <w:szCs w:val="26"/>
                <w:cs/>
              </w:rPr>
              <w:t>9</w:t>
            </w:r>
          </w:p>
        </w:tc>
        <w:tc>
          <w:tcPr>
            <w:tcW w:w="237" w:type="dxa"/>
          </w:tcPr>
          <w:p w14:paraId="4EC3E83F" w14:textId="77777777" w:rsidR="00D6464D" w:rsidRPr="00D84DD8" w:rsidRDefault="00D6464D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4CB188FC" w14:textId="1BC9F11C" w:rsidR="00D6464D" w:rsidRPr="00D84DD8" w:rsidRDefault="00D6464D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center" w:pos="36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  <w:tc>
          <w:tcPr>
            <w:tcW w:w="241" w:type="dxa"/>
          </w:tcPr>
          <w:p w14:paraId="51E10C0E" w14:textId="77777777" w:rsidR="00D6464D" w:rsidRPr="00D84DD8" w:rsidRDefault="00D6464D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41984D20" w14:textId="29496169" w:rsidR="00D6464D" w:rsidRPr="00D84DD8" w:rsidRDefault="00D6464D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4DD8">
              <w:rPr>
                <w:rFonts w:ascii="Angsana New" w:hAnsi="Angsana New"/>
                <w:sz w:val="26"/>
                <w:szCs w:val="26"/>
                <w:cs/>
              </w:rPr>
              <w:t>255</w:t>
            </w:r>
            <w:r>
              <w:rPr>
                <w:rFonts w:ascii="Angsana New" w:hAnsi="Angsana New"/>
                <w:sz w:val="26"/>
                <w:szCs w:val="26"/>
                <w:cs/>
              </w:rPr>
              <w:t>9</w:t>
            </w:r>
          </w:p>
        </w:tc>
        <w:tc>
          <w:tcPr>
            <w:tcW w:w="245" w:type="dxa"/>
          </w:tcPr>
          <w:p w14:paraId="0AD3AEE0" w14:textId="77777777" w:rsidR="00D6464D" w:rsidRPr="00D84DD8" w:rsidRDefault="00D6464D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5E89094" w14:textId="260D0054" w:rsidR="00D6464D" w:rsidRPr="00D84DD8" w:rsidRDefault="00D6464D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  <w:tc>
          <w:tcPr>
            <w:tcW w:w="245" w:type="dxa"/>
          </w:tcPr>
          <w:p w14:paraId="75FF695C" w14:textId="77777777" w:rsidR="00D6464D" w:rsidRPr="00D84DD8" w:rsidRDefault="00D6464D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</w:tcPr>
          <w:p w14:paraId="6279E854" w14:textId="3041C65B" w:rsidR="00D6464D" w:rsidRPr="00D84DD8" w:rsidRDefault="00D6464D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4DD8">
              <w:rPr>
                <w:rFonts w:ascii="Angsana New" w:hAnsi="Angsana New"/>
                <w:sz w:val="26"/>
                <w:szCs w:val="26"/>
                <w:cs/>
              </w:rPr>
              <w:t>255</w:t>
            </w:r>
            <w:r>
              <w:rPr>
                <w:rFonts w:ascii="Angsana New" w:hAnsi="Angsana New"/>
                <w:sz w:val="26"/>
                <w:szCs w:val="26"/>
                <w:cs/>
              </w:rPr>
              <w:t>9</w:t>
            </w:r>
          </w:p>
        </w:tc>
      </w:tr>
      <w:tr w:rsidR="00D6464D" w:rsidRPr="00D47FE8" w14:paraId="0F6DE446" w14:textId="77777777" w:rsidTr="007F3581">
        <w:trPr>
          <w:tblHeader/>
        </w:trPr>
        <w:tc>
          <w:tcPr>
            <w:tcW w:w="2373" w:type="dxa"/>
          </w:tcPr>
          <w:p w14:paraId="2705298E" w14:textId="77777777" w:rsidR="00D6464D" w:rsidRPr="00D47FE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30" w:type="dxa"/>
            <w:gridSpan w:val="11"/>
          </w:tcPr>
          <w:p w14:paraId="0C17FDBD" w14:textId="77777777" w:rsidR="00D6464D" w:rsidRPr="00D47FE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center" w:pos="3572"/>
                <w:tab w:val="right" w:pos="7316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</w:p>
        </w:tc>
      </w:tr>
      <w:tr w:rsidR="005E2EF1" w:rsidRPr="0061518E" w14:paraId="0CEF7991" w14:textId="77777777" w:rsidTr="005A281E">
        <w:tc>
          <w:tcPr>
            <w:tcW w:w="2373" w:type="dxa"/>
          </w:tcPr>
          <w:p w14:paraId="05DB1625" w14:textId="16957DC9" w:rsidR="005E2EF1" w:rsidRPr="00D47FE8" w:rsidRDefault="005E2EF1" w:rsidP="005E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1021" w:type="dxa"/>
            <w:vAlign w:val="bottom"/>
          </w:tcPr>
          <w:p w14:paraId="40ED2C35" w14:textId="69B87B9A" w:rsidR="005E2EF1" w:rsidRPr="0061518E" w:rsidRDefault="005E2EF1" w:rsidP="005E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3,585,813</w:t>
            </w:r>
          </w:p>
        </w:tc>
        <w:tc>
          <w:tcPr>
            <w:tcW w:w="239" w:type="dxa"/>
          </w:tcPr>
          <w:p w14:paraId="65C5D1E1" w14:textId="77777777" w:rsidR="005E2EF1" w:rsidRPr="0061518E" w:rsidRDefault="005E2EF1" w:rsidP="005E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111A2C4" w14:textId="0C2E8C70" w:rsidR="005E2EF1" w:rsidRPr="0061518E" w:rsidRDefault="005E2EF1" w:rsidP="005E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3,679,771</w:t>
            </w:r>
          </w:p>
        </w:tc>
        <w:tc>
          <w:tcPr>
            <w:tcW w:w="237" w:type="dxa"/>
            <w:vAlign w:val="bottom"/>
          </w:tcPr>
          <w:p w14:paraId="4C9E26F9" w14:textId="77777777" w:rsidR="005E2EF1" w:rsidRPr="0061518E" w:rsidRDefault="005E2EF1" w:rsidP="005E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6A49FC57" w14:textId="5697E605" w:rsidR="005E2EF1" w:rsidRPr="0061518E" w:rsidRDefault="005E2EF1" w:rsidP="005E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3,055,763</w:t>
            </w:r>
          </w:p>
        </w:tc>
        <w:tc>
          <w:tcPr>
            <w:tcW w:w="241" w:type="dxa"/>
            <w:vAlign w:val="bottom"/>
          </w:tcPr>
          <w:p w14:paraId="3362864C" w14:textId="77777777" w:rsidR="005E2EF1" w:rsidRPr="0061518E" w:rsidRDefault="005E2EF1" w:rsidP="005E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65C6F2A4" w14:textId="393BEE48" w:rsidR="005E2EF1" w:rsidRPr="0061518E" w:rsidRDefault="005E2EF1" w:rsidP="005E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3,132,990</w:t>
            </w:r>
          </w:p>
        </w:tc>
        <w:tc>
          <w:tcPr>
            <w:tcW w:w="245" w:type="dxa"/>
            <w:vAlign w:val="bottom"/>
          </w:tcPr>
          <w:p w14:paraId="1C576009" w14:textId="77777777" w:rsidR="005E2EF1" w:rsidRPr="0061518E" w:rsidRDefault="005E2EF1" w:rsidP="005E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5F0C06AB" w14:textId="4D172D7B" w:rsidR="005E2EF1" w:rsidRPr="0061518E" w:rsidRDefault="005E2EF1" w:rsidP="005E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6,641,576</w:t>
            </w:r>
          </w:p>
        </w:tc>
        <w:tc>
          <w:tcPr>
            <w:tcW w:w="245" w:type="dxa"/>
            <w:vAlign w:val="bottom"/>
          </w:tcPr>
          <w:p w14:paraId="6B68C04F" w14:textId="77777777" w:rsidR="005E2EF1" w:rsidRPr="0061518E" w:rsidRDefault="005E2EF1" w:rsidP="005E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</w:tcPr>
          <w:p w14:paraId="2CA69002" w14:textId="55C32298" w:rsidR="005E2EF1" w:rsidRPr="0061518E" w:rsidRDefault="005E2EF1" w:rsidP="005E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6,812,761</w:t>
            </w:r>
          </w:p>
        </w:tc>
      </w:tr>
      <w:tr w:rsidR="00D6464D" w:rsidRPr="0061518E" w14:paraId="40F64729" w14:textId="77777777" w:rsidTr="005A281E">
        <w:tc>
          <w:tcPr>
            <w:tcW w:w="2373" w:type="dxa"/>
          </w:tcPr>
          <w:p w14:paraId="5A17652C" w14:textId="77777777" w:rsidR="00D6464D" w:rsidRPr="00D47FE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4E913D59" w14:textId="656AA579" w:rsidR="00D6464D" w:rsidRPr="0061518E" w:rsidRDefault="009B4FCC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(3,161,759)</w:t>
            </w:r>
          </w:p>
        </w:tc>
        <w:tc>
          <w:tcPr>
            <w:tcW w:w="239" w:type="dxa"/>
          </w:tcPr>
          <w:p w14:paraId="34EB5C8B" w14:textId="77777777" w:rsidR="00D6464D" w:rsidRPr="0061518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44A18D6" w14:textId="37FF0A96" w:rsidR="00D6464D" w:rsidRPr="00E664EA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(3,344,245)</w:t>
            </w:r>
          </w:p>
        </w:tc>
        <w:tc>
          <w:tcPr>
            <w:tcW w:w="237" w:type="dxa"/>
          </w:tcPr>
          <w:p w14:paraId="69A7A980" w14:textId="77777777" w:rsidR="00D6464D" w:rsidRPr="0061518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601E7295" w14:textId="43034BB0" w:rsidR="00D6464D" w:rsidRPr="0061518E" w:rsidRDefault="009B4FCC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(2,759,288)</w:t>
            </w:r>
          </w:p>
        </w:tc>
        <w:tc>
          <w:tcPr>
            <w:tcW w:w="241" w:type="dxa"/>
            <w:vAlign w:val="bottom"/>
          </w:tcPr>
          <w:p w14:paraId="0B1EAB3A" w14:textId="77777777" w:rsidR="00D6464D" w:rsidRPr="0061518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329B9588" w14:textId="348B8B26" w:rsidR="00D6464D" w:rsidRPr="0061518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(2,847,334)</w:t>
            </w:r>
          </w:p>
        </w:tc>
        <w:tc>
          <w:tcPr>
            <w:tcW w:w="245" w:type="dxa"/>
            <w:vAlign w:val="bottom"/>
          </w:tcPr>
          <w:p w14:paraId="15C4447F" w14:textId="77777777" w:rsidR="00D6464D" w:rsidRPr="0061518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584778F" w14:textId="0D38A007" w:rsidR="00D6464D" w:rsidRPr="0061518E" w:rsidRDefault="009B4FCC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(5,921,047)</w:t>
            </w:r>
          </w:p>
        </w:tc>
        <w:tc>
          <w:tcPr>
            <w:tcW w:w="245" w:type="dxa"/>
            <w:vAlign w:val="bottom"/>
          </w:tcPr>
          <w:p w14:paraId="65EB5DFF" w14:textId="77777777" w:rsidR="00D6464D" w:rsidRPr="0061518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1181F08F" w14:textId="062D7501" w:rsidR="00D6464D" w:rsidRPr="0061518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(6,191,579)</w:t>
            </w:r>
          </w:p>
        </w:tc>
      </w:tr>
      <w:tr w:rsidR="00D6464D" w:rsidRPr="00C96298" w14:paraId="3EE0AAB2" w14:textId="77777777" w:rsidTr="005A281E">
        <w:tc>
          <w:tcPr>
            <w:tcW w:w="2373" w:type="dxa"/>
          </w:tcPr>
          <w:p w14:paraId="4314C5FD" w14:textId="77777777" w:rsidR="00D6464D" w:rsidRPr="00D47FE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0EFC4970" w14:textId="475B0DB0" w:rsidR="00D6464D" w:rsidRPr="0061518E" w:rsidRDefault="009B4FCC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424,054</w:t>
            </w:r>
          </w:p>
        </w:tc>
        <w:tc>
          <w:tcPr>
            <w:tcW w:w="239" w:type="dxa"/>
          </w:tcPr>
          <w:p w14:paraId="7F9A0EF2" w14:textId="77777777" w:rsidR="00D6464D" w:rsidRPr="0061518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543C6222" w14:textId="69929462" w:rsidR="00D6464D" w:rsidRPr="0061518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335,526</w:t>
            </w:r>
          </w:p>
        </w:tc>
        <w:tc>
          <w:tcPr>
            <w:tcW w:w="237" w:type="dxa"/>
            <w:vAlign w:val="bottom"/>
          </w:tcPr>
          <w:p w14:paraId="2B8D94E2" w14:textId="77777777" w:rsidR="00D6464D" w:rsidRPr="0061518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71957678" w14:textId="707B812A" w:rsidR="00D6464D" w:rsidRPr="0061518E" w:rsidRDefault="009B4FCC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296,475</w:t>
            </w:r>
          </w:p>
        </w:tc>
        <w:tc>
          <w:tcPr>
            <w:tcW w:w="241" w:type="dxa"/>
            <w:vAlign w:val="bottom"/>
          </w:tcPr>
          <w:p w14:paraId="0DEEC7AB" w14:textId="77777777" w:rsidR="00D6464D" w:rsidRPr="0061518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1C6E9828" w14:textId="2AB96FE3" w:rsidR="00D6464D" w:rsidRPr="0061518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285,656</w:t>
            </w:r>
          </w:p>
        </w:tc>
        <w:tc>
          <w:tcPr>
            <w:tcW w:w="245" w:type="dxa"/>
            <w:vAlign w:val="bottom"/>
          </w:tcPr>
          <w:p w14:paraId="59CFF060" w14:textId="77777777" w:rsidR="00D6464D" w:rsidRPr="0061518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19457569" w14:textId="505FE5F0" w:rsidR="00D6464D" w:rsidRPr="0061518E" w:rsidRDefault="009B4FCC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214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720,529</w:t>
            </w:r>
          </w:p>
        </w:tc>
        <w:tc>
          <w:tcPr>
            <w:tcW w:w="245" w:type="dxa"/>
            <w:vAlign w:val="bottom"/>
          </w:tcPr>
          <w:p w14:paraId="18B5EB27" w14:textId="77777777" w:rsidR="00D6464D" w:rsidRPr="0061518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</w:tcPr>
          <w:p w14:paraId="160AFEE1" w14:textId="09AFCC56" w:rsidR="00D6464D" w:rsidRPr="0061518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621,182</w:t>
            </w:r>
          </w:p>
        </w:tc>
      </w:tr>
      <w:tr w:rsidR="00D6464D" w:rsidRPr="00D47FE8" w14:paraId="2687138D" w14:textId="77777777" w:rsidTr="005A281E">
        <w:tc>
          <w:tcPr>
            <w:tcW w:w="2373" w:type="dxa"/>
          </w:tcPr>
          <w:p w14:paraId="4C0147E7" w14:textId="77777777" w:rsidR="00D6464D" w:rsidRPr="00947532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68304F91" w14:textId="77777777" w:rsidR="00D6464D" w:rsidRPr="00947532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20696809" w14:textId="77777777" w:rsidR="00D6464D" w:rsidRPr="00947532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6C8EC80" w14:textId="77777777" w:rsidR="00D6464D" w:rsidRPr="00947532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37" w:type="dxa"/>
          </w:tcPr>
          <w:p w14:paraId="6525AC0F" w14:textId="77777777" w:rsidR="00D6464D" w:rsidRPr="00947532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7146B92D" w14:textId="77777777" w:rsidR="00D6464D" w:rsidRPr="00947532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41" w:type="dxa"/>
          </w:tcPr>
          <w:p w14:paraId="413AEB9C" w14:textId="77777777" w:rsidR="00D6464D" w:rsidRPr="00947532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0C6D87AE" w14:textId="77777777" w:rsidR="00D6464D" w:rsidRPr="00947532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45" w:type="dxa"/>
          </w:tcPr>
          <w:p w14:paraId="60FAE70A" w14:textId="77777777" w:rsidR="00D6464D" w:rsidRPr="00947532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147E59C1" w14:textId="77777777" w:rsidR="00D6464D" w:rsidRPr="00947532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93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45" w:type="dxa"/>
          </w:tcPr>
          <w:p w14:paraId="4E4602E6" w14:textId="77777777" w:rsidR="00D6464D" w:rsidRPr="00947532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21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14:paraId="6EEA1DD3" w14:textId="77777777" w:rsidR="00D6464D" w:rsidRPr="00947532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93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9B4FCC" w:rsidRPr="00D47FE8" w14:paraId="40F415F2" w14:textId="77777777" w:rsidTr="005A281E">
        <w:tc>
          <w:tcPr>
            <w:tcW w:w="2373" w:type="dxa"/>
          </w:tcPr>
          <w:p w14:paraId="2705D148" w14:textId="6956B96F" w:rsidR="009B4FCC" w:rsidRPr="00D47FE8" w:rsidRDefault="009B4FCC" w:rsidP="009B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1021" w:type="dxa"/>
          </w:tcPr>
          <w:p w14:paraId="253A6E75" w14:textId="77777777" w:rsidR="009B4FCC" w:rsidRPr="0061518E" w:rsidRDefault="009B4FCC" w:rsidP="009B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4DAC33ED" w14:textId="77777777" w:rsidR="009B4FCC" w:rsidRPr="0061518E" w:rsidRDefault="009B4FCC" w:rsidP="009B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6250F87E" w14:textId="77777777" w:rsidR="009B4FCC" w:rsidRPr="0061518E" w:rsidRDefault="009B4FCC" w:rsidP="009B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5759DB1B" w14:textId="77777777" w:rsidR="009B4FCC" w:rsidRPr="0061518E" w:rsidRDefault="009B4FCC" w:rsidP="009B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2D3772C7" w14:textId="77777777" w:rsidR="009B4FCC" w:rsidRPr="0061518E" w:rsidRDefault="009B4FCC" w:rsidP="009B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433AF936" w14:textId="77777777" w:rsidR="009B4FCC" w:rsidRPr="0061518E" w:rsidRDefault="009B4FCC" w:rsidP="009B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487759F1" w14:textId="77777777" w:rsidR="009B4FCC" w:rsidRPr="0061518E" w:rsidRDefault="009B4FCC" w:rsidP="009B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25C25DC6" w14:textId="77777777" w:rsidR="009B4FCC" w:rsidRPr="0061518E" w:rsidRDefault="009B4FCC" w:rsidP="009B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2C944BFF" w14:textId="0A050746" w:rsidR="009B4FCC" w:rsidRPr="000E5B38" w:rsidRDefault="009B4FCC" w:rsidP="009B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(152,426)</w:t>
            </w:r>
          </w:p>
        </w:tc>
        <w:tc>
          <w:tcPr>
            <w:tcW w:w="245" w:type="dxa"/>
          </w:tcPr>
          <w:p w14:paraId="50345206" w14:textId="77777777" w:rsidR="009B4FCC" w:rsidRPr="0061518E" w:rsidRDefault="009B4FCC" w:rsidP="009B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</w:tcPr>
          <w:p w14:paraId="023B8899" w14:textId="56D9DFD8" w:rsidR="009B4FCC" w:rsidRPr="002C06A8" w:rsidRDefault="009B4FCC" w:rsidP="009B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(234,539)</w:t>
            </w:r>
          </w:p>
        </w:tc>
      </w:tr>
      <w:tr w:rsidR="00D6464D" w:rsidRPr="00D47FE8" w14:paraId="5EB443D3" w14:textId="77777777" w:rsidTr="005A281E">
        <w:tc>
          <w:tcPr>
            <w:tcW w:w="2373" w:type="dxa"/>
          </w:tcPr>
          <w:p w14:paraId="6EFABFE0" w14:textId="77777777" w:rsidR="00D6464D" w:rsidRPr="00D47FE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21" w:type="dxa"/>
          </w:tcPr>
          <w:p w14:paraId="249FF8DA" w14:textId="77777777" w:rsidR="00D6464D" w:rsidRPr="0061518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281A7C11" w14:textId="77777777" w:rsidR="00D6464D" w:rsidRPr="0061518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1B166CD9" w14:textId="77777777" w:rsidR="00D6464D" w:rsidRPr="0061518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465A7E0C" w14:textId="77777777" w:rsidR="00D6464D" w:rsidRPr="0061518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18A27B90" w14:textId="77777777" w:rsidR="00D6464D" w:rsidRPr="0061518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2C6AF7B0" w14:textId="77777777" w:rsidR="00D6464D" w:rsidRPr="0061518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1EACF381" w14:textId="77777777" w:rsidR="00D6464D" w:rsidRPr="0061518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6C066A29" w14:textId="77777777" w:rsidR="00D6464D" w:rsidRPr="0061518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4D239FFA" w14:textId="3120E53A" w:rsidR="00D6464D" w:rsidRPr="000E5B38" w:rsidRDefault="00CC4F60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(148,9</w:t>
            </w:r>
            <w:r w:rsidR="009B4FCC">
              <w:rPr>
                <w:rFonts w:ascii="Angsana New" w:hAnsi="Angsana New"/>
                <w:bCs/>
                <w:sz w:val="26"/>
                <w:szCs w:val="26"/>
              </w:rPr>
              <w:t>72)</w:t>
            </w:r>
          </w:p>
        </w:tc>
        <w:tc>
          <w:tcPr>
            <w:tcW w:w="245" w:type="dxa"/>
          </w:tcPr>
          <w:p w14:paraId="6ABD280A" w14:textId="77777777" w:rsidR="00D6464D" w:rsidRPr="0061518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</w:tcPr>
          <w:p w14:paraId="75B5E8E3" w14:textId="1EBC7E07" w:rsidR="00D6464D" w:rsidRPr="002C06A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(171,383)</w:t>
            </w:r>
          </w:p>
        </w:tc>
      </w:tr>
      <w:tr w:rsidR="005E2EF1" w:rsidRPr="00E664EA" w14:paraId="49AE79ED" w14:textId="77777777" w:rsidTr="005A281E">
        <w:tc>
          <w:tcPr>
            <w:tcW w:w="2373" w:type="dxa"/>
          </w:tcPr>
          <w:p w14:paraId="449ADD21" w14:textId="41B3E0D7" w:rsidR="005E2EF1" w:rsidRPr="00D47FE8" w:rsidRDefault="005E2EF1" w:rsidP="005E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21" w:type="dxa"/>
          </w:tcPr>
          <w:p w14:paraId="04220EE9" w14:textId="77777777" w:rsidR="005E2EF1" w:rsidRPr="002C06A8" w:rsidRDefault="005E2EF1" w:rsidP="005E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29A2C4E8" w14:textId="77777777" w:rsidR="005E2EF1" w:rsidRPr="002C06A8" w:rsidRDefault="005E2EF1" w:rsidP="005E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6468BDF6" w14:textId="77777777" w:rsidR="005E2EF1" w:rsidRPr="002C06A8" w:rsidRDefault="005E2EF1" w:rsidP="005E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214C83B9" w14:textId="77777777" w:rsidR="005E2EF1" w:rsidRPr="002C06A8" w:rsidRDefault="005E2EF1" w:rsidP="005E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0F6625A1" w14:textId="77777777" w:rsidR="005E2EF1" w:rsidRPr="002C06A8" w:rsidRDefault="005E2EF1" w:rsidP="005E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5CBE47A9" w14:textId="77777777" w:rsidR="005E2EF1" w:rsidRPr="002C06A8" w:rsidRDefault="005E2EF1" w:rsidP="005E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0AD004C0" w14:textId="77777777" w:rsidR="005E2EF1" w:rsidRPr="002C06A8" w:rsidRDefault="005E2EF1" w:rsidP="005E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6952F1DE" w14:textId="77777777" w:rsidR="005E2EF1" w:rsidRPr="002C06A8" w:rsidRDefault="005E2EF1" w:rsidP="005E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2E15D3BA" w14:textId="33BC43B8" w:rsidR="005E2EF1" w:rsidRPr="000E5B38" w:rsidRDefault="005E2EF1" w:rsidP="005E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(44,034)</w:t>
            </w:r>
          </w:p>
        </w:tc>
        <w:tc>
          <w:tcPr>
            <w:tcW w:w="245" w:type="dxa"/>
          </w:tcPr>
          <w:p w14:paraId="166846A3" w14:textId="77777777" w:rsidR="005E2EF1" w:rsidRPr="0061518E" w:rsidRDefault="005E2EF1" w:rsidP="005E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</w:tcPr>
          <w:p w14:paraId="396A9A4E" w14:textId="463543A0" w:rsidR="005E2EF1" w:rsidRPr="00E664EA" w:rsidRDefault="005E2EF1" w:rsidP="005E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(38,756)</w:t>
            </w:r>
          </w:p>
        </w:tc>
      </w:tr>
      <w:tr w:rsidR="00D6464D" w:rsidRPr="00D47FE8" w14:paraId="1A491A38" w14:textId="77777777" w:rsidTr="005A281E">
        <w:tc>
          <w:tcPr>
            <w:tcW w:w="2373" w:type="dxa"/>
          </w:tcPr>
          <w:p w14:paraId="45885FE6" w14:textId="77777777" w:rsidR="00D6464D" w:rsidRPr="00D47FE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21" w:type="dxa"/>
          </w:tcPr>
          <w:p w14:paraId="1BD3DC7D" w14:textId="77777777" w:rsidR="00D6464D" w:rsidRPr="002C06A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29BE6A66" w14:textId="77777777" w:rsidR="00D6464D" w:rsidRPr="002C06A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09048D5F" w14:textId="77777777" w:rsidR="00D6464D" w:rsidRPr="002C06A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0EB01F7A" w14:textId="77777777" w:rsidR="00D6464D" w:rsidRPr="002C06A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15B43402" w14:textId="77777777" w:rsidR="00D6464D" w:rsidRPr="002C06A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3D3BFC68" w14:textId="77777777" w:rsidR="00D6464D" w:rsidRPr="002C06A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414EE6CA" w14:textId="77777777" w:rsidR="00D6464D" w:rsidRPr="002C06A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0AF8B864" w14:textId="77777777" w:rsidR="00D6464D" w:rsidRPr="002C06A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02C6821D" w14:textId="337AAED4" w:rsidR="00D6464D" w:rsidRPr="000E5B38" w:rsidRDefault="009B4FCC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62,050</w:t>
            </w:r>
          </w:p>
        </w:tc>
        <w:tc>
          <w:tcPr>
            <w:tcW w:w="245" w:type="dxa"/>
          </w:tcPr>
          <w:p w14:paraId="147A4557" w14:textId="77777777" w:rsidR="00D6464D" w:rsidRPr="0061518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</w:tcPr>
          <w:p w14:paraId="31C2D3EE" w14:textId="609FBB35" w:rsidR="00D6464D" w:rsidRPr="00E664EA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121,761</w:t>
            </w:r>
          </w:p>
        </w:tc>
      </w:tr>
      <w:tr w:rsidR="00D6464D" w:rsidRPr="00D47FE8" w14:paraId="6BD2CF11" w14:textId="77777777" w:rsidTr="005A281E">
        <w:tc>
          <w:tcPr>
            <w:tcW w:w="2373" w:type="dxa"/>
          </w:tcPr>
          <w:p w14:paraId="017F9823" w14:textId="77777777" w:rsidR="00D6464D" w:rsidRPr="00D47FE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1021" w:type="dxa"/>
          </w:tcPr>
          <w:p w14:paraId="16FC1643" w14:textId="77777777" w:rsidR="00D6464D" w:rsidRPr="002C06A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5FEECDDF" w14:textId="77777777" w:rsidR="00D6464D" w:rsidRPr="002C06A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675CDEEE" w14:textId="77777777" w:rsidR="00D6464D" w:rsidRPr="002C06A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70E13CCE" w14:textId="77777777" w:rsidR="00D6464D" w:rsidRPr="002C06A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0BE69DB4" w14:textId="77777777" w:rsidR="00D6464D" w:rsidRPr="002C06A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293CC767" w14:textId="77777777" w:rsidR="00D6464D" w:rsidRPr="002C06A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1BBA7910" w14:textId="77777777" w:rsidR="00D6464D" w:rsidRPr="002C06A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5BC30898" w14:textId="77777777" w:rsidR="00D6464D" w:rsidRPr="002C06A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642D8862" w14:textId="77777777" w:rsidR="00D6464D" w:rsidRPr="002C06A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41D5F749" w14:textId="77777777" w:rsidR="00D6464D" w:rsidRPr="0061518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</w:tcPr>
          <w:p w14:paraId="487C83A3" w14:textId="77777777" w:rsidR="00D6464D" w:rsidRPr="002C06A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1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9B4FCC" w:rsidRPr="00D47FE8" w14:paraId="573C9D20" w14:textId="77777777" w:rsidTr="005A281E">
        <w:tc>
          <w:tcPr>
            <w:tcW w:w="2373" w:type="dxa"/>
          </w:tcPr>
          <w:p w14:paraId="115EAAA0" w14:textId="2365189E" w:rsidR="009B4FCC" w:rsidRPr="00D47FE8" w:rsidRDefault="009B4FCC" w:rsidP="009B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021" w:type="dxa"/>
          </w:tcPr>
          <w:p w14:paraId="77C481E1" w14:textId="77777777" w:rsidR="009B4FCC" w:rsidRPr="002C06A8" w:rsidRDefault="009B4FCC" w:rsidP="009B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48B79910" w14:textId="77777777" w:rsidR="009B4FCC" w:rsidRPr="002C06A8" w:rsidRDefault="009B4FCC" w:rsidP="009B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4677CC42" w14:textId="77777777" w:rsidR="009B4FCC" w:rsidRPr="002C06A8" w:rsidRDefault="009B4FCC" w:rsidP="009B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7CE3EAD2" w14:textId="77777777" w:rsidR="009B4FCC" w:rsidRPr="002C06A8" w:rsidRDefault="009B4FCC" w:rsidP="009B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4EB47B3D" w14:textId="77777777" w:rsidR="009B4FCC" w:rsidRPr="002C06A8" w:rsidRDefault="009B4FCC" w:rsidP="009B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7CE8C439" w14:textId="77777777" w:rsidR="009B4FCC" w:rsidRPr="002C06A8" w:rsidRDefault="009B4FCC" w:rsidP="009B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08BCC296" w14:textId="77777777" w:rsidR="009B4FCC" w:rsidRPr="002C06A8" w:rsidRDefault="009B4FCC" w:rsidP="009B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4C819BFB" w14:textId="77777777" w:rsidR="009B4FCC" w:rsidRPr="002C06A8" w:rsidRDefault="009B4FCC" w:rsidP="009B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2349BB76" w14:textId="0491C5F3" w:rsidR="009B4FCC" w:rsidRPr="002C06A8" w:rsidRDefault="009B4FCC" w:rsidP="009B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87,185</w:t>
            </w:r>
          </w:p>
        </w:tc>
        <w:tc>
          <w:tcPr>
            <w:tcW w:w="245" w:type="dxa"/>
          </w:tcPr>
          <w:p w14:paraId="5EA95816" w14:textId="77777777" w:rsidR="009B4FCC" w:rsidRPr="0061518E" w:rsidRDefault="009B4FCC" w:rsidP="009B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21A52301" w14:textId="5A8056A0" w:rsidR="009B4FCC" w:rsidRPr="002C06A8" w:rsidRDefault="009B4FCC" w:rsidP="009B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95,800</w:t>
            </w:r>
          </w:p>
        </w:tc>
      </w:tr>
      <w:tr w:rsidR="00D6464D" w:rsidRPr="00D47FE8" w14:paraId="23DDEE4A" w14:textId="77777777" w:rsidTr="005A281E">
        <w:tc>
          <w:tcPr>
            <w:tcW w:w="2373" w:type="dxa"/>
          </w:tcPr>
          <w:p w14:paraId="4B64C491" w14:textId="77777777" w:rsidR="00D6464D" w:rsidRPr="00D47FE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021" w:type="dxa"/>
          </w:tcPr>
          <w:p w14:paraId="73D5D6C0" w14:textId="77777777" w:rsidR="00D6464D" w:rsidRPr="002C06A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6D9C690D" w14:textId="77777777" w:rsidR="00D6464D" w:rsidRPr="002C06A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247707BE" w14:textId="77777777" w:rsidR="00D6464D" w:rsidRPr="002C06A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0570CCC8" w14:textId="77777777" w:rsidR="00D6464D" w:rsidRPr="002C06A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536CD671" w14:textId="77777777" w:rsidR="00D6464D" w:rsidRPr="002C06A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116B9953" w14:textId="77777777" w:rsidR="00D6464D" w:rsidRPr="002C06A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67E5CAAF" w14:textId="77777777" w:rsidR="00D6464D" w:rsidRPr="002C06A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759D8AFD" w14:textId="77777777" w:rsidR="00D6464D" w:rsidRPr="002C06A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37EA0FEF" w14:textId="6763A0F7" w:rsidR="00D6464D" w:rsidRPr="002C06A8" w:rsidRDefault="009B4FCC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524,332</w:t>
            </w:r>
          </w:p>
        </w:tc>
        <w:tc>
          <w:tcPr>
            <w:tcW w:w="245" w:type="dxa"/>
          </w:tcPr>
          <w:p w14:paraId="29721FC3" w14:textId="77777777" w:rsidR="00D6464D" w:rsidRPr="002C06A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1A3950D0" w14:textId="6ABDD904" w:rsidR="00D6464D" w:rsidRPr="002C06A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394,065</w:t>
            </w:r>
          </w:p>
        </w:tc>
      </w:tr>
      <w:tr w:rsidR="00D6464D" w:rsidRPr="00D47FE8" w14:paraId="2359807C" w14:textId="77777777" w:rsidTr="005A281E">
        <w:tc>
          <w:tcPr>
            <w:tcW w:w="2373" w:type="dxa"/>
          </w:tcPr>
          <w:p w14:paraId="140B659A" w14:textId="30A3ADC9" w:rsidR="00D6464D" w:rsidRPr="00D47FE8" w:rsidRDefault="00C82794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21" w:type="dxa"/>
          </w:tcPr>
          <w:p w14:paraId="14457AD2" w14:textId="77777777" w:rsidR="00D6464D" w:rsidRPr="002C06A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488594C5" w14:textId="77777777" w:rsidR="00D6464D" w:rsidRPr="002C06A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47A9122C" w14:textId="77777777" w:rsidR="00D6464D" w:rsidRPr="002C06A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3C2AFC33" w14:textId="77777777" w:rsidR="00D6464D" w:rsidRPr="002C06A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5819FEAD" w14:textId="77777777" w:rsidR="00D6464D" w:rsidRPr="002C06A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784C1DFE" w14:textId="77777777" w:rsidR="00D6464D" w:rsidRPr="002C06A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1B278FBD" w14:textId="77777777" w:rsidR="00D6464D" w:rsidRPr="002C06A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57C1FFE1" w14:textId="77777777" w:rsidR="00D6464D" w:rsidRPr="002C06A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488239BF" w14:textId="74230B94" w:rsidR="00D6464D" w:rsidRPr="000E5B38" w:rsidRDefault="009B4FCC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(96,592)</w:t>
            </w:r>
          </w:p>
        </w:tc>
        <w:tc>
          <w:tcPr>
            <w:tcW w:w="245" w:type="dxa"/>
          </w:tcPr>
          <w:p w14:paraId="46EE3A84" w14:textId="77777777" w:rsidR="00D6464D" w:rsidRPr="0061518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3C47A389" w14:textId="50D7CE4F" w:rsidR="00D6464D" w:rsidRPr="002C06A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(59,882)</w:t>
            </w:r>
          </w:p>
        </w:tc>
      </w:tr>
      <w:tr w:rsidR="00D6464D" w:rsidRPr="00D47FE8" w14:paraId="09264332" w14:textId="77777777" w:rsidTr="005A281E">
        <w:tc>
          <w:tcPr>
            <w:tcW w:w="2373" w:type="dxa"/>
          </w:tcPr>
          <w:p w14:paraId="3BA2D3FD" w14:textId="77777777" w:rsidR="00D6464D" w:rsidRPr="00D47FE8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021" w:type="dxa"/>
          </w:tcPr>
          <w:p w14:paraId="70AB5A90" w14:textId="77777777" w:rsidR="00D6464D" w:rsidRPr="0061518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78BE355A" w14:textId="77777777" w:rsidR="00D6464D" w:rsidRPr="0061518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3411C564" w14:textId="77777777" w:rsidR="00D6464D" w:rsidRPr="0061518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28CE655F" w14:textId="77777777" w:rsidR="00D6464D" w:rsidRPr="0061518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1113B166" w14:textId="77777777" w:rsidR="00D6464D" w:rsidRPr="0061518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3B895F43" w14:textId="77777777" w:rsidR="00D6464D" w:rsidRPr="0061518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20185293" w14:textId="77777777" w:rsidR="00D6464D" w:rsidRPr="0061518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6024A4F2" w14:textId="77777777" w:rsidR="00D6464D" w:rsidRPr="0061518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8C60E" w14:textId="7F802386" w:rsidR="00D6464D" w:rsidRPr="0061518E" w:rsidRDefault="009B4FCC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427,740</w:t>
            </w:r>
          </w:p>
        </w:tc>
        <w:tc>
          <w:tcPr>
            <w:tcW w:w="245" w:type="dxa"/>
          </w:tcPr>
          <w:p w14:paraId="2F3307BD" w14:textId="77777777" w:rsidR="00D6464D" w:rsidRPr="0061518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 w:firstLine="26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CB2DA" w14:textId="4F1B66F2" w:rsidR="00D6464D" w:rsidRPr="0061518E" w:rsidRDefault="00D6464D" w:rsidP="00D6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334,183</w:t>
            </w:r>
          </w:p>
        </w:tc>
      </w:tr>
      <w:tr w:rsidR="007F3581" w:rsidRPr="00D47FE8" w14:paraId="7ABF3811" w14:textId="77777777" w:rsidTr="00CC69D0">
        <w:tc>
          <w:tcPr>
            <w:tcW w:w="2373" w:type="dxa"/>
          </w:tcPr>
          <w:p w14:paraId="5D070A16" w14:textId="3558E6EA" w:rsidR="007F3581" w:rsidRPr="00D47FE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4" w:type="dxa"/>
            <w:gridSpan w:val="3"/>
          </w:tcPr>
          <w:p w14:paraId="76DE4206" w14:textId="6CE6E02A" w:rsidR="007F3581" w:rsidRPr="00682900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7" w:type="dxa"/>
          </w:tcPr>
          <w:p w14:paraId="4797D3B8" w14:textId="77777777" w:rsidR="007F3581" w:rsidRPr="00D84DD8" w:rsidRDefault="007F3581" w:rsidP="007F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1" w:type="dxa"/>
            <w:gridSpan w:val="3"/>
          </w:tcPr>
          <w:p w14:paraId="1B630F08" w14:textId="3685BE4C" w:rsidR="007F3581" w:rsidRPr="00682900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45" w:type="dxa"/>
          </w:tcPr>
          <w:p w14:paraId="42445FC0" w14:textId="77777777" w:rsidR="007F3581" w:rsidRPr="00D84DD8" w:rsidRDefault="007F3581" w:rsidP="007F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3" w:type="dxa"/>
            <w:gridSpan w:val="3"/>
          </w:tcPr>
          <w:p w14:paraId="63742BBF" w14:textId="4401F740" w:rsidR="007F3581" w:rsidRPr="000A7692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769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F3581" w:rsidRPr="00D47FE8" w14:paraId="4E9B1908" w14:textId="77777777" w:rsidTr="005A281E">
        <w:tc>
          <w:tcPr>
            <w:tcW w:w="2373" w:type="dxa"/>
          </w:tcPr>
          <w:p w14:paraId="535F35DD" w14:textId="77777777" w:rsidR="007F3581" w:rsidRPr="00D47FE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14:paraId="06A24411" w14:textId="77777777" w:rsidR="007F3581" w:rsidRPr="00682900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9" w:type="dxa"/>
          </w:tcPr>
          <w:p w14:paraId="1A19FF6B" w14:textId="77777777" w:rsidR="007F3581" w:rsidRPr="00D84DD8" w:rsidRDefault="007F3581" w:rsidP="007F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2686B08" w14:textId="77777777" w:rsidR="007F3581" w:rsidRPr="00682900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900">
              <w:rPr>
                <w:rFonts w:ascii="Angsana New" w:hAnsi="Angsana New"/>
                <w:sz w:val="26"/>
                <w:szCs w:val="26"/>
              </w:rPr>
              <w:t>31</w:t>
            </w:r>
            <w:r w:rsidRPr="0068290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82900">
              <w:rPr>
                <w:rFonts w:ascii="Angsana New" w:hAnsi="Angsana New" w:hint="cs"/>
                <w:sz w:val="26"/>
                <w:szCs w:val="26"/>
                <w:cs/>
              </w:rPr>
              <w:t>มีนา</w:t>
            </w:r>
            <w:r w:rsidRPr="00682900">
              <w:rPr>
                <w:rFonts w:ascii="Angsana New" w:hAnsi="Angsana New"/>
                <w:sz w:val="26"/>
                <w:szCs w:val="26"/>
                <w:cs/>
              </w:rPr>
              <w:t>คม</w:t>
            </w:r>
          </w:p>
        </w:tc>
        <w:tc>
          <w:tcPr>
            <w:tcW w:w="237" w:type="dxa"/>
          </w:tcPr>
          <w:p w14:paraId="2ADF16D5" w14:textId="77777777" w:rsidR="007F3581" w:rsidRPr="00D84DD8" w:rsidRDefault="007F3581" w:rsidP="007F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4B7BA5D8" w14:textId="1443EA1A" w:rsidR="007F3581" w:rsidRPr="00682900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1" w:type="dxa"/>
          </w:tcPr>
          <w:p w14:paraId="61963FB6" w14:textId="77777777" w:rsidR="007F3581" w:rsidRPr="00D84DD8" w:rsidRDefault="007F3581" w:rsidP="007F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5C1706B4" w14:textId="0B96CD7E" w:rsidR="007F3581" w:rsidRPr="00682900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900">
              <w:rPr>
                <w:rFonts w:ascii="Angsana New" w:hAnsi="Angsana New"/>
                <w:sz w:val="26"/>
                <w:szCs w:val="26"/>
              </w:rPr>
              <w:t>31</w:t>
            </w:r>
            <w:r w:rsidRPr="0068290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82900">
              <w:rPr>
                <w:rFonts w:ascii="Angsana New" w:hAnsi="Angsana New" w:hint="cs"/>
                <w:sz w:val="26"/>
                <w:szCs w:val="26"/>
                <w:cs/>
              </w:rPr>
              <w:t>มีนา</w:t>
            </w:r>
            <w:r w:rsidRPr="00682900">
              <w:rPr>
                <w:rFonts w:ascii="Angsana New" w:hAnsi="Angsana New"/>
                <w:sz w:val="26"/>
                <w:szCs w:val="26"/>
                <w:cs/>
              </w:rPr>
              <w:t>คม</w:t>
            </w:r>
          </w:p>
        </w:tc>
        <w:tc>
          <w:tcPr>
            <w:tcW w:w="245" w:type="dxa"/>
          </w:tcPr>
          <w:p w14:paraId="7A68FC35" w14:textId="77777777" w:rsidR="007F3581" w:rsidRPr="00D84DD8" w:rsidRDefault="007F3581" w:rsidP="007F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28A06EC6" w14:textId="5C6D42E9" w:rsidR="007F3581" w:rsidRPr="00682900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5" w:type="dxa"/>
          </w:tcPr>
          <w:p w14:paraId="2DC65C9A" w14:textId="77777777" w:rsidR="007F3581" w:rsidRPr="00D84DD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</w:tcPr>
          <w:p w14:paraId="2DDB3C0A" w14:textId="0D1CE0D3" w:rsidR="007F3581" w:rsidRPr="00682900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900">
              <w:rPr>
                <w:rFonts w:ascii="Angsana New" w:hAnsi="Angsana New"/>
                <w:sz w:val="26"/>
                <w:szCs w:val="26"/>
              </w:rPr>
              <w:t>31</w:t>
            </w:r>
            <w:r w:rsidRPr="0068290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82900">
              <w:rPr>
                <w:rFonts w:ascii="Angsana New" w:hAnsi="Angsana New" w:hint="cs"/>
                <w:sz w:val="26"/>
                <w:szCs w:val="26"/>
                <w:cs/>
              </w:rPr>
              <w:t>มีนา</w:t>
            </w:r>
            <w:r w:rsidRPr="00682900">
              <w:rPr>
                <w:rFonts w:ascii="Angsana New" w:hAnsi="Angsana New"/>
                <w:sz w:val="26"/>
                <w:szCs w:val="26"/>
                <w:cs/>
              </w:rPr>
              <w:t>คม</w:t>
            </w:r>
          </w:p>
        </w:tc>
      </w:tr>
      <w:tr w:rsidR="007F3581" w:rsidRPr="00D47FE8" w14:paraId="54103AFA" w14:textId="77777777" w:rsidTr="005A281E">
        <w:tc>
          <w:tcPr>
            <w:tcW w:w="2373" w:type="dxa"/>
          </w:tcPr>
          <w:p w14:paraId="2F1C3A19" w14:textId="77777777" w:rsidR="007F3581" w:rsidRPr="00D47FE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14:paraId="68EDA407" w14:textId="3CE05E7C" w:rsidR="007F3581" w:rsidRPr="00682900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239" w:type="dxa"/>
          </w:tcPr>
          <w:p w14:paraId="7FBA7D4D" w14:textId="77777777" w:rsidR="007F3581" w:rsidRPr="00D84DD8" w:rsidRDefault="007F3581" w:rsidP="007F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065EE3B" w14:textId="47829AB6" w:rsidR="007F3581" w:rsidRPr="00682900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237" w:type="dxa"/>
          </w:tcPr>
          <w:p w14:paraId="51711FA1" w14:textId="77777777" w:rsidR="007F3581" w:rsidRPr="00D84DD8" w:rsidRDefault="007F3581" w:rsidP="007F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BD7474A" w14:textId="09FCE170" w:rsidR="007F3581" w:rsidRPr="00682900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241" w:type="dxa"/>
          </w:tcPr>
          <w:p w14:paraId="0CD6DFFE" w14:textId="77777777" w:rsidR="007F3581" w:rsidRPr="00D84DD8" w:rsidRDefault="007F3581" w:rsidP="007F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2A5BBB5D" w14:textId="40B4F115" w:rsidR="007F3581" w:rsidRPr="00682900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245" w:type="dxa"/>
          </w:tcPr>
          <w:p w14:paraId="1C2F9915" w14:textId="77777777" w:rsidR="007F3581" w:rsidRPr="00D84DD8" w:rsidRDefault="007F3581" w:rsidP="007F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9107A3E" w14:textId="4BFEA6AD" w:rsidR="007F3581" w:rsidRPr="00682900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245" w:type="dxa"/>
          </w:tcPr>
          <w:p w14:paraId="382E7E88" w14:textId="77777777" w:rsidR="007F3581" w:rsidRPr="00D84DD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</w:tcPr>
          <w:p w14:paraId="6AB8F15C" w14:textId="40336932" w:rsidR="007F3581" w:rsidRPr="00682900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</w:tr>
      <w:tr w:rsidR="007F3581" w:rsidRPr="00D47FE8" w14:paraId="630C51E7" w14:textId="77777777" w:rsidTr="005A281E">
        <w:tc>
          <w:tcPr>
            <w:tcW w:w="2373" w:type="dxa"/>
          </w:tcPr>
          <w:p w14:paraId="0DB35985" w14:textId="77777777" w:rsidR="007F3581" w:rsidRPr="00D47FE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30" w:type="dxa"/>
            <w:gridSpan w:val="11"/>
          </w:tcPr>
          <w:p w14:paraId="347E0ED8" w14:textId="77777777" w:rsidR="007F3581" w:rsidRPr="007F4A41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7F3581" w:rsidRPr="00D47FE8" w14:paraId="7FD966CF" w14:textId="77777777" w:rsidTr="005A281E">
        <w:tc>
          <w:tcPr>
            <w:tcW w:w="4657" w:type="dxa"/>
            <w:gridSpan w:val="4"/>
          </w:tcPr>
          <w:p w14:paraId="6AAEF829" w14:textId="77777777" w:rsidR="007F3581" w:rsidRPr="00D84DD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E143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ข้อมูลเกี่ยวกับฐานะการเงินตามส่วนงานที่รายงาน</w:t>
            </w:r>
          </w:p>
        </w:tc>
        <w:tc>
          <w:tcPr>
            <w:tcW w:w="237" w:type="dxa"/>
          </w:tcPr>
          <w:p w14:paraId="557336A7" w14:textId="77777777" w:rsidR="007F3581" w:rsidRPr="00D84DD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400484E0" w14:textId="77777777" w:rsidR="007F3581" w:rsidRPr="00D84DD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086A67E9" w14:textId="77777777" w:rsidR="007F3581" w:rsidRPr="00D84DD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752103A6" w14:textId="77777777" w:rsidR="007F3581" w:rsidRPr="00D84DD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0E95E561" w14:textId="77777777" w:rsidR="007F3581" w:rsidRPr="00D84DD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278D6746" w14:textId="77777777" w:rsidR="007F3581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8" w:right="-108" w:firstLine="26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76BFA245" w14:textId="77777777" w:rsidR="007F3581" w:rsidRPr="00D84DD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 w:firstLine="26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30C139F6" w14:textId="77777777" w:rsidR="007F3581" w:rsidRPr="007F4A41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</w:tr>
      <w:tr w:rsidR="007F3581" w:rsidRPr="00D47FE8" w14:paraId="1D9567E3" w14:textId="77777777" w:rsidTr="005A281E">
        <w:tc>
          <w:tcPr>
            <w:tcW w:w="2373" w:type="dxa"/>
          </w:tcPr>
          <w:p w14:paraId="524A083D" w14:textId="77777777" w:rsidR="007F3581" w:rsidRPr="00D47FE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21" w:type="dxa"/>
          </w:tcPr>
          <w:p w14:paraId="7D2ADB81" w14:textId="7032AC95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492,078</w:t>
            </w:r>
          </w:p>
        </w:tc>
        <w:tc>
          <w:tcPr>
            <w:tcW w:w="239" w:type="dxa"/>
            <w:vAlign w:val="bottom"/>
          </w:tcPr>
          <w:p w14:paraId="7033F1C6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3CF3A55" w14:textId="07633EB4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640,931</w:t>
            </w:r>
          </w:p>
        </w:tc>
        <w:tc>
          <w:tcPr>
            <w:tcW w:w="237" w:type="dxa"/>
            <w:vAlign w:val="bottom"/>
          </w:tcPr>
          <w:p w14:paraId="0FFD9D08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0F7E00B2" w14:textId="2EBA6CDE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1,001,978</w:t>
            </w:r>
          </w:p>
        </w:tc>
        <w:tc>
          <w:tcPr>
            <w:tcW w:w="241" w:type="dxa"/>
            <w:vAlign w:val="bottom"/>
          </w:tcPr>
          <w:p w14:paraId="6FED5666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7F18678F" w14:textId="40EF43C9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1,033,976</w:t>
            </w:r>
          </w:p>
        </w:tc>
        <w:tc>
          <w:tcPr>
            <w:tcW w:w="245" w:type="dxa"/>
            <w:vAlign w:val="bottom"/>
          </w:tcPr>
          <w:p w14:paraId="6649D75A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39D78205" w14:textId="66AD97FC" w:rsidR="007F3581" w:rsidRPr="002C06A8" w:rsidRDefault="002A3DB4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1,494,056</w:t>
            </w:r>
          </w:p>
        </w:tc>
        <w:tc>
          <w:tcPr>
            <w:tcW w:w="245" w:type="dxa"/>
            <w:vAlign w:val="bottom"/>
          </w:tcPr>
          <w:p w14:paraId="1BA3C9FE" w14:textId="77777777" w:rsidR="007F3581" w:rsidRPr="002C06A8" w:rsidRDefault="007F3581" w:rsidP="007F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7588D662" w14:textId="2CAC9B4E" w:rsidR="007F3581" w:rsidRPr="002C06A8" w:rsidRDefault="002A3DB4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1,674,907</w:t>
            </w:r>
          </w:p>
        </w:tc>
      </w:tr>
      <w:tr w:rsidR="00F71BB9" w:rsidRPr="00D47FE8" w14:paraId="4265AB2E" w14:textId="77777777" w:rsidTr="005A281E">
        <w:tc>
          <w:tcPr>
            <w:tcW w:w="2373" w:type="dxa"/>
          </w:tcPr>
          <w:p w14:paraId="07BF33BA" w14:textId="09EC9366" w:rsidR="00F71BB9" w:rsidRPr="00D47FE8" w:rsidRDefault="00F71BB9" w:rsidP="00F7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ที่ดิน อาคาร และ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 xml:space="preserve">อุปกรณ์ </w:t>
            </w:r>
            <w:r w:rsidRPr="00D47FE8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21" w:type="dxa"/>
          </w:tcPr>
          <w:p w14:paraId="4D302C41" w14:textId="77777777" w:rsidR="00F71BB9" w:rsidRPr="002C06A8" w:rsidRDefault="00F71BB9" w:rsidP="00F7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9" w:type="dxa"/>
          </w:tcPr>
          <w:p w14:paraId="4C1E909B" w14:textId="77777777" w:rsidR="00F71BB9" w:rsidRPr="002C06A8" w:rsidRDefault="00F71BB9" w:rsidP="00F7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4B9E5FBA" w14:textId="77777777" w:rsidR="00F71BB9" w:rsidRPr="002C06A8" w:rsidRDefault="00F71BB9" w:rsidP="00F7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5CB3F1C" w14:textId="77777777" w:rsidR="00F71BB9" w:rsidRPr="002C06A8" w:rsidRDefault="00F71BB9" w:rsidP="00F7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3140D529" w14:textId="77777777" w:rsidR="00F71BB9" w:rsidRPr="002C06A8" w:rsidRDefault="00F71BB9" w:rsidP="00F7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1F3E6462" w14:textId="77777777" w:rsidR="00F71BB9" w:rsidRPr="002C06A8" w:rsidRDefault="00F71BB9" w:rsidP="00F7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379DB8F4" w14:textId="77777777" w:rsidR="00F71BB9" w:rsidRPr="002C06A8" w:rsidRDefault="00F71BB9" w:rsidP="00F7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38CD28B5" w14:textId="77777777" w:rsidR="00F71BB9" w:rsidRPr="002C06A8" w:rsidRDefault="00F71BB9" w:rsidP="00F7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319F66D8" w14:textId="77777777" w:rsidR="00F71BB9" w:rsidRPr="002C06A8" w:rsidRDefault="00F71BB9" w:rsidP="00F7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4B39440F" w14:textId="77777777" w:rsidR="00F71BB9" w:rsidRPr="002C06A8" w:rsidRDefault="00F71BB9" w:rsidP="00F7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6EF4DA40" w14:textId="77777777" w:rsidR="00F71BB9" w:rsidRPr="002C06A8" w:rsidRDefault="00F71BB9" w:rsidP="00F7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7F3581" w:rsidRPr="00D47FE8" w14:paraId="0A3B51D0" w14:textId="77777777" w:rsidTr="005A281E">
        <w:tc>
          <w:tcPr>
            <w:tcW w:w="2373" w:type="dxa"/>
          </w:tcPr>
          <w:p w14:paraId="5164ED22" w14:textId="77777777" w:rsidR="007F3581" w:rsidRPr="00D47FE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21" w:type="dxa"/>
          </w:tcPr>
          <w:p w14:paraId="27EA20FF" w14:textId="6313BDBF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3,370,079</w:t>
            </w:r>
          </w:p>
        </w:tc>
        <w:tc>
          <w:tcPr>
            <w:tcW w:w="239" w:type="dxa"/>
          </w:tcPr>
          <w:p w14:paraId="5C00A2D6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06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F73E188" w14:textId="05692B9A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3,594,712</w:t>
            </w:r>
          </w:p>
        </w:tc>
        <w:tc>
          <w:tcPr>
            <w:tcW w:w="237" w:type="dxa"/>
            <w:vAlign w:val="bottom"/>
          </w:tcPr>
          <w:p w14:paraId="3B9FE690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005CF915" w14:textId="74CEC35E" w:rsidR="007F3581" w:rsidRPr="002C06A8" w:rsidRDefault="002A3DB4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947,186</w:t>
            </w:r>
          </w:p>
        </w:tc>
        <w:tc>
          <w:tcPr>
            <w:tcW w:w="241" w:type="dxa"/>
            <w:vAlign w:val="bottom"/>
          </w:tcPr>
          <w:p w14:paraId="09CC5B25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  <w:tab w:val="decimal" w:pos="806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7FD15CFA" w14:textId="3B29EAA7" w:rsidR="007F3581" w:rsidRPr="002C06A8" w:rsidRDefault="002A3DB4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1,033,379</w:t>
            </w:r>
          </w:p>
        </w:tc>
        <w:tc>
          <w:tcPr>
            <w:tcW w:w="245" w:type="dxa"/>
            <w:vAlign w:val="bottom"/>
          </w:tcPr>
          <w:p w14:paraId="1DE8D66D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0876E8A5" w14:textId="521BEC19" w:rsidR="007F3581" w:rsidRPr="002C06A8" w:rsidRDefault="002A3DB4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4,317,265</w:t>
            </w:r>
          </w:p>
        </w:tc>
        <w:tc>
          <w:tcPr>
            <w:tcW w:w="245" w:type="dxa"/>
            <w:vAlign w:val="bottom"/>
          </w:tcPr>
          <w:p w14:paraId="54C7BBA3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03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0D7630D0" w14:textId="2D3FDA8A" w:rsidR="007F3581" w:rsidRPr="002C06A8" w:rsidRDefault="00F71BB9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4,628,091</w:t>
            </w:r>
          </w:p>
        </w:tc>
      </w:tr>
      <w:tr w:rsidR="007F3581" w:rsidRPr="00D47FE8" w14:paraId="5A21F522" w14:textId="77777777" w:rsidTr="005A281E">
        <w:tc>
          <w:tcPr>
            <w:tcW w:w="2373" w:type="dxa"/>
          </w:tcPr>
          <w:p w14:paraId="20BE5F86" w14:textId="77777777" w:rsidR="007F3581" w:rsidRPr="00D47FE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21" w:type="dxa"/>
          </w:tcPr>
          <w:p w14:paraId="42634BAE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765B2E4B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30BFC84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DE324CE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2E07A5F0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675BD61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806"/>
              </w:tabs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1DEF203C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79B46A25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1959112B" w14:textId="143D5659" w:rsidR="007F3581" w:rsidRPr="002C06A8" w:rsidRDefault="002A3DB4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172,714</w:t>
            </w:r>
          </w:p>
        </w:tc>
        <w:tc>
          <w:tcPr>
            <w:tcW w:w="245" w:type="dxa"/>
            <w:vAlign w:val="bottom"/>
          </w:tcPr>
          <w:p w14:paraId="08F45EB0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21E14507" w14:textId="05AFA4FF" w:rsidR="007F3581" w:rsidRPr="002C06A8" w:rsidRDefault="00F71BB9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195,015</w:t>
            </w:r>
          </w:p>
        </w:tc>
      </w:tr>
      <w:tr w:rsidR="007F3581" w:rsidRPr="00D47FE8" w14:paraId="3687E1E8" w14:textId="77777777" w:rsidTr="005A281E">
        <w:tc>
          <w:tcPr>
            <w:tcW w:w="2373" w:type="dxa"/>
          </w:tcPr>
          <w:p w14:paraId="63C60027" w14:textId="77777777" w:rsidR="007F3581" w:rsidRPr="00D47FE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</w:p>
        </w:tc>
        <w:tc>
          <w:tcPr>
            <w:tcW w:w="1021" w:type="dxa"/>
          </w:tcPr>
          <w:p w14:paraId="3E00BA1A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9" w:type="dxa"/>
          </w:tcPr>
          <w:p w14:paraId="3CF03A6F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6FE76A2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B1A1B8A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439F4C2F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513A72C0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4A511B1F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248A5944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6A8F59D8" w14:textId="102650F4" w:rsidR="007F3581" w:rsidRPr="002C06A8" w:rsidRDefault="002A3DB4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4,489,979</w:t>
            </w:r>
          </w:p>
        </w:tc>
        <w:tc>
          <w:tcPr>
            <w:tcW w:w="245" w:type="dxa"/>
            <w:vAlign w:val="bottom"/>
          </w:tcPr>
          <w:p w14:paraId="1876B300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DC053" w14:textId="3E597B57" w:rsidR="007F3581" w:rsidRPr="002C06A8" w:rsidRDefault="00F71BB9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4,823,106</w:t>
            </w:r>
          </w:p>
        </w:tc>
      </w:tr>
      <w:tr w:rsidR="007F3581" w:rsidRPr="00D47FE8" w14:paraId="666E38DC" w14:textId="77777777" w:rsidTr="005A281E">
        <w:tc>
          <w:tcPr>
            <w:tcW w:w="2373" w:type="dxa"/>
          </w:tcPr>
          <w:p w14:paraId="15F24C23" w14:textId="0EC8AAEA" w:rsidR="007F3581" w:rsidRPr="00D47FE8" w:rsidRDefault="00F71BB9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021" w:type="dxa"/>
          </w:tcPr>
          <w:p w14:paraId="0B5F9FCD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9" w:type="dxa"/>
          </w:tcPr>
          <w:p w14:paraId="6E824114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60792A8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3B91EA35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67D2CF6A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1D6BFF62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53311F54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1E8BB35B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706C7BBA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0CD38E54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2B07D474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7F3581" w:rsidRPr="00D47FE8" w14:paraId="3ED0834D" w14:textId="77777777" w:rsidTr="005A281E">
        <w:tc>
          <w:tcPr>
            <w:tcW w:w="2373" w:type="dxa"/>
          </w:tcPr>
          <w:p w14:paraId="2D883E25" w14:textId="77777777" w:rsidR="007F3581" w:rsidRPr="00D47FE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21" w:type="dxa"/>
            <w:vAlign w:val="bottom"/>
          </w:tcPr>
          <w:p w14:paraId="5EC4CC55" w14:textId="43518A74" w:rsidR="007F3581" w:rsidRPr="002C06A8" w:rsidRDefault="00F71BB9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749,386</w:t>
            </w:r>
          </w:p>
        </w:tc>
        <w:tc>
          <w:tcPr>
            <w:tcW w:w="239" w:type="dxa"/>
          </w:tcPr>
          <w:p w14:paraId="3EDFD03D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B449B90" w14:textId="2A396DDE" w:rsidR="007F3581" w:rsidRPr="002C06A8" w:rsidRDefault="00F71BB9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956,458</w:t>
            </w:r>
          </w:p>
        </w:tc>
        <w:tc>
          <w:tcPr>
            <w:tcW w:w="237" w:type="dxa"/>
            <w:vAlign w:val="bottom"/>
          </w:tcPr>
          <w:p w14:paraId="0210B045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5546E915" w14:textId="78389C6F" w:rsidR="007F3581" w:rsidRPr="002C06A8" w:rsidRDefault="00F71BB9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355,870</w:t>
            </w:r>
          </w:p>
        </w:tc>
        <w:tc>
          <w:tcPr>
            <w:tcW w:w="241" w:type="dxa"/>
            <w:vAlign w:val="bottom"/>
          </w:tcPr>
          <w:p w14:paraId="1C68B64E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7826997C" w14:textId="2ED656C5" w:rsidR="007F3581" w:rsidRPr="002C06A8" w:rsidRDefault="00F71BB9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244,642</w:t>
            </w:r>
          </w:p>
        </w:tc>
        <w:tc>
          <w:tcPr>
            <w:tcW w:w="245" w:type="dxa"/>
            <w:vAlign w:val="bottom"/>
          </w:tcPr>
          <w:p w14:paraId="7BDB315D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2301BECA" w14:textId="6FCB9490" w:rsidR="007F3581" w:rsidRPr="002C06A8" w:rsidRDefault="00F71BB9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1,105,256</w:t>
            </w:r>
          </w:p>
        </w:tc>
        <w:tc>
          <w:tcPr>
            <w:tcW w:w="245" w:type="dxa"/>
            <w:vAlign w:val="bottom"/>
          </w:tcPr>
          <w:p w14:paraId="1501048E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631885C3" w14:textId="5848A137" w:rsidR="007F3581" w:rsidRPr="002C06A8" w:rsidRDefault="00F71BB9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1,201,100</w:t>
            </w:r>
          </w:p>
        </w:tc>
      </w:tr>
      <w:tr w:rsidR="007F3581" w:rsidRPr="00D47FE8" w14:paraId="445BF208" w14:textId="77777777" w:rsidTr="005A281E">
        <w:tc>
          <w:tcPr>
            <w:tcW w:w="2373" w:type="dxa"/>
          </w:tcPr>
          <w:p w14:paraId="6049E54E" w14:textId="77777777" w:rsidR="007F3581" w:rsidRPr="00D47FE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21" w:type="dxa"/>
          </w:tcPr>
          <w:p w14:paraId="0DEED45B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9" w:type="dxa"/>
          </w:tcPr>
          <w:p w14:paraId="1E555392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A73B778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54524F9C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74C4E56A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40A21A3B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25D513B1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7A612100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7B3BE393" w14:textId="700F3FB6" w:rsidR="007F3581" w:rsidRPr="002C06A8" w:rsidRDefault="00F71BB9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164,271</w:t>
            </w:r>
          </w:p>
        </w:tc>
        <w:tc>
          <w:tcPr>
            <w:tcW w:w="245" w:type="dxa"/>
            <w:vAlign w:val="bottom"/>
          </w:tcPr>
          <w:p w14:paraId="439671DE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7D9B280A" w14:textId="755DA560" w:rsidR="007F3581" w:rsidRPr="002C06A8" w:rsidRDefault="00F71BB9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195,583</w:t>
            </w:r>
          </w:p>
        </w:tc>
      </w:tr>
      <w:tr w:rsidR="007F3581" w:rsidRPr="00D47FE8" w14:paraId="2B203D04" w14:textId="77777777" w:rsidTr="005A281E">
        <w:tc>
          <w:tcPr>
            <w:tcW w:w="2373" w:type="dxa"/>
          </w:tcPr>
          <w:p w14:paraId="1660F40D" w14:textId="77777777" w:rsidR="007F3581" w:rsidRPr="00D47FE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21" w:type="dxa"/>
          </w:tcPr>
          <w:p w14:paraId="207F53B7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9" w:type="dxa"/>
          </w:tcPr>
          <w:p w14:paraId="4FBB67C6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388FE07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986505A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50C53F32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3A164B57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04550AD9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4D8DC9D3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538476D2" w14:textId="140C1C6F" w:rsidR="007F3581" w:rsidRPr="002C06A8" w:rsidRDefault="00F71BB9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1,269,527</w:t>
            </w:r>
          </w:p>
        </w:tc>
        <w:tc>
          <w:tcPr>
            <w:tcW w:w="245" w:type="dxa"/>
            <w:vAlign w:val="bottom"/>
          </w:tcPr>
          <w:p w14:paraId="1BCF47F5" w14:textId="77777777" w:rsidR="007F3581" w:rsidRPr="002C06A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84A88" w14:textId="249E5162" w:rsidR="007F3581" w:rsidRPr="002C06A8" w:rsidRDefault="00F71BB9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1,396,683</w:t>
            </w:r>
          </w:p>
        </w:tc>
      </w:tr>
      <w:tr w:rsidR="007F3581" w:rsidRPr="00D47FE8" w14:paraId="182FA1E3" w14:textId="77777777" w:rsidTr="005A281E">
        <w:tc>
          <w:tcPr>
            <w:tcW w:w="2373" w:type="dxa"/>
          </w:tcPr>
          <w:p w14:paraId="0ED194CD" w14:textId="77777777" w:rsidR="007F3581" w:rsidRPr="00D47FE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สินทรัพย์อื่นที่ไม่สามารถ</w:t>
            </w:r>
          </w:p>
        </w:tc>
        <w:tc>
          <w:tcPr>
            <w:tcW w:w="1021" w:type="dxa"/>
          </w:tcPr>
          <w:p w14:paraId="194647DA" w14:textId="77777777" w:rsidR="007F3581" w:rsidRPr="00D84DD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9" w:type="dxa"/>
          </w:tcPr>
          <w:p w14:paraId="383F45B2" w14:textId="77777777" w:rsidR="007F3581" w:rsidRPr="00D84DD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E618CC9" w14:textId="77777777" w:rsidR="007F3581" w:rsidRPr="00D84DD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2F62F408" w14:textId="77777777" w:rsidR="007F3581" w:rsidRPr="00D84DD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023897E0" w14:textId="77777777" w:rsidR="007F3581" w:rsidRPr="00D84DD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50270BFE" w14:textId="77777777" w:rsidR="007F3581" w:rsidRPr="00D84DD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05040225" w14:textId="77777777" w:rsidR="007F3581" w:rsidRPr="00D84DD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05D2FB05" w14:textId="77777777" w:rsidR="007F3581" w:rsidRPr="00D84DD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09F49D6D" w14:textId="77777777" w:rsidR="007F3581" w:rsidRPr="00D84DD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08481154" w14:textId="77777777" w:rsidR="007F3581" w:rsidRPr="00D84DD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4FCD75DE" w14:textId="77777777" w:rsidR="007F3581" w:rsidRPr="00D84DD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7F3581" w:rsidRPr="00D47FE8" w14:paraId="3A1B4848" w14:textId="77777777" w:rsidTr="005A281E">
        <w:tc>
          <w:tcPr>
            <w:tcW w:w="2373" w:type="dxa"/>
          </w:tcPr>
          <w:p w14:paraId="76624BF1" w14:textId="77777777" w:rsidR="007F3581" w:rsidRPr="00D47FE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D47FE8">
              <w:rPr>
                <w:rFonts w:ascii="Angsana New" w:hAnsi="Angsana New" w:hint="cs"/>
                <w:sz w:val="26"/>
                <w:szCs w:val="26"/>
                <w:cs/>
              </w:rPr>
              <w:t>ปันส่วนได้</w:t>
            </w:r>
          </w:p>
        </w:tc>
        <w:tc>
          <w:tcPr>
            <w:tcW w:w="1021" w:type="dxa"/>
          </w:tcPr>
          <w:p w14:paraId="34084B85" w14:textId="77777777" w:rsidR="007F3581" w:rsidRPr="00D84DD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9" w:type="dxa"/>
          </w:tcPr>
          <w:p w14:paraId="3D46079B" w14:textId="77777777" w:rsidR="007F3581" w:rsidRPr="00D84DD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29E9A6D" w14:textId="77777777" w:rsidR="007F3581" w:rsidRPr="00D84DD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59972E9F" w14:textId="77777777" w:rsidR="007F3581" w:rsidRPr="00D84DD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17E4809A" w14:textId="77777777" w:rsidR="007F3581" w:rsidRPr="00D84DD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34264A92" w14:textId="77777777" w:rsidR="007F3581" w:rsidRPr="00D84DD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3C07867A" w14:textId="77777777" w:rsidR="007F3581" w:rsidRPr="00D84DD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07BEBC15" w14:textId="77777777" w:rsidR="007F3581" w:rsidRPr="00D84DD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3B42293A" w14:textId="2FAB96C8" w:rsidR="007F3581" w:rsidRPr="00D84DD8" w:rsidRDefault="00F71BB9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1,735,890</w:t>
            </w:r>
          </w:p>
        </w:tc>
        <w:tc>
          <w:tcPr>
            <w:tcW w:w="245" w:type="dxa"/>
            <w:vAlign w:val="bottom"/>
          </w:tcPr>
          <w:p w14:paraId="7434675D" w14:textId="77777777" w:rsidR="007F3581" w:rsidRPr="00D84DD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  <w:tab w:val="decimal" w:pos="86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196E5E10" w14:textId="68A4D9AA" w:rsidR="007F3581" w:rsidRPr="00D84DD8" w:rsidRDefault="00F71BB9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1,703,628</w:t>
            </w:r>
          </w:p>
        </w:tc>
      </w:tr>
      <w:tr w:rsidR="007F3581" w:rsidRPr="00D47FE8" w14:paraId="3037CE0F" w14:textId="77777777" w:rsidTr="005A281E">
        <w:tc>
          <w:tcPr>
            <w:tcW w:w="2373" w:type="dxa"/>
          </w:tcPr>
          <w:p w14:paraId="43B0BC09" w14:textId="77777777" w:rsidR="007F3581" w:rsidRPr="00D47FE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021" w:type="dxa"/>
          </w:tcPr>
          <w:p w14:paraId="6E2A82DA" w14:textId="77777777" w:rsidR="007F3581" w:rsidRPr="00D84DD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6FEAE060" w14:textId="77777777" w:rsidR="007F3581" w:rsidRPr="00D84DD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0AEB465" w14:textId="77777777" w:rsidR="007F3581" w:rsidRPr="00D84DD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94B415C" w14:textId="77777777" w:rsidR="007F3581" w:rsidRPr="00D84DD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071748E2" w14:textId="77777777" w:rsidR="007F3581" w:rsidRPr="00D84DD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2353AD24" w14:textId="77777777" w:rsidR="007F3581" w:rsidRPr="00D84DD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5C2609E7" w14:textId="77777777" w:rsidR="007F3581" w:rsidRPr="00D84DD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3A56DC3A" w14:textId="77777777" w:rsidR="007F3581" w:rsidRPr="00D84DD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B79D5" w14:textId="64C442EE" w:rsidR="007F3581" w:rsidRPr="00D84DD8" w:rsidRDefault="00F71BB9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8,989,452</w:t>
            </w:r>
          </w:p>
        </w:tc>
        <w:tc>
          <w:tcPr>
            <w:tcW w:w="245" w:type="dxa"/>
            <w:vAlign w:val="bottom"/>
          </w:tcPr>
          <w:p w14:paraId="378DB546" w14:textId="77777777" w:rsidR="007F3581" w:rsidRPr="00D84DD8" w:rsidRDefault="007F3581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  <w:tab w:val="decimal" w:pos="86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0108D" w14:textId="173F5063" w:rsidR="007F3581" w:rsidRPr="00D84DD8" w:rsidRDefault="00F71BB9" w:rsidP="007F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9,598,324</w:t>
            </w:r>
          </w:p>
        </w:tc>
      </w:tr>
    </w:tbl>
    <w:p w14:paraId="67E8F14F" w14:textId="77777777" w:rsidR="00D6464D" w:rsidRPr="00947532" w:rsidRDefault="00D6464D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98ED6AF" w14:textId="3FF09A3B" w:rsidR="00C7183F" w:rsidRPr="00947532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47532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37CEB787" w14:textId="77777777" w:rsidR="00C7183F" w:rsidRPr="00947532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288EAFAC" w14:textId="77777777" w:rsidR="00C7183F" w:rsidRPr="00947532" w:rsidRDefault="00C7183F" w:rsidP="00C718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947532">
        <w:rPr>
          <w:rFonts w:ascii="Angsana New" w:hAnsi="Angsana New"/>
          <w:snapToGrid w:val="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p w14:paraId="04F61A27" w14:textId="77777777" w:rsidR="00C7183F" w:rsidRPr="00947532" w:rsidRDefault="00C7183F" w:rsidP="00C718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E4FF515" w14:textId="77777777" w:rsidR="00947532" w:rsidRDefault="00947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055F446" w14:textId="2980692F" w:rsidR="00C7183F" w:rsidRPr="00947532" w:rsidRDefault="00C7183F" w:rsidP="00C718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947532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</w:t>
      </w:r>
      <w:r w:rsidRPr="00947532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3244E55" w14:textId="77777777" w:rsidR="00947532" w:rsidRPr="00947532" w:rsidRDefault="00947532" w:rsidP="00947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tbl>
      <w:tblPr>
        <w:tblW w:w="9331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4"/>
        <w:gridCol w:w="1655"/>
        <w:gridCol w:w="243"/>
        <w:gridCol w:w="1659"/>
      </w:tblGrid>
      <w:tr w:rsidR="00947532" w:rsidRPr="008F7775" w14:paraId="1C580604" w14:textId="77777777" w:rsidTr="00CC69D0">
        <w:tc>
          <w:tcPr>
            <w:tcW w:w="5774" w:type="dxa"/>
            <w:tcBorders>
              <w:top w:val="nil"/>
              <w:bottom w:val="nil"/>
            </w:tcBorders>
          </w:tcPr>
          <w:p w14:paraId="42DDE826" w14:textId="77777777" w:rsidR="00947532" w:rsidRPr="008F7775" w:rsidRDefault="00947532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57" w:type="dxa"/>
            <w:gridSpan w:val="3"/>
            <w:tcBorders>
              <w:top w:val="nil"/>
              <w:bottom w:val="nil"/>
            </w:tcBorders>
          </w:tcPr>
          <w:p w14:paraId="561FC867" w14:textId="77777777" w:rsidR="00947532" w:rsidRPr="008F7775" w:rsidRDefault="00947532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947532" w:rsidRPr="008F7775" w14:paraId="1B594A35" w14:textId="77777777" w:rsidTr="00CC69D0">
        <w:tc>
          <w:tcPr>
            <w:tcW w:w="5774" w:type="dxa"/>
            <w:tcBorders>
              <w:top w:val="nil"/>
            </w:tcBorders>
          </w:tcPr>
          <w:p w14:paraId="77EB7ED2" w14:textId="77777777" w:rsidR="00947532" w:rsidRPr="008F7775" w:rsidRDefault="00947532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57" w:type="dxa"/>
            <w:gridSpan w:val="3"/>
            <w:tcBorders>
              <w:top w:val="nil"/>
            </w:tcBorders>
          </w:tcPr>
          <w:p w14:paraId="206D4769" w14:textId="77777777" w:rsidR="00947532" w:rsidRPr="008F7775" w:rsidRDefault="00947532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8F777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</w:t>
            </w: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947532" w:rsidRPr="008F7775" w14:paraId="402C5ABE" w14:textId="77777777" w:rsidTr="00CC69D0">
        <w:tc>
          <w:tcPr>
            <w:tcW w:w="5774" w:type="dxa"/>
          </w:tcPr>
          <w:p w14:paraId="4B809C89" w14:textId="77777777" w:rsidR="00947532" w:rsidRPr="000C4D66" w:rsidRDefault="00947532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8F777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31 </w:t>
            </w:r>
            <w:r w:rsidRPr="000C4D66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55" w:type="dxa"/>
          </w:tcPr>
          <w:p w14:paraId="2001FFF9" w14:textId="0F870E53" w:rsidR="00947532" w:rsidRPr="00C54FF4" w:rsidRDefault="00947532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43" w:type="dxa"/>
          </w:tcPr>
          <w:p w14:paraId="07C5C2E3" w14:textId="77777777" w:rsidR="00947532" w:rsidRPr="00C54FF4" w:rsidRDefault="00947532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48D22042" w14:textId="06574CFC" w:rsidR="00947532" w:rsidRPr="00C54FF4" w:rsidRDefault="00947532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947532" w:rsidRPr="008F7775" w14:paraId="5860805E" w14:textId="77777777" w:rsidTr="00CC69D0">
        <w:tc>
          <w:tcPr>
            <w:tcW w:w="5774" w:type="dxa"/>
          </w:tcPr>
          <w:p w14:paraId="00A211E7" w14:textId="77777777" w:rsidR="00947532" w:rsidRPr="008F7775" w:rsidRDefault="00947532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57" w:type="dxa"/>
            <w:gridSpan w:val="3"/>
          </w:tcPr>
          <w:p w14:paraId="64958D74" w14:textId="77777777" w:rsidR="00947532" w:rsidRPr="008F7775" w:rsidRDefault="00947532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240" w:lineRule="auto"/>
              <w:ind w:left="-126"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</w:p>
        </w:tc>
      </w:tr>
      <w:tr w:rsidR="00947532" w:rsidRPr="008F7775" w14:paraId="3503069D" w14:textId="77777777" w:rsidTr="00CC69D0">
        <w:tc>
          <w:tcPr>
            <w:tcW w:w="5774" w:type="dxa"/>
            <w:tcBorders>
              <w:bottom w:val="nil"/>
            </w:tcBorders>
          </w:tcPr>
          <w:p w14:paraId="09298AAA" w14:textId="77777777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655" w:type="dxa"/>
            <w:tcBorders>
              <w:bottom w:val="nil"/>
            </w:tcBorders>
          </w:tcPr>
          <w:p w14:paraId="19B9608B" w14:textId="77777777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77B98497" w14:textId="77777777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23209BBA" w14:textId="77777777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7532" w:rsidRPr="008F7775" w14:paraId="421F9475" w14:textId="77777777" w:rsidTr="00CC69D0">
        <w:tc>
          <w:tcPr>
            <w:tcW w:w="5774" w:type="dxa"/>
            <w:tcBorders>
              <w:bottom w:val="nil"/>
            </w:tcBorders>
          </w:tcPr>
          <w:p w14:paraId="502178EB" w14:textId="77777777" w:rsidR="00947532" w:rsidRPr="00751B7D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51B7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655" w:type="dxa"/>
            <w:tcBorders>
              <w:bottom w:val="nil"/>
            </w:tcBorders>
          </w:tcPr>
          <w:p w14:paraId="2F28BEF1" w14:textId="72FBA294" w:rsidR="00947532" w:rsidRPr="008F7775" w:rsidRDefault="00F71BB9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1,267,576</w:t>
            </w:r>
          </w:p>
        </w:tc>
        <w:tc>
          <w:tcPr>
            <w:tcW w:w="243" w:type="dxa"/>
            <w:tcBorders>
              <w:bottom w:val="nil"/>
            </w:tcBorders>
          </w:tcPr>
          <w:p w14:paraId="4931E8C9" w14:textId="77777777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1ABC3A91" w14:textId="6AFE2661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1,231,487</w:t>
            </w:r>
          </w:p>
        </w:tc>
      </w:tr>
      <w:tr w:rsidR="00947532" w:rsidRPr="008F7775" w14:paraId="5C6510C1" w14:textId="77777777" w:rsidTr="00CC69D0">
        <w:tc>
          <w:tcPr>
            <w:tcW w:w="5774" w:type="dxa"/>
            <w:tcBorders>
              <w:bottom w:val="nil"/>
            </w:tcBorders>
          </w:tcPr>
          <w:p w14:paraId="508F26CB" w14:textId="77777777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655" w:type="dxa"/>
            <w:tcBorders>
              <w:bottom w:val="nil"/>
            </w:tcBorders>
          </w:tcPr>
          <w:p w14:paraId="1ED00EDE" w14:textId="3A9905F2" w:rsidR="00947532" w:rsidRPr="008F7775" w:rsidRDefault="00F71BB9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442,784</w:t>
            </w:r>
          </w:p>
        </w:tc>
        <w:tc>
          <w:tcPr>
            <w:tcW w:w="243" w:type="dxa"/>
            <w:tcBorders>
              <w:bottom w:val="nil"/>
            </w:tcBorders>
          </w:tcPr>
          <w:p w14:paraId="2ED71B50" w14:textId="77777777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0D3F9C8A" w14:textId="046B05B4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461,391</w:t>
            </w:r>
          </w:p>
        </w:tc>
      </w:tr>
      <w:tr w:rsidR="00947532" w:rsidRPr="008F7775" w14:paraId="59B7187F" w14:textId="77777777" w:rsidTr="00CC69D0">
        <w:tc>
          <w:tcPr>
            <w:tcW w:w="5774" w:type="dxa"/>
            <w:tcBorders>
              <w:bottom w:val="nil"/>
            </w:tcBorders>
          </w:tcPr>
          <w:p w14:paraId="2C40A5EA" w14:textId="77777777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บังคลาเทศ</w:t>
            </w:r>
          </w:p>
        </w:tc>
        <w:tc>
          <w:tcPr>
            <w:tcW w:w="1655" w:type="dxa"/>
            <w:tcBorders>
              <w:bottom w:val="nil"/>
            </w:tcBorders>
          </w:tcPr>
          <w:p w14:paraId="4729C7C4" w14:textId="1B85EA43" w:rsidR="00947532" w:rsidRPr="008F7775" w:rsidRDefault="00F71BB9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86,219</w:t>
            </w:r>
          </w:p>
        </w:tc>
        <w:tc>
          <w:tcPr>
            <w:tcW w:w="243" w:type="dxa"/>
            <w:tcBorders>
              <w:bottom w:val="nil"/>
            </w:tcBorders>
          </w:tcPr>
          <w:p w14:paraId="28E1882A" w14:textId="77777777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6F31848D" w14:textId="11B22101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156,664</w:t>
            </w:r>
          </w:p>
        </w:tc>
      </w:tr>
      <w:tr w:rsidR="00947532" w:rsidRPr="008F7775" w14:paraId="350D8E14" w14:textId="77777777" w:rsidTr="00CC69D0">
        <w:tc>
          <w:tcPr>
            <w:tcW w:w="5774" w:type="dxa"/>
            <w:tcBorders>
              <w:bottom w:val="nil"/>
            </w:tcBorders>
          </w:tcPr>
          <w:p w14:paraId="6033A2F7" w14:textId="77777777" w:rsidR="00947532" w:rsidRPr="008F7775" w:rsidRDefault="00947532" w:rsidP="0094753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สหรัฐอาหรับเอมิเรตส์</w:t>
            </w:r>
          </w:p>
        </w:tc>
        <w:tc>
          <w:tcPr>
            <w:tcW w:w="1655" w:type="dxa"/>
            <w:tcBorders>
              <w:bottom w:val="nil"/>
            </w:tcBorders>
          </w:tcPr>
          <w:p w14:paraId="37FFCDF9" w14:textId="7B78BB8B" w:rsidR="00947532" w:rsidRPr="008F7775" w:rsidRDefault="00F71BB9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58,800</w:t>
            </w:r>
          </w:p>
        </w:tc>
        <w:tc>
          <w:tcPr>
            <w:tcW w:w="243" w:type="dxa"/>
            <w:tcBorders>
              <w:bottom w:val="nil"/>
            </w:tcBorders>
          </w:tcPr>
          <w:p w14:paraId="6B8DA70A" w14:textId="77777777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344E25D1" w14:textId="5F7D0E4C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77,197</w:t>
            </w:r>
          </w:p>
        </w:tc>
      </w:tr>
      <w:tr w:rsidR="00947532" w:rsidRPr="00A44CB1" w14:paraId="5D02CCCB" w14:textId="77777777" w:rsidTr="00CC69D0">
        <w:tc>
          <w:tcPr>
            <w:tcW w:w="5774" w:type="dxa"/>
            <w:tcBorders>
              <w:top w:val="nil"/>
              <w:bottom w:val="nil"/>
            </w:tcBorders>
          </w:tcPr>
          <w:p w14:paraId="64107639" w14:textId="77777777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655" w:type="dxa"/>
            <w:tcBorders>
              <w:top w:val="nil"/>
              <w:bottom w:val="single" w:sz="4" w:space="0" w:color="auto"/>
            </w:tcBorders>
          </w:tcPr>
          <w:p w14:paraId="66944431" w14:textId="61BFADF8" w:rsidR="00947532" w:rsidRPr="008F7775" w:rsidRDefault="00F71BB9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474,020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10903AF" w14:textId="77777777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top w:val="nil"/>
              <w:bottom w:val="single" w:sz="4" w:space="0" w:color="auto"/>
            </w:tcBorders>
          </w:tcPr>
          <w:p w14:paraId="31DF4264" w14:textId="4F42FD9D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396,363</w:t>
            </w:r>
          </w:p>
        </w:tc>
      </w:tr>
      <w:tr w:rsidR="00947532" w:rsidRPr="008F7775" w14:paraId="38167E06" w14:textId="77777777" w:rsidTr="00CC69D0">
        <w:tc>
          <w:tcPr>
            <w:tcW w:w="5774" w:type="dxa"/>
            <w:tcBorders>
              <w:top w:val="nil"/>
              <w:bottom w:val="nil"/>
            </w:tcBorders>
          </w:tcPr>
          <w:p w14:paraId="4F77791D" w14:textId="77777777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55" w:type="dxa"/>
            <w:tcBorders>
              <w:top w:val="single" w:sz="4" w:space="0" w:color="auto"/>
              <w:bottom w:val="double" w:sz="4" w:space="0" w:color="auto"/>
            </w:tcBorders>
          </w:tcPr>
          <w:p w14:paraId="356E208F" w14:textId="1181E148" w:rsidR="00947532" w:rsidRPr="008F7775" w:rsidRDefault="00F71BB9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2,329,399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CE3CB50" w14:textId="77777777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</w:tcPr>
          <w:p w14:paraId="29FBB333" w14:textId="53908AD1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2,323,102</w:t>
            </w:r>
          </w:p>
        </w:tc>
      </w:tr>
      <w:tr w:rsidR="00947532" w:rsidRPr="008F7775" w14:paraId="26F40FC5" w14:textId="77777777" w:rsidTr="00CC69D0">
        <w:tc>
          <w:tcPr>
            <w:tcW w:w="5774" w:type="dxa"/>
          </w:tcPr>
          <w:p w14:paraId="5CBC52A5" w14:textId="77777777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5" w:type="dxa"/>
          </w:tcPr>
          <w:p w14:paraId="3FBB7529" w14:textId="77777777" w:rsidR="00947532" w:rsidRPr="00C54FF4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58A6AFB" w14:textId="77777777" w:rsidR="00947532" w:rsidRPr="00C54FF4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7A36E4CA" w14:textId="77777777" w:rsidR="00947532" w:rsidRPr="00C54FF4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7532" w:rsidRPr="008F7775" w14:paraId="20D9FC5B" w14:textId="77777777" w:rsidTr="00CC69D0">
        <w:tc>
          <w:tcPr>
            <w:tcW w:w="5774" w:type="dxa"/>
          </w:tcPr>
          <w:p w14:paraId="1B8D9048" w14:textId="77777777" w:rsidR="00947532" w:rsidRPr="00CF7C61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F777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8F777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31 </w:t>
            </w:r>
            <w:r w:rsidRPr="000C4D66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55" w:type="dxa"/>
          </w:tcPr>
          <w:p w14:paraId="20E4D833" w14:textId="77777777" w:rsidR="00947532" w:rsidRPr="00C54FF4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646DF4B" w14:textId="77777777" w:rsidR="00947532" w:rsidRPr="00C54FF4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67F0EDA7" w14:textId="77777777" w:rsidR="00947532" w:rsidRPr="00C54FF4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7532" w:rsidRPr="008F7775" w14:paraId="00D692D9" w14:textId="77777777" w:rsidTr="00CC69D0">
        <w:tc>
          <w:tcPr>
            <w:tcW w:w="5774" w:type="dxa"/>
          </w:tcPr>
          <w:p w14:paraId="65B2FCFB" w14:textId="77777777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57" w:type="dxa"/>
            <w:gridSpan w:val="3"/>
          </w:tcPr>
          <w:p w14:paraId="1EA025CB" w14:textId="77777777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240" w:lineRule="auto"/>
              <w:ind w:left="-126"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47532" w:rsidRPr="008F7775" w14:paraId="03B7C4DA" w14:textId="77777777" w:rsidTr="00CC69D0">
        <w:tc>
          <w:tcPr>
            <w:tcW w:w="5774" w:type="dxa"/>
            <w:tcBorders>
              <w:bottom w:val="nil"/>
            </w:tcBorders>
          </w:tcPr>
          <w:p w14:paraId="42CC47DA" w14:textId="77777777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655" w:type="dxa"/>
            <w:tcBorders>
              <w:bottom w:val="nil"/>
            </w:tcBorders>
          </w:tcPr>
          <w:p w14:paraId="31ED58CE" w14:textId="77777777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79749745" w14:textId="77777777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08DC3A5D" w14:textId="77777777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7532" w:rsidRPr="008F7775" w14:paraId="412C5492" w14:textId="77777777" w:rsidTr="00CC69D0">
        <w:tc>
          <w:tcPr>
            <w:tcW w:w="5774" w:type="dxa"/>
            <w:tcBorders>
              <w:bottom w:val="nil"/>
            </w:tcBorders>
          </w:tcPr>
          <w:p w14:paraId="3C07821D" w14:textId="77777777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655" w:type="dxa"/>
            <w:tcBorders>
              <w:bottom w:val="nil"/>
            </w:tcBorders>
          </w:tcPr>
          <w:p w14:paraId="07175EBE" w14:textId="3EAC46FF" w:rsidR="00947532" w:rsidRPr="008F7775" w:rsidRDefault="00F71BB9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3,732,700</w:t>
            </w:r>
          </w:p>
        </w:tc>
        <w:tc>
          <w:tcPr>
            <w:tcW w:w="243" w:type="dxa"/>
            <w:tcBorders>
              <w:bottom w:val="nil"/>
            </w:tcBorders>
          </w:tcPr>
          <w:p w14:paraId="269A4816" w14:textId="77777777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07CC3C27" w14:textId="43E34AF4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3,504,113</w:t>
            </w:r>
          </w:p>
        </w:tc>
      </w:tr>
      <w:tr w:rsidR="00947532" w:rsidRPr="008F7775" w14:paraId="228B8D99" w14:textId="77777777" w:rsidTr="00CC69D0">
        <w:tc>
          <w:tcPr>
            <w:tcW w:w="5774" w:type="dxa"/>
            <w:tcBorders>
              <w:bottom w:val="nil"/>
            </w:tcBorders>
          </w:tcPr>
          <w:p w14:paraId="5CB54BEA" w14:textId="77777777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655" w:type="dxa"/>
            <w:tcBorders>
              <w:bottom w:val="nil"/>
            </w:tcBorders>
          </w:tcPr>
          <w:p w14:paraId="322E38E9" w14:textId="722C752F" w:rsidR="00947532" w:rsidRPr="008F7775" w:rsidRDefault="00F71BB9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1,204,838</w:t>
            </w:r>
          </w:p>
        </w:tc>
        <w:tc>
          <w:tcPr>
            <w:tcW w:w="243" w:type="dxa"/>
            <w:tcBorders>
              <w:bottom w:val="nil"/>
            </w:tcBorders>
          </w:tcPr>
          <w:p w14:paraId="324A0183" w14:textId="77777777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5C28C146" w14:textId="230591F0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1,517,336</w:t>
            </w:r>
          </w:p>
        </w:tc>
      </w:tr>
      <w:tr w:rsidR="00947532" w:rsidRPr="008F7775" w14:paraId="64C39B42" w14:textId="77777777" w:rsidTr="00CC69D0">
        <w:tc>
          <w:tcPr>
            <w:tcW w:w="5774" w:type="dxa"/>
            <w:tcBorders>
              <w:bottom w:val="nil"/>
            </w:tcBorders>
          </w:tcPr>
          <w:p w14:paraId="5EC3E106" w14:textId="77777777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บังคลา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ทศ</w:t>
            </w:r>
          </w:p>
        </w:tc>
        <w:tc>
          <w:tcPr>
            <w:tcW w:w="1655" w:type="dxa"/>
            <w:tcBorders>
              <w:bottom w:val="nil"/>
            </w:tcBorders>
          </w:tcPr>
          <w:p w14:paraId="1B9C9719" w14:textId="2E987008" w:rsidR="00947532" w:rsidRPr="008F7775" w:rsidRDefault="00F71BB9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271,425</w:t>
            </w:r>
          </w:p>
        </w:tc>
        <w:tc>
          <w:tcPr>
            <w:tcW w:w="243" w:type="dxa"/>
            <w:tcBorders>
              <w:bottom w:val="nil"/>
            </w:tcBorders>
          </w:tcPr>
          <w:p w14:paraId="615D4D7B" w14:textId="77777777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537258C0" w14:textId="02C357AC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360,422</w:t>
            </w:r>
          </w:p>
        </w:tc>
      </w:tr>
      <w:tr w:rsidR="00947532" w:rsidRPr="008F7775" w14:paraId="04F71538" w14:textId="77777777" w:rsidTr="00CC69D0">
        <w:tc>
          <w:tcPr>
            <w:tcW w:w="5774" w:type="dxa"/>
            <w:tcBorders>
              <w:bottom w:val="nil"/>
            </w:tcBorders>
          </w:tcPr>
          <w:p w14:paraId="3F282731" w14:textId="77777777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หรัฐอาหรับเอมิเรตส์</w:t>
            </w:r>
            <w:r w:rsidRPr="008F7775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655" w:type="dxa"/>
            <w:tcBorders>
              <w:bottom w:val="nil"/>
            </w:tcBorders>
          </w:tcPr>
          <w:p w14:paraId="02745214" w14:textId="290EA25F" w:rsidR="00947532" w:rsidRPr="008F7775" w:rsidRDefault="00F71BB9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201,753</w:t>
            </w:r>
          </w:p>
        </w:tc>
        <w:tc>
          <w:tcPr>
            <w:tcW w:w="243" w:type="dxa"/>
            <w:tcBorders>
              <w:bottom w:val="nil"/>
            </w:tcBorders>
          </w:tcPr>
          <w:p w14:paraId="437D837C" w14:textId="77777777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412A0B0F" w14:textId="7BF23990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274,522</w:t>
            </w:r>
          </w:p>
        </w:tc>
      </w:tr>
      <w:tr w:rsidR="00947532" w:rsidRPr="00A44CB1" w14:paraId="1FDF1280" w14:textId="77777777" w:rsidTr="00CC69D0">
        <w:tc>
          <w:tcPr>
            <w:tcW w:w="5774" w:type="dxa"/>
            <w:tcBorders>
              <w:top w:val="nil"/>
              <w:bottom w:val="nil"/>
            </w:tcBorders>
          </w:tcPr>
          <w:p w14:paraId="15F5C5DC" w14:textId="77777777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655" w:type="dxa"/>
            <w:tcBorders>
              <w:top w:val="nil"/>
              <w:bottom w:val="single" w:sz="4" w:space="0" w:color="auto"/>
            </w:tcBorders>
          </w:tcPr>
          <w:p w14:paraId="10B44B76" w14:textId="3177EA95" w:rsidR="00947532" w:rsidRPr="008F7775" w:rsidRDefault="00F71BB9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1,230,860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FBFACBB" w14:textId="77777777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top w:val="nil"/>
              <w:bottom w:val="single" w:sz="4" w:space="0" w:color="auto"/>
            </w:tcBorders>
          </w:tcPr>
          <w:p w14:paraId="27526AFC" w14:textId="419F04B9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1,156,368</w:t>
            </w:r>
          </w:p>
        </w:tc>
      </w:tr>
      <w:tr w:rsidR="00947532" w:rsidRPr="008F7775" w14:paraId="0D8DC3C1" w14:textId="77777777" w:rsidTr="00CC69D0">
        <w:tc>
          <w:tcPr>
            <w:tcW w:w="5774" w:type="dxa"/>
            <w:tcBorders>
              <w:top w:val="nil"/>
              <w:bottom w:val="nil"/>
            </w:tcBorders>
          </w:tcPr>
          <w:p w14:paraId="4BD580E1" w14:textId="77777777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55" w:type="dxa"/>
            <w:tcBorders>
              <w:top w:val="single" w:sz="4" w:space="0" w:color="auto"/>
              <w:bottom w:val="double" w:sz="4" w:space="0" w:color="auto"/>
            </w:tcBorders>
          </w:tcPr>
          <w:p w14:paraId="58BE2369" w14:textId="606F2853" w:rsidR="00947532" w:rsidRPr="008F7775" w:rsidRDefault="00F71BB9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6,641,576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1614DA9" w14:textId="77777777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</w:tcPr>
          <w:p w14:paraId="5CED100E" w14:textId="64FF1974" w:rsidR="00947532" w:rsidRPr="008F7775" w:rsidRDefault="00947532" w:rsidP="0094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6,812,761</w:t>
            </w:r>
          </w:p>
        </w:tc>
      </w:tr>
    </w:tbl>
    <w:p w14:paraId="129B6E5A" w14:textId="77777777" w:rsidR="00947532" w:rsidRPr="002709EA" w:rsidRDefault="00947532" w:rsidP="00947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8D1791B" w14:textId="77777777" w:rsidR="00C7183F" w:rsidRPr="00C52C41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สินทรัพย์ตามส่วนงาน</w:t>
      </w:r>
    </w:p>
    <w:p w14:paraId="671FB089" w14:textId="77777777" w:rsidR="00C7183F" w:rsidRPr="000B00BC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  <w:cs/>
          <w:lang w:val="th-TH"/>
        </w:rPr>
      </w:pPr>
    </w:p>
    <w:p w14:paraId="45C46CA8" w14:textId="77777777" w:rsidR="00C7183F" w:rsidRPr="00C52C41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C52C41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สินทรัพย์ตามส่วนงานของบริษัททั้งหมดอยู่ในประเทศไทย</w:t>
      </w:r>
    </w:p>
    <w:p w14:paraId="1B8950A9" w14:textId="77777777" w:rsidR="00C7183F" w:rsidRPr="000B00BC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394231F9" w14:textId="77777777" w:rsidR="00947532" w:rsidRDefault="00947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DE81EE2" w14:textId="7C0DD21A" w:rsidR="00C7183F" w:rsidRPr="00C52C41" w:rsidRDefault="00C7183F" w:rsidP="00C7183F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  <w:r w:rsidRPr="00C52C4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CF5CCD8" w14:textId="77777777" w:rsidR="00C7183F" w:rsidRPr="000B00BC" w:rsidRDefault="00C7183F" w:rsidP="00C7183F">
      <w:pPr>
        <w:ind w:left="540"/>
        <w:rPr>
          <w:rFonts w:ascii="Angsana New" w:hAnsi="Angsana New"/>
          <w:sz w:val="24"/>
          <w:szCs w:val="24"/>
        </w:rPr>
      </w:pPr>
    </w:p>
    <w:p w14:paraId="0CC06758" w14:textId="5C2BE898" w:rsidR="00C7183F" w:rsidRPr="00C52C41" w:rsidRDefault="00C7183F" w:rsidP="00C7183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Pr="00C52C41">
        <w:rPr>
          <w:rFonts w:ascii="Angsana New" w:hAnsi="Angsana New"/>
          <w:sz w:val="30"/>
          <w:szCs w:val="30"/>
        </w:rPr>
        <w:t xml:space="preserve">1 </w:t>
      </w:r>
      <w:r w:rsidRPr="00C52C41">
        <w:rPr>
          <w:rFonts w:ascii="Angsana New" w:hAnsi="Angsana New"/>
          <w:sz w:val="30"/>
          <w:szCs w:val="30"/>
          <w:cs/>
        </w:rPr>
        <w:t xml:space="preserve">และ </w:t>
      </w:r>
      <w:r w:rsidRPr="00C52C41">
        <w:rPr>
          <w:rFonts w:ascii="Angsana New" w:hAnsi="Angsana New"/>
          <w:sz w:val="30"/>
          <w:szCs w:val="30"/>
        </w:rPr>
        <w:t xml:space="preserve">2 </w:t>
      </w:r>
      <w:r w:rsidR="000F719C">
        <w:rPr>
          <w:rFonts w:ascii="Angsana New" w:hAnsi="Angsana New" w:hint="cs"/>
          <w:sz w:val="30"/>
          <w:szCs w:val="30"/>
          <w:cs/>
        </w:rPr>
        <w:t>สำหรับงวด</w:t>
      </w:r>
      <w:r w:rsidR="00550EF6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F71BB9">
        <w:rPr>
          <w:rFonts w:ascii="Angsana New" w:hAnsi="Angsana New" w:hint="cs"/>
          <w:sz w:val="30"/>
          <w:szCs w:val="30"/>
          <w:cs/>
        </w:rPr>
        <w:t>เก้า</w:t>
      </w:r>
      <w:r w:rsidR="00796FF5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F71BB9">
        <w:rPr>
          <w:rFonts w:ascii="Angsana New" w:hAnsi="Angsana New"/>
          <w:sz w:val="30"/>
          <w:szCs w:val="30"/>
        </w:rPr>
        <w:t>31</w:t>
      </w:r>
      <w:r w:rsidR="00796FF5">
        <w:rPr>
          <w:rFonts w:ascii="Angsana New" w:hAnsi="Angsana New" w:hint="cs"/>
          <w:sz w:val="30"/>
          <w:szCs w:val="30"/>
          <w:cs/>
        </w:rPr>
        <w:t xml:space="preserve"> </w:t>
      </w:r>
      <w:r w:rsidR="00F71BB9">
        <w:rPr>
          <w:rFonts w:ascii="Angsana New" w:hAnsi="Angsana New" w:hint="cs"/>
          <w:sz w:val="30"/>
          <w:szCs w:val="30"/>
          <w:cs/>
        </w:rPr>
        <w:t>ธันวาคม</w:t>
      </w:r>
      <w:r w:rsidR="005278FD">
        <w:rPr>
          <w:rFonts w:ascii="Angsana New" w:hAnsi="Angsana New" w:hint="cs"/>
          <w:sz w:val="30"/>
          <w:szCs w:val="30"/>
          <w:cs/>
        </w:rPr>
        <w:t xml:space="preserve"> </w:t>
      </w:r>
      <w:r w:rsidR="00796FF5"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/>
          <w:sz w:val="30"/>
          <w:szCs w:val="30"/>
          <w:cs/>
        </w:rPr>
        <w:t>ของบริษัทเป็นเงินประมาณ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F71BB9">
        <w:rPr>
          <w:rFonts w:ascii="Angsana New" w:hAnsi="Angsana New"/>
          <w:sz w:val="30"/>
          <w:szCs w:val="30"/>
        </w:rPr>
        <w:t>310</w:t>
      </w:r>
      <w:r w:rsidR="004B0CD5">
        <w:rPr>
          <w:rFonts w:ascii="Angsana New" w:hAnsi="Angsana New"/>
          <w:sz w:val="30"/>
          <w:szCs w:val="30"/>
        </w:rPr>
        <w:t xml:space="preserve"> </w:t>
      </w:r>
      <w:r w:rsidR="004B0CD5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F71BB9">
        <w:rPr>
          <w:rFonts w:ascii="Angsana New" w:hAnsi="Angsana New"/>
          <w:sz w:val="30"/>
          <w:szCs w:val="30"/>
        </w:rPr>
        <w:t>88</w:t>
      </w:r>
      <w:r w:rsidR="00417F83">
        <w:rPr>
          <w:rFonts w:ascii="Angsana New" w:hAnsi="Angsana New"/>
          <w:sz w:val="30"/>
          <w:szCs w:val="30"/>
        </w:rPr>
        <w:t>7</w:t>
      </w:r>
      <w:r w:rsidR="005278FD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ล้านบาท</w:t>
      </w:r>
      <w:r w:rsidR="000F3F31">
        <w:rPr>
          <w:rFonts w:ascii="Angsana New" w:hAnsi="Angsana New"/>
          <w:sz w:val="30"/>
          <w:szCs w:val="30"/>
        </w:rPr>
        <w:t xml:space="preserve"> </w:t>
      </w:r>
      <w:r w:rsidR="000F3F31">
        <w:rPr>
          <w:rFonts w:ascii="Angsana New" w:hAnsi="Angsana New" w:hint="cs"/>
          <w:sz w:val="30"/>
          <w:szCs w:val="30"/>
          <w:cs/>
        </w:rPr>
        <w:t>ตามลำดับ</w:t>
      </w:r>
      <w:r w:rsidRPr="00C52C41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="00F03CF3">
        <w:rPr>
          <w:rFonts w:ascii="Angsana New" w:hAnsi="Angsana New" w:hint="cs"/>
          <w:i/>
          <w:iCs/>
          <w:sz w:val="30"/>
          <w:szCs w:val="30"/>
          <w:cs/>
        </w:rPr>
        <w:t>25</w:t>
      </w:r>
      <w:r w:rsidR="00F03CF3">
        <w:rPr>
          <w:rFonts w:ascii="Angsana New" w:hAnsi="Angsana New"/>
          <w:i/>
          <w:iCs/>
          <w:sz w:val="30"/>
          <w:szCs w:val="30"/>
        </w:rPr>
        <w:t>59</w:t>
      </w:r>
      <w:r w:rsidRPr="00C52C41">
        <w:rPr>
          <w:rFonts w:ascii="Angsana New" w:hAnsi="Angsana New"/>
          <w:i/>
          <w:iCs/>
          <w:sz w:val="30"/>
          <w:szCs w:val="30"/>
        </w:rPr>
        <w:t>: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8323FF">
        <w:rPr>
          <w:rFonts w:ascii="Angsana New" w:hAnsi="Angsana New"/>
          <w:i/>
          <w:iCs/>
          <w:sz w:val="30"/>
          <w:szCs w:val="30"/>
        </w:rPr>
        <w:t>343</w:t>
      </w:r>
      <w:r w:rsidR="004B0CD5">
        <w:rPr>
          <w:rFonts w:ascii="Angsana New" w:hAnsi="Angsana New"/>
          <w:i/>
          <w:iCs/>
          <w:sz w:val="30"/>
          <w:szCs w:val="30"/>
        </w:rPr>
        <w:t xml:space="preserve"> </w:t>
      </w:r>
      <w:r w:rsidR="008323FF">
        <w:rPr>
          <w:rFonts w:ascii="Angsana New" w:hAnsi="Angsana New" w:hint="cs"/>
          <w:i/>
          <w:iCs/>
          <w:sz w:val="30"/>
          <w:szCs w:val="30"/>
          <w:cs/>
        </w:rPr>
        <w:t>ล้านบาท และ</w:t>
      </w:r>
      <w:r w:rsidR="008323FF">
        <w:rPr>
          <w:rFonts w:ascii="Angsana New" w:hAnsi="Angsana New"/>
          <w:i/>
          <w:iCs/>
          <w:sz w:val="30"/>
          <w:szCs w:val="30"/>
        </w:rPr>
        <w:t xml:space="preserve"> 1,171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C52C41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C82794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C52C41">
        <w:rPr>
          <w:rFonts w:ascii="Angsana New" w:hAnsi="Angsana New"/>
          <w:i/>
          <w:iCs/>
          <w:sz w:val="30"/>
          <w:szCs w:val="30"/>
          <w:cs/>
        </w:rPr>
        <w:t>)</w:t>
      </w:r>
      <w:r w:rsidRPr="00C52C41">
        <w:rPr>
          <w:rFonts w:ascii="Angsana New" w:hAnsi="Angsana New"/>
          <w:sz w:val="30"/>
          <w:szCs w:val="30"/>
          <w:cs/>
        </w:rPr>
        <w:t xml:space="preserve"> จากรายได้รวมของบริษัท</w:t>
      </w:r>
    </w:p>
    <w:p w14:paraId="6CE7BC33" w14:textId="6831FEB9" w:rsidR="004B3181" w:rsidRPr="000B00BC" w:rsidRDefault="004B3181" w:rsidP="004B3181">
      <w:pPr>
        <w:pStyle w:val="a"/>
        <w:tabs>
          <w:tab w:val="clear" w:pos="1080"/>
          <w:tab w:val="left" w:pos="540"/>
        </w:tabs>
        <w:rPr>
          <w:rFonts w:ascii="Angsana New" w:hAnsi="Angsana New"/>
          <w:b/>
          <w:bCs/>
          <w:sz w:val="24"/>
          <w:szCs w:val="24"/>
          <w:lang w:val="en-US"/>
        </w:rPr>
      </w:pPr>
    </w:p>
    <w:p w14:paraId="2DC534F0" w14:textId="1B96F037" w:rsidR="002059AA" w:rsidRPr="0044007D" w:rsidRDefault="002059AA" w:rsidP="00205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44007D">
        <w:rPr>
          <w:rFonts w:ascii="Angsana New" w:hAnsi="Angsana New"/>
          <w:b/>
          <w:bCs/>
          <w:sz w:val="30"/>
          <w:szCs w:val="30"/>
        </w:rPr>
        <w:t>9</w:t>
      </w:r>
      <w:r w:rsidRPr="0044007D">
        <w:rPr>
          <w:rFonts w:ascii="Angsana New" w:hAnsi="Angsana New"/>
          <w:b/>
          <w:bCs/>
          <w:sz w:val="30"/>
          <w:szCs w:val="30"/>
        </w:rPr>
        <w:tab/>
      </w:r>
      <w:r w:rsidR="00AD04D6" w:rsidRPr="0044007D">
        <w:rPr>
          <w:rFonts w:ascii="Angsana New" w:hAnsi="Angsana New" w:hint="cs"/>
          <w:b/>
          <w:bCs/>
          <w:sz w:val="30"/>
          <w:szCs w:val="30"/>
          <w:cs/>
        </w:rPr>
        <w:t>ค่าใช้จ่ายภาษีเงินได้</w:t>
      </w:r>
    </w:p>
    <w:p w14:paraId="37310343" w14:textId="77777777" w:rsidR="002059AA" w:rsidRPr="000B00BC" w:rsidRDefault="002059AA" w:rsidP="00205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573F0B56" w14:textId="28ED583B" w:rsidR="000B00BC" w:rsidRPr="000B00BC" w:rsidRDefault="002059AA" w:rsidP="00F11906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44007D">
        <w:rPr>
          <w:rFonts w:ascii="Angsana New" w:hAnsi="Angsana New"/>
          <w:sz w:val="30"/>
          <w:szCs w:val="30"/>
          <w:cs/>
        </w:rPr>
        <w:t>การรับรู้</w:t>
      </w:r>
      <w:r w:rsidR="00C82794">
        <w:rPr>
          <w:rFonts w:ascii="Angsana New" w:hAnsi="Angsana New" w:hint="cs"/>
          <w:sz w:val="30"/>
          <w:szCs w:val="30"/>
          <w:cs/>
        </w:rPr>
        <w:t>ค่าใช้จ่าย</w:t>
      </w:r>
      <w:r w:rsidRPr="0044007D">
        <w:rPr>
          <w:rFonts w:ascii="Angsana New" w:hAnsi="Angsana New"/>
          <w:sz w:val="30"/>
          <w:szCs w:val="30"/>
          <w:cs/>
        </w:rPr>
        <w:t>ภาษีเงินได้ขึ้นอยู่กับการประมาณการที่ดีที่สุดของฝ่ายบริหารเกี่ยวกับอัตราภาษีเงินได้ประจำปี</w:t>
      </w:r>
      <w:r w:rsidR="00C82794">
        <w:rPr>
          <w:rFonts w:ascii="Angsana New" w:hAnsi="Angsana New"/>
          <w:sz w:val="30"/>
          <w:szCs w:val="30"/>
          <w:cs/>
        </w:rPr>
        <w:br/>
      </w:r>
      <w:r w:rsidRPr="0044007D">
        <w:rPr>
          <w:rFonts w:ascii="Angsana New" w:hAnsi="Angsana New"/>
          <w:sz w:val="30"/>
          <w:szCs w:val="30"/>
          <w:cs/>
        </w:rPr>
        <w:t>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 w:rsidR="00531D2E" w:rsidRPr="0044007D">
        <w:rPr>
          <w:rFonts w:ascii="Angsana New" w:hAnsi="Angsana New"/>
          <w:sz w:val="30"/>
          <w:szCs w:val="30"/>
        </w:rPr>
        <w:br/>
      </w:r>
      <w:r w:rsidRPr="0044007D">
        <w:rPr>
          <w:rFonts w:ascii="Angsana New" w:hAnsi="Angsana New"/>
          <w:sz w:val="30"/>
          <w:szCs w:val="30"/>
          <w:cs/>
        </w:rPr>
        <w:t>ที</w:t>
      </w:r>
      <w:r w:rsidR="00495C23">
        <w:rPr>
          <w:rFonts w:ascii="Angsana New" w:hAnsi="Angsana New"/>
          <w:sz w:val="30"/>
          <w:szCs w:val="30"/>
          <w:cs/>
        </w:rPr>
        <w:t>่แท้จริงของบริษัท</w:t>
      </w:r>
      <w:r w:rsidR="00495C23">
        <w:rPr>
          <w:rFonts w:ascii="Angsana New" w:hAnsi="Angsana New" w:hint="cs"/>
          <w:sz w:val="30"/>
          <w:szCs w:val="30"/>
          <w:cs/>
        </w:rPr>
        <w:t>สำหรับงวด</w:t>
      </w:r>
      <w:r w:rsidR="00CC69D0">
        <w:rPr>
          <w:rFonts w:ascii="Angsana New" w:hAnsi="Angsana New" w:hint="cs"/>
          <w:sz w:val="30"/>
          <w:szCs w:val="30"/>
          <w:cs/>
        </w:rPr>
        <w:t>เก้า</w:t>
      </w:r>
      <w:r w:rsidRPr="0044007D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C69D0">
        <w:rPr>
          <w:rFonts w:ascii="Angsana New" w:hAnsi="Angsana New"/>
          <w:sz w:val="30"/>
          <w:szCs w:val="30"/>
        </w:rPr>
        <w:t>31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="00CC69D0">
        <w:rPr>
          <w:rFonts w:ascii="Angsana New" w:hAnsi="Angsana New" w:hint="cs"/>
          <w:sz w:val="30"/>
          <w:szCs w:val="30"/>
          <w:cs/>
        </w:rPr>
        <w:t>ธันวาคม</w:t>
      </w:r>
      <w:r w:rsidR="005278FD" w:rsidRPr="0044007D">
        <w:rPr>
          <w:rFonts w:ascii="Angsana New" w:hAnsi="Angsana New" w:hint="cs"/>
          <w:sz w:val="30"/>
          <w:szCs w:val="30"/>
          <w:cs/>
        </w:rPr>
        <w:t xml:space="preserve"> </w:t>
      </w:r>
      <w:r w:rsidRPr="0044007D">
        <w:rPr>
          <w:rFonts w:ascii="Angsana New" w:hAnsi="Angsana New"/>
          <w:sz w:val="30"/>
          <w:szCs w:val="30"/>
        </w:rPr>
        <w:t xml:space="preserve">2560 </w:t>
      </w:r>
      <w:r w:rsidRPr="0044007D">
        <w:rPr>
          <w:rFonts w:ascii="Angsana New" w:hAnsi="Angsana New"/>
          <w:sz w:val="30"/>
          <w:szCs w:val="30"/>
          <w:cs/>
        </w:rPr>
        <w:t xml:space="preserve">และ </w:t>
      </w:r>
      <w:r w:rsidR="00F03CF3">
        <w:rPr>
          <w:rFonts w:ascii="Angsana New" w:hAnsi="Angsana New"/>
          <w:sz w:val="30"/>
          <w:szCs w:val="30"/>
        </w:rPr>
        <w:t>2559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 xml:space="preserve">ในงบการเงินที่แสดงเงินลงทุนตามวิธีส่วนได้เสียคือร้อยละ </w:t>
      </w:r>
      <w:r w:rsidR="008323FF">
        <w:rPr>
          <w:rFonts w:ascii="Angsana New" w:hAnsi="Angsana New"/>
          <w:sz w:val="30"/>
          <w:szCs w:val="30"/>
        </w:rPr>
        <w:t>18.42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>และร้อย</w:t>
      </w:r>
      <w:r w:rsidRPr="00741821">
        <w:rPr>
          <w:rFonts w:ascii="Angsana New" w:hAnsi="Angsana New"/>
          <w:sz w:val="30"/>
          <w:szCs w:val="30"/>
          <w:cs/>
        </w:rPr>
        <w:t xml:space="preserve">ละ </w:t>
      </w:r>
      <w:r w:rsidR="008323FF">
        <w:rPr>
          <w:rFonts w:ascii="Angsana New" w:hAnsi="Angsana New"/>
          <w:sz w:val="30"/>
          <w:szCs w:val="30"/>
        </w:rPr>
        <w:t>15</w:t>
      </w:r>
      <w:r w:rsidRPr="00741821">
        <w:rPr>
          <w:rFonts w:ascii="Angsana New" w:hAnsi="Angsana New"/>
          <w:sz w:val="30"/>
          <w:szCs w:val="30"/>
        </w:rPr>
        <w:t>.</w:t>
      </w:r>
      <w:r w:rsidR="008323FF">
        <w:rPr>
          <w:rFonts w:ascii="Angsana New" w:hAnsi="Angsana New"/>
          <w:sz w:val="30"/>
          <w:szCs w:val="30"/>
        </w:rPr>
        <w:t>2</w:t>
      </w:r>
      <w:r w:rsidR="00CC4F60">
        <w:rPr>
          <w:rFonts w:ascii="Angsana New" w:hAnsi="Angsana New"/>
          <w:sz w:val="30"/>
          <w:szCs w:val="30"/>
        </w:rPr>
        <w:t>0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 xml:space="preserve">ตามลำดับ </w:t>
      </w:r>
      <w:r w:rsidRPr="0044007D">
        <w:rPr>
          <w:rFonts w:ascii="Angsana New" w:hAnsi="Angsana New"/>
          <w:i/>
          <w:iCs/>
          <w:sz w:val="30"/>
          <w:szCs w:val="30"/>
          <w:cs/>
        </w:rPr>
        <w:t>(ง</w:t>
      </w:r>
      <w:r w:rsidR="008167CA">
        <w:rPr>
          <w:rFonts w:ascii="Angsana New" w:hAnsi="Angsana New"/>
          <w:i/>
          <w:iCs/>
          <w:sz w:val="30"/>
          <w:szCs w:val="30"/>
          <w:cs/>
        </w:rPr>
        <w:t>บการเงินเฉพาะกิจการสำหรับงวด</w:t>
      </w:r>
      <w:r w:rsidR="008323FF">
        <w:rPr>
          <w:rFonts w:ascii="Angsana New" w:hAnsi="Angsana New" w:hint="cs"/>
          <w:i/>
          <w:iCs/>
          <w:sz w:val="30"/>
          <w:szCs w:val="30"/>
          <w:cs/>
        </w:rPr>
        <w:t>เก้า</w:t>
      </w:r>
      <w:r w:rsidR="008167CA">
        <w:rPr>
          <w:rFonts w:ascii="Angsana New" w:hAnsi="Angsana New" w:hint="cs"/>
          <w:i/>
          <w:iCs/>
          <w:sz w:val="30"/>
          <w:szCs w:val="30"/>
          <w:cs/>
        </w:rPr>
        <w:t>เ</w:t>
      </w:r>
      <w:r w:rsidRPr="0044007D">
        <w:rPr>
          <w:rFonts w:ascii="Angsana New" w:hAnsi="Angsana New"/>
          <w:i/>
          <w:iCs/>
          <w:sz w:val="30"/>
          <w:szCs w:val="30"/>
          <w:cs/>
        </w:rPr>
        <w:t xml:space="preserve">ดือนสิ้นสุดวันที่ </w:t>
      </w:r>
      <w:r w:rsidR="008323FF">
        <w:rPr>
          <w:rFonts w:ascii="Angsana New" w:hAnsi="Angsana New"/>
          <w:i/>
          <w:iCs/>
          <w:sz w:val="30"/>
          <w:szCs w:val="30"/>
        </w:rPr>
        <w:t>31</w:t>
      </w:r>
      <w:r w:rsidRPr="0044007D">
        <w:rPr>
          <w:rFonts w:ascii="Angsana New" w:hAnsi="Angsana New"/>
          <w:i/>
          <w:iCs/>
          <w:sz w:val="30"/>
          <w:szCs w:val="30"/>
        </w:rPr>
        <w:t xml:space="preserve"> </w:t>
      </w:r>
      <w:r w:rsidR="008323FF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5278FD" w:rsidRPr="0044007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44007D">
        <w:rPr>
          <w:rFonts w:ascii="Angsana New" w:hAnsi="Angsana New"/>
          <w:i/>
          <w:iCs/>
          <w:sz w:val="30"/>
          <w:szCs w:val="30"/>
        </w:rPr>
        <w:t>2560</w:t>
      </w:r>
      <w:r w:rsidRPr="0044007D">
        <w:rPr>
          <w:rFonts w:ascii="Angsana New" w:hAnsi="Angsana New"/>
          <w:i/>
          <w:iCs/>
          <w:sz w:val="30"/>
          <w:szCs w:val="30"/>
          <w:cs/>
        </w:rPr>
        <w:t xml:space="preserve"> และ </w:t>
      </w:r>
      <w:r w:rsidR="00F03CF3">
        <w:rPr>
          <w:rFonts w:ascii="Angsana New" w:hAnsi="Angsana New"/>
          <w:i/>
          <w:iCs/>
          <w:sz w:val="30"/>
          <w:szCs w:val="30"/>
        </w:rPr>
        <w:t>2559</w:t>
      </w:r>
      <w:r w:rsidRPr="0044007D">
        <w:rPr>
          <w:rFonts w:ascii="Angsana New" w:hAnsi="Angsana New"/>
          <w:i/>
          <w:iCs/>
          <w:sz w:val="30"/>
          <w:szCs w:val="30"/>
        </w:rPr>
        <w:t xml:space="preserve">: </w:t>
      </w:r>
      <w:r w:rsidRPr="0044007D">
        <w:rPr>
          <w:rFonts w:ascii="Angsana New" w:hAnsi="Angsana New"/>
          <w:i/>
          <w:iCs/>
          <w:sz w:val="30"/>
          <w:szCs w:val="30"/>
          <w:cs/>
        </w:rPr>
        <w:t>ร้อยละ</w:t>
      </w:r>
      <w:r w:rsidR="008167CA">
        <w:rPr>
          <w:rFonts w:ascii="Angsana New" w:hAnsi="Angsana New"/>
          <w:i/>
          <w:iCs/>
          <w:sz w:val="30"/>
          <w:szCs w:val="30"/>
        </w:rPr>
        <w:t xml:space="preserve"> 1</w:t>
      </w:r>
      <w:r w:rsidR="008323FF">
        <w:rPr>
          <w:rFonts w:ascii="Angsana New" w:hAnsi="Angsana New"/>
          <w:i/>
          <w:iCs/>
          <w:sz w:val="30"/>
          <w:szCs w:val="30"/>
        </w:rPr>
        <w:t>9</w:t>
      </w:r>
      <w:r w:rsidRPr="0044007D">
        <w:rPr>
          <w:rFonts w:ascii="Angsana New" w:hAnsi="Angsana New"/>
          <w:i/>
          <w:iCs/>
          <w:sz w:val="30"/>
          <w:szCs w:val="30"/>
        </w:rPr>
        <w:t>.</w:t>
      </w:r>
      <w:r w:rsidR="008323FF">
        <w:rPr>
          <w:rFonts w:ascii="Angsana New" w:hAnsi="Angsana New"/>
          <w:i/>
          <w:iCs/>
          <w:sz w:val="30"/>
          <w:szCs w:val="30"/>
        </w:rPr>
        <w:t>6</w:t>
      </w:r>
      <w:r w:rsidR="00741821">
        <w:rPr>
          <w:rFonts w:ascii="Angsana New" w:hAnsi="Angsana New"/>
          <w:i/>
          <w:iCs/>
          <w:sz w:val="30"/>
          <w:szCs w:val="30"/>
        </w:rPr>
        <w:t>1</w:t>
      </w:r>
      <w:r w:rsidRPr="0044007D">
        <w:rPr>
          <w:rFonts w:ascii="Angsana New" w:hAnsi="Angsana New"/>
          <w:i/>
          <w:iCs/>
          <w:sz w:val="30"/>
          <w:szCs w:val="30"/>
        </w:rPr>
        <w:t xml:space="preserve"> </w:t>
      </w:r>
      <w:r w:rsidRPr="0044007D">
        <w:rPr>
          <w:rFonts w:ascii="Angsana New" w:hAnsi="Angsana New"/>
          <w:i/>
          <w:iCs/>
          <w:sz w:val="30"/>
          <w:szCs w:val="30"/>
          <w:cs/>
        </w:rPr>
        <w:t xml:space="preserve">และร้อยละ </w:t>
      </w:r>
      <w:r w:rsidRPr="0044007D">
        <w:rPr>
          <w:rFonts w:ascii="Angsana New" w:hAnsi="Angsana New"/>
          <w:i/>
          <w:iCs/>
          <w:sz w:val="30"/>
          <w:szCs w:val="30"/>
        </w:rPr>
        <w:t>1</w:t>
      </w:r>
      <w:r w:rsidR="008323FF">
        <w:rPr>
          <w:rFonts w:ascii="Angsana New" w:hAnsi="Angsana New"/>
          <w:i/>
          <w:iCs/>
          <w:sz w:val="30"/>
          <w:szCs w:val="30"/>
        </w:rPr>
        <w:t>8</w:t>
      </w:r>
      <w:r w:rsidRPr="0044007D">
        <w:rPr>
          <w:rFonts w:ascii="Angsana New" w:hAnsi="Angsana New"/>
          <w:i/>
          <w:iCs/>
          <w:sz w:val="30"/>
          <w:szCs w:val="30"/>
        </w:rPr>
        <w:t>.</w:t>
      </w:r>
      <w:r w:rsidR="008323FF">
        <w:rPr>
          <w:rFonts w:ascii="Angsana New" w:hAnsi="Angsana New"/>
          <w:i/>
          <w:iCs/>
          <w:sz w:val="30"/>
          <w:szCs w:val="30"/>
        </w:rPr>
        <w:t>29</w:t>
      </w:r>
      <w:r w:rsidRPr="0044007D">
        <w:rPr>
          <w:rFonts w:ascii="Angsana New" w:hAnsi="Angsana New"/>
          <w:i/>
          <w:iCs/>
          <w:sz w:val="30"/>
          <w:szCs w:val="30"/>
        </w:rPr>
        <w:t xml:space="preserve"> </w:t>
      </w:r>
      <w:r w:rsidRPr="0044007D">
        <w:rPr>
          <w:rFonts w:ascii="Angsana New" w:hAnsi="Angsana New"/>
          <w:i/>
          <w:iCs/>
          <w:sz w:val="30"/>
          <w:szCs w:val="30"/>
          <w:cs/>
        </w:rPr>
        <w:t>ตามลำดับ)</w:t>
      </w:r>
      <w:r w:rsidRPr="0044007D">
        <w:rPr>
          <w:rFonts w:ascii="Angsana New" w:hAnsi="Angsana New"/>
          <w:sz w:val="30"/>
          <w:szCs w:val="30"/>
          <w:cs/>
        </w:rPr>
        <w:t xml:space="preserve"> การเปลี่ยนแปลงในอัตราภาษีเงินได้</w:t>
      </w:r>
      <w:r w:rsidR="00531D2E" w:rsidRPr="0044007D">
        <w:rPr>
          <w:rFonts w:ascii="Angsana New" w:hAnsi="Angsana New"/>
          <w:sz w:val="30"/>
          <w:szCs w:val="30"/>
        </w:rPr>
        <w:br/>
      </w:r>
      <w:r w:rsidRPr="0044007D">
        <w:rPr>
          <w:rFonts w:ascii="Angsana New" w:hAnsi="Angsana New"/>
          <w:sz w:val="30"/>
          <w:szCs w:val="30"/>
          <w:cs/>
        </w:rPr>
        <w:t>ที่แท้จริงมีสาเหตุหลักจากผลแตกต่างของรายได้ทางบัญชีและทางภาษี ซึ่งบริษัทมี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  <w:r w:rsidR="00796FF5" w:rsidRPr="0044007D">
        <w:rPr>
          <w:rFonts w:ascii="Angsana New" w:hAnsi="Angsana New"/>
          <w:sz w:val="30"/>
          <w:szCs w:val="30"/>
        </w:rPr>
        <w:t xml:space="preserve"> </w:t>
      </w:r>
      <w:r w:rsidR="00796FF5" w:rsidRPr="0044007D">
        <w:rPr>
          <w:rFonts w:ascii="Angsana New" w:hAnsi="Angsana New" w:hint="cs"/>
          <w:sz w:val="30"/>
          <w:szCs w:val="30"/>
          <w:cs/>
        </w:rPr>
        <w:t>โดยเฉพาะอย่างยิ่งในเรื่องเกี่ยวกับ</w:t>
      </w:r>
      <w:r w:rsidR="00AB3AD3">
        <w:rPr>
          <w:rFonts w:ascii="Angsana New" w:hAnsi="Angsana New"/>
          <w:sz w:val="30"/>
          <w:szCs w:val="30"/>
          <w:cs/>
        </w:rPr>
        <w:br/>
      </w:r>
      <w:r w:rsidR="000574DF">
        <w:rPr>
          <w:rFonts w:ascii="Angsana New" w:hAnsi="Angsana New" w:hint="cs"/>
          <w:sz w:val="30"/>
          <w:szCs w:val="30"/>
          <w:cs/>
        </w:rPr>
        <w:t>รายได้เงินปันผล</w:t>
      </w:r>
    </w:p>
    <w:p w14:paraId="033CC378" w14:textId="5517C285" w:rsidR="00D17BC3" w:rsidRDefault="00D17BC3" w:rsidP="00715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4A2FBA2D" w14:textId="5D0AD290" w:rsidR="00C7187D" w:rsidRPr="0044007D" w:rsidRDefault="00CD4C18" w:rsidP="00715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44007D">
        <w:rPr>
          <w:rFonts w:ascii="Angsana New" w:hAnsi="Angsana New"/>
          <w:b/>
          <w:bCs/>
          <w:sz w:val="30"/>
          <w:szCs w:val="30"/>
        </w:rPr>
        <w:t>10</w:t>
      </w:r>
      <w:r w:rsidR="00C7187D" w:rsidRPr="0044007D">
        <w:rPr>
          <w:rFonts w:ascii="Angsana New" w:hAnsi="Angsana New"/>
          <w:b/>
          <w:bCs/>
          <w:sz w:val="30"/>
          <w:szCs w:val="30"/>
        </w:rPr>
        <w:tab/>
      </w:r>
      <w:r w:rsidR="00C7187D" w:rsidRPr="0044007D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7272394E" w14:textId="77777777" w:rsidR="004D2C5B" w:rsidRDefault="004D2C5B" w:rsidP="004D2C5B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9DDECF5" w14:textId="7018B09A" w:rsidR="004D2C5B" w:rsidRDefault="004D2C5B" w:rsidP="004D2C5B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35A0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และเก้าเดือน</w:t>
      </w:r>
      <w:r w:rsidRPr="002C35A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  <w:cs/>
        </w:rPr>
        <w:t>3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2C35A0"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2C35A0">
        <w:rPr>
          <w:rFonts w:ascii="Angsana New" w:hAnsi="Angsana New"/>
          <w:sz w:val="30"/>
          <w:szCs w:val="30"/>
          <w:cs/>
        </w:rPr>
        <w:t xml:space="preserve"> และ 255</w:t>
      </w:r>
      <w:r>
        <w:rPr>
          <w:rFonts w:ascii="Angsana New" w:hAnsi="Angsana New" w:hint="cs"/>
          <w:sz w:val="30"/>
          <w:szCs w:val="30"/>
          <w:cs/>
        </w:rPr>
        <w:t>9</w:t>
      </w:r>
      <w:r w:rsidRPr="002C35A0">
        <w:rPr>
          <w:rFonts w:ascii="Angsana New" w:hAnsi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</w:t>
      </w:r>
      <w:r>
        <w:rPr>
          <w:rFonts w:ascii="Angsana New" w:hAnsi="Angsana New"/>
          <w:sz w:val="30"/>
          <w:szCs w:val="30"/>
          <w:cs/>
        </w:rPr>
        <w:t>ะหว่างงวดโดยแสดงการคำนวณดังนี้</w:t>
      </w:r>
    </w:p>
    <w:p w14:paraId="41D84A25" w14:textId="77777777" w:rsidR="004D2C5B" w:rsidRPr="00414A9A" w:rsidRDefault="004D2C5B" w:rsidP="004D2C5B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  <w:cs/>
        </w:rPr>
        <w:tab/>
      </w:r>
    </w:p>
    <w:tbl>
      <w:tblPr>
        <w:tblW w:w="9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38"/>
        <w:gridCol w:w="243"/>
        <w:gridCol w:w="1107"/>
        <w:gridCol w:w="270"/>
        <w:gridCol w:w="1080"/>
        <w:gridCol w:w="270"/>
        <w:gridCol w:w="1080"/>
      </w:tblGrid>
      <w:tr w:rsidR="004D2C5B" w:rsidRPr="007553D7" w14:paraId="0F785058" w14:textId="77777777" w:rsidTr="000274EB">
        <w:trPr>
          <w:trHeight w:val="236"/>
        </w:trPr>
        <w:tc>
          <w:tcPr>
            <w:tcW w:w="4140" w:type="dxa"/>
          </w:tcPr>
          <w:p w14:paraId="21A150CC" w14:textId="77777777" w:rsidR="004D2C5B" w:rsidRPr="007553D7" w:rsidRDefault="004D2C5B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</w:tcPr>
          <w:p w14:paraId="44A57667" w14:textId="77777777" w:rsidR="004D2C5B" w:rsidRPr="007553D7" w:rsidRDefault="004D2C5B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1ABC3486" w14:textId="77777777" w:rsidR="004D2C5B" w:rsidRPr="007553D7" w:rsidRDefault="004D2C5B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137A9C2" w14:textId="77777777" w:rsidR="004D2C5B" w:rsidRPr="007553D7" w:rsidRDefault="004D2C5B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4D2C5B" w:rsidRPr="007553D7" w14:paraId="34563315" w14:textId="77777777" w:rsidTr="000274EB">
        <w:trPr>
          <w:trHeight w:val="236"/>
        </w:trPr>
        <w:tc>
          <w:tcPr>
            <w:tcW w:w="4140" w:type="dxa"/>
          </w:tcPr>
          <w:p w14:paraId="15AF03C8" w14:textId="77777777" w:rsidR="004D2C5B" w:rsidRPr="007553D7" w:rsidRDefault="004D2C5B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</w:tcPr>
          <w:p w14:paraId="7630D1E4" w14:textId="77777777" w:rsidR="004D2C5B" w:rsidRPr="007553D7" w:rsidRDefault="004D2C5B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49F1078C" w14:textId="77777777" w:rsidR="004D2C5B" w:rsidRPr="007553D7" w:rsidRDefault="004D2C5B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EBB591B" w14:textId="77777777" w:rsidR="004D2C5B" w:rsidRPr="007553D7" w:rsidRDefault="004D2C5B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4D2C5B" w:rsidRPr="00D84DD8" w14:paraId="40F5DBB7" w14:textId="77777777" w:rsidTr="000274EB">
        <w:tc>
          <w:tcPr>
            <w:tcW w:w="4140" w:type="dxa"/>
          </w:tcPr>
          <w:p w14:paraId="69F27109" w14:textId="77777777" w:rsidR="004D2C5B" w:rsidRPr="00994C2D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38" w:type="dxa"/>
          </w:tcPr>
          <w:p w14:paraId="14E76041" w14:textId="58A23932" w:rsidR="004D2C5B" w:rsidRPr="00D84DD8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D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243" w:type="dxa"/>
          </w:tcPr>
          <w:p w14:paraId="0B646C5E" w14:textId="77777777" w:rsidR="004D2C5B" w:rsidRPr="00D84DD8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269E01F4" w14:textId="5890158F" w:rsidR="004D2C5B" w:rsidRPr="00D84DD8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D8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16BDC323" w14:textId="77777777" w:rsidR="004D2C5B" w:rsidRPr="00D84DD8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F3D2DC" w14:textId="4AABAD0A" w:rsidR="004D2C5B" w:rsidRPr="00D84DD8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D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14:paraId="0CECFDCB" w14:textId="77777777" w:rsidR="004D2C5B" w:rsidRPr="00D84DD8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7AD10D3D" w14:textId="04F207E8" w:rsidR="004D2C5B" w:rsidRPr="00D84DD8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4DD8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4D2C5B" w:rsidRPr="007553D7" w14:paraId="2549BBD9" w14:textId="77777777" w:rsidTr="000274EB">
        <w:trPr>
          <w:trHeight w:val="380"/>
        </w:trPr>
        <w:tc>
          <w:tcPr>
            <w:tcW w:w="4140" w:type="dxa"/>
          </w:tcPr>
          <w:p w14:paraId="32FACD61" w14:textId="77777777" w:rsidR="004D2C5B" w:rsidRPr="007553D7" w:rsidRDefault="004D2C5B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8" w:type="dxa"/>
            <w:gridSpan w:val="7"/>
          </w:tcPr>
          <w:p w14:paraId="5AA5CA2B" w14:textId="77777777" w:rsidR="004D2C5B" w:rsidRPr="007553D7" w:rsidRDefault="004D2C5B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5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755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D2C5B" w:rsidRPr="007553D7" w14:paraId="59817292" w14:textId="77777777" w:rsidTr="000274EB">
        <w:tc>
          <w:tcPr>
            <w:tcW w:w="4140" w:type="dxa"/>
          </w:tcPr>
          <w:p w14:paraId="18B840B6" w14:textId="77777777" w:rsidR="004D2C5B" w:rsidRPr="007553D7" w:rsidRDefault="004D2C5B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38" w:type="dxa"/>
          </w:tcPr>
          <w:p w14:paraId="6F974787" w14:textId="77777777" w:rsidR="004D2C5B" w:rsidRPr="00871738" w:rsidRDefault="004D2C5B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99FF5D7" w14:textId="77777777" w:rsidR="004D2C5B" w:rsidRPr="00E71292" w:rsidRDefault="004D2C5B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8A6ECE2" w14:textId="77777777" w:rsidR="004D2C5B" w:rsidRPr="00871738" w:rsidRDefault="004D2C5B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DA6149" w14:textId="77777777" w:rsidR="004D2C5B" w:rsidRPr="007553D7" w:rsidRDefault="004D2C5B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D2F66D" w14:textId="77777777" w:rsidR="004D2C5B" w:rsidRPr="007553D7" w:rsidRDefault="004D2C5B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448353" w14:textId="77777777" w:rsidR="004D2C5B" w:rsidRPr="007553D7" w:rsidRDefault="004D2C5B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6EC4D1" w14:textId="77777777" w:rsidR="004D2C5B" w:rsidRPr="007553D7" w:rsidRDefault="004D2C5B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C5B" w:rsidRPr="007553D7" w14:paraId="64982107" w14:textId="77777777" w:rsidTr="000274EB">
        <w:trPr>
          <w:trHeight w:val="200"/>
        </w:trPr>
        <w:tc>
          <w:tcPr>
            <w:tcW w:w="4140" w:type="dxa"/>
          </w:tcPr>
          <w:p w14:paraId="5615336A" w14:textId="77777777" w:rsidR="004D2C5B" w:rsidRPr="007553D7" w:rsidRDefault="004D2C5B" w:rsidP="004D2C5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138" w:type="dxa"/>
            <w:tcBorders>
              <w:bottom w:val="double" w:sz="4" w:space="0" w:color="auto"/>
            </w:tcBorders>
          </w:tcPr>
          <w:p w14:paraId="06624453" w14:textId="3FFDBFF0" w:rsidR="004D2C5B" w:rsidRPr="00732DC2" w:rsidRDefault="00F71BB9" w:rsidP="004D2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180,168</w:t>
            </w:r>
          </w:p>
        </w:tc>
        <w:tc>
          <w:tcPr>
            <w:tcW w:w="243" w:type="dxa"/>
          </w:tcPr>
          <w:p w14:paraId="02E3DD54" w14:textId="77777777" w:rsidR="004D2C5B" w:rsidRPr="00732DC2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7AAE8354" w14:textId="1BC74193" w:rsidR="004D2C5B" w:rsidRPr="00732DC2" w:rsidRDefault="004D2C5B" w:rsidP="004D2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144,034</w:t>
            </w:r>
          </w:p>
        </w:tc>
        <w:tc>
          <w:tcPr>
            <w:tcW w:w="270" w:type="dxa"/>
          </w:tcPr>
          <w:p w14:paraId="13F126FB" w14:textId="77777777" w:rsidR="004D2C5B" w:rsidRPr="00732DC2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5712029" w14:textId="04B93FB8" w:rsidR="004D2C5B" w:rsidRPr="00732DC2" w:rsidRDefault="00F71BB9" w:rsidP="004D2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144,289</w:t>
            </w:r>
          </w:p>
        </w:tc>
        <w:tc>
          <w:tcPr>
            <w:tcW w:w="270" w:type="dxa"/>
          </w:tcPr>
          <w:p w14:paraId="7FEB887A" w14:textId="77777777" w:rsidR="004D2C5B" w:rsidRPr="00732DC2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9DFAA62" w14:textId="555A6C11" w:rsidR="004D2C5B" w:rsidRPr="00732DC2" w:rsidRDefault="004D2C5B" w:rsidP="004D2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110,823</w:t>
            </w:r>
          </w:p>
        </w:tc>
      </w:tr>
      <w:tr w:rsidR="004D2C5B" w:rsidRPr="007553D7" w14:paraId="04588AF5" w14:textId="77777777" w:rsidTr="000274EB">
        <w:trPr>
          <w:trHeight w:val="164"/>
        </w:trPr>
        <w:tc>
          <w:tcPr>
            <w:tcW w:w="4140" w:type="dxa"/>
          </w:tcPr>
          <w:p w14:paraId="3B3808EC" w14:textId="77777777" w:rsidR="004D2C5B" w:rsidRPr="007553D7" w:rsidRDefault="004D2C5B" w:rsidP="004D2C5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38" w:type="dxa"/>
            <w:tcBorders>
              <w:top w:val="double" w:sz="4" w:space="0" w:color="auto"/>
              <w:bottom w:val="double" w:sz="4" w:space="0" w:color="auto"/>
            </w:tcBorders>
          </w:tcPr>
          <w:p w14:paraId="6FBB177B" w14:textId="51CE2E0A" w:rsidR="004D2C5B" w:rsidRPr="00732DC2" w:rsidRDefault="00F71BB9" w:rsidP="004D2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51,840</w:t>
            </w:r>
          </w:p>
        </w:tc>
        <w:tc>
          <w:tcPr>
            <w:tcW w:w="243" w:type="dxa"/>
          </w:tcPr>
          <w:p w14:paraId="7780AA0A" w14:textId="77777777" w:rsidR="004D2C5B" w:rsidRPr="00732DC2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1E083241" w14:textId="092D3506" w:rsidR="004D2C5B" w:rsidRPr="00732DC2" w:rsidRDefault="004D2C5B" w:rsidP="004D2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51,840</w:t>
            </w:r>
          </w:p>
        </w:tc>
        <w:tc>
          <w:tcPr>
            <w:tcW w:w="270" w:type="dxa"/>
          </w:tcPr>
          <w:p w14:paraId="3B7C9B64" w14:textId="77777777" w:rsidR="004D2C5B" w:rsidRPr="00732DC2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6621283" w14:textId="6DC91850" w:rsidR="004D2C5B" w:rsidRPr="00732DC2" w:rsidRDefault="00F71BB9" w:rsidP="004D2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51,840</w:t>
            </w:r>
          </w:p>
        </w:tc>
        <w:tc>
          <w:tcPr>
            <w:tcW w:w="270" w:type="dxa"/>
          </w:tcPr>
          <w:p w14:paraId="6B6CF47E" w14:textId="77777777" w:rsidR="004D2C5B" w:rsidRPr="00732DC2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DEC7BDC" w14:textId="146CEF24" w:rsidR="004D2C5B" w:rsidRPr="00732DC2" w:rsidRDefault="004D2C5B" w:rsidP="004D2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51,840</w:t>
            </w:r>
          </w:p>
        </w:tc>
      </w:tr>
      <w:tr w:rsidR="004D2C5B" w:rsidRPr="007553D7" w14:paraId="6C2E9C8C" w14:textId="77777777" w:rsidTr="000274EB">
        <w:trPr>
          <w:trHeight w:val="260"/>
        </w:trPr>
        <w:tc>
          <w:tcPr>
            <w:tcW w:w="4140" w:type="dxa"/>
          </w:tcPr>
          <w:p w14:paraId="53D778EC" w14:textId="77777777" w:rsidR="004D2C5B" w:rsidRPr="00C131AE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CF58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3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C46DE1D" w14:textId="35D9D6FA" w:rsidR="004D2C5B" w:rsidRPr="00732DC2" w:rsidRDefault="00F71BB9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3.48</w:t>
            </w:r>
          </w:p>
        </w:tc>
        <w:tc>
          <w:tcPr>
            <w:tcW w:w="243" w:type="dxa"/>
          </w:tcPr>
          <w:p w14:paraId="15C3B2FD" w14:textId="77777777" w:rsidR="004D2C5B" w:rsidRPr="00732DC2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FB64D15" w14:textId="149A0320" w:rsidR="004D2C5B" w:rsidRPr="00732DC2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2.78</w:t>
            </w:r>
          </w:p>
        </w:tc>
        <w:tc>
          <w:tcPr>
            <w:tcW w:w="270" w:type="dxa"/>
          </w:tcPr>
          <w:p w14:paraId="5FB7E8CE" w14:textId="77777777" w:rsidR="004D2C5B" w:rsidRPr="00732DC2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D6B204C" w14:textId="56B6975E" w:rsidR="004D2C5B" w:rsidRPr="00732DC2" w:rsidRDefault="00F71BB9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2.78</w:t>
            </w:r>
          </w:p>
        </w:tc>
        <w:tc>
          <w:tcPr>
            <w:tcW w:w="270" w:type="dxa"/>
          </w:tcPr>
          <w:p w14:paraId="01C2C7F3" w14:textId="77777777" w:rsidR="004D2C5B" w:rsidRPr="00732DC2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87D5B91" w14:textId="6B6CC825" w:rsidR="004D2C5B" w:rsidRPr="00732DC2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2.14</w:t>
            </w:r>
          </w:p>
        </w:tc>
      </w:tr>
    </w:tbl>
    <w:p w14:paraId="6C81F3B4" w14:textId="77777777" w:rsidR="004D2C5B" w:rsidRDefault="004D2C5B">
      <w:r>
        <w:br w:type="page"/>
      </w:r>
    </w:p>
    <w:tbl>
      <w:tblPr>
        <w:tblW w:w="9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38"/>
        <w:gridCol w:w="243"/>
        <w:gridCol w:w="1107"/>
        <w:gridCol w:w="270"/>
        <w:gridCol w:w="1080"/>
        <w:gridCol w:w="270"/>
        <w:gridCol w:w="1080"/>
      </w:tblGrid>
      <w:tr w:rsidR="004D2C5B" w:rsidRPr="007553D7" w14:paraId="25113360" w14:textId="77777777" w:rsidTr="00086378">
        <w:trPr>
          <w:trHeight w:val="236"/>
        </w:trPr>
        <w:tc>
          <w:tcPr>
            <w:tcW w:w="4140" w:type="dxa"/>
          </w:tcPr>
          <w:p w14:paraId="4207FD23" w14:textId="77777777" w:rsidR="004D2C5B" w:rsidRPr="007553D7" w:rsidRDefault="004D2C5B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</w:tcPr>
          <w:p w14:paraId="4787018E" w14:textId="77777777" w:rsidR="004D2C5B" w:rsidRPr="007553D7" w:rsidRDefault="004D2C5B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21537643" w14:textId="77777777" w:rsidR="004D2C5B" w:rsidRPr="007553D7" w:rsidRDefault="004D2C5B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9EC9B5E" w14:textId="77777777" w:rsidR="004D2C5B" w:rsidRPr="007553D7" w:rsidRDefault="004D2C5B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4D2C5B" w:rsidRPr="007553D7" w14:paraId="0FA08EBB" w14:textId="77777777" w:rsidTr="00086378">
        <w:trPr>
          <w:trHeight w:val="236"/>
        </w:trPr>
        <w:tc>
          <w:tcPr>
            <w:tcW w:w="4140" w:type="dxa"/>
          </w:tcPr>
          <w:p w14:paraId="1FECB5A1" w14:textId="77777777" w:rsidR="004D2C5B" w:rsidRPr="007553D7" w:rsidRDefault="004D2C5B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</w:tcPr>
          <w:p w14:paraId="5700AD77" w14:textId="77777777" w:rsidR="004D2C5B" w:rsidRPr="007553D7" w:rsidRDefault="004D2C5B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500B8F1D" w14:textId="77777777" w:rsidR="004D2C5B" w:rsidRPr="007553D7" w:rsidRDefault="004D2C5B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67E200D" w14:textId="77777777" w:rsidR="004D2C5B" w:rsidRPr="007553D7" w:rsidRDefault="004D2C5B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4D2C5B" w:rsidRPr="00D84DD8" w14:paraId="03E6598A" w14:textId="77777777" w:rsidTr="00086378">
        <w:tc>
          <w:tcPr>
            <w:tcW w:w="4140" w:type="dxa"/>
          </w:tcPr>
          <w:p w14:paraId="1D906704" w14:textId="59E36DCB" w:rsidR="004D2C5B" w:rsidRPr="00994C2D" w:rsidRDefault="00CC4F60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</w:t>
            </w:r>
            <w:r w:rsidR="004D2C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D2C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4D2C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38" w:type="dxa"/>
          </w:tcPr>
          <w:p w14:paraId="47CCB814" w14:textId="77777777" w:rsidR="004D2C5B" w:rsidRPr="00D84DD8" w:rsidRDefault="004D2C5B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D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243" w:type="dxa"/>
          </w:tcPr>
          <w:p w14:paraId="13BEB6E1" w14:textId="77777777" w:rsidR="004D2C5B" w:rsidRPr="00D84DD8" w:rsidRDefault="004D2C5B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167A8086" w14:textId="77777777" w:rsidR="004D2C5B" w:rsidRPr="00D84DD8" w:rsidRDefault="004D2C5B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D8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74A163A7" w14:textId="77777777" w:rsidR="004D2C5B" w:rsidRPr="00D84DD8" w:rsidRDefault="004D2C5B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78E8BD" w14:textId="77777777" w:rsidR="004D2C5B" w:rsidRPr="00D84DD8" w:rsidRDefault="004D2C5B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D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14:paraId="2F858A3B" w14:textId="77777777" w:rsidR="004D2C5B" w:rsidRPr="00D84DD8" w:rsidRDefault="004D2C5B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3114BEBE" w14:textId="77777777" w:rsidR="004D2C5B" w:rsidRPr="00D84DD8" w:rsidRDefault="004D2C5B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4DD8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4D2C5B" w:rsidRPr="007553D7" w14:paraId="16EF71BF" w14:textId="77777777" w:rsidTr="00086378">
        <w:trPr>
          <w:trHeight w:val="380"/>
        </w:trPr>
        <w:tc>
          <w:tcPr>
            <w:tcW w:w="4140" w:type="dxa"/>
          </w:tcPr>
          <w:p w14:paraId="3705C6CB" w14:textId="77777777" w:rsidR="004D2C5B" w:rsidRPr="007553D7" w:rsidRDefault="004D2C5B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8" w:type="dxa"/>
            <w:gridSpan w:val="7"/>
          </w:tcPr>
          <w:p w14:paraId="73A83468" w14:textId="77777777" w:rsidR="004D2C5B" w:rsidRPr="007553D7" w:rsidRDefault="004D2C5B" w:rsidP="005A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5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755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D2C5B" w:rsidRPr="007553D7" w14:paraId="16B031A0" w14:textId="77777777" w:rsidTr="00086378">
        <w:tc>
          <w:tcPr>
            <w:tcW w:w="4140" w:type="dxa"/>
          </w:tcPr>
          <w:p w14:paraId="23E506F8" w14:textId="77777777" w:rsidR="004D2C5B" w:rsidRPr="007553D7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38" w:type="dxa"/>
          </w:tcPr>
          <w:p w14:paraId="24493083" w14:textId="77777777" w:rsidR="004D2C5B" w:rsidRPr="00871738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6D6D1F5" w14:textId="77777777" w:rsidR="004D2C5B" w:rsidRPr="00E71292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A41589B" w14:textId="77777777" w:rsidR="004D2C5B" w:rsidRPr="00871738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F0F96A" w14:textId="77777777" w:rsidR="004D2C5B" w:rsidRPr="007553D7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9D3FCF" w14:textId="77777777" w:rsidR="004D2C5B" w:rsidRPr="007553D7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A5BC0B" w14:textId="77777777" w:rsidR="004D2C5B" w:rsidRPr="007553D7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2BD5A6" w14:textId="77777777" w:rsidR="004D2C5B" w:rsidRPr="007553D7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C5B" w:rsidRPr="007553D7" w14:paraId="78A4CEA9" w14:textId="77777777" w:rsidTr="00086378">
        <w:trPr>
          <w:trHeight w:val="200"/>
        </w:trPr>
        <w:tc>
          <w:tcPr>
            <w:tcW w:w="4140" w:type="dxa"/>
          </w:tcPr>
          <w:p w14:paraId="006C8565" w14:textId="77777777" w:rsidR="004D2C5B" w:rsidRPr="007553D7" w:rsidRDefault="004D2C5B" w:rsidP="004D2C5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138" w:type="dxa"/>
            <w:tcBorders>
              <w:bottom w:val="double" w:sz="4" w:space="0" w:color="auto"/>
            </w:tcBorders>
          </w:tcPr>
          <w:p w14:paraId="5E4624FE" w14:textId="011908E5" w:rsidR="004D2C5B" w:rsidRPr="00871738" w:rsidRDefault="00F71BB9" w:rsidP="004D2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427,740</w:t>
            </w:r>
          </w:p>
        </w:tc>
        <w:tc>
          <w:tcPr>
            <w:tcW w:w="243" w:type="dxa"/>
          </w:tcPr>
          <w:p w14:paraId="4406120B" w14:textId="77777777" w:rsidR="004D2C5B" w:rsidRPr="00E71292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37EF1945" w14:textId="26CF2FE7" w:rsidR="004D2C5B" w:rsidRPr="00033A8E" w:rsidRDefault="004D2C5B" w:rsidP="004D2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334,183</w:t>
            </w:r>
          </w:p>
        </w:tc>
        <w:tc>
          <w:tcPr>
            <w:tcW w:w="270" w:type="dxa"/>
          </w:tcPr>
          <w:p w14:paraId="6AA94DC5" w14:textId="77777777" w:rsidR="004D2C5B" w:rsidRPr="007553D7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C19795F" w14:textId="727578C0" w:rsidR="004D2C5B" w:rsidRPr="007553D7" w:rsidRDefault="00F71BB9" w:rsidP="004D2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396,022</w:t>
            </w:r>
          </w:p>
        </w:tc>
        <w:tc>
          <w:tcPr>
            <w:tcW w:w="270" w:type="dxa"/>
          </w:tcPr>
          <w:p w14:paraId="7852268C" w14:textId="77777777" w:rsidR="004D2C5B" w:rsidRPr="007553D7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29DBE93" w14:textId="7AA539B1" w:rsidR="004D2C5B" w:rsidRPr="00033A8E" w:rsidRDefault="004D2C5B" w:rsidP="004D2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267,531</w:t>
            </w:r>
          </w:p>
        </w:tc>
      </w:tr>
      <w:tr w:rsidR="004D2C5B" w:rsidRPr="007553D7" w14:paraId="0FF0BEBD" w14:textId="77777777" w:rsidTr="00086378">
        <w:trPr>
          <w:trHeight w:val="164"/>
        </w:trPr>
        <w:tc>
          <w:tcPr>
            <w:tcW w:w="4140" w:type="dxa"/>
          </w:tcPr>
          <w:p w14:paraId="6599319D" w14:textId="77777777" w:rsidR="004D2C5B" w:rsidRPr="007553D7" w:rsidRDefault="004D2C5B" w:rsidP="004D2C5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38" w:type="dxa"/>
            <w:tcBorders>
              <w:top w:val="double" w:sz="4" w:space="0" w:color="auto"/>
              <w:bottom w:val="double" w:sz="4" w:space="0" w:color="auto"/>
            </w:tcBorders>
          </w:tcPr>
          <w:p w14:paraId="41114D7F" w14:textId="3876E506" w:rsidR="004D2C5B" w:rsidRPr="00871738" w:rsidRDefault="00F71BB9" w:rsidP="004D2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51,840</w:t>
            </w:r>
          </w:p>
        </w:tc>
        <w:tc>
          <w:tcPr>
            <w:tcW w:w="243" w:type="dxa"/>
          </w:tcPr>
          <w:p w14:paraId="4FD6C578" w14:textId="77777777" w:rsidR="004D2C5B" w:rsidRPr="00E71292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7D627F9B" w14:textId="04FE36D6" w:rsidR="004D2C5B" w:rsidRPr="00033A8E" w:rsidRDefault="004D2C5B" w:rsidP="004D2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51,840</w:t>
            </w:r>
          </w:p>
        </w:tc>
        <w:tc>
          <w:tcPr>
            <w:tcW w:w="270" w:type="dxa"/>
          </w:tcPr>
          <w:p w14:paraId="46C6568B" w14:textId="77777777" w:rsidR="004D2C5B" w:rsidRPr="007553D7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1F2E870" w14:textId="36F6F1D2" w:rsidR="004D2C5B" w:rsidRPr="007553D7" w:rsidRDefault="005012AA" w:rsidP="004D2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</w:t>
            </w:r>
            <w:r w:rsidR="00F71BB9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F71BB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ECBF7A4" w14:textId="77777777" w:rsidR="004D2C5B" w:rsidRPr="007553D7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1E81816" w14:textId="221ACD9D" w:rsidR="004D2C5B" w:rsidRPr="00033A8E" w:rsidRDefault="004D2C5B" w:rsidP="004D2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51,840</w:t>
            </w:r>
          </w:p>
        </w:tc>
      </w:tr>
      <w:tr w:rsidR="004D2C5B" w:rsidRPr="007553D7" w14:paraId="337BDBC2" w14:textId="77777777" w:rsidTr="00086378">
        <w:trPr>
          <w:trHeight w:val="259"/>
        </w:trPr>
        <w:tc>
          <w:tcPr>
            <w:tcW w:w="4140" w:type="dxa"/>
          </w:tcPr>
          <w:p w14:paraId="21D21BB9" w14:textId="77777777" w:rsidR="004D2C5B" w:rsidRPr="00C131AE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CF58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3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47E517D" w14:textId="443CFAFC" w:rsidR="004D2C5B" w:rsidRPr="00BA36A1" w:rsidRDefault="00F71BB9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8.25</w:t>
            </w:r>
          </w:p>
        </w:tc>
        <w:tc>
          <w:tcPr>
            <w:tcW w:w="243" w:type="dxa"/>
          </w:tcPr>
          <w:p w14:paraId="4D08F49D" w14:textId="77777777" w:rsidR="004D2C5B" w:rsidRPr="00E71292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9CFA75" w14:textId="022CF71B" w:rsidR="004D2C5B" w:rsidRPr="00033A8E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6.45</w:t>
            </w:r>
          </w:p>
        </w:tc>
        <w:tc>
          <w:tcPr>
            <w:tcW w:w="270" w:type="dxa"/>
          </w:tcPr>
          <w:p w14:paraId="00414907" w14:textId="77777777" w:rsidR="004D2C5B" w:rsidRPr="00E71292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639B4205" w14:textId="4983CD03" w:rsidR="004D2C5B" w:rsidRPr="00E13B7E" w:rsidRDefault="00F71BB9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7.64</w:t>
            </w:r>
          </w:p>
        </w:tc>
        <w:tc>
          <w:tcPr>
            <w:tcW w:w="270" w:type="dxa"/>
          </w:tcPr>
          <w:p w14:paraId="5640A7A9" w14:textId="77777777" w:rsidR="004D2C5B" w:rsidRPr="00BA36A1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96CF190" w14:textId="5C940B63" w:rsidR="004D2C5B" w:rsidRPr="0021272E" w:rsidRDefault="004D2C5B" w:rsidP="004D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5.16</w:t>
            </w:r>
          </w:p>
        </w:tc>
      </w:tr>
    </w:tbl>
    <w:p w14:paraId="6D8D1A67" w14:textId="3685C73B" w:rsidR="00D356B3" w:rsidRDefault="00D356B3" w:rsidP="00417F83">
      <w:pPr>
        <w:tabs>
          <w:tab w:val="clear" w:pos="227"/>
          <w:tab w:val="clear" w:pos="454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142A40F7" w14:textId="2D1DDBFC" w:rsidR="00417F83" w:rsidRDefault="00417F83" w:rsidP="00417F83">
      <w:pPr>
        <w:tabs>
          <w:tab w:val="clear" w:pos="227"/>
          <w:tab w:val="clear" w:pos="454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11</w:t>
      </w:r>
      <w:r w:rsidRPr="0044007D">
        <w:rPr>
          <w:rFonts w:ascii="Angsana New" w:hAnsi="Angsana New"/>
          <w:b/>
          <w:bCs/>
          <w:sz w:val="30"/>
          <w:szCs w:val="30"/>
          <w:cs/>
        </w:rPr>
        <w:tab/>
      </w:r>
      <w:r w:rsidRPr="00C52C41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340AEDFE" w14:textId="77777777" w:rsidR="00417F83" w:rsidRDefault="00417F83" w:rsidP="005E2EF1">
      <w:pPr>
        <w:pStyle w:val="a4"/>
        <w:tabs>
          <w:tab w:val="left" w:pos="540"/>
        </w:tabs>
        <w:ind w:firstLine="706"/>
        <w:jc w:val="distribute"/>
        <w:rPr>
          <w:rFonts w:ascii="Angsana New" w:hAnsi="Angsana New"/>
          <w:b w:val="0"/>
          <w:bCs w:val="0"/>
          <w:cs/>
        </w:rPr>
      </w:pPr>
    </w:p>
    <w:p w14:paraId="48F7E449" w14:textId="59E972C5" w:rsidR="00F71BB9" w:rsidRDefault="00F71BB9" w:rsidP="00BA7DD1">
      <w:pPr>
        <w:pStyle w:val="a4"/>
        <w:tabs>
          <w:tab w:val="left" w:pos="540"/>
        </w:tabs>
        <w:ind w:left="540"/>
        <w:jc w:val="thaiDistribute"/>
        <w:rPr>
          <w:rFonts w:ascii="Angsana New" w:hAnsi="Angsana New"/>
          <w:b w:val="0"/>
          <w:bCs w:val="0"/>
          <w:lang w:val="en-US" w:eastAsia="en-US"/>
        </w:rPr>
      </w:pPr>
      <w:r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ตามที่ประชุมคณะกรรมการของบริษัทเมื่อวันที่ </w:t>
      </w:r>
      <w:r w:rsidRPr="00F71BB9">
        <w:rPr>
          <w:rFonts w:ascii="Angsana New" w:hAnsi="Angsana New"/>
          <w:b w:val="0"/>
          <w:bCs w:val="0"/>
          <w:lang w:val="en-US" w:eastAsia="en-US"/>
        </w:rPr>
        <w:t>21</w:t>
      </w:r>
      <w:r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 </w:t>
      </w:r>
      <w:r w:rsidRPr="00F71BB9">
        <w:rPr>
          <w:rFonts w:ascii="Angsana New" w:hAnsi="Angsana New" w:hint="cs"/>
          <w:b w:val="0"/>
          <w:bCs w:val="0"/>
          <w:cs/>
          <w:lang w:val="en-US" w:eastAsia="en-US"/>
        </w:rPr>
        <w:t>ธันวาคม</w:t>
      </w:r>
      <w:r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 </w:t>
      </w:r>
      <w:r>
        <w:rPr>
          <w:rFonts w:ascii="Angsana New" w:hAnsi="Angsana New"/>
          <w:b w:val="0"/>
          <w:bCs w:val="0"/>
          <w:lang w:val="en-US" w:eastAsia="en-US"/>
        </w:rPr>
        <w:t>2560</w:t>
      </w:r>
      <w:r w:rsidR="00C82794">
        <w:rPr>
          <w:rFonts w:ascii="Angsana New" w:hAnsi="Angsana New"/>
          <w:b w:val="0"/>
          <w:bCs w:val="0"/>
          <w:cs/>
          <w:lang w:val="en-US" w:eastAsia="en-US"/>
        </w:rPr>
        <w:t xml:space="preserve"> ที่ประชุม</w:t>
      </w:r>
      <w:r w:rsidR="00C82794">
        <w:rPr>
          <w:rFonts w:ascii="Angsana New" w:hAnsi="Angsana New" w:hint="cs"/>
          <w:b w:val="0"/>
          <w:bCs w:val="0"/>
          <w:cs/>
          <w:lang w:val="en-US" w:eastAsia="en-US"/>
        </w:rPr>
        <w:t>ได้</w:t>
      </w:r>
      <w:r w:rsidRPr="00F71BB9">
        <w:rPr>
          <w:rFonts w:ascii="Angsana New" w:hAnsi="Angsana New"/>
          <w:b w:val="0"/>
          <w:bCs w:val="0"/>
          <w:cs/>
          <w:lang w:val="en-US" w:eastAsia="en-US"/>
        </w:rPr>
        <w:t>อนุมัติการจัดสรร</w:t>
      </w:r>
      <w:r w:rsidR="00C82794">
        <w:rPr>
          <w:rFonts w:ascii="Angsana New" w:hAnsi="Angsana New" w:hint="cs"/>
          <w:b w:val="0"/>
          <w:bCs w:val="0"/>
          <w:cs/>
          <w:lang w:val="en-US" w:eastAsia="en-US"/>
        </w:rPr>
        <w:t>กำไรเป็น</w:t>
      </w:r>
      <w:r w:rsidRPr="00F71BB9">
        <w:rPr>
          <w:rFonts w:ascii="Angsana New" w:hAnsi="Angsana New"/>
          <w:b w:val="0"/>
          <w:bCs w:val="0"/>
          <w:cs/>
          <w:lang w:val="en-US" w:eastAsia="en-US"/>
        </w:rPr>
        <w:t>เงินปันผล</w:t>
      </w:r>
      <w:r w:rsidRPr="00F71BB9">
        <w:rPr>
          <w:rFonts w:ascii="Angsana New" w:hAnsi="Angsana New"/>
          <w:b w:val="0"/>
          <w:bCs w:val="0"/>
          <w:cs/>
          <w:lang w:val="en-US" w:eastAsia="en-US"/>
        </w:rPr>
        <w:br/>
        <w:t>ระหว่างกาล</w:t>
      </w:r>
      <w:r w:rsidRPr="00F71BB9">
        <w:rPr>
          <w:rFonts w:ascii="Angsana New" w:hAnsi="Angsana New"/>
          <w:b w:val="0"/>
          <w:bCs w:val="0"/>
          <w:lang w:val="en-US" w:eastAsia="en-US"/>
        </w:rPr>
        <w:t xml:space="preserve"> 1.25 </w:t>
      </w:r>
      <w:r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บาทต่อหุ้นรวมเป็นเงินทั้งสิ้น </w:t>
      </w:r>
      <w:r w:rsidRPr="00F71BB9">
        <w:rPr>
          <w:rFonts w:ascii="Angsana New" w:hAnsi="Angsana New"/>
          <w:b w:val="0"/>
          <w:bCs w:val="0"/>
          <w:lang w:val="en-US" w:eastAsia="en-US"/>
        </w:rPr>
        <w:t xml:space="preserve">64.8 </w:t>
      </w:r>
      <w:r w:rsidRPr="00F71BB9">
        <w:rPr>
          <w:rFonts w:ascii="Angsana New" w:hAnsi="Angsana New"/>
          <w:b w:val="0"/>
          <w:bCs w:val="0"/>
          <w:cs/>
          <w:lang w:val="en-US" w:eastAsia="en-US"/>
        </w:rPr>
        <w:t>ล้านบาท เงินปันผล</w:t>
      </w:r>
      <w:r w:rsidR="00C82794">
        <w:rPr>
          <w:rFonts w:ascii="Angsana New" w:hAnsi="Angsana New" w:hint="cs"/>
          <w:b w:val="0"/>
          <w:bCs w:val="0"/>
          <w:cs/>
          <w:lang w:val="en-US" w:eastAsia="en-US"/>
        </w:rPr>
        <w:t>ระหว่างกาล</w:t>
      </w:r>
      <w:r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ดังกล่าวจ่ายจากกำไรสะสมตามอัตราภาษีเงินได้นิติบุคคลร้อยละ </w:t>
      </w:r>
      <w:r w:rsidRPr="00F71BB9">
        <w:rPr>
          <w:rFonts w:ascii="Angsana New" w:hAnsi="Angsana New"/>
          <w:b w:val="0"/>
          <w:bCs w:val="0"/>
          <w:lang w:val="en-US" w:eastAsia="en-US"/>
        </w:rPr>
        <w:t>30</w:t>
      </w:r>
      <w:r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 และ</w:t>
      </w:r>
      <w:r w:rsidRPr="00F71BB9">
        <w:rPr>
          <w:rFonts w:ascii="Angsana New" w:hAnsi="Angsana New" w:hint="cs"/>
          <w:b w:val="0"/>
          <w:bCs w:val="0"/>
          <w:cs/>
          <w:lang w:val="en-US" w:eastAsia="en-US"/>
        </w:rPr>
        <w:t>ได้</w:t>
      </w:r>
      <w:r w:rsidRPr="00F71BB9">
        <w:rPr>
          <w:rFonts w:ascii="Angsana New" w:hAnsi="Angsana New"/>
          <w:b w:val="0"/>
          <w:bCs w:val="0"/>
          <w:cs/>
          <w:lang w:val="en-US" w:eastAsia="en-US"/>
        </w:rPr>
        <w:t>จ่ายให้แก่ผู้ถือหุ้นในเดือน</w:t>
      </w:r>
      <w:r w:rsidRPr="00F71BB9">
        <w:rPr>
          <w:rFonts w:ascii="Angsana New" w:hAnsi="Angsana New" w:hint="cs"/>
          <w:b w:val="0"/>
          <w:bCs w:val="0"/>
          <w:cs/>
          <w:lang w:val="en-US" w:eastAsia="en-US"/>
        </w:rPr>
        <w:t>มกราคม</w:t>
      </w:r>
      <w:r>
        <w:rPr>
          <w:rFonts w:ascii="Angsana New" w:hAnsi="Angsana New"/>
          <w:b w:val="0"/>
          <w:bCs w:val="0"/>
          <w:lang w:val="en-US" w:eastAsia="en-US"/>
        </w:rPr>
        <w:t xml:space="preserve"> 2561</w:t>
      </w:r>
    </w:p>
    <w:p w14:paraId="68FDA3FA" w14:textId="77777777" w:rsidR="00F71BB9" w:rsidRPr="00D473A1" w:rsidRDefault="00F71BB9" w:rsidP="005E2EF1">
      <w:pPr>
        <w:pStyle w:val="a4"/>
        <w:tabs>
          <w:tab w:val="left" w:pos="540"/>
        </w:tabs>
        <w:jc w:val="distribute"/>
        <w:rPr>
          <w:rFonts w:ascii="Angsana New" w:hAnsi="Angsana New"/>
          <w:b w:val="0"/>
          <w:bCs w:val="0"/>
          <w:sz w:val="22"/>
          <w:szCs w:val="22"/>
          <w:lang w:val="en-US" w:eastAsia="en-US"/>
        </w:rPr>
      </w:pPr>
    </w:p>
    <w:p w14:paraId="4BC73B6A" w14:textId="54AE7020" w:rsidR="00D9600F" w:rsidRDefault="00D9600F" w:rsidP="00C82794">
      <w:pPr>
        <w:pStyle w:val="a4"/>
        <w:tabs>
          <w:tab w:val="left" w:pos="540"/>
        </w:tabs>
        <w:ind w:left="540"/>
        <w:jc w:val="thaiDistribute"/>
        <w:rPr>
          <w:rFonts w:ascii="Angsana New" w:hAnsi="Angsana New"/>
          <w:b w:val="0"/>
          <w:bCs w:val="0"/>
          <w:lang w:val="en-US" w:eastAsia="en-US"/>
        </w:rPr>
      </w:pPr>
      <w:r w:rsidRPr="00D9600F">
        <w:rPr>
          <w:rFonts w:ascii="Angsana New" w:hAnsi="Angsana New"/>
          <w:b w:val="0"/>
          <w:bCs w:val="0"/>
          <w:cs/>
          <w:lang w:val="en-US" w:eastAsia="en-US"/>
        </w:rPr>
        <w:t xml:space="preserve">ในการประชุมสามัญประจำปีของผู้ถือหุ้นของบริษัทเมื่อวันที่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25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กรกฎาคม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2560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>ผู้ถือหุ้นของบริษัทได้</w:t>
      </w:r>
      <w:r w:rsidR="00C82794">
        <w:rPr>
          <w:rFonts w:ascii="Angsana New" w:hAnsi="Angsana New"/>
          <w:b w:val="0"/>
          <w:bCs w:val="0"/>
          <w:cs/>
          <w:lang w:val="en-US" w:eastAsia="en-US"/>
        </w:rPr>
        <w:br/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อนุมัติการจัดสรรกำไรเป็นเงินปันผลสำหรับปีสิ้นสุดวันที่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31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มีนาคม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2560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>จากกำไรสะสมตามอัตราภาษีเงินได้</w:t>
      </w:r>
      <w:r w:rsidR="00C82794">
        <w:rPr>
          <w:rFonts w:ascii="Angsana New" w:hAnsi="Angsana New"/>
          <w:b w:val="0"/>
          <w:bCs w:val="0"/>
          <w:cs/>
          <w:lang w:val="en-US" w:eastAsia="en-US"/>
        </w:rPr>
        <w:br/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นิติบุคคลในอัตราร้อยละ </w:t>
      </w:r>
      <w:r w:rsidRPr="00D9600F">
        <w:rPr>
          <w:rFonts w:ascii="Angsana New" w:hAnsi="Angsana New"/>
          <w:b w:val="0"/>
          <w:bCs w:val="0"/>
          <w:lang w:val="en-US" w:eastAsia="en-US"/>
        </w:rPr>
        <w:t>30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 สำหรับหุ้นสามัญจำนวน </w:t>
      </w:r>
      <w:r w:rsidRPr="00D9600F">
        <w:rPr>
          <w:rFonts w:ascii="Angsana New" w:hAnsi="Angsana New"/>
          <w:b w:val="0"/>
          <w:bCs w:val="0"/>
          <w:lang w:val="en-US" w:eastAsia="en-US"/>
        </w:rPr>
        <w:t>51.84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 ล้านหุ้น ในอัตราหุ้นละ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2.5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>บาท เป็นจำนวนเงิน</w:t>
      </w:r>
      <w:r w:rsidR="00C82794">
        <w:rPr>
          <w:rFonts w:ascii="Angsana New" w:hAnsi="Angsana New"/>
          <w:b w:val="0"/>
          <w:bCs w:val="0"/>
          <w:cs/>
          <w:lang w:val="en-US" w:eastAsia="en-US"/>
        </w:rPr>
        <w:br/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ทั้งสิ้น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129.6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>ล้านบาท ซึ่งรวมเงินปันผลระหว่างกาลที่จ่ายให้กับผู้ถือหุ้นแล้วเมื</w:t>
      </w:r>
      <w:r w:rsidR="00C82794">
        <w:rPr>
          <w:rFonts w:ascii="Angsana New" w:hAnsi="Angsana New" w:hint="cs"/>
          <w:b w:val="0"/>
          <w:bCs w:val="0"/>
          <w:cs/>
          <w:lang w:val="en-US" w:eastAsia="en-US"/>
        </w:rPr>
        <w:t>่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อเดือนมกราคม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2560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ในอัตราหุ้นละ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1.25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บาท เป็นจำนวนเงิน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64.8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ล้านบาท ดังนั้นส่วนที่เหลือในอัตราหุ้นละ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1.25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บาท เป็นจำนวนเงิน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64.8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>ล้านบาท ได้จ่ายให้แก่</w:t>
      </w:r>
      <w:r w:rsidR="00CC4F60">
        <w:rPr>
          <w:rFonts w:ascii="Angsana New" w:hAnsi="Angsana New" w:hint="cs"/>
          <w:b w:val="0"/>
          <w:bCs w:val="0"/>
          <w:cs/>
          <w:lang w:val="en-US" w:eastAsia="en-US"/>
        </w:rPr>
        <w:t>ผู้ถือหุ้นในเดือน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สิงหาคม </w:t>
      </w:r>
      <w:r w:rsidRPr="00D9600F">
        <w:rPr>
          <w:rFonts w:ascii="Angsana New" w:hAnsi="Angsana New"/>
          <w:b w:val="0"/>
          <w:bCs w:val="0"/>
          <w:lang w:val="en-US" w:eastAsia="en-US"/>
        </w:rPr>
        <w:t>2560</w:t>
      </w:r>
    </w:p>
    <w:p w14:paraId="25FD0397" w14:textId="77777777" w:rsidR="00F71BB9" w:rsidRPr="00D473A1" w:rsidRDefault="00F71BB9" w:rsidP="00F71BB9">
      <w:pPr>
        <w:pStyle w:val="a4"/>
        <w:tabs>
          <w:tab w:val="left" w:pos="540"/>
        </w:tabs>
        <w:ind w:left="540" w:firstLine="706"/>
        <w:jc w:val="thaiDistribute"/>
        <w:rPr>
          <w:rFonts w:ascii="Angsana New" w:hAnsi="Angsana New"/>
          <w:b w:val="0"/>
          <w:bCs w:val="0"/>
          <w:sz w:val="22"/>
          <w:szCs w:val="22"/>
          <w:lang w:val="en-US" w:eastAsia="en-US"/>
        </w:rPr>
      </w:pPr>
    </w:p>
    <w:p w14:paraId="767F8FD1" w14:textId="12294471" w:rsidR="00F71BB9" w:rsidRPr="00D9600F" w:rsidRDefault="00F71BB9" w:rsidP="00C82794">
      <w:pPr>
        <w:pStyle w:val="a4"/>
        <w:tabs>
          <w:tab w:val="left" w:pos="540"/>
        </w:tabs>
        <w:ind w:left="540"/>
        <w:jc w:val="thaiDistribute"/>
        <w:rPr>
          <w:rFonts w:ascii="Angsana New" w:hAnsi="Angsana New"/>
          <w:b w:val="0"/>
          <w:bCs w:val="0"/>
          <w:lang w:val="en-US" w:eastAsia="en-US"/>
        </w:rPr>
      </w:pPr>
      <w:r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ตามที่ประชุมคณะกรรมการของบริษัทเมื่อวันที่ </w:t>
      </w:r>
      <w:r w:rsidRPr="00F71BB9">
        <w:rPr>
          <w:rFonts w:ascii="Angsana New" w:hAnsi="Angsana New"/>
          <w:b w:val="0"/>
          <w:bCs w:val="0"/>
          <w:lang w:val="en-US" w:eastAsia="en-US"/>
        </w:rPr>
        <w:t>21</w:t>
      </w:r>
      <w:r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 </w:t>
      </w:r>
      <w:r w:rsidRPr="00F71BB9">
        <w:rPr>
          <w:rFonts w:ascii="Angsana New" w:hAnsi="Angsana New" w:hint="cs"/>
          <w:b w:val="0"/>
          <w:bCs w:val="0"/>
          <w:cs/>
          <w:lang w:val="en-US" w:eastAsia="en-US"/>
        </w:rPr>
        <w:t>ธันวาคม</w:t>
      </w:r>
      <w:r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 </w:t>
      </w:r>
      <w:r w:rsidRPr="00F71BB9">
        <w:rPr>
          <w:rFonts w:ascii="Angsana New" w:hAnsi="Angsana New"/>
          <w:b w:val="0"/>
          <w:bCs w:val="0"/>
          <w:lang w:val="en-US" w:eastAsia="en-US"/>
        </w:rPr>
        <w:t>2559</w:t>
      </w:r>
      <w:r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 </w:t>
      </w:r>
      <w:r w:rsidR="00C82794">
        <w:rPr>
          <w:rFonts w:ascii="Angsana New" w:hAnsi="Angsana New"/>
          <w:b w:val="0"/>
          <w:bCs w:val="0"/>
          <w:cs/>
          <w:lang w:val="en-US" w:eastAsia="en-US"/>
        </w:rPr>
        <w:t>ที่ประชุม</w:t>
      </w:r>
      <w:r w:rsidR="00C82794">
        <w:rPr>
          <w:rFonts w:ascii="Angsana New" w:hAnsi="Angsana New" w:hint="cs"/>
          <w:b w:val="0"/>
          <w:bCs w:val="0"/>
          <w:cs/>
          <w:lang w:val="en-US" w:eastAsia="en-US"/>
        </w:rPr>
        <w:t>ได้</w:t>
      </w:r>
      <w:r w:rsidRPr="00F71BB9">
        <w:rPr>
          <w:rFonts w:ascii="Angsana New" w:hAnsi="Angsana New"/>
          <w:b w:val="0"/>
          <w:bCs w:val="0"/>
          <w:cs/>
          <w:lang w:val="en-US" w:eastAsia="en-US"/>
        </w:rPr>
        <w:t>อนุมัติการจัดสรร</w:t>
      </w:r>
      <w:r w:rsidR="00C82794">
        <w:rPr>
          <w:rFonts w:ascii="Angsana New" w:hAnsi="Angsana New" w:hint="cs"/>
          <w:b w:val="0"/>
          <w:bCs w:val="0"/>
          <w:cs/>
          <w:lang w:val="en-US" w:eastAsia="en-US"/>
        </w:rPr>
        <w:t>กำไรเป็น</w:t>
      </w:r>
      <w:r w:rsidRPr="00F71BB9">
        <w:rPr>
          <w:rFonts w:ascii="Angsana New" w:hAnsi="Angsana New"/>
          <w:b w:val="0"/>
          <w:bCs w:val="0"/>
          <w:cs/>
          <w:lang w:val="en-US" w:eastAsia="en-US"/>
        </w:rPr>
        <w:t>เงินปันผลระหว่างกาล</w:t>
      </w:r>
      <w:r w:rsidRPr="00F71BB9">
        <w:rPr>
          <w:rFonts w:ascii="Angsana New" w:hAnsi="Angsana New"/>
          <w:b w:val="0"/>
          <w:bCs w:val="0"/>
          <w:lang w:val="en-US" w:eastAsia="en-US"/>
        </w:rPr>
        <w:t xml:space="preserve"> 1.25 </w:t>
      </w:r>
      <w:r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บาทต่อหุ้นรวมเป็นเงินทั้งสิ้น </w:t>
      </w:r>
      <w:r w:rsidRPr="00F71BB9">
        <w:rPr>
          <w:rFonts w:ascii="Angsana New" w:hAnsi="Angsana New"/>
          <w:b w:val="0"/>
          <w:bCs w:val="0"/>
          <w:lang w:val="en-US" w:eastAsia="en-US"/>
        </w:rPr>
        <w:t xml:space="preserve">64.8 </w:t>
      </w:r>
      <w:r w:rsidRPr="00F71BB9">
        <w:rPr>
          <w:rFonts w:ascii="Angsana New" w:hAnsi="Angsana New"/>
          <w:b w:val="0"/>
          <w:bCs w:val="0"/>
          <w:cs/>
          <w:lang w:val="en-US" w:eastAsia="en-US"/>
        </w:rPr>
        <w:t>ล้านบาท เงินปันผล</w:t>
      </w:r>
      <w:r w:rsidR="00C82794">
        <w:rPr>
          <w:rFonts w:ascii="Angsana New" w:hAnsi="Angsana New" w:hint="cs"/>
          <w:b w:val="0"/>
          <w:bCs w:val="0"/>
          <w:cs/>
          <w:lang w:val="en-US" w:eastAsia="en-US"/>
        </w:rPr>
        <w:t>ระหว่างกาล</w:t>
      </w:r>
      <w:r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ดังกล่าวจ่ายจากกำไรสะสมตามอัตราภาษีเงินได้นิติบุคคลร้อยละ </w:t>
      </w:r>
      <w:r w:rsidRPr="00F71BB9">
        <w:rPr>
          <w:rFonts w:ascii="Angsana New" w:hAnsi="Angsana New"/>
          <w:b w:val="0"/>
          <w:bCs w:val="0"/>
          <w:lang w:val="en-US" w:eastAsia="en-US"/>
        </w:rPr>
        <w:t>30</w:t>
      </w:r>
      <w:r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 และ</w:t>
      </w:r>
      <w:r w:rsidRPr="00F71BB9">
        <w:rPr>
          <w:rFonts w:ascii="Angsana New" w:hAnsi="Angsana New" w:hint="cs"/>
          <w:b w:val="0"/>
          <w:bCs w:val="0"/>
          <w:cs/>
          <w:lang w:val="en-US" w:eastAsia="en-US"/>
        </w:rPr>
        <w:t>ได้</w:t>
      </w:r>
      <w:r w:rsidRPr="00F71BB9">
        <w:rPr>
          <w:rFonts w:ascii="Angsana New" w:hAnsi="Angsana New"/>
          <w:b w:val="0"/>
          <w:bCs w:val="0"/>
          <w:cs/>
          <w:lang w:val="en-US" w:eastAsia="en-US"/>
        </w:rPr>
        <w:t>จ่ายให้แก่ผู้ถือหุ้นในเดือน</w:t>
      </w:r>
      <w:r w:rsidRPr="00F71BB9">
        <w:rPr>
          <w:rFonts w:ascii="Angsana New" w:hAnsi="Angsana New" w:hint="cs"/>
          <w:b w:val="0"/>
          <w:bCs w:val="0"/>
          <w:cs/>
          <w:lang w:val="en-US" w:eastAsia="en-US"/>
        </w:rPr>
        <w:t>มกราคม</w:t>
      </w:r>
      <w:r w:rsidRPr="00F71BB9">
        <w:rPr>
          <w:rFonts w:ascii="Angsana New" w:hAnsi="Angsana New"/>
          <w:b w:val="0"/>
          <w:bCs w:val="0"/>
          <w:lang w:val="en-US" w:eastAsia="en-US"/>
        </w:rPr>
        <w:t xml:space="preserve"> 2560</w:t>
      </w:r>
    </w:p>
    <w:p w14:paraId="353F22A8" w14:textId="77777777" w:rsidR="00D9600F" w:rsidRPr="00D473A1" w:rsidRDefault="00D9600F" w:rsidP="00F71BB9">
      <w:pPr>
        <w:pStyle w:val="a4"/>
        <w:tabs>
          <w:tab w:val="left" w:pos="540"/>
        </w:tabs>
        <w:ind w:left="540" w:firstLine="706"/>
        <w:jc w:val="thaiDistribute"/>
        <w:rPr>
          <w:rFonts w:ascii="Angsana New" w:hAnsi="Angsana New"/>
          <w:b w:val="0"/>
          <w:bCs w:val="0"/>
          <w:sz w:val="22"/>
          <w:szCs w:val="22"/>
          <w:lang w:val="en-US" w:eastAsia="en-US"/>
        </w:rPr>
      </w:pPr>
    </w:p>
    <w:p w14:paraId="5A751047" w14:textId="19C0475D" w:rsidR="00D9600F" w:rsidRPr="00D9600F" w:rsidRDefault="00D9600F" w:rsidP="00C82794">
      <w:pPr>
        <w:pStyle w:val="a4"/>
        <w:tabs>
          <w:tab w:val="left" w:pos="540"/>
        </w:tabs>
        <w:ind w:left="540"/>
        <w:jc w:val="thaiDistribute"/>
        <w:rPr>
          <w:rFonts w:ascii="Angsana New" w:hAnsi="Angsana New"/>
          <w:b w:val="0"/>
          <w:bCs w:val="0"/>
          <w:lang w:val="en-US" w:eastAsia="en-US"/>
        </w:rPr>
      </w:pPr>
      <w:r w:rsidRPr="00D9600F">
        <w:rPr>
          <w:rFonts w:ascii="Angsana New" w:hAnsi="Angsana New"/>
          <w:b w:val="0"/>
          <w:bCs w:val="0"/>
          <w:cs/>
          <w:lang w:val="en-US" w:eastAsia="en-US"/>
        </w:rPr>
        <w:t xml:space="preserve">ในการประชุมสามัญประจำปีของผู้ถือหุ้นของบริษัทเมื่อวันที่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28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กรกฎาคม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2559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>ผู้ถือหุ้นของบริษัทได้</w:t>
      </w:r>
      <w:r w:rsidR="00C82794">
        <w:rPr>
          <w:rFonts w:ascii="Angsana New" w:hAnsi="Angsana New"/>
          <w:b w:val="0"/>
          <w:bCs w:val="0"/>
          <w:cs/>
          <w:lang w:val="en-US" w:eastAsia="en-US"/>
        </w:rPr>
        <w:br/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อนุมัติการจัดสรรกำไรเป็นเงินปันผลสำหรับปีสิ้นสุดวันที่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31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มีนาคม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2559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>จากกำไรสะสมตามอัตราภาษีเงินได้</w:t>
      </w:r>
      <w:r w:rsidR="00C82794">
        <w:rPr>
          <w:rFonts w:ascii="Angsana New" w:hAnsi="Angsana New"/>
          <w:b w:val="0"/>
          <w:bCs w:val="0"/>
          <w:cs/>
          <w:lang w:val="en-US" w:eastAsia="en-US"/>
        </w:rPr>
        <w:br/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นิติบุคคลในอัตราร้อยละ </w:t>
      </w:r>
      <w:r w:rsidRPr="00D9600F">
        <w:rPr>
          <w:rFonts w:ascii="Angsana New" w:hAnsi="Angsana New"/>
          <w:b w:val="0"/>
          <w:bCs w:val="0"/>
          <w:lang w:val="en-US" w:eastAsia="en-US"/>
        </w:rPr>
        <w:t>30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 สำหรับหุ้นสามัญจำนวน </w:t>
      </w:r>
      <w:r w:rsidRPr="00D9600F">
        <w:rPr>
          <w:rFonts w:ascii="Angsana New" w:hAnsi="Angsana New"/>
          <w:b w:val="0"/>
          <w:bCs w:val="0"/>
          <w:lang w:val="en-US" w:eastAsia="en-US"/>
        </w:rPr>
        <w:t>51.84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 ล้านหุ้น ในอัตราหุ้นละ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2.5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>บาท เป็นจำนวนเงิน</w:t>
      </w:r>
      <w:r w:rsidR="00C82794">
        <w:rPr>
          <w:rFonts w:ascii="Angsana New" w:hAnsi="Angsana New"/>
          <w:b w:val="0"/>
          <w:bCs w:val="0"/>
          <w:cs/>
          <w:lang w:val="en-US" w:eastAsia="en-US"/>
        </w:rPr>
        <w:br/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ทั้งสิ้น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129.6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>ล้านบาท ซึ่งรวมเงินปันผลระหว่างกาลที่จ่ายให้กับผู้ถือหุ้นแล้วเมื</w:t>
      </w:r>
      <w:r w:rsidR="00C82794">
        <w:rPr>
          <w:rFonts w:ascii="Angsana New" w:hAnsi="Angsana New" w:hint="cs"/>
          <w:b w:val="0"/>
          <w:bCs w:val="0"/>
          <w:cs/>
          <w:lang w:val="en-US" w:eastAsia="en-US"/>
        </w:rPr>
        <w:t>่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อเดือนมกราคม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2559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ในอัตราหุ้นละ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1.25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บาท เป็นจำนวนเงิน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64.8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ล้านบาท ดังนั้นส่วนที่เหลือในอัตราหุ้นละ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1.25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บาท เป็นจำนวนเงิน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64.8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ล้านบาท ได้จ่ายให้แก่ผู้ถือหุ้นในเดือนสิงหาคม </w:t>
      </w:r>
      <w:r w:rsidRPr="00D9600F">
        <w:rPr>
          <w:rFonts w:ascii="Angsana New" w:hAnsi="Angsana New"/>
          <w:b w:val="0"/>
          <w:bCs w:val="0"/>
          <w:lang w:val="en-US" w:eastAsia="en-US"/>
        </w:rPr>
        <w:t>2559</w:t>
      </w:r>
    </w:p>
    <w:p w14:paraId="7F42D095" w14:textId="77777777" w:rsidR="005E2EF1" w:rsidRDefault="005E2EF1" w:rsidP="008C7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8CBF15C" w14:textId="74190788" w:rsidR="006B4DD5" w:rsidRPr="0044007D" w:rsidRDefault="00417F83" w:rsidP="008C7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12</w:t>
      </w:r>
      <w:r w:rsidR="006B4DD5" w:rsidRPr="0044007D">
        <w:rPr>
          <w:rFonts w:ascii="Angsana New" w:hAnsi="Angsana New"/>
          <w:b/>
          <w:bCs/>
          <w:sz w:val="30"/>
          <w:szCs w:val="30"/>
          <w:cs/>
        </w:rPr>
        <w:tab/>
      </w:r>
      <w:r w:rsidR="00D5793A" w:rsidRPr="0044007D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404A1E0A" w14:textId="77777777" w:rsidR="005D52BC" w:rsidRPr="004D2C5B" w:rsidRDefault="005D52BC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66F30EF" w14:textId="1EA52978" w:rsidR="009F74BB" w:rsidRPr="004D2C5B" w:rsidRDefault="009F74BB" w:rsidP="009F7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2C5B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8D62E66" w14:textId="77777777" w:rsidR="005F71A2" w:rsidRPr="004D2C5B" w:rsidRDefault="005F71A2" w:rsidP="009F7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85AC431" w14:textId="3BC3D2BC" w:rsidR="008C7E61" w:rsidRPr="004D2C5B" w:rsidRDefault="008C7E61" w:rsidP="008C7E6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4D2C5B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4D2C5B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4D2C5B">
        <w:rPr>
          <w:rFonts w:asciiTheme="majorBidi" w:hAnsiTheme="majorBidi" w:cs="Angsana New"/>
          <w:sz w:val="30"/>
          <w:szCs w:val="30"/>
          <w:cs/>
          <w:lang w:bidi="th-TH"/>
        </w:rPr>
        <w:t>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4D2C5B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4D2C5B">
        <w:rPr>
          <w:rFonts w:asciiTheme="majorBidi" w:hAnsiTheme="majorBidi" w:cs="Angsana New"/>
          <w:sz w:val="30"/>
          <w:szCs w:val="30"/>
          <w:cs/>
          <w:lang w:bidi="th-TH"/>
        </w:rPr>
        <w:t>ค่าด้วยมูลค่ายุติธรรมหากมูลค่า</w:t>
      </w:r>
      <w:r w:rsidR="00796FF5" w:rsidRPr="004D2C5B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4D2C5B">
        <w:rPr>
          <w:rFonts w:asciiTheme="majorBidi" w:hAnsiTheme="majorBidi" w:cs="Angsana New"/>
          <w:sz w:val="30"/>
          <w:szCs w:val="30"/>
          <w:cs/>
          <w:lang w:bidi="th-TH"/>
        </w:rPr>
        <w:t>ตามบัญชีใกล้เคียงกับมูลค่ายุติธรรมอย่างสมเหตุสมผล</w:t>
      </w:r>
      <w:r w:rsidRPr="004D2C5B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</w:p>
    <w:p w14:paraId="3E4B37FF" w14:textId="4652B7BA" w:rsidR="00D356B3" w:rsidRPr="004D2C5B" w:rsidRDefault="00D356B3">
      <w:pPr>
        <w:rPr>
          <w:sz w:val="30"/>
          <w:szCs w:val="30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180"/>
        <w:gridCol w:w="979"/>
        <w:gridCol w:w="184"/>
        <w:gridCol w:w="1166"/>
        <w:gridCol w:w="180"/>
        <w:gridCol w:w="900"/>
        <w:gridCol w:w="180"/>
        <w:gridCol w:w="1350"/>
      </w:tblGrid>
      <w:tr w:rsidR="006C3F07" w:rsidRPr="00A36F32" w14:paraId="64B64624" w14:textId="77777777" w:rsidTr="00CC69D0">
        <w:trPr>
          <w:cantSplit/>
          <w:trHeight w:val="326"/>
          <w:tblHeader/>
        </w:trPr>
        <w:tc>
          <w:tcPr>
            <w:tcW w:w="3060" w:type="dxa"/>
            <w:shd w:val="clear" w:color="auto" w:fill="auto"/>
            <w:vAlign w:val="bottom"/>
          </w:tcPr>
          <w:p w14:paraId="630C4816" w14:textId="593AC2AC" w:rsidR="006C3F07" w:rsidRPr="009F74BB" w:rsidRDefault="006C3F07" w:rsidP="00D068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9" w:type="dxa"/>
            <w:gridSpan w:val="9"/>
            <w:vAlign w:val="bottom"/>
          </w:tcPr>
          <w:p w14:paraId="6936570C" w14:textId="77777777" w:rsidR="006C3F07" w:rsidRPr="009F74BB" w:rsidRDefault="006C3F07" w:rsidP="00D068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74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Pr="009F74B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9F74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C3F07" w:rsidRPr="00A36F32" w14:paraId="5571606B" w14:textId="77777777" w:rsidTr="00CC69D0">
        <w:trPr>
          <w:cantSplit/>
          <w:trHeight w:val="453"/>
          <w:tblHeader/>
        </w:trPr>
        <w:tc>
          <w:tcPr>
            <w:tcW w:w="3060" w:type="dxa"/>
            <w:shd w:val="clear" w:color="auto" w:fill="auto"/>
            <w:vAlign w:val="bottom"/>
          </w:tcPr>
          <w:p w14:paraId="3FADCAAA" w14:textId="77777777" w:rsidR="006C3F07" w:rsidRPr="009F74BB" w:rsidRDefault="006C3F07" w:rsidP="00D068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44B1B4" w14:textId="77777777" w:rsidR="006C3F07" w:rsidRPr="009F74BB" w:rsidRDefault="006C3F07" w:rsidP="00D068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</w:t>
            </w:r>
          </w:p>
          <w:p w14:paraId="2B6206FB" w14:textId="77777777" w:rsidR="006C3F07" w:rsidRPr="009F74BB" w:rsidRDefault="006C3F07" w:rsidP="00D068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14:paraId="6AB294B0" w14:textId="77777777" w:rsidR="006C3F07" w:rsidRPr="009F74BB" w:rsidRDefault="006C3F07" w:rsidP="00D068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F050B" w14:textId="77777777" w:rsidR="006C3F07" w:rsidRPr="009F74BB" w:rsidRDefault="006C3F07" w:rsidP="00D068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C3F07" w:rsidRPr="00A36F32" w14:paraId="7A633EF9" w14:textId="77777777" w:rsidTr="00CC69D0">
        <w:trPr>
          <w:cantSplit/>
        </w:trPr>
        <w:tc>
          <w:tcPr>
            <w:tcW w:w="3060" w:type="dxa"/>
            <w:shd w:val="clear" w:color="auto" w:fill="auto"/>
          </w:tcPr>
          <w:p w14:paraId="798CD883" w14:textId="77777777" w:rsidR="006C3F07" w:rsidRPr="009F74BB" w:rsidRDefault="006C3F07" w:rsidP="00D068F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5B0C28" w14:textId="77777777" w:rsidR="006C3F07" w:rsidRPr="009F74BB" w:rsidRDefault="006C3F07" w:rsidP="00D068F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EE2A07" w14:textId="77777777" w:rsidR="006C3F07" w:rsidRPr="009F74BB" w:rsidRDefault="006C3F07" w:rsidP="00D068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71CF4407" w14:textId="77777777" w:rsidR="006C3F07" w:rsidRPr="009F74BB" w:rsidRDefault="006C3F07" w:rsidP="00D068FA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3771B98E" w14:textId="77777777" w:rsidR="006C3F07" w:rsidRPr="009F74BB" w:rsidRDefault="006C3F07" w:rsidP="00D068F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20E83D8D" w14:textId="77777777" w:rsidR="006C3F07" w:rsidRPr="009F74BB" w:rsidRDefault="006C3F07" w:rsidP="00D068FA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88E1036" w14:textId="77777777" w:rsidR="006C3F07" w:rsidRPr="009F74BB" w:rsidRDefault="006C3F07" w:rsidP="00D068F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D108DC1" w14:textId="77777777" w:rsidR="006C3F07" w:rsidRPr="009F74BB" w:rsidRDefault="006C3F07" w:rsidP="00D068FA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F1B106A" w14:textId="77777777" w:rsidR="006C3F07" w:rsidRPr="009F74BB" w:rsidRDefault="006C3F07" w:rsidP="00D068F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C516A2F" w14:textId="77777777" w:rsidR="006C3F07" w:rsidRPr="009F74BB" w:rsidRDefault="006C3F07" w:rsidP="00D068FA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C3F07" w:rsidRPr="00A36F32" w14:paraId="4F82F1F7" w14:textId="77777777" w:rsidTr="00CC69D0">
        <w:trPr>
          <w:cantSplit/>
        </w:trPr>
        <w:tc>
          <w:tcPr>
            <w:tcW w:w="3060" w:type="dxa"/>
            <w:shd w:val="clear" w:color="auto" w:fill="auto"/>
          </w:tcPr>
          <w:p w14:paraId="4C73D59C" w14:textId="77777777" w:rsidR="006C3F07" w:rsidRPr="009F74BB" w:rsidRDefault="006C3F07" w:rsidP="00D068F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9" w:type="dxa"/>
            <w:gridSpan w:val="9"/>
          </w:tcPr>
          <w:p w14:paraId="12D6A4F4" w14:textId="77777777" w:rsidR="006C3F07" w:rsidRPr="009F74BB" w:rsidRDefault="006C3F07" w:rsidP="00D068FA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C3F07" w:rsidRPr="00C40E7D" w14:paraId="5CAE3FBC" w14:textId="77777777" w:rsidTr="00CC69D0">
        <w:trPr>
          <w:cantSplit/>
        </w:trPr>
        <w:tc>
          <w:tcPr>
            <w:tcW w:w="3060" w:type="dxa"/>
            <w:shd w:val="clear" w:color="auto" w:fill="auto"/>
          </w:tcPr>
          <w:p w14:paraId="6D897BF3" w14:textId="41862612" w:rsidR="006C3F07" w:rsidRPr="002C402E" w:rsidRDefault="00563310" w:rsidP="004D2C5B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D2C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="005F71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4D2C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327D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6C3F07" w:rsidRPr="002C402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6C3F07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170" w:type="dxa"/>
          </w:tcPr>
          <w:p w14:paraId="4E6516B5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1724FA4B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14:paraId="00A2CF3D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00F50F49" w14:textId="77777777" w:rsidR="006C3F07" w:rsidRPr="00C40E7D" w:rsidRDefault="006C3F07" w:rsidP="00D068F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14:paraId="545818DE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52BEEE93" w14:textId="77777777" w:rsidR="006C3F07" w:rsidRPr="00C40E7D" w:rsidRDefault="006C3F07" w:rsidP="00D068F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01D35A8B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24453182" w14:textId="77777777" w:rsidR="006C3F07" w:rsidRPr="00C40E7D" w:rsidRDefault="006C3F07" w:rsidP="00D068F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0D8905C0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6C3F07" w:rsidRPr="00C40E7D" w14:paraId="79530EA6" w14:textId="77777777" w:rsidTr="00CC69D0">
        <w:trPr>
          <w:cantSplit/>
        </w:trPr>
        <w:tc>
          <w:tcPr>
            <w:tcW w:w="3060" w:type="dxa"/>
            <w:shd w:val="clear" w:color="auto" w:fill="auto"/>
          </w:tcPr>
          <w:p w14:paraId="23CFF6DA" w14:textId="77777777" w:rsidR="006C3F07" w:rsidRPr="00563310" w:rsidRDefault="006C3F07" w:rsidP="00D068FA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</w:t>
            </w:r>
          </w:p>
          <w:p w14:paraId="7C3DBDB7" w14:textId="77777777" w:rsidR="006C3F07" w:rsidRPr="00563310" w:rsidRDefault="006C3F07" w:rsidP="00D068FA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ทางการเงินที่วัดมูลค่าด้วยมูลค่า</w:t>
            </w:r>
          </w:p>
          <w:p w14:paraId="67A42258" w14:textId="77777777" w:rsidR="006C3F07" w:rsidRPr="002C402E" w:rsidRDefault="006C3F07" w:rsidP="00D068FA">
            <w:pPr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70" w:type="dxa"/>
          </w:tcPr>
          <w:p w14:paraId="1EC67664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3EB8ADCC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14:paraId="4DF05249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179198EF" w14:textId="77777777" w:rsidR="006C3F07" w:rsidRPr="00C40E7D" w:rsidRDefault="006C3F07" w:rsidP="00D068F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14:paraId="47A4B734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15153071" w14:textId="77777777" w:rsidR="006C3F07" w:rsidRPr="00C40E7D" w:rsidRDefault="006C3F07" w:rsidP="00D068F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68F01DC3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5EB2C350" w14:textId="77777777" w:rsidR="006C3F07" w:rsidRPr="00C40E7D" w:rsidRDefault="006C3F07" w:rsidP="00D068F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0AFBCF79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6C3F07" w:rsidRPr="00C40E7D" w14:paraId="4DD63B8F" w14:textId="77777777" w:rsidTr="00CC69D0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0265F144" w14:textId="77777777" w:rsidR="006C3F07" w:rsidRPr="00033A8E" w:rsidRDefault="006C3F07" w:rsidP="00D068FA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9A57B8">
              <w:rPr>
                <w:rFonts w:ascii="Angsana New" w:hAnsi="Angsana New" w:hint="cs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170" w:type="dxa"/>
          </w:tcPr>
          <w:p w14:paraId="1BE57407" w14:textId="1695A433" w:rsidR="006C3F07" w:rsidRPr="00F45CA3" w:rsidRDefault="00BA7DD1" w:rsidP="002813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123,564</w:t>
            </w:r>
          </w:p>
        </w:tc>
        <w:tc>
          <w:tcPr>
            <w:tcW w:w="180" w:type="dxa"/>
          </w:tcPr>
          <w:p w14:paraId="4CA0FE78" w14:textId="77777777" w:rsidR="006C3F07" w:rsidRPr="00F45CA3" w:rsidRDefault="006C3F07" w:rsidP="00D068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14:paraId="574F2ED7" w14:textId="55A015FA" w:rsidR="006C3F07" w:rsidRPr="00F45CA3" w:rsidRDefault="00BA7DD1" w:rsidP="0028138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123,564</w:t>
            </w:r>
          </w:p>
        </w:tc>
        <w:tc>
          <w:tcPr>
            <w:tcW w:w="184" w:type="dxa"/>
            <w:shd w:val="clear" w:color="auto" w:fill="auto"/>
          </w:tcPr>
          <w:p w14:paraId="13C4C181" w14:textId="77777777" w:rsidR="006C3F07" w:rsidRPr="00C40E7D" w:rsidRDefault="006C3F07" w:rsidP="00D068F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E402BB4" w14:textId="0D6CC4CE" w:rsidR="006C3F07" w:rsidRPr="009D1F69" w:rsidRDefault="00BA7DD1" w:rsidP="0028138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D9A148" w14:textId="77777777" w:rsidR="006C3F07" w:rsidRPr="006B2166" w:rsidRDefault="006C3F07" w:rsidP="00D068F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E0D41F6" w14:textId="06F1A2DF" w:rsidR="006C3F07" w:rsidRPr="006B2166" w:rsidRDefault="00BA7DD1" w:rsidP="00D068F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A86F7B" w14:textId="77777777" w:rsidR="006C3F07" w:rsidRPr="006B2166" w:rsidRDefault="006C3F07" w:rsidP="00D068F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1C997EE" w14:textId="0C8C43B8" w:rsidR="006C3F07" w:rsidRPr="006B2166" w:rsidRDefault="00BA7DD1" w:rsidP="0028138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123,564</w:t>
            </w:r>
          </w:p>
        </w:tc>
      </w:tr>
      <w:tr w:rsidR="000574DF" w:rsidRPr="00C40E7D" w14:paraId="320584A5" w14:textId="77777777" w:rsidTr="00CC69D0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2EB7BC56" w14:textId="77777777" w:rsidR="000574DF" w:rsidRPr="00033A8E" w:rsidRDefault="000574DF" w:rsidP="000574DF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59C0EB7C" w14:textId="05C8FF30" w:rsidR="000574DF" w:rsidRPr="00C40E7D" w:rsidRDefault="00BA7DD1" w:rsidP="002813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A7DD1">
              <w:rPr>
                <w:rFonts w:ascii="Angsana New" w:hAnsi="Angsana New"/>
                <w:sz w:val="30"/>
                <w:szCs w:val="30"/>
              </w:rPr>
              <w:t>80,113</w:t>
            </w:r>
          </w:p>
        </w:tc>
        <w:tc>
          <w:tcPr>
            <w:tcW w:w="180" w:type="dxa"/>
            <w:vAlign w:val="bottom"/>
          </w:tcPr>
          <w:p w14:paraId="5916CF62" w14:textId="77777777" w:rsidR="000574DF" w:rsidRPr="00C40E7D" w:rsidRDefault="000574DF" w:rsidP="000574D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B1ECC8D" w14:textId="79780BE2" w:rsidR="000574DF" w:rsidRPr="009D1F69" w:rsidRDefault="00BA7DD1" w:rsidP="002813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79A10EB" w14:textId="77777777" w:rsidR="000574DF" w:rsidRPr="009D1F69" w:rsidRDefault="000574DF" w:rsidP="000574DF">
            <w:pPr>
              <w:pStyle w:val="acctfourfigures"/>
              <w:tabs>
                <w:tab w:val="decimal" w:pos="44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C87DD16" w14:textId="20C6D54D" w:rsidR="000574DF" w:rsidRPr="006B2166" w:rsidRDefault="00BA7DD1" w:rsidP="0028138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80,113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398D68" w14:textId="77777777" w:rsidR="000574DF" w:rsidRPr="006B2166" w:rsidRDefault="000574DF" w:rsidP="000574DF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F27E5C" w14:textId="7F020BD1" w:rsidR="000574DF" w:rsidRPr="006B2166" w:rsidRDefault="00BA7DD1" w:rsidP="0028138B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E67660" w14:textId="77777777" w:rsidR="000574DF" w:rsidRPr="006B2166" w:rsidRDefault="000574DF" w:rsidP="000574DF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582162" w14:textId="5948925B" w:rsidR="000574DF" w:rsidRPr="006B2166" w:rsidRDefault="00BA7DD1" w:rsidP="0028138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80,113</w:t>
            </w:r>
          </w:p>
        </w:tc>
      </w:tr>
      <w:tr w:rsidR="000574DF" w:rsidRPr="00C40E7D" w14:paraId="11BBB53A" w14:textId="77777777" w:rsidTr="00CC69D0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18BE71D4" w14:textId="77777777" w:rsidR="000574DF" w:rsidRPr="000B00BC" w:rsidRDefault="000574DF" w:rsidP="000574DF">
            <w:pPr>
              <w:ind w:left="11" w:firstLine="1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D219B38" w14:textId="77777777" w:rsidR="000574DF" w:rsidRPr="000B00BC" w:rsidRDefault="000574DF" w:rsidP="002813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D4C9EF0" w14:textId="77777777" w:rsidR="000574DF" w:rsidRPr="000B00BC" w:rsidRDefault="000574DF" w:rsidP="000574D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F7A5719" w14:textId="77777777" w:rsidR="000574DF" w:rsidRPr="000B00BC" w:rsidRDefault="000574DF" w:rsidP="000574D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36C21F1" w14:textId="77777777" w:rsidR="000574DF" w:rsidRPr="000B00BC" w:rsidRDefault="000574DF" w:rsidP="000574D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65ED571" w14:textId="77777777" w:rsidR="000574DF" w:rsidRPr="000B00BC" w:rsidRDefault="000574DF" w:rsidP="0028138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2F4769" w14:textId="77777777" w:rsidR="000574DF" w:rsidRPr="000B00BC" w:rsidRDefault="000574DF" w:rsidP="000574DF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D36E8C" w14:textId="77777777" w:rsidR="000574DF" w:rsidRPr="000B00BC" w:rsidRDefault="000574DF" w:rsidP="000574DF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44BDCF" w14:textId="77777777" w:rsidR="000574DF" w:rsidRPr="000B00BC" w:rsidRDefault="000574DF" w:rsidP="000574DF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329CF1" w14:textId="77777777" w:rsidR="000574DF" w:rsidRPr="000B00BC" w:rsidRDefault="000574DF" w:rsidP="0028138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74DF" w:rsidRPr="00C40E7D" w14:paraId="4FE8BFAC" w14:textId="77777777" w:rsidTr="00CC69D0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69242638" w14:textId="77777777" w:rsidR="000574DF" w:rsidRPr="00563310" w:rsidRDefault="000574DF" w:rsidP="000574DF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</w:t>
            </w:r>
          </w:p>
          <w:p w14:paraId="2ADB1C5E" w14:textId="77777777" w:rsidR="000574DF" w:rsidRPr="00563310" w:rsidRDefault="000574DF" w:rsidP="000574DF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ทางการเงินที่ไม่ได้วัดมูลค่าด้วย</w:t>
            </w:r>
          </w:p>
          <w:p w14:paraId="32DC1CD0" w14:textId="77777777" w:rsidR="000574DF" w:rsidRPr="00210569" w:rsidRDefault="000574DF" w:rsidP="000574DF">
            <w:pPr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14:paraId="414A2929" w14:textId="77777777" w:rsidR="000574DF" w:rsidRPr="00210569" w:rsidRDefault="000574DF" w:rsidP="002813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519DC51" w14:textId="77777777" w:rsidR="000574DF" w:rsidRPr="00C40E7D" w:rsidRDefault="000574DF" w:rsidP="000574D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C25E1C5" w14:textId="77777777" w:rsidR="000574DF" w:rsidRPr="00C40E7D" w:rsidRDefault="000574DF" w:rsidP="000574D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453344F" w14:textId="77777777" w:rsidR="000574DF" w:rsidRPr="00C40E7D" w:rsidRDefault="000574DF" w:rsidP="000574D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70A8A32" w14:textId="77777777" w:rsidR="000574DF" w:rsidRPr="006B2166" w:rsidRDefault="000574DF" w:rsidP="0028138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6495A6" w14:textId="77777777" w:rsidR="000574DF" w:rsidRPr="006B2166" w:rsidRDefault="000574DF" w:rsidP="000574DF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CDFA51" w14:textId="77777777" w:rsidR="000574DF" w:rsidRPr="006B2166" w:rsidRDefault="000574DF" w:rsidP="000574DF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08B651" w14:textId="77777777" w:rsidR="000574DF" w:rsidRPr="006B2166" w:rsidRDefault="000574DF" w:rsidP="000574DF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470071" w14:textId="77777777" w:rsidR="000574DF" w:rsidRPr="006B2166" w:rsidRDefault="000574DF" w:rsidP="0028138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74DF" w:rsidRPr="00C40E7D" w14:paraId="1E633980" w14:textId="77777777" w:rsidTr="00CC69D0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2F0E1469" w14:textId="77777777" w:rsidR="000574DF" w:rsidRDefault="000574DF" w:rsidP="000574DF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  <w:p w14:paraId="4A31BB56" w14:textId="77777777" w:rsidR="000574DF" w:rsidRPr="00033A8E" w:rsidRDefault="000574DF" w:rsidP="000574DF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จากส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ถาบันการเงิน</w:t>
            </w:r>
          </w:p>
        </w:tc>
        <w:tc>
          <w:tcPr>
            <w:tcW w:w="1170" w:type="dxa"/>
            <w:vAlign w:val="bottom"/>
          </w:tcPr>
          <w:p w14:paraId="70ECBF1C" w14:textId="50238519" w:rsidR="000574DF" w:rsidRPr="00210569" w:rsidRDefault="00BA7DD1" w:rsidP="002813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(985,416)</w:t>
            </w:r>
          </w:p>
        </w:tc>
        <w:tc>
          <w:tcPr>
            <w:tcW w:w="180" w:type="dxa"/>
            <w:vAlign w:val="bottom"/>
          </w:tcPr>
          <w:p w14:paraId="456C9274" w14:textId="77777777" w:rsidR="000574DF" w:rsidRPr="00C40E7D" w:rsidRDefault="000574DF" w:rsidP="000574D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13B3A96" w14:textId="7DB5FA54" w:rsidR="000574DF" w:rsidRPr="009D1F69" w:rsidRDefault="00BA7DD1" w:rsidP="000574D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8439384" w14:textId="77777777" w:rsidR="000574DF" w:rsidRPr="00C40E7D" w:rsidRDefault="000574DF" w:rsidP="000574D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37EEEB8" w14:textId="49515815" w:rsidR="000574DF" w:rsidRPr="007A4CC0" w:rsidRDefault="00BA7DD1" w:rsidP="0028138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(925,696)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98D26C" w14:textId="77777777" w:rsidR="000574DF" w:rsidRPr="009D1F69" w:rsidRDefault="000574DF" w:rsidP="000574DF">
            <w:pPr>
              <w:pStyle w:val="acctfourfigures"/>
              <w:tabs>
                <w:tab w:val="decimal" w:pos="91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94AA97D" w14:textId="77777777" w:rsidR="00BA7DD1" w:rsidRDefault="00BA7DD1" w:rsidP="000574D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1CCD6150" w14:textId="50AD094D" w:rsidR="000574DF" w:rsidRPr="00515CBE" w:rsidRDefault="00BA7DD1" w:rsidP="000574D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1AF901" w14:textId="77777777" w:rsidR="000574DF" w:rsidRPr="009D1F69" w:rsidRDefault="000574DF" w:rsidP="000574DF">
            <w:pPr>
              <w:pStyle w:val="acctfourfigures"/>
              <w:tabs>
                <w:tab w:val="decimal" w:pos="91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CF6505" w14:textId="6054E412" w:rsidR="000574DF" w:rsidRPr="00B05826" w:rsidRDefault="00BA7DD1" w:rsidP="0028138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(925,696)</w:t>
            </w:r>
          </w:p>
        </w:tc>
      </w:tr>
      <w:tr w:rsidR="000574DF" w:rsidRPr="00C40E7D" w14:paraId="4A7B1849" w14:textId="77777777" w:rsidTr="00CC69D0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5FA19E51" w14:textId="77777777" w:rsidR="000574DF" w:rsidRPr="004F7A6E" w:rsidRDefault="000574DF" w:rsidP="000574DF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564379D1" w14:textId="33BE6134" w:rsidR="000574DF" w:rsidRPr="00210569" w:rsidRDefault="00BA7DD1" w:rsidP="002813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(387,855)</w:t>
            </w:r>
          </w:p>
        </w:tc>
        <w:tc>
          <w:tcPr>
            <w:tcW w:w="180" w:type="dxa"/>
            <w:vAlign w:val="bottom"/>
          </w:tcPr>
          <w:p w14:paraId="75A53272" w14:textId="77777777" w:rsidR="000574DF" w:rsidRPr="00C40E7D" w:rsidRDefault="000574DF" w:rsidP="000574D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D8D325A" w14:textId="29A3D97D" w:rsidR="000574DF" w:rsidRPr="009D1F69" w:rsidRDefault="00BA7DD1" w:rsidP="000574D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CD1991D" w14:textId="77777777" w:rsidR="000574DF" w:rsidRPr="00C40E7D" w:rsidRDefault="000574DF" w:rsidP="000574D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FEBAF05" w14:textId="0DDB62D6" w:rsidR="000574DF" w:rsidRPr="007A4CC0" w:rsidRDefault="00BA7DD1" w:rsidP="0028138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(568,708)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A64993" w14:textId="77777777" w:rsidR="000574DF" w:rsidRPr="009D1F69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6188C8" w14:textId="346B57BA" w:rsidR="000574DF" w:rsidRPr="00515CBE" w:rsidRDefault="00BA7DD1" w:rsidP="000574D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C94E94" w14:textId="77777777" w:rsidR="000574DF" w:rsidRPr="009D1F69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D84925" w14:textId="151145F3" w:rsidR="000574DF" w:rsidRPr="00B05826" w:rsidRDefault="00BA7DD1" w:rsidP="0028138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(568,708)</w:t>
            </w:r>
          </w:p>
        </w:tc>
      </w:tr>
      <w:tr w:rsidR="000574DF" w:rsidRPr="00C40E7D" w14:paraId="2A96DE61" w14:textId="77777777" w:rsidTr="00CC69D0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788A7D01" w14:textId="77777777" w:rsidR="000574DF" w:rsidRPr="000B00BC" w:rsidRDefault="000574DF" w:rsidP="000574DF">
            <w:pPr>
              <w:ind w:left="11" w:firstLine="1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3EA79AF" w14:textId="77777777" w:rsidR="000574DF" w:rsidRPr="000B00BC" w:rsidRDefault="000574DF" w:rsidP="002813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54B2531" w14:textId="77777777" w:rsidR="000574DF" w:rsidRPr="000B00BC" w:rsidRDefault="000574DF" w:rsidP="000574D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EDE6A98" w14:textId="77777777" w:rsidR="000574DF" w:rsidRPr="000B00BC" w:rsidRDefault="000574DF" w:rsidP="000574D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5AC1FFD" w14:textId="77777777" w:rsidR="000574DF" w:rsidRPr="000B00BC" w:rsidRDefault="000574DF" w:rsidP="000574D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753ED6C" w14:textId="77777777" w:rsidR="000574DF" w:rsidRPr="000B00BC" w:rsidRDefault="000574DF" w:rsidP="000574D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C83122" w14:textId="77777777" w:rsidR="000574DF" w:rsidRPr="000B00BC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11CA95" w14:textId="77777777" w:rsidR="000574DF" w:rsidRPr="000B00BC" w:rsidRDefault="000574DF" w:rsidP="000574D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9578D0" w14:textId="77777777" w:rsidR="000574DF" w:rsidRPr="000B00BC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48B6BA" w14:textId="77777777" w:rsidR="000574DF" w:rsidRPr="000B00BC" w:rsidRDefault="000574DF" w:rsidP="0028138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591EAEAD" w14:textId="77777777" w:rsidR="004D2C5B" w:rsidRDefault="004D2C5B">
      <w:r>
        <w:br w:type="page"/>
      </w: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180"/>
        <w:gridCol w:w="979"/>
        <w:gridCol w:w="184"/>
        <w:gridCol w:w="1166"/>
        <w:gridCol w:w="180"/>
        <w:gridCol w:w="900"/>
        <w:gridCol w:w="180"/>
        <w:gridCol w:w="1350"/>
      </w:tblGrid>
      <w:tr w:rsidR="004D2C5B" w:rsidRPr="00A36F32" w14:paraId="354A323A" w14:textId="77777777" w:rsidTr="00CC69D0">
        <w:trPr>
          <w:cantSplit/>
          <w:trHeight w:val="326"/>
          <w:tblHeader/>
        </w:trPr>
        <w:tc>
          <w:tcPr>
            <w:tcW w:w="3060" w:type="dxa"/>
            <w:shd w:val="clear" w:color="auto" w:fill="auto"/>
            <w:vAlign w:val="bottom"/>
          </w:tcPr>
          <w:p w14:paraId="6603A036" w14:textId="77777777" w:rsidR="004D2C5B" w:rsidRPr="009F74BB" w:rsidRDefault="004D2C5B" w:rsidP="005A281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9" w:type="dxa"/>
            <w:gridSpan w:val="9"/>
            <w:vAlign w:val="bottom"/>
          </w:tcPr>
          <w:p w14:paraId="34261D98" w14:textId="77777777" w:rsidR="004D2C5B" w:rsidRPr="009F74BB" w:rsidRDefault="004D2C5B" w:rsidP="005A281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74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Pr="009F74B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9F74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D2C5B" w:rsidRPr="00A36F32" w14:paraId="5E76C506" w14:textId="77777777" w:rsidTr="00CC69D0">
        <w:trPr>
          <w:cantSplit/>
          <w:trHeight w:val="453"/>
          <w:tblHeader/>
        </w:trPr>
        <w:tc>
          <w:tcPr>
            <w:tcW w:w="3060" w:type="dxa"/>
            <w:shd w:val="clear" w:color="auto" w:fill="auto"/>
            <w:vAlign w:val="bottom"/>
          </w:tcPr>
          <w:p w14:paraId="7A75A505" w14:textId="77777777" w:rsidR="004D2C5B" w:rsidRPr="009F74BB" w:rsidRDefault="004D2C5B" w:rsidP="005A281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48BBBD" w14:textId="77777777" w:rsidR="004D2C5B" w:rsidRPr="009F74BB" w:rsidRDefault="004D2C5B" w:rsidP="005A281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</w:t>
            </w:r>
          </w:p>
          <w:p w14:paraId="1756EC26" w14:textId="77777777" w:rsidR="004D2C5B" w:rsidRPr="009F74BB" w:rsidRDefault="004D2C5B" w:rsidP="005A281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14:paraId="7CAE20E7" w14:textId="77777777" w:rsidR="004D2C5B" w:rsidRPr="009F74BB" w:rsidRDefault="004D2C5B" w:rsidP="005A281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1397A" w14:textId="77777777" w:rsidR="004D2C5B" w:rsidRPr="009F74BB" w:rsidRDefault="004D2C5B" w:rsidP="005A281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D2C5B" w:rsidRPr="00A36F32" w14:paraId="20827264" w14:textId="77777777" w:rsidTr="00CC69D0">
        <w:trPr>
          <w:cantSplit/>
        </w:trPr>
        <w:tc>
          <w:tcPr>
            <w:tcW w:w="3060" w:type="dxa"/>
            <w:shd w:val="clear" w:color="auto" w:fill="auto"/>
          </w:tcPr>
          <w:p w14:paraId="0D7170DE" w14:textId="77777777" w:rsidR="004D2C5B" w:rsidRPr="009F74BB" w:rsidRDefault="004D2C5B" w:rsidP="005A281E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03A786" w14:textId="77777777" w:rsidR="004D2C5B" w:rsidRPr="009F74BB" w:rsidRDefault="004D2C5B" w:rsidP="005A28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B3EA655" w14:textId="77777777" w:rsidR="004D2C5B" w:rsidRPr="009F74BB" w:rsidRDefault="004D2C5B" w:rsidP="005A28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1D7FDEE0" w14:textId="77777777" w:rsidR="004D2C5B" w:rsidRPr="009F74BB" w:rsidRDefault="004D2C5B" w:rsidP="005A281E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4D96029A" w14:textId="77777777" w:rsidR="004D2C5B" w:rsidRPr="009F74BB" w:rsidRDefault="004D2C5B" w:rsidP="005A281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0EEEB5E0" w14:textId="77777777" w:rsidR="004D2C5B" w:rsidRPr="009F74BB" w:rsidRDefault="004D2C5B" w:rsidP="005A281E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6C40360" w14:textId="77777777" w:rsidR="004D2C5B" w:rsidRPr="009F74BB" w:rsidRDefault="004D2C5B" w:rsidP="005A281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8C27222" w14:textId="77777777" w:rsidR="004D2C5B" w:rsidRPr="009F74BB" w:rsidRDefault="004D2C5B" w:rsidP="005A281E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6A170B9" w14:textId="77777777" w:rsidR="004D2C5B" w:rsidRPr="009F74BB" w:rsidRDefault="004D2C5B" w:rsidP="005A281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A6E3209" w14:textId="77777777" w:rsidR="004D2C5B" w:rsidRPr="009F74BB" w:rsidRDefault="004D2C5B" w:rsidP="005A281E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D2C5B" w:rsidRPr="00A36F32" w14:paraId="0833E6BD" w14:textId="77777777" w:rsidTr="00CC69D0">
        <w:trPr>
          <w:cantSplit/>
        </w:trPr>
        <w:tc>
          <w:tcPr>
            <w:tcW w:w="3060" w:type="dxa"/>
            <w:shd w:val="clear" w:color="auto" w:fill="auto"/>
          </w:tcPr>
          <w:p w14:paraId="476B281D" w14:textId="77777777" w:rsidR="004D2C5B" w:rsidRPr="009F74BB" w:rsidRDefault="004D2C5B" w:rsidP="005A281E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9" w:type="dxa"/>
            <w:gridSpan w:val="9"/>
          </w:tcPr>
          <w:p w14:paraId="74EECCCE" w14:textId="77777777" w:rsidR="004D2C5B" w:rsidRPr="009F74BB" w:rsidRDefault="004D2C5B" w:rsidP="005A281E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574DF" w:rsidRPr="00C40E7D" w14:paraId="51E3F95D" w14:textId="77777777" w:rsidTr="00CC69D0">
        <w:trPr>
          <w:cantSplit/>
        </w:trPr>
        <w:tc>
          <w:tcPr>
            <w:tcW w:w="3060" w:type="dxa"/>
            <w:shd w:val="clear" w:color="auto" w:fill="auto"/>
          </w:tcPr>
          <w:p w14:paraId="78DDFCC9" w14:textId="1EB321A6" w:rsidR="000574DF" w:rsidRPr="004F7A6E" w:rsidRDefault="000574DF" w:rsidP="000574DF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ีนาคม</w:t>
            </w: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170" w:type="dxa"/>
          </w:tcPr>
          <w:p w14:paraId="7737AB25" w14:textId="77777777" w:rsidR="000574DF" w:rsidRPr="009D1F69" w:rsidRDefault="000574DF" w:rsidP="002813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AD9BA9" w14:textId="77777777" w:rsidR="000574DF" w:rsidRPr="00C40E7D" w:rsidRDefault="000574DF" w:rsidP="000574D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14:paraId="7839678D" w14:textId="77777777" w:rsidR="000574DF" w:rsidRDefault="000574DF" w:rsidP="000574D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4D467F2A" w14:textId="77777777" w:rsidR="000574DF" w:rsidRPr="00C40E7D" w:rsidRDefault="000574DF" w:rsidP="000574D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14:paraId="24893A50" w14:textId="77777777" w:rsidR="000574DF" w:rsidRDefault="000574DF" w:rsidP="000574D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F8ED08D" w14:textId="77777777" w:rsidR="000574DF" w:rsidRPr="009D1F69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4E3819E" w14:textId="77777777" w:rsidR="000574DF" w:rsidRDefault="000574DF" w:rsidP="000574D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6F086C9" w14:textId="77777777" w:rsidR="000574DF" w:rsidRPr="009D1F69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46F6E36" w14:textId="77777777" w:rsidR="000574DF" w:rsidRDefault="000574DF" w:rsidP="0028138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74DF" w:rsidRPr="00C40E7D" w14:paraId="7802FDE2" w14:textId="77777777" w:rsidTr="00CC69D0">
        <w:trPr>
          <w:cantSplit/>
        </w:trPr>
        <w:tc>
          <w:tcPr>
            <w:tcW w:w="3060" w:type="dxa"/>
            <w:shd w:val="clear" w:color="auto" w:fill="auto"/>
          </w:tcPr>
          <w:p w14:paraId="7CDDF393" w14:textId="77777777" w:rsidR="000574DF" w:rsidRPr="00563310" w:rsidRDefault="000574DF" w:rsidP="000574DF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</w:t>
            </w:r>
          </w:p>
          <w:p w14:paraId="69D63C65" w14:textId="77777777" w:rsidR="000574DF" w:rsidRPr="00563310" w:rsidRDefault="000574DF" w:rsidP="000574DF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ทางการเงินที่วัดมูลค่าด้วยมูลค่า</w:t>
            </w:r>
          </w:p>
          <w:p w14:paraId="31E24645" w14:textId="5AD7E168" w:rsidR="000574DF" w:rsidRPr="00563310" w:rsidRDefault="000574DF" w:rsidP="000574DF">
            <w:pPr>
              <w:ind w:left="11" w:firstLine="1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70" w:type="dxa"/>
          </w:tcPr>
          <w:p w14:paraId="50AE849B" w14:textId="77777777" w:rsidR="000574DF" w:rsidRPr="009D1F69" w:rsidRDefault="000574DF" w:rsidP="002813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220958" w14:textId="77777777" w:rsidR="000574DF" w:rsidRPr="00C40E7D" w:rsidRDefault="000574DF" w:rsidP="000574D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14:paraId="7ECD6967" w14:textId="77777777" w:rsidR="000574DF" w:rsidRDefault="000574DF" w:rsidP="000574D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29519EF6" w14:textId="77777777" w:rsidR="000574DF" w:rsidRPr="00C40E7D" w:rsidRDefault="000574DF" w:rsidP="000574D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14:paraId="3B4C17AA" w14:textId="77777777" w:rsidR="000574DF" w:rsidRDefault="000574DF" w:rsidP="000574D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134957E" w14:textId="77777777" w:rsidR="000574DF" w:rsidRPr="009D1F69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9580095" w14:textId="77777777" w:rsidR="000574DF" w:rsidRDefault="000574DF" w:rsidP="000574D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01B06B5" w14:textId="77777777" w:rsidR="000574DF" w:rsidRPr="009D1F69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7DD1887" w14:textId="77777777" w:rsidR="000574DF" w:rsidRDefault="000574DF" w:rsidP="0028138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74DF" w:rsidRPr="00C40E7D" w14:paraId="6A8578FD" w14:textId="77777777" w:rsidTr="00CC69D0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25D2B745" w14:textId="26EF3025" w:rsidR="000574DF" w:rsidRPr="004F7A6E" w:rsidRDefault="000574DF" w:rsidP="000574D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9A57B8">
              <w:rPr>
                <w:rFonts w:ascii="Angsana New" w:hAnsi="Angsana New" w:hint="cs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170" w:type="dxa"/>
          </w:tcPr>
          <w:p w14:paraId="1FCDA8C3" w14:textId="70F7AF44" w:rsidR="000574DF" w:rsidRPr="009D1F69" w:rsidRDefault="000574DF" w:rsidP="002813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9D1F6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180" w:type="dxa"/>
          </w:tcPr>
          <w:p w14:paraId="2FCFFA63" w14:textId="77777777" w:rsidR="000574DF" w:rsidRPr="00C40E7D" w:rsidRDefault="000574DF" w:rsidP="000574D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14:paraId="58C56E9F" w14:textId="6D9144DB" w:rsidR="000574DF" w:rsidRDefault="000574DF" w:rsidP="0028138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</w:t>
            </w:r>
            <w:r w:rsidRPr="009D1F6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184" w:type="dxa"/>
            <w:shd w:val="clear" w:color="auto" w:fill="auto"/>
          </w:tcPr>
          <w:p w14:paraId="2931AE9E" w14:textId="77777777" w:rsidR="000574DF" w:rsidRPr="00C40E7D" w:rsidRDefault="000574DF" w:rsidP="000574D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204A99B" w14:textId="49C50C3C" w:rsidR="000574DF" w:rsidRDefault="000574DF" w:rsidP="000574D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EB80B7" w14:textId="77777777" w:rsidR="000574DF" w:rsidRPr="009D1F69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0B5CB6A" w14:textId="27733FDA" w:rsidR="000574DF" w:rsidRDefault="000574DF" w:rsidP="000574D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4980AB" w14:textId="77777777" w:rsidR="000574DF" w:rsidRPr="009D1F69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3D9EDD2" w14:textId="06361DDB" w:rsidR="000574DF" w:rsidRDefault="000574DF" w:rsidP="0028138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9D1F6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513</w:t>
            </w:r>
          </w:p>
        </w:tc>
      </w:tr>
      <w:tr w:rsidR="000574DF" w:rsidRPr="00C40E7D" w14:paraId="4156648E" w14:textId="77777777" w:rsidTr="00CC69D0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1D7F6ABD" w14:textId="48D9DB08" w:rsidR="000574DF" w:rsidRPr="004F7A6E" w:rsidRDefault="000574DF" w:rsidP="000574DF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3C2E8C8F" w14:textId="2C71F382" w:rsidR="000574DF" w:rsidRPr="009D1F69" w:rsidRDefault="000574DF" w:rsidP="002813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9D1F69">
              <w:rPr>
                <w:rFonts w:ascii="Angsana New" w:hAnsi="Angsana New"/>
                <w:sz w:val="30"/>
                <w:szCs w:val="30"/>
              </w:rPr>
              <w:t>7,</w:t>
            </w:r>
            <w:r>
              <w:rPr>
                <w:rFonts w:ascii="Angsana New" w:hAnsi="Angsana New"/>
                <w:sz w:val="30"/>
                <w:szCs w:val="30"/>
              </w:rPr>
              <w:t>440</w:t>
            </w:r>
          </w:p>
        </w:tc>
        <w:tc>
          <w:tcPr>
            <w:tcW w:w="180" w:type="dxa"/>
            <w:vAlign w:val="bottom"/>
          </w:tcPr>
          <w:p w14:paraId="60D310C1" w14:textId="77777777" w:rsidR="000574DF" w:rsidRPr="00C40E7D" w:rsidRDefault="000574DF" w:rsidP="000574D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C36AEE8" w14:textId="75712CEA" w:rsidR="000574DF" w:rsidRDefault="000574DF" w:rsidP="002813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8E0B83E" w14:textId="77777777" w:rsidR="000574DF" w:rsidRPr="00C40E7D" w:rsidRDefault="000574DF" w:rsidP="000574D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0092B0B" w14:textId="27771580" w:rsidR="000574DF" w:rsidRDefault="000574DF" w:rsidP="0028138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C51D09" w14:textId="77777777" w:rsidR="000574DF" w:rsidRPr="009D1F69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F7CC84" w14:textId="35ECDC6A" w:rsidR="000574DF" w:rsidRDefault="000574DF" w:rsidP="000574D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6DD385" w14:textId="77777777" w:rsidR="000574DF" w:rsidRPr="009D1F69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5880EA" w14:textId="4B600733" w:rsidR="000574DF" w:rsidRDefault="000574DF" w:rsidP="0028138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9D1F69">
              <w:rPr>
                <w:rFonts w:ascii="Angsana New" w:hAnsi="Angsana New"/>
                <w:sz w:val="30"/>
                <w:szCs w:val="30"/>
              </w:rPr>
              <w:t>7,</w:t>
            </w:r>
            <w:r>
              <w:rPr>
                <w:rFonts w:ascii="Angsana New" w:hAnsi="Angsana New"/>
                <w:sz w:val="30"/>
                <w:szCs w:val="30"/>
              </w:rPr>
              <w:t>440</w:t>
            </w:r>
          </w:p>
        </w:tc>
      </w:tr>
      <w:tr w:rsidR="000574DF" w:rsidRPr="00C40E7D" w14:paraId="7427CCF7" w14:textId="77777777" w:rsidTr="00CC69D0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22C7E118" w14:textId="77777777" w:rsidR="000574DF" w:rsidRPr="000B00BC" w:rsidRDefault="000574DF" w:rsidP="000574DF">
            <w:pPr>
              <w:ind w:left="11" w:firstLine="1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9131A93" w14:textId="77777777" w:rsidR="000574DF" w:rsidRPr="000B00BC" w:rsidRDefault="000574DF" w:rsidP="002813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CEF76D6" w14:textId="77777777" w:rsidR="000574DF" w:rsidRPr="000B00BC" w:rsidRDefault="000574DF" w:rsidP="000574D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9AEA5C4" w14:textId="77777777" w:rsidR="000574DF" w:rsidRPr="000B00BC" w:rsidRDefault="000574DF" w:rsidP="000574D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C1A289F" w14:textId="77777777" w:rsidR="000574DF" w:rsidRPr="000B00BC" w:rsidRDefault="000574DF" w:rsidP="000574D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2951C21" w14:textId="77777777" w:rsidR="000574DF" w:rsidRPr="000B00BC" w:rsidRDefault="000574DF" w:rsidP="000574D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64D297" w14:textId="77777777" w:rsidR="000574DF" w:rsidRPr="000B00BC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EFB1F8" w14:textId="77777777" w:rsidR="000574DF" w:rsidRPr="000B00BC" w:rsidRDefault="000574DF" w:rsidP="000574D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8B29AB" w14:textId="77777777" w:rsidR="000574DF" w:rsidRPr="000B00BC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CA7643" w14:textId="77777777" w:rsidR="000574DF" w:rsidRPr="000B00BC" w:rsidRDefault="000574DF" w:rsidP="0028138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74DF" w:rsidRPr="00C40E7D" w14:paraId="4C0E89F2" w14:textId="77777777" w:rsidTr="00CC69D0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132780E0" w14:textId="77777777" w:rsidR="000574DF" w:rsidRPr="00563310" w:rsidRDefault="000574DF" w:rsidP="000574DF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</w:t>
            </w:r>
          </w:p>
          <w:p w14:paraId="6D87D4F5" w14:textId="77777777" w:rsidR="000574DF" w:rsidRPr="00563310" w:rsidRDefault="000574DF" w:rsidP="000574DF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ทางการเงินที่ไม่ได้วัดมูลค่าด้วย</w:t>
            </w:r>
          </w:p>
          <w:p w14:paraId="5EB895D8" w14:textId="0F01B511" w:rsidR="000574DF" w:rsidRPr="004F7A6E" w:rsidRDefault="000574DF" w:rsidP="000574DF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14:paraId="6A596C30" w14:textId="77777777" w:rsidR="000574DF" w:rsidRPr="009D1F69" w:rsidRDefault="000574DF" w:rsidP="002813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985CC9" w14:textId="77777777" w:rsidR="000574DF" w:rsidRPr="00C40E7D" w:rsidRDefault="000574DF" w:rsidP="000574D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72C3B5A" w14:textId="77777777" w:rsidR="000574DF" w:rsidRDefault="000574DF" w:rsidP="000574D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6EDA53D" w14:textId="77777777" w:rsidR="000574DF" w:rsidRPr="00C40E7D" w:rsidRDefault="000574DF" w:rsidP="000574D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5E9022F" w14:textId="77777777" w:rsidR="000574DF" w:rsidRDefault="000574DF" w:rsidP="000574D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058390" w14:textId="77777777" w:rsidR="000574DF" w:rsidRPr="009D1F69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9517E3" w14:textId="77777777" w:rsidR="000574DF" w:rsidRDefault="000574DF" w:rsidP="000574D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C21A95" w14:textId="77777777" w:rsidR="000574DF" w:rsidRPr="009D1F69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82AC08" w14:textId="77777777" w:rsidR="000574DF" w:rsidRDefault="000574DF" w:rsidP="0028138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74DF" w:rsidRPr="00C40E7D" w14:paraId="25D5E909" w14:textId="77777777" w:rsidTr="00CC69D0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4F8BFC9B" w14:textId="77777777" w:rsidR="000574DF" w:rsidRDefault="000574DF" w:rsidP="000574DF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  <w:p w14:paraId="64CED6FD" w14:textId="48669F53" w:rsidR="000574DF" w:rsidRPr="004F7A6E" w:rsidRDefault="000574DF" w:rsidP="000574DF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จากส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ถาบันการเงิน</w:t>
            </w:r>
          </w:p>
        </w:tc>
        <w:tc>
          <w:tcPr>
            <w:tcW w:w="1170" w:type="dxa"/>
            <w:vAlign w:val="bottom"/>
          </w:tcPr>
          <w:p w14:paraId="6E1A8C16" w14:textId="23FB04E7" w:rsidR="000574DF" w:rsidRPr="009D1F69" w:rsidRDefault="000574DF" w:rsidP="002813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(1,572,60</w:t>
            </w:r>
            <w:r w:rsidRPr="00C805DC">
              <w:rPr>
                <w:rFonts w:ascii="Angsana New" w:hAnsi="Angsana New"/>
                <w:sz w:val="30"/>
                <w:szCs w:val="30"/>
              </w:rPr>
              <w:t>4</w:t>
            </w:r>
            <w:r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B7D2294" w14:textId="77777777" w:rsidR="000574DF" w:rsidRPr="00C40E7D" w:rsidRDefault="000574DF" w:rsidP="000574D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AA44189" w14:textId="6FF7CBE9" w:rsidR="000574DF" w:rsidRDefault="000574DF" w:rsidP="000574D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A730054" w14:textId="77777777" w:rsidR="000574DF" w:rsidRPr="00C40E7D" w:rsidRDefault="000574DF" w:rsidP="000574D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8E0955E" w14:textId="10569A1D" w:rsidR="000574DF" w:rsidRDefault="000574DF" w:rsidP="0028138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(1,493,941)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CF24D8" w14:textId="77777777" w:rsidR="000574DF" w:rsidRPr="009D1F69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C54950" w14:textId="656316BC" w:rsidR="000574DF" w:rsidRDefault="000574DF" w:rsidP="000574D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9A498C" w14:textId="77777777" w:rsidR="000574DF" w:rsidRPr="009D1F69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043E47" w14:textId="256C2016" w:rsidR="000574DF" w:rsidRDefault="000574DF" w:rsidP="0028138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(1,493,941)</w:t>
            </w:r>
          </w:p>
        </w:tc>
      </w:tr>
      <w:tr w:rsidR="000574DF" w:rsidRPr="00C40E7D" w14:paraId="78DED3AF" w14:textId="77777777" w:rsidTr="00CC69D0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509AE0F4" w14:textId="176BCA4D" w:rsidR="000574DF" w:rsidRPr="00033A8E" w:rsidRDefault="000574DF" w:rsidP="000574DF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60B4CAA1" w14:textId="1D3CAAD7" w:rsidR="000574DF" w:rsidRPr="009D1F69" w:rsidRDefault="000574DF" w:rsidP="002813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(401,009)</w:t>
            </w:r>
          </w:p>
        </w:tc>
        <w:tc>
          <w:tcPr>
            <w:tcW w:w="180" w:type="dxa"/>
            <w:vAlign w:val="bottom"/>
          </w:tcPr>
          <w:p w14:paraId="12CE621A" w14:textId="77777777" w:rsidR="000574DF" w:rsidRPr="00C40E7D" w:rsidRDefault="000574DF" w:rsidP="000574D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2962A3C" w14:textId="3B72BCCB" w:rsidR="000574DF" w:rsidRDefault="000574DF" w:rsidP="000574D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5DEE869" w14:textId="77777777" w:rsidR="000574DF" w:rsidRPr="00C40E7D" w:rsidRDefault="000574DF" w:rsidP="000574D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386C8DA" w14:textId="3BC1848C" w:rsidR="000574DF" w:rsidRPr="009D1F69" w:rsidRDefault="000574DF" w:rsidP="0028138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Pr="009D1F69">
              <w:rPr>
                <w:rFonts w:ascii="Angsana New" w:hAnsi="Angsana New"/>
                <w:sz w:val="30"/>
                <w:szCs w:val="30"/>
              </w:rPr>
              <w:t>,175)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D442B1" w14:textId="77777777" w:rsidR="000574DF" w:rsidRPr="009D1F69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0F3E91" w14:textId="0A06CFAC" w:rsidR="000574DF" w:rsidRDefault="000574DF" w:rsidP="000574D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E01858" w14:textId="77777777" w:rsidR="000574DF" w:rsidRPr="009D1F69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12AF60" w14:textId="4259A0AC" w:rsidR="000574DF" w:rsidRPr="009D1F69" w:rsidRDefault="000574DF" w:rsidP="0028138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</w:t>
            </w:r>
            <w:r w:rsidRPr="009D1F69">
              <w:rPr>
                <w:rFonts w:ascii="Angsana New" w:hAnsi="Angsana New"/>
                <w:sz w:val="30"/>
                <w:szCs w:val="30"/>
              </w:rPr>
              <w:t>9,175)</w:t>
            </w:r>
          </w:p>
        </w:tc>
      </w:tr>
    </w:tbl>
    <w:p w14:paraId="2BFA7DB4" w14:textId="77777777" w:rsidR="00A401E0" w:rsidRDefault="00A401E0" w:rsidP="008F1957">
      <w:pPr>
        <w:pStyle w:val="block"/>
        <w:spacing w:after="0" w:line="240" w:lineRule="atLeast"/>
        <w:ind w:right="-7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</w:p>
    <w:p w14:paraId="3849E36F" w14:textId="0581D019" w:rsidR="008F1957" w:rsidRPr="0044007D" w:rsidRDefault="008F1957" w:rsidP="008F1957">
      <w:pPr>
        <w:pStyle w:val="block"/>
        <w:spacing w:after="0" w:line="240" w:lineRule="atLeast"/>
        <w:ind w:right="-7"/>
        <w:jc w:val="both"/>
        <w:rPr>
          <w:rFonts w:asciiTheme="majorBidi" w:hAnsiTheme="majorBidi" w:cs="Angsana New"/>
          <w:b/>
          <w:bCs/>
          <w:sz w:val="30"/>
          <w:szCs w:val="30"/>
        </w:rPr>
      </w:pPr>
      <w:r w:rsidRPr="0044007D">
        <w:rPr>
          <w:rFonts w:asciiTheme="majorBidi" w:hAnsiTheme="majorBidi" w:cs="Angsana New"/>
          <w:b/>
          <w:bCs/>
          <w:sz w:val="30"/>
          <w:szCs w:val="30"/>
          <w:cs/>
          <w:lang w:bidi="th-TH"/>
        </w:rPr>
        <w:t>เทคนิคการประเมินมูลค่า</w:t>
      </w:r>
    </w:p>
    <w:p w14:paraId="3A7B3F93" w14:textId="77777777" w:rsidR="008F1957" w:rsidRPr="00F80CEA" w:rsidRDefault="008F1957" w:rsidP="008F1957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6"/>
          <w:szCs w:val="26"/>
          <w:lang w:bidi="th-TH"/>
        </w:rPr>
      </w:pPr>
    </w:p>
    <w:p w14:paraId="1205D672" w14:textId="61A718AB" w:rsidR="00F13AEF" w:rsidRPr="0044007D" w:rsidRDefault="0056725C" w:rsidP="00F9542C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44007D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ตารางดังต่อไปนี้แสดงเทคนิคการประเมินมูลค่า</w:t>
      </w:r>
      <w:r w:rsidR="00563310" w:rsidRPr="0044007D">
        <w:rPr>
          <w:rFonts w:asciiTheme="majorBidi" w:hAnsiTheme="majorBidi" w:cstheme="majorBidi" w:hint="cs"/>
          <w:sz w:val="30"/>
          <w:szCs w:val="30"/>
          <w:cs/>
          <w:lang w:bidi="th-TH"/>
        </w:rPr>
        <w:t>ที่ใ</w:t>
      </w:r>
      <w:r w:rsidRPr="0044007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ช้ในการวัดมูลค่ายุติธรรมระดับ </w:t>
      </w:r>
      <w:r w:rsidRPr="0044007D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44007D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44007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ณ วันที่ </w:t>
      </w:r>
      <w:r w:rsidRPr="0044007D">
        <w:rPr>
          <w:rFonts w:asciiTheme="majorBidi" w:hAnsiTheme="majorBidi" w:cstheme="majorBidi"/>
          <w:sz w:val="30"/>
          <w:szCs w:val="30"/>
          <w:lang w:bidi="th-TH"/>
        </w:rPr>
        <w:t>3</w:t>
      </w:r>
      <w:r w:rsidR="00A401E0">
        <w:rPr>
          <w:rFonts w:asciiTheme="majorBidi" w:hAnsiTheme="majorBidi" w:cstheme="majorBidi" w:hint="cs"/>
          <w:sz w:val="30"/>
          <w:szCs w:val="30"/>
          <w:cs/>
          <w:lang w:bidi="th-TH"/>
        </w:rPr>
        <w:t>1</w:t>
      </w:r>
      <w:r w:rsidR="00CB04D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A401E0">
        <w:rPr>
          <w:rFonts w:asciiTheme="majorBidi" w:hAnsiTheme="majorBidi" w:cstheme="majorBidi" w:hint="cs"/>
          <w:sz w:val="30"/>
          <w:szCs w:val="30"/>
          <w:cs/>
          <w:lang w:bidi="th-TH"/>
        </w:rPr>
        <w:t>ธันวาคม</w:t>
      </w:r>
      <w:r w:rsidRPr="0044007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44007D">
        <w:rPr>
          <w:rFonts w:asciiTheme="majorBidi" w:hAnsiTheme="majorBidi" w:cstheme="majorBidi"/>
          <w:sz w:val="30"/>
          <w:szCs w:val="30"/>
          <w:lang w:bidi="th-TH"/>
        </w:rPr>
        <w:t>2560</w:t>
      </w:r>
      <w:r w:rsidR="00BF5982" w:rsidRPr="0044007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F5982" w:rsidRPr="0044007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และ </w:t>
      </w:r>
      <w:r w:rsidR="00BF5982" w:rsidRPr="0044007D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BF5982" w:rsidRPr="0044007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มีนาคม </w:t>
      </w:r>
      <w:r w:rsidR="00BF5982" w:rsidRPr="0044007D">
        <w:rPr>
          <w:rFonts w:asciiTheme="majorBidi" w:hAnsiTheme="majorBidi" w:cstheme="majorBidi"/>
          <w:sz w:val="30"/>
          <w:szCs w:val="30"/>
          <w:lang w:val="en-US" w:bidi="th-TH"/>
        </w:rPr>
        <w:t>2560</w:t>
      </w:r>
    </w:p>
    <w:p w14:paraId="1D88FAC6" w14:textId="77777777" w:rsidR="0056725C" w:rsidRPr="00F80CEA" w:rsidRDefault="0056725C" w:rsidP="0056725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6"/>
          <w:szCs w:val="26"/>
          <w:lang w:bidi="th-TH"/>
        </w:rPr>
      </w:pPr>
    </w:p>
    <w:p w14:paraId="05009D26" w14:textId="11BDFBF3" w:rsidR="00F13AEF" w:rsidRPr="0044007D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44007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0F40EF03" w14:textId="77777777" w:rsidR="002A0546" w:rsidRPr="00F80CEA" w:rsidRDefault="002A0546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510"/>
        <w:gridCol w:w="270"/>
        <w:gridCol w:w="5490"/>
      </w:tblGrid>
      <w:tr w:rsidR="00F66EAE" w:rsidRPr="004542C3" w14:paraId="4A405383" w14:textId="77777777" w:rsidTr="00F66EAE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03996418" w14:textId="77777777" w:rsidR="00F66EAE" w:rsidRPr="00D43290" w:rsidRDefault="00F66EAE" w:rsidP="00F66EAE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A1A36B" w14:textId="77777777" w:rsidR="00F66EAE" w:rsidRPr="00D43290" w:rsidRDefault="00F66EAE" w:rsidP="00F13AEF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490" w:type="dxa"/>
            <w:shd w:val="clear" w:color="auto" w:fill="auto"/>
            <w:vAlign w:val="bottom"/>
          </w:tcPr>
          <w:p w14:paraId="0A070A47" w14:textId="77777777" w:rsidR="00F66EAE" w:rsidRPr="00D43290" w:rsidRDefault="00F66EAE" w:rsidP="00F66EAE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66EAE" w:rsidRPr="004542C3" w14:paraId="621C912E" w14:textId="77777777" w:rsidTr="00F66EAE">
        <w:tc>
          <w:tcPr>
            <w:tcW w:w="3510" w:type="dxa"/>
            <w:shd w:val="clear" w:color="auto" w:fill="auto"/>
          </w:tcPr>
          <w:p w14:paraId="20D09F22" w14:textId="1BCEC4D2" w:rsidR="00F66EAE" w:rsidRPr="007579FF" w:rsidRDefault="00F66EAE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  <w:r w:rsidRPr="007579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ตราสารอนุพันธ์</w:t>
            </w:r>
          </w:p>
        </w:tc>
        <w:tc>
          <w:tcPr>
            <w:tcW w:w="270" w:type="dxa"/>
            <w:shd w:val="clear" w:color="auto" w:fill="auto"/>
          </w:tcPr>
          <w:p w14:paraId="7E75AD52" w14:textId="77777777" w:rsidR="00F66EAE" w:rsidRPr="00D43290" w:rsidRDefault="00F66EAE" w:rsidP="00F13AE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5490" w:type="dxa"/>
            <w:shd w:val="clear" w:color="auto" w:fill="auto"/>
          </w:tcPr>
          <w:p w14:paraId="0387180E" w14:textId="4304FF17" w:rsidR="00F66EAE" w:rsidRPr="00BE575B" w:rsidRDefault="00F66EAE" w:rsidP="00BE575B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66EA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</w:p>
        </w:tc>
      </w:tr>
    </w:tbl>
    <w:p w14:paraId="7CFA7F67" w14:textId="77777777" w:rsidR="00F13AEF" w:rsidRPr="00F80CEA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33793E32" w14:textId="4D53D41D" w:rsidR="00BE575B" w:rsidRPr="0044007D" w:rsidRDefault="00BE575B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4007D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มูลค่ายุติธรรมอ้างอิงราคาเสนอซื้อขายจากนายหน้า 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</w:r>
    </w:p>
    <w:p w14:paraId="7E94F49E" w14:textId="77777777" w:rsidR="00BE575B" w:rsidRPr="00F80CEA" w:rsidRDefault="00BE575B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228973D2" w14:textId="77777777" w:rsidR="00A401E0" w:rsidRDefault="00A40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0F68FA0" w14:textId="626A4943" w:rsidR="00F13AEF" w:rsidRPr="0044007D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44007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lastRenderedPageBreak/>
        <w:t>เครื่องมือทางการเงินที่</w:t>
      </w:r>
      <w:r w:rsidRPr="0044007D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ไม่ได้</w:t>
      </w:r>
      <w:r w:rsidRPr="0044007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วัดมูลค่าด้วยมูลค่ายุติธรรม</w:t>
      </w:r>
    </w:p>
    <w:p w14:paraId="7DF0B4AE" w14:textId="77777777" w:rsidR="00F13AEF" w:rsidRPr="000A7692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i/>
          <w:iCs/>
          <w:sz w:val="18"/>
          <w:szCs w:val="18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510"/>
        <w:gridCol w:w="236"/>
        <w:gridCol w:w="5524"/>
      </w:tblGrid>
      <w:tr w:rsidR="00F13AEF" w:rsidRPr="005E1231" w14:paraId="5F93AD18" w14:textId="77777777" w:rsidTr="002A0546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165062F6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F132A3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524" w:type="dxa"/>
            <w:shd w:val="clear" w:color="auto" w:fill="auto"/>
            <w:vAlign w:val="bottom"/>
          </w:tcPr>
          <w:p w14:paraId="543064B1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13AEF" w14:paraId="1CD5C768" w14:textId="77777777" w:rsidTr="002A0546">
        <w:tc>
          <w:tcPr>
            <w:tcW w:w="3510" w:type="dxa"/>
            <w:shd w:val="clear" w:color="auto" w:fill="auto"/>
          </w:tcPr>
          <w:p w14:paraId="3F6466E8" w14:textId="1C32162B" w:rsidR="00F13AEF" w:rsidRPr="00D43290" w:rsidRDefault="002A0546" w:rsidP="00F13AEF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05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เงินกู้ยืม</w:t>
            </w:r>
            <w:r w:rsidR="00FA7DD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ระยะยาว</w:t>
            </w:r>
            <w:r w:rsidRPr="002A05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จากสถาบันการเงิน</w:t>
            </w:r>
          </w:p>
        </w:tc>
        <w:tc>
          <w:tcPr>
            <w:tcW w:w="236" w:type="dxa"/>
            <w:shd w:val="clear" w:color="auto" w:fill="auto"/>
          </w:tcPr>
          <w:p w14:paraId="09CCAF6C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524" w:type="dxa"/>
            <w:shd w:val="clear" w:color="auto" w:fill="auto"/>
          </w:tcPr>
          <w:p w14:paraId="0C726D3F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  <w:tr w:rsidR="00F13AEF" w14:paraId="34550E12" w14:textId="77777777" w:rsidTr="002A0546">
        <w:tc>
          <w:tcPr>
            <w:tcW w:w="3510" w:type="dxa"/>
            <w:shd w:val="clear" w:color="auto" w:fill="auto"/>
          </w:tcPr>
          <w:p w14:paraId="504F9920" w14:textId="30ACE680" w:rsidR="00F13AEF" w:rsidRPr="00D43290" w:rsidRDefault="002A0546" w:rsidP="00F13AEF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A05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236" w:type="dxa"/>
            <w:shd w:val="clear" w:color="auto" w:fill="auto"/>
          </w:tcPr>
          <w:p w14:paraId="18B2513F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524" w:type="dxa"/>
            <w:shd w:val="clear" w:color="auto" w:fill="auto"/>
          </w:tcPr>
          <w:p w14:paraId="0BE39197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432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2AE0DDB2" w14:textId="77777777" w:rsidR="005552B1" w:rsidRPr="000A7692" w:rsidRDefault="005552B1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  <w:lang w:val="en-GB"/>
        </w:rPr>
      </w:pPr>
    </w:p>
    <w:p w14:paraId="2FE95795" w14:textId="1587D8E5" w:rsidR="00D356B3" w:rsidRDefault="007D7920" w:rsidP="00F80CEA">
      <w:pPr>
        <w:pStyle w:val="FSContent"/>
      </w:pPr>
      <w:r w:rsidRPr="0044007D">
        <w:rPr>
          <w:cs/>
        </w:rPr>
        <w:t>มูลค่ายุติธรรมคำนวณจากมูลค่าปัจจุบันของกระแสเงินสดในอนาคตของเงินต้น ซึ่งคิดลดโดยใช้อัตราดอกเบี้ยในท้องตลาด ณ วันที่ในรายงาน</w:t>
      </w:r>
    </w:p>
    <w:p w14:paraId="1798971F" w14:textId="77777777" w:rsidR="00F80CEA" w:rsidRPr="000A7692" w:rsidRDefault="00F80CEA" w:rsidP="00F80CEA">
      <w:pPr>
        <w:pStyle w:val="FSContent"/>
        <w:rPr>
          <w:b/>
          <w:bCs/>
          <w:sz w:val="16"/>
          <w:szCs w:val="16"/>
        </w:rPr>
      </w:pPr>
    </w:p>
    <w:p w14:paraId="19BE1DDC" w14:textId="515261FE" w:rsidR="00686A2E" w:rsidRPr="00C52C41" w:rsidRDefault="00681F8B" w:rsidP="00CC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13</w:t>
      </w:r>
      <w:r w:rsidR="00686A2E" w:rsidRPr="00C52C41">
        <w:rPr>
          <w:rFonts w:ascii="Angsana New" w:hAnsi="Angsana New"/>
          <w:b/>
          <w:bCs/>
          <w:sz w:val="30"/>
          <w:szCs w:val="30"/>
        </w:rPr>
        <w:tab/>
      </w:r>
      <w:r w:rsidR="00686A2E" w:rsidRPr="00C52C41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70128" w:rsidRPr="00187EEF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2D8C4D93" w14:textId="77777777" w:rsidR="00686A2E" w:rsidRPr="000A7692" w:rsidRDefault="00686A2E" w:rsidP="00686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33"/>
        <w:gridCol w:w="1170"/>
        <w:gridCol w:w="270"/>
        <w:gridCol w:w="1170"/>
      </w:tblGrid>
      <w:tr w:rsidR="00DC44B3" w:rsidRPr="00C52C41" w14:paraId="3BBDABE6" w14:textId="77777777" w:rsidTr="00481EFB">
        <w:trPr>
          <w:tblHeader/>
        </w:trPr>
        <w:tc>
          <w:tcPr>
            <w:tcW w:w="6633" w:type="dxa"/>
          </w:tcPr>
          <w:p w14:paraId="7A88D345" w14:textId="77777777" w:rsidR="00DC44B3" w:rsidRPr="00C52C41" w:rsidRDefault="00DC44B3" w:rsidP="008C7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E1DFA38" w14:textId="77777777" w:rsidR="00DC44B3" w:rsidRPr="00C52C41" w:rsidRDefault="00DC44B3" w:rsidP="00816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4A281165" w14:textId="77777777" w:rsidR="00F66EAE" w:rsidRDefault="00DC44B3" w:rsidP="00816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0F1535CD" w14:textId="7E3039B6" w:rsidR="00DC44B3" w:rsidRPr="00C52C41" w:rsidRDefault="00DC44B3" w:rsidP="00816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F07" w:rsidRPr="00C52C41" w14:paraId="471232BE" w14:textId="77777777" w:rsidTr="00481EFB">
        <w:trPr>
          <w:tblHeader/>
        </w:trPr>
        <w:tc>
          <w:tcPr>
            <w:tcW w:w="6633" w:type="dxa"/>
          </w:tcPr>
          <w:p w14:paraId="53D3EA95" w14:textId="77777777" w:rsidR="006C3F07" w:rsidRPr="00C52C41" w:rsidRDefault="006C3F07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DB32AB" w14:textId="0A46B64C" w:rsidR="006C3F07" w:rsidRDefault="00A401E0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14:paraId="0B338A1D" w14:textId="77777777" w:rsidR="006C3F07" w:rsidRPr="00D47FE8" w:rsidRDefault="006C3F07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4632A8" w14:textId="2772E63B" w:rsidR="006C3F07" w:rsidRDefault="006C3F07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B0181B" w:rsidRPr="00C52C41" w14:paraId="2FD04752" w14:textId="77777777" w:rsidTr="00481EFB">
        <w:trPr>
          <w:tblHeader/>
        </w:trPr>
        <w:tc>
          <w:tcPr>
            <w:tcW w:w="6633" w:type="dxa"/>
          </w:tcPr>
          <w:p w14:paraId="767879C2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E3F434" w14:textId="77777777" w:rsidR="00B0181B" w:rsidRPr="00D47FE8" w:rsidRDefault="005A5A90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721C1194" w14:textId="77777777" w:rsidR="00B0181B" w:rsidRPr="00D47FE8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DB5ECA" w14:textId="748E3681" w:rsidR="00B0181B" w:rsidRPr="00D47FE8" w:rsidRDefault="005A5A90" w:rsidP="00EA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EA325B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B0181B" w:rsidRPr="00C52C41" w14:paraId="11A6E365" w14:textId="77777777" w:rsidTr="00481EFB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6633" w:type="dxa"/>
          </w:tcPr>
          <w:p w14:paraId="644CE9C1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5B09090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181B" w:rsidRPr="00C52C41" w14:paraId="5C68879C" w14:textId="77777777" w:rsidTr="00481EFB">
        <w:tc>
          <w:tcPr>
            <w:tcW w:w="6633" w:type="dxa"/>
          </w:tcPr>
          <w:p w14:paraId="4A6E4F91" w14:textId="77777777" w:rsidR="00B0181B" w:rsidRPr="00C52C41" w:rsidRDefault="00B0181B" w:rsidP="0048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04EF3829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A1F22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995BED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181B" w:rsidRPr="00C52C41" w14:paraId="49FEF141" w14:textId="77777777" w:rsidTr="00481EFB">
        <w:tc>
          <w:tcPr>
            <w:tcW w:w="6633" w:type="dxa"/>
          </w:tcPr>
          <w:p w14:paraId="312756E5" w14:textId="77777777" w:rsidR="00B0181B" w:rsidRPr="00C52C41" w:rsidRDefault="00B0181B" w:rsidP="0048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0" w:type="dxa"/>
          </w:tcPr>
          <w:p w14:paraId="4D3D6642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88CE5D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619E33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F07" w:rsidRPr="00C52C41" w14:paraId="48A35BF0" w14:textId="77777777" w:rsidTr="00481EFB">
        <w:tc>
          <w:tcPr>
            <w:tcW w:w="6633" w:type="dxa"/>
          </w:tcPr>
          <w:p w14:paraId="547A2593" w14:textId="77777777" w:rsidR="006C3F07" w:rsidRPr="00C52C41" w:rsidRDefault="006C3F07" w:rsidP="0048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D0065DF" w14:textId="52B54AC7" w:rsidR="006C3F07" w:rsidRPr="00C52C41" w:rsidRDefault="00BA7DD1" w:rsidP="00BA7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510450" w14:textId="77777777" w:rsidR="006C3F07" w:rsidRPr="00C52C41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61F44E9" w14:textId="07B2B5D4" w:rsidR="006C3F07" w:rsidRPr="00C52C41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1F69">
              <w:rPr>
                <w:rFonts w:ascii="Angsana New" w:hAnsi="Angsana New"/>
                <w:b/>
                <w:bCs/>
                <w:sz w:val="30"/>
                <w:szCs w:val="30"/>
              </w:rPr>
              <w:t>39,257</w:t>
            </w:r>
          </w:p>
        </w:tc>
      </w:tr>
      <w:tr w:rsidR="005E2EF1" w:rsidRPr="00C52C41" w14:paraId="6A4C55C3" w14:textId="77777777" w:rsidTr="005E2EF1">
        <w:tc>
          <w:tcPr>
            <w:tcW w:w="6633" w:type="dxa"/>
          </w:tcPr>
          <w:p w14:paraId="06A2F9FE" w14:textId="77777777" w:rsidR="005E2EF1" w:rsidRPr="000A7692" w:rsidRDefault="005E2EF1" w:rsidP="0048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355D43FD" w14:textId="77777777" w:rsidR="005E2EF1" w:rsidRPr="000A7692" w:rsidRDefault="005E2EF1" w:rsidP="00BA7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6061C06" w14:textId="77777777" w:rsidR="005E2EF1" w:rsidRPr="000A7692" w:rsidRDefault="005E2EF1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436DE739" w14:textId="77777777" w:rsidR="005E2EF1" w:rsidRPr="000A7692" w:rsidRDefault="005E2EF1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6C3F07" w:rsidRPr="0057423C" w14:paraId="5723D395" w14:textId="77777777" w:rsidTr="00481EFB">
        <w:tc>
          <w:tcPr>
            <w:tcW w:w="6633" w:type="dxa"/>
          </w:tcPr>
          <w:p w14:paraId="5DF9D27E" w14:textId="5CCBB089" w:rsidR="006C3F07" w:rsidRPr="00935250" w:rsidRDefault="006C3F07" w:rsidP="0048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10"/>
                <w:szCs w:val="10"/>
                <w:cs/>
              </w:rPr>
            </w:pPr>
            <w:r w:rsidRPr="009352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170" w:type="dxa"/>
          </w:tcPr>
          <w:p w14:paraId="540D0278" w14:textId="77777777" w:rsidR="006C3F07" w:rsidRPr="00AC4BC9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248625" w14:textId="77777777" w:rsidR="006C3F07" w:rsidRPr="00AC4BC9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3AF709" w14:textId="77777777" w:rsidR="006C3F07" w:rsidRPr="00AC4BC9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3F07" w:rsidRPr="00C52C41" w14:paraId="2941F25C" w14:textId="77777777" w:rsidTr="00481EFB">
        <w:tc>
          <w:tcPr>
            <w:tcW w:w="6633" w:type="dxa"/>
          </w:tcPr>
          <w:p w14:paraId="50389182" w14:textId="58357F55" w:rsidR="006C3F07" w:rsidRPr="007F1BFE" w:rsidRDefault="006C3F07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5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170" w:type="dxa"/>
          </w:tcPr>
          <w:p w14:paraId="2532F7E1" w14:textId="77777777" w:rsidR="006C3F07" w:rsidRPr="00C52C41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5C2970" w14:textId="77777777" w:rsidR="006C3F07" w:rsidRPr="00C52C41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AE7816" w14:textId="77777777" w:rsidR="006C3F07" w:rsidRPr="00C52C41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3F07" w:rsidRPr="00C52C41" w14:paraId="326C549D" w14:textId="77777777" w:rsidTr="00481EFB">
        <w:tc>
          <w:tcPr>
            <w:tcW w:w="6633" w:type="dxa"/>
          </w:tcPr>
          <w:p w14:paraId="61FB6B64" w14:textId="77777777" w:rsidR="006C3F07" w:rsidRPr="00C52C41" w:rsidRDefault="006C3F07" w:rsidP="0048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</w:tcPr>
          <w:p w14:paraId="0553CF79" w14:textId="0BEC6CC9" w:rsidR="006C3F07" w:rsidRPr="00AC4BC9" w:rsidRDefault="00BA7DD1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3,113</w:t>
            </w:r>
          </w:p>
        </w:tc>
        <w:tc>
          <w:tcPr>
            <w:tcW w:w="270" w:type="dxa"/>
          </w:tcPr>
          <w:p w14:paraId="7B4AF6E5" w14:textId="77777777" w:rsidR="006C3F07" w:rsidRPr="00AC4BC9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EEBA43" w14:textId="1C896B9C" w:rsidR="006C3F07" w:rsidRPr="00AC4BC9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3,146</w:t>
            </w:r>
          </w:p>
        </w:tc>
      </w:tr>
      <w:tr w:rsidR="006C3F07" w:rsidRPr="00C52C41" w14:paraId="02974BB2" w14:textId="77777777" w:rsidTr="00481EFB">
        <w:tc>
          <w:tcPr>
            <w:tcW w:w="6633" w:type="dxa"/>
          </w:tcPr>
          <w:p w14:paraId="00F6CE53" w14:textId="77777777" w:rsidR="006C3F07" w:rsidRPr="00C52C41" w:rsidRDefault="006C3F07" w:rsidP="0048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55FDFA" w14:textId="08160C40" w:rsidR="006C3F07" w:rsidRPr="00AC4BC9" w:rsidRDefault="00BA7DD1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5,024</w:t>
            </w:r>
          </w:p>
        </w:tc>
        <w:tc>
          <w:tcPr>
            <w:tcW w:w="270" w:type="dxa"/>
          </w:tcPr>
          <w:p w14:paraId="58FD1FA9" w14:textId="77777777" w:rsidR="006C3F07" w:rsidRPr="00AC4BC9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B47273" w14:textId="033D8827" w:rsidR="006C3F07" w:rsidRPr="00AC4BC9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2,599</w:t>
            </w:r>
          </w:p>
        </w:tc>
      </w:tr>
      <w:tr w:rsidR="006C3F07" w:rsidRPr="00C52C41" w14:paraId="71EE9567" w14:textId="77777777" w:rsidTr="00481EFB">
        <w:tc>
          <w:tcPr>
            <w:tcW w:w="6633" w:type="dxa"/>
          </w:tcPr>
          <w:p w14:paraId="013F9BB3" w14:textId="77777777" w:rsidR="006C3F07" w:rsidRPr="00C52C41" w:rsidRDefault="006C3F07" w:rsidP="0048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44D6B4" w14:textId="50E0B3B0" w:rsidR="006C3F07" w:rsidRPr="00AC4BC9" w:rsidRDefault="00BA7DD1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8,137</w:t>
            </w:r>
          </w:p>
        </w:tc>
        <w:tc>
          <w:tcPr>
            <w:tcW w:w="270" w:type="dxa"/>
          </w:tcPr>
          <w:p w14:paraId="6BED5779" w14:textId="77777777" w:rsidR="006C3F07" w:rsidRPr="00C52C41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41AF4B" w14:textId="228C4EFF" w:rsidR="006C3F07" w:rsidRPr="00AC4BC9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1F69">
              <w:rPr>
                <w:rFonts w:ascii="Angsana New" w:hAnsi="Angsana New"/>
                <w:b/>
                <w:bCs/>
                <w:sz w:val="30"/>
                <w:szCs w:val="30"/>
              </w:rPr>
              <w:t>5,745</w:t>
            </w:r>
          </w:p>
        </w:tc>
      </w:tr>
      <w:tr w:rsidR="006C3F07" w:rsidRPr="00C52C41" w14:paraId="4589D157" w14:textId="77777777" w:rsidTr="00481EFB">
        <w:tc>
          <w:tcPr>
            <w:tcW w:w="6633" w:type="dxa"/>
          </w:tcPr>
          <w:p w14:paraId="68E6835B" w14:textId="77777777" w:rsidR="006C3F07" w:rsidRPr="000A7692" w:rsidRDefault="006C3F07" w:rsidP="00E55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26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E4A2C79" w14:textId="77777777" w:rsidR="006C3F07" w:rsidRPr="000A7692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E9905CF" w14:textId="77777777" w:rsidR="006C3F07" w:rsidRPr="000A7692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F80A6BF" w14:textId="77777777" w:rsidR="006C3F07" w:rsidRPr="000A7692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6C3F07" w:rsidRPr="00C52C41" w14:paraId="3D914638" w14:textId="77777777" w:rsidTr="00481EFB">
        <w:tc>
          <w:tcPr>
            <w:tcW w:w="6633" w:type="dxa"/>
          </w:tcPr>
          <w:p w14:paraId="5330DC48" w14:textId="77777777" w:rsidR="006C3F07" w:rsidRPr="00C52C41" w:rsidRDefault="006C3F07" w:rsidP="0048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0" w:type="dxa"/>
          </w:tcPr>
          <w:p w14:paraId="147FA2A8" w14:textId="77777777" w:rsidR="006C3F07" w:rsidRPr="00AC4BC9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8FBB1A" w14:textId="77777777" w:rsidR="006C3F07" w:rsidRPr="00C52C41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09DDDD" w14:textId="77777777" w:rsidR="006C3F07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3F07" w:rsidRPr="00C52C41" w14:paraId="27928545" w14:textId="77777777" w:rsidTr="00481EFB">
        <w:tc>
          <w:tcPr>
            <w:tcW w:w="6633" w:type="dxa"/>
          </w:tcPr>
          <w:p w14:paraId="093FB182" w14:textId="77777777" w:rsidR="006C3F07" w:rsidRPr="002620CD" w:rsidRDefault="006C3F07" w:rsidP="0048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170" w:type="dxa"/>
          </w:tcPr>
          <w:p w14:paraId="6B896F90" w14:textId="575A48DE" w:rsidR="006C3F07" w:rsidRPr="00A13831" w:rsidRDefault="00BA7DD1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47,679</w:t>
            </w:r>
          </w:p>
        </w:tc>
        <w:tc>
          <w:tcPr>
            <w:tcW w:w="270" w:type="dxa"/>
          </w:tcPr>
          <w:p w14:paraId="1289CF04" w14:textId="77777777" w:rsidR="006C3F07" w:rsidRPr="00A13831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D78EEA" w14:textId="766123CB" w:rsidR="006C3F07" w:rsidRPr="008F7775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41,842</w:t>
            </w:r>
          </w:p>
        </w:tc>
      </w:tr>
      <w:tr w:rsidR="006C3F07" w:rsidRPr="00C52C41" w14:paraId="72AC0560" w14:textId="77777777" w:rsidTr="00481EFB">
        <w:tc>
          <w:tcPr>
            <w:tcW w:w="6633" w:type="dxa"/>
          </w:tcPr>
          <w:p w14:paraId="3B0F6EE0" w14:textId="77777777" w:rsidR="006C3F07" w:rsidRPr="002620CD" w:rsidRDefault="006C3F07" w:rsidP="0048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252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หนังสือค้ำประกันค่าไฟฟ้าจาก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70" w:type="dxa"/>
          </w:tcPr>
          <w:p w14:paraId="5A1D53CD" w14:textId="3DAA5600" w:rsidR="006C3F07" w:rsidRPr="00A13831" w:rsidRDefault="00BA7DD1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93,298</w:t>
            </w:r>
          </w:p>
        </w:tc>
        <w:tc>
          <w:tcPr>
            <w:tcW w:w="270" w:type="dxa"/>
          </w:tcPr>
          <w:p w14:paraId="3224C3CE" w14:textId="77777777" w:rsidR="006C3F07" w:rsidRPr="00A13831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7871A1" w14:textId="32731056" w:rsidR="006C3F07" w:rsidRPr="008F7775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93,298</w:t>
            </w:r>
          </w:p>
        </w:tc>
      </w:tr>
      <w:tr w:rsidR="006C3F07" w:rsidRPr="00C52C41" w14:paraId="50B5A234" w14:textId="77777777" w:rsidTr="00481EFB">
        <w:tc>
          <w:tcPr>
            <w:tcW w:w="6633" w:type="dxa"/>
          </w:tcPr>
          <w:p w14:paraId="4C57368D" w14:textId="77777777" w:rsidR="006C3F07" w:rsidRPr="002620CD" w:rsidRDefault="006C3F07" w:rsidP="0048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ภาระผูกพันเกี่ยวกับการซื้อวัตถุดิบ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D490AB" w14:textId="4AB20050" w:rsidR="006C3F07" w:rsidRPr="00A13831" w:rsidRDefault="00BA7DD1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69,012</w:t>
            </w:r>
          </w:p>
        </w:tc>
        <w:tc>
          <w:tcPr>
            <w:tcW w:w="270" w:type="dxa"/>
          </w:tcPr>
          <w:p w14:paraId="1DBEDAF9" w14:textId="77777777" w:rsidR="006C3F07" w:rsidRPr="00A13831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E336AF" w14:textId="416BF529" w:rsidR="006C3F07" w:rsidRPr="008F7775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90,194</w:t>
            </w:r>
          </w:p>
        </w:tc>
      </w:tr>
      <w:tr w:rsidR="006C3F07" w:rsidRPr="00C52C41" w14:paraId="1ACFFE22" w14:textId="77777777" w:rsidTr="00481EFB">
        <w:tc>
          <w:tcPr>
            <w:tcW w:w="6633" w:type="dxa"/>
          </w:tcPr>
          <w:p w14:paraId="631C7B6E" w14:textId="77777777" w:rsidR="006C3F07" w:rsidRPr="00C52C41" w:rsidRDefault="006C3F07" w:rsidP="0048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B8234B" w14:textId="29C2CD63" w:rsidR="006C3F07" w:rsidRDefault="00BA7DD1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209,989</w:t>
            </w:r>
          </w:p>
        </w:tc>
        <w:tc>
          <w:tcPr>
            <w:tcW w:w="270" w:type="dxa"/>
          </w:tcPr>
          <w:p w14:paraId="712EE982" w14:textId="77777777" w:rsidR="006C3F07" w:rsidRPr="00C52C41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C10455" w14:textId="1D20323A" w:rsidR="006C3F07" w:rsidRPr="008F7775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1F69">
              <w:rPr>
                <w:rFonts w:ascii="Angsana New" w:hAnsi="Angsana New"/>
                <w:b/>
                <w:bCs/>
                <w:sz w:val="30"/>
                <w:szCs w:val="30"/>
              </w:rPr>
              <w:t>225,334</w:t>
            </w:r>
          </w:p>
        </w:tc>
      </w:tr>
    </w:tbl>
    <w:p w14:paraId="70B17116" w14:textId="77777777" w:rsidR="000A7692" w:rsidRPr="000A7692" w:rsidRDefault="000A7692" w:rsidP="008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16"/>
          <w:szCs w:val="16"/>
        </w:rPr>
      </w:pPr>
    </w:p>
    <w:p w14:paraId="35750A16" w14:textId="33924410" w:rsidR="00681F8B" w:rsidRDefault="009D17CB" w:rsidP="008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44007D">
        <w:rPr>
          <w:rFonts w:ascii="Angsana New" w:hAnsi="Angsana New"/>
          <w:sz w:val="30"/>
          <w:szCs w:val="30"/>
          <w:cs/>
        </w:rPr>
        <w:t>บริษัทมี</w:t>
      </w:r>
      <w:r w:rsidR="007F1BFE" w:rsidRPr="0044007D">
        <w:rPr>
          <w:rFonts w:ascii="Angsana New" w:hAnsi="Angsana New" w:hint="cs"/>
          <w:sz w:val="30"/>
          <w:szCs w:val="30"/>
          <w:cs/>
        </w:rPr>
        <w:t>สัญญาเช่า</w:t>
      </w:r>
      <w:r w:rsidRPr="0044007D">
        <w:rPr>
          <w:rFonts w:ascii="Angsana New" w:hAnsi="Angsana New"/>
          <w:sz w:val="30"/>
          <w:szCs w:val="30"/>
          <w:cs/>
        </w:rPr>
        <w:t>ยานพาหนะ และอุปกรณ์สำนักงานกับบริษัท</w:t>
      </w:r>
      <w:r w:rsidR="007F1BFE" w:rsidRPr="0044007D">
        <w:rPr>
          <w:rFonts w:ascii="Angsana New" w:hAnsi="Angsana New" w:hint="cs"/>
          <w:sz w:val="30"/>
          <w:szCs w:val="30"/>
          <w:cs/>
        </w:rPr>
        <w:t>ในประเทศ</w:t>
      </w:r>
      <w:r w:rsidRPr="0044007D">
        <w:rPr>
          <w:rFonts w:ascii="Angsana New" w:hAnsi="Angsana New"/>
          <w:sz w:val="30"/>
          <w:szCs w:val="30"/>
          <w:cs/>
        </w:rPr>
        <w:t xml:space="preserve">เป็นระยะเวลา </w:t>
      </w:r>
      <w:r w:rsidR="005E2EF1">
        <w:rPr>
          <w:rFonts w:ascii="Angsana New" w:hAnsi="Angsana New"/>
          <w:sz w:val="30"/>
          <w:szCs w:val="30"/>
        </w:rPr>
        <w:t>4</w:t>
      </w:r>
      <w:r w:rsidRPr="0044007D">
        <w:rPr>
          <w:rFonts w:ascii="Angsana New" w:hAnsi="Angsana New"/>
          <w:sz w:val="30"/>
          <w:szCs w:val="30"/>
          <w:cs/>
        </w:rPr>
        <w:t xml:space="preserve"> ปี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 xml:space="preserve">ถึง </w:t>
      </w:r>
      <w:r w:rsidRPr="0044007D">
        <w:rPr>
          <w:rFonts w:ascii="Angsana New" w:hAnsi="Angsana New"/>
          <w:sz w:val="30"/>
          <w:szCs w:val="30"/>
        </w:rPr>
        <w:t>5</w:t>
      </w:r>
      <w:r w:rsidRPr="0044007D">
        <w:rPr>
          <w:rFonts w:ascii="Angsana New" w:hAnsi="Angsana New"/>
          <w:sz w:val="30"/>
          <w:szCs w:val="30"/>
          <w:cs/>
        </w:rPr>
        <w:t xml:space="preserve"> ปี ซึ่งจะ</w:t>
      </w:r>
      <w:r w:rsidR="007F1BFE" w:rsidRPr="0044007D">
        <w:rPr>
          <w:rFonts w:ascii="Angsana New" w:hAnsi="Angsana New" w:hint="cs"/>
          <w:sz w:val="30"/>
          <w:szCs w:val="30"/>
          <w:cs/>
        </w:rPr>
        <w:t>ครบกำหนด</w:t>
      </w:r>
      <w:r w:rsidRPr="0044007D">
        <w:rPr>
          <w:rFonts w:ascii="Angsana New" w:hAnsi="Angsana New"/>
          <w:sz w:val="30"/>
          <w:szCs w:val="30"/>
          <w:cs/>
        </w:rPr>
        <w:t xml:space="preserve">ในช่วงปี </w:t>
      </w:r>
      <w:r w:rsidR="005E2EF1">
        <w:rPr>
          <w:rFonts w:ascii="Angsana New" w:hAnsi="Angsana New"/>
          <w:sz w:val="30"/>
          <w:szCs w:val="30"/>
        </w:rPr>
        <w:t>2561</w:t>
      </w:r>
      <w:r w:rsidR="00B936A2" w:rsidRPr="0044007D">
        <w:rPr>
          <w:rFonts w:ascii="Angsana New" w:hAnsi="Angsana New"/>
          <w:sz w:val="30"/>
          <w:szCs w:val="30"/>
        </w:rPr>
        <w:t xml:space="preserve"> </w:t>
      </w:r>
      <w:r w:rsidR="008374FD">
        <w:rPr>
          <w:rFonts w:ascii="Angsana New" w:hAnsi="Angsana New" w:hint="cs"/>
          <w:sz w:val="30"/>
          <w:szCs w:val="30"/>
          <w:cs/>
        </w:rPr>
        <w:t>ถึง</w:t>
      </w:r>
      <w:r w:rsidR="00EA325B" w:rsidRPr="0044007D">
        <w:rPr>
          <w:rFonts w:ascii="Angsana New" w:hAnsi="Angsana New"/>
          <w:sz w:val="30"/>
          <w:szCs w:val="30"/>
        </w:rPr>
        <w:t xml:space="preserve"> 2565</w:t>
      </w:r>
    </w:p>
    <w:sectPr w:rsidR="00681F8B" w:rsidSect="00C14A80">
      <w:headerReference w:type="default" r:id="rId10"/>
      <w:footerReference w:type="default" r:id="rId11"/>
      <w:pgSz w:w="11909" w:h="16834" w:code="9"/>
      <w:pgMar w:top="691" w:right="1109" w:bottom="576" w:left="1152" w:header="720" w:footer="720" w:gutter="0"/>
      <w:pgNumType w:start="16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43951D" w14:textId="77777777" w:rsidR="005D22B2" w:rsidRDefault="005D22B2">
      <w:r>
        <w:separator/>
      </w:r>
    </w:p>
  </w:endnote>
  <w:endnote w:type="continuationSeparator" w:id="0">
    <w:p w14:paraId="28C84E28" w14:textId="77777777" w:rsidR="005D22B2" w:rsidRDefault="005D2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D568B" w14:textId="77777777" w:rsidR="00A87B17" w:rsidRPr="00804CAF" w:rsidRDefault="00A87B17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015DE944" w14:textId="77777777" w:rsidR="00A87B17" w:rsidRPr="00804CAF" w:rsidRDefault="00A87B17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52163">
      <w:rPr>
        <w:rStyle w:val="PageNumber"/>
        <w:rFonts w:ascii="Angsana New" w:hAnsi="Angsana New"/>
        <w:noProof/>
        <w:sz w:val="30"/>
        <w:szCs w:val="30"/>
        <w:cs/>
      </w:rPr>
      <w:t>33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ACA9638" w14:textId="77777777" w:rsidR="00A87B17" w:rsidRPr="001B16E3" w:rsidRDefault="00A87B17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735C67" w14:textId="77777777" w:rsidR="005D22B2" w:rsidRDefault="005D22B2">
      <w:r>
        <w:separator/>
      </w:r>
    </w:p>
  </w:footnote>
  <w:footnote w:type="continuationSeparator" w:id="0">
    <w:p w14:paraId="7EE0CB98" w14:textId="77777777" w:rsidR="005D22B2" w:rsidRDefault="005D22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6FE19E" w14:textId="77777777" w:rsidR="00A87B17" w:rsidRPr="004C2CF4" w:rsidRDefault="00A87B17" w:rsidP="00726B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บริษัท ลัคกี้เท็คซ์ (ไทย) จำกัด (มหาชน)</w:t>
    </w:r>
  </w:p>
  <w:p w14:paraId="282F637C" w14:textId="34E25E25" w:rsidR="00A87B17" w:rsidRDefault="00A87B17" w:rsidP="00726B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3D0853E7" w14:textId="4D33913C" w:rsidR="00A87B17" w:rsidRDefault="00A87B17" w:rsidP="00A337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2560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387A62E" w14:textId="77777777" w:rsidR="00A87B17" w:rsidRPr="00985A84" w:rsidRDefault="00A87B17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1A0A484"/>
    <w:lvl w:ilvl="0" w:tplc="CCA6744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6FD697D"/>
    <w:multiLevelType w:val="hybridMultilevel"/>
    <w:tmpl w:val="044C4A70"/>
    <w:lvl w:ilvl="0" w:tplc="C3C6046C">
      <w:start w:val="10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2A42474"/>
    <w:multiLevelType w:val="hybridMultilevel"/>
    <w:tmpl w:val="7CD0D19C"/>
    <w:lvl w:ilvl="0" w:tplc="AE8EFDA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3"/>
  </w:num>
  <w:num w:numId="14">
    <w:abstractNumId w:val="15"/>
  </w:num>
  <w:num w:numId="15">
    <w:abstractNumId w:val="17"/>
  </w:num>
  <w:num w:numId="16">
    <w:abstractNumId w:val="20"/>
  </w:num>
  <w:num w:numId="17">
    <w:abstractNumId w:val="10"/>
  </w:num>
  <w:num w:numId="18">
    <w:abstractNumId w:val="21"/>
  </w:num>
  <w:num w:numId="19">
    <w:abstractNumId w:val="19"/>
  </w:num>
  <w:num w:numId="20">
    <w:abstractNumId w:val="24"/>
  </w:num>
  <w:num w:numId="21">
    <w:abstractNumId w:val="27"/>
  </w:num>
  <w:num w:numId="22">
    <w:abstractNumId w:val="11"/>
  </w:num>
  <w:num w:numId="23">
    <w:abstractNumId w:val="22"/>
  </w:num>
  <w:num w:numId="24">
    <w:abstractNumId w:val="25"/>
  </w:num>
  <w:num w:numId="25">
    <w:abstractNumId w:val="26"/>
  </w:num>
  <w:num w:numId="26">
    <w:abstractNumId w:val="12"/>
  </w:num>
  <w:num w:numId="27">
    <w:abstractNumId w:val="18"/>
  </w:num>
  <w:num w:numId="28">
    <w:abstractNumId w:val="1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44"/>
    <w:rsid w:val="0000137C"/>
    <w:rsid w:val="0000156B"/>
    <w:rsid w:val="0000224D"/>
    <w:rsid w:val="000023F9"/>
    <w:rsid w:val="00002980"/>
    <w:rsid w:val="00002EFE"/>
    <w:rsid w:val="00003021"/>
    <w:rsid w:val="0000346A"/>
    <w:rsid w:val="00003D5A"/>
    <w:rsid w:val="00003E91"/>
    <w:rsid w:val="00004EEF"/>
    <w:rsid w:val="000050C8"/>
    <w:rsid w:val="000064CE"/>
    <w:rsid w:val="00006519"/>
    <w:rsid w:val="00006617"/>
    <w:rsid w:val="00010093"/>
    <w:rsid w:val="00010F84"/>
    <w:rsid w:val="0001155C"/>
    <w:rsid w:val="00011ACB"/>
    <w:rsid w:val="00011E81"/>
    <w:rsid w:val="00012026"/>
    <w:rsid w:val="00012AC1"/>
    <w:rsid w:val="00014EF7"/>
    <w:rsid w:val="00014FE5"/>
    <w:rsid w:val="00015011"/>
    <w:rsid w:val="0001536B"/>
    <w:rsid w:val="00015552"/>
    <w:rsid w:val="000158D3"/>
    <w:rsid w:val="00015C3B"/>
    <w:rsid w:val="000169BD"/>
    <w:rsid w:val="00017605"/>
    <w:rsid w:val="00017710"/>
    <w:rsid w:val="00021921"/>
    <w:rsid w:val="00021E96"/>
    <w:rsid w:val="000223BB"/>
    <w:rsid w:val="00022C61"/>
    <w:rsid w:val="00022CAA"/>
    <w:rsid w:val="0002333E"/>
    <w:rsid w:val="00023C69"/>
    <w:rsid w:val="00023ECB"/>
    <w:rsid w:val="00024535"/>
    <w:rsid w:val="00024A64"/>
    <w:rsid w:val="00024B29"/>
    <w:rsid w:val="00024CC9"/>
    <w:rsid w:val="00024DDE"/>
    <w:rsid w:val="00024EBB"/>
    <w:rsid w:val="000253CD"/>
    <w:rsid w:val="000255A1"/>
    <w:rsid w:val="000263AF"/>
    <w:rsid w:val="00026849"/>
    <w:rsid w:val="000271A3"/>
    <w:rsid w:val="000274EB"/>
    <w:rsid w:val="00027A08"/>
    <w:rsid w:val="0003011E"/>
    <w:rsid w:val="00031529"/>
    <w:rsid w:val="000316D5"/>
    <w:rsid w:val="00031705"/>
    <w:rsid w:val="00031845"/>
    <w:rsid w:val="00031D49"/>
    <w:rsid w:val="00031DE6"/>
    <w:rsid w:val="00031EC5"/>
    <w:rsid w:val="00032690"/>
    <w:rsid w:val="00032988"/>
    <w:rsid w:val="00032AF2"/>
    <w:rsid w:val="00033FF3"/>
    <w:rsid w:val="000341E5"/>
    <w:rsid w:val="00034C26"/>
    <w:rsid w:val="00036F5E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D66"/>
    <w:rsid w:val="00044BA8"/>
    <w:rsid w:val="00045073"/>
    <w:rsid w:val="0004557F"/>
    <w:rsid w:val="0004690D"/>
    <w:rsid w:val="00046B98"/>
    <w:rsid w:val="00047500"/>
    <w:rsid w:val="0005136F"/>
    <w:rsid w:val="00051896"/>
    <w:rsid w:val="00051C85"/>
    <w:rsid w:val="00052D14"/>
    <w:rsid w:val="000534B4"/>
    <w:rsid w:val="00054AEB"/>
    <w:rsid w:val="00054DCE"/>
    <w:rsid w:val="00054F22"/>
    <w:rsid w:val="00055122"/>
    <w:rsid w:val="000565DC"/>
    <w:rsid w:val="0005668F"/>
    <w:rsid w:val="00056FD8"/>
    <w:rsid w:val="000574DF"/>
    <w:rsid w:val="0005789C"/>
    <w:rsid w:val="00060392"/>
    <w:rsid w:val="0006078C"/>
    <w:rsid w:val="00060B6C"/>
    <w:rsid w:val="00060ED4"/>
    <w:rsid w:val="000619AF"/>
    <w:rsid w:val="00062042"/>
    <w:rsid w:val="00063138"/>
    <w:rsid w:val="00064507"/>
    <w:rsid w:val="00064D9B"/>
    <w:rsid w:val="00065778"/>
    <w:rsid w:val="000658FD"/>
    <w:rsid w:val="00067536"/>
    <w:rsid w:val="0006772C"/>
    <w:rsid w:val="0007090F"/>
    <w:rsid w:val="00070916"/>
    <w:rsid w:val="00071233"/>
    <w:rsid w:val="00071427"/>
    <w:rsid w:val="00071D46"/>
    <w:rsid w:val="0007252D"/>
    <w:rsid w:val="00072F0F"/>
    <w:rsid w:val="00072F40"/>
    <w:rsid w:val="000735C6"/>
    <w:rsid w:val="000758B9"/>
    <w:rsid w:val="00076CA3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F2F"/>
    <w:rsid w:val="00083A32"/>
    <w:rsid w:val="00083BC2"/>
    <w:rsid w:val="00083C35"/>
    <w:rsid w:val="000853B7"/>
    <w:rsid w:val="0008546F"/>
    <w:rsid w:val="00086378"/>
    <w:rsid w:val="00086413"/>
    <w:rsid w:val="00086961"/>
    <w:rsid w:val="00090079"/>
    <w:rsid w:val="00090279"/>
    <w:rsid w:val="00090289"/>
    <w:rsid w:val="00090FF5"/>
    <w:rsid w:val="000916F5"/>
    <w:rsid w:val="00091A10"/>
    <w:rsid w:val="00092898"/>
    <w:rsid w:val="00092EB0"/>
    <w:rsid w:val="000934D7"/>
    <w:rsid w:val="00093A44"/>
    <w:rsid w:val="000957F4"/>
    <w:rsid w:val="000959B6"/>
    <w:rsid w:val="000959C0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CAA"/>
    <w:rsid w:val="000A2B42"/>
    <w:rsid w:val="000A4114"/>
    <w:rsid w:val="000A4431"/>
    <w:rsid w:val="000A4D8F"/>
    <w:rsid w:val="000A5B44"/>
    <w:rsid w:val="000A5C03"/>
    <w:rsid w:val="000A5D75"/>
    <w:rsid w:val="000A6708"/>
    <w:rsid w:val="000A7692"/>
    <w:rsid w:val="000A7BC0"/>
    <w:rsid w:val="000B00BC"/>
    <w:rsid w:val="000B1939"/>
    <w:rsid w:val="000B2667"/>
    <w:rsid w:val="000B28D1"/>
    <w:rsid w:val="000B3C67"/>
    <w:rsid w:val="000B40C9"/>
    <w:rsid w:val="000B4CAB"/>
    <w:rsid w:val="000B4EEE"/>
    <w:rsid w:val="000B53B0"/>
    <w:rsid w:val="000B5778"/>
    <w:rsid w:val="000B5875"/>
    <w:rsid w:val="000B6E6F"/>
    <w:rsid w:val="000B6FE7"/>
    <w:rsid w:val="000B7674"/>
    <w:rsid w:val="000B7E49"/>
    <w:rsid w:val="000C15E7"/>
    <w:rsid w:val="000C1606"/>
    <w:rsid w:val="000C1F08"/>
    <w:rsid w:val="000C2248"/>
    <w:rsid w:val="000C2F72"/>
    <w:rsid w:val="000C3F4E"/>
    <w:rsid w:val="000C4106"/>
    <w:rsid w:val="000C478D"/>
    <w:rsid w:val="000C4B52"/>
    <w:rsid w:val="000C51B2"/>
    <w:rsid w:val="000C51D4"/>
    <w:rsid w:val="000C5FB2"/>
    <w:rsid w:val="000C71DC"/>
    <w:rsid w:val="000D067B"/>
    <w:rsid w:val="000D0781"/>
    <w:rsid w:val="000D0E0C"/>
    <w:rsid w:val="000D15D5"/>
    <w:rsid w:val="000D2670"/>
    <w:rsid w:val="000D63B7"/>
    <w:rsid w:val="000D6F6B"/>
    <w:rsid w:val="000E0D95"/>
    <w:rsid w:val="000E0FF8"/>
    <w:rsid w:val="000E11FF"/>
    <w:rsid w:val="000E20A7"/>
    <w:rsid w:val="000E23F7"/>
    <w:rsid w:val="000E2BB2"/>
    <w:rsid w:val="000E39A2"/>
    <w:rsid w:val="000E4422"/>
    <w:rsid w:val="000E45F3"/>
    <w:rsid w:val="000E4863"/>
    <w:rsid w:val="000E5015"/>
    <w:rsid w:val="000E528F"/>
    <w:rsid w:val="000E6287"/>
    <w:rsid w:val="000E7327"/>
    <w:rsid w:val="000E7461"/>
    <w:rsid w:val="000F078E"/>
    <w:rsid w:val="000F104D"/>
    <w:rsid w:val="000F126F"/>
    <w:rsid w:val="000F1385"/>
    <w:rsid w:val="000F172F"/>
    <w:rsid w:val="000F1940"/>
    <w:rsid w:val="000F20E1"/>
    <w:rsid w:val="000F2594"/>
    <w:rsid w:val="000F290E"/>
    <w:rsid w:val="000F3DD5"/>
    <w:rsid w:val="000F3EB2"/>
    <w:rsid w:val="000F3F31"/>
    <w:rsid w:val="000F422A"/>
    <w:rsid w:val="000F5132"/>
    <w:rsid w:val="000F57ED"/>
    <w:rsid w:val="000F5AB4"/>
    <w:rsid w:val="000F691A"/>
    <w:rsid w:val="000F6965"/>
    <w:rsid w:val="000F719C"/>
    <w:rsid w:val="001003FA"/>
    <w:rsid w:val="00101007"/>
    <w:rsid w:val="00102129"/>
    <w:rsid w:val="001028BF"/>
    <w:rsid w:val="00102BB0"/>
    <w:rsid w:val="00103173"/>
    <w:rsid w:val="0010320D"/>
    <w:rsid w:val="001041C0"/>
    <w:rsid w:val="001044F8"/>
    <w:rsid w:val="00105926"/>
    <w:rsid w:val="00106125"/>
    <w:rsid w:val="001064BA"/>
    <w:rsid w:val="0010762E"/>
    <w:rsid w:val="00107AE9"/>
    <w:rsid w:val="00107D60"/>
    <w:rsid w:val="001105CD"/>
    <w:rsid w:val="00110F5E"/>
    <w:rsid w:val="00110F7D"/>
    <w:rsid w:val="00111550"/>
    <w:rsid w:val="00111DEC"/>
    <w:rsid w:val="00112022"/>
    <w:rsid w:val="00112148"/>
    <w:rsid w:val="00112C8F"/>
    <w:rsid w:val="00113DA2"/>
    <w:rsid w:val="00116616"/>
    <w:rsid w:val="001166A8"/>
    <w:rsid w:val="00116883"/>
    <w:rsid w:val="001169AB"/>
    <w:rsid w:val="0011754C"/>
    <w:rsid w:val="00117589"/>
    <w:rsid w:val="00117926"/>
    <w:rsid w:val="001202E7"/>
    <w:rsid w:val="00120351"/>
    <w:rsid w:val="00120B84"/>
    <w:rsid w:val="0012127A"/>
    <w:rsid w:val="00121786"/>
    <w:rsid w:val="00121E8B"/>
    <w:rsid w:val="00122108"/>
    <w:rsid w:val="00122FDB"/>
    <w:rsid w:val="00123130"/>
    <w:rsid w:val="0012397C"/>
    <w:rsid w:val="00125080"/>
    <w:rsid w:val="0012518B"/>
    <w:rsid w:val="00125324"/>
    <w:rsid w:val="00125A44"/>
    <w:rsid w:val="00125CE1"/>
    <w:rsid w:val="001268B8"/>
    <w:rsid w:val="00126988"/>
    <w:rsid w:val="0012714E"/>
    <w:rsid w:val="001276C5"/>
    <w:rsid w:val="00127E1E"/>
    <w:rsid w:val="00130878"/>
    <w:rsid w:val="00131DBA"/>
    <w:rsid w:val="001324F4"/>
    <w:rsid w:val="00132529"/>
    <w:rsid w:val="00132626"/>
    <w:rsid w:val="0013273A"/>
    <w:rsid w:val="00132869"/>
    <w:rsid w:val="00133AB4"/>
    <w:rsid w:val="00133D01"/>
    <w:rsid w:val="00136566"/>
    <w:rsid w:val="001373ED"/>
    <w:rsid w:val="001403E4"/>
    <w:rsid w:val="00140A4B"/>
    <w:rsid w:val="00140EE4"/>
    <w:rsid w:val="0014112A"/>
    <w:rsid w:val="001413EC"/>
    <w:rsid w:val="00142452"/>
    <w:rsid w:val="001429B0"/>
    <w:rsid w:val="00142F91"/>
    <w:rsid w:val="00143074"/>
    <w:rsid w:val="00143BE0"/>
    <w:rsid w:val="0014467E"/>
    <w:rsid w:val="001455FA"/>
    <w:rsid w:val="00145686"/>
    <w:rsid w:val="00145E3F"/>
    <w:rsid w:val="001460D1"/>
    <w:rsid w:val="0014618F"/>
    <w:rsid w:val="001461B7"/>
    <w:rsid w:val="00146639"/>
    <w:rsid w:val="00146E00"/>
    <w:rsid w:val="00147335"/>
    <w:rsid w:val="0014765F"/>
    <w:rsid w:val="00147D4D"/>
    <w:rsid w:val="00147F99"/>
    <w:rsid w:val="001506C2"/>
    <w:rsid w:val="00150B4B"/>
    <w:rsid w:val="00150D8C"/>
    <w:rsid w:val="00151752"/>
    <w:rsid w:val="00151A69"/>
    <w:rsid w:val="00152089"/>
    <w:rsid w:val="00152940"/>
    <w:rsid w:val="0015391F"/>
    <w:rsid w:val="00153D36"/>
    <w:rsid w:val="00155C6C"/>
    <w:rsid w:val="00156AFD"/>
    <w:rsid w:val="001570C8"/>
    <w:rsid w:val="00157508"/>
    <w:rsid w:val="00160038"/>
    <w:rsid w:val="001602A1"/>
    <w:rsid w:val="00160BDA"/>
    <w:rsid w:val="001625D4"/>
    <w:rsid w:val="001628EA"/>
    <w:rsid w:val="00163229"/>
    <w:rsid w:val="00164174"/>
    <w:rsid w:val="001641DC"/>
    <w:rsid w:val="001658BF"/>
    <w:rsid w:val="00165D13"/>
    <w:rsid w:val="00167A46"/>
    <w:rsid w:val="0017114F"/>
    <w:rsid w:val="00172569"/>
    <w:rsid w:val="00172795"/>
    <w:rsid w:val="00172ECE"/>
    <w:rsid w:val="00173D76"/>
    <w:rsid w:val="001740D8"/>
    <w:rsid w:val="00174DFA"/>
    <w:rsid w:val="00175773"/>
    <w:rsid w:val="001757EC"/>
    <w:rsid w:val="00180597"/>
    <w:rsid w:val="00180A47"/>
    <w:rsid w:val="00180DC1"/>
    <w:rsid w:val="00181615"/>
    <w:rsid w:val="001819D0"/>
    <w:rsid w:val="001837CC"/>
    <w:rsid w:val="001838E7"/>
    <w:rsid w:val="001841C5"/>
    <w:rsid w:val="001843E2"/>
    <w:rsid w:val="00185A00"/>
    <w:rsid w:val="001864EE"/>
    <w:rsid w:val="001869D4"/>
    <w:rsid w:val="00186F1F"/>
    <w:rsid w:val="00187069"/>
    <w:rsid w:val="00187146"/>
    <w:rsid w:val="00190C49"/>
    <w:rsid w:val="00191421"/>
    <w:rsid w:val="001939C6"/>
    <w:rsid w:val="00193E06"/>
    <w:rsid w:val="00193F10"/>
    <w:rsid w:val="0019470C"/>
    <w:rsid w:val="00195279"/>
    <w:rsid w:val="00195474"/>
    <w:rsid w:val="00196027"/>
    <w:rsid w:val="001962E4"/>
    <w:rsid w:val="00196A87"/>
    <w:rsid w:val="00196CC7"/>
    <w:rsid w:val="00197594"/>
    <w:rsid w:val="001A0639"/>
    <w:rsid w:val="001A183E"/>
    <w:rsid w:val="001A2712"/>
    <w:rsid w:val="001A2E57"/>
    <w:rsid w:val="001A2FE8"/>
    <w:rsid w:val="001A33C5"/>
    <w:rsid w:val="001A3CEC"/>
    <w:rsid w:val="001A40BE"/>
    <w:rsid w:val="001A439B"/>
    <w:rsid w:val="001A5328"/>
    <w:rsid w:val="001A62C0"/>
    <w:rsid w:val="001A6E25"/>
    <w:rsid w:val="001A73B2"/>
    <w:rsid w:val="001A7F94"/>
    <w:rsid w:val="001B0897"/>
    <w:rsid w:val="001B0AFD"/>
    <w:rsid w:val="001B13CF"/>
    <w:rsid w:val="001B16E3"/>
    <w:rsid w:val="001B1936"/>
    <w:rsid w:val="001B1B80"/>
    <w:rsid w:val="001B36A7"/>
    <w:rsid w:val="001B3BB2"/>
    <w:rsid w:val="001B3E0E"/>
    <w:rsid w:val="001B49F2"/>
    <w:rsid w:val="001B4E2B"/>
    <w:rsid w:val="001B53EB"/>
    <w:rsid w:val="001B5438"/>
    <w:rsid w:val="001B562F"/>
    <w:rsid w:val="001B5A7E"/>
    <w:rsid w:val="001B6675"/>
    <w:rsid w:val="001B6EA4"/>
    <w:rsid w:val="001B7688"/>
    <w:rsid w:val="001B7860"/>
    <w:rsid w:val="001C0F28"/>
    <w:rsid w:val="001C1C5F"/>
    <w:rsid w:val="001C2308"/>
    <w:rsid w:val="001C25B9"/>
    <w:rsid w:val="001C2658"/>
    <w:rsid w:val="001C2747"/>
    <w:rsid w:val="001C3563"/>
    <w:rsid w:val="001C43AD"/>
    <w:rsid w:val="001C474A"/>
    <w:rsid w:val="001C47FE"/>
    <w:rsid w:val="001C5E29"/>
    <w:rsid w:val="001C67FB"/>
    <w:rsid w:val="001C7054"/>
    <w:rsid w:val="001C70EB"/>
    <w:rsid w:val="001C7181"/>
    <w:rsid w:val="001C7712"/>
    <w:rsid w:val="001C78C1"/>
    <w:rsid w:val="001D0EE6"/>
    <w:rsid w:val="001D11A2"/>
    <w:rsid w:val="001D1405"/>
    <w:rsid w:val="001D1437"/>
    <w:rsid w:val="001D1CC9"/>
    <w:rsid w:val="001D29FA"/>
    <w:rsid w:val="001D2BA6"/>
    <w:rsid w:val="001D35F0"/>
    <w:rsid w:val="001D4307"/>
    <w:rsid w:val="001D4D58"/>
    <w:rsid w:val="001D51ED"/>
    <w:rsid w:val="001D5432"/>
    <w:rsid w:val="001D618C"/>
    <w:rsid w:val="001D6319"/>
    <w:rsid w:val="001D655A"/>
    <w:rsid w:val="001D7037"/>
    <w:rsid w:val="001D74FF"/>
    <w:rsid w:val="001D7B5D"/>
    <w:rsid w:val="001D7DB1"/>
    <w:rsid w:val="001E0BC9"/>
    <w:rsid w:val="001E0CBB"/>
    <w:rsid w:val="001E116E"/>
    <w:rsid w:val="001E178A"/>
    <w:rsid w:val="001E3842"/>
    <w:rsid w:val="001E5452"/>
    <w:rsid w:val="001E5789"/>
    <w:rsid w:val="001E588B"/>
    <w:rsid w:val="001E5E67"/>
    <w:rsid w:val="001E6C8B"/>
    <w:rsid w:val="001E7AE6"/>
    <w:rsid w:val="001E7CD5"/>
    <w:rsid w:val="001F0E78"/>
    <w:rsid w:val="001F0FEC"/>
    <w:rsid w:val="001F374C"/>
    <w:rsid w:val="001F6BE7"/>
    <w:rsid w:val="001F726B"/>
    <w:rsid w:val="00200EA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58E"/>
    <w:rsid w:val="00203AA7"/>
    <w:rsid w:val="0020443A"/>
    <w:rsid w:val="00204A45"/>
    <w:rsid w:val="00204C3B"/>
    <w:rsid w:val="00205457"/>
    <w:rsid w:val="002059AA"/>
    <w:rsid w:val="00205F15"/>
    <w:rsid w:val="002062A3"/>
    <w:rsid w:val="00207114"/>
    <w:rsid w:val="00207F00"/>
    <w:rsid w:val="0021043C"/>
    <w:rsid w:val="00210569"/>
    <w:rsid w:val="00210A54"/>
    <w:rsid w:val="00210DDE"/>
    <w:rsid w:val="00211E91"/>
    <w:rsid w:val="00212695"/>
    <w:rsid w:val="0021354C"/>
    <w:rsid w:val="00213CF9"/>
    <w:rsid w:val="00214120"/>
    <w:rsid w:val="002154CB"/>
    <w:rsid w:val="002155FE"/>
    <w:rsid w:val="002156C0"/>
    <w:rsid w:val="00215934"/>
    <w:rsid w:val="00215BD0"/>
    <w:rsid w:val="00216375"/>
    <w:rsid w:val="00216471"/>
    <w:rsid w:val="00216DD4"/>
    <w:rsid w:val="00216EE5"/>
    <w:rsid w:val="002170ED"/>
    <w:rsid w:val="00217EE1"/>
    <w:rsid w:val="00220829"/>
    <w:rsid w:val="0022094C"/>
    <w:rsid w:val="002209A6"/>
    <w:rsid w:val="00221B8B"/>
    <w:rsid w:val="00221BB2"/>
    <w:rsid w:val="00221D9D"/>
    <w:rsid w:val="00222038"/>
    <w:rsid w:val="00222612"/>
    <w:rsid w:val="002229A5"/>
    <w:rsid w:val="00222A2C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D1D"/>
    <w:rsid w:val="002302AA"/>
    <w:rsid w:val="00231500"/>
    <w:rsid w:val="002316E0"/>
    <w:rsid w:val="00231973"/>
    <w:rsid w:val="002319A6"/>
    <w:rsid w:val="00232632"/>
    <w:rsid w:val="002334E3"/>
    <w:rsid w:val="00233ABF"/>
    <w:rsid w:val="0023480E"/>
    <w:rsid w:val="00234A27"/>
    <w:rsid w:val="00234EAD"/>
    <w:rsid w:val="00237995"/>
    <w:rsid w:val="00237D56"/>
    <w:rsid w:val="002404BF"/>
    <w:rsid w:val="0024076C"/>
    <w:rsid w:val="00241088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694"/>
    <w:rsid w:val="002449BE"/>
    <w:rsid w:val="00245778"/>
    <w:rsid w:val="00245DF3"/>
    <w:rsid w:val="002460FD"/>
    <w:rsid w:val="0024768F"/>
    <w:rsid w:val="002500EF"/>
    <w:rsid w:val="0025108A"/>
    <w:rsid w:val="0025133B"/>
    <w:rsid w:val="00252163"/>
    <w:rsid w:val="002529E1"/>
    <w:rsid w:val="00252C71"/>
    <w:rsid w:val="0025332D"/>
    <w:rsid w:val="002535F9"/>
    <w:rsid w:val="00253E2C"/>
    <w:rsid w:val="00254964"/>
    <w:rsid w:val="00254D39"/>
    <w:rsid w:val="0025553B"/>
    <w:rsid w:val="00255667"/>
    <w:rsid w:val="00255863"/>
    <w:rsid w:val="002558FE"/>
    <w:rsid w:val="00255DDE"/>
    <w:rsid w:val="00255E2B"/>
    <w:rsid w:val="00255F22"/>
    <w:rsid w:val="002561F1"/>
    <w:rsid w:val="0025663B"/>
    <w:rsid w:val="0025762C"/>
    <w:rsid w:val="00257661"/>
    <w:rsid w:val="00257E6F"/>
    <w:rsid w:val="00260095"/>
    <w:rsid w:val="002607AA"/>
    <w:rsid w:val="0026088A"/>
    <w:rsid w:val="00261749"/>
    <w:rsid w:val="0026236D"/>
    <w:rsid w:val="0026322B"/>
    <w:rsid w:val="00264197"/>
    <w:rsid w:val="00264458"/>
    <w:rsid w:val="00265CE2"/>
    <w:rsid w:val="00266416"/>
    <w:rsid w:val="0027095B"/>
    <w:rsid w:val="00271286"/>
    <w:rsid w:val="002723F3"/>
    <w:rsid w:val="00272686"/>
    <w:rsid w:val="00272C86"/>
    <w:rsid w:val="0027344D"/>
    <w:rsid w:val="00274318"/>
    <w:rsid w:val="0027451F"/>
    <w:rsid w:val="00274EAC"/>
    <w:rsid w:val="002752AA"/>
    <w:rsid w:val="00275BD8"/>
    <w:rsid w:val="0027618B"/>
    <w:rsid w:val="002767FC"/>
    <w:rsid w:val="00277084"/>
    <w:rsid w:val="002771D1"/>
    <w:rsid w:val="00281198"/>
    <w:rsid w:val="0028138B"/>
    <w:rsid w:val="00281B8A"/>
    <w:rsid w:val="00281C5A"/>
    <w:rsid w:val="002820DD"/>
    <w:rsid w:val="00283613"/>
    <w:rsid w:val="00283D92"/>
    <w:rsid w:val="00284536"/>
    <w:rsid w:val="00284595"/>
    <w:rsid w:val="00285874"/>
    <w:rsid w:val="00285B30"/>
    <w:rsid w:val="00287C0F"/>
    <w:rsid w:val="00290738"/>
    <w:rsid w:val="00290F67"/>
    <w:rsid w:val="002939DF"/>
    <w:rsid w:val="002944F8"/>
    <w:rsid w:val="002948CA"/>
    <w:rsid w:val="0029754B"/>
    <w:rsid w:val="00297E10"/>
    <w:rsid w:val="00297E18"/>
    <w:rsid w:val="002A0546"/>
    <w:rsid w:val="002A08BD"/>
    <w:rsid w:val="002A1080"/>
    <w:rsid w:val="002A137A"/>
    <w:rsid w:val="002A16A1"/>
    <w:rsid w:val="002A2A6D"/>
    <w:rsid w:val="002A3153"/>
    <w:rsid w:val="002A3494"/>
    <w:rsid w:val="002A36CF"/>
    <w:rsid w:val="002A3DB4"/>
    <w:rsid w:val="002A6A9C"/>
    <w:rsid w:val="002A71AE"/>
    <w:rsid w:val="002A7BE1"/>
    <w:rsid w:val="002B11D9"/>
    <w:rsid w:val="002B11FE"/>
    <w:rsid w:val="002B1282"/>
    <w:rsid w:val="002B13AB"/>
    <w:rsid w:val="002B1BE4"/>
    <w:rsid w:val="002B2E06"/>
    <w:rsid w:val="002B363E"/>
    <w:rsid w:val="002B41D4"/>
    <w:rsid w:val="002B454B"/>
    <w:rsid w:val="002B4746"/>
    <w:rsid w:val="002B49BF"/>
    <w:rsid w:val="002B503E"/>
    <w:rsid w:val="002B511A"/>
    <w:rsid w:val="002B55ED"/>
    <w:rsid w:val="002B5DA0"/>
    <w:rsid w:val="002B5E1D"/>
    <w:rsid w:val="002B65EF"/>
    <w:rsid w:val="002B7DCF"/>
    <w:rsid w:val="002C05A0"/>
    <w:rsid w:val="002C0785"/>
    <w:rsid w:val="002C0913"/>
    <w:rsid w:val="002C09A2"/>
    <w:rsid w:val="002C1849"/>
    <w:rsid w:val="002C23A4"/>
    <w:rsid w:val="002C30A6"/>
    <w:rsid w:val="002C3B1E"/>
    <w:rsid w:val="002C3CAE"/>
    <w:rsid w:val="002C402E"/>
    <w:rsid w:val="002C43CC"/>
    <w:rsid w:val="002C4FA8"/>
    <w:rsid w:val="002C564A"/>
    <w:rsid w:val="002C59F5"/>
    <w:rsid w:val="002C6401"/>
    <w:rsid w:val="002C65D3"/>
    <w:rsid w:val="002C6C6C"/>
    <w:rsid w:val="002D047C"/>
    <w:rsid w:val="002D1A4C"/>
    <w:rsid w:val="002D1F8C"/>
    <w:rsid w:val="002D268C"/>
    <w:rsid w:val="002D2D9F"/>
    <w:rsid w:val="002D2F5D"/>
    <w:rsid w:val="002D3DE1"/>
    <w:rsid w:val="002D4A3F"/>
    <w:rsid w:val="002D4F2E"/>
    <w:rsid w:val="002D586A"/>
    <w:rsid w:val="002D59F3"/>
    <w:rsid w:val="002D5CB6"/>
    <w:rsid w:val="002D5F2E"/>
    <w:rsid w:val="002D6F96"/>
    <w:rsid w:val="002E0E81"/>
    <w:rsid w:val="002E1509"/>
    <w:rsid w:val="002E22B6"/>
    <w:rsid w:val="002E267B"/>
    <w:rsid w:val="002E273C"/>
    <w:rsid w:val="002E2F9F"/>
    <w:rsid w:val="002E4171"/>
    <w:rsid w:val="002E44DC"/>
    <w:rsid w:val="002E44E5"/>
    <w:rsid w:val="002E4B05"/>
    <w:rsid w:val="002E4B1D"/>
    <w:rsid w:val="002E518A"/>
    <w:rsid w:val="002E53D5"/>
    <w:rsid w:val="002E6091"/>
    <w:rsid w:val="002E617D"/>
    <w:rsid w:val="002E6DDD"/>
    <w:rsid w:val="002E7A3F"/>
    <w:rsid w:val="002E7C1E"/>
    <w:rsid w:val="002F0A16"/>
    <w:rsid w:val="002F1100"/>
    <w:rsid w:val="002F1711"/>
    <w:rsid w:val="002F19A0"/>
    <w:rsid w:val="002F243E"/>
    <w:rsid w:val="002F2AB1"/>
    <w:rsid w:val="002F3845"/>
    <w:rsid w:val="002F45AA"/>
    <w:rsid w:val="002F5564"/>
    <w:rsid w:val="002F6559"/>
    <w:rsid w:val="002F6BF6"/>
    <w:rsid w:val="003002FE"/>
    <w:rsid w:val="00300C57"/>
    <w:rsid w:val="0030182A"/>
    <w:rsid w:val="00302990"/>
    <w:rsid w:val="00302FB6"/>
    <w:rsid w:val="00303D0C"/>
    <w:rsid w:val="0030421E"/>
    <w:rsid w:val="003042CE"/>
    <w:rsid w:val="00304D24"/>
    <w:rsid w:val="003067C3"/>
    <w:rsid w:val="0031063E"/>
    <w:rsid w:val="00311AE5"/>
    <w:rsid w:val="00312BDC"/>
    <w:rsid w:val="00312D2C"/>
    <w:rsid w:val="003136C4"/>
    <w:rsid w:val="00313E43"/>
    <w:rsid w:val="00314392"/>
    <w:rsid w:val="003149A0"/>
    <w:rsid w:val="0031586E"/>
    <w:rsid w:val="003160FB"/>
    <w:rsid w:val="00316264"/>
    <w:rsid w:val="00316337"/>
    <w:rsid w:val="003173E5"/>
    <w:rsid w:val="003175AC"/>
    <w:rsid w:val="003200CA"/>
    <w:rsid w:val="003201A2"/>
    <w:rsid w:val="003214AB"/>
    <w:rsid w:val="003214CA"/>
    <w:rsid w:val="0032179C"/>
    <w:rsid w:val="00322ECE"/>
    <w:rsid w:val="0032648B"/>
    <w:rsid w:val="003266DD"/>
    <w:rsid w:val="00326A73"/>
    <w:rsid w:val="00327B0F"/>
    <w:rsid w:val="00327B77"/>
    <w:rsid w:val="00327D84"/>
    <w:rsid w:val="00327EDC"/>
    <w:rsid w:val="003316A6"/>
    <w:rsid w:val="00332128"/>
    <w:rsid w:val="00332C97"/>
    <w:rsid w:val="003334F3"/>
    <w:rsid w:val="003335E4"/>
    <w:rsid w:val="00333C0E"/>
    <w:rsid w:val="00333DEB"/>
    <w:rsid w:val="00333EA4"/>
    <w:rsid w:val="0033589C"/>
    <w:rsid w:val="003362CE"/>
    <w:rsid w:val="003365DC"/>
    <w:rsid w:val="0033675E"/>
    <w:rsid w:val="00336C7B"/>
    <w:rsid w:val="00336CB3"/>
    <w:rsid w:val="00336D62"/>
    <w:rsid w:val="00337D25"/>
    <w:rsid w:val="00340053"/>
    <w:rsid w:val="00340587"/>
    <w:rsid w:val="0034127D"/>
    <w:rsid w:val="0034232D"/>
    <w:rsid w:val="00343A8D"/>
    <w:rsid w:val="00343FE6"/>
    <w:rsid w:val="003446E1"/>
    <w:rsid w:val="00344AC0"/>
    <w:rsid w:val="00345137"/>
    <w:rsid w:val="003454C3"/>
    <w:rsid w:val="003454FC"/>
    <w:rsid w:val="00345822"/>
    <w:rsid w:val="00347579"/>
    <w:rsid w:val="0035067C"/>
    <w:rsid w:val="00351CC5"/>
    <w:rsid w:val="00352266"/>
    <w:rsid w:val="00352451"/>
    <w:rsid w:val="003527DB"/>
    <w:rsid w:val="00352DA0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4CC"/>
    <w:rsid w:val="003616B1"/>
    <w:rsid w:val="00361AF6"/>
    <w:rsid w:val="0036236E"/>
    <w:rsid w:val="003626CD"/>
    <w:rsid w:val="003633FB"/>
    <w:rsid w:val="0036401C"/>
    <w:rsid w:val="00364D42"/>
    <w:rsid w:val="0036551D"/>
    <w:rsid w:val="00365C56"/>
    <w:rsid w:val="00366B90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1E5B"/>
    <w:rsid w:val="00372770"/>
    <w:rsid w:val="00372B0E"/>
    <w:rsid w:val="00372E31"/>
    <w:rsid w:val="00376195"/>
    <w:rsid w:val="00376B40"/>
    <w:rsid w:val="00377241"/>
    <w:rsid w:val="003779C0"/>
    <w:rsid w:val="00377A1F"/>
    <w:rsid w:val="00377BB5"/>
    <w:rsid w:val="003801B1"/>
    <w:rsid w:val="00380494"/>
    <w:rsid w:val="0038077D"/>
    <w:rsid w:val="003807D4"/>
    <w:rsid w:val="00380A51"/>
    <w:rsid w:val="00380A9D"/>
    <w:rsid w:val="00380B45"/>
    <w:rsid w:val="00382096"/>
    <w:rsid w:val="003821F0"/>
    <w:rsid w:val="00382F87"/>
    <w:rsid w:val="00385E91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32ED"/>
    <w:rsid w:val="00393364"/>
    <w:rsid w:val="0039344F"/>
    <w:rsid w:val="00394BF6"/>
    <w:rsid w:val="00395B08"/>
    <w:rsid w:val="00395F70"/>
    <w:rsid w:val="003961DB"/>
    <w:rsid w:val="003963DC"/>
    <w:rsid w:val="003967ED"/>
    <w:rsid w:val="00397579"/>
    <w:rsid w:val="003A01FC"/>
    <w:rsid w:val="003A0726"/>
    <w:rsid w:val="003A0785"/>
    <w:rsid w:val="003A12A2"/>
    <w:rsid w:val="003A254A"/>
    <w:rsid w:val="003A343D"/>
    <w:rsid w:val="003A4417"/>
    <w:rsid w:val="003A4F8D"/>
    <w:rsid w:val="003A759F"/>
    <w:rsid w:val="003A7F16"/>
    <w:rsid w:val="003B1A39"/>
    <w:rsid w:val="003B1A8C"/>
    <w:rsid w:val="003B1C71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843"/>
    <w:rsid w:val="003B5B81"/>
    <w:rsid w:val="003B6CB5"/>
    <w:rsid w:val="003B7B34"/>
    <w:rsid w:val="003C142C"/>
    <w:rsid w:val="003C417E"/>
    <w:rsid w:val="003C4853"/>
    <w:rsid w:val="003C4E5B"/>
    <w:rsid w:val="003C541C"/>
    <w:rsid w:val="003C5880"/>
    <w:rsid w:val="003C62B8"/>
    <w:rsid w:val="003C7537"/>
    <w:rsid w:val="003C7B1B"/>
    <w:rsid w:val="003D160D"/>
    <w:rsid w:val="003D236A"/>
    <w:rsid w:val="003D379E"/>
    <w:rsid w:val="003D3CB3"/>
    <w:rsid w:val="003D40F3"/>
    <w:rsid w:val="003D44F0"/>
    <w:rsid w:val="003D5384"/>
    <w:rsid w:val="003D696E"/>
    <w:rsid w:val="003D7D7F"/>
    <w:rsid w:val="003E00B5"/>
    <w:rsid w:val="003E0CBC"/>
    <w:rsid w:val="003E0CC1"/>
    <w:rsid w:val="003E0E33"/>
    <w:rsid w:val="003E0F70"/>
    <w:rsid w:val="003E108D"/>
    <w:rsid w:val="003E127F"/>
    <w:rsid w:val="003E1654"/>
    <w:rsid w:val="003E17AE"/>
    <w:rsid w:val="003E187A"/>
    <w:rsid w:val="003E1ABB"/>
    <w:rsid w:val="003E1B82"/>
    <w:rsid w:val="003E1F72"/>
    <w:rsid w:val="003E2049"/>
    <w:rsid w:val="003E28C2"/>
    <w:rsid w:val="003E4A0B"/>
    <w:rsid w:val="003E4CD6"/>
    <w:rsid w:val="003E4D3D"/>
    <w:rsid w:val="003E5B14"/>
    <w:rsid w:val="003E5BFB"/>
    <w:rsid w:val="003E6956"/>
    <w:rsid w:val="003E6CDC"/>
    <w:rsid w:val="003E6E37"/>
    <w:rsid w:val="003E7E70"/>
    <w:rsid w:val="003F043D"/>
    <w:rsid w:val="003F0FE4"/>
    <w:rsid w:val="003F0FED"/>
    <w:rsid w:val="003F1420"/>
    <w:rsid w:val="003F2B45"/>
    <w:rsid w:val="003F2BD9"/>
    <w:rsid w:val="003F2C41"/>
    <w:rsid w:val="003F3C80"/>
    <w:rsid w:val="003F422C"/>
    <w:rsid w:val="003F46ED"/>
    <w:rsid w:val="003F538B"/>
    <w:rsid w:val="003F57AD"/>
    <w:rsid w:val="003F5946"/>
    <w:rsid w:val="003F594E"/>
    <w:rsid w:val="00400601"/>
    <w:rsid w:val="00400840"/>
    <w:rsid w:val="00400C2B"/>
    <w:rsid w:val="00401C1F"/>
    <w:rsid w:val="0040237B"/>
    <w:rsid w:val="00402C00"/>
    <w:rsid w:val="00402F5B"/>
    <w:rsid w:val="0040381C"/>
    <w:rsid w:val="00403BA1"/>
    <w:rsid w:val="00403EFD"/>
    <w:rsid w:val="00404303"/>
    <w:rsid w:val="00404486"/>
    <w:rsid w:val="004058BE"/>
    <w:rsid w:val="00406AC2"/>
    <w:rsid w:val="004076EA"/>
    <w:rsid w:val="00407ACA"/>
    <w:rsid w:val="00407CA0"/>
    <w:rsid w:val="00410D20"/>
    <w:rsid w:val="004119FE"/>
    <w:rsid w:val="00411AF1"/>
    <w:rsid w:val="0041257F"/>
    <w:rsid w:val="00413556"/>
    <w:rsid w:val="00413C4B"/>
    <w:rsid w:val="00413C7D"/>
    <w:rsid w:val="00414912"/>
    <w:rsid w:val="00416E85"/>
    <w:rsid w:val="00416F4A"/>
    <w:rsid w:val="00417044"/>
    <w:rsid w:val="00417829"/>
    <w:rsid w:val="00417F83"/>
    <w:rsid w:val="00420722"/>
    <w:rsid w:val="00420E3C"/>
    <w:rsid w:val="00420FC8"/>
    <w:rsid w:val="0042108B"/>
    <w:rsid w:val="00421742"/>
    <w:rsid w:val="00421ADA"/>
    <w:rsid w:val="004222E1"/>
    <w:rsid w:val="00422AA2"/>
    <w:rsid w:val="00423081"/>
    <w:rsid w:val="00424F32"/>
    <w:rsid w:val="00425185"/>
    <w:rsid w:val="00427588"/>
    <w:rsid w:val="004279A2"/>
    <w:rsid w:val="00427FE8"/>
    <w:rsid w:val="00430140"/>
    <w:rsid w:val="00430A0E"/>
    <w:rsid w:val="00431613"/>
    <w:rsid w:val="00431D68"/>
    <w:rsid w:val="00432E9C"/>
    <w:rsid w:val="0043332C"/>
    <w:rsid w:val="004349F8"/>
    <w:rsid w:val="00435923"/>
    <w:rsid w:val="00436A95"/>
    <w:rsid w:val="00436E13"/>
    <w:rsid w:val="00437708"/>
    <w:rsid w:val="00437F8D"/>
    <w:rsid w:val="0044007D"/>
    <w:rsid w:val="00440353"/>
    <w:rsid w:val="004409B2"/>
    <w:rsid w:val="00440F27"/>
    <w:rsid w:val="004418A9"/>
    <w:rsid w:val="00441FE2"/>
    <w:rsid w:val="00442E87"/>
    <w:rsid w:val="00445AC6"/>
    <w:rsid w:val="00445B5E"/>
    <w:rsid w:val="00445F09"/>
    <w:rsid w:val="00446472"/>
    <w:rsid w:val="0044694E"/>
    <w:rsid w:val="00447597"/>
    <w:rsid w:val="004476D1"/>
    <w:rsid w:val="00447767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210C"/>
    <w:rsid w:val="004523F0"/>
    <w:rsid w:val="004541FF"/>
    <w:rsid w:val="00454F08"/>
    <w:rsid w:val="00455556"/>
    <w:rsid w:val="0045660F"/>
    <w:rsid w:val="004576BB"/>
    <w:rsid w:val="00460944"/>
    <w:rsid w:val="00461BF1"/>
    <w:rsid w:val="00462891"/>
    <w:rsid w:val="00463AFF"/>
    <w:rsid w:val="00464552"/>
    <w:rsid w:val="0046460F"/>
    <w:rsid w:val="00465018"/>
    <w:rsid w:val="00465130"/>
    <w:rsid w:val="00465441"/>
    <w:rsid w:val="0046581A"/>
    <w:rsid w:val="00466184"/>
    <w:rsid w:val="004670D3"/>
    <w:rsid w:val="004679E4"/>
    <w:rsid w:val="00467F81"/>
    <w:rsid w:val="004706DB"/>
    <w:rsid w:val="004711D8"/>
    <w:rsid w:val="00471671"/>
    <w:rsid w:val="00473168"/>
    <w:rsid w:val="004735BE"/>
    <w:rsid w:val="00473F95"/>
    <w:rsid w:val="0047406E"/>
    <w:rsid w:val="004743F7"/>
    <w:rsid w:val="00474AF1"/>
    <w:rsid w:val="00474C71"/>
    <w:rsid w:val="004753F6"/>
    <w:rsid w:val="004759F6"/>
    <w:rsid w:val="00475EF4"/>
    <w:rsid w:val="00476972"/>
    <w:rsid w:val="00476E1E"/>
    <w:rsid w:val="00476EDC"/>
    <w:rsid w:val="00480985"/>
    <w:rsid w:val="00481EFB"/>
    <w:rsid w:val="0048344F"/>
    <w:rsid w:val="00483BA0"/>
    <w:rsid w:val="00484477"/>
    <w:rsid w:val="004849E1"/>
    <w:rsid w:val="004851BD"/>
    <w:rsid w:val="0048556F"/>
    <w:rsid w:val="0048567C"/>
    <w:rsid w:val="00485AA2"/>
    <w:rsid w:val="00485B81"/>
    <w:rsid w:val="00485DE5"/>
    <w:rsid w:val="00486D6C"/>
    <w:rsid w:val="00486DC2"/>
    <w:rsid w:val="00487A3C"/>
    <w:rsid w:val="00487F3F"/>
    <w:rsid w:val="00490F72"/>
    <w:rsid w:val="00492427"/>
    <w:rsid w:val="00492D7E"/>
    <w:rsid w:val="00492E57"/>
    <w:rsid w:val="00492EE7"/>
    <w:rsid w:val="00493246"/>
    <w:rsid w:val="00495C23"/>
    <w:rsid w:val="00496D71"/>
    <w:rsid w:val="00497685"/>
    <w:rsid w:val="004A0C6D"/>
    <w:rsid w:val="004A176B"/>
    <w:rsid w:val="004A2B4C"/>
    <w:rsid w:val="004A380F"/>
    <w:rsid w:val="004A395B"/>
    <w:rsid w:val="004A3C1B"/>
    <w:rsid w:val="004A49B3"/>
    <w:rsid w:val="004A4C81"/>
    <w:rsid w:val="004A4EA7"/>
    <w:rsid w:val="004A5C71"/>
    <w:rsid w:val="004A613F"/>
    <w:rsid w:val="004A61C4"/>
    <w:rsid w:val="004A6307"/>
    <w:rsid w:val="004A6690"/>
    <w:rsid w:val="004A6819"/>
    <w:rsid w:val="004A6B6C"/>
    <w:rsid w:val="004A6DB1"/>
    <w:rsid w:val="004A73E6"/>
    <w:rsid w:val="004A79D6"/>
    <w:rsid w:val="004A7A2E"/>
    <w:rsid w:val="004B046B"/>
    <w:rsid w:val="004B0CD5"/>
    <w:rsid w:val="004B1F47"/>
    <w:rsid w:val="004B24B1"/>
    <w:rsid w:val="004B25C2"/>
    <w:rsid w:val="004B2686"/>
    <w:rsid w:val="004B28F9"/>
    <w:rsid w:val="004B3181"/>
    <w:rsid w:val="004B361A"/>
    <w:rsid w:val="004B3748"/>
    <w:rsid w:val="004B3811"/>
    <w:rsid w:val="004B3918"/>
    <w:rsid w:val="004B3EB1"/>
    <w:rsid w:val="004B4799"/>
    <w:rsid w:val="004B5219"/>
    <w:rsid w:val="004B53D3"/>
    <w:rsid w:val="004B565C"/>
    <w:rsid w:val="004B5775"/>
    <w:rsid w:val="004B5BFB"/>
    <w:rsid w:val="004B7CE6"/>
    <w:rsid w:val="004C0605"/>
    <w:rsid w:val="004C1375"/>
    <w:rsid w:val="004C1BB9"/>
    <w:rsid w:val="004C2012"/>
    <w:rsid w:val="004C2145"/>
    <w:rsid w:val="004C2CF4"/>
    <w:rsid w:val="004C375F"/>
    <w:rsid w:val="004C3C24"/>
    <w:rsid w:val="004C4CE6"/>
    <w:rsid w:val="004C57E9"/>
    <w:rsid w:val="004C5D9E"/>
    <w:rsid w:val="004C5E2F"/>
    <w:rsid w:val="004C6411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26AD"/>
    <w:rsid w:val="004D2C5B"/>
    <w:rsid w:val="004D3894"/>
    <w:rsid w:val="004D3FFB"/>
    <w:rsid w:val="004D45F2"/>
    <w:rsid w:val="004D465B"/>
    <w:rsid w:val="004D50A9"/>
    <w:rsid w:val="004D56CC"/>
    <w:rsid w:val="004D595C"/>
    <w:rsid w:val="004D5ED8"/>
    <w:rsid w:val="004D60B6"/>
    <w:rsid w:val="004D62C1"/>
    <w:rsid w:val="004D7D31"/>
    <w:rsid w:val="004E00E1"/>
    <w:rsid w:val="004E2483"/>
    <w:rsid w:val="004E338A"/>
    <w:rsid w:val="004E3FC5"/>
    <w:rsid w:val="004E4137"/>
    <w:rsid w:val="004E46D5"/>
    <w:rsid w:val="004E576B"/>
    <w:rsid w:val="004E6E63"/>
    <w:rsid w:val="004E6E64"/>
    <w:rsid w:val="004E6F70"/>
    <w:rsid w:val="004E7807"/>
    <w:rsid w:val="004F110C"/>
    <w:rsid w:val="004F2375"/>
    <w:rsid w:val="004F3004"/>
    <w:rsid w:val="004F3929"/>
    <w:rsid w:val="004F4ADC"/>
    <w:rsid w:val="004F4BE9"/>
    <w:rsid w:val="004F522E"/>
    <w:rsid w:val="004F67A7"/>
    <w:rsid w:val="004F77A7"/>
    <w:rsid w:val="004F7817"/>
    <w:rsid w:val="004F7AD7"/>
    <w:rsid w:val="004F7CB6"/>
    <w:rsid w:val="00500117"/>
    <w:rsid w:val="00500672"/>
    <w:rsid w:val="00500A41"/>
    <w:rsid w:val="00500A97"/>
    <w:rsid w:val="005012AA"/>
    <w:rsid w:val="00501553"/>
    <w:rsid w:val="005029F4"/>
    <w:rsid w:val="0050310F"/>
    <w:rsid w:val="00503461"/>
    <w:rsid w:val="005043BB"/>
    <w:rsid w:val="00504689"/>
    <w:rsid w:val="0050507A"/>
    <w:rsid w:val="005059CB"/>
    <w:rsid w:val="00506182"/>
    <w:rsid w:val="00506344"/>
    <w:rsid w:val="00506A9A"/>
    <w:rsid w:val="0050770F"/>
    <w:rsid w:val="00507818"/>
    <w:rsid w:val="00507824"/>
    <w:rsid w:val="00507C9F"/>
    <w:rsid w:val="00507EE4"/>
    <w:rsid w:val="00510A43"/>
    <w:rsid w:val="00510E49"/>
    <w:rsid w:val="005111B5"/>
    <w:rsid w:val="00511758"/>
    <w:rsid w:val="00512C47"/>
    <w:rsid w:val="00513E3D"/>
    <w:rsid w:val="00513EF6"/>
    <w:rsid w:val="005149C9"/>
    <w:rsid w:val="005153A1"/>
    <w:rsid w:val="00515465"/>
    <w:rsid w:val="005159D9"/>
    <w:rsid w:val="00515C3D"/>
    <w:rsid w:val="00515CBE"/>
    <w:rsid w:val="00517203"/>
    <w:rsid w:val="00517424"/>
    <w:rsid w:val="00517AD7"/>
    <w:rsid w:val="00520716"/>
    <w:rsid w:val="005208B4"/>
    <w:rsid w:val="005212D8"/>
    <w:rsid w:val="005218BF"/>
    <w:rsid w:val="00521A91"/>
    <w:rsid w:val="00521E00"/>
    <w:rsid w:val="00522287"/>
    <w:rsid w:val="00522617"/>
    <w:rsid w:val="0052295F"/>
    <w:rsid w:val="00522B8A"/>
    <w:rsid w:val="00522E84"/>
    <w:rsid w:val="005232F4"/>
    <w:rsid w:val="005239B0"/>
    <w:rsid w:val="00523FC3"/>
    <w:rsid w:val="00524133"/>
    <w:rsid w:val="005245E8"/>
    <w:rsid w:val="00526203"/>
    <w:rsid w:val="00526631"/>
    <w:rsid w:val="0052669F"/>
    <w:rsid w:val="00527740"/>
    <w:rsid w:val="005278FD"/>
    <w:rsid w:val="00527C23"/>
    <w:rsid w:val="00527F0D"/>
    <w:rsid w:val="0053017A"/>
    <w:rsid w:val="0053032F"/>
    <w:rsid w:val="00530C0D"/>
    <w:rsid w:val="00531D2E"/>
    <w:rsid w:val="00532EE8"/>
    <w:rsid w:val="00534FBC"/>
    <w:rsid w:val="005352D0"/>
    <w:rsid w:val="0053573B"/>
    <w:rsid w:val="00535981"/>
    <w:rsid w:val="00536401"/>
    <w:rsid w:val="00537763"/>
    <w:rsid w:val="005400C3"/>
    <w:rsid w:val="00540A47"/>
    <w:rsid w:val="00541C28"/>
    <w:rsid w:val="00542BAA"/>
    <w:rsid w:val="005448DD"/>
    <w:rsid w:val="00544D34"/>
    <w:rsid w:val="00544E42"/>
    <w:rsid w:val="00545AFE"/>
    <w:rsid w:val="00545B54"/>
    <w:rsid w:val="00545D7D"/>
    <w:rsid w:val="00546276"/>
    <w:rsid w:val="0054670F"/>
    <w:rsid w:val="00546C41"/>
    <w:rsid w:val="0054729B"/>
    <w:rsid w:val="00547476"/>
    <w:rsid w:val="00547B4A"/>
    <w:rsid w:val="00547D00"/>
    <w:rsid w:val="0055038E"/>
    <w:rsid w:val="00550EF6"/>
    <w:rsid w:val="00551A8A"/>
    <w:rsid w:val="00552216"/>
    <w:rsid w:val="005528AD"/>
    <w:rsid w:val="00554042"/>
    <w:rsid w:val="00554769"/>
    <w:rsid w:val="005552B1"/>
    <w:rsid w:val="00555E8B"/>
    <w:rsid w:val="00556F0F"/>
    <w:rsid w:val="00557A7D"/>
    <w:rsid w:val="0056034F"/>
    <w:rsid w:val="005603FE"/>
    <w:rsid w:val="00560C59"/>
    <w:rsid w:val="0056103D"/>
    <w:rsid w:val="00561345"/>
    <w:rsid w:val="005613CA"/>
    <w:rsid w:val="00561B3A"/>
    <w:rsid w:val="00561C56"/>
    <w:rsid w:val="005621EA"/>
    <w:rsid w:val="00562516"/>
    <w:rsid w:val="005627C8"/>
    <w:rsid w:val="00562AE2"/>
    <w:rsid w:val="00563310"/>
    <w:rsid w:val="005633CA"/>
    <w:rsid w:val="005635B1"/>
    <w:rsid w:val="00563D41"/>
    <w:rsid w:val="0056422F"/>
    <w:rsid w:val="00564B3A"/>
    <w:rsid w:val="00564D72"/>
    <w:rsid w:val="00564FBE"/>
    <w:rsid w:val="00565538"/>
    <w:rsid w:val="005664BB"/>
    <w:rsid w:val="005667DB"/>
    <w:rsid w:val="00566A60"/>
    <w:rsid w:val="00566A9D"/>
    <w:rsid w:val="0056725C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A5F"/>
    <w:rsid w:val="00573C95"/>
    <w:rsid w:val="00573EFD"/>
    <w:rsid w:val="00573F06"/>
    <w:rsid w:val="0057404D"/>
    <w:rsid w:val="0057423C"/>
    <w:rsid w:val="00575BB6"/>
    <w:rsid w:val="00576ECB"/>
    <w:rsid w:val="00577526"/>
    <w:rsid w:val="00580277"/>
    <w:rsid w:val="00581523"/>
    <w:rsid w:val="00581896"/>
    <w:rsid w:val="005830FD"/>
    <w:rsid w:val="0058318D"/>
    <w:rsid w:val="00583721"/>
    <w:rsid w:val="0058387D"/>
    <w:rsid w:val="005843D6"/>
    <w:rsid w:val="00584A9F"/>
    <w:rsid w:val="00585320"/>
    <w:rsid w:val="0058545B"/>
    <w:rsid w:val="00585523"/>
    <w:rsid w:val="0058586D"/>
    <w:rsid w:val="00585945"/>
    <w:rsid w:val="00585C5B"/>
    <w:rsid w:val="0058664E"/>
    <w:rsid w:val="0058716D"/>
    <w:rsid w:val="0058719F"/>
    <w:rsid w:val="00587DE1"/>
    <w:rsid w:val="00590F45"/>
    <w:rsid w:val="005915F0"/>
    <w:rsid w:val="00591A96"/>
    <w:rsid w:val="00592221"/>
    <w:rsid w:val="00592DC5"/>
    <w:rsid w:val="005934E5"/>
    <w:rsid w:val="00593D38"/>
    <w:rsid w:val="00594475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A0612"/>
    <w:rsid w:val="005A0BD1"/>
    <w:rsid w:val="005A1548"/>
    <w:rsid w:val="005A281E"/>
    <w:rsid w:val="005A28E1"/>
    <w:rsid w:val="005A2D6A"/>
    <w:rsid w:val="005A31B9"/>
    <w:rsid w:val="005A329E"/>
    <w:rsid w:val="005A35E1"/>
    <w:rsid w:val="005A3B09"/>
    <w:rsid w:val="005A3BB3"/>
    <w:rsid w:val="005A482E"/>
    <w:rsid w:val="005A495B"/>
    <w:rsid w:val="005A532A"/>
    <w:rsid w:val="005A5766"/>
    <w:rsid w:val="005A5968"/>
    <w:rsid w:val="005A5A90"/>
    <w:rsid w:val="005A5B2F"/>
    <w:rsid w:val="005A68FC"/>
    <w:rsid w:val="005A6943"/>
    <w:rsid w:val="005A6F62"/>
    <w:rsid w:val="005A7289"/>
    <w:rsid w:val="005B0274"/>
    <w:rsid w:val="005B0839"/>
    <w:rsid w:val="005B11E3"/>
    <w:rsid w:val="005B1332"/>
    <w:rsid w:val="005B275A"/>
    <w:rsid w:val="005B2DDF"/>
    <w:rsid w:val="005B338F"/>
    <w:rsid w:val="005B3CF0"/>
    <w:rsid w:val="005B4739"/>
    <w:rsid w:val="005B4909"/>
    <w:rsid w:val="005B5F60"/>
    <w:rsid w:val="005B5FE3"/>
    <w:rsid w:val="005B6164"/>
    <w:rsid w:val="005B6228"/>
    <w:rsid w:val="005B65AB"/>
    <w:rsid w:val="005B6A0D"/>
    <w:rsid w:val="005B7133"/>
    <w:rsid w:val="005B769F"/>
    <w:rsid w:val="005B7E44"/>
    <w:rsid w:val="005C178C"/>
    <w:rsid w:val="005C2368"/>
    <w:rsid w:val="005C25D5"/>
    <w:rsid w:val="005C2929"/>
    <w:rsid w:val="005C2B7C"/>
    <w:rsid w:val="005C2ED2"/>
    <w:rsid w:val="005C3053"/>
    <w:rsid w:val="005C326F"/>
    <w:rsid w:val="005C3C4F"/>
    <w:rsid w:val="005C41A6"/>
    <w:rsid w:val="005C4DA0"/>
    <w:rsid w:val="005C7B12"/>
    <w:rsid w:val="005D012D"/>
    <w:rsid w:val="005D058A"/>
    <w:rsid w:val="005D0838"/>
    <w:rsid w:val="005D0959"/>
    <w:rsid w:val="005D16A6"/>
    <w:rsid w:val="005D19FA"/>
    <w:rsid w:val="005D22B2"/>
    <w:rsid w:val="005D24A7"/>
    <w:rsid w:val="005D3664"/>
    <w:rsid w:val="005D48A6"/>
    <w:rsid w:val="005D4D44"/>
    <w:rsid w:val="005D52BC"/>
    <w:rsid w:val="005D5D22"/>
    <w:rsid w:val="005D679F"/>
    <w:rsid w:val="005D6E1D"/>
    <w:rsid w:val="005D73EA"/>
    <w:rsid w:val="005D7490"/>
    <w:rsid w:val="005D776F"/>
    <w:rsid w:val="005D795C"/>
    <w:rsid w:val="005D7A48"/>
    <w:rsid w:val="005D7D26"/>
    <w:rsid w:val="005D7E42"/>
    <w:rsid w:val="005D7F44"/>
    <w:rsid w:val="005E0171"/>
    <w:rsid w:val="005E0D22"/>
    <w:rsid w:val="005E129C"/>
    <w:rsid w:val="005E2138"/>
    <w:rsid w:val="005E252C"/>
    <w:rsid w:val="005E2EF1"/>
    <w:rsid w:val="005E3D31"/>
    <w:rsid w:val="005E4F88"/>
    <w:rsid w:val="005E5492"/>
    <w:rsid w:val="005E5E2E"/>
    <w:rsid w:val="005E68EA"/>
    <w:rsid w:val="005E74AD"/>
    <w:rsid w:val="005E7502"/>
    <w:rsid w:val="005E75DB"/>
    <w:rsid w:val="005E7969"/>
    <w:rsid w:val="005F0987"/>
    <w:rsid w:val="005F0A93"/>
    <w:rsid w:val="005F1DB3"/>
    <w:rsid w:val="005F2999"/>
    <w:rsid w:val="005F2D4C"/>
    <w:rsid w:val="005F2E9D"/>
    <w:rsid w:val="005F3C12"/>
    <w:rsid w:val="005F41ED"/>
    <w:rsid w:val="005F4403"/>
    <w:rsid w:val="005F49C8"/>
    <w:rsid w:val="005F54DC"/>
    <w:rsid w:val="005F5A50"/>
    <w:rsid w:val="005F650A"/>
    <w:rsid w:val="005F65F4"/>
    <w:rsid w:val="005F71A2"/>
    <w:rsid w:val="005F7651"/>
    <w:rsid w:val="005F7A9A"/>
    <w:rsid w:val="005F7D8E"/>
    <w:rsid w:val="0060037E"/>
    <w:rsid w:val="006003EB"/>
    <w:rsid w:val="00600949"/>
    <w:rsid w:val="00600B14"/>
    <w:rsid w:val="00601E31"/>
    <w:rsid w:val="006026E8"/>
    <w:rsid w:val="006028D7"/>
    <w:rsid w:val="00603098"/>
    <w:rsid w:val="0060439B"/>
    <w:rsid w:val="00604A0F"/>
    <w:rsid w:val="00604CC2"/>
    <w:rsid w:val="00605A6F"/>
    <w:rsid w:val="00605ACF"/>
    <w:rsid w:val="00605B85"/>
    <w:rsid w:val="00605D13"/>
    <w:rsid w:val="00607A98"/>
    <w:rsid w:val="006103AE"/>
    <w:rsid w:val="00610545"/>
    <w:rsid w:val="00610D6B"/>
    <w:rsid w:val="00612455"/>
    <w:rsid w:val="00612DDE"/>
    <w:rsid w:val="006132C6"/>
    <w:rsid w:val="00615312"/>
    <w:rsid w:val="006156D5"/>
    <w:rsid w:val="00615C75"/>
    <w:rsid w:val="006161EA"/>
    <w:rsid w:val="00616B84"/>
    <w:rsid w:val="006177A1"/>
    <w:rsid w:val="006206F5"/>
    <w:rsid w:val="0062149D"/>
    <w:rsid w:val="006215EB"/>
    <w:rsid w:val="00623C92"/>
    <w:rsid w:val="00623F07"/>
    <w:rsid w:val="0062435D"/>
    <w:rsid w:val="006246E7"/>
    <w:rsid w:val="00624A86"/>
    <w:rsid w:val="00624D4A"/>
    <w:rsid w:val="0062572A"/>
    <w:rsid w:val="00625979"/>
    <w:rsid w:val="006261A3"/>
    <w:rsid w:val="00626918"/>
    <w:rsid w:val="00626BDF"/>
    <w:rsid w:val="0062784C"/>
    <w:rsid w:val="00630B14"/>
    <w:rsid w:val="006316DA"/>
    <w:rsid w:val="00631757"/>
    <w:rsid w:val="006317C3"/>
    <w:rsid w:val="00631AE4"/>
    <w:rsid w:val="00631F5D"/>
    <w:rsid w:val="0063350A"/>
    <w:rsid w:val="006342BB"/>
    <w:rsid w:val="006347D5"/>
    <w:rsid w:val="00634FC7"/>
    <w:rsid w:val="00635686"/>
    <w:rsid w:val="006356B2"/>
    <w:rsid w:val="006360C1"/>
    <w:rsid w:val="006406E9"/>
    <w:rsid w:val="00641798"/>
    <w:rsid w:val="00642390"/>
    <w:rsid w:val="00642715"/>
    <w:rsid w:val="006427F5"/>
    <w:rsid w:val="00643B45"/>
    <w:rsid w:val="00643B70"/>
    <w:rsid w:val="00643EB8"/>
    <w:rsid w:val="00643FCC"/>
    <w:rsid w:val="006446BD"/>
    <w:rsid w:val="00644BB6"/>
    <w:rsid w:val="0064525B"/>
    <w:rsid w:val="00646467"/>
    <w:rsid w:val="00647358"/>
    <w:rsid w:val="00647DF1"/>
    <w:rsid w:val="006503FC"/>
    <w:rsid w:val="00650E1F"/>
    <w:rsid w:val="006510CD"/>
    <w:rsid w:val="00651D19"/>
    <w:rsid w:val="00651DB2"/>
    <w:rsid w:val="00652879"/>
    <w:rsid w:val="006537D1"/>
    <w:rsid w:val="00653B12"/>
    <w:rsid w:val="00654D68"/>
    <w:rsid w:val="00655849"/>
    <w:rsid w:val="00657098"/>
    <w:rsid w:val="006571E1"/>
    <w:rsid w:val="00657926"/>
    <w:rsid w:val="006601C6"/>
    <w:rsid w:val="00660AB2"/>
    <w:rsid w:val="00660CB0"/>
    <w:rsid w:val="00660FE2"/>
    <w:rsid w:val="00661DD5"/>
    <w:rsid w:val="00662B67"/>
    <w:rsid w:val="00662B84"/>
    <w:rsid w:val="00662E63"/>
    <w:rsid w:val="00663160"/>
    <w:rsid w:val="00663E42"/>
    <w:rsid w:val="00664947"/>
    <w:rsid w:val="00665B20"/>
    <w:rsid w:val="00665E16"/>
    <w:rsid w:val="00666049"/>
    <w:rsid w:val="00667DF0"/>
    <w:rsid w:val="0067025F"/>
    <w:rsid w:val="00670394"/>
    <w:rsid w:val="00670484"/>
    <w:rsid w:val="00670A61"/>
    <w:rsid w:val="00670ECB"/>
    <w:rsid w:val="006712F3"/>
    <w:rsid w:val="00671DFF"/>
    <w:rsid w:val="0067215E"/>
    <w:rsid w:val="00672FDA"/>
    <w:rsid w:val="0067310E"/>
    <w:rsid w:val="006735F1"/>
    <w:rsid w:val="006737C2"/>
    <w:rsid w:val="006750AF"/>
    <w:rsid w:val="00675228"/>
    <w:rsid w:val="00675B4A"/>
    <w:rsid w:val="00675F32"/>
    <w:rsid w:val="006766C5"/>
    <w:rsid w:val="0067677A"/>
    <w:rsid w:val="0067703F"/>
    <w:rsid w:val="006772FA"/>
    <w:rsid w:val="00677B16"/>
    <w:rsid w:val="00680560"/>
    <w:rsid w:val="006807C6"/>
    <w:rsid w:val="00680A0D"/>
    <w:rsid w:val="006815DF"/>
    <w:rsid w:val="0068180E"/>
    <w:rsid w:val="00681F8B"/>
    <w:rsid w:val="00682E1F"/>
    <w:rsid w:val="00683A6B"/>
    <w:rsid w:val="00683B96"/>
    <w:rsid w:val="00684316"/>
    <w:rsid w:val="006843C2"/>
    <w:rsid w:val="00684A8F"/>
    <w:rsid w:val="006854B6"/>
    <w:rsid w:val="00685D93"/>
    <w:rsid w:val="00685D9C"/>
    <w:rsid w:val="00685E11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1493"/>
    <w:rsid w:val="00691734"/>
    <w:rsid w:val="00692067"/>
    <w:rsid w:val="006920B4"/>
    <w:rsid w:val="0069266A"/>
    <w:rsid w:val="0069283C"/>
    <w:rsid w:val="00692B48"/>
    <w:rsid w:val="00692C78"/>
    <w:rsid w:val="006931CE"/>
    <w:rsid w:val="006932EF"/>
    <w:rsid w:val="006937EC"/>
    <w:rsid w:val="00694070"/>
    <w:rsid w:val="006952DD"/>
    <w:rsid w:val="00695F55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4D5"/>
    <w:rsid w:val="006A1514"/>
    <w:rsid w:val="006A2A06"/>
    <w:rsid w:val="006A2B8C"/>
    <w:rsid w:val="006A3376"/>
    <w:rsid w:val="006A444F"/>
    <w:rsid w:val="006A4ED0"/>
    <w:rsid w:val="006A5B22"/>
    <w:rsid w:val="006A5F6F"/>
    <w:rsid w:val="006A74DC"/>
    <w:rsid w:val="006A77B4"/>
    <w:rsid w:val="006A79A3"/>
    <w:rsid w:val="006B1016"/>
    <w:rsid w:val="006B212B"/>
    <w:rsid w:val="006B2166"/>
    <w:rsid w:val="006B2840"/>
    <w:rsid w:val="006B4DD5"/>
    <w:rsid w:val="006B53F7"/>
    <w:rsid w:val="006B5F22"/>
    <w:rsid w:val="006B6357"/>
    <w:rsid w:val="006B7922"/>
    <w:rsid w:val="006C07A5"/>
    <w:rsid w:val="006C0B39"/>
    <w:rsid w:val="006C0C84"/>
    <w:rsid w:val="006C109C"/>
    <w:rsid w:val="006C113C"/>
    <w:rsid w:val="006C1800"/>
    <w:rsid w:val="006C2129"/>
    <w:rsid w:val="006C398D"/>
    <w:rsid w:val="006C3F07"/>
    <w:rsid w:val="006C472B"/>
    <w:rsid w:val="006C57C9"/>
    <w:rsid w:val="006C5F16"/>
    <w:rsid w:val="006C7079"/>
    <w:rsid w:val="006C7445"/>
    <w:rsid w:val="006C7560"/>
    <w:rsid w:val="006C770A"/>
    <w:rsid w:val="006C772F"/>
    <w:rsid w:val="006C7A03"/>
    <w:rsid w:val="006C7DEB"/>
    <w:rsid w:val="006D0C67"/>
    <w:rsid w:val="006D1020"/>
    <w:rsid w:val="006D149A"/>
    <w:rsid w:val="006D1AFD"/>
    <w:rsid w:val="006D1B2B"/>
    <w:rsid w:val="006D2B69"/>
    <w:rsid w:val="006D2FB7"/>
    <w:rsid w:val="006D3033"/>
    <w:rsid w:val="006D3480"/>
    <w:rsid w:val="006D354A"/>
    <w:rsid w:val="006D36F7"/>
    <w:rsid w:val="006D3C96"/>
    <w:rsid w:val="006D3E80"/>
    <w:rsid w:val="006D462F"/>
    <w:rsid w:val="006D497D"/>
    <w:rsid w:val="006D49DF"/>
    <w:rsid w:val="006D4A25"/>
    <w:rsid w:val="006D5981"/>
    <w:rsid w:val="006D5BA5"/>
    <w:rsid w:val="006D6F70"/>
    <w:rsid w:val="006D6FF0"/>
    <w:rsid w:val="006D7287"/>
    <w:rsid w:val="006D755C"/>
    <w:rsid w:val="006D75D0"/>
    <w:rsid w:val="006D7AAE"/>
    <w:rsid w:val="006E01F0"/>
    <w:rsid w:val="006E1463"/>
    <w:rsid w:val="006E17C0"/>
    <w:rsid w:val="006E28AF"/>
    <w:rsid w:val="006E3496"/>
    <w:rsid w:val="006E34EC"/>
    <w:rsid w:val="006E40ED"/>
    <w:rsid w:val="006E42B1"/>
    <w:rsid w:val="006E4A5E"/>
    <w:rsid w:val="006E4B5F"/>
    <w:rsid w:val="006E4BBF"/>
    <w:rsid w:val="006E4F5B"/>
    <w:rsid w:val="006E5544"/>
    <w:rsid w:val="006E5778"/>
    <w:rsid w:val="006E5AF1"/>
    <w:rsid w:val="006E5C9F"/>
    <w:rsid w:val="006E69E9"/>
    <w:rsid w:val="006E761B"/>
    <w:rsid w:val="006E7988"/>
    <w:rsid w:val="006F0917"/>
    <w:rsid w:val="006F0A3A"/>
    <w:rsid w:val="006F0ED4"/>
    <w:rsid w:val="006F1D64"/>
    <w:rsid w:val="006F2D8A"/>
    <w:rsid w:val="006F30DA"/>
    <w:rsid w:val="006F3887"/>
    <w:rsid w:val="006F3B1B"/>
    <w:rsid w:val="006F42EC"/>
    <w:rsid w:val="006F4C9D"/>
    <w:rsid w:val="006F4DDA"/>
    <w:rsid w:val="006F6F01"/>
    <w:rsid w:val="006F7171"/>
    <w:rsid w:val="006F719B"/>
    <w:rsid w:val="006F71A4"/>
    <w:rsid w:val="006F76B1"/>
    <w:rsid w:val="006F7C13"/>
    <w:rsid w:val="0070058E"/>
    <w:rsid w:val="007009A9"/>
    <w:rsid w:val="0070147D"/>
    <w:rsid w:val="00701F7B"/>
    <w:rsid w:val="0070202E"/>
    <w:rsid w:val="007044D3"/>
    <w:rsid w:val="007050CC"/>
    <w:rsid w:val="00705633"/>
    <w:rsid w:val="0070670B"/>
    <w:rsid w:val="00706A74"/>
    <w:rsid w:val="00706EEA"/>
    <w:rsid w:val="00707743"/>
    <w:rsid w:val="00707BC4"/>
    <w:rsid w:val="0071066A"/>
    <w:rsid w:val="00710DC4"/>
    <w:rsid w:val="0071144D"/>
    <w:rsid w:val="007115C2"/>
    <w:rsid w:val="007121CE"/>
    <w:rsid w:val="007122F1"/>
    <w:rsid w:val="0071380A"/>
    <w:rsid w:val="00713F0E"/>
    <w:rsid w:val="007155F7"/>
    <w:rsid w:val="0071560A"/>
    <w:rsid w:val="0071567C"/>
    <w:rsid w:val="007164B3"/>
    <w:rsid w:val="0071779D"/>
    <w:rsid w:val="0072006F"/>
    <w:rsid w:val="00720B91"/>
    <w:rsid w:val="00720F65"/>
    <w:rsid w:val="0072123A"/>
    <w:rsid w:val="00721831"/>
    <w:rsid w:val="00721EF0"/>
    <w:rsid w:val="0072213B"/>
    <w:rsid w:val="00722A82"/>
    <w:rsid w:val="007232F9"/>
    <w:rsid w:val="007238F2"/>
    <w:rsid w:val="00725D2F"/>
    <w:rsid w:val="00725FEB"/>
    <w:rsid w:val="00726062"/>
    <w:rsid w:val="00726570"/>
    <w:rsid w:val="00726B9B"/>
    <w:rsid w:val="00726D46"/>
    <w:rsid w:val="00726DA4"/>
    <w:rsid w:val="007274A0"/>
    <w:rsid w:val="0073009C"/>
    <w:rsid w:val="007307EF"/>
    <w:rsid w:val="00730B34"/>
    <w:rsid w:val="00730CEE"/>
    <w:rsid w:val="00730F90"/>
    <w:rsid w:val="00731350"/>
    <w:rsid w:val="0073218C"/>
    <w:rsid w:val="00733160"/>
    <w:rsid w:val="007350CA"/>
    <w:rsid w:val="00735465"/>
    <w:rsid w:val="00735D4E"/>
    <w:rsid w:val="00736CAE"/>
    <w:rsid w:val="007375CD"/>
    <w:rsid w:val="0073793C"/>
    <w:rsid w:val="007411A9"/>
    <w:rsid w:val="0074130C"/>
    <w:rsid w:val="00741821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510A"/>
    <w:rsid w:val="007473B7"/>
    <w:rsid w:val="00751DAA"/>
    <w:rsid w:val="00751E52"/>
    <w:rsid w:val="00752DAA"/>
    <w:rsid w:val="00753BDB"/>
    <w:rsid w:val="00754830"/>
    <w:rsid w:val="00754B3E"/>
    <w:rsid w:val="007553D7"/>
    <w:rsid w:val="00755D5A"/>
    <w:rsid w:val="0075645E"/>
    <w:rsid w:val="00756791"/>
    <w:rsid w:val="00756795"/>
    <w:rsid w:val="00756A6D"/>
    <w:rsid w:val="00757273"/>
    <w:rsid w:val="00757681"/>
    <w:rsid w:val="007579FF"/>
    <w:rsid w:val="00757C54"/>
    <w:rsid w:val="00757F0B"/>
    <w:rsid w:val="0076089A"/>
    <w:rsid w:val="007608D9"/>
    <w:rsid w:val="00760D17"/>
    <w:rsid w:val="007612ED"/>
    <w:rsid w:val="00761346"/>
    <w:rsid w:val="00761485"/>
    <w:rsid w:val="00761531"/>
    <w:rsid w:val="00761875"/>
    <w:rsid w:val="00761DD8"/>
    <w:rsid w:val="007625AB"/>
    <w:rsid w:val="00762A77"/>
    <w:rsid w:val="00762D20"/>
    <w:rsid w:val="007640F3"/>
    <w:rsid w:val="007647E0"/>
    <w:rsid w:val="007651B7"/>
    <w:rsid w:val="007656E2"/>
    <w:rsid w:val="0076575A"/>
    <w:rsid w:val="00765CF5"/>
    <w:rsid w:val="00765D53"/>
    <w:rsid w:val="00766246"/>
    <w:rsid w:val="00766282"/>
    <w:rsid w:val="0076665B"/>
    <w:rsid w:val="00766739"/>
    <w:rsid w:val="00766E60"/>
    <w:rsid w:val="00767000"/>
    <w:rsid w:val="00767967"/>
    <w:rsid w:val="00770185"/>
    <w:rsid w:val="007710A6"/>
    <w:rsid w:val="007713DD"/>
    <w:rsid w:val="007714C5"/>
    <w:rsid w:val="0077151D"/>
    <w:rsid w:val="00772DA8"/>
    <w:rsid w:val="007736A1"/>
    <w:rsid w:val="0077410C"/>
    <w:rsid w:val="007745D3"/>
    <w:rsid w:val="007755C4"/>
    <w:rsid w:val="00777163"/>
    <w:rsid w:val="007771AB"/>
    <w:rsid w:val="007771D7"/>
    <w:rsid w:val="00777299"/>
    <w:rsid w:val="00782789"/>
    <w:rsid w:val="00782CC3"/>
    <w:rsid w:val="00782EB9"/>
    <w:rsid w:val="00783281"/>
    <w:rsid w:val="007833DD"/>
    <w:rsid w:val="007837E9"/>
    <w:rsid w:val="00783801"/>
    <w:rsid w:val="00783C96"/>
    <w:rsid w:val="007844E9"/>
    <w:rsid w:val="007847F9"/>
    <w:rsid w:val="00784D5C"/>
    <w:rsid w:val="00784EB3"/>
    <w:rsid w:val="00785925"/>
    <w:rsid w:val="00785E36"/>
    <w:rsid w:val="00785F08"/>
    <w:rsid w:val="00786C5F"/>
    <w:rsid w:val="00786DB0"/>
    <w:rsid w:val="007903D3"/>
    <w:rsid w:val="00790482"/>
    <w:rsid w:val="007908D2"/>
    <w:rsid w:val="00790D54"/>
    <w:rsid w:val="00790E7D"/>
    <w:rsid w:val="007910AD"/>
    <w:rsid w:val="00792061"/>
    <w:rsid w:val="00792654"/>
    <w:rsid w:val="00792B9A"/>
    <w:rsid w:val="007937C0"/>
    <w:rsid w:val="00793C00"/>
    <w:rsid w:val="007942FB"/>
    <w:rsid w:val="0079453E"/>
    <w:rsid w:val="00794618"/>
    <w:rsid w:val="00794780"/>
    <w:rsid w:val="00795EDF"/>
    <w:rsid w:val="00796E2F"/>
    <w:rsid w:val="00796ED0"/>
    <w:rsid w:val="00796FF5"/>
    <w:rsid w:val="00797296"/>
    <w:rsid w:val="007A07DB"/>
    <w:rsid w:val="007A0E40"/>
    <w:rsid w:val="007A1A37"/>
    <w:rsid w:val="007A208A"/>
    <w:rsid w:val="007A2103"/>
    <w:rsid w:val="007A2723"/>
    <w:rsid w:val="007A2A72"/>
    <w:rsid w:val="007A2DAC"/>
    <w:rsid w:val="007A3856"/>
    <w:rsid w:val="007A48F4"/>
    <w:rsid w:val="007A48F5"/>
    <w:rsid w:val="007A4CB2"/>
    <w:rsid w:val="007A4CC0"/>
    <w:rsid w:val="007A4EE6"/>
    <w:rsid w:val="007A5348"/>
    <w:rsid w:val="007A5C2D"/>
    <w:rsid w:val="007A5CD8"/>
    <w:rsid w:val="007A5E84"/>
    <w:rsid w:val="007A7010"/>
    <w:rsid w:val="007A709C"/>
    <w:rsid w:val="007A7475"/>
    <w:rsid w:val="007A7D54"/>
    <w:rsid w:val="007B00EF"/>
    <w:rsid w:val="007B094B"/>
    <w:rsid w:val="007B28AE"/>
    <w:rsid w:val="007B314A"/>
    <w:rsid w:val="007B32AC"/>
    <w:rsid w:val="007B3E36"/>
    <w:rsid w:val="007B4E90"/>
    <w:rsid w:val="007B552D"/>
    <w:rsid w:val="007B5786"/>
    <w:rsid w:val="007B5D8F"/>
    <w:rsid w:val="007B6EC6"/>
    <w:rsid w:val="007B782E"/>
    <w:rsid w:val="007C03D8"/>
    <w:rsid w:val="007C0FB2"/>
    <w:rsid w:val="007C10E4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1DF2"/>
    <w:rsid w:val="007D321B"/>
    <w:rsid w:val="007D4397"/>
    <w:rsid w:val="007D637B"/>
    <w:rsid w:val="007D69CB"/>
    <w:rsid w:val="007D7831"/>
    <w:rsid w:val="007D7920"/>
    <w:rsid w:val="007D7AA2"/>
    <w:rsid w:val="007E0BB9"/>
    <w:rsid w:val="007E0F41"/>
    <w:rsid w:val="007E1ED9"/>
    <w:rsid w:val="007E31AC"/>
    <w:rsid w:val="007E3B7A"/>
    <w:rsid w:val="007E3D5A"/>
    <w:rsid w:val="007E47B4"/>
    <w:rsid w:val="007E5A80"/>
    <w:rsid w:val="007E67DE"/>
    <w:rsid w:val="007E69DF"/>
    <w:rsid w:val="007F036E"/>
    <w:rsid w:val="007F106A"/>
    <w:rsid w:val="007F1A18"/>
    <w:rsid w:val="007F1BFE"/>
    <w:rsid w:val="007F1D7A"/>
    <w:rsid w:val="007F2DA3"/>
    <w:rsid w:val="007F31FA"/>
    <w:rsid w:val="007F3581"/>
    <w:rsid w:val="007F36A9"/>
    <w:rsid w:val="007F3AFE"/>
    <w:rsid w:val="007F4E51"/>
    <w:rsid w:val="007F5576"/>
    <w:rsid w:val="007F5B0A"/>
    <w:rsid w:val="007F5C05"/>
    <w:rsid w:val="007F68B6"/>
    <w:rsid w:val="0080008B"/>
    <w:rsid w:val="008009C4"/>
    <w:rsid w:val="00800D50"/>
    <w:rsid w:val="00800FA7"/>
    <w:rsid w:val="008012B6"/>
    <w:rsid w:val="00802C5C"/>
    <w:rsid w:val="00803422"/>
    <w:rsid w:val="00804046"/>
    <w:rsid w:val="008045AB"/>
    <w:rsid w:val="00804CAF"/>
    <w:rsid w:val="0080537F"/>
    <w:rsid w:val="00805B10"/>
    <w:rsid w:val="0080624A"/>
    <w:rsid w:val="00806416"/>
    <w:rsid w:val="008065DF"/>
    <w:rsid w:val="00806BAC"/>
    <w:rsid w:val="00806BDD"/>
    <w:rsid w:val="00806E4C"/>
    <w:rsid w:val="00806FD6"/>
    <w:rsid w:val="008070D5"/>
    <w:rsid w:val="00810DF8"/>
    <w:rsid w:val="00811555"/>
    <w:rsid w:val="00812011"/>
    <w:rsid w:val="008122B7"/>
    <w:rsid w:val="008122D0"/>
    <w:rsid w:val="00813AF1"/>
    <w:rsid w:val="00814713"/>
    <w:rsid w:val="00814AB7"/>
    <w:rsid w:val="008152F3"/>
    <w:rsid w:val="008154FB"/>
    <w:rsid w:val="00815EEF"/>
    <w:rsid w:val="00816741"/>
    <w:rsid w:val="008167CA"/>
    <w:rsid w:val="00816FF5"/>
    <w:rsid w:val="008172AC"/>
    <w:rsid w:val="00817521"/>
    <w:rsid w:val="00820677"/>
    <w:rsid w:val="008206AB"/>
    <w:rsid w:val="00820D4C"/>
    <w:rsid w:val="00820D83"/>
    <w:rsid w:val="00820EF8"/>
    <w:rsid w:val="008226DE"/>
    <w:rsid w:val="00822A90"/>
    <w:rsid w:val="00822C77"/>
    <w:rsid w:val="00822D84"/>
    <w:rsid w:val="008231B9"/>
    <w:rsid w:val="008231D9"/>
    <w:rsid w:val="008235F7"/>
    <w:rsid w:val="00823E65"/>
    <w:rsid w:val="00823F77"/>
    <w:rsid w:val="00824AC1"/>
    <w:rsid w:val="008268A2"/>
    <w:rsid w:val="00826A5C"/>
    <w:rsid w:val="00827275"/>
    <w:rsid w:val="00827370"/>
    <w:rsid w:val="008278CC"/>
    <w:rsid w:val="0082790D"/>
    <w:rsid w:val="00830083"/>
    <w:rsid w:val="00830748"/>
    <w:rsid w:val="0083075F"/>
    <w:rsid w:val="008313A7"/>
    <w:rsid w:val="008323FF"/>
    <w:rsid w:val="00835BD4"/>
    <w:rsid w:val="00835D9A"/>
    <w:rsid w:val="00835E1E"/>
    <w:rsid w:val="008367FB"/>
    <w:rsid w:val="008374FD"/>
    <w:rsid w:val="00841611"/>
    <w:rsid w:val="00841D36"/>
    <w:rsid w:val="00842957"/>
    <w:rsid w:val="00842DFF"/>
    <w:rsid w:val="0084301B"/>
    <w:rsid w:val="00843565"/>
    <w:rsid w:val="00843A27"/>
    <w:rsid w:val="00843C9B"/>
    <w:rsid w:val="00845414"/>
    <w:rsid w:val="008459EB"/>
    <w:rsid w:val="00845FB8"/>
    <w:rsid w:val="008461FB"/>
    <w:rsid w:val="0085040E"/>
    <w:rsid w:val="008517DE"/>
    <w:rsid w:val="008518C3"/>
    <w:rsid w:val="00851A62"/>
    <w:rsid w:val="0085220E"/>
    <w:rsid w:val="008524C0"/>
    <w:rsid w:val="00852D4F"/>
    <w:rsid w:val="00855279"/>
    <w:rsid w:val="00857391"/>
    <w:rsid w:val="00857AF2"/>
    <w:rsid w:val="00860A56"/>
    <w:rsid w:val="00861EBC"/>
    <w:rsid w:val="00861FC2"/>
    <w:rsid w:val="008625EB"/>
    <w:rsid w:val="00862BA3"/>
    <w:rsid w:val="00862DCB"/>
    <w:rsid w:val="00865135"/>
    <w:rsid w:val="008653CB"/>
    <w:rsid w:val="0086579B"/>
    <w:rsid w:val="0086584E"/>
    <w:rsid w:val="008660E6"/>
    <w:rsid w:val="00866B3B"/>
    <w:rsid w:val="00867358"/>
    <w:rsid w:val="00867926"/>
    <w:rsid w:val="00867B22"/>
    <w:rsid w:val="008704E4"/>
    <w:rsid w:val="00870985"/>
    <w:rsid w:val="00871DE8"/>
    <w:rsid w:val="0087212C"/>
    <w:rsid w:val="008725A8"/>
    <w:rsid w:val="00873201"/>
    <w:rsid w:val="00873D54"/>
    <w:rsid w:val="00874875"/>
    <w:rsid w:val="00874A12"/>
    <w:rsid w:val="00874F75"/>
    <w:rsid w:val="0087503A"/>
    <w:rsid w:val="0087580C"/>
    <w:rsid w:val="008758AD"/>
    <w:rsid w:val="0087653E"/>
    <w:rsid w:val="008768E7"/>
    <w:rsid w:val="00876C66"/>
    <w:rsid w:val="008779C6"/>
    <w:rsid w:val="0088140D"/>
    <w:rsid w:val="0088174A"/>
    <w:rsid w:val="008819AE"/>
    <w:rsid w:val="00881DC4"/>
    <w:rsid w:val="00882685"/>
    <w:rsid w:val="008826D7"/>
    <w:rsid w:val="00882D87"/>
    <w:rsid w:val="00882FEC"/>
    <w:rsid w:val="00883699"/>
    <w:rsid w:val="00883952"/>
    <w:rsid w:val="00883957"/>
    <w:rsid w:val="00884631"/>
    <w:rsid w:val="008850F1"/>
    <w:rsid w:val="008858D6"/>
    <w:rsid w:val="00885BDB"/>
    <w:rsid w:val="008866F7"/>
    <w:rsid w:val="00887A40"/>
    <w:rsid w:val="008911AD"/>
    <w:rsid w:val="0089161E"/>
    <w:rsid w:val="008917D9"/>
    <w:rsid w:val="00891D4D"/>
    <w:rsid w:val="00891F35"/>
    <w:rsid w:val="00892B60"/>
    <w:rsid w:val="00892CA0"/>
    <w:rsid w:val="00893A7E"/>
    <w:rsid w:val="00893D45"/>
    <w:rsid w:val="00894850"/>
    <w:rsid w:val="00894DB1"/>
    <w:rsid w:val="0089679E"/>
    <w:rsid w:val="0089785D"/>
    <w:rsid w:val="008A0435"/>
    <w:rsid w:val="008A12AB"/>
    <w:rsid w:val="008A1E51"/>
    <w:rsid w:val="008A1FF2"/>
    <w:rsid w:val="008A2493"/>
    <w:rsid w:val="008A392A"/>
    <w:rsid w:val="008A3E00"/>
    <w:rsid w:val="008A3F48"/>
    <w:rsid w:val="008A4C33"/>
    <w:rsid w:val="008A4FBB"/>
    <w:rsid w:val="008A5FD1"/>
    <w:rsid w:val="008A7434"/>
    <w:rsid w:val="008B0272"/>
    <w:rsid w:val="008B0365"/>
    <w:rsid w:val="008B0897"/>
    <w:rsid w:val="008B09F8"/>
    <w:rsid w:val="008B0E8F"/>
    <w:rsid w:val="008B176F"/>
    <w:rsid w:val="008B1F80"/>
    <w:rsid w:val="008B40F4"/>
    <w:rsid w:val="008B4D80"/>
    <w:rsid w:val="008B5F25"/>
    <w:rsid w:val="008B6C77"/>
    <w:rsid w:val="008B6E49"/>
    <w:rsid w:val="008B7605"/>
    <w:rsid w:val="008B79B2"/>
    <w:rsid w:val="008B7A00"/>
    <w:rsid w:val="008B7B69"/>
    <w:rsid w:val="008C0D0D"/>
    <w:rsid w:val="008C1CA6"/>
    <w:rsid w:val="008C1DBE"/>
    <w:rsid w:val="008C1F5C"/>
    <w:rsid w:val="008C2596"/>
    <w:rsid w:val="008C28EB"/>
    <w:rsid w:val="008C2A7F"/>
    <w:rsid w:val="008C2DF6"/>
    <w:rsid w:val="008C40AA"/>
    <w:rsid w:val="008C48C1"/>
    <w:rsid w:val="008C5253"/>
    <w:rsid w:val="008C6135"/>
    <w:rsid w:val="008C65C9"/>
    <w:rsid w:val="008C67E6"/>
    <w:rsid w:val="008C6A37"/>
    <w:rsid w:val="008C7205"/>
    <w:rsid w:val="008C77C3"/>
    <w:rsid w:val="008C7E61"/>
    <w:rsid w:val="008C7EE3"/>
    <w:rsid w:val="008D07EE"/>
    <w:rsid w:val="008D0E96"/>
    <w:rsid w:val="008D1791"/>
    <w:rsid w:val="008D2A86"/>
    <w:rsid w:val="008D33E2"/>
    <w:rsid w:val="008D366D"/>
    <w:rsid w:val="008D3EEF"/>
    <w:rsid w:val="008D4C94"/>
    <w:rsid w:val="008D4F16"/>
    <w:rsid w:val="008D5562"/>
    <w:rsid w:val="008D683D"/>
    <w:rsid w:val="008D688C"/>
    <w:rsid w:val="008E0327"/>
    <w:rsid w:val="008E044E"/>
    <w:rsid w:val="008E13CB"/>
    <w:rsid w:val="008E14F5"/>
    <w:rsid w:val="008E1752"/>
    <w:rsid w:val="008E1FE8"/>
    <w:rsid w:val="008E3122"/>
    <w:rsid w:val="008E343E"/>
    <w:rsid w:val="008E447E"/>
    <w:rsid w:val="008E4A3B"/>
    <w:rsid w:val="008E4DC5"/>
    <w:rsid w:val="008E5049"/>
    <w:rsid w:val="008E59F6"/>
    <w:rsid w:val="008E5BF5"/>
    <w:rsid w:val="008E6B10"/>
    <w:rsid w:val="008E7880"/>
    <w:rsid w:val="008E7CC9"/>
    <w:rsid w:val="008F03BC"/>
    <w:rsid w:val="008F0533"/>
    <w:rsid w:val="008F0659"/>
    <w:rsid w:val="008F07EB"/>
    <w:rsid w:val="008F0A16"/>
    <w:rsid w:val="008F1332"/>
    <w:rsid w:val="008F1957"/>
    <w:rsid w:val="008F1AD2"/>
    <w:rsid w:val="008F3D7A"/>
    <w:rsid w:val="008F449C"/>
    <w:rsid w:val="008F4635"/>
    <w:rsid w:val="008F544C"/>
    <w:rsid w:val="008F568F"/>
    <w:rsid w:val="008F58E8"/>
    <w:rsid w:val="008F5A29"/>
    <w:rsid w:val="008F6443"/>
    <w:rsid w:val="008F6584"/>
    <w:rsid w:val="008F69B2"/>
    <w:rsid w:val="008F7357"/>
    <w:rsid w:val="008F7427"/>
    <w:rsid w:val="008F788F"/>
    <w:rsid w:val="009006C2"/>
    <w:rsid w:val="0090078B"/>
    <w:rsid w:val="00900BA1"/>
    <w:rsid w:val="00900C7D"/>
    <w:rsid w:val="00900CFD"/>
    <w:rsid w:val="00901023"/>
    <w:rsid w:val="009015EB"/>
    <w:rsid w:val="00901D6E"/>
    <w:rsid w:val="00902192"/>
    <w:rsid w:val="009025D0"/>
    <w:rsid w:val="00902F17"/>
    <w:rsid w:val="00903259"/>
    <w:rsid w:val="009039A3"/>
    <w:rsid w:val="00903D77"/>
    <w:rsid w:val="00903F00"/>
    <w:rsid w:val="009048AB"/>
    <w:rsid w:val="00905806"/>
    <w:rsid w:val="00905A5C"/>
    <w:rsid w:val="00905E24"/>
    <w:rsid w:val="00907C8B"/>
    <w:rsid w:val="00910739"/>
    <w:rsid w:val="009113B5"/>
    <w:rsid w:val="009119FB"/>
    <w:rsid w:val="00911A87"/>
    <w:rsid w:val="00911DEA"/>
    <w:rsid w:val="0091219B"/>
    <w:rsid w:val="0091236A"/>
    <w:rsid w:val="00913139"/>
    <w:rsid w:val="009135BD"/>
    <w:rsid w:val="00913FA1"/>
    <w:rsid w:val="00914353"/>
    <w:rsid w:val="00914B2F"/>
    <w:rsid w:val="00915B0C"/>
    <w:rsid w:val="009160F3"/>
    <w:rsid w:val="0091681D"/>
    <w:rsid w:val="00917E26"/>
    <w:rsid w:val="00917E61"/>
    <w:rsid w:val="00917F8F"/>
    <w:rsid w:val="0092000E"/>
    <w:rsid w:val="00920D5A"/>
    <w:rsid w:val="009219D0"/>
    <w:rsid w:val="00921FDF"/>
    <w:rsid w:val="00923030"/>
    <w:rsid w:val="00923422"/>
    <w:rsid w:val="009239D1"/>
    <w:rsid w:val="00924153"/>
    <w:rsid w:val="00924A8F"/>
    <w:rsid w:val="00925829"/>
    <w:rsid w:val="009261D7"/>
    <w:rsid w:val="0092626A"/>
    <w:rsid w:val="009271C9"/>
    <w:rsid w:val="00927247"/>
    <w:rsid w:val="0092773E"/>
    <w:rsid w:val="00927BBF"/>
    <w:rsid w:val="009302C5"/>
    <w:rsid w:val="00930DE0"/>
    <w:rsid w:val="00931260"/>
    <w:rsid w:val="009319B0"/>
    <w:rsid w:val="00931A5B"/>
    <w:rsid w:val="00931FC3"/>
    <w:rsid w:val="0093229A"/>
    <w:rsid w:val="00932954"/>
    <w:rsid w:val="00932FBB"/>
    <w:rsid w:val="0093432B"/>
    <w:rsid w:val="00935220"/>
    <w:rsid w:val="00935250"/>
    <w:rsid w:val="00935327"/>
    <w:rsid w:val="009354D1"/>
    <w:rsid w:val="009362C1"/>
    <w:rsid w:val="0094043B"/>
    <w:rsid w:val="009414F3"/>
    <w:rsid w:val="00941619"/>
    <w:rsid w:val="00942623"/>
    <w:rsid w:val="009437C2"/>
    <w:rsid w:val="00944384"/>
    <w:rsid w:val="00944B0F"/>
    <w:rsid w:val="00944E5D"/>
    <w:rsid w:val="00945195"/>
    <w:rsid w:val="0094523C"/>
    <w:rsid w:val="009452E2"/>
    <w:rsid w:val="00945364"/>
    <w:rsid w:val="00946000"/>
    <w:rsid w:val="00946127"/>
    <w:rsid w:val="0094655D"/>
    <w:rsid w:val="00946745"/>
    <w:rsid w:val="00947532"/>
    <w:rsid w:val="009525D6"/>
    <w:rsid w:val="00952676"/>
    <w:rsid w:val="00954EAF"/>
    <w:rsid w:val="0095591D"/>
    <w:rsid w:val="009564F9"/>
    <w:rsid w:val="00956825"/>
    <w:rsid w:val="00956A7C"/>
    <w:rsid w:val="00956E9C"/>
    <w:rsid w:val="00957358"/>
    <w:rsid w:val="009576F0"/>
    <w:rsid w:val="00957D6A"/>
    <w:rsid w:val="00957EA1"/>
    <w:rsid w:val="00957FB3"/>
    <w:rsid w:val="009601BB"/>
    <w:rsid w:val="0096089B"/>
    <w:rsid w:val="009618C5"/>
    <w:rsid w:val="009618D5"/>
    <w:rsid w:val="00962314"/>
    <w:rsid w:val="009644E6"/>
    <w:rsid w:val="00966939"/>
    <w:rsid w:val="00966E4E"/>
    <w:rsid w:val="00966F22"/>
    <w:rsid w:val="0096706C"/>
    <w:rsid w:val="009674E2"/>
    <w:rsid w:val="00967774"/>
    <w:rsid w:val="009705B5"/>
    <w:rsid w:val="00972490"/>
    <w:rsid w:val="009725BB"/>
    <w:rsid w:val="00974610"/>
    <w:rsid w:val="00974E6C"/>
    <w:rsid w:val="0097667C"/>
    <w:rsid w:val="00976684"/>
    <w:rsid w:val="00976BA9"/>
    <w:rsid w:val="00977656"/>
    <w:rsid w:val="00980449"/>
    <w:rsid w:val="00980A53"/>
    <w:rsid w:val="00981098"/>
    <w:rsid w:val="00981134"/>
    <w:rsid w:val="00981A4B"/>
    <w:rsid w:val="00981BAA"/>
    <w:rsid w:val="009825A5"/>
    <w:rsid w:val="009832F1"/>
    <w:rsid w:val="009838CC"/>
    <w:rsid w:val="00984CC5"/>
    <w:rsid w:val="009856CD"/>
    <w:rsid w:val="00985738"/>
    <w:rsid w:val="00985A84"/>
    <w:rsid w:val="00985E86"/>
    <w:rsid w:val="0098657C"/>
    <w:rsid w:val="00987D60"/>
    <w:rsid w:val="009904F8"/>
    <w:rsid w:val="00991134"/>
    <w:rsid w:val="00991B1E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35B"/>
    <w:rsid w:val="009978FD"/>
    <w:rsid w:val="00997E28"/>
    <w:rsid w:val="009A0221"/>
    <w:rsid w:val="009A0549"/>
    <w:rsid w:val="009A154D"/>
    <w:rsid w:val="009A1E10"/>
    <w:rsid w:val="009A1F5A"/>
    <w:rsid w:val="009A238C"/>
    <w:rsid w:val="009A2B00"/>
    <w:rsid w:val="009A2C56"/>
    <w:rsid w:val="009A4193"/>
    <w:rsid w:val="009A41DC"/>
    <w:rsid w:val="009A5E81"/>
    <w:rsid w:val="009A645A"/>
    <w:rsid w:val="009B04CA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B1C"/>
    <w:rsid w:val="009B42E8"/>
    <w:rsid w:val="009B4530"/>
    <w:rsid w:val="009B475B"/>
    <w:rsid w:val="009B4BB2"/>
    <w:rsid w:val="009B4FCC"/>
    <w:rsid w:val="009B5696"/>
    <w:rsid w:val="009B5AC0"/>
    <w:rsid w:val="009B5B04"/>
    <w:rsid w:val="009B7B4A"/>
    <w:rsid w:val="009B7D95"/>
    <w:rsid w:val="009C08DC"/>
    <w:rsid w:val="009C0C35"/>
    <w:rsid w:val="009C18A3"/>
    <w:rsid w:val="009C18F2"/>
    <w:rsid w:val="009C2DE8"/>
    <w:rsid w:val="009C39A7"/>
    <w:rsid w:val="009C40DA"/>
    <w:rsid w:val="009C4E0A"/>
    <w:rsid w:val="009C61A9"/>
    <w:rsid w:val="009C6C2E"/>
    <w:rsid w:val="009C7000"/>
    <w:rsid w:val="009C79A7"/>
    <w:rsid w:val="009D057E"/>
    <w:rsid w:val="009D17CB"/>
    <w:rsid w:val="009D1F69"/>
    <w:rsid w:val="009D2CA3"/>
    <w:rsid w:val="009D327A"/>
    <w:rsid w:val="009D3B55"/>
    <w:rsid w:val="009D3D04"/>
    <w:rsid w:val="009D3F98"/>
    <w:rsid w:val="009D517F"/>
    <w:rsid w:val="009D53F2"/>
    <w:rsid w:val="009D586D"/>
    <w:rsid w:val="009D6518"/>
    <w:rsid w:val="009D698F"/>
    <w:rsid w:val="009D7144"/>
    <w:rsid w:val="009D78A6"/>
    <w:rsid w:val="009D7C90"/>
    <w:rsid w:val="009D7CAE"/>
    <w:rsid w:val="009D7FAF"/>
    <w:rsid w:val="009E023D"/>
    <w:rsid w:val="009E0D48"/>
    <w:rsid w:val="009E0F16"/>
    <w:rsid w:val="009E21E6"/>
    <w:rsid w:val="009E3391"/>
    <w:rsid w:val="009E418F"/>
    <w:rsid w:val="009E4281"/>
    <w:rsid w:val="009E47C4"/>
    <w:rsid w:val="009E4D07"/>
    <w:rsid w:val="009E502E"/>
    <w:rsid w:val="009E66FC"/>
    <w:rsid w:val="009E673F"/>
    <w:rsid w:val="009E715C"/>
    <w:rsid w:val="009F0796"/>
    <w:rsid w:val="009F0A1E"/>
    <w:rsid w:val="009F21CF"/>
    <w:rsid w:val="009F259B"/>
    <w:rsid w:val="009F2AE9"/>
    <w:rsid w:val="009F3D19"/>
    <w:rsid w:val="009F445E"/>
    <w:rsid w:val="009F4473"/>
    <w:rsid w:val="009F4B01"/>
    <w:rsid w:val="009F5226"/>
    <w:rsid w:val="009F61EC"/>
    <w:rsid w:val="009F6A06"/>
    <w:rsid w:val="009F6C34"/>
    <w:rsid w:val="009F73C8"/>
    <w:rsid w:val="009F74BB"/>
    <w:rsid w:val="009F74D9"/>
    <w:rsid w:val="009F77E5"/>
    <w:rsid w:val="009F7B81"/>
    <w:rsid w:val="00A00476"/>
    <w:rsid w:val="00A017B3"/>
    <w:rsid w:val="00A01854"/>
    <w:rsid w:val="00A027BB"/>
    <w:rsid w:val="00A02A93"/>
    <w:rsid w:val="00A02EB0"/>
    <w:rsid w:val="00A03079"/>
    <w:rsid w:val="00A032A1"/>
    <w:rsid w:val="00A037D3"/>
    <w:rsid w:val="00A039A2"/>
    <w:rsid w:val="00A042BB"/>
    <w:rsid w:val="00A04B53"/>
    <w:rsid w:val="00A05330"/>
    <w:rsid w:val="00A055C1"/>
    <w:rsid w:val="00A05D95"/>
    <w:rsid w:val="00A0641B"/>
    <w:rsid w:val="00A10F8F"/>
    <w:rsid w:val="00A115E5"/>
    <w:rsid w:val="00A1236A"/>
    <w:rsid w:val="00A130A7"/>
    <w:rsid w:val="00A133A4"/>
    <w:rsid w:val="00A13ED7"/>
    <w:rsid w:val="00A144FE"/>
    <w:rsid w:val="00A1485B"/>
    <w:rsid w:val="00A157A6"/>
    <w:rsid w:val="00A15B88"/>
    <w:rsid w:val="00A1611A"/>
    <w:rsid w:val="00A1617A"/>
    <w:rsid w:val="00A1652A"/>
    <w:rsid w:val="00A166F0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D0E"/>
    <w:rsid w:val="00A23E04"/>
    <w:rsid w:val="00A24D0F"/>
    <w:rsid w:val="00A24D82"/>
    <w:rsid w:val="00A25300"/>
    <w:rsid w:val="00A254C0"/>
    <w:rsid w:val="00A26595"/>
    <w:rsid w:val="00A26710"/>
    <w:rsid w:val="00A27699"/>
    <w:rsid w:val="00A278C4"/>
    <w:rsid w:val="00A2797E"/>
    <w:rsid w:val="00A3006E"/>
    <w:rsid w:val="00A309B9"/>
    <w:rsid w:val="00A31221"/>
    <w:rsid w:val="00A32321"/>
    <w:rsid w:val="00A33770"/>
    <w:rsid w:val="00A34460"/>
    <w:rsid w:val="00A34906"/>
    <w:rsid w:val="00A34F71"/>
    <w:rsid w:val="00A35B4A"/>
    <w:rsid w:val="00A35DAA"/>
    <w:rsid w:val="00A365A0"/>
    <w:rsid w:val="00A367EF"/>
    <w:rsid w:val="00A36D8C"/>
    <w:rsid w:val="00A401E0"/>
    <w:rsid w:val="00A40DDC"/>
    <w:rsid w:val="00A41AA3"/>
    <w:rsid w:val="00A41D01"/>
    <w:rsid w:val="00A4217E"/>
    <w:rsid w:val="00A4286E"/>
    <w:rsid w:val="00A42B63"/>
    <w:rsid w:val="00A42D3A"/>
    <w:rsid w:val="00A42DAC"/>
    <w:rsid w:val="00A4330D"/>
    <w:rsid w:val="00A434A3"/>
    <w:rsid w:val="00A43DBC"/>
    <w:rsid w:val="00A4436E"/>
    <w:rsid w:val="00A44688"/>
    <w:rsid w:val="00A44CDE"/>
    <w:rsid w:val="00A45FF2"/>
    <w:rsid w:val="00A5189E"/>
    <w:rsid w:val="00A53A4C"/>
    <w:rsid w:val="00A53BF6"/>
    <w:rsid w:val="00A53FEF"/>
    <w:rsid w:val="00A54144"/>
    <w:rsid w:val="00A55020"/>
    <w:rsid w:val="00A55398"/>
    <w:rsid w:val="00A55845"/>
    <w:rsid w:val="00A56BFF"/>
    <w:rsid w:val="00A56FCE"/>
    <w:rsid w:val="00A57739"/>
    <w:rsid w:val="00A601AD"/>
    <w:rsid w:val="00A601D4"/>
    <w:rsid w:val="00A61828"/>
    <w:rsid w:val="00A62328"/>
    <w:rsid w:val="00A6242B"/>
    <w:rsid w:val="00A62857"/>
    <w:rsid w:val="00A63857"/>
    <w:rsid w:val="00A63A06"/>
    <w:rsid w:val="00A64363"/>
    <w:rsid w:val="00A64DA3"/>
    <w:rsid w:val="00A652FF"/>
    <w:rsid w:val="00A66227"/>
    <w:rsid w:val="00A6629A"/>
    <w:rsid w:val="00A67FDC"/>
    <w:rsid w:val="00A70793"/>
    <w:rsid w:val="00A709E3"/>
    <w:rsid w:val="00A72747"/>
    <w:rsid w:val="00A73E5C"/>
    <w:rsid w:val="00A75194"/>
    <w:rsid w:val="00A75BB6"/>
    <w:rsid w:val="00A762D5"/>
    <w:rsid w:val="00A7646E"/>
    <w:rsid w:val="00A7679F"/>
    <w:rsid w:val="00A7749F"/>
    <w:rsid w:val="00A806B8"/>
    <w:rsid w:val="00A81815"/>
    <w:rsid w:val="00A83C59"/>
    <w:rsid w:val="00A84BFC"/>
    <w:rsid w:val="00A868F6"/>
    <w:rsid w:val="00A8732D"/>
    <w:rsid w:val="00A875BB"/>
    <w:rsid w:val="00A87B17"/>
    <w:rsid w:val="00A9061E"/>
    <w:rsid w:val="00A90D3A"/>
    <w:rsid w:val="00A92121"/>
    <w:rsid w:val="00A92275"/>
    <w:rsid w:val="00A9389E"/>
    <w:rsid w:val="00A93C8E"/>
    <w:rsid w:val="00A942AC"/>
    <w:rsid w:val="00A95F2B"/>
    <w:rsid w:val="00A966B4"/>
    <w:rsid w:val="00A967F7"/>
    <w:rsid w:val="00A977AD"/>
    <w:rsid w:val="00A9783A"/>
    <w:rsid w:val="00A97CFD"/>
    <w:rsid w:val="00AA0764"/>
    <w:rsid w:val="00AA20EB"/>
    <w:rsid w:val="00AA2124"/>
    <w:rsid w:val="00AA2887"/>
    <w:rsid w:val="00AA2EF6"/>
    <w:rsid w:val="00AA2F87"/>
    <w:rsid w:val="00AA3A71"/>
    <w:rsid w:val="00AA3A9E"/>
    <w:rsid w:val="00AA466C"/>
    <w:rsid w:val="00AA5767"/>
    <w:rsid w:val="00AA5ABF"/>
    <w:rsid w:val="00AA6BB2"/>
    <w:rsid w:val="00AA6FBD"/>
    <w:rsid w:val="00AA75A0"/>
    <w:rsid w:val="00AA7D76"/>
    <w:rsid w:val="00AB041D"/>
    <w:rsid w:val="00AB08D6"/>
    <w:rsid w:val="00AB0CB8"/>
    <w:rsid w:val="00AB0D8C"/>
    <w:rsid w:val="00AB170B"/>
    <w:rsid w:val="00AB1ACF"/>
    <w:rsid w:val="00AB1DE7"/>
    <w:rsid w:val="00AB1FFB"/>
    <w:rsid w:val="00AB2013"/>
    <w:rsid w:val="00AB241F"/>
    <w:rsid w:val="00AB3AD3"/>
    <w:rsid w:val="00AB3DD4"/>
    <w:rsid w:val="00AB421E"/>
    <w:rsid w:val="00AB4480"/>
    <w:rsid w:val="00AB59AF"/>
    <w:rsid w:val="00AB5E93"/>
    <w:rsid w:val="00AB6BEE"/>
    <w:rsid w:val="00AB6CEB"/>
    <w:rsid w:val="00AB6EF7"/>
    <w:rsid w:val="00AB7229"/>
    <w:rsid w:val="00AB76CB"/>
    <w:rsid w:val="00AB7913"/>
    <w:rsid w:val="00AC09FD"/>
    <w:rsid w:val="00AC0EEB"/>
    <w:rsid w:val="00AC13C0"/>
    <w:rsid w:val="00AC1576"/>
    <w:rsid w:val="00AC309E"/>
    <w:rsid w:val="00AC384F"/>
    <w:rsid w:val="00AC4BC9"/>
    <w:rsid w:val="00AC4DE1"/>
    <w:rsid w:val="00AC6E16"/>
    <w:rsid w:val="00AC7126"/>
    <w:rsid w:val="00AC714C"/>
    <w:rsid w:val="00AD04D6"/>
    <w:rsid w:val="00AD1ADB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8F8"/>
    <w:rsid w:val="00AD4F26"/>
    <w:rsid w:val="00AD5F54"/>
    <w:rsid w:val="00AD608F"/>
    <w:rsid w:val="00AD68E3"/>
    <w:rsid w:val="00AD78C0"/>
    <w:rsid w:val="00AE02B2"/>
    <w:rsid w:val="00AE1206"/>
    <w:rsid w:val="00AE1A39"/>
    <w:rsid w:val="00AE27F6"/>
    <w:rsid w:val="00AE289A"/>
    <w:rsid w:val="00AE28E5"/>
    <w:rsid w:val="00AE2D50"/>
    <w:rsid w:val="00AE3699"/>
    <w:rsid w:val="00AE48D1"/>
    <w:rsid w:val="00AE4E21"/>
    <w:rsid w:val="00AE52D1"/>
    <w:rsid w:val="00AE5479"/>
    <w:rsid w:val="00AE5485"/>
    <w:rsid w:val="00AE5720"/>
    <w:rsid w:val="00AE636C"/>
    <w:rsid w:val="00AE6DEC"/>
    <w:rsid w:val="00AE7785"/>
    <w:rsid w:val="00AF0584"/>
    <w:rsid w:val="00AF068C"/>
    <w:rsid w:val="00AF1555"/>
    <w:rsid w:val="00AF2208"/>
    <w:rsid w:val="00AF22F1"/>
    <w:rsid w:val="00AF2742"/>
    <w:rsid w:val="00AF2943"/>
    <w:rsid w:val="00AF31E9"/>
    <w:rsid w:val="00AF3D02"/>
    <w:rsid w:val="00AF453B"/>
    <w:rsid w:val="00AF50A6"/>
    <w:rsid w:val="00AF55E9"/>
    <w:rsid w:val="00AF5F29"/>
    <w:rsid w:val="00AF61ED"/>
    <w:rsid w:val="00B00A45"/>
    <w:rsid w:val="00B014AE"/>
    <w:rsid w:val="00B0181B"/>
    <w:rsid w:val="00B01F68"/>
    <w:rsid w:val="00B04076"/>
    <w:rsid w:val="00B047A6"/>
    <w:rsid w:val="00B049DB"/>
    <w:rsid w:val="00B04B04"/>
    <w:rsid w:val="00B05826"/>
    <w:rsid w:val="00B059BE"/>
    <w:rsid w:val="00B067FE"/>
    <w:rsid w:val="00B06A7C"/>
    <w:rsid w:val="00B06A94"/>
    <w:rsid w:val="00B077C5"/>
    <w:rsid w:val="00B100AF"/>
    <w:rsid w:val="00B10E8F"/>
    <w:rsid w:val="00B10EF6"/>
    <w:rsid w:val="00B11036"/>
    <w:rsid w:val="00B11AAB"/>
    <w:rsid w:val="00B11F4E"/>
    <w:rsid w:val="00B121A1"/>
    <w:rsid w:val="00B12576"/>
    <w:rsid w:val="00B12BC3"/>
    <w:rsid w:val="00B136E8"/>
    <w:rsid w:val="00B13822"/>
    <w:rsid w:val="00B139FC"/>
    <w:rsid w:val="00B142DF"/>
    <w:rsid w:val="00B147B4"/>
    <w:rsid w:val="00B14903"/>
    <w:rsid w:val="00B15482"/>
    <w:rsid w:val="00B1564C"/>
    <w:rsid w:val="00B16794"/>
    <w:rsid w:val="00B17EE4"/>
    <w:rsid w:val="00B202FD"/>
    <w:rsid w:val="00B20F74"/>
    <w:rsid w:val="00B2160C"/>
    <w:rsid w:val="00B21813"/>
    <w:rsid w:val="00B218FA"/>
    <w:rsid w:val="00B21BF1"/>
    <w:rsid w:val="00B222A8"/>
    <w:rsid w:val="00B225C5"/>
    <w:rsid w:val="00B229CC"/>
    <w:rsid w:val="00B239E6"/>
    <w:rsid w:val="00B2408A"/>
    <w:rsid w:val="00B242AC"/>
    <w:rsid w:val="00B245FA"/>
    <w:rsid w:val="00B24675"/>
    <w:rsid w:val="00B24AA1"/>
    <w:rsid w:val="00B2591B"/>
    <w:rsid w:val="00B26D92"/>
    <w:rsid w:val="00B26F21"/>
    <w:rsid w:val="00B27B82"/>
    <w:rsid w:val="00B3058A"/>
    <w:rsid w:val="00B3068E"/>
    <w:rsid w:val="00B3119F"/>
    <w:rsid w:val="00B31568"/>
    <w:rsid w:val="00B32035"/>
    <w:rsid w:val="00B330B5"/>
    <w:rsid w:val="00B3486F"/>
    <w:rsid w:val="00B34A5D"/>
    <w:rsid w:val="00B34E83"/>
    <w:rsid w:val="00B35CD7"/>
    <w:rsid w:val="00B36210"/>
    <w:rsid w:val="00B36558"/>
    <w:rsid w:val="00B36A8C"/>
    <w:rsid w:val="00B36B8D"/>
    <w:rsid w:val="00B37433"/>
    <w:rsid w:val="00B4086E"/>
    <w:rsid w:val="00B40F5A"/>
    <w:rsid w:val="00B4108F"/>
    <w:rsid w:val="00B414F1"/>
    <w:rsid w:val="00B4175E"/>
    <w:rsid w:val="00B41F42"/>
    <w:rsid w:val="00B4248E"/>
    <w:rsid w:val="00B43443"/>
    <w:rsid w:val="00B437C1"/>
    <w:rsid w:val="00B4380C"/>
    <w:rsid w:val="00B439F6"/>
    <w:rsid w:val="00B44A8A"/>
    <w:rsid w:val="00B44DD5"/>
    <w:rsid w:val="00B44E1E"/>
    <w:rsid w:val="00B451F3"/>
    <w:rsid w:val="00B46472"/>
    <w:rsid w:val="00B47CE6"/>
    <w:rsid w:val="00B47D98"/>
    <w:rsid w:val="00B50B99"/>
    <w:rsid w:val="00B5195B"/>
    <w:rsid w:val="00B52828"/>
    <w:rsid w:val="00B528AC"/>
    <w:rsid w:val="00B52ED1"/>
    <w:rsid w:val="00B54A72"/>
    <w:rsid w:val="00B56295"/>
    <w:rsid w:val="00B60ADB"/>
    <w:rsid w:val="00B60B2F"/>
    <w:rsid w:val="00B61D9B"/>
    <w:rsid w:val="00B6289D"/>
    <w:rsid w:val="00B63B53"/>
    <w:rsid w:val="00B64A7D"/>
    <w:rsid w:val="00B64E72"/>
    <w:rsid w:val="00B650EB"/>
    <w:rsid w:val="00B65515"/>
    <w:rsid w:val="00B662D1"/>
    <w:rsid w:val="00B668D8"/>
    <w:rsid w:val="00B66AF9"/>
    <w:rsid w:val="00B672A5"/>
    <w:rsid w:val="00B674DF"/>
    <w:rsid w:val="00B67B47"/>
    <w:rsid w:val="00B67BA4"/>
    <w:rsid w:val="00B7037C"/>
    <w:rsid w:val="00B70FBD"/>
    <w:rsid w:val="00B71493"/>
    <w:rsid w:val="00B72217"/>
    <w:rsid w:val="00B72902"/>
    <w:rsid w:val="00B72F8D"/>
    <w:rsid w:val="00B734D6"/>
    <w:rsid w:val="00B738F8"/>
    <w:rsid w:val="00B73CD3"/>
    <w:rsid w:val="00B7404F"/>
    <w:rsid w:val="00B74860"/>
    <w:rsid w:val="00B75B99"/>
    <w:rsid w:val="00B75DBB"/>
    <w:rsid w:val="00B75EF8"/>
    <w:rsid w:val="00B76462"/>
    <w:rsid w:val="00B7732D"/>
    <w:rsid w:val="00B8016E"/>
    <w:rsid w:val="00B80F69"/>
    <w:rsid w:val="00B81711"/>
    <w:rsid w:val="00B81DF5"/>
    <w:rsid w:val="00B8263C"/>
    <w:rsid w:val="00B83B55"/>
    <w:rsid w:val="00B83D6A"/>
    <w:rsid w:val="00B8428B"/>
    <w:rsid w:val="00B84C58"/>
    <w:rsid w:val="00B84E23"/>
    <w:rsid w:val="00B84EAB"/>
    <w:rsid w:val="00B854C1"/>
    <w:rsid w:val="00B85513"/>
    <w:rsid w:val="00B85B06"/>
    <w:rsid w:val="00B85C18"/>
    <w:rsid w:val="00B86127"/>
    <w:rsid w:val="00B87A64"/>
    <w:rsid w:val="00B87D7A"/>
    <w:rsid w:val="00B87F01"/>
    <w:rsid w:val="00B90518"/>
    <w:rsid w:val="00B90E78"/>
    <w:rsid w:val="00B90EDF"/>
    <w:rsid w:val="00B91A34"/>
    <w:rsid w:val="00B91C6F"/>
    <w:rsid w:val="00B92467"/>
    <w:rsid w:val="00B926D3"/>
    <w:rsid w:val="00B92989"/>
    <w:rsid w:val="00B936A2"/>
    <w:rsid w:val="00B937FD"/>
    <w:rsid w:val="00B942DE"/>
    <w:rsid w:val="00B9526B"/>
    <w:rsid w:val="00B95377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2883"/>
    <w:rsid w:val="00BA2F2C"/>
    <w:rsid w:val="00BA320C"/>
    <w:rsid w:val="00BA38E0"/>
    <w:rsid w:val="00BA3D98"/>
    <w:rsid w:val="00BA4820"/>
    <w:rsid w:val="00BA4E9F"/>
    <w:rsid w:val="00BA649B"/>
    <w:rsid w:val="00BA6FB2"/>
    <w:rsid w:val="00BA71A7"/>
    <w:rsid w:val="00BA740B"/>
    <w:rsid w:val="00BA7DD1"/>
    <w:rsid w:val="00BB05A4"/>
    <w:rsid w:val="00BB0903"/>
    <w:rsid w:val="00BB09A9"/>
    <w:rsid w:val="00BB0F3C"/>
    <w:rsid w:val="00BB1D06"/>
    <w:rsid w:val="00BB25B8"/>
    <w:rsid w:val="00BB286A"/>
    <w:rsid w:val="00BB2B6C"/>
    <w:rsid w:val="00BB2FFB"/>
    <w:rsid w:val="00BB4908"/>
    <w:rsid w:val="00BB507E"/>
    <w:rsid w:val="00BB6648"/>
    <w:rsid w:val="00BB6D59"/>
    <w:rsid w:val="00BB7765"/>
    <w:rsid w:val="00BB7B9B"/>
    <w:rsid w:val="00BB7CC1"/>
    <w:rsid w:val="00BC0385"/>
    <w:rsid w:val="00BC1472"/>
    <w:rsid w:val="00BC2164"/>
    <w:rsid w:val="00BC284B"/>
    <w:rsid w:val="00BC2856"/>
    <w:rsid w:val="00BC30B9"/>
    <w:rsid w:val="00BC379D"/>
    <w:rsid w:val="00BC5219"/>
    <w:rsid w:val="00BC54E0"/>
    <w:rsid w:val="00BC586F"/>
    <w:rsid w:val="00BC611A"/>
    <w:rsid w:val="00BC6CE8"/>
    <w:rsid w:val="00BC737C"/>
    <w:rsid w:val="00BC794F"/>
    <w:rsid w:val="00BC7A95"/>
    <w:rsid w:val="00BC7CF0"/>
    <w:rsid w:val="00BD0239"/>
    <w:rsid w:val="00BD064E"/>
    <w:rsid w:val="00BD068B"/>
    <w:rsid w:val="00BD12C2"/>
    <w:rsid w:val="00BD17B7"/>
    <w:rsid w:val="00BD265A"/>
    <w:rsid w:val="00BD2746"/>
    <w:rsid w:val="00BD306E"/>
    <w:rsid w:val="00BD57BE"/>
    <w:rsid w:val="00BD62ED"/>
    <w:rsid w:val="00BD7E7C"/>
    <w:rsid w:val="00BE00F2"/>
    <w:rsid w:val="00BE08C4"/>
    <w:rsid w:val="00BE0E22"/>
    <w:rsid w:val="00BE18BB"/>
    <w:rsid w:val="00BE196E"/>
    <w:rsid w:val="00BE230C"/>
    <w:rsid w:val="00BE249B"/>
    <w:rsid w:val="00BE2FAF"/>
    <w:rsid w:val="00BE3377"/>
    <w:rsid w:val="00BE34C0"/>
    <w:rsid w:val="00BE34EB"/>
    <w:rsid w:val="00BE424C"/>
    <w:rsid w:val="00BE45F7"/>
    <w:rsid w:val="00BE46D2"/>
    <w:rsid w:val="00BE4C9C"/>
    <w:rsid w:val="00BE575B"/>
    <w:rsid w:val="00BE5CC3"/>
    <w:rsid w:val="00BE63B5"/>
    <w:rsid w:val="00BE7BF1"/>
    <w:rsid w:val="00BF0415"/>
    <w:rsid w:val="00BF0B4D"/>
    <w:rsid w:val="00BF1937"/>
    <w:rsid w:val="00BF1955"/>
    <w:rsid w:val="00BF24AD"/>
    <w:rsid w:val="00BF26B8"/>
    <w:rsid w:val="00BF3692"/>
    <w:rsid w:val="00BF4206"/>
    <w:rsid w:val="00BF4B44"/>
    <w:rsid w:val="00BF5072"/>
    <w:rsid w:val="00BF54AC"/>
    <w:rsid w:val="00BF5982"/>
    <w:rsid w:val="00BF6398"/>
    <w:rsid w:val="00BF6A62"/>
    <w:rsid w:val="00BF6D01"/>
    <w:rsid w:val="00BF7582"/>
    <w:rsid w:val="00BF7C13"/>
    <w:rsid w:val="00BF7CD1"/>
    <w:rsid w:val="00C00053"/>
    <w:rsid w:val="00C0010B"/>
    <w:rsid w:val="00C00342"/>
    <w:rsid w:val="00C0161E"/>
    <w:rsid w:val="00C01D9C"/>
    <w:rsid w:val="00C037C0"/>
    <w:rsid w:val="00C04A6E"/>
    <w:rsid w:val="00C056C7"/>
    <w:rsid w:val="00C05CD0"/>
    <w:rsid w:val="00C0631D"/>
    <w:rsid w:val="00C102CD"/>
    <w:rsid w:val="00C103CE"/>
    <w:rsid w:val="00C111A1"/>
    <w:rsid w:val="00C12056"/>
    <w:rsid w:val="00C12AC2"/>
    <w:rsid w:val="00C12AED"/>
    <w:rsid w:val="00C13091"/>
    <w:rsid w:val="00C1311E"/>
    <w:rsid w:val="00C131AE"/>
    <w:rsid w:val="00C145A3"/>
    <w:rsid w:val="00C14A80"/>
    <w:rsid w:val="00C1512B"/>
    <w:rsid w:val="00C1540E"/>
    <w:rsid w:val="00C15F01"/>
    <w:rsid w:val="00C16962"/>
    <w:rsid w:val="00C20383"/>
    <w:rsid w:val="00C21A7B"/>
    <w:rsid w:val="00C21BD0"/>
    <w:rsid w:val="00C21EE2"/>
    <w:rsid w:val="00C22602"/>
    <w:rsid w:val="00C22633"/>
    <w:rsid w:val="00C22995"/>
    <w:rsid w:val="00C23762"/>
    <w:rsid w:val="00C23869"/>
    <w:rsid w:val="00C239AB"/>
    <w:rsid w:val="00C25374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919"/>
    <w:rsid w:val="00C34238"/>
    <w:rsid w:val="00C34DF3"/>
    <w:rsid w:val="00C35B2C"/>
    <w:rsid w:val="00C35C55"/>
    <w:rsid w:val="00C36166"/>
    <w:rsid w:val="00C36E28"/>
    <w:rsid w:val="00C40274"/>
    <w:rsid w:val="00C40E7D"/>
    <w:rsid w:val="00C414AC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DF3"/>
    <w:rsid w:val="00C50246"/>
    <w:rsid w:val="00C50D6E"/>
    <w:rsid w:val="00C5128E"/>
    <w:rsid w:val="00C52161"/>
    <w:rsid w:val="00C52544"/>
    <w:rsid w:val="00C52A51"/>
    <w:rsid w:val="00C52C41"/>
    <w:rsid w:val="00C53C62"/>
    <w:rsid w:val="00C53F68"/>
    <w:rsid w:val="00C54151"/>
    <w:rsid w:val="00C543BB"/>
    <w:rsid w:val="00C54FF4"/>
    <w:rsid w:val="00C55A9C"/>
    <w:rsid w:val="00C55CC9"/>
    <w:rsid w:val="00C55F3B"/>
    <w:rsid w:val="00C56361"/>
    <w:rsid w:val="00C56BAD"/>
    <w:rsid w:val="00C56BD9"/>
    <w:rsid w:val="00C570C3"/>
    <w:rsid w:val="00C57561"/>
    <w:rsid w:val="00C607FC"/>
    <w:rsid w:val="00C60F67"/>
    <w:rsid w:val="00C6145A"/>
    <w:rsid w:val="00C61B8D"/>
    <w:rsid w:val="00C61C8E"/>
    <w:rsid w:val="00C6384F"/>
    <w:rsid w:val="00C63E54"/>
    <w:rsid w:val="00C63F36"/>
    <w:rsid w:val="00C64905"/>
    <w:rsid w:val="00C64B20"/>
    <w:rsid w:val="00C64BA9"/>
    <w:rsid w:val="00C64BCE"/>
    <w:rsid w:val="00C64D58"/>
    <w:rsid w:val="00C65A62"/>
    <w:rsid w:val="00C65F25"/>
    <w:rsid w:val="00C662E0"/>
    <w:rsid w:val="00C666C5"/>
    <w:rsid w:val="00C6686E"/>
    <w:rsid w:val="00C66E71"/>
    <w:rsid w:val="00C676E1"/>
    <w:rsid w:val="00C67C33"/>
    <w:rsid w:val="00C67C7B"/>
    <w:rsid w:val="00C67E53"/>
    <w:rsid w:val="00C701E4"/>
    <w:rsid w:val="00C7021D"/>
    <w:rsid w:val="00C7183F"/>
    <w:rsid w:val="00C7187D"/>
    <w:rsid w:val="00C718E5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68E1"/>
    <w:rsid w:val="00C76CFC"/>
    <w:rsid w:val="00C7734C"/>
    <w:rsid w:val="00C77540"/>
    <w:rsid w:val="00C805DC"/>
    <w:rsid w:val="00C80F84"/>
    <w:rsid w:val="00C814FC"/>
    <w:rsid w:val="00C820DE"/>
    <w:rsid w:val="00C82173"/>
    <w:rsid w:val="00C8239F"/>
    <w:rsid w:val="00C823CE"/>
    <w:rsid w:val="00C82794"/>
    <w:rsid w:val="00C82B60"/>
    <w:rsid w:val="00C82CA5"/>
    <w:rsid w:val="00C82E1E"/>
    <w:rsid w:val="00C82E67"/>
    <w:rsid w:val="00C836FC"/>
    <w:rsid w:val="00C83FBE"/>
    <w:rsid w:val="00C84066"/>
    <w:rsid w:val="00C84C1D"/>
    <w:rsid w:val="00C853DC"/>
    <w:rsid w:val="00C85703"/>
    <w:rsid w:val="00C85766"/>
    <w:rsid w:val="00C86BA9"/>
    <w:rsid w:val="00C87E31"/>
    <w:rsid w:val="00C90D96"/>
    <w:rsid w:val="00C91475"/>
    <w:rsid w:val="00C93BBF"/>
    <w:rsid w:val="00C93BDB"/>
    <w:rsid w:val="00C93DC0"/>
    <w:rsid w:val="00C9444A"/>
    <w:rsid w:val="00C949A6"/>
    <w:rsid w:val="00C95052"/>
    <w:rsid w:val="00C95AE2"/>
    <w:rsid w:val="00C95E0C"/>
    <w:rsid w:val="00C96298"/>
    <w:rsid w:val="00C9682C"/>
    <w:rsid w:val="00C96B12"/>
    <w:rsid w:val="00C97918"/>
    <w:rsid w:val="00C97FF1"/>
    <w:rsid w:val="00CA067B"/>
    <w:rsid w:val="00CA0F6F"/>
    <w:rsid w:val="00CA1392"/>
    <w:rsid w:val="00CA31E8"/>
    <w:rsid w:val="00CA37FE"/>
    <w:rsid w:val="00CA3906"/>
    <w:rsid w:val="00CA39CC"/>
    <w:rsid w:val="00CA3D63"/>
    <w:rsid w:val="00CA3E5B"/>
    <w:rsid w:val="00CA4066"/>
    <w:rsid w:val="00CA4E7B"/>
    <w:rsid w:val="00CA4F01"/>
    <w:rsid w:val="00CA4F77"/>
    <w:rsid w:val="00CA500D"/>
    <w:rsid w:val="00CA51A9"/>
    <w:rsid w:val="00CA5624"/>
    <w:rsid w:val="00CA5668"/>
    <w:rsid w:val="00CA6404"/>
    <w:rsid w:val="00CA78D9"/>
    <w:rsid w:val="00CB04D8"/>
    <w:rsid w:val="00CB04E0"/>
    <w:rsid w:val="00CB20ED"/>
    <w:rsid w:val="00CB228E"/>
    <w:rsid w:val="00CB252F"/>
    <w:rsid w:val="00CB2977"/>
    <w:rsid w:val="00CB2983"/>
    <w:rsid w:val="00CB299E"/>
    <w:rsid w:val="00CB29D7"/>
    <w:rsid w:val="00CB46BF"/>
    <w:rsid w:val="00CB6A8F"/>
    <w:rsid w:val="00CB6F40"/>
    <w:rsid w:val="00CB781E"/>
    <w:rsid w:val="00CB7A9B"/>
    <w:rsid w:val="00CC066B"/>
    <w:rsid w:val="00CC0F7C"/>
    <w:rsid w:val="00CC146F"/>
    <w:rsid w:val="00CC173A"/>
    <w:rsid w:val="00CC173F"/>
    <w:rsid w:val="00CC2220"/>
    <w:rsid w:val="00CC29EC"/>
    <w:rsid w:val="00CC48BA"/>
    <w:rsid w:val="00CC4EE0"/>
    <w:rsid w:val="00CC4F60"/>
    <w:rsid w:val="00CC5C5D"/>
    <w:rsid w:val="00CC69D0"/>
    <w:rsid w:val="00CC7233"/>
    <w:rsid w:val="00CC7D59"/>
    <w:rsid w:val="00CD0939"/>
    <w:rsid w:val="00CD0BD3"/>
    <w:rsid w:val="00CD1097"/>
    <w:rsid w:val="00CD19BB"/>
    <w:rsid w:val="00CD1AF5"/>
    <w:rsid w:val="00CD2B4E"/>
    <w:rsid w:val="00CD301E"/>
    <w:rsid w:val="00CD30D6"/>
    <w:rsid w:val="00CD34F2"/>
    <w:rsid w:val="00CD3767"/>
    <w:rsid w:val="00CD43A8"/>
    <w:rsid w:val="00CD4C18"/>
    <w:rsid w:val="00CD4D91"/>
    <w:rsid w:val="00CD58BC"/>
    <w:rsid w:val="00CD5F2A"/>
    <w:rsid w:val="00CD68DA"/>
    <w:rsid w:val="00CD735C"/>
    <w:rsid w:val="00CD7523"/>
    <w:rsid w:val="00CD788D"/>
    <w:rsid w:val="00CE06F3"/>
    <w:rsid w:val="00CE121B"/>
    <w:rsid w:val="00CE13BD"/>
    <w:rsid w:val="00CE1612"/>
    <w:rsid w:val="00CE1C0E"/>
    <w:rsid w:val="00CE1D40"/>
    <w:rsid w:val="00CE1F4A"/>
    <w:rsid w:val="00CE44BE"/>
    <w:rsid w:val="00CE458E"/>
    <w:rsid w:val="00CE4698"/>
    <w:rsid w:val="00CE6A73"/>
    <w:rsid w:val="00CE7303"/>
    <w:rsid w:val="00CF0B46"/>
    <w:rsid w:val="00CF0FCC"/>
    <w:rsid w:val="00CF2571"/>
    <w:rsid w:val="00CF2731"/>
    <w:rsid w:val="00CF2B1C"/>
    <w:rsid w:val="00CF338C"/>
    <w:rsid w:val="00CF35C7"/>
    <w:rsid w:val="00CF3C5D"/>
    <w:rsid w:val="00CF4BDC"/>
    <w:rsid w:val="00CF5E0B"/>
    <w:rsid w:val="00CF6351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D5F"/>
    <w:rsid w:val="00D0336E"/>
    <w:rsid w:val="00D035AC"/>
    <w:rsid w:val="00D03FD8"/>
    <w:rsid w:val="00D042E7"/>
    <w:rsid w:val="00D0450F"/>
    <w:rsid w:val="00D04592"/>
    <w:rsid w:val="00D045AA"/>
    <w:rsid w:val="00D047B3"/>
    <w:rsid w:val="00D04AD6"/>
    <w:rsid w:val="00D05F37"/>
    <w:rsid w:val="00D06540"/>
    <w:rsid w:val="00D068FA"/>
    <w:rsid w:val="00D0724B"/>
    <w:rsid w:val="00D077C7"/>
    <w:rsid w:val="00D077C9"/>
    <w:rsid w:val="00D0788C"/>
    <w:rsid w:val="00D112F9"/>
    <w:rsid w:val="00D11C42"/>
    <w:rsid w:val="00D11F46"/>
    <w:rsid w:val="00D127E7"/>
    <w:rsid w:val="00D14640"/>
    <w:rsid w:val="00D152C0"/>
    <w:rsid w:val="00D16346"/>
    <w:rsid w:val="00D16373"/>
    <w:rsid w:val="00D16C6C"/>
    <w:rsid w:val="00D16EE1"/>
    <w:rsid w:val="00D176D2"/>
    <w:rsid w:val="00D17BC3"/>
    <w:rsid w:val="00D206E1"/>
    <w:rsid w:val="00D2187A"/>
    <w:rsid w:val="00D21EAD"/>
    <w:rsid w:val="00D22E04"/>
    <w:rsid w:val="00D23FAC"/>
    <w:rsid w:val="00D25E8E"/>
    <w:rsid w:val="00D27BBF"/>
    <w:rsid w:val="00D27DE7"/>
    <w:rsid w:val="00D3002C"/>
    <w:rsid w:val="00D3018F"/>
    <w:rsid w:val="00D30900"/>
    <w:rsid w:val="00D309DB"/>
    <w:rsid w:val="00D31288"/>
    <w:rsid w:val="00D3180B"/>
    <w:rsid w:val="00D325AF"/>
    <w:rsid w:val="00D32791"/>
    <w:rsid w:val="00D329D8"/>
    <w:rsid w:val="00D333C8"/>
    <w:rsid w:val="00D336DA"/>
    <w:rsid w:val="00D34D09"/>
    <w:rsid w:val="00D35043"/>
    <w:rsid w:val="00D356B3"/>
    <w:rsid w:val="00D35F7D"/>
    <w:rsid w:val="00D3601A"/>
    <w:rsid w:val="00D361B7"/>
    <w:rsid w:val="00D36529"/>
    <w:rsid w:val="00D36973"/>
    <w:rsid w:val="00D36A63"/>
    <w:rsid w:val="00D36BB6"/>
    <w:rsid w:val="00D37571"/>
    <w:rsid w:val="00D4047A"/>
    <w:rsid w:val="00D404F0"/>
    <w:rsid w:val="00D4084E"/>
    <w:rsid w:val="00D4392C"/>
    <w:rsid w:val="00D43B79"/>
    <w:rsid w:val="00D45955"/>
    <w:rsid w:val="00D459CF"/>
    <w:rsid w:val="00D461E9"/>
    <w:rsid w:val="00D4659E"/>
    <w:rsid w:val="00D473A1"/>
    <w:rsid w:val="00D475FD"/>
    <w:rsid w:val="00D47FE8"/>
    <w:rsid w:val="00D501B8"/>
    <w:rsid w:val="00D50505"/>
    <w:rsid w:val="00D5120E"/>
    <w:rsid w:val="00D51BB5"/>
    <w:rsid w:val="00D51D60"/>
    <w:rsid w:val="00D51E50"/>
    <w:rsid w:val="00D54156"/>
    <w:rsid w:val="00D56316"/>
    <w:rsid w:val="00D570BC"/>
    <w:rsid w:val="00D57406"/>
    <w:rsid w:val="00D57505"/>
    <w:rsid w:val="00D5793A"/>
    <w:rsid w:val="00D579A0"/>
    <w:rsid w:val="00D57D69"/>
    <w:rsid w:val="00D603EB"/>
    <w:rsid w:val="00D6051E"/>
    <w:rsid w:val="00D61679"/>
    <w:rsid w:val="00D62548"/>
    <w:rsid w:val="00D63342"/>
    <w:rsid w:val="00D63ADA"/>
    <w:rsid w:val="00D63F3D"/>
    <w:rsid w:val="00D6439C"/>
    <w:rsid w:val="00D6464D"/>
    <w:rsid w:val="00D64801"/>
    <w:rsid w:val="00D64A66"/>
    <w:rsid w:val="00D64EA3"/>
    <w:rsid w:val="00D65CE3"/>
    <w:rsid w:val="00D66157"/>
    <w:rsid w:val="00D66A93"/>
    <w:rsid w:val="00D66BDD"/>
    <w:rsid w:val="00D707DA"/>
    <w:rsid w:val="00D70BA6"/>
    <w:rsid w:val="00D70DFE"/>
    <w:rsid w:val="00D70EA4"/>
    <w:rsid w:val="00D7120A"/>
    <w:rsid w:val="00D716CC"/>
    <w:rsid w:val="00D71A6E"/>
    <w:rsid w:val="00D71EB6"/>
    <w:rsid w:val="00D72BE6"/>
    <w:rsid w:val="00D7322E"/>
    <w:rsid w:val="00D73289"/>
    <w:rsid w:val="00D73623"/>
    <w:rsid w:val="00D7378F"/>
    <w:rsid w:val="00D73F08"/>
    <w:rsid w:val="00D74903"/>
    <w:rsid w:val="00D74CE1"/>
    <w:rsid w:val="00D74FCC"/>
    <w:rsid w:val="00D76368"/>
    <w:rsid w:val="00D77541"/>
    <w:rsid w:val="00D776EE"/>
    <w:rsid w:val="00D7778F"/>
    <w:rsid w:val="00D8053B"/>
    <w:rsid w:val="00D80EED"/>
    <w:rsid w:val="00D814AC"/>
    <w:rsid w:val="00D82930"/>
    <w:rsid w:val="00D82A0C"/>
    <w:rsid w:val="00D82B19"/>
    <w:rsid w:val="00D82D51"/>
    <w:rsid w:val="00D837D3"/>
    <w:rsid w:val="00D8395E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87CBA"/>
    <w:rsid w:val="00D90375"/>
    <w:rsid w:val="00D90475"/>
    <w:rsid w:val="00D9254A"/>
    <w:rsid w:val="00D9264E"/>
    <w:rsid w:val="00D92AB3"/>
    <w:rsid w:val="00D949C5"/>
    <w:rsid w:val="00D9507D"/>
    <w:rsid w:val="00D95087"/>
    <w:rsid w:val="00D95192"/>
    <w:rsid w:val="00D951D4"/>
    <w:rsid w:val="00D9600F"/>
    <w:rsid w:val="00D9647D"/>
    <w:rsid w:val="00D96B5E"/>
    <w:rsid w:val="00D96C78"/>
    <w:rsid w:val="00D97133"/>
    <w:rsid w:val="00D972C7"/>
    <w:rsid w:val="00D976B4"/>
    <w:rsid w:val="00D97891"/>
    <w:rsid w:val="00D97AD5"/>
    <w:rsid w:val="00DA0984"/>
    <w:rsid w:val="00DA0F8B"/>
    <w:rsid w:val="00DA0FE7"/>
    <w:rsid w:val="00DA18C9"/>
    <w:rsid w:val="00DA190F"/>
    <w:rsid w:val="00DA312E"/>
    <w:rsid w:val="00DA386B"/>
    <w:rsid w:val="00DA4091"/>
    <w:rsid w:val="00DA4D40"/>
    <w:rsid w:val="00DA4FE5"/>
    <w:rsid w:val="00DA7E61"/>
    <w:rsid w:val="00DB01A6"/>
    <w:rsid w:val="00DB0943"/>
    <w:rsid w:val="00DB0E8F"/>
    <w:rsid w:val="00DB12FA"/>
    <w:rsid w:val="00DB1FED"/>
    <w:rsid w:val="00DB2274"/>
    <w:rsid w:val="00DB304C"/>
    <w:rsid w:val="00DB3E13"/>
    <w:rsid w:val="00DB43A8"/>
    <w:rsid w:val="00DB4641"/>
    <w:rsid w:val="00DB497C"/>
    <w:rsid w:val="00DB4E9F"/>
    <w:rsid w:val="00DB5941"/>
    <w:rsid w:val="00DB61AA"/>
    <w:rsid w:val="00DB749D"/>
    <w:rsid w:val="00DC003C"/>
    <w:rsid w:val="00DC0757"/>
    <w:rsid w:val="00DC1576"/>
    <w:rsid w:val="00DC1D58"/>
    <w:rsid w:val="00DC28FF"/>
    <w:rsid w:val="00DC2D74"/>
    <w:rsid w:val="00DC3A5A"/>
    <w:rsid w:val="00DC3BA3"/>
    <w:rsid w:val="00DC42D7"/>
    <w:rsid w:val="00DC44B3"/>
    <w:rsid w:val="00DC47F9"/>
    <w:rsid w:val="00DC4C17"/>
    <w:rsid w:val="00DC55FE"/>
    <w:rsid w:val="00DC5DB0"/>
    <w:rsid w:val="00DC665A"/>
    <w:rsid w:val="00DC6710"/>
    <w:rsid w:val="00DC6AC5"/>
    <w:rsid w:val="00DD0D74"/>
    <w:rsid w:val="00DD0F97"/>
    <w:rsid w:val="00DD152F"/>
    <w:rsid w:val="00DD2464"/>
    <w:rsid w:val="00DD3EAD"/>
    <w:rsid w:val="00DD4414"/>
    <w:rsid w:val="00DD49A5"/>
    <w:rsid w:val="00DD5A4C"/>
    <w:rsid w:val="00DD5F41"/>
    <w:rsid w:val="00DD6765"/>
    <w:rsid w:val="00DD6998"/>
    <w:rsid w:val="00DD6E81"/>
    <w:rsid w:val="00DD7820"/>
    <w:rsid w:val="00DE03AC"/>
    <w:rsid w:val="00DE069B"/>
    <w:rsid w:val="00DE071B"/>
    <w:rsid w:val="00DE1271"/>
    <w:rsid w:val="00DE1ABA"/>
    <w:rsid w:val="00DE1EEC"/>
    <w:rsid w:val="00DE3D81"/>
    <w:rsid w:val="00DE46C4"/>
    <w:rsid w:val="00DE4A47"/>
    <w:rsid w:val="00DE565D"/>
    <w:rsid w:val="00DE5990"/>
    <w:rsid w:val="00DE5A2A"/>
    <w:rsid w:val="00DE5C2C"/>
    <w:rsid w:val="00DE66E0"/>
    <w:rsid w:val="00DE688C"/>
    <w:rsid w:val="00DE6931"/>
    <w:rsid w:val="00DE6D1D"/>
    <w:rsid w:val="00DE7E44"/>
    <w:rsid w:val="00DF0177"/>
    <w:rsid w:val="00DF02A5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4AA9"/>
    <w:rsid w:val="00DF6DFB"/>
    <w:rsid w:val="00DF7264"/>
    <w:rsid w:val="00DF7EC8"/>
    <w:rsid w:val="00E00508"/>
    <w:rsid w:val="00E0056F"/>
    <w:rsid w:val="00E006B8"/>
    <w:rsid w:val="00E01222"/>
    <w:rsid w:val="00E017C7"/>
    <w:rsid w:val="00E020E7"/>
    <w:rsid w:val="00E03512"/>
    <w:rsid w:val="00E0353B"/>
    <w:rsid w:val="00E04940"/>
    <w:rsid w:val="00E04E1B"/>
    <w:rsid w:val="00E0529F"/>
    <w:rsid w:val="00E05AC2"/>
    <w:rsid w:val="00E06679"/>
    <w:rsid w:val="00E0720B"/>
    <w:rsid w:val="00E10D2D"/>
    <w:rsid w:val="00E110A4"/>
    <w:rsid w:val="00E11165"/>
    <w:rsid w:val="00E1172A"/>
    <w:rsid w:val="00E131A7"/>
    <w:rsid w:val="00E131AF"/>
    <w:rsid w:val="00E13894"/>
    <w:rsid w:val="00E14707"/>
    <w:rsid w:val="00E14B26"/>
    <w:rsid w:val="00E14D38"/>
    <w:rsid w:val="00E15C31"/>
    <w:rsid w:val="00E160E1"/>
    <w:rsid w:val="00E16105"/>
    <w:rsid w:val="00E1759F"/>
    <w:rsid w:val="00E20516"/>
    <w:rsid w:val="00E2082C"/>
    <w:rsid w:val="00E21B28"/>
    <w:rsid w:val="00E223CE"/>
    <w:rsid w:val="00E24978"/>
    <w:rsid w:val="00E24982"/>
    <w:rsid w:val="00E253E1"/>
    <w:rsid w:val="00E25E33"/>
    <w:rsid w:val="00E25ED0"/>
    <w:rsid w:val="00E26CA2"/>
    <w:rsid w:val="00E26FC7"/>
    <w:rsid w:val="00E27FD4"/>
    <w:rsid w:val="00E300A4"/>
    <w:rsid w:val="00E306BC"/>
    <w:rsid w:val="00E30991"/>
    <w:rsid w:val="00E30AD2"/>
    <w:rsid w:val="00E31849"/>
    <w:rsid w:val="00E31C99"/>
    <w:rsid w:val="00E328F4"/>
    <w:rsid w:val="00E32A71"/>
    <w:rsid w:val="00E3376F"/>
    <w:rsid w:val="00E34152"/>
    <w:rsid w:val="00E353CF"/>
    <w:rsid w:val="00E3541C"/>
    <w:rsid w:val="00E36115"/>
    <w:rsid w:val="00E36E91"/>
    <w:rsid w:val="00E37FEE"/>
    <w:rsid w:val="00E40086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4D3F"/>
    <w:rsid w:val="00E451F4"/>
    <w:rsid w:val="00E46119"/>
    <w:rsid w:val="00E46464"/>
    <w:rsid w:val="00E46923"/>
    <w:rsid w:val="00E47403"/>
    <w:rsid w:val="00E47944"/>
    <w:rsid w:val="00E47960"/>
    <w:rsid w:val="00E47B68"/>
    <w:rsid w:val="00E5077B"/>
    <w:rsid w:val="00E51A94"/>
    <w:rsid w:val="00E53590"/>
    <w:rsid w:val="00E53FAD"/>
    <w:rsid w:val="00E540D1"/>
    <w:rsid w:val="00E5417B"/>
    <w:rsid w:val="00E54906"/>
    <w:rsid w:val="00E5503D"/>
    <w:rsid w:val="00E55895"/>
    <w:rsid w:val="00E55F5A"/>
    <w:rsid w:val="00E561B5"/>
    <w:rsid w:val="00E562E4"/>
    <w:rsid w:val="00E56628"/>
    <w:rsid w:val="00E5682A"/>
    <w:rsid w:val="00E56A19"/>
    <w:rsid w:val="00E56C5D"/>
    <w:rsid w:val="00E5733B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F74"/>
    <w:rsid w:val="00E620B0"/>
    <w:rsid w:val="00E62503"/>
    <w:rsid w:val="00E627AA"/>
    <w:rsid w:val="00E62DA3"/>
    <w:rsid w:val="00E634D2"/>
    <w:rsid w:val="00E641AE"/>
    <w:rsid w:val="00E642B2"/>
    <w:rsid w:val="00E64403"/>
    <w:rsid w:val="00E64581"/>
    <w:rsid w:val="00E65024"/>
    <w:rsid w:val="00E65A12"/>
    <w:rsid w:val="00E65B20"/>
    <w:rsid w:val="00E65DD5"/>
    <w:rsid w:val="00E662C9"/>
    <w:rsid w:val="00E66437"/>
    <w:rsid w:val="00E66DBC"/>
    <w:rsid w:val="00E66DF1"/>
    <w:rsid w:val="00E67334"/>
    <w:rsid w:val="00E6792B"/>
    <w:rsid w:val="00E70630"/>
    <w:rsid w:val="00E71292"/>
    <w:rsid w:val="00E71368"/>
    <w:rsid w:val="00E71877"/>
    <w:rsid w:val="00E72080"/>
    <w:rsid w:val="00E734C7"/>
    <w:rsid w:val="00E73898"/>
    <w:rsid w:val="00E7395C"/>
    <w:rsid w:val="00E73A1E"/>
    <w:rsid w:val="00E73DAF"/>
    <w:rsid w:val="00E74E63"/>
    <w:rsid w:val="00E753CF"/>
    <w:rsid w:val="00E75E45"/>
    <w:rsid w:val="00E76131"/>
    <w:rsid w:val="00E7710A"/>
    <w:rsid w:val="00E77239"/>
    <w:rsid w:val="00E77412"/>
    <w:rsid w:val="00E77EFC"/>
    <w:rsid w:val="00E77F84"/>
    <w:rsid w:val="00E805C1"/>
    <w:rsid w:val="00E806B1"/>
    <w:rsid w:val="00E808F1"/>
    <w:rsid w:val="00E80A9C"/>
    <w:rsid w:val="00E80E1E"/>
    <w:rsid w:val="00E81171"/>
    <w:rsid w:val="00E8122C"/>
    <w:rsid w:val="00E81367"/>
    <w:rsid w:val="00E828D5"/>
    <w:rsid w:val="00E82981"/>
    <w:rsid w:val="00E85258"/>
    <w:rsid w:val="00E85BD6"/>
    <w:rsid w:val="00E86215"/>
    <w:rsid w:val="00E86298"/>
    <w:rsid w:val="00E864BB"/>
    <w:rsid w:val="00E869A7"/>
    <w:rsid w:val="00E90394"/>
    <w:rsid w:val="00E9057B"/>
    <w:rsid w:val="00E909C5"/>
    <w:rsid w:val="00E909D4"/>
    <w:rsid w:val="00E9111C"/>
    <w:rsid w:val="00E91248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6CB4"/>
    <w:rsid w:val="00E9729C"/>
    <w:rsid w:val="00E9759C"/>
    <w:rsid w:val="00E9779C"/>
    <w:rsid w:val="00EA0502"/>
    <w:rsid w:val="00EA0A7F"/>
    <w:rsid w:val="00EA0CFA"/>
    <w:rsid w:val="00EA1041"/>
    <w:rsid w:val="00EA1C76"/>
    <w:rsid w:val="00EA1CE6"/>
    <w:rsid w:val="00EA268B"/>
    <w:rsid w:val="00EA2934"/>
    <w:rsid w:val="00EA320E"/>
    <w:rsid w:val="00EA325B"/>
    <w:rsid w:val="00EA366C"/>
    <w:rsid w:val="00EA38CE"/>
    <w:rsid w:val="00EA420D"/>
    <w:rsid w:val="00EA4252"/>
    <w:rsid w:val="00EA4481"/>
    <w:rsid w:val="00EA46D7"/>
    <w:rsid w:val="00EA4BC0"/>
    <w:rsid w:val="00EA5C4D"/>
    <w:rsid w:val="00EA663C"/>
    <w:rsid w:val="00EA6763"/>
    <w:rsid w:val="00EA6FFD"/>
    <w:rsid w:val="00EA72E7"/>
    <w:rsid w:val="00EB062F"/>
    <w:rsid w:val="00EB0706"/>
    <w:rsid w:val="00EB0BEA"/>
    <w:rsid w:val="00EB0E28"/>
    <w:rsid w:val="00EB18B9"/>
    <w:rsid w:val="00EB3782"/>
    <w:rsid w:val="00EB461F"/>
    <w:rsid w:val="00EB49BB"/>
    <w:rsid w:val="00EB4C54"/>
    <w:rsid w:val="00EB4E35"/>
    <w:rsid w:val="00EB4E4C"/>
    <w:rsid w:val="00EB5651"/>
    <w:rsid w:val="00EB5FE8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1C90"/>
    <w:rsid w:val="00EC26E1"/>
    <w:rsid w:val="00EC2BEC"/>
    <w:rsid w:val="00EC3022"/>
    <w:rsid w:val="00EC302F"/>
    <w:rsid w:val="00EC41F1"/>
    <w:rsid w:val="00EC447E"/>
    <w:rsid w:val="00EC4D88"/>
    <w:rsid w:val="00EC4EFC"/>
    <w:rsid w:val="00EC5719"/>
    <w:rsid w:val="00EC5A5E"/>
    <w:rsid w:val="00EC671B"/>
    <w:rsid w:val="00EC6A00"/>
    <w:rsid w:val="00ED047A"/>
    <w:rsid w:val="00ED121A"/>
    <w:rsid w:val="00ED18B7"/>
    <w:rsid w:val="00ED258A"/>
    <w:rsid w:val="00ED28D5"/>
    <w:rsid w:val="00ED2BBF"/>
    <w:rsid w:val="00ED32F1"/>
    <w:rsid w:val="00ED5B95"/>
    <w:rsid w:val="00ED631F"/>
    <w:rsid w:val="00ED78F9"/>
    <w:rsid w:val="00EE0027"/>
    <w:rsid w:val="00EE1A95"/>
    <w:rsid w:val="00EE254A"/>
    <w:rsid w:val="00EE2623"/>
    <w:rsid w:val="00EE2653"/>
    <w:rsid w:val="00EE2892"/>
    <w:rsid w:val="00EE4365"/>
    <w:rsid w:val="00EE4B22"/>
    <w:rsid w:val="00EE5CAC"/>
    <w:rsid w:val="00EE619D"/>
    <w:rsid w:val="00EE7652"/>
    <w:rsid w:val="00EF0136"/>
    <w:rsid w:val="00EF091D"/>
    <w:rsid w:val="00EF12CC"/>
    <w:rsid w:val="00EF177D"/>
    <w:rsid w:val="00EF1B3F"/>
    <w:rsid w:val="00EF228B"/>
    <w:rsid w:val="00EF339B"/>
    <w:rsid w:val="00EF33F9"/>
    <w:rsid w:val="00EF3A6D"/>
    <w:rsid w:val="00EF44F3"/>
    <w:rsid w:val="00EF50D0"/>
    <w:rsid w:val="00EF54E9"/>
    <w:rsid w:val="00EF5B37"/>
    <w:rsid w:val="00EF6089"/>
    <w:rsid w:val="00EF6ED0"/>
    <w:rsid w:val="00EF7624"/>
    <w:rsid w:val="00F005CA"/>
    <w:rsid w:val="00F008AE"/>
    <w:rsid w:val="00F0104A"/>
    <w:rsid w:val="00F012BF"/>
    <w:rsid w:val="00F01863"/>
    <w:rsid w:val="00F01A68"/>
    <w:rsid w:val="00F01DFB"/>
    <w:rsid w:val="00F0292C"/>
    <w:rsid w:val="00F029A1"/>
    <w:rsid w:val="00F02C04"/>
    <w:rsid w:val="00F03B25"/>
    <w:rsid w:val="00F03CF3"/>
    <w:rsid w:val="00F05594"/>
    <w:rsid w:val="00F05D92"/>
    <w:rsid w:val="00F06341"/>
    <w:rsid w:val="00F068F1"/>
    <w:rsid w:val="00F105AA"/>
    <w:rsid w:val="00F1128D"/>
    <w:rsid w:val="00F11423"/>
    <w:rsid w:val="00F11906"/>
    <w:rsid w:val="00F11E59"/>
    <w:rsid w:val="00F1226C"/>
    <w:rsid w:val="00F12404"/>
    <w:rsid w:val="00F12641"/>
    <w:rsid w:val="00F12CDC"/>
    <w:rsid w:val="00F13267"/>
    <w:rsid w:val="00F13AEF"/>
    <w:rsid w:val="00F1427C"/>
    <w:rsid w:val="00F1433D"/>
    <w:rsid w:val="00F1464B"/>
    <w:rsid w:val="00F14F9B"/>
    <w:rsid w:val="00F15191"/>
    <w:rsid w:val="00F15818"/>
    <w:rsid w:val="00F15C6B"/>
    <w:rsid w:val="00F16842"/>
    <w:rsid w:val="00F16E6A"/>
    <w:rsid w:val="00F17B1D"/>
    <w:rsid w:val="00F20CF4"/>
    <w:rsid w:val="00F21259"/>
    <w:rsid w:val="00F2153A"/>
    <w:rsid w:val="00F21833"/>
    <w:rsid w:val="00F22301"/>
    <w:rsid w:val="00F223BE"/>
    <w:rsid w:val="00F22882"/>
    <w:rsid w:val="00F2320F"/>
    <w:rsid w:val="00F2350E"/>
    <w:rsid w:val="00F23B06"/>
    <w:rsid w:val="00F23C44"/>
    <w:rsid w:val="00F23C65"/>
    <w:rsid w:val="00F23F1E"/>
    <w:rsid w:val="00F24574"/>
    <w:rsid w:val="00F24D7E"/>
    <w:rsid w:val="00F25036"/>
    <w:rsid w:val="00F25F65"/>
    <w:rsid w:val="00F26AD5"/>
    <w:rsid w:val="00F277DF"/>
    <w:rsid w:val="00F308A5"/>
    <w:rsid w:val="00F3121D"/>
    <w:rsid w:val="00F320F9"/>
    <w:rsid w:val="00F3214C"/>
    <w:rsid w:val="00F327DD"/>
    <w:rsid w:val="00F32B60"/>
    <w:rsid w:val="00F3372B"/>
    <w:rsid w:val="00F35223"/>
    <w:rsid w:val="00F357F2"/>
    <w:rsid w:val="00F35AB0"/>
    <w:rsid w:val="00F35F73"/>
    <w:rsid w:val="00F361D8"/>
    <w:rsid w:val="00F362F7"/>
    <w:rsid w:val="00F36508"/>
    <w:rsid w:val="00F36951"/>
    <w:rsid w:val="00F36CB5"/>
    <w:rsid w:val="00F37EEA"/>
    <w:rsid w:val="00F40732"/>
    <w:rsid w:val="00F41746"/>
    <w:rsid w:val="00F41E08"/>
    <w:rsid w:val="00F4233E"/>
    <w:rsid w:val="00F427D9"/>
    <w:rsid w:val="00F43556"/>
    <w:rsid w:val="00F4485B"/>
    <w:rsid w:val="00F45671"/>
    <w:rsid w:val="00F45CA3"/>
    <w:rsid w:val="00F4742C"/>
    <w:rsid w:val="00F505DC"/>
    <w:rsid w:val="00F50999"/>
    <w:rsid w:val="00F50D6F"/>
    <w:rsid w:val="00F5104C"/>
    <w:rsid w:val="00F52962"/>
    <w:rsid w:val="00F52D00"/>
    <w:rsid w:val="00F52D3B"/>
    <w:rsid w:val="00F533E3"/>
    <w:rsid w:val="00F54ADB"/>
    <w:rsid w:val="00F5555D"/>
    <w:rsid w:val="00F55DFA"/>
    <w:rsid w:val="00F5634E"/>
    <w:rsid w:val="00F5642C"/>
    <w:rsid w:val="00F56ED0"/>
    <w:rsid w:val="00F57D1E"/>
    <w:rsid w:val="00F60F10"/>
    <w:rsid w:val="00F60FFB"/>
    <w:rsid w:val="00F61E60"/>
    <w:rsid w:val="00F62124"/>
    <w:rsid w:val="00F62584"/>
    <w:rsid w:val="00F631CA"/>
    <w:rsid w:val="00F63879"/>
    <w:rsid w:val="00F648F6"/>
    <w:rsid w:val="00F6606F"/>
    <w:rsid w:val="00F661B0"/>
    <w:rsid w:val="00F665CC"/>
    <w:rsid w:val="00F66EAE"/>
    <w:rsid w:val="00F6705F"/>
    <w:rsid w:val="00F67212"/>
    <w:rsid w:val="00F71BB9"/>
    <w:rsid w:val="00F72A05"/>
    <w:rsid w:val="00F733DD"/>
    <w:rsid w:val="00F73786"/>
    <w:rsid w:val="00F737C8"/>
    <w:rsid w:val="00F73E75"/>
    <w:rsid w:val="00F73FC4"/>
    <w:rsid w:val="00F74941"/>
    <w:rsid w:val="00F759A0"/>
    <w:rsid w:val="00F759B5"/>
    <w:rsid w:val="00F762C5"/>
    <w:rsid w:val="00F76497"/>
    <w:rsid w:val="00F77B49"/>
    <w:rsid w:val="00F803C5"/>
    <w:rsid w:val="00F80CEA"/>
    <w:rsid w:val="00F81305"/>
    <w:rsid w:val="00F8178E"/>
    <w:rsid w:val="00F817E9"/>
    <w:rsid w:val="00F83105"/>
    <w:rsid w:val="00F83645"/>
    <w:rsid w:val="00F84488"/>
    <w:rsid w:val="00F84505"/>
    <w:rsid w:val="00F85916"/>
    <w:rsid w:val="00F8605B"/>
    <w:rsid w:val="00F86213"/>
    <w:rsid w:val="00F86341"/>
    <w:rsid w:val="00F86D23"/>
    <w:rsid w:val="00F91B47"/>
    <w:rsid w:val="00F92184"/>
    <w:rsid w:val="00F935F5"/>
    <w:rsid w:val="00F93687"/>
    <w:rsid w:val="00F93A29"/>
    <w:rsid w:val="00F9431B"/>
    <w:rsid w:val="00F9458A"/>
    <w:rsid w:val="00F94D8F"/>
    <w:rsid w:val="00F95288"/>
    <w:rsid w:val="00F953A6"/>
    <w:rsid w:val="00F9542C"/>
    <w:rsid w:val="00F95AE2"/>
    <w:rsid w:val="00F9604B"/>
    <w:rsid w:val="00F96607"/>
    <w:rsid w:val="00F96873"/>
    <w:rsid w:val="00F970BC"/>
    <w:rsid w:val="00F97471"/>
    <w:rsid w:val="00F97851"/>
    <w:rsid w:val="00F9787A"/>
    <w:rsid w:val="00F97F30"/>
    <w:rsid w:val="00FA03EB"/>
    <w:rsid w:val="00FA09EB"/>
    <w:rsid w:val="00FA0C44"/>
    <w:rsid w:val="00FA1512"/>
    <w:rsid w:val="00FA1523"/>
    <w:rsid w:val="00FA231E"/>
    <w:rsid w:val="00FA25C1"/>
    <w:rsid w:val="00FA38ED"/>
    <w:rsid w:val="00FA451F"/>
    <w:rsid w:val="00FA48E0"/>
    <w:rsid w:val="00FA512E"/>
    <w:rsid w:val="00FA52F8"/>
    <w:rsid w:val="00FA6FB8"/>
    <w:rsid w:val="00FA75A4"/>
    <w:rsid w:val="00FA7726"/>
    <w:rsid w:val="00FA7DD8"/>
    <w:rsid w:val="00FB018F"/>
    <w:rsid w:val="00FB0DEA"/>
    <w:rsid w:val="00FB14A4"/>
    <w:rsid w:val="00FB1A6A"/>
    <w:rsid w:val="00FB1F3C"/>
    <w:rsid w:val="00FB2456"/>
    <w:rsid w:val="00FB2C3B"/>
    <w:rsid w:val="00FB35A3"/>
    <w:rsid w:val="00FB3F53"/>
    <w:rsid w:val="00FB4DC1"/>
    <w:rsid w:val="00FB7A29"/>
    <w:rsid w:val="00FC0068"/>
    <w:rsid w:val="00FC1C69"/>
    <w:rsid w:val="00FC1F10"/>
    <w:rsid w:val="00FC1FFD"/>
    <w:rsid w:val="00FC2DC7"/>
    <w:rsid w:val="00FC3D41"/>
    <w:rsid w:val="00FC4588"/>
    <w:rsid w:val="00FC584D"/>
    <w:rsid w:val="00FC6CE3"/>
    <w:rsid w:val="00FC7CF7"/>
    <w:rsid w:val="00FD0590"/>
    <w:rsid w:val="00FD05B9"/>
    <w:rsid w:val="00FD0827"/>
    <w:rsid w:val="00FD1963"/>
    <w:rsid w:val="00FD1D6A"/>
    <w:rsid w:val="00FD22F4"/>
    <w:rsid w:val="00FD2EE7"/>
    <w:rsid w:val="00FD359F"/>
    <w:rsid w:val="00FD3F6F"/>
    <w:rsid w:val="00FD572A"/>
    <w:rsid w:val="00FD58A5"/>
    <w:rsid w:val="00FD5F61"/>
    <w:rsid w:val="00FD6141"/>
    <w:rsid w:val="00FD69E2"/>
    <w:rsid w:val="00FD6E42"/>
    <w:rsid w:val="00FD7866"/>
    <w:rsid w:val="00FE0173"/>
    <w:rsid w:val="00FE0D5D"/>
    <w:rsid w:val="00FE13E2"/>
    <w:rsid w:val="00FE27E7"/>
    <w:rsid w:val="00FE3826"/>
    <w:rsid w:val="00FE3915"/>
    <w:rsid w:val="00FE437E"/>
    <w:rsid w:val="00FE4C80"/>
    <w:rsid w:val="00FE5DD1"/>
    <w:rsid w:val="00FE6846"/>
    <w:rsid w:val="00FE79CF"/>
    <w:rsid w:val="00FE7F18"/>
    <w:rsid w:val="00FF075F"/>
    <w:rsid w:val="00FF1C54"/>
    <w:rsid w:val="00FF2FE5"/>
    <w:rsid w:val="00FF3456"/>
    <w:rsid w:val="00FF3519"/>
    <w:rsid w:val="00FF3DE5"/>
    <w:rsid w:val="00FF3EBB"/>
    <w:rsid w:val="00FF45CC"/>
    <w:rsid w:val="00FF49F0"/>
    <w:rsid w:val="00FF5A3F"/>
    <w:rsid w:val="00FF5A95"/>
    <w:rsid w:val="00FF7580"/>
    <w:rsid w:val="00FF78A5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A50D57CB-ABD2-4D0F-BFCB-0F720FB79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Body Text" w:uiPriority="99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683B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r.sanook.com/clickstat.php?linkid=7987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melink.net/company/ns-og-energy-solutions-thailand-ltd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CFCB5D-3484-42FF-AF0E-D668B5438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25</Pages>
  <Words>5860</Words>
  <Characters>25611</Characters>
  <Application>Microsoft Office Word</Application>
  <DocSecurity>0</DocSecurity>
  <Lines>213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ลัคกี้เท็คซ์ (ไทย) จำกัด (มหาชน)</vt:lpstr>
    </vt:vector>
  </TitlesOfParts>
  <Company>Toshiba</Company>
  <LinksUpToDate>false</LinksUpToDate>
  <CharactersWithSpaces>31409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ลัคกี้เท็คซ์ (ไทย) จำกัด (มหาชน)</dc:title>
  <dc:subject/>
  <dc:creator>ladawan_e76</dc:creator>
  <cp:keywords/>
  <dc:description/>
  <cp:lastModifiedBy>Somjai, Nigonyanont</cp:lastModifiedBy>
  <cp:revision>3</cp:revision>
  <cp:lastPrinted>2018-02-08T09:55:00Z</cp:lastPrinted>
  <dcterms:created xsi:type="dcterms:W3CDTF">2018-02-12T08:31:00Z</dcterms:created>
  <dcterms:modified xsi:type="dcterms:W3CDTF">2018-02-12T08:32:00Z</dcterms:modified>
</cp:coreProperties>
</file>