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1C79" w14:textId="77777777" w:rsidR="008917B3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</w:p>
    <w:p w14:paraId="24B54339" w14:textId="77777777" w:rsidR="00A56BAF" w:rsidRPr="008A4572" w:rsidRDefault="00A56BAF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58E09F86" w14:textId="77777777" w:rsidR="008917B3" w:rsidRPr="008A4572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3C54ABE6" w14:textId="77777777" w:rsidR="008917B3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</w:rPr>
      </w:pPr>
    </w:p>
    <w:p w14:paraId="2D7DC286" w14:textId="77777777" w:rsidR="00EA3AA8" w:rsidRPr="008A4572" w:rsidRDefault="00EA3AA8" w:rsidP="008917B3">
      <w:pPr>
        <w:pStyle w:val="a0"/>
        <w:ind w:right="-43"/>
        <w:jc w:val="center"/>
        <w:rPr>
          <w:rFonts w:ascii="Angsana New" w:hAnsi="Angsana New" w:hint="cs"/>
          <w:sz w:val="52"/>
          <w:szCs w:val="52"/>
          <w:cs/>
        </w:rPr>
      </w:pPr>
      <w:bookmarkStart w:id="0" w:name="_GoBack"/>
      <w:bookmarkEnd w:id="0"/>
    </w:p>
    <w:p w14:paraId="175376B1" w14:textId="77777777" w:rsidR="008917B3" w:rsidRPr="008A4572" w:rsidRDefault="008917B3" w:rsidP="008917B3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</w:p>
    <w:p w14:paraId="77FD197F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62AA6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C62AA6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C62AA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43C81BFE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</w:p>
    <w:p w14:paraId="6EE6A6AD" w14:textId="150379C6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C62AA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F0795" w:rsidRPr="007F0795">
        <w:rPr>
          <w:rFonts w:ascii="Angsana New" w:hAnsi="Angsana New" w:hint="cs"/>
          <w:sz w:val="32"/>
          <w:szCs w:val="32"/>
          <w:lang w:val="en-US"/>
        </w:rPr>
        <w:t>31</w:t>
      </w:r>
      <w:r w:rsidRPr="00C62A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0795" w:rsidRPr="007F0795">
        <w:rPr>
          <w:rFonts w:ascii="Angsana New" w:hAnsi="Angsana New" w:hint="cs"/>
          <w:sz w:val="32"/>
          <w:szCs w:val="32"/>
          <w:lang w:val="en-US"/>
        </w:rPr>
        <w:t>256</w:t>
      </w:r>
      <w:r w:rsidR="0075357E" w:rsidRPr="0075357E">
        <w:rPr>
          <w:rFonts w:ascii="Angsana New" w:hAnsi="Angsana New" w:hint="cs"/>
          <w:sz w:val="32"/>
          <w:szCs w:val="32"/>
          <w:lang w:val="en-US"/>
        </w:rPr>
        <w:t>0</w:t>
      </w:r>
    </w:p>
    <w:p w14:paraId="21953F06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C62AA6">
        <w:rPr>
          <w:rFonts w:ascii="Angsana New" w:hAnsi="Angsana New"/>
          <w:sz w:val="32"/>
          <w:szCs w:val="32"/>
          <w:cs/>
        </w:rPr>
        <w:t>และ</w:t>
      </w:r>
    </w:p>
    <w:p w14:paraId="759F8C8A" w14:textId="77777777" w:rsidR="008917B3" w:rsidRPr="00C62AA6" w:rsidRDefault="008917B3" w:rsidP="008917B3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C62AA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0947CD27" w14:textId="77777777" w:rsidR="00EA3AA8" w:rsidRDefault="00EA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EA3AA8" w:rsidSect="002122E8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A05B787" w14:textId="77777777" w:rsidR="008917B3" w:rsidRPr="00B84348" w:rsidRDefault="008917B3" w:rsidP="008917B3">
      <w:pPr>
        <w:pStyle w:val="Heading5"/>
        <w:spacing w:line="240" w:lineRule="auto"/>
        <w:jc w:val="both"/>
        <w:rPr>
          <w:rFonts w:ascii="Angsana New" w:hAnsi="Angsana New" w:cs="Angsana New"/>
          <w:cs/>
        </w:rPr>
      </w:pPr>
      <w:r w:rsidRPr="00B84348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585EA157" w14:textId="77777777" w:rsidR="008917B3" w:rsidRPr="00B84348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</w:rPr>
      </w:pPr>
    </w:p>
    <w:p w14:paraId="416064A4" w14:textId="77777777" w:rsidR="008917B3" w:rsidRPr="00090679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  <w:r w:rsidRPr="00B84348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ไทย</w:t>
      </w:r>
      <w:proofErr w:type="spellStart"/>
      <w:r w:rsidRPr="00B84348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090679">
        <w:rPr>
          <w:rFonts w:ascii="Angsana New" w:hAnsi="Angsana New"/>
          <w:b/>
          <w:bCs/>
          <w:sz w:val="30"/>
          <w:szCs w:val="30"/>
          <w:highlight w:val="yellow"/>
        </w:rPr>
        <w:t xml:space="preserve"> </w:t>
      </w:r>
    </w:p>
    <w:p w14:paraId="2A01BFD8" w14:textId="77777777" w:rsidR="008917B3" w:rsidRPr="00090679" w:rsidRDefault="008917B3" w:rsidP="0089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20299A43" w14:textId="77777777" w:rsidR="00B84348" w:rsidRDefault="00B84348" w:rsidP="00B8434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70FB92E" w14:textId="77777777" w:rsidR="00B84348" w:rsidRPr="00C101D5" w:rsidRDefault="00B84348" w:rsidP="00B8434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140066F" w14:textId="1D6D0BA4" w:rsidR="004A7D2F" w:rsidRPr="00090679" w:rsidRDefault="008917B3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84348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</w:t>
      </w:r>
      <w:proofErr w:type="spellStart"/>
      <w:r w:rsidRPr="00B84348">
        <w:rPr>
          <w:rFonts w:ascii="Angsana New" w:hAnsi="Angsana New"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  <w:r w:rsidR="004F16F6" w:rsidRPr="00B84348">
        <w:rPr>
          <w:rFonts w:ascii="Angsana New" w:hAnsi="Angsana New"/>
          <w:sz w:val="30"/>
          <w:szCs w:val="30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</w:t>
      </w:r>
      <w:r w:rsidR="00BE7300"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กลุ่มบริษัท</w:t>
      </w:r>
      <w:r w:rsidR="00BE7300"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ไทย</w:t>
      </w:r>
      <w:proofErr w:type="spellStart"/>
      <w:r w:rsidRPr="00B84348">
        <w:rPr>
          <w:rFonts w:ascii="Angsana New" w:hAnsi="Angsana New"/>
          <w:sz w:val="30"/>
          <w:szCs w:val="30"/>
          <w:cs/>
        </w:rPr>
        <w:t>ออยล์</w:t>
      </w:r>
      <w:proofErr w:type="spellEnd"/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จำกัด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(มหาชน)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</w:t>
      </w:r>
      <w:r w:rsidR="00BE7300"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บริษัท</w:t>
      </w:r>
      <w:r w:rsidR="00BE7300"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ตามลำดับ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ซึ่งประกอบด้วยงบแสดง</w:t>
      </w:r>
      <w:r w:rsidR="00BE730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84348">
        <w:rPr>
          <w:rFonts w:ascii="Angsana New" w:hAnsi="Angsana New"/>
          <w:sz w:val="30"/>
          <w:szCs w:val="30"/>
          <w:cs/>
        </w:rPr>
        <w:t>ฐานะการเงินรวมและงบแสดงฐานะการเงินเฉพาะกิจการ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วันที่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ธันวาคม</w:t>
      </w:r>
      <w:r w:rsidR="00864AC5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8B5D22" w:rsidRPr="00B84348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B8434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B91623">
        <w:rPr>
          <w:rFonts w:ascii="Angsana New" w:hAnsi="Angsana New"/>
          <w:sz w:val="30"/>
          <w:szCs w:val="30"/>
        </w:rPr>
        <w:br/>
      </w:r>
      <w:r w:rsidRPr="00B84348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0439962" w14:textId="77777777" w:rsidR="004A7D2F" w:rsidRPr="00090679" w:rsidRDefault="004A7D2F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highlight w:val="yellow"/>
        </w:rPr>
      </w:pPr>
    </w:p>
    <w:p w14:paraId="3C5FFBE6" w14:textId="541C3383" w:rsidR="00B84348" w:rsidRDefault="00B84348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348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วันที่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7F0795" w:rsidRPr="007F0795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7F0795">
        <w:rPr>
          <w:rFonts w:ascii="Angsana New" w:hAnsi="Angsana New"/>
          <w:sz w:val="30"/>
          <w:szCs w:val="30"/>
        </w:rPr>
        <w:t>256</w:t>
      </w:r>
      <w:r w:rsidR="0075357E" w:rsidRPr="0075357E">
        <w:rPr>
          <w:rFonts w:ascii="Angsana New" w:hAnsi="Angsana New"/>
          <w:sz w:val="30"/>
          <w:szCs w:val="30"/>
        </w:rPr>
        <w:t>0</w:t>
      </w:r>
      <w:r w:rsidRPr="00B8434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94F8258" w14:textId="77777777" w:rsidR="00B84348" w:rsidRDefault="00B84348" w:rsidP="004A7D2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3F64" w14:textId="77777777" w:rsidR="00B84348" w:rsidRPr="00C101D5" w:rsidRDefault="00B84348" w:rsidP="00B8434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B49581" w14:textId="77777777" w:rsidR="00B84348" w:rsidRPr="00C101D5" w:rsidRDefault="00B84348" w:rsidP="00B84348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D835D9" w14:textId="77777777" w:rsidR="00B84348" w:rsidRDefault="00B8434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605EF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B0CF7">
        <w:rPr>
          <w:rFonts w:ascii="Angsana New" w:eastAsia="Calibri" w:hAnsi="Angsana New"/>
          <w:sz w:val="30"/>
          <w:szCs w:val="30"/>
          <w:cs/>
        </w:rPr>
        <w:br/>
      </w:r>
      <w:r w:rsidRPr="00C8554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8554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8434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B84348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2E1BD9" w14:textId="77777777" w:rsidR="00EA3AA8" w:rsidRDefault="00EA3AA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  <w:sectPr w:rsidR="00EA3AA8" w:rsidSect="00EA3AA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396CAAE" w14:textId="77777777" w:rsidR="00B84348" w:rsidRPr="00C101D5" w:rsidRDefault="00B84348" w:rsidP="00702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AEA50FF" w14:textId="77777777" w:rsidR="00B84348" w:rsidRPr="00C101D5" w:rsidRDefault="00B84348" w:rsidP="00B8434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323408" w14:textId="77777777" w:rsidR="00B84348" w:rsidRDefault="00B8434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84348">
        <w:rPr>
          <w:rFonts w:ascii="Angsana New" w:eastAsia="Calibri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302F83D" w14:textId="77777777" w:rsidR="00F35578" w:rsidRDefault="00F35578" w:rsidP="00B8434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02"/>
        <w:gridCol w:w="4828"/>
      </w:tblGrid>
      <w:tr w:rsidR="000B0C3C" w14:paraId="6BE2F2E7" w14:textId="77777777" w:rsidTr="00DC5EE7">
        <w:tc>
          <w:tcPr>
            <w:tcW w:w="9630" w:type="dxa"/>
            <w:gridSpan w:val="2"/>
          </w:tcPr>
          <w:p w14:paraId="43FA1420" w14:textId="18482D5C" w:rsidR="000B0C3C" w:rsidRP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0B0C3C" w14:paraId="5ACBD488" w14:textId="77777777" w:rsidTr="00DC5EE7">
        <w:tc>
          <w:tcPr>
            <w:tcW w:w="9630" w:type="dxa"/>
            <w:gridSpan w:val="2"/>
          </w:tcPr>
          <w:p w14:paraId="7C8D7B9B" w14:textId="4F42E86A" w:rsidR="000B0C3C" w:rsidRP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15 </w:t>
            </w:r>
          </w:p>
        </w:tc>
      </w:tr>
      <w:tr w:rsidR="003B5883" w14:paraId="585ED446" w14:textId="77777777" w:rsidTr="00C8554D">
        <w:tc>
          <w:tcPr>
            <w:tcW w:w="4802" w:type="dxa"/>
          </w:tcPr>
          <w:p w14:paraId="58A53C8C" w14:textId="77777777" w:rsidR="003B5883" w:rsidRPr="003B5883" w:rsidRDefault="003B5883" w:rsidP="00F3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</w:tcPr>
          <w:p w14:paraId="5610AA37" w14:textId="77777777" w:rsidR="003B5883" w:rsidRPr="003B5883" w:rsidRDefault="003B5883" w:rsidP="00F35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B5883" w14:paraId="548CCAD9" w14:textId="77777777" w:rsidTr="00C8554D">
        <w:tc>
          <w:tcPr>
            <w:tcW w:w="4802" w:type="dxa"/>
          </w:tcPr>
          <w:p w14:paraId="44A8A556" w14:textId="42044B6C" w:rsidR="000B0C3C" w:rsidRPr="00B76EA4" w:rsidRDefault="000B0C3C" w:rsidP="000B0C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6EA4">
              <w:rPr>
                <w:rFonts w:asciiTheme="majorBidi" w:hAnsiTheme="majorBidi" w:cstheme="majorBidi"/>
                <w:sz w:val="30"/>
                <w:szCs w:val="30"/>
              </w:rPr>
              <w:t>TOP Solvent (Vietnam) Limited Liability Company (“TSV”)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ทางอ้อม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ของบริษัทที่ดำเนินธุรกิจในประเทศเวียดนาม </w:t>
            </w:r>
            <w:r w:rsidR="00F0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ได้รับรู้ค่าความนิยมจากการซื้อธุรกิจในอดีต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Pr="00B76E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ค่าความนิยมต้องมีการทดสอบการด้อยค่าเป็นประจำทุกปี และผู้บริหารได้พิจารณาแล้วเห็นว่าไม่มีการด้อยค่าของค่าความนิยมที่ต้องรับรู้ในปีปัจจุบัน</w:t>
            </w:r>
          </w:p>
          <w:p w14:paraId="14DBB7AD" w14:textId="77777777" w:rsidR="000B0C3C" w:rsidRPr="00B76EA4" w:rsidRDefault="000B0C3C" w:rsidP="000B0C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A5DB3" w14:textId="4C221CBF" w:rsidR="003B5883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6EA4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เกี่ยวกับการพิจารณาสมมติฐานที่ใช้สนับสนุนการพิจารณามูลค่าของค่าความนิยม และจำนวนเงินของค่าความนิยมนั้นมีนัยสำคัญ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</w:tcPr>
          <w:p w14:paraId="037EA28A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ในเรื่องดังกล่าว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2C2E30F8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การทำความเข้าใจและ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ธีการจัดทำประมาณการทางการเงินและงบประมาณของกลุ่มบริษัท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ทดสอบหลักการและความถูกต้องของการคำนวณและ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สมเหตุสมผลของข้อสมมติฐานที่สำคัญ เช่น อัตราการเติบโตของรายได้ อัตราคิดลด และข้อสมมติฐานเกี่ยวกับเงินทุนหมุนเวียน โดยเปรียบเทียบกับประมาณการทางการเงินที่ได้รับอนุมัติจากฝ่ายบริหาร ข้อมูลภายนอกกิจการ และวิจารณญาณของข้าพเจ้า </w:t>
            </w:r>
          </w:p>
          <w:p w14:paraId="031973B6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หารือผู้เชี่ยวชาญการประเมินมูลค่าของ</w:t>
            </w:r>
            <w:proofErr w:type="spellStart"/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พี</w:t>
            </w:r>
            <w:proofErr w:type="spellStart"/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เอ็ม</w:t>
            </w:r>
            <w:proofErr w:type="spellEnd"/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จีที่ประเทศเวียดนามเพื่อช่วยประเมินความสมเหตุสมผลของอัตราคิดลดและอัตราการเติบโต </w:t>
            </w:r>
          </w:p>
          <w:p w14:paraId="0278C9E3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ประเมินความสมเหตุสมผลของการประมาณการโดยเปรียบเทียบกับผล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ที่เกิดขึ้นจริง </w:t>
            </w:r>
          </w:p>
          <w:p w14:paraId="33E43332" w14:textId="6EE5C8DB" w:rsidR="003B5883" w:rsidRPr="00865669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84EBDD3" w14:textId="77777777" w:rsid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35578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D51D12" w14:textId="77777777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C91813" w14:textId="77777777" w:rsid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AD7741" w14:textId="77777777" w:rsidR="00E224F0" w:rsidRPr="00F35578" w:rsidRDefault="00E224F0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C4D73F" w14:textId="77777777" w:rsidR="00EA57AF" w:rsidRDefault="00EA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02"/>
        <w:gridCol w:w="4828"/>
      </w:tblGrid>
      <w:tr w:rsidR="00DC5EE7" w14:paraId="68E3E6F4" w14:textId="77777777" w:rsidTr="00DC5EE7">
        <w:tc>
          <w:tcPr>
            <w:tcW w:w="9630" w:type="dxa"/>
            <w:gridSpan w:val="2"/>
          </w:tcPr>
          <w:p w14:paraId="35827589" w14:textId="77777777" w:rsidR="00DC5EE7" w:rsidRPr="003B5883" w:rsidRDefault="00DC5EE7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การวัดมูลค่าสินค้าคงเหลือ</w:t>
            </w:r>
          </w:p>
        </w:tc>
      </w:tr>
      <w:tr w:rsidR="00DC5EE7" w14:paraId="0966A305" w14:textId="77777777" w:rsidTr="00DC5EE7">
        <w:tc>
          <w:tcPr>
            <w:tcW w:w="9630" w:type="dxa"/>
            <w:gridSpan w:val="2"/>
          </w:tcPr>
          <w:p w14:paraId="0A2004D9" w14:textId="5103AAD7" w:rsidR="00DC5EE7" w:rsidRPr="003B5883" w:rsidRDefault="000B0C3C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EA57AF" w14:paraId="5BF27800" w14:textId="77777777" w:rsidTr="00C8554D">
        <w:tc>
          <w:tcPr>
            <w:tcW w:w="4802" w:type="dxa"/>
          </w:tcPr>
          <w:p w14:paraId="4188B468" w14:textId="77777777" w:rsidR="00EA57AF" w:rsidRPr="003B5883" w:rsidRDefault="00EA57AF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</w:tcPr>
          <w:p w14:paraId="347DDF76" w14:textId="77777777" w:rsidR="00EA57AF" w:rsidRPr="003B5883" w:rsidRDefault="00EA57AF" w:rsidP="007F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88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B0C3C" w14:paraId="1D55F4B5" w14:textId="77777777" w:rsidTr="00C8554D">
        <w:tc>
          <w:tcPr>
            <w:tcW w:w="4802" w:type="dxa"/>
          </w:tcPr>
          <w:p w14:paraId="7FF2726F" w14:textId="732969F3" w:rsidR="000B0C3C" w:rsidRPr="00865669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566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สินค้าคงเหลือต้องแสดงในราคาทุนหรือมูลค่าสุทธิที่จะได้รับแล้วแต่ราคาใดจะต่ำกว่า สินค้าคงเหลือของกลุ่มบริษัทมียอดคงเหลือที่มีนัยสำคัญ และประกอบไปด้วยวัตถุดิบและสินค้าสำเร็จรูปที่เป็นสินค้าโภคภัณฑ์ซึ่งมีความผันผวนของราคา อาจทำให้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ราคาทุนต่ำกว่ามูลค่าสุทธิที่จะได้รับ เนื่องจากเรื่องดังกล่าวต้องใช้ดุลยพินิจของผู้บริหารอย่างมีนัยสำคัญ </w:t>
            </w:r>
            <w:r w:rsidRPr="00CE0D8D">
              <w:rPr>
                <w:rFonts w:ascii="Times New Roman" w:hAnsi="Times New Roman"/>
                <w:i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8" w:type="dxa"/>
          </w:tcPr>
          <w:p w14:paraId="3D309C92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ในเรื่องดังกล่าว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0CF350ED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ประเมินการออกแบบการควบคุมภายในและการนำการควบคุมภายในไปปฏิบัติ ตลอดจน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ทดสอบประสิทธิผลของการควบคุมภายในที่เกี่ยวข้องกับการวัดมูลค่าของสินค้าคงเหลือ </w:t>
            </w:r>
          </w:p>
          <w:p w14:paraId="6D745D4D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ประเมินความเหมาะสมของวิธีการคำนวณ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มูลค่าสุทธิที่จะได้รับ 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วันสิ้นปี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ประเมินความสมเหตุสมผลของราคาขายโดยเปรียบเทียบกับราคาของสินค้าโภคภัณฑ์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ทดสอบการคำนวณ </w:t>
            </w:r>
          </w:p>
          <w:p w14:paraId="01044EF6" w14:textId="242C3E92" w:rsidR="000B0C3C" w:rsidRPr="00865669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86566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05998638" w14:textId="6EF98A90" w:rsidR="007A7CD4" w:rsidRDefault="007A7CD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70358A" w14:textId="345B8156" w:rsidR="00A22B24" w:rsidRDefault="007A7CD4" w:rsidP="007A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828"/>
        <w:gridCol w:w="4802"/>
      </w:tblGrid>
      <w:tr w:rsidR="001D6965" w:rsidRPr="003B5883" w14:paraId="29D103A2" w14:textId="77777777" w:rsidTr="001D6965">
        <w:tc>
          <w:tcPr>
            <w:tcW w:w="9630" w:type="dxa"/>
            <w:gridSpan w:val="2"/>
          </w:tcPr>
          <w:p w14:paraId="17390244" w14:textId="77777777" w:rsidR="000B0C3C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D73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การด้อยค่าของที่ดิน อาคารและอุปกรณ์ในงบการเงินรวม</w:t>
            </w:r>
          </w:p>
          <w:p w14:paraId="70167D47" w14:textId="0CFD1C65" w:rsidR="001D6965" w:rsidRPr="001D6965" w:rsidRDefault="00A27E99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และ</w:t>
            </w:r>
            <w:r w:rsidR="000B0C3C" w:rsidRPr="005D73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เงินให้กู้ยืมแก่และเงินลงทุนในบริษัทย่อยในงบการเงินเฉพาะกิจการสำหรับธุรกิจขนส่งทางทะเล</w:t>
            </w:r>
          </w:p>
        </w:tc>
      </w:tr>
      <w:tr w:rsidR="001D6965" w:rsidRPr="003B5883" w14:paraId="56750F7F" w14:textId="77777777" w:rsidTr="001D6965">
        <w:tc>
          <w:tcPr>
            <w:tcW w:w="9630" w:type="dxa"/>
            <w:gridSpan w:val="2"/>
          </w:tcPr>
          <w:p w14:paraId="528514A0" w14:textId="34227EDF" w:rsidR="001D6965" w:rsidRPr="000D7910" w:rsidRDefault="000B0C3C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3 4 10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1D6965" w:rsidRPr="003B5883" w14:paraId="31A9FB2A" w14:textId="1096A2F6" w:rsidTr="001D6965">
        <w:tc>
          <w:tcPr>
            <w:tcW w:w="4828" w:type="dxa"/>
          </w:tcPr>
          <w:p w14:paraId="63E05F04" w14:textId="78DDC8E1" w:rsidR="001D6965" w:rsidRPr="0012201A" w:rsidRDefault="001D6965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201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02" w:type="dxa"/>
          </w:tcPr>
          <w:p w14:paraId="7DF66E10" w14:textId="701536A2" w:rsidR="001D6965" w:rsidRPr="0012201A" w:rsidRDefault="001D6965" w:rsidP="001D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2201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B0C3C" w:rsidRPr="00865669" w14:paraId="7C85095A" w14:textId="1E2BB1D8" w:rsidTr="001D6965">
        <w:tc>
          <w:tcPr>
            <w:tcW w:w="4828" w:type="dxa"/>
          </w:tcPr>
          <w:p w14:paraId="0844C59F" w14:textId="4149DE9B" w:rsidR="000B0C3C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กลุ่มบริษัทมีเรือบรรทุกน้ำมันและผลิตภัณฑ์เคมีเหลว และเรือขนส่งผู้โดยสารบางลำที่มีอัตราการใช้เรือไม่เต็มที่เนื่องจากธุรกิจสำรวจปิโตรเลียมมีการชะลอตัวจากราคาน้ำมันและก๊าซธรรมชาติที่ลดลงอย่างต่อเนื่องซึ่งส่งผลให้อัตราค่าระวางเรือและความต้องการใช้เรือขนส่งทางทะเลลดลงตามไปด้วย สถานการณ์ดังกล่าวถือเป็นข้อบ่งชี้การด้อยค่าของ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ที่ดิน อาคารและอุปกรณ์ เงินให้กู้ยืม</w:t>
            </w:r>
            <w:r w:rsidR="00064181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แก่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และเงินลงทุนในบริษัทย่อย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สำหรับธุรกิจขนส่งทางทะเลดังกล่าว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B726D97" w14:textId="77777777" w:rsidR="009A1247" w:rsidRPr="005D734A" w:rsidRDefault="009A1247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E1F92" w14:textId="77777777" w:rsid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ดังนั้น เพื่อพิจารณาการด้อยค่ากลุ่มบริษัทจึงได้ประเมิน</w:t>
            </w:r>
            <w:r w:rsidR="005B1701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มูลค่าที่คาดว่าจะได้รับคืนโดยใช้มูลค่ายุติธรรมหักต้นทุนในก</w:t>
            </w:r>
            <w:r w:rsidR="005956BB"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ารจำหน่ายและมูลค่าจากการใช้แล้ว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แต่จำนวนเงินใดจะสูงกว่า</w:t>
            </w:r>
          </w:p>
          <w:p w14:paraId="515E135E" w14:textId="26ADE142" w:rsidR="000B0C3C" w:rsidRP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9A1247">
              <w:rPr>
                <w:rFonts w:ascii="Times New Roman" w:hAnsi="Times New Roman"/>
                <w:i/>
                <w:sz w:val="30"/>
                <w:szCs w:val="30"/>
              </w:rPr>
              <w:t xml:space="preserve"> </w:t>
            </w:r>
          </w:p>
          <w:p w14:paraId="2119D63E" w14:textId="77777777" w:rsidR="000B0C3C" w:rsidRPr="009A1247" w:rsidRDefault="000B0C3C" w:rsidP="009A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  <w:cs/>
              </w:rPr>
            </w:pP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เนื่องจาก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ต้อง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ใช้วิจารณญาณอย่างมากเกี่ยวกับการพิจารณาสมมติฐานที่ใช้สนับสนุนการพิจารณามูลค่าของที่ดิน อาคารและอุปกรณ์ เงินให้กู้ยืมแก่และเงินลงทุนในบริษัทย่อย และ</w:t>
            </w:r>
            <w:r w:rsidRPr="009A1247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มูลค่าตามบัญชีของรายการดังกล่าว</w:t>
            </w:r>
            <w:r w:rsidRPr="009A1247">
              <w:rPr>
                <w:rFonts w:ascii="Times New Roman" w:hAnsi="Times New Roman"/>
                <w:i/>
                <w:sz w:val="30"/>
                <w:szCs w:val="30"/>
                <w:cs/>
              </w:rPr>
              <w:t>มีนัยสำคัญ ข้าพเจ้าจึงเห็นว่าเรื่องดังกล่าวเป็นเรื่องสำคัญในการตรวจสอบ</w:t>
            </w:r>
          </w:p>
          <w:p w14:paraId="33E53DEA" w14:textId="372641E2" w:rsidR="000B0C3C" w:rsidRPr="0012201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02" w:type="dxa"/>
          </w:tcPr>
          <w:p w14:paraId="08E06BC1" w14:textId="77777777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4928D21" w14:textId="26B68AE3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การทำความเข้าใจ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การพิจารณาการด้อยค่า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="005B1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มูลค่าที่คาดว่าจะได้รับคืนและการ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จัดทำประมาณการทางการเงินและงบประมาณของกลุ่มบริษัท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ทดสอบหลักการและความถูกต้องของการคำนวณและประเมินความสมเหตุสมผลของข้อสมมติฐานที่สำคัญ เช่น อัตราค่าระวางเรือ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และอัตราการใช้เรือ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และข้อสมมติฐานเกี่ยวกับเงินทุนหมุนเวียน โดยเปรียบเทียบกับประมาณการทางการเงินที่ได้รับอนุมัติจากฝ่ายบริหาร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27E9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ผลการดำเนินงานที่เกิดขึ้นจริง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ข้อมูลภายนอกกิจการ และวิจารณญาณของข้าพเจ้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  <w:p w14:paraId="253CDF71" w14:textId="53DB7F07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แหล่งข้อมูลและปัจจัยถ่วงน้ำหนักที่ผู้บริหารและผู้ประเมินราคาอิสระใช้ในการประเมิน</w:t>
            </w:r>
            <w:r w:rsidRPr="005D73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มูลค่ายุติธรรมของสินทรัพย์ตามวิธีราคาตลาดเพื่อใช้เป็นข้อมูลประกอบการพิจารณาขายสินทรัพย์</w:t>
            </w:r>
          </w:p>
          <w:p w14:paraId="2B54AB39" w14:textId="26A51F56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การประเมินความรู้ความสามารถของผู้ประเมินราคาอิสระของกลุ่มบริษัท</w:t>
            </w:r>
          </w:p>
          <w:p w14:paraId="6FBBBF71" w14:textId="77777777" w:rsidR="00EA41E6" w:rsidRDefault="00EA41E6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A41E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A41E6">
              <w:rPr>
                <w:rFonts w:asciiTheme="majorBidi" w:hAnsiTheme="majorBidi"/>
                <w:sz w:val="30"/>
                <w:szCs w:val="30"/>
                <w:cs/>
              </w:rPr>
              <w:t>การหารือผู้เชี่ยวชาญของ</w:t>
            </w:r>
            <w:proofErr w:type="spellStart"/>
            <w:r w:rsidRPr="00EA41E6">
              <w:rPr>
                <w:rFonts w:asciiTheme="majorBidi" w:hAnsiTheme="majorBidi"/>
                <w:sz w:val="30"/>
                <w:szCs w:val="30"/>
                <w:cs/>
              </w:rPr>
              <w:t>เค</w:t>
            </w:r>
            <w:proofErr w:type="spellEnd"/>
            <w:r w:rsidRPr="00EA41E6">
              <w:rPr>
                <w:rFonts w:asciiTheme="majorBidi" w:hAnsiTheme="majorBidi"/>
                <w:sz w:val="30"/>
                <w:szCs w:val="30"/>
                <w:cs/>
              </w:rPr>
              <w:t>พี</w:t>
            </w:r>
            <w:proofErr w:type="spellStart"/>
            <w:r w:rsidRPr="00EA41E6">
              <w:rPr>
                <w:rFonts w:asciiTheme="majorBidi" w:hAnsiTheme="majorBidi"/>
                <w:sz w:val="30"/>
                <w:szCs w:val="30"/>
                <w:cs/>
              </w:rPr>
              <w:t>เอ็ม</w:t>
            </w:r>
            <w:proofErr w:type="spellEnd"/>
            <w:r w:rsidRPr="00EA41E6">
              <w:rPr>
                <w:rFonts w:asciiTheme="majorBidi" w:hAnsiTheme="majorBidi"/>
                <w:sz w:val="30"/>
                <w:szCs w:val="30"/>
                <w:cs/>
              </w:rPr>
              <w:t>จีเพื่อช่วยประเมินความเหมาะสมของข้อสมมติฐาน เช่น อัตราคิดลด และวิธีการประเมินราคาที่ผู้ประเมินราคาอิสระใช้รวมถึงรายงานการประเมินมูลค่า</w:t>
            </w:r>
          </w:p>
          <w:p w14:paraId="391F9E90" w14:textId="10AC46CB" w:rsidR="000B0C3C" w:rsidRPr="005D734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46E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0D526A7D" w14:textId="27DDF3D8" w:rsidR="000B0C3C" w:rsidRPr="0012201A" w:rsidRDefault="000B0C3C" w:rsidP="000B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6CF57EFE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15C1DF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C46DB2" w14:textId="77777777" w:rsidR="001D6965" w:rsidRDefault="001D6965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12BEA7" w14:textId="77777777" w:rsidR="000B0C3C" w:rsidRDefault="000B0C3C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28B2F5" w14:textId="77777777" w:rsidR="000B0C3C" w:rsidRDefault="000B0C3C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8C696A" w14:textId="77777777" w:rsidR="00EA3AA8" w:rsidRDefault="00EA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BED5BD" w14:textId="4733067B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1AAF7B" w14:textId="77777777" w:rsidR="00A22B24" w:rsidRDefault="00A22B2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CACEA3" w14:textId="77777777" w:rsidR="00F35578" w:rsidRPr="00057FB3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ข้อมูลอื่นประกอบด้</w:t>
      </w:r>
      <w:r w:rsidR="00A22B24">
        <w:rPr>
          <w:rFonts w:ascii="Angsana New" w:hAnsi="Angsana New"/>
          <w:sz w:val="30"/>
          <w:szCs w:val="30"/>
          <w:cs/>
        </w:rPr>
        <w:t>วยข้อมูลซึ่งรวมอยู่ในรายงานประจำ</w:t>
      </w:r>
      <w:r w:rsidRPr="00F35578">
        <w:rPr>
          <w:rFonts w:ascii="Angsana New" w:hAnsi="Angsana New"/>
          <w:sz w:val="30"/>
          <w:szCs w:val="30"/>
          <w:cs/>
        </w:rPr>
        <w:t>ปี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35578">
        <w:rPr>
          <w:rFonts w:ascii="Angsana New" w:hAnsi="Angsana New"/>
          <w:sz w:val="30"/>
          <w:szCs w:val="30"/>
        </w:rPr>
        <w:t xml:space="preserve"> </w:t>
      </w:r>
    </w:p>
    <w:p w14:paraId="66660B98" w14:textId="77777777" w:rsidR="00A22B24" w:rsidRDefault="00A22B24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D7B1E3" w14:textId="77777777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</w:p>
    <w:p w14:paraId="34D05258" w14:textId="77777777" w:rsidR="002533D7" w:rsidRDefault="002533D7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3BDA1" w14:textId="0DAC822F" w:rsidR="00F35578" w:rsidRPr="00F35578" w:rsidRDefault="00F35578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="00E2007D">
        <w:rPr>
          <w:rFonts w:ascii="Angsana New" w:hAnsi="Angsana New"/>
          <w:sz w:val="30"/>
          <w:szCs w:val="30"/>
          <w:cs/>
        </w:rPr>
        <w:t>การอ่า</w:t>
      </w:r>
      <w:r w:rsidR="00E2007D">
        <w:rPr>
          <w:rFonts w:ascii="Angsana New" w:hAnsi="Angsana New" w:hint="cs"/>
          <w:sz w:val="30"/>
          <w:szCs w:val="30"/>
          <w:cs/>
        </w:rPr>
        <w:t>นข้อมูลอื่น</w:t>
      </w:r>
      <w:r w:rsidRPr="00F35578">
        <w:rPr>
          <w:rFonts w:ascii="Angsana New" w:hAnsi="Angsana New"/>
          <w:sz w:val="30"/>
          <w:szCs w:val="30"/>
          <w:cs/>
        </w:rPr>
        <w:t>และพิจารณาว่าข้อมูล</w:t>
      </w:r>
      <w:r w:rsidR="002533D7">
        <w:rPr>
          <w:rFonts w:ascii="Angsana New" w:hAnsi="Angsana New"/>
          <w:sz w:val="30"/>
          <w:szCs w:val="30"/>
          <w:cs/>
        </w:rPr>
        <w:t>อื่นมีความขัดแย้งที่มีสาระสำ</w:t>
      </w:r>
      <w:r w:rsidRPr="00F35578">
        <w:rPr>
          <w:rFonts w:ascii="Angsana New" w:hAnsi="Angsana New"/>
          <w:sz w:val="30"/>
          <w:szCs w:val="30"/>
          <w:cs/>
        </w:rPr>
        <w:t>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</w:t>
      </w:r>
      <w:r w:rsidR="002533D7">
        <w:rPr>
          <w:rFonts w:ascii="Angsana New" w:hAnsi="Angsana New"/>
          <w:sz w:val="30"/>
          <w:szCs w:val="30"/>
          <w:cs/>
        </w:rPr>
        <w:t>ี่ขัดต่อข้อเท็จจริงอันเป็นสาระสำ</w:t>
      </w:r>
      <w:r w:rsidRPr="00F35578">
        <w:rPr>
          <w:rFonts w:ascii="Angsana New" w:hAnsi="Angsana New"/>
          <w:sz w:val="30"/>
          <w:szCs w:val="30"/>
          <w:cs/>
        </w:rPr>
        <w:t>คัญหรือไม่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="00DC5EE7">
        <w:rPr>
          <w:rFonts w:ascii="Angsana New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3FBEA427" w14:textId="77777777" w:rsidR="002533D7" w:rsidRDefault="002533D7" w:rsidP="00F35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CA5A9F" w14:textId="7313A98F" w:rsidR="00F35578" w:rsidRPr="00F35578" w:rsidRDefault="00F35578" w:rsidP="001D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t>ความรับผิดชอบขอ</w:t>
      </w:r>
      <w:r w:rsidR="002533D7">
        <w:rPr>
          <w:rFonts w:ascii="Angsana New" w:hAnsi="Angsana New"/>
          <w:i/>
          <w:iCs/>
          <w:sz w:val="30"/>
          <w:szCs w:val="30"/>
          <w:cs/>
        </w:rPr>
        <w:t>งผู้บริหารและผู้มีหน้าที่ในการกำ</w:t>
      </w:r>
      <w:r w:rsidRPr="00F35578">
        <w:rPr>
          <w:rFonts w:ascii="Angsana New" w:hAnsi="Angsana New"/>
          <w:i/>
          <w:iCs/>
          <w:sz w:val="30"/>
          <w:szCs w:val="30"/>
          <w:cs/>
        </w:rPr>
        <w:t>กับดูแลต่องบการเงินรวมและงบการเงินเฉพาะกิจการ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7037E79" w14:textId="77777777" w:rsidR="002533D7" w:rsidRDefault="002533D7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17B356" w14:textId="77777777" w:rsidR="00B84348" w:rsidRDefault="00F35578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ผู้บร</w:t>
      </w:r>
      <w:r w:rsidR="002533D7">
        <w:rPr>
          <w:rFonts w:ascii="Angsana New" w:hAnsi="Angsana New"/>
          <w:sz w:val="30"/>
          <w:szCs w:val="30"/>
          <w:cs/>
        </w:rPr>
        <w:t>ิหารมีหน้าที่รับผิดชอบในการจัดทำและนำ</w:t>
      </w:r>
      <w:r w:rsidRPr="00F35578">
        <w:rPr>
          <w:rFonts w:ascii="Angsana New" w:hAnsi="Angsana New"/>
          <w:sz w:val="30"/>
          <w:szCs w:val="30"/>
          <w:cs/>
        </w:rPr>
        <w:t>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และรับผิดชอบเกี่ยวกับการควบ</w:t>
      </w:r>
      <w:r w:rsidR="002533D7">
        <w:rPr>
          <w:rFonts w:ascii="Angsana New" w:hAnsi="Angsana New"/>
          <w:sz w:val="30"/>
          <w:szCs w:val="30"/>
          <w:cs/>
        </w:rPr>
        <w:t>คุมภายในที่ผู้บริหารพิจารณาว่าจำ</w:t>
      </w:r>
      <w:r w:rsidRPr="00F35578">
        <w:rPr>
          <w:rFonts w:ascii="Angsana New" w:hAnsi="Angsana New"/>
          <w:sz w:val="30"/>
          <w:szCs w:val="30"/>
          <w:cs/>
        </w:rPr>
        <w:t>เป็น</w:t>
      </w:r>
      <w:r w:rsidR="002533D7">
        <w:rPr>
          <w:rFonts w:ascii="Angsana New" w:hAnsi="Angsana New"/>
          <w:sz w:val="30"/>
          <w:szCs w:val="30"/>
          <w:cs/>
        </w:rPr>
        <w:t>เพื่อให้สามารถจัดทำ</w:t>
      </w:r>
      <w:r w:rsidRPr="00F3557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</w:t>
      </w:r>
      <w:r w:rsidR="002533D7">
        <w:rPr>
          <w:rFonts w:ascii="Angsana New" w:hAnsi="Angsana New"/>
          <w:sz w:val="30"/>
          <w:szCs w:val="30"/>
          <w:cs/>
        </w:rPr>
        <w:t>็นสาระสำ</w:t>
      </w:r>
      <w:r w:rsidRPr="00F35578">
        <w:rPr>
          <w:rFonts w:ascii="Angsana New" w:hAnsi="Angsana New"/>
          <w:sz w:val="30"/>
          <w:szCs w:val="30"/>
          <w:cs/>
        </w:rPr>
        <w:t>คัญไม่ว่าจะเกิดจากการทุจริตหรือข้อผิดพลาด</w:t>
      </w:r>
    </w:p>
    <w:p w14:paraId="5447B9BD" w14:textId="77777777" w:rsidR="002533D7" w:rsidRDefault="002533D7" w:rsidP="00F3557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AD7D25" w14:textId="77777777" w:rsidR="006E6D39" w:rsidRDefault="006E6D39" w:rsidP="006E6D39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55D9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155D9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55D9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55D9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0A6ED73" w14:textId="77777777" w:rsidR="009D437E" w:rsidRPr="007616B3" w:rsidRDefault="009D437E" w:rsidP="006E6D3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F03C07" w14:textId="77777777" w:rsidR="006E6D39" w:rsidRPr="00155D9A" w:rsidRDefault="006E6D39" w:rsidP="006E6D39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155D9A">
        <w:rPr>
          <w:rFonts w:ascii="Angsana New" w:eastAsia="Calibri" w:hAnsi="Angsana New"/>
          <w:sz w:val="30"/>
          <w:szCs w:val="30"/>
          <w:cs/>
        </w:rPr>
        <w:t>อง</w:t>
      </w:r>
      <w:r w:rsidRPr="00155D9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13BBDEC" w14:textId="77777777" w:rsidR="006E6D39" w:rsidRDefault="006E6D39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B102BB" w14:textId="77777777" w:rsidR="001D696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C29B32" w14:textId="77777777" w:rsidR="001D696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C8B026" w14:textId="77777777" w:rsidR="001D696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1A5341" w14:textId="77777777" w:rsidR="001D6965" w:rsidRPr="00C101D5" w:rsidRDefault="001D6965" w:rsidP="006E6D39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762738" w14:textId="77777777" w:rsidR="00EA3AA8" w:rsidRDefault="00EA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F1D75C" w14:textId="24B4BAFC" w:rsidR="006E6D39" w:rsidRDefault="006E6D39" w:rsidP="006E6D3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55D9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CB68BD" w14:textId="77777777" w:rsidR="00EA3AA8" w:rsidRPr="00155D9A" w:rsidRDefault="00EA3AA8" w:rsidP="006E6D3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6286BD" w14:textId="77777777" w:rsidR="006E6D39" w:rsidRPr="00155D9A" w:rsidRDefault="006E6D39" w:rsidP="006E6D3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5D9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C61110" w14:textId="30C27F6F" w:rsidR="009D437E" w:rsidRDefault="006E6D39" w:rsidP="001D6965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7897F62" w14:textId="77777777" w:rsidR="006E6D39" w:rsidRPr="007616B3" w:rsidRDefault="006E6D39" w:rsidP="006E6D39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0E8B402" w14:textId="77777777" w:rsidR="006E6D39" w:rsidRP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</w:t>
      </w:r>
      <w:r w:rsidRPr="00155D9A">
        <w:rPr>
          <w:rFonts w:ascii="Angsana New" w:eastAsia="Calibri" w:hAnsi="Angsana New"/>
          <w:sz w:val="30"/>
          <w:szCs w:val="30"/>
          <w:cs/>
        </w:rPr>
        <w:t>ารแสดงข้อมูลที่ขัดต่อข้อเท็จจริงอันเป็นสาระสำคัญในงบการเงิน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</w:t>
      </w:r>
      <w:r w:rsidR="004349F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55D9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5D9A">
        <w:rPr>
          <w:rFonts w:ascii="Angsana New" w:hAnsi="Angsana New"/>
          <w:sz w:val="30"/>
          <w:szCs w:val="30"/>
          <w:cs/>
        </w:rPr>
        <w:t>ายใน</w:t>
      </w:r>
    </w:p>
    <w:p w14:paraId="6A4E8FA9" w14:textId="77777777" w:rsidR="006E6D39" w:rsidRP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55D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</w:t>
      </w:r>
    </w:p>
    <w:p w14:paraId="62EA258D" w14:textId="77777777" w:rsidR="00155D9A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55D9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F8649" w14:textId="13ADE1BC" w:rsidR="006E6D39" w:rsidRPr="00A00EB8" w:rsidRDefault="006E6D39" w:rsidP="006E6D3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55D9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55D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55D9A">
        <w:rPr>
          <w:rFonts w:ascii="Angsana New" w:hAnsi="Angsana New" w:hint="cs"/>
          <w:sz w:val="30"/>
          <w:szCs w:val="30"/>
          <w:cs/>
        </w:rPr>
        <w:t xml:space="preserve"> </w:t>
      </w:r>
      <w:r w:rsidRPr="00155D9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2007D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A00EB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2007D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00EB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00EB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7BF8639" w14:textId="77777777" w:rsidR="006E6D39" w:rsidRPr="00A00EB8" w:rsidRDefault="006E6D39" w:rsidP="009D437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2007D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E2007D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98CFB2A" w14:textId="77777777" w:rsidR="00A00EB8" w:rsidRDefault="006E6D39" w:rsidP="0067018E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ได้</w:t>
      </w:r>
      <w:r w:rsidRPr="00A00EB8">
        <w:rPr>
          <w:rFonts w:ascii="Angsana New" w:hAnsi="Angsana New" w:hint="cs"/>
          <w:sz w:val="30"/>
          <w:szCs w:val="30"/>
          <w:cs/>
        </w:rPr>
        <w:t>รับ</w:t>
      </w:r>
      <w:r w:rsidRPr="00A00EB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A00EB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00EB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00EB8">
        <w:rPr>
          <w:rFonts w:ascii="Angsana New" w:hAnsi="Angsana New"/>
          <w:sz w:val="30"/>
          <w:szCs w:val="30"/>
        </w:rPr>
        <w:t xml:space="preserve"> </w:t>
      </w:r>
    </w:p>
    <w:p w14:paraId="308C7EE2" w14:textId="309F9067" w:rsidR="00006BF2" w:rsidRPr="001D6965" w:rsidRDefault="00006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8"/>
          <w:szCs w:val="28"/>
          <w:cs/>
        </w:rPr>
      </w:pPr>
    </w:p>
    <w:p w14:paraId="18EC6B10" w14:textId="6536FE6B" w:rsidR="006E6D39" w:rsidRPr="0067018E" w:rsidRDefault="006E6D39" w:rsidP="0067018E">
      <w:pPr>
        <w:jc w:val="thaiDistribute"/>
        <w:rPr>
          <w:rFonts w:ascii="Angsana New" w:eastAsia="Calibri" w:hAnsi="Angsana New"/>
          <w:sz w:val="30"/>
          <w:szCs w:val="30"/>
        </w:rPr>
      </w:pP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E2007D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</w:t>
      </w:r>
      <w:r w:rsidR="00E2007D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A27E99">
        <w:rPr>
          <w:rFonts w:ascii="Angsana New" w:eastAsia="Calibri" w:hAnsi="Angsana New"/>
          <w:sz w:val="30"/>
          <w:szCs w:val="30"/>
        </w:rPr>
        <w:t xml:space="preserve"> </w:t>
      </w:r>
      <w:r w:rsidR="00E2007D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A00EB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E2007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7018E">
        <w:rPr>
          <w:rFonts w:ascii="Angsana New" w:eastAsia="Calibri" w:hAnsi="Angsana New"/>
          <w:sz w:val="30"/>
          <w:szCs w:val="30"/>
          <w:cs/>
        </w:rPr>
        <w:t>งข้าพเจ้า</w:t>
      </w:r>
    </w:p>
    <w:p w14:paraId="40D3F8D0" w14:textId="77777777" w:rsidR="00006BF2" w:rsidRPr="001D6965" w:rsidRDefault="00006BF2" w:rsidP="006E6D39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1EFD1FA7" w14:textId="09CB43C3" w:rsidR="006E6D39" w:rsidRPr="00C101D5" w:rsidRDefault="006E6D39" w:rsidP="006E6D3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A27E99"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FB40635" w14:textId="77777777" w:rsidR="006E6D39" w:rsidRPr="001D6965" w:rsidRDefault="006E6D39" w:rsidP="006E6D39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14:paraId="685F1676" w14:textId="7332466C" w:rsidR="00172DBC" w:rsidRPr="00090679" w:rsidRDefault="006E6D39" w:rsidP="00A00EB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 w:rsidR="00A27E99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7616B3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A27E99">
        <w:rPr>
          <w:rFonts w:ascii="Angsana New" w:hAnsi="Angsana New"/>
          <w:sz w:val="30"/>
          <w:szCs w:val="30"/>
        </w:rPr>
        <w:t xml:space="preserve">              </w:t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A00EB8">
        <w:rPr>
          <w:rFonts w:ascii="Angsana New" w:hAnsi="Angsana New"/>
          <w:sz w:val="30"/>
          <w:szCs w:val="30"/>
          <w:cs/>
        </w:rPr>
        <w:t>รวมและงบการเงินเฉพาะกิจการในงวดปัจจุบั</w:t>
      </w:r>
      <w:r w:rsidRPr="007616B3">
        <w:rPr>
          <w:rFonts w:ascii="Angsana New" w:hAnsi="Angsana New"/>
          <w:sz w:val="30"/>
          <w:szCs w:val="30"/>
          <w:cs/>
        </w:rPr>
        <w:t>นและกำ</w:t>
      </w:r>
      <w:r w:rsidR="00A00EB8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7616B3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 w:rsidR="00A00EB8"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="00AB0CF7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B0CF7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EDACC6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1309DDBB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7C8C1271" w14:textId="77777777" w:rsidR="00A00EB8" w:rsidRPr="001D6965" w:rsidRDefault="00A00EB8" w:rsidP="008917B3">
      <w:pPr>
        <w:rPr>
          <w:rFonts w:ascii="Angsana New" w:hAnsi="Angsana New"/>
          <w:sz w:val="28"/>
          <w:szCs w:val="28"/>
        </w:rPr>
      </w:pPr>
    </w:p>
    <w:p w14:paraId="24AC6C25" w14:textId="77777777" w:rsidR="00D11D5C" w:rsidRPr="001D6965" w:rsidRDefault="00D11D5C" w:rsidP="008917B3">
      <w:pPr>
        <w:rPr>
          <w:rFonts w:ascii="Angsana New" w:hAnsi="Angsana New"/>
          <w:sz w:val="28"/>
          <w:szCs w:val="28"/>
        </w:rPr>
      </w:pPr>
    </w:p>
    <w:p w14:paraId="05BD7AEC" w14:textId="77777777" w:rsidR="008917B3" w:rsidRPr="00A00EB8" w:rsidRDefault="008917B3" w:rsidP="008917B3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(</w:t>
      </w:r>
      <w:proofErr w:type="spellStart"/>
      <w:r w:rsidR="00A178F7" w:rsidRPr="00A00EB8">
        <w:rPr>
          <w:rFonts w:ascii="Angsana New" w:hAnsi="Angsana New" w:hint="cs"/>
          <w:sz w:val="30"/>
          <w:szCs w:val="30"/>
          <w:cs/>
        </w:rPr>
        <w:t>วัยวัฒน์</w:t>
      </w:r>
      <w:proofErr w:type="spellEnd"/>
      <w:r w:rsidR="00A178F7" w:rsidRPr="00A00EB8">
        <w:rPr>
          <w:rFonts w:ascii="Angsana New" w:hAnsi="Angsana New" w:hint="cs"/>
          <w:sz w:val="30"/>
          <w:szCs w:val="30"/>
          <w:cs/>
        </w:rPr>
        <w:t xml:space="preserve"> กอสมานชัยกิจ</w:t>
      </w:r>
      <w:r w:rsidRPr="00A00EB8">
        <w:rPr>
          <w:rFonts w:ascii="Angsana New" w:hAnsi="Angsana New"/>
          <w:sz w:val="30"/>
          <w:szCs w:val="30"/>
          <w:cs/>
        </w:rPr>
        <w:t>)</w:t>
      </w:r>
    </w:p>
    <w:p w14:paraId="51215B0B" w14:textId="77777777" w:rsidR="008917B3" w:rsidRPr="00A00EB8" w:rsidRDefault="008917B3" w:rsidP="008917B3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7AE8E64" w14:textId="3E04F51A" w:rsidR="008917B3" w:rsidRPr="00A00EB8" w:rsidRDefault="008917B3" w:rsidP="00A178F7">
      <w:pPr>
        <w:spacing w:line="240" w:lineRule="auto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7F0795" w:rsidRPr="007F0795">
        <w:rPr>
          <w:rFonts w:ascii="Angsana New" w:hAnsi="Angsana New"/>
          <w:sz w:val="30"/>
          <w:szCs w:val="30"/>
        </w:rPr>
        <w:t>6333</w:t>
      </w:r>
    </w:p>
    <w:p w14:paraId="4E993A30" w14:textId="77777777" w:rsidR="008917B3" w:rsidRPr="001D6965" w:rsidRDefault="008917B3" w:rsidP="00A178F7">
      <w:pPr>
        <w:spacing w:line="240" w:lineRule="auto"/>
        <w:rPr>
          <w:rFonts w:ascii="Angsana New" w:hAnsi="Angsana New"/>
          <w:sz w:val="22"/>
          <w:szCs w:val="22"/>
        </w:rPr>
      </w:pPr>
    </w:p>
    <w:p w14:paraId="675A358D" w14:textId="77777777" w:rsidR="008917B3" w:rsidRPr="00A00EB8" w:rsidRDefault="008917B3" w:rsidP="00A178F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0AC55491" w14:textId="77777777" w:rsidR="008917B3" w:rsidRPr="00A00EB8" w:rsidRDefault="008917B3" w:rsidP="008917B3">
      <w:pPr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EF3529" w14:textId="77777777" w:rsidR="00EA3AA8" w:rsidRDefault="007F0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F0795">
        <w:rPr>
          <w:rFonts w:ascii="Angsana New" w:hAnsi="Angsana New"/>
          <w:sz w:val="30"/>
          <w:szCs w:val="30"/>
        </w:rPr>
        <w:t>15</w:t>
      </w:r>
      <w:r w:rsidR="007C4BCF" w:rsidRPr="0020347C">
        <w:rPr>
          <w:rFonts w:ascii="Angsana New" w:hAnsi="Angsana New"/>
          <w:sz w:val="30"/>
          <w:szCs w:val="30"/>
        </w:rPr>
        <w:t xml:space="preserve"> </w:t>
      </w:r>
      <w:r w:rsidR="007C4BCF" w:rsidRPr="002034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F0795">
        <w:rPr>
          <w:rFonts w:ascii="Angsana New" w:hAnsi="Angsana New"/>
          <w:sz w:val="30"/>
          <w:szCs w:val="30"/>
        </w:rPr>
        <w:t>2561</w:t>
      </w:r>
    </w:p>
    <w:p w14:paraId="0331E5A3" w14:textId="77777777" w:rsidR="00DE151E" w:rsidRPr="008A4572" w:rsidRDefault="00DE151E" w:rsidP="000A3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DE151E" w:rsidRPr="008A4572" w:rsidSect="00F61830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D6D6E" w14:textId="77777777" w:rsidR="00F86BDB" w:rsidRDefault="00F86BDB">
      <w:r>
        <w:separator/>
      </w:r>
    </w:p>
  </w:endnote>
  <w:endnote w:type="continuationSeparator" w:id="0">
    <w:p w14:paraId="0EDACC31" w14:textId="77777777" w:rsidR="00F86BDB" w:rsidRDefault="00F8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8A8C4" w14:textId="33CCFA15" w:rsidR="00EA41E6" w:rsidRPr="002122E8" w:rsidRDefault="00EA41E6" w:rsidP="003F431F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  <w:r w:rsidRPr="002122E8">
      <w:rPr>
        <w:rFonts w:asciiTheme="majorBidi" w:hAnsiTheme="majorBidi" w:cstheme="majorBidi"/>
        <w:sz w:val="30"/>
        <w:szCs w:val="30"/>
      </w:rPr>
      <w:fldChar w:fldCharType="begin"/>
    </w:r>
    <w:r w:rsidRPr="002122E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122E8">
      <w:rPr>
        <w:rFonts w:asciiTheme="majorBidi" w:hAnsiTheme="majorBidi" w:cstheme="majorBidi"/>
        <w:sz w:val="30"/>
        <w:szCs w:val="30"/>
      </w:rPr>
      <w:fldChar w:fldCharType="separate"/>
    </w:r>
    <w:r w:rsidR="00EA3AA8">
      <w:rPr>
        <w:rFonts w:asciiTheme="majorBidi" w:hAnsiTheme="majorBidi" w:cstheme="majorBidi"/>
        <w:noProof/>
        <w:sz w:val="30"/>
        <w:szCs w:val="30"/>
      </w:rPr>
      <w:t>1</w:t>
    </w:r>
    <w:r w:rsidRPr="002122E8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8472" w14:textId="77777777" w:rsidR="00EA3AA8" w:rsidRPr="002122E8" w:rsidRDefault="00EA3AA8" w:rsidP="003F431F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  <w:r w:rsidRPr="002122E8">
      <w:rPr>
        <w:rFonts w:asciiTheme="majorBidi" w:hAnsiTheme="majorBidi" w:cstheme="majorBidi"/>
        <w:sz w:val="30"/>
        <w:szCs w:val="30"/>
      </w:rPr>
      <w:fldChar w:fldCharType="begin"/>
    </w:r>
    <w:r w:rsidRPr="002122E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122E8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2</w:t>
    </w:r>
    <w:r w:rsidRPr="002122E8">
      <w:rPr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B5D3A" w14:textId="77777777" w:rsidR="00EA3AA8" w:rsidRDefault="00EA3AA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0E2AC" w14:textId="77777777" w:rsidR="00EA3AA8" w:rsidRPr="002122E8" w:rsidRDefault="00EA3AA8" w:rsidP="003F431F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  <w:r w:rsidRPr="002122E8">
      <w:rPr>
        <w:rFonts w:asciiTheme="majorBidi" w:hAnsiTheme="majorBidi" w:cstheme="majorBidi"/>
        <w:sz w:val="30"/>
        <w:szCs w:val="30"/>
      </w:rPr>
      <w:fldChar w:fldCharType="begin"/>
    </w:r>
    <w:r w:rsidRPr="002122E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122E8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7</w:t>
    </w:r>
    <w:r w:rsidRPr="002122E8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CF064" w14:textId="77777777" w:rsidR="00F86BDB" w:rsidRDefault="00F86BDB">
      <w:r>
        <w:separator/>
      </w:r>
    </w:p>
  </w:footnote>
  <w:footnote w:type="continuationSeparator" w:id="0">
    <w:p w14:paraId="22EEC622" w14:textId="77777777" w:rsidR="00F86BDB" w:rsidRDefault="00F86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34E94" w14:textId="77777777" w:rsidR="00EA41E6" w:rsidRDefault="00EA41E6">
    <w:pPr>
      <w:pStyle w:val="Header"/>
    </w:pPr>
  </w:p>
  <w:p w14:paraId="2D2A4C5A" w14:textId="77777777" w:rsidR="00EA41E6" w:rsidRDefault="00EA41E6">
    <w:pPr>
      <w:pStyle w:val="Header"/>
    </w:pPr>
  </w:p>
  <w:p w14:paraId="4ABFE3C6" w14:textId="77777777" w:rsidR="00EA41E6" w:rsidRDefault="00EA41E6">
    <w:pPr>
      <w:pStyle w:val="Header"/>
    </w:pPr>
  </w:p>
  <w:p w14:paraId="3E91FCEB" w14:textId="77777777" w:rsidR="00EA41E6" w:rsidRDefault="00EA41E6">
    <w:pPr>
      <w:pStyle w:val="Header"/>
    </w:pPr>
  </w:p>
  <w:p w14:paraId="01A0A2FC" w14:textId="77777777" w:rsidR="00EA41E6" w:rsidRDefault="00EA41E6">
    <w:pPr>
      <w:pStyle w:val="Header"/>
    </w:pPr>
  </w:p>
  <w:p w14:paraId="0A994856" w14:textId="77777777" w:rsidR="00EA41E6" w:rsidRDefault="00EA41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135F2" w14:textId="77777777" w:rsidR="00EA41E6" w:rsidRDefault="00EA41E6" w:rsidP="00743B73">
    <w:pPr>
      <w:pStyle w:val="Header"/>
    </w:pPr>
  </w:p>
  <w:p w14:paraId="7FEF5A7B" w14:textId="77777777" w:rsidR="00EA41E6" w:rsidRDefault="00EA41E6" w:rsidP="00743B73">
    <w:pPr>
      <w:pStyle w:val="Header"/>
    </w:pPr>
  </w:p>
  <w:p w14:paraId="1C6F0B29" w14:textId="77777777" w:rsidR="00EA41E6" w:rsidRPr="00743B73" w:rsidRDefault="00EA41E6" w:rsidP="00743B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A5C18" w14:textId="77777777" w:rsidR="00EA3AA8" w:rsidRPr="00EA3AA8" w:rsidRDefault="00EA3AA8">
    <w:pPr>
      <w:pStyle w:val="Header"/>
      <w:rPr>
        <w:rFonts w:asciiTheme="majorBidi" w:hAnsiTheme="majorBidi" w:cstheme="majorBidi"/>
        <w:sz w:val="32"/>
        <w:szCs w:val="32"/>
      </w:rPr>
    </w:pPr>
  </w:p>
  <w:p w14:paraId="6AABDB55" w14:textId="77777777" w:rsidR="00EA3AA8" w:rsidRPr="00EA3AA8" w:rsidRDefault="00EA3AA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3D078" w14:textId="77777777" w:rsidR="00EA3AA8" w:rsidRP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62418B6B" w14:textId="77777777" w:rsidR="00EA3AA8" w:rsidRP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078E8395" w14:textId="77777777" w:rsid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2BB353C5" w14:textId="77777777" w:rsid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19A172B4" w14:textId="77777777" w:rsid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61BA1777" w14:textId="77777777" w:rsid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3B231349" w14:textId="77777777" w:rsid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  <w:p w14:paraId="4BA7B64E" w14:textId="77777777" w:rsidR="00EA3AA8" w:rsidRPr="00EA3AA8" w:rsidRDefault="00EA3AA8" w:rsidP="00743B7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8FED5" w14:textId="77777777" w:rsidR="00EA41E6" w:rsidRDefault="00EA41E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CE242" w14:textId="77777777" w:rsidR="00EA41E6" w:rsidRDefault="00EA41E6">
    <w:pPr>
      <w:pStyle w:val="Header"/>
      <w:rPr>
        <w:rFonts w:ascii="Angsana New" w:hAnsi="Angsana New"/>
        <w:b/>
        <w:bCs/>
        <w:sz w:val="32"/>
        <w:szCs w:val="32"/>
      </w:rPr>
    </w:pPr>
  </w:p>
  <w:p w14:paraId="0C662F58" w14:textId="77777777" w:rsidR="00EA3AA8" w:rsidRPr="00381B54" w:rsidRDefault="00EA3AA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6049B" w14:textId="77777777" w:rsidR="00EA41E6" w:rsidRDefault="00EA41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EFDC79E2"/>
    <w:lvl w:ilvl="0">
      <w:start w:val="1"/>
      <w:numFmt w:val="decimal"/>
      <w:lvlText w:val="%1"/>
      <w:lvlJc w:val="left"/>
      <w:pPr>
        <w:tabs>
          <w:tab w:val="num" w:pos="2184"/>
        </w:tabs>
        <w:ind w:left="218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B861208"/>
    <w:multiLevelType w:val="hybridMultilevel"/>
    <w:tmpl w:val="252A094E"/>
    <w:lvl w:ilvl="0" w:tplc="1E702F0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694993"/>
    <w:multiLevelType w:val="hybridMultilevel"/>
    <w:tmpl w:val="973EC094"/>
    <w:lvl w:ilvl="0" w:tplc="2F7055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7263C93"/>
    <w:multiLevelType w:val="multilevel"/>
    <w:tmpl w:val="E61E8F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F1A21E5"/>
    <w:multiLevelType w:val="hybridMultilevel"/>
    <w:tmpl w:val="108C0AD6"/>
    <w:lvl w:ilvl="0" w:tplc="A3349546">
      <w:start w:val="83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4384E7B"/>
    <w:multiLevelType w:val="hybridMultilevel"/>
    <w:tmpl w:val="D5803106"/>
    <w:lvl w:ilvl="0" w:tplc="C2E8C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1"/>
  </w:num>
  <w:num w:numId="5">
    <w:abstractNumId w:val="17"/>
  </w:num>
  <w:num w:numId="6">
    <w:abstractNumId w:val="15"/>
  </w:num>
  <w:num w:numId="7">
    <w:abstractNumId w:val="8"/>
  </w:num>
  <w:num w:numId="8">
    <w:abstractNumId w:val="12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6"/>
  </w:num>
  <w:num w:numId="17">
    <w:abstractNumId w:val="7"/>
  </w:num>
  <w:num w:numId="18">
    <w:abstractNumId w:val="9"/>
  </w:num>
  <w:num w:numId="19">
    <w:abstractNumId w:val="2"/>
  </w:num>
  <w:num w:numId="2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7B"/>
    <w:rsid w:val="00000BAE"/>
    <w:rsid w:val="000011F4"/>
    <w:rsid w:val="000012F0"/>
    <w:rsid w:val="0000131A"/>
    <w:rsid w:val="00001387"/>
    <w:rsid w:val="00001F42"/>
    <w:rsid w:val="00001F51"/>
    <w:rsid w:val="000020C0"/>
    <w:rsid w:val="000020D6"/>
    <w:rsid w:val="0000214E"/>
    <w:rsid w:val="000022E8"/>
    <w:rsid w:val="000024C1"/>
    <w:rsid w:val="000025AD"/>
    <w:rsid w:val="0000293D"/>
    <w:rsid w:val="00002A8D"/>
    <w:rsid w:val="00002F89"/>
    <w:rsid w:val="00002FB2"/>
    <w:rsid w:val="00003288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850"/>
    <w:rsid w:val="000069B1"/>
    <w:rsid w:val="00006B5A"/>
    <w:rsid w:val="00006BB7"/>
    <w:rsid w:val="00006BF2"/>
    <w:rsid w:val="000072C0"/>
    <w:rsid w:val="000072E1"/>
    <w:rsid w:val="000072F8"/>
    <w:rsid w:val="00007570"/>
    <w:rsid w:val="00007D58"/>
    <w:rsid w:val="00010908"/>
    <w:rsid w:val="00010A46"/>
    <w:rsid w:val="00010B70"/>
    <w:rsid w:val="00010B9E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938"/>
    <w:rsid w:val="00011986"/>
    <w:rsid w:val="00011C8A"/>
    <w:rsid w:val="00011F0E"/>
    <w:rsid w:val="00011FF1"/>
    <w:rsid w:val="00012273"/>
    <w:rsid w:val="000126FE"/>
    <w:rsid w:val="00012D59"/>
    <w:rsid w:val="00012FAC"/>
    <w:rsid w:val="000132A1"/>
    <w:rsid w:val="00013422"/>
    <w:rsid w:val="000134B4"/>
    <w:rsid w:val="000134D0"/>
    <w:rsid w:val="000134DB"/>
    <w:rsid w:val="0001363A"/>
    <w:rsid w:val="00013855"/>
    <w:rsid w:val="00013C1F"/>
    <w:rsid w:val="00013EB3"/>
    <w:rsid w:val="00013F57"/>
    <w:rsid w:val="00013F6F"/>
    <w:rsid w:val="00014016"/>
    <w:rsid w:val="000143AA"/>
    <w:rsid w:val="00014CD2"/>
    <w:rsid w:val="00015230"/>
    <w:rsid w:val="00015236"/>
    <w:rsid w:val="00015649"/>
    <w:rsid w:val="00015687"/>
    <w:rsid w:val="000156DA"/>
    <w:rsid w:val="00015842"/>
    <w:rsid w:val="00015DBC"/>
    <w:rsid w:val="00016801"/>
    <w:rsid w:val="00016CA1"/>
    <w:rsid w:val="00016CB8"/>
    <w:rsid w:val="00016D0F"/>
    <w:rsid w:val="00016DCE"/>
    <w:rsid w:val="00017460"/>
    <w:rsid w:val="000175BD"/>
    <w:rsid w:val="000177F0"/>
    <w:rsid w:val="00017B64"/>
    <w:rsid w:val="00017E24"/>
    <w:rsid w:val="000201E5"/>
    <w:rsid w:val="000201E6"/>
    <w:rsid w:val="000202B1"/>
    <w:rsid w:val="000205E3"/>
    <w:rsid w:val="0002062E"/>
    <w:rsid w:val="0002136F"/>
    <w:rsid w:val="000214DF"/>
    <w:rsid w:val="00021A6B"/>
    <w:rsid w:val="00022206"/>
    <w:rsid w:val="00022345"/>
    <w:rsid w:val="000227D1"/>
    <w:rsid w:val="00023076"/>
    <w:rsid w:val="0002339F"/>
    <w:rsid w:val="00023539"/>
    <w:rsid w:val="000239CF"/>
    <w:rsid w:val="000240C0"/>
    <w:rsid w:val="000242A6"/>
    <w:rsid w:val="00024321"/>
    <w:rsid w:val="0002438D"/>
    <w:rsid w:val="000249D9"/>
    <w:rsid w:val="00024CD4"/>
    <w:rsid w:val="00024ECA"/>
    <w:rsid w:val="000250FD"/>
    <w:rsid w:val="000257A0"/>
    <w:rsid w:val="00026132"/>
    <w:rsid w:val="0002634C"/>
    <w:rsid w:val="000264EC"/>
    <w:rsid w:val="0002654C"/>
    <w:rsid w:val="0002656B"/>
    <w:rsid w:val="00026864"/>
    <w:rsid w:val="00026AEC"/>
    <w:rsid w:val="00026B1A"/>
    <w:rsid w:val="00026C17"/>
    <w:rsid w:val="00026D32"/>
    <w:rsid w:val="00026F49"/>
    <w:rsid w:val="00027569"/>
    <w:rsid w:val="00027F16"/>
    <w:rsid w:val="000301C0"/>
    <w:rsid w:val="0003025E"/>
    <w:rsid w:val="00030547"/>
    <w:rsid w:val="000305B4"/>
    <w:rsid w:val="00030943"/>
    <w:rsid w:val="00030946"/>
    <w:rsid w:val="00030ED0"/>
    <w:rsid w:val="000312B8"/>
    <w:rsid w:val="00031548"/>
    <w:rsid w:val="00031BBA"/>
    <w:rsid w:val="00031BDB"/>
    <w:rsid w:val="00031D5A"/>
    <w:rsid w:val="00031FAF"/>
    <w:rsid w:val="0003200C"/>
    <w:rsid w:val="000326A7"/>
    <w:rsid w:val="0003387F"/>
    <w:rsid w:val="00033B9B"/>
    <w:rsid w:val="00033D1D"/>
    <w:rsid w:val="000341A4"/>
    <w:rsid w:val="0003431D"/>
    <w:rsid w:val="000345CB"/>
    <w:rsid w:val="00034A49"/>
    <w:rsid w:val="00034BC4"/>
    <w:rsid w:val="00034CE7"/>
    <w:rsid w:val="00035187"/>
    <w:rsid w:val="000352AB"/>
    <w:rsid w:val="00035399"/>
    <w:rsid w:val="00035909"/>
    <w:rsid w:val="00035990"/>
    <w:rsid w:val="000359A6"/>
    <w:rsid w:val="00035A82"/>
    <w:rsid w:val="00035B34"/>
    <w:rsid w:val="0003605A"/>
    <w:rsid w:val="00036C46"/>
    <w:rsid w:val="00036D1C"/>
    <w:rsid w:val="00037862"/>
    <w:rsid w:val="00037ABD"/>
    <w:rsid w:val="00037CA5"/>
    <w:rsid w:val="00040208"/>
    <w:rsid w:val="0004038D"/>
    <w:rsid w:val="000406F0"/>
    <w:rsid w:val="0004085D"/>
    <w:rsid w:val="00040CF6"/>
    <w:rsid w:val="00041A8F"/>
    <w:rsid w:val="00041E88"/>
    <w:rsid w:val="00042013"/>
    <w:rsid w:val="00042896"/>
    <w:rsid w:val="00042BA8"/>
    <w:rsid w:val="00042ECD"/>
    <w:rsid w:val="00043200"/>
    <w:rsid w:val="000436D2"/>
    <w:rsid w:val="000436E0"/>
    <w:rsid w:val="0004376C"/>
    <w:rsid w:val="000437E3"/>
    <w:rsid w:val="00043AAD"/>
    <w:rsid w:val="00043DD5"/>
    <w:rsid w:val="00043ECD"/>
    <w:rsid w:val="000441BB"/>
    <w:rsid w:val="000443F9"/>
    <w:rsid w:val="0004471F"/>
    <w:rsid w:val="00044930"/>
    <w:rsid w:val="00044A12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49F"/>
    <w:rsid w:val="00046544"/>
    <w:rsid w:val="0004670C"/>
    <w:rsid w:val="0004686D"/>
    <w:rsid w:val="000469C0"/>
    <w:rsid w:val="00046B37"/>
    <w:rsid w:val="00046CF5"/>
    <w:rsid w:val="00046DFF"/>
    <w:rsid w:val="00046EAA"/>
    <w:rsid w:val="00047138"/>
    <w:rsid w:val="0004768A"/>
    <w:rsid w:val="0004768E"/>
    <w:rsid w:val="00047813"/>
    <w:rsid w:val="00047E2E"/>
    <w:rsid w:val="000500C9"/>
    <w:rsid w:val="000504FD"/>
    <w:rsid w:val="000508B5"/>
    <w:rsid w:val="0005092D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3752"/>
    <w:rsid w:val="00053DA5"/>
    <w:rsid w:val="00054209"/>
    <w:rsid w:val="00054392"/>
    <w:rsid w:val="00054476"/>
    <w:rsid w:val="00054878"/>
    <w:rsid w:val="000549A7"/>
    <w:rsid w:val="00055023"/>
    <w:rsid w:val="00055F48"/>
    <w:rsid w:val="0005620F"/>
    <w:rsid w:val="00056ACD"/>
    <w:rsid w:val="00056CAD"/>
    <w:rsid w:val="00056E0E"/>
    <w:rsid w:val="000571D2"/>
    <w:rsid w:val="0005730B"/>
    <w:rsid w:val="00057550"/>
    <w:rsid w:val="000576B7"/>
    <w:rsid w:val="00057D3B"/>
    <w:rsid w:val="00057E55"/>
    <w:rsid w:val="00057FB3"/>
    <w:rsid w:val="000604BF"/>
    <w:rsid w:val="0006078C"/>
    <w:rsid w:val="00060F0A"/>
    <w:rsid w:val="00061023"/>
    <w:rsid w:val="00061160"/>
    <w:rsid w:val="0006118E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8B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54AE"/>
    <w:rsid w:val="000657C0"/>
    <w:rsid w:val="00065AEC"/>
    <w:rsid w:val="00065C2D"/>
    <w:rsid w:val="00065E13"/>
    <w:rsid w:val="0006628B"/>
    <w:rsid w:val="000662E0"/>
    <w:rsid w:val="00066359"/>
    <w:rsid w:val="000664BC"/>
    <w:rsid w:val="00066753"/>
    <w:rsid w:val="00066806"/>
    <w:rsid w:val="00066EF4"/>
    <w:rsid w:val="00066F70"/>
    <w:rsid w:val="00066F79"/>
    <w:rsid w:val="00067A6A"/>
    <w:rsid w:val="00070782"/>
    <w:rsid w:val="000708F0"/>
    <w:rsid w:val="000709D1"/>
    <w:rsid w:val="00070A2F"/>
    <w:rsid w:val="00070E55"/>
    <w:rsid w:val="00070F76"/>
    <w:rsid w:val="00071456"/>
    <w:rsid w:val="0007154F"/>
    <w:rsid w:val="000720B2"/>
    <w:rsid w:val="000720C2"/>
    <w:rsid w:val="00072125"/>
    <w:rsid w:val="0007215F"/>
    <w:rsid w:val="0007255E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61A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BEE"/>
    <w:rsid w:val="00074C27"/>
    <w:rsid w:val="00074D92"/>
    <w:rsid w:val="000750D1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EB"/>
    <w:rsid w:val="00076259"/>
    <w:rsid w:val="00076335"/>
    <w:rsid w:val="0007639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8B7"/>
    <w:rsid w:val="00080AB9"/>
    <w:rsid w:val="00080B01"/>
    <w:rsid w:val="000815C4"/>
    <w:rsid w:val="00081675"/>
    <w:rsid w:val="000819DC"/>
    <w:rsid w:val="00081A43"/>
    <w:rsid w:val="000822DE"/>
    <w:rsid w:val="00082AE1"/>
    <w:rsid w:val="00082B27"/>
    <w:rsid w:val="00082E06"/>
    <w:rsid w:val="00083110"/>
    <w:rsid w:val="00083159"/>
    <w:rsid w:val="000832F8"/>
    <w:rsid w:val="00083741"/>
    <w:rsid w:val="00083A81"/>
    <w:rsid w:val="00083C34"/>
    <w:rsid w:val="00083C46"/>
    <w:rsid w:val="00084400"/>
    <w:rsid w:val="000849E9"/>
    <w:rsid w:val="00084CAE"/>
    <w:rsid w:val="000855EB"/>
    <w:rsid w:val="000860A0"/>
    <w:rsid w:val="000861F9"/>
    <w:rsid w:val="000863A4"/>
    <w:rsid w:val="000866C9"/>
    <w:rsid w:val="00086B70"/>
    <w:rsid w:val="00086CFD"/>
    <w:rsid w:val="00086D01"/>
    <w:rsid w:val="00086EA3"/>
    <w:rsid w:val="000870BC"/>
    <w:rsid w:val="000873C0"/>
    <w:rsid w:val="00087438"/>
    <w:rsid w:val="000877F1"/>
    <w:rsid w:val="00087B91"/>
    <w:rsid w:val="00087CDD"/>
    <w:rsid w:val="00087D53"/>
    <w:rsid w:val="00087D69"/>
    <w:rsid w:val="00087EBB"/>
    <w:rsid w:val="00090207"/>
    <w:rsid w:val="000902D4"/>
    <w:rsid w:val="000905BD"/>
    <w:rsid w:val="000905F2"/>
    <w:rsid w:val="00090679"/>
    <w:rsid w:val="000908B8"/>
    <w:rsid w:val="00090925"/>
    <w:rsid w:val="000912B0"/>
    <w:rsid w:val="000915D9"/>
    <w:rsid w:val="00092262"/>
    <w:rsid w:val="0009246A"/>
    <w:rsid w:val="00092BE3"/>
    <w:rsid w:val="00092BF7"/>
    <w:rsid w:val="00092EAB"/>
    <w:rsid w:val="00092F3F"/>
    <w:rsid w:val="000932E6"/>
    <w:rsid w:val="00093B7F"/>
    <w:rsid w:val="00093C9B"/>
    <w:rsid w:val="00093F05"/>
    <w:rsid w:val="00094745"/>
    <w:rsid w:val="000948EE"/>
    <w:rsid w:val="00094D55"/>
    <w:rsid w:val="00094DA2"/>
    <w:rsid w:val="00094EE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993"/>
    <w:rsid w:val="00097A09"/>
    <w:rsid w:val="00097AB6"/>
    <w:rsid w:val="00097D95"/>
    <w:rsid w:val="000A0194"/>
    <w:rsid w:val="000A02A2"/>
    <w:rsid w:val="000A03B8"/>
    <w:rsid w:val="000A0541"/>
    <w:rsid w:val="000A0670"/>
    <w:rsid w:val="000A0EED"/>
    <w:rsid w:val="000A1519"/>
    <w:rsid w:val="000A2002"/>
    <w:rsid w:val="000A28CD"/>
    <w:rsid w:val="000A2C20"/>
    <w:rsid w:val="000A2E18"/>
    <w:rsid w:val="000A360A"/>
    <w:rsid w:val="000A378F"/>
    <w:rsid w:val="000A3896"/>
    <w:rsid w:val="000A3C83"/>
    <w:rsid w:val="000A4172"/>
    <w:rsid w:val="000A4236"/>
    <w:rsid w:val="000A43A7"/>
    <w:rsid w:val="000A44F7"/>
    <w:rsid w:val="000A47D8"/>
    <w:rsid w:val="000A4857"/>
    <w:rsid w:val="000A4ABA"/>
    <w:rsid w:val="000A4C45"/>
    <w:rsid w:val="000A4D3B"/>
    <w:rsid w:val="000A4D5F"/>
    <w:rsid w:val="000A4D92"/>
    <w:rsid w:val="000A4DDE"/>
    <w:rsid w:val="000A50E9"/>
    <w:rsid w:val="000A51F4"/>
    <w:rsid w:val="000A5280"/>
    <w:rsid w:val="000A53FD"/>
    <w:rsid w:val="000A550E"/>
    <w:rsid w:val="000A570B"/>
    <w:rsid w:val="000A587A"/>
    <w:rsid w:val="000A5993"/>
    <w:rsid w:val="000A5AAB"/>
    <w:rsid w:val="000A5E30"/>
    <w:rsid w:val="000A601B"/>
    <w:rsid w:val="000A6101"/>
    <w:rsid w:val="000A641C"/>
    <w:rsid w:val="000A64BB"/>
    <w:rsid w:val="000A65E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B042C"/>
    <w:rsid w:val="000B07C4"/>
    <w:rsid w:val="000B0C3C"/>
    <w:rsid w:val="000B0C69"/>
    <w:rsid w:val="000B1191"/>
    <w:rsid w:val="000B11C1"/>
    <w:rsid w:val="000B133E"/>
    <w:rsid w:val="000B1578"/>
    <w:rsid w:val="000B16DA"/>
    <w:rsid w:val="000B2591"/>
    <w:rsid w:val="000B26A7"/>
    <w:rsid w:val="000B2707"/>
    <w:rsid w:val="000B28BD"/>
    <w:rsid w:val="000B2A30"/>
    <w:rsid w:val="000B2D93"/>
    <w:rsid w:val="000B335D"/>
    <w:rsid w:val="000B337F"/>
    <w:rsid w:val="000B350C"/>
    <w:rsid w:val="000B37F3"/>
    <w:rsid w:val="000B3967"/>
    <w:rsid w:val="000B3B63"/>
    <w:rsid w:val="000B3BCC"/>
    <w:rsid w:val="000B41B4"/>
    <w:rsid w:val="000B43F4"/>
    <w:rsid w:val="000B458A"/>
    <w:rsid w:val="000B49B7"/>
    <w:rsid w:val="000B4BD2"/>
    <w:rsid w:val="000B4C15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63B5"/>
    <w:rsid w:val="000B69F2"/>
    <w:rsid w:val="000B6D7F"/>
    <w:rsid w:val="000B6D98"/>
    <w:rsid w:val="000B6FFE"/>
    <w:rsid w:val="000B715A"/>
    <w:rsid w:val="000B7267"/>
    <w:rsid w:val="000B72EA"/>
    <w:rsid w:val="000B7634"/>
    <w:rsid w:val="000C0338"/>
    <w:rsid w:val="000C04E8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CC"/>
    <w:rsid w:val="000C2FDE"/>
    <w:rsid w:val="000C30DA"/>
    <w:rsid w:val="000C32DB"/>
    <w:rsid w:val="000C3578"/>
    <w:rsid w:val="000C381F"/>
    <w:rsid w:val="000C3C7B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72A3"/>
    <w:rsid w:val="000C76BA"/>
    <w:rsid w:val="000C76F4"/>
    <w:rsid w:val="000C7F1D"/>
    <w:rsid w:val="000D0253"/>
    <w:rsid w:val="000D02DE"/>
    <w:rsid w:val="000D03E3"/>
    <w:rsid w:val="000D0626"/>
    <w:rsid w:val="000D07B5"/>
    <w:rsid w:val="000D0A9E"/>
    <w:rsid w:val="000D1145"/>
    <w:rsid w:val="000D12E5"/>
    <w:rsid w:val="000D160F"/>
    <w:rsid w:val="000D1705"/>
    <w:rsid w:val="000D177A"/>
    <w:rsid w:val="000D20F1"/>
    <w:rsid w:val="000D2229"/>
    <w:rsid w:val="000D224F"/>
    <w:rsid w:val="000D24A9"/>
    <w:rsid w:val="000D25E7"/>
    <w:rsid w:val="000D29EE"/>
    <w:rsid w:val="000D2BBE"/>
    <w:rsid w:val="000D2E41"/>
    <w:rsid w:val="000D2F75"/>
    <w:rsid w:val="000D3046"/>
    <w:rsid w:val="000D31CD"/>
    <w:rsid w:val="000D3265"/>
    <w:rsid w:val="000D35BB"/>
    <w:rsid w:val="000D3991"/>
    <w:rsid w:val="000D42E5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8F7"/>
    <w:rsid w:val="000D69B0"/>
    <w:rsid w:val="000D6DC9"/>
    <w:rsid w:val="000D6E2C"/>
    <w:rsid w:val="000D7328"/>
    <w:rsid w:val="000D743C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1023"/>
    <w:rsid w:val="000E13E7"/>
    <w:rsid w:val="000E1770"/>
    <w:rsid w:val="000E195B"/>
    <w:rsid w:val="000E1B33"/>
    <w:rsid w:val="000E2032"/>
    <w:rsid w:val="000E2078"/>
    <w:rsid w:val="000E2145"/>
    <w:rsid w:val="000E215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159"/>
    <w:rsid w:val="000E5298"/>
    <w:rsid w:val="000E52E9"/>
    <w:rsid w:val="000E581B"/>
    <w:rsid w:val="000E5B30"/>
    <w:rsid w:val="000E5D09"/>
    <w:rsid w:val="000E5DFD"/>
    <w:rsid w:val="000E60D5"/>
    <w:rsid w:val="000E6129"/>
    <w:rsid w:val="000E6211"/>
    <w:rsid w:val="000E628F"/>
    <w:rsid w:val="000E637A"/>
    <w:rsid w:val="000E6493"/>
    <w:rsid w:val="000E6671"/>
    <w:rsid w:val="000E6AAA"/>
    <w:rsid w:val="000E6D60"/>
    <w:rsid w:val="000E6FBD"/>
    <w:rsid w:val="000E7181"/>
    <w:rsid w:val="000E7633"/>
    <w:rsid w:val="000E77AB"/>
    <w:rsid w:val="000E77EA"/>
    <w:rsid w:val="000E7905"/>
    <w:rsid w:val="000E7A11"/>
    <w:rsid w:val="000E7A91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2645"/>
    <w:rsid w:val="000F26A2"/>
    <w:rsid w:val="000F29B9"/>
    <w:rsid w:val="000F29D2"/>
    <w:rsid w:val="000F2A6F"/>
    <w:rsid w:val="000F2C8F"/>
    <w:rsid w:val="000F300C"/>
    <w:rsid w:val="000F30A2"/>
    <w:rsid w:val="000F30E0"/>
    <w:rsid w:val="000F34DA"/>
    <w:rsid w:val="000F3510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8"/>
    <w:rsid w:val="000F4654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6010"/>
    <w:rsid w:val="000F660F"/>
    <w:rsid w:val="000F66EE"/>
    <w:rsid w:val="000F68F3"/>
    <w:rsid w:val="000F69A2"/>
    <w:rsid w:val="000F6BD6"/>
    <w:rsid w:val="000F6C16"/>
    <w:rsid w:val="000F6CE9"/>
    <w:rsid w:val="000F7182"/>
    <w:rsid w:val="000F7BC7"/>
    <w:rsid w:val="001001C8"/>
    <w:rsid w:val="0010036E"/>
    <w:rsid w:val="00100482"/>
    <w:rsid w:val="0010059E"/>
    <w:rsid w:val="00100648"/>
    <w:rsid w:val="00100973"/>
    <w:rsid w:val="00100FE4"/>
    <w:rsid w:val="00101416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661"/>
    <w:rsid w:val="00104874"/>
    <w:rsid w:val="00104934"/>
    <w:rsid w:val="00104951"/>
    <w:rsid w:val="00104AE8"/>
    <w:rsid w:val="001050FD"/>
    <w:rsid w:val="001051FE"/>
    <w:rsid w:val="001053B0"/>
    <w:rsid w:val="0010578E"/>
    <w:rsid w:val="001057E7"/>
    <w:rsid w:val="0010598B"/>
    <w:rsid w:val="00105F82"/>
    <w:rsid w:val="001061BA"/>
    <w:rsid w:val="00106429"/>
    <w:rsid w:val="00106485"/>
    <w:rsid w:val="00106687"/>
    <w:rsid w:val="00106700"/>
    <w:rsid w:val="00106725"/>
    <w:rsid w:val="0010682F"/>
    <w:rsid w:val="00106ABB"/>
    <w:rsid w:val="00106B98"/>
    <w:rsid w:val="00106DAD"/>
    <w:rsid w:val="001073A2"/>
    <w:rsid w:val="00107988"/>
    <w:rsid w:val="00107A9E"/>
    <w:rsid w:val="00107D12"/>
    <w:rsid w:val="0011040A"/>
    <w:rsid w:val="00110760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F3C"/>
    <w:rsid w:val="00113304"/>
    <w:rsid w:val="00113375"/>
    <w:rsid w:val="001134EF"/>
    <w:rsid w:val="0011353F"/>
    <w:rsid w:val="00113758"/>
    <w:rsid w:val="0011388C"/>
    <w:rsid w:val="00113DBE"/>
    <w:rsid w:val="00113FA8"/>
    <w:rsid w:val="00114104"/>
    <w:rsid w:val="001144B7"/>
    <w:rsid w:val="00114543"/>
    <w:rsid w:val="00114545"/>
    <w:rsid w:val="00114C4C"/>
    <w:rsid w:val="00114ED4"/>
    <w:rsid w:val="001150C2"/>
    <w:rsid w:val="0011564D"/>
    <w:rsid w:val="0011572E"/>
    <w:rsid w:val="00115A01"/>
    <w:rsid w:val="00115F3B"/>
    <w:rsid w:val="001161F5"/>
    <w:rsid w:val="001165F4"/>
    <w:rsid w:val="0011666B"/>
    <w:rsid w:val="00116961"/>
    <w:rsid w:val="00116FBD"/>
    <w:rsid w:val="0011725D"/>
    <w:rsid w:val="0011743C"/>
    <w:rsid w:val="0011772B"/>
    <w:rsid w:val="001179D1"/>
    <w:rsid w:val="00117EBA"/>
    <w:rsid w:val="00117F23"/>
    <w:rsid w:val="00117F81"/>
    <w:rsid w:val="001201CC"/>
    <w:rsid w:val="001201EC"/>
    <w:rsid w:val="00120507"/>
    <w:rsid w:val="001209E4"/>
    <w:rsid w:val="00120BE2"/>
    <w:rsid w:val="00120CE3"/>
    <w:rsid w:val="00120D99"/>
    <w:rsid w:val="001211C3"/>
    <w:rsid w:val="001215C9"/>
    <w:rsid w:val="001216EF"/>
    <w:rsid w:val="00121C5B"/>
    <w:rsid w:val="00121EC4"/>
    <w:rsid w:val="00121F7A"/>
    <w:rsid w:val="0012201A"/>
    <w:rsid w:val="001222BF"/>
    <w:rsid w:val="0012244F"/>
    <w:rsid w:val="00122555"/>
    <w:rsid w:val="00122F81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F9"/>
    <w:rsid w:val="00124A9B"/>
    <w:rsid w:val="00124C5E"/>
    <w:rsid w:val="00125186"/>
    <w:rsid w:val="00125254"/>
    <w:rsid w:val="00125629"/>
    <w:rsid w:val="00125664"/>
    <w:rsid w:val="001256F5"/>
    <w:rsid w:val="00125796"/>
    <w:rsid w:val="00125A8D"/>
    <w:rsid w:val="00125BE2"/>
    <w:rsid w:val="00125EFD"/>
    <w:rsid w:val="00125FC0"/>
    <w:rsid w:val="001263EC"/>
    <w:rsid w:val="00126961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BB7"/>
    <w:rsid w:val="00127DBF"/>
    <w:rsid w:val="0013024D"/>
    <w:rsid w:val="00130347"/>
    <w:rsid w:val="00130379"/>
    <w:rsid w:val="00130811"/>
    <w:rsid w:val="00130DA6"/>
    <w:rsid w:val="00130FB3"/>
    <w:rsid w:val="00130FC4"/>
    <w:rsid w:val="0013128C"/>
    <w:rsid w:val="001312B2"/>
    <w:rsid w:val="00131365"/>
    <w:rsid w:val="00131562"/>
    <w:rsid w:val="00131721"/>
    <w:rsid w:val="0013196F"/>
    <w:rsid w:val="00131C0A"/>
    <w:rsid w:val="00131C9A"/>
    <w:rsid w:val="00132028"/>
    <w:rsid w:val="0013208C"/>
    <w:rsid w:val="001321D9"/>
    <w:rsid w:val="00132782"/>
    <w:rsid w:val="0013283F"/>
    <w:rsid w:val="00132BDC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31D"/>
    <w:rsid w:val="00134563"/>
    <w:rsid w:val="00134566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69D"/>
    <w:rsid w:val="001369C1"/>
    <w:rsid w:val="00136C2A"/>
    <w:rsid w:val="00137057"/>
    <w:rsid w:val="001377B6"/>
    <w:rsid w:val="00137E6D"/>
    <w:rsid w:val="00140138"/>
    <w:rsid w:val="001401E6"/>
    <w:rsid w:val="001406A9"/>
    <w:rsid w:val="001406E6"/>
    <w:rsid w:val="00140B9A"/>
    <w:rsid w:val="00140E43"/>
    <w:rsid w:val="00140FA1"/>
    <w:rsid w:val="0014128B"/>
    <w:rsid w:val="001416D0"/>
    <w:rsid w:val="001419CF"/>
    <w:rsid w:val="00141BED"/>
    <w:rsid w:val="00142109"/>
    <w:rsid w:val="001423EB"/>
    <w:rsid w:val="0014254D"/>
    <w:rsid w:val="001426A6"/>
    <w:rsid w:val="001428AF"/>
    <w:rsid w:val="00142E3D"/>
    <w:rsid w:val="001433E3"/>
    <w:rsid w:val="00143429"/>
    <w:rsid w:val="00143578"/>
    <w:rsid w:val="00143589"/>
    <w:rsid w:val="00143683"/>
    <w:rsid w:val="00143723"/>
    <w:rsid w:val="001437F2"/>
    <w:rsid w:val="00143880"/>
    <w:rsid w:val="00143AAB"/>
    <w:rsid w:val="00143B16"/>
    <w:rsid w:val="00144313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62A3"/>
    <w:rsid w:val="001464F6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502D0"/>
    <w:rsid w:val="0015043D"/>
    <w:rsid w:val="001504E7"/>
    <w:rsid w:val="0015083B"/>
    <w:rsid w:val="00150C67"/>
    <w:rsid w:val="00150C95"/>
    <w:rsid w:val="001510CD"/>
    <w:rsid w:val="001516C4"/>
    <w:rsid w:val="001519F9"/>
    <w:rsid w:val="00151C93"/>
    <w:rsid w:val="00151DBB"/>
    <w:rsid w:val="001523B6"/>
    <w:rsid w:val="001523CE"/>
    <w:rsid w:val="00152B91"/>
    <w:rsid w:val="00152B9E"/>
    <w:rsid w:val="00152C8D"/>
    <w:rsid w:val="00152E62"/>
    <w:rsid w:val="0015330E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686"/>
    <w:rsid w:val="00154873"/>
    <w:rsid w:val="00154FDA"/>
    <w:rsid w:val="00155983"/>
    <w:rsid w:val="00155D9A"/>
    <w:rsid w:val="00155F44"/>
    <w:rsid w:val="00156098"/>
    <w:rsid w:val="0015619A"/>
    <w:rsid w:val="001563FF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7F9"/>
    <w:rsid w:val="00157D71"/>
    <w:rsid w:val="00157F39"/>
    <w:rsid w:val="001602DF"/>
    <w:rsid w:val="0016044B"/>
    <w:rsid w:val="00160E5A"/>
    <w:rsid w:val="0016142D"/>
    <w:rsid w:val="00161FDE"/>
    <w:rsid w:val="001622B0"/>
    <w:rsid w:val="0016254C"/>
    <w:rsid w:val="00162660"/>
    <w:rsid w:val="00162A8A"/>
    <w:rsid w:val="00162AEB"/>
    <w:rsid w:val="00162D8F"/>
    <w:rsid w:val="0016321B"/>
    <w:rsid w:val="00163582"/>
    <w:rsid w:val="0016368B"/>
    <w:rsid w:val="00163928"/>
    <w:rsid w:val="0016392C"/>
    <w:rsid w:val="00163C3A"/>
    <w:rsid w:val="00163C49"/>
    <w:rsid w:val="00163CE8"/>
    <w:rsid w:val="00163DE2"/>
    <w:rsid w:val="001642CE"/>
    <w:rsid w:val="001642F0"/>
    <w:rsid w:val="00164558"/>
    <w:rsid w:val="00164618"/>
    <w:rsid w:val="001647CD"/>
    <w:rsid w:val="00164BA3"/>
    <w:rsid w:val="00164C02"/>
    <w:rsid w:val="00164DF4"/>
    <w:rsid w:val="00164F16"/>
    <w:rsid w:val="00165023"/>
    <w:rsid w:val="00165513"/>
    <w:rsid w:val="0016564A"/>
    <w:rsid w:val="00165A72"/>
    <w:rsid w:val="0016628A"/>
    <w:rsid w:val="001664E8"/>
    <w:rsid w:val="00166619"/>
    <w:rsid w:val="001668A0"/>
    <w:rsid w:val="001669A4"/>
    <w:rsid w:val="00166CB6"/>
    <w:rsid w:val="00166CCC"/>
    <w:rsid w:val="00166D3C"/>
    <w:rsid w:val="00166F9B"/>
    <w:rsid w:val="0016709A"/>
    <w:rsid w:val="001670E8"/>
    <w:rsid w:val="001671AC"/>
    <w:rsid w:val="00167296"/>
    <w:rsid w:val="001672BE"/>
    <w:rsid w:val="0016737C"/>
    <w:rsid w:val="0016779D"/>
    <w:rsid w:val="00167A19"/>
    <w:rsid w:val="00170820"/>
    <w:rsid w:val="00170AD4"/>
    <w:rsid w:val="00170CD6"/>
    <w:rsid w:val="00170FE1"/>
    <w:rsid w:val="00171056"/>
    <w:rsid w:val="0017157F"/>
    <w:rsid w:val="00171677"/>
    <w:rsid w:val="00171D14"/>
    <w:rsid w:val="00172000"/>
    <w:rsid w:val="00172140"/>
    <w:rsid w:val="001725B7"/>
    <w:rsid w:val="001728FC"/>
    <w:rsid w:val="00172A6A"/>
    <w:rsid w:val="00172C76"/>
    <w:rsid w:val="00172DBC"/>
    <w:rsid w:val="001732A9"/>
    <w:rsid w:val="001732D9"/>
    <w:rsid w:val="00173F2E"/>
    <w:rsid w:val="00174327"/>
    <w:rsid w:val="001743F9"/>
    <w:rsid w:val="0017483C"/>
    <w:rsid w:val="00174A97"/>
    <w:rsid w:val="00174F2E"/>
    <w:rsid w:val="001754C6"/>
    <w:rsid w:val="001756A1"/>
    <w:rsid w:val="00175743"/>
    <w:rsid w:val="001757C4"/>
    <w:rsid w:val="001757C9"/>
    <w:rsid w:val="0017582D"/>
    <w:rsid w:val="00175AF0"/>
    <w:rsid w:val="00175D0A"/>
    <w:rsid w:val="00175D9E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928"/>
    <w:rsid w:val="00177F27"/>
    <w:rsid w:val="00177FEA"/>
    <w:rsid w:val="00180168"/>
    <w:rsid w:val="00180E98"/>
    <w:rsid w:val="00181056"/>
    <w:rsid w:val="00181152"/>
    <w:rsid w:val="0018127D"/>
    <w:rsid w:val="00181562"/>
    <w:rsid w:val="0018163F"/>
    <w:rsid w:val="001816AE"/>
    <w:rsid w:val="0018177C"/>
    <w:rsid w:val="001818BB"/>
    <w:rsid w:val="0018192F"/>
    <w:rsid w:val="001819AE"/>
    <w:rsid w:val="00182365"/>
    <w:rsid w:val="001824B9"/>
    <w:rsid w:val="001826CD"/>
    <w:rsid w:val="001827F8"/>
    <w:rsid w:val="00182FAE"/>
    <w:rsid w:val="00182FEE"/>
    <w:rsid w:val="00183045"/>
    <w:rsid w:val="0018351B"/>
    <w:rsid w:val="0018403B"/>
    <w:rsid w:val="00184565"/>
    <w:rsid w:val="001848E6"/>
    <w:rsid w:val="0018493D"/>
    <w:rsid w:val="001849B9"/>
    <w:rsid w:val="00184A27"/>
    <w:rsid w:val="00184AA2"/>
    <w:rsid w:val="00184C73"/>
    <w:rsid w:val="00184D4F"/>
    <w:rsid w:val="00184D93"/>
    <w:rsid w:val="00185612"/>
    <w:rsid w:val="00185A34"/>
    <w:rsid w:val="00185C18"/>
    <w:rsid w:val="00185F35"/>
    <w:rsid w:val="00186076"/>
    <w:rsid w:val="001860A6"/>
    <w:rsid w:val="00186457"/>
    <w:rsid w:val="00186626"/>
    <w:rsid w:val="00186844"/>
    <w:rsid w:val="00186850"/>
    <w:rsid w:val="00186DCE"/>
    <w:rsid w:val="00186F4F"/>
    <w:rsid w:val="0018704D"/>
    <w:rsid w:val="0018751A"/>
    <w:rsid w:val="00187666"/>
    <w:rsid w:val="001877EE"/>
    <w:rsid w:val="00187B9A"/>
    <w:rsid w:val="00187E1D"/>
    <w:rsid w:val="00187F58"/>
    <w:rsid w:val="001905C1"/>
    <w:rsid w:val="0019088B"/>
    <w:rsid w:val="001909C0"/>
    <w:rsid w:val="00190D84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92F"/>
    <w:rsid w:val="00192AC8"/>
    <w:rsid w:val="00192E40"/>
    <w:rsid w:val="00193193"/>
    <w:rsid w:val="001931B5"/>
    <w:rsid w:val="001935B7"/>
    <w:rsid w:val="0019362F"/>
    <w:rsid w:val="00193B6B"/>
    <w:rsid w:val="00193EBE"/>
    <w:rsid w:val="001940B9"/>
    <w:rsid w:val="00194352"/>
    <w:rsid w:val="0019464A"/>
    <w:rsid w:val="00194AE8"/>
    <w:rsid w:val="00194B55"/>
    <w:rsid w:val="00194EB6"/>
    <w:rsid w:val="00195231"/>
    <w:rsid w:val="00195352"/>
    <w:rsid w:val="001956AE"/>
    <w:rsid w:val="001959AD"/>
    <w:rsid w:val="00195ACF"/>
    <w:rsid w:val="00195B41"/>
    <w:rsid w:val="00196288"/>
    <w:rsid w:val="001962D1"/>
    <w:rsid w:val="00196B21"/>
    <w:rsid w:val="00196FE1"/>
    <w:rsid w:val="001972A1"/>
    <w:rsid w:val="0019749A"/>
    <w:rsid w:val="001974FF"/>
    <w:rsid w:val="00197810"/>
    <w:rsid w:val="00197994"/>
    <w:rsid w:val="00197B0B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14C7"/>
    <w:rsid w:val="001A159D"/>
    <w:rsid w:val="001A19CF"/>
    <w:rsid w:val="001A19FB"/>
    <w:rsid w:val="001A1BC6"/>
    <w:rsid w:val="001A2163"/>
    <w:rsid w:val="001A2233"/>
    <w:rsid w:val="001A234E"/>
    <w:rsid w:val="001A239A"/>
    <w:rsid w:val="001A287C"/>
    <w:rsid w:val="001A2ED8"/>
    <w:rsid w:val="001A3047"/>
    <w:rsid w:val="001A30A0"/>
    <w:rsid w:val="001A3660"/>
    <w:rsid w:val="001A36CF"/>
    <w:rsid w:val="001A378F"/>
    <w:rsid w:val="001A39CA"/>
    <w:rsid w:val="001A3B48"/>
    <w:rsid w:val="001A3D0E"/>
    <w:rsid w:val="001A4160"/>
    <w:rsid w:val="001A42B1"/>
    <w:rsid w:val="001A4320"/>
    <w:rsid w:val="001A45D2"/>
    <w:rsid w:val="001A467B"/>
    <w:rsid w:val="001A46B6"/>
    <w:rsid w:val="001A4728"/>
    <w:rsid w:val="001A5123"/>
    <w:rsid w:val="001A58B1"/>
    <w:rsid w:val="001A5B08"/>
    <w:rsid w:val="001A64DA"/>
    <w:rsid w:val="001A68BD"/>
    <w:rsid w:val="001A6C39"/>
    <w:rsid w:val="001A6F98"/>
    <w:rsid w:val="001A74E1"/>
    <w:rsid w:val="001A7783"/>
    <w:rsid w:val="001A79CE"/>
    <w:rsid w:val="001A7AA8"/>
    <w:rsid w:val="001A7AC4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636"/>
    <w:rsid w:val="001B264C"/>
    <w:rsid w:val="001B2A4A"/>
    <w:rsid w:val="001B2A56"/>
    <w:rsid w:val="001B2C6F"/>
    <w:rsid w:val="001B2E43"/>
    <w:rsid w:val="001B3092"/>
    <w:rsid w:val="001B3239"/>
    <w:rsid w:val="001B37FD"/>
    <w:rsid w:val="001B3A2A"/>
    <w:rsid w:val="001B3A84"/>
    <w:rsid w:val="001B3C99"/>
    <w:rsid w:val="001B408F"/>
    <w:rsid w:val="001B46AC"/>
    <w:rsid w:val="001B4896"/>
    <w:rsid w:val="001B49CC"/>
    <w:rsid w:val="001B4BC4"/>
    <w:rsid w:val="001B4F25"/>
    <w:rsid w:val="001B51EF"/>
    <w:rsid w:val="001B5277"/>
    <w:rsid w:val="001B5401"/>
    <w:rsid w:val="001B624B"/>
    <w:rsid w:val="001B658A"/>
    <w:rsid w:val="001B67A5"/>
    <w:rsid w:val="001B6B16"/>
    <w:rsid w:val="001B6D73"/>
    <w:rsid w:val="001B6D8A"/>
    <w:rsid w:val="001B6EC6"/>
    <w:rsid w:val="001B7091"/>
    <w:rsid w:val="001B7337"/>
    <w:rsid w:val="001B7588"/>
    <w:rsid w:val="001B7722"/>
    <w:rsid w:val="001B7CAF"/>
    <w:rsid w:val="001C00B9"/>
    <w:rsid w:val="001C01C8"/>
    <w:rsid w:val="001C0276"/>
    <w:rsid w:val="001C02A6"/>
    <w:rsid w:val="001C0303"/>
    <w:rsid w:val="001C0B30"/>
    <w:rsid w:val="001C0CB8"/>
    <w:rsid w:val="001C0DC4"/>
    <w:rsid w:val="001C0F95"/>
    <w:rsid w:val="001C1008"/>
    <w:rsid w:val="001C12A6"/>
    <w:rsid w:val="001C1622"/>
    <w:rsid w:val="001C1673"/>
    <w:rsid w:val="001C1736"/>
    <w:rsid w:val="001C1E01"/>
    <w:rsid w:val="001C2085"/>
    <w:rsid w:val="001C2885"/>
    <w:rsid w:val="001C2C8F"/>
    <w:rsid w:val="001C2D2A"/>
    <w:rsid w:val="001C2EC2"/>
    <w:rsid w:val="001C3097"/>
    <w:rsid w:val="001C3198"/>
    <w:rsid w:val="001C336E"/>
    <w:rsid w:val="001C3992"/>
    <w:rsid w:val="001C3B6A"/>
    <w:rsid w:val="001C3CA7"/>
    <w:rsid w:val="001C3E1C"/>
    <w:rsid w:val="001C42D1"/>
    <w:rsid w:val="001C4645"/>
    <w:rsid w:val="001C471F"/>
    <w:rsid w:val="001C493A"/>
    <w:rsid w:val="001C49D6"/>
    <w:rsid w:val="001C4A94"/>
    <w:rsid w:val="001C58B7"/>
    <w:rsid w:val="001C5A92"/>
    <w:rsid w:val="001C5E8C"/>
    <w:rsid w:val="001C5F12"/>
    <w:rsid w:val="001C635D"/>
    <w:rsid w:val="001C63A6"/>
    <w:rsid w:val="001C682A"/>
    <w:rsid w:val="001C687F"/>
    <w:rsid w:val="001C68B9"/>
    <w:rsid w:val="001C6AA1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D00FE"/>
    <w:rsid w:val="001D03EF"/>
    <w:rsid w:val="001D0893"/>
    <w:rsid w:val="001D0B07"/>
    <w:rsid w:val="001D0C01"/>
    <w:rsid w:val="001D186F"/>
    <w:rsid w:val="001D18C4"/>
    <w:rsid w:val="001D1ABD"/>
    <w:rsid w:val="001D1CF0"/>
    <w:rsid w:val="001D1EA6"/>
    <w:rsid w:val="001D2049"/>
    <w:rsid w:val="001D2299"/>
    <w:rsid w:val="001D22A2"/>
    <w:rsid w:val="001D2377"/>
    <w:rsid w:val="001D2910"/>
    <w:rsid w:val="001D2975"/>
    <w:rsid w:val="001D2F88"/>
    <w:rsid w:val="001D313A"/>
    <w:rsid w:val="001D340A"/>
    <w:rsid w:val="001D34EA"/>
    <w:rsid w:val="001D3924"/>
    <w:rsid w:val="001D392E"/>
    <w:rsid w:val="001D3AD4"/>
    <w:rsid w:val="001D3B7C"/>
    <w:rsid w:val="001D3E1E"/>
    <w:rsid w:val="001D481D"/>
    <w:rsid w:val="001D4A8A"/>
    <w:rsid w:val="001D4D78"/>
    <w:rsid w:val="001D4FC8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BE9"/>
    <w:rsid w:val="001D7F31"/>
    <w:rsid w:val="001E007F"/>
    <w:rsid w:val="001E018A"/>
    <w:rsid w:val="001E044E"/>
    <w:rsid w:val="001E0B45"/>
    <w:rsid w:val="001E0CA4"/>
    <w:rsid w:val="001E0F1A"/>
    <w:rsid w:val="001E1267"/>
    <w:rsid w:val="001E19E9"/>
    <w:rsid w:val="001E244C"/>
    <w:rsid w:val="001E2969"/>
    <w:rsid w:val="001E29AC"/>
    <w:rsid w:val="001E2AB4"/>
    <w:rsid w:val="001E2F10"/>
    <w:rsid w:val="001E2F1A"/>
    <w:rsid w:val="001E2F35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E24"/>
    <w:rsid w:val="001E714C"/>
    <w:rsid w:val="001E7293"/>
    <w:rsid w:val="001E73F3"/>
    <w:rsid w:val="001E76B3"/>
    <w:rsid w:val="001E7906"/>
    <w:rsid w:val="001E7A2B"/>
    <w:rsid w:val="001F0151"/>
    <w:rsid w:val="001F0397"/>
    <w:rsid w:val="001F078E"/>
    <w:rsid w:val="001F07D8"/>
    <w:rsid w:val="001F07F0"/>
    <w:rsid w:val="001F08C3"/>
    <w:rsid w:val="001F099F"/>
    <w:rsid w:val="001F16F4"/>
    <w:rsid w:val="001F1804"/>
    <w:rsid w:val="001F1A49"/>
    <w:rsid w:val="001F1C29"/>
    <w:rsid w:val="001F2043"/>
    <w:rsid w:val="001F20DF"/>
    <w:rsid w:val="001F212B"/>
    <w:rsid w:val="001F25A0"/>
    <w:rsid w:val="001F2942"/>
    <w:rsid w:val="001F29B3"/>
    <w:rsid w:val="001F2B6F"/>
    <w:rsid w:val="001F2C6F"/>
    <w:rsid w:val="001F2E32"/>
    <w:rsid w:val="001F2FD9"/>
    <w:rsid w:val="001F308A"/>
    <w:rsid w:val="001F33F7"/>
    <w:rsid w:val="001F357C"/>
    <w:rsid w:val="001F36D2"/>
    <w:rsid w:val="001F376F"/>
    <w:rsid w:val="001F39C0"/>
    <w:rsid w:val="001F44E0"/>
    <w:rsid w:val="001F4AEE"/>
    <w:rsid w:val="001F4D2D"/>
    <w:rsid w:val="001F4DBB"/>
    <w:rsid w:val="001F515A"/>
    <w:rsid w:val="001F527C"/>
    <w:rsid w:val="001F5361"/>
    <w:rsid w:val="001F5823"/>
    <w:rsid w:val="001F585D"/>
    <w:rsid w:val="001F58D8"/>
    <w:rsid w:val="001F5B03"/>
    <w:rsid w:val="001F5D9B"/>
    <w:rsid w:val="001F652A"/>
    <w:rsid w:val="001F6831"/>
    <w:rsid w:val="001F6B53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1354"/>
    <w:rsid w:val="002015A0"/>
    <w:rsid w:val="002019FF"/>
    <w:rsid w:val="00201B3D"/>
    <w:rsid w:val="00201CE6"/>
    <w:rsid w:val="00201E8D"/>
    <w:rsid w:val="00202528"/>
    <w:rsid w:val="002026E5"/>
    <w:rsid w:val="0020294F"/>
    <w:rsid w:val="002032D1"/>
    <w:rsid w:val="0020347C"/>
    <w:rsid w:val="002036E3"/>
    <w:rsid w:val="00203890"/>
    <w:rsid w:val="00203A4C"/>
    <w:rsid w:val="00203B76"/>
    <w:rsid w:val="002040E8"/>
    <w:rsid w:val="0020461A"/>
    <w:rsid w:val="00204665"/>
    <w:rsid w:val="0020467D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E39"/>
    <w:rsid w:val="00205ECA"/>
    <w:rsid w:val="00206113"/>
    <w:rsid w:val="002068C2"/>
    <w:rsid w:val="00206B52"/>
    <w:rsid w:val="00206C1B"/>
    <w:rsid w:val="00206D00"/>
    <w:rsid w:val="00206DD6"/>
    <w:rsid w:val="0020727A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2B4"/>
    <w:rsid w:val="0021054C"/>
    <w:rsid w:val="00210B49"/>
    <w:rsid w:val="00210E19"/>
    <w:rsid w:val="0021147A"/>
    <w:rsid w:val="00211761"/>
    <w:rsid w:val="00211A75"/>
    <w:rsid w:val="00211AF6"/>
    <w:rsid w:val="00211BA3"/>
    <w:rsid w:val="00211CD1"/>
    <w:rsid w:val="00211E7E"/>
    <w:rsid w:val="002122E8"/>
    <w:rsid w:val="00212726"/>
    <w:rsid w:val="00212C74"/>
    <w:rsid w:val="00212D24"/>
    <w:rsid w:val="00212D2B"/>
    <w:rsid w:val="00213068"/>
    <w:rsid w:val="0021374D"/>
    <w:rsid w:val="00213AE2"/>
    <w:rsid w:val="0021448C"/>
    <w:rsid w:val="002144DF"/>
    <w:rsid w:val="002147E0"/>
    <w:rsid w:val="00214900"/>
    <w:rsid w:val="00214CDA"/>
    <w:rsid w:val="00214DDB"/>
    <w:rsid w:val="00215447"/>
    <w:rsid w:val="002154A3"/>
    <w:rsid w:val="002154B2"/>
    <w:rsid w:val="00215735"/>
    <w:rsid w:val="0021589F"/>
    <w:rsid w:val="00215BCA"/>
    <w:rsid w:val="00215BE0"/>
    <w:rsid w:val="00215BFE"/>
    <w:rsid w:val="002165C4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F62"/>
    <w:rsid w:val="002243EE"/>
    <w:rsid w:val="00224750"/>
    <w:rsid w:val="002248FE"/>
    <w:rsid w:val="00224A3A"/>
    <w:rsid w:val="00224B52"/>
    <w:rsid w:val="00225A5B"/>
    <w:rsid w:val="00225C19"/>
    <w:rsid w:val="00226049"/>
    <w:rsid w:val="0022612D"/>
    <w:rsid w:val="00226198"/>
    <w:rsid w:val="002261DB"/>
    <w:rsid w:val="00226B09"/>
    <w:rsid w:val="00226F36"/>
    <w:rsid w:val="00227517"/>
    <w:rsid w:val="002275DB"/>
    <w:rsid w:val="002275EC"/>
    <w:rsid w:val="00227763"/>
    <w:rsid w:val="00227B58"/>
    <w:rsid w:val="00227BE7"/>
    <w:rsid w:val="00227E79"/>
    <w:rsid w:val="00230109"/>
    <w:rsid w:val="0023030E"/>
    <w:rsid w:val="002303CE"/>
    <w:rsid w:val="00230834"/>
    <w:rsid w:val="00230B2A"/>
    <w:rsid w:val="00230B94"/>
    <w:rsid w:val="00230DD3"/>
    <w:rsid w:val="002315AB"/>
    <w:rsid w:val="0023162F"/>
    <w:rsid w:val="002319BB"/>
    <w:rsid w:val="00231B39"/>
    <w:rsid w:val="00231C68"/>
    <w:rsid w:val="00231CF3"/>
    <w:rsid w:val="00231DBA"/>
    <w:rsid w:val="00231F70"/>
    <w:rsid w:val="00232519"/>
    <w:rsid w:val="00232A6B"/>
    <w:rsid w:val="00232ACB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4058"/>
    <w:rsid w:val="00234160"/>
    <w:rsid w:val="002343D1"/>
    <w:rsid w:val="00234479"/>
    <w:rsid w:val="002345C7"/>
    <w:rsid w:val="00234812"/>
    <w:rsid w:val="00234B6F"/>
    <w:rsid w:val="002353A7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F6"/>
    <w:rsid w:val="002373F3"/>
    <w:rsid w:val="002373FE"/>
    <w:rsid w:val="00237542"/>
    <w:rsid w:val="00237900"/>
    <w:rsid w:val="00237C55"/>
    <w:rsid w:val="00237F29"/>
    <w:rsid w:val="0024002C"/>
    <w:rsid w:val="002400EC"/>
    <w:rsid w:val="0024011A"/>
    <w:rsid w:val="0024070B"/>
    <w:rsid w:val="002407B5"/>
    <w:rsid w:val="00240EA7"/>
    <w:rsid w:val="00240EBC"/>
    <w:rsid w:val="0024122A"/>
    <w:rsid w:val="002412BA"/>
    <w:rsid w:val="0024154D"/>
    <w:rsid w:val="002415A7"/>
    <w:rsid w:val="00241761"/>
    <w:rsid w:val="0024192B"/>
    <w:rsid w:val="00241C52"/>
    <w:rsid w:val="00241CE5"/>
    <w:rsid w:val="00241F44"/>
    <w:rsid w:val="002420D1"/>
    <w:rsid w:val="00242197"/>
    <w:rsid w:val="00242235"/>
    <w:rsid w:val="00242526"/>
    <w:rsid w:val="00242649"/>
    <w:rsid w:val="00242827"/>
    <w:rsid w:val="00242831"/>
    <w:rsid w:val="00242995"/>
    <w:rsid w:val="00242A66"/>
    <w:rsid w:val="00242B93"/>
    <w:rsid w:val="0024310C"/>
    <w:rsid w:val="00243180"/>
    <w:rsid w:val="002431B4"/>
    <w:rsid w:val="00243373"/>
    <w:rsid w:val="00243681"/>
    <w:rsid w:val="002438DB"/>
    <w:rsid w:val="00243D35"/>
    <w:rsid w:val="00243F0C"/>
    <w:rsid w:val="0024418A"/>
    <w:rsid w:val="002441CA"/>
    <w:rsid w:val="0024424D"/>
    <w:rsid w:val="00244259"/>
    <w:rsid w:val="0024453B"/>
    <w:rsid w:val="00245403"/>
    <w:rsid w:val="002454A4"/>
    <w:rsid w:val="00245625"/>
    <w:rsid w:val="0024568F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F9F"/>
    <w:rsid w:val="002501AA"/>
    <w:rsid w:val="00250250"/>
    <w:rsid w:val="00250556"/>
    <w:rsid w:val="0025069E"/>
    <w:rsid w:val="00250ADD"/>
    <w:rsid w:val="002510F3"/>
    <w:rsid w:val="002511E7"/>
    <w:rsid w:val="00251704"/>
    <w:rsid w:val="00251780"/>
    <w:rsid w:val="002518B1"/>
    <w:rsid w:val="00251BD4"/>
    <w:rsid w:val="00251F8C"/>
    <w:rsid w:val="0025235C"/>
    <w:rsid w:val="002526DE"/>
    <w:rsid w:val="0025271A"/>
    <w:rsid w:val="002533D7"/>
    <w:rsid w:val="002533DE"/>
    <w:rsid w:val="0025372D"/>
    <w:rsid w:val="0025378D"/>
    <w:rsid w:val="00254299"/>
    <w:rsid w:val="00254734"/>
    <w:rsid w:val="00254BB7"/>
    <w:rsid w:val="002552B0"/>
    <w:rsid w:val="00255408"/>
    <w:rsid w:val="00255C4E"/>
    <w:rsid w:val="00255D08"/>
    <w:rsid w:val="00255D1A"/>
    <w:rsid w:val="002560BD"/>
    <w:rsid w:val="00256226"/>
    <w:rsid w:val="00256343"/>
    <w:rsid w:val="002566A8"/>
    <w:rsid w:val="00256F05"/>
    <w:rsid w:val="0025716A"/>
    <w:rsid w:val="002571E7"/>
    <w:rsid w:val="00257557"/>
    <w:rsid w:val="002577DE"/>
    <w:rsid w:val="00257CAE"/>
    <w:rsid w:val="00257DD4"/>
    <w:rsid w:val="002602EF"/>
    <w:rsid w:val="0026056D"/>
    <w:rsid w:val="002607B3"/>
    <w:rsid w:val="00260ECD"/>
    <w:rsid w:val="002610CB"/>
    <w:rsid w:val="00261315"/>
    <w:rsid w:val="00261409"/>
    <w:rsid w:val="0026154D"/>
    <w:rsid w:val="00261642"/>
    <w:rsid w:val="0026176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2F"/>
    <w:rsid w:val="002630C7"/>
    <w:rsid w:val="002631FF"/>
    <w:rsid w:val="00263475"/>
    <w:rsid w:val="00263486"/>
    <w:rsid w:val="00263624"/>
    <w:rsid w:val="00263BB2"/>
    <w:rsid w:val="00263DC1"/>
    <w:rsid w:val="0026449A"/>
    <w:rsid w:val="002645E4"/>
    <w:rsid w:val="002647B2"/>
    <w:rsid w:val="00264C46"/>
    <w:rsid w:val="00265245"/>
    <w:rsid w:val="00265293"/>
    <w:rsid w:val="00265633"/>
    <w:rsid w:val="00265661"/>
    <w:rsid w:val="002659C0"/>
    <w:rsid w:val="00265ABA"/>
    <w:rsid w:val="00265F9A"/>
    <w:rsid w:val="00266270"/>
    <w:rsid w:val="00266816"/>
    <w:rsid w:val="00266B99"/>
    <w:rsid w:val="00266D39"/>
    <w:rsid w:val="00266E5E"/>
    <w:rsid w:val="002671E9"/>
    <w:rsid w:val="00267467"/>
    <w:rsid w:val="002674BF"/>
    <w:rsid w:val="002679A7"/>
    <w:rsid w:val="00267BB4"/>
    <w:rsid w:val="00267F71"/>
    <w:rsid w:val="00270029"/>
    <w:rsid w:val="0027010F"/>
    <w:rsid w:val="00270190"/>
    <w:rsid w:val="0027042C"/>
    <w:rsid w:val="00270736"/>
    <w:rsid w:val="00270780"/>
    <w:rsid w:val="0027088F"/>
    <w:rsid w:val="0027099F"/>
    <w:rsid w:val="00270F46"/>
    <w:rsid w:val="002716A5"/>
    <w:rsid w:val="00271722"/>
    <w:rsid w:val="00271754"/>
    <w:rsid w:val="00271B1F"/>
    <w:rsid w:val="00271C78"/>
    <w:rsid w:val="00271CDC"/>
    <w:rsid w:val="00272944"/>
    <w:rsid w:val="00272C37"/>
    <w:rsid w:val="00272CA6"/>
    <w:rsid w:val="00272E37"/>
    <w:rsid w:val="00273098"/>
    <w:rsid w:val="002730AB"/>
    <w:rsid w:val="0027354D"/>
    <w:rsid w:val="0027369F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EA1"/>
    <w:rsid w:val="00275012"/>
    <w:rsid w:val="0027562E"/>
    <w:rsid w:val="00275964"/>
    <w:rsid w:val="002759B9"/>
    <w:rsid w:val="00275C60"/>
    <w:rsid w:val="00275CBA"/>
    <w:rsid w:val="00275CFC"/>
    <w:rsid w:val="002761C3"/>
    <w:rsid w:val="00276694"/>
    <w:rsid w:val="00276770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DC5"/>
    <w:rsid w:val="00280060"/>
    <w:rsid w:val="002807ED"/>
    <w:rsid w:val="0028080E"/>
    <w:rsid w:val="00280E87"/>
    <w:rsid w:val="00280F1E"/>
    <w:rsid w:val="002813D9"/>
    <w:rsid w:val="002816A1"/>
    <w:rsid w:val="002817F7"/>
    <w:rsid w:val="00281822"/>
    <w:rsid w:val="002819E6"/>
    <w:rsid w:val="00281D43"/>
    <w:rsid w:val="002823C6"/>
    <w:rsid w:val="00282B99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A64"/>
    <w:rsid w:val="00284CF3"/>
    <w:rsid w:val="00284EA7"/>
    <w:rsid w:val="00284F51"/>
    <w:rsid w:val="00285041"/>
    <w:rsid w:val="002851A2"/>
    <w:rsid w:val="00285673"/>
    <w:rsid w:val="00285AE3"/>
    <w:rsid w:val="0028609F"/>
    <w:rsid w:val="0028654D"/>
    <w:rsid w:val="0028656D"/>
    <w:rsid w:val="00286792"/>
    <w:rsid w:val="00286CF1"/>
    <w:rsid w:val="00286D9D"/>
    <w:rsid w:val="00286DA6"/>
    <w:rsid w:val="00286EFA"/>
    <w:rsid w:val="00286FD4"/>
    <w:rsid w:val="00287182"/>
    <w:rsid w:val="00287430"/>
    <w:rsid w:val="0028747B"/>
    <w:rsid w:val="00287A01"/>
    <w:rsid w:val="00287A66"/>
    <w:rsid w:val="00287DEE"/>
    <w:rsid w:val="00287FB2"/>
    <w:rsid w:val="00290072"/>
    <w:rsid w:val="00290181"/>
    <w:rsid w:val="002901AD"/>
    <w:rsid w:val="00290520"/>
    <w:rsid w:val="00290B14"/>
    <w:rsid w:val="00290B9A"/>
    <w:rsid w:val="00290E34"/>
    <w:rsid w:val="00290E5E"/>
    <w:rsid w:val="00290E83"/>
    <w:rsid w:val="00290FD4"/>
    <w:rsid w:val="0029113C"/>
    <w:rsid w:val="002912BF"/>
    <w:rsid w:val="002914D1"/>
    <w:rsid w:val="002915B2"/>
    <w:rsid w:val="00291642"/>
    <w:rsid w:val="002918FF"/>
    <w:rsid w:val="00291CCB"/>
    <w:rsid w:val="00291E66"/>
    <w:rsid w:val="0029217A"/>
    <w:rsid w:val="002921BF"/>
    <w:rsid w:val="00292341"/>
    <w:rsid w:val="0029259B"/>
    <w:rsid w:val="0029269E"/>
    <w:rsid w:val="00292A63"/>
    <w:rsid w:val="00292B8E"/>
    <w:rsid w:val="00292F45"/>
    <w:rsid w:val="002930E6"/>
    <w:rsid w:val="0029318B"/>
    <w:rsid w:val="002931FA"/>
    <w:rsid w:val="0029353D"/>
    <w:rsid w:val="002937C1"/>
    <w:rsid w:val="002941D0"/>
    <w:rsid w:val="00294248"/>
    <w:rsid w:val="002943D9"/>
    <w:rsid w:val="0029536E"/>
    <w:rsid w:val="002954DA"/>
    <w:rsid w:val="002954DC"/>
    <w:rsid w:val="002955D8"/>
    <w:rsid w:val="00295780"/>
    <w:rsid w:val="00295912"/>
    <w:rsid w:val="00295B45"/>
    <w:rsid w:val="00296044"/>
    <w:rsid w:val="00296258"/>
    <w:rsid w:val="0029641D"/>
    <w:rsid w:val="0029672F"/>
    <w:rsid w:val="00296B70"/>
    <w:rsid w:val="002970E5"/>
    <w:rsid w:val="002970FB"/>
    <w:rsid w:val="0029743C"/>
    <w:rsid w:val="0029779F"/>
    <w:rsid w:val="00297894"/>
    <w:rsid w:val="00297968"/>
    <w:rsid w:val="00297A01"/>
    <w:rsid w:val="00297B03"/>
    <w:rsid w:val="00297BAF"/>
    <w:rsid w:val="00297D86"/>
    <w:rsid w:val="002A0CA7"/>
    <w:rsid w:val="002A0D97"/>
    <w:rsid w:val="002A0F7B"/>
    <w:rsid w:val="002A0FD2"/>
    <w:rsid w:val="002A0FD6"/>
    <w:rsid w:val="002A158C"/>
    <w:rsid w:val="002A164B"/>
    <w:rsid w:val="002A200F"/>
    <w:rsid w:val="002A265F"/>
    <w:rsid w:val="002A28C0"/>
    <w:rsid w:val="002A2F15"/>
    <w:rsid w:val="002A2F51"/>
    <w:rsid w:val="002A32F0"/>
    <w:rsid w:val="002A3469"/>
    <w:rsid w:val="002A36CC"/>
    <w:rsid w:val="002A3E6D"/>
    <w:rsid w:val="002A3FFC"/>
    <w:rsid w:val="002A401F"/>
    <w:rsid w:val="002A47F5"/>
    <w:rsid w:val="002A490B"/>
    <w:rsid w:val="002A4920"/>
    <w:rsid w:val="002A4DDA"/>
    <w:rsid w:val="002A4DF5"/>
    <w:rsid w:val="002A4E2B"/>
    <w:rsid w:val="002A4E36"/>
    <w:rsid w:val="002A4FC1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E10"/>
    <w:rsid w:val="002A6E3C"/>
    <w:rsid w:val="002A6EAB"/>
    <w:rsid w:val="002A6EEF"/>
    <w:rsid w:val="002A7259"/>
    <w:rsid w:val="002A72A6"/>
    <w:rsid w:val="002A7590"/>
    <w:rsid w:val="002A7616"/>
    <w:rsid w:val="002A7FE4"/>
    <w:rsid w:val="002B01BD"/>
    <w:rsid w:val="002B034E"/>
    <w:rsid w:val="002B03AF"/>
    <w:rsid w:val="002B0C93"/>
    <w:rsid w:val="002B165F"/>
    <w:rsid w:val="002B17A1"/>
    <w:rsid w:val="002B212C"/>
    <w:rsid w:val="002B261C"/>
    <w:rsid w:val="002B275C"/>
    <w:rsid w:val="002B2822"/>
    <w:rsid w:val="002B2B6A"/>
    <w:rsid w:val="002B2F91"/>
    <w:rsid w:val="002B31A4"/>
    <w:rsid w:val="002B32F1"/>
    <w:rsid w:val="002B3353"/>
    <w:rsid w:val="002B3894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EB"/>
    <w:rsid w:val="002B56E2"/>
    <w:rsid w:val="002B5808"/>
    <w:rsid w:val="002B5ADE"/>
    <w:rsid w:val="002B5B48"/>
    <w:rsid w:val="002B5EFB"/>
    <w:rsid w:val="002B64E0"/>
    <w:rsid w:val="002B6796"/>
    <w:rsid w:val="002B6893"/>
    <w:rsid w:val="002B69FA"/>
    <w:rsid w:val="002B6DD0"/>
    <w:rsid w:val="002B7079"/>
    <w:rsid w:val="002B7D8F"/>
    <w:rsid w:val="002C051A"/>
    <w:rsid w:val="002C05DA"/>
    <w:rsid w:val="002C0B95"/>
    <w:rsid w:val="002C0C0E"/>
    <w:rsid w:val="002C1512"/>
    <w:rsid w:val="002C1C24"/>
    <w:rsid w:val="002C1CA7"/>
    <w:rsid w:val="002C1D64"/>
    <w:rsid w:val="002C1FB7"/>
    <w:rsid w:val="002C21A6"/>
    <w:rsid w:val="002C23DB"/>
    <w:rsid w:val="002C23EA"/>
    <w:rsid w:val="002C2562"/>
    <w:rsid w:val="002C266B"/>
    <w:rsid w:val="002C2827"/>
    <w:rsid w:val="002C2B77"/>
    <w:rsid w:val="002C2EFF"/>
    <w:rsid w:val="002C311E"/>
    <w:rsid w:val="002C32CB"/>
    <w:rsid w:val="002C3528"/>
    <w:rsid w:val="002C37F6"/>
    <w:rsid w:val="002C3C1F"/>
    <w:rsid w:val="002C3C8C"/>
    <w:rsid w:val="002C3CB0"/>
    <w:rsid w:val="002C4024"/>
    <w:rsid w:val="002C421D"/>
    <w:rsid w:val="002C4275"/>
    <w:rsid w:val="002C4916"/>
    <w:rsid w:val="002C4948"/>
    <w:rsid w:val="002C4E57"/>
    <w:rsid w:val="002C5000"/>
    <w:rsid w:val="002C5219"/>
    <w:rsid w:val="002C5B7B"/>
    <w:rsid w:val="002C61BF"/>
    <w:rsid w:val="002C66B6"/>
    <w:rsid w:val="002C66D5"/>
    <w:rsid w:val="002C6779"/>
    <w:rsid w:val="002C6B2A"/>
    <w:rsid w:val="002C6D17"/>
    <w:rsid w:val="002C6E71"/>
    <w:rsid w:val="002C6F60"/>
    <w:rsid w:val="002C78B1"/>
    <w:rsid w:val="002C7BF3"/>
    <w:rsid w:val="002D0070"/>
    <w:rsid w:val="002D0081"/>
    <w:rsid w:val="002D0645"/>
    <w:rsid w:val="002D0948"/>
    <w:rsid w:val="002D09B6"/>
    <w:rsid w:val="002D0F9F"/>
    <w:rsid w:val="002D10BE"/>
    <w:rsid w:val="002D11E8"/>
    <w:rsid w:val="002D132A"/>
    <w:rsid w:val="002D1399"/>
    <w:rsid w:val="002D14F7"/>
    <w:rsid w:val="002D17E1"/>
    <w:rsid w:val="002D18AF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DA"/>
    <w:rsid w:val="002D38B4"/>
    <w:rsid w:val="002D397F"/>
    <w:rsid w:val="002D3BF7"/>
    <w:rsid w:val="002D3C94"/>
    <w:rsid w:val="002D430D"/>
    <w:rsid w:val="002D4324"/>
    <w:rsid w:val="002D44DD"/>
    <w:rsid w:val="002D49FF"/>
    <w:rsid w:val="002D4A81"/>
    <w:rsid w:val="002D4A82"/>
    <w:rsid w:val="002D4B2D"/>
    <w:rsid w:val="002D4CB8"/>
    <w:rsid w:val="002D4F62"/>
    <w:rsid w:val="002D51D3"/>
    <w:rsid w:val="002D5976"/>
    <w:rsid w:val="002D5BA4"/>
    <w:rsid w:val="002D5D31"/>
    <w:rsid w:val="002D611B"/>
    <w:rsid w:val="002D611C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E0081"/>
    <w:rsid w:val="002E0160"/>
    <w:rsid w:val="002E01F1"/>
    <w:rsid w:val="002E0234"/>
    <w:rsid w:val="002E06A2"/>
    <w:rsid w:val="002E09A6"/>
    <w:rsid w:val="002E09DC"/>
    <w:rsid w:val="002E0C07"/>
    <w:rsid w:val="002E129F"/>
    <w:rsid w:val="002E17B7"/>
    <w:rsid w:val="002E1962"/>
    <w:rsid w:val="002E19A9"/>
    <w:rsid w:val="002E1BE7"/>
    <w:rsid w:val="002E1D84"/>
    <w:rsid w:val="002E234C"/>
    <w:rsid w:val="002E2371"/>
    <w:rsid w:val="002E24B5"/>
    <w:rsid w:val="002E2671"/>
    <w:rsid w:val="002E2727"/>
    <w:rsid w:val="002E2783"/>
    <w:rsid w:val="002E27A5"/>
    <w:rsid w:val="002E2B91"/>
    <w:rsid w:val="002E2D54"/>
    <w:rsid w:val="002E3184"/>
    <w:rsid w:val="002E323B"/>
    <w:rsid w:val="002E3455"/>
    <w:rsid w:val="002E391B"/>
    <w:rsid w:val="002E3ABE"/>
    <w:rsid w:val="002E3CAF"/>
    <w:rsid w:val="002E3EE2"/>
    <w:rsid w:val="002E424A"/>
    <w:rsid w:val="002E4525"/>
    <w:rsid w:val="002E4D9B"/>
    <w:rsid w:val="002E4F39"/>
    <w:rsid w:val="002E52C1"/>
    <w:rsid w:val="002E5A9B"/>
    <w:rsid w:val="002E5C64"/>
    <w:rsid w:val="002E5E94"/>
    <w:rsid w:val="002E6037"/>
    <w:rsid w:val="002E606B"/>
    <w:rsid w:val="002E6183"/>
    <w:rsid w:val="002E62F2"/>
    <w:rsid w:val="002E658A"/>
    <w:rsid w:val="002E6AC0"/>
    <w:rsid w:val="002E70CD"/>
    <w:rsid w:val="002E70D7"/>
    <w:rsid w:val="002E72BE"/>
    <w:rsid w:val="002E77C0"/>
    <w:rsid w:val="002E7839"/>
    <w:rsid w:val="002E7879"/>
    <w:rsid w:val="002E7AB1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90F"/>
    <w:rsid w:val="002F1C4C"/>
    <w:rsid w:val="002F1C83"/>
    <w:rsid w:val="002F1E29"/>
    <w:rsid w:val="002F1F79"/>
    <w:rsid w:val="002F2300"/>
    <w:rsid w:val="002F2EC3"/>
    <w:rsid w:val="002F317B"/>
    <w:rsid w:val="002F32BD"/>
    <w:rsid w:val="002F3DE2"/>
    <w:rsid w:val="002F4051"/>
    <w:rsid w:val="002F42C0"/>
    <w:rsid w:val="002F47DC"/>
    <w:rsid w:val="002F48C4"/>
    <w:rsid w:val="002F48F1"/>
    <w:rsid w:val="002F4964"/>
    <w:rsid w:val="002F4B2B"/>
    <w:rsid w:val="002F4ED1"/>
    <w:rsid w:val="002F5296"/>
    <w:rsid w:val="002F552A"/>
    <w:rsid w:val="002F5599"/>
    <w:rsid w:val="002F55BD"/>
    <w:rsid w:val="002F5636"/>
    <w:rsid w:val="002F57E7"/>
    <w:rsid w:val="002F5C31"/>
    <w:rsid w:val="002F5D43"/>
    <w:rsid w:val="002F5DC9"/>
    <w:rsid w:val="002F5FFD"/>
    <w:rsid w:val="002F64DB"/>
    <w:rsid w:val="002F66E2"/>
    <w:rsid w:val="002F677E"/>
    <w:rsid w:val="002F6A3A"/>
    <w:rsid w:val="002F6E6F"/>
    <w:rsid w:val="002F720F"/>
    <w:rsid w:val="002F73CB"/>
    <w:rsid w:val="002F7480"/>
    <w:rsid w:val="002F75E1"/>
    <w:rsid w:val="002F7602"/>
    <w:rsid w:val="002F773D"/>
    <w:rsid w:val="002F77B8"/>
    <w:rsid w:val="002F77BA"/>
    <w:rsid w:val="002F7AF5"/>
    <w:rsid w:val="002F7C8E"/>
    <w:rsid w:val="002F7D64"/>
    <w:rsid w:val="00300029"/>
    <w:rsid w:val="003000DD"/>
    <w:rsid w:val="0030020C"/>
    <w:rsid w:val="00300412"/>
    <w:rsid w:val="00300599"/>
    <w:rsid w:val="003008B4"/>
    <w:rsid w:val="00301103"/>
    <w:rsid w:val="003012DD"/>
    <w:rsid w:val="0030135C"/>
    <w:rsid w:val="00301508"/>
    <w:rsid w:val="0030194A"/>
    <w:rsid w:val="00301D35"/>
    <w:rsid w:val="00301EEF"/>
    <w:rsid w:val="003020F2"/>
    <w:rsid w:val="0030229D"/>
    <w:rsid w:val="00302824"/>
    <w:rsid w:val="00302925"/>
    <w:rsid w:val="00302A8D"/>
    <w:rsid w:val="00302AA3"/>
    <w:rsid w:val="00302E9E"/>
    <w:rsid w:val="00302FE7"/>
    <w:rsid w:val="00303538"/>
    <w:rsid w:val="0030357D"/>
    <w:rsid w:val="0030373E"/>
    <w:rsid w:val="003037AD"/>
    <w:rsid w:val="00303806"/>
    <w:rsid w:val="00303A19"/>
    <w:rsid w:val="003044E7"/>
    <w:rsid w:val="00304C43"/>
    <w:rsid w:val="00304C8C"/>
    <w:rsid w:val="003053C4"/>
    <w:rsid w:val="00305DD5"/>
    <w:rsid w:val="0030649D"/>
    <w:rsid w:val="0030694E"/>
    <w:rsid w:val="00306FA1"/>
    <w:rsid w:val="0030710A"/>
    <w:rsid w:val="003072DB"/>
    <w:rsid w:val="0030781A"/>
    <w:rsid w:val="00307EC9"/>
    <w:rsid w:val="00310076"/>
    <w:rsid w:val="003100E7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EDB"/>
    <w:rsid w:val="00311F77"/>
    <w:rsid w:val="003120D3"/>
    <w:rsid w:val="003125D0"/>
    <w:rsid w:val="003126A7"/>
    <w:rsid w:val="00312A5A"/>
    <w:rsid w:val="00312E72"/>
    <w:rsid w:val="003134DF"/>
    <w:rsid w:val="00313AD5"/>
    <w:rsid w:val="00313CF0"/>
    <w:rsid w:val="00313DC8"/>
    <w:rsid w:val="00313E93"/>
    <w:rsid w:val="00314217"/>
    <w:rsid w:val="00314453"/>
    <w:rsid w:val="00314846"/>
    <w:rsid w:val="00314AAA"/>
    <w:rsid w:val="00314BFE"/>
    <w:rsid w:val="00315216"/>
    <w:rsid w:val="0031532D"/>
    <w:rsid w:val="00315412"/>
    <w:rsid w:val="003154BE"/>
    <w:rsid w:val="00315AEC"/>
    <w:rsid w:val="00315D12"/>
    <w:rsid w:val="00316568"/>
    <w:rsid w:val="00316D6B"/>
    <w:rsid w:val="00316EAD"/>
    <w:rsid w:val="00316F03"/>
    <w:rsid w:val="0031714D"/>
    <w:rsid w:val="003173EE"/>
    <w:rsid w:val="0031746F"/>
    <w:rsid w:val="003177E5"/>
    <w:rsid w:val="003178C5"/>
    <w:rsid w:val="00317CAD"/>
    <w:rsid w:val="00317D1E"/>
    <w:rsid w:val="00317DA5"/>
    <w:rsid w:val="00317F0A"/>
    <w:rsid w:val="00320640"/>
    <w:rsid w:val="00320792"/>
    <w:rsid w:val="0032124C"/>
    <w:rsid w:val="003212E9"/>
    <w:rsid w:val="0032146A"/>
    <w:rsid w:val="003216D0"/>
    <w:rsid w:val="00321F2E"/>
    <w:rsid w:val="0032202B"/>
    <w:rsid w:val="003221B3"/>
    <w:rsid w:val="003222AC"/>
    <w:rsid w:val="00322374"/>
    <w:rsid w:val="0032239C"/>
    <w:rsid w:val="00322794"/>
    <w:rsid w:val="003227D2"/>
    <w:rsid w:val="00322871"/>
    <w:rsid w:val="0032294E"/>
    <w:rsid w:val="00322979"/>
    <w:rsid w:val="00322A33"/>
    <w:rsid w:val="00322C25"/>
    <w:rsid w:val="00322DFD"/>
    <w:rsid w:val="00322E0F"/>
    <w:rsid w:val="00323051"/>
    <w:rsid w:val="003232C1"/>
    <w:rsid w:val="0032365E"/>
    <w:rsid w:val="00323992"/>
    <w:rsid w:val="00323A51"/>
    <w:rsid w:val="00323A57"/>
    <w:rsid w:val="003242C2"/>
    <w:rsid w:val="00324491"/>
    <w:rsid w:val="00324C52"/>
    <w:rsid w:val="00325052"/>
    <w:rsid w:val="00325150"/>
    <w:rsid w:val="003256B7"/>
    <w:rsid w:val="0032677E"/>
    <w:rsid w:val="00326859"/>
    <w:rsid w:val="0032691E"/>
    <w:rsid w:val="00326984"/>
    <w:rsid w:val="00326BD9"/>
    <w:rsid w:val="00326D0C"/>
    <w:rsid w:val="00326D3E"/>
    <w:rsid w:val="00326EC2"/>
    <w:rsid w:val="0032717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E"/>
    <w:rsid w:val="00332A45"/>
    <w:rsid w:val="00332B10"/>
    <w:rsid w:val="00332D61"/>
    <w:rsid w:val="00332D6C"/>
    <w:rsid w:val="00333865"/>
    <w:rsid w:val="003338B7"/>
    <w:rsid w:val="00333DF3"/>
    <w:rsid w:val="00333E3F"/>
    <w:rsid w:val="00333EBC"/>
    <w:rsid w:val="00333FFC"/>
    <w:rsid w:val="003341B1"/>
    <w:rsid w:val="0033434F"/>
    <w:rsid w:val="003348FC"/>
    <w:rsid w:val="00334993"/>
    <w:rsid w:val="0033499B"/>
    <w:rsid w:val="00334B6D"/>
    <w:rsid w:val="00334E33"/>
    <w:rsid w:val="003351D0"/>
    <w:rsid w:val="0033582E"/>
    <w:rsid w:val="00336238"/>
    <w:rsid w:val="0033642C"/>
    <w:rsid w:val="00336452"/>
    <w:rsid w:val="00336593"/>
    <w:rsid w:val="00336673"/>
    <w:rsid w:val="0033698F"/>
    <w:rsid w:val="00336A31"/>
    <w:rsid w:val="00336A71"/>
    <w:rsid w:val="00336B9A"/>
    <w:rsid w:val="00337120"/>
    <w:rsid w:val="003374B0"/>
    <w:rsid w:val="00337521"/>
    <w:rsid w:val="003376DE"/>
    <w:rsid w:val="00337BB5"/>
    <w:rsid w:val="00337BCE"/>
    <w:rsid w:val="00337CF4"/>
    <w:rsid w:val="00340007"/>
    <w:rsid w:val="00340068"/>
    <w:rsid w:val="00340698"/>
    <w:rsid w:val="00340BFF"/>
    <w:rsid w:val="00340C20"/>
    <w:rsid w:val="00340F64"/>
    <w:rsid w:val="003411C0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990"/>
    <w:rsid w:val="003441D1"/>
    <w:rsid w:val="00344243"/>
    <w:rsid w:val="0034427D"/>
    <w:rsid w:val="00344631"/>
    <w:rsid w:val="00344638"/>
    <w:rsid w:val="00344709"/>
    <w:rsid w:val="0034488A"/>
    <w:rsid w:val="00344B46"/>
    <w:rsid w:val="00344C3E"/>
    <w:rsid w:val="00344D1C"/>
    <w:rsid w:val="00344F6F"/>
    <w:rsid w:val="003452FE"/>
    <w:rsid w:val="003459F1"/>
    <w:rsid w:val="00345BDA"/>
    <w:rsid w:val="00345D9D"/>
    <w:rsid w:val="00345F4E"/>
    <w:rsid w:val="00345FF9"/>
    <w:rsid w:val="00346029"/>
    <w:rsid w:val="003463D9"/>
    <w:rsid w:val="00346841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473"/>
    <w:rsid w:val="003505A3"/>
    <w:rsid w:val="0035076E"/>
    <w:rsid w:val="003507A5"/>
    <w:rsid w:val="00350808"/>
    <w:rsid w:val="003509ED"/>
    <w:rsid w:val="00350A0F"/>
    <w:rsid w:val="003516E0"/>
    <w:rsid w:val="00351807"/>
    <w:rsid w:val="003518A9"/>
    <w:rsid w:val="003518DB"/>
    <w:rsid w:val="00351933"/>
    <w:rsid w:val="00351A37"/>
    <w:rsid w:val="00351AC3"/>
    <w:rsid w:val="003522BC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401"/>
    <w:rsid w:val="003546CC"/>
    <w:rsid w:val="003547E6"/>
    <w:rsid w:val="0035480E"/>
    <w:rsid w:val="00354954"/>
    <w:rsid w:val="00354BF0"/>
    <w:rsid w:val="00354F9C"/>
    <w:rsid w:val="0035514D"/>
    <w:rsid w:val="003551A9"/>
    <w:rsid w:val="003551FF"/>
    <w:rsid w:val="003554FC"/>
    <w:rsid w:val="003555AD"/>
    <w:rsid w:val="00355758"/>
    <w:rsid w:val="00355855"/>
    <w:rsid w:val="0035588C"/>
    <w:rsid w:val="00355CEE"/>
    <w:rsid w:val="00355E3B"/>
    <w:rsid w:val="00355E71"/>
    <w:rsid w:val="00356182"/>
    <w:rsid w:val="003562DE"/>
    <w:rsid w:val="0035665B"/>
    <w:rsid w:val="00356985"/>
    <w:rsid w:val="003569FD"/>
    <w:rsid w:val="00356BC4"/>
    <w:rsid w:val="00356FC8"/>
    <w:rsid w:val="0035746D"/>
    <w:rsid w:val="00357589"/>
    <w:rsid w:val="003575A8"/>
    <w:rsid w:val="0035777D"/>
    <w:rsid w:val="00357876"/>
    <w:rsid w:val="003579AE"/>
    <w:rsid w:val="00357DE0"/>
    <w:rsid w:val="00360600"/>
    <w:rsid w:val="003607F6"/>
    <w:rsid w:val="0036085E"/>
    <w:rsid w:val="00360B1C"/>
    <w:rsid w:val="00360F36"/>
    <w:rsid w:val="00360FBE"/>
    <w:rsid w:val="003610FA"/>
    <w:rsid w:val="003612C8"/>
    <w:rsid w:val="0036142E"/>
    <w:rsid w:val="003614DF"/>
    <w:rsid w:val="0036184A"/>
    <w:rsid w:val="003624F2"/>
    <w:rsid w:val="00362731"/>
    <w:rsid w:val="003627A6"/>
    <w:rsid w:val="003627C0"/>
    <w:rsid w:val="00362B60"/>
    <w:rsid w:val="00362D8A"/>
    <w:rsid w:val="003633B7"/>
    <w:rsid w:val="003637F5"/>
    <w:rsid w:val="00363957"/>
    <w:rsid w:val="003639F4"/>
    <w:rsid w:val="00363A1F"/>
    <w:rsid w:val="00364A07"/>
    <w:rsid w:val="00364B00"/>
    <w:rsid w:val="00364C40"/>
    <w:rsid w:val="00364E46"/>
    <w:rsid w:val="00364FDE"/>
    <w:rsid w:val="00365450"/>
    <w:rsid w:val="003655D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D54"/>
    <w:rsid w:val="00367FEE"/>
    <w:rsid w:val="00370189"/>
    <w:rsid w:val="0037076B"/>
    <w:rsid w:val="00370BBE"/>
    <w:rsid w:val="00370C98"/>
    <w:rsid w:val="00371004"/>
    <w:rsid w:val="003710A9"/>
    <w:rsid w:val="003715EB"/>
    <w:rsid w:val="003716AA"/>
    <w:rsid w:val="00371C14"/>
    <w:rsid w:val="00371D2E"/>
    <w:rsid w:val="00371F92"/>
    <w:rsid w:val="00371F9D"/>
    <w:rsid w:val="00372132"/>
    <w:rsid w:val="0037215F"/>
    <w:rsid w:val="00372844"/>
    <w:rsid w:val="003729C0"/>
    <w:rsid w:val="00372CCA"/>
    <w:rsid w:val="00373016"/>
    <w:rsid w:val="003730C0"/>
    <w:rsid w:val="0037342C"/>
    <w:rsid w:val="00373CAB"/>
    <w:rsid w:val="0037457E"/>
    <w:rsid w:val="00374591"/>
    <w:rsid w:val="00374E2B"/>
    <w:rsid w:val="00375440"/>
    <w:rsid w:val="003756D2"/>
    <w:rsid w:val="00375844"/>
    <w:rsid w:val="00375E3A"/>
    <w:rsid w:val="003760C7"/>
    <w:rsid w:val="0037612C"/>
    <w:rsid w:val="00376374"/>
    <w:rsid w:val="003766DC"/>
    <w:rsid w:val="00376B35"/>
    <w:rsid w:val="00377040"/>
    <w:rsid w:val="00377063"/>
    <w:rsid w:val="003772A4"/>
    <w:rsid w:val="003772BA"/>
    <w:rsid w:val="003779AF"/>
    <w:rsid w:val="00380402"/>
    <w:rsid w:val="0038083C"/>
    <w:rsid w:val="0038103F"/>
    <w:rsid w:val="003814F9"/>
    <w:rsid w:val="0038155B"/>
    <w:rsid w:val="003815CD"/>
    <w:rsid w:val="0038184D"/>
    <w:rsid w:val="003819C4"/>
    <w:rsid w:val="00381A3D"/>
    <w:rsid w:val="00381B54"/>
    <w:rsid w:val="00381B6C"/>
    <w:rsid w:val="00381E9B"/>
    <w:rsid w:val="00381F6F"/>
    <w:rsid w:val="003820A9"/>
    <w:rsid w:val="0038218D"/>
    <w:rsid w:val="003821FE"/>
    <w:rsid w:val="00382CB9"/>
    <w:rsid w:val="00382F56"/>
    <w:rsid w:val="0038317D"/>
    <w:rsid w:val="00383350"/>
    <w:rsid w:val="00383399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ED4"/>
    <w:rsid w:val="00385267"/>
    <w:rsid w:val="003852AE"/>
    <w:rsid w:val="00385372"/>
    <w:rsid w:val="003854BB"/>
    <w:rsid w:val="00385D57"/>
    <w:rsid w:val="00385FDA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40E"/>
    <w:rsid w:val="003876EA"/>
    <w:rsid w:val="003877DE"/>
    <w:rsid w:val="003878CA"/>
    <w:rsid w:val="003879DE"/>
    <w:rsid w:val="00387E3D"/>
    <w:rsid w:val="00387EDF"/>
    <w:rsid w:val="00387F8D"/>
    <w:rsid w:val="003902F2"/>
    <w:rsid w:val="003903CC"/>
    <w:rsid w:val="0039061B"/>
    <w:rsid w:val="00390700"/>
    <w:rsid w:val="003909C5"/>
    <w:rsid w:val="00390C7A"/>
    <w:rsid w:val="00390D67"/>
    <w:rsid w:val="00390D86"/>
    <w:rsid w:val="00390FB1"/>
    <w:rsid w:val="00391050"/>
    <w:rsid w:val="003910A7"/>
    <w:rsid w:val="00391256"/>
    <w:rsid w:val="00391322"/>
    <w:rsid w:val="0039152B"/>
    <w:rsid w:val="00391640"/>
    <w:rsid w:val="00391A6B"/>
    <w:rsid w:val="00391AFA"/>
    <w:rsid w:val="00391B35"/>
    <w:rsid w:val="00391B7A"/>
    <w:rsid w:val="00391BF0"/>
    <w:rsid w:val="00391EEF"/>
    <w:rsid w:val="003921CF"/>
    <w:rsid w:val="00392240"/>
    <w:rsid w:val="003922DC"/>
    <w:rsid w:val="003923E3"/>
    <w:rsid w:val="003924AE"/>
    <w:rsid w:val="0039253C"/>
    <w:rsid w:val="003925C3"/>
    <w:rsid w:val="003925C9"/>
    <w:rsid w:val="003926A0"/>
    <w:rsid w:val="003926F6"/>
    <w:rsid w:val="00392742"/>
    <w:rsid w:val="0039279B"/>
    <w:rsid w:val="00392B8B"/>
    <w:rsid w:val="00392EC7"/>
    <w:rsid w:val="00392EED"/>
    <w:rsid w:val="003931AF"/>
    <w:rsid w:val="003932CB"/>
    <w:rsid w:val="003934AD"/>
    <w:rsid w:val="003936FA"/>
    <w:rsid w:val="003937B4"/>
    <w:rsid w:val="00393E1C"/>
    <w:rsid w:val="00393FDA"/>
    <w:rsid w:val="003940D3"/>
    <w:rsid w:val="0039474C"/>
    <w:rsid w:val="00394BBF"/>
    <w:rsid w:val="00394D84"/>
    <w:rsid w:val="00394FC3"/>
    <w:rsid w:val="003950F3"/>
    <w:rsid w:val="003956FD"/>
    <w:rsid w:val="00395864"/>
    <w:rsid w:val="0039589D"/>
    <w:rsid w:val="00395AC7"/>
    <w:rsid w:val="00395BD8"/>
    <w:rsid w:val="00395E3B"/>
    <w:rsid w:val="00395E51"/>
    <w:rsid w:val="00395EEB"/>
    <w:rsid w:val="00396435"/>
    <w:rsid w:val="00396BEA"/>
    <w:rsid w:val="003970DA"/>
    <w:rsid w:val="003972A9"/>
    <w:rsid w:val="00397384"/>
    <w:rsid w:val="0039754A"/>
    <w:rsid w:val="00397753"/>
    <w:rsid w:val="003A0289"/>
    <w:rsid w:val="003A054F"/>
    <w:rsid w:val="003A05ED"/>
    <w:rsid w:val="003A0704"/>
    <w:rsid w:val="003A071A"/>
    <w:rsid w:val="003A0D55"/>
    <w:rsid w:val="003A0F8E"/>
    <w:rsid w:val="003A14D5"/>
    <w:rsid w:val="003A164C"/>
    <w:rsid w:val="003A1709"/>
    <w:rsid w:val="003A18D5"/>
    <w:rsid w:val="003A1A62"/>
    <w:rsid w:val="003A1D0E"/>
    <w:rsid w:val="003A2017"/>
    <w:rsid w:val="003A2344"/>
    <w:rsid w:val="003A23AD"/>
    <w:rsid w:val="003A23F0"/>
    <w:rsid w:val="003A2C47"/>
    <w:rsid w:val="003A2DCE"/>
    <w:rsid w:val="003A2FAB"/>
    <w:rsid w:val="003A3015"/>
    <w:rsid w:val="003A303C"/>
    <w:rsid w:val="003A3165"/>
    <w:rsid w:val="003A3179"/>
    <w:rsid w:val="003A3265"/>
    <w:rsid w:val="003A3271"/>
    <w:rsid w:val="003A329B"/>
    <w:rsid w:val="003A33FE"/>
    <w:rsid w:val="003A357F"/>
    <w:rsid w:val="003A37CE"/>
    <w:rsid w:val="003A3B74"/>
    <w:rsid w:val="003A3BAB"/>
    <w:rsid w:val="003A3D0D"/>
    <w:rsid w:val="003A3D4B"/>
    <w:rsid w:val="003A448D"/>
    <w:rsid w:val="003A45A0"/>
    <w:rsid w:val="003A460B"/>
    <w:rsid w:val="003A4CC0"/>
    <w:rsid w:val="003A4F94"/>
    <w:rsid w:val="003A545B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B73"/>
    <w:rsid w:val="003B00B1"/>
    <w:rsid w:val="003B02B3"/>
    <w:rsid w:val="003B0424"/>
    <w:rsid w:val="003B055E"/>
    <w:rsid w:val="003B05AC"/>
    <w:rsid w:val="003B0A89"/>
    <w:rsid w:val="003B0FE4"/>
    <w:rsid w:val="003B164C"/>
    <w:rsid w:val="003B1865"/>
    <w:rsid w:val="003B1FF7"/>
    <w:rsid w:val="003B2269"/>
    <w:rsid w:val="003B2473"/>
    <w:rsid w:val="003B3A1A"/>
    <w:rsid w:val="003B3AFB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883"/>
    <w:rsid w:val="003B5955"/>
    <w:rsid w:val="003B5A17"/>
    <w:rsid w:val="003B5C42"/>
    <w:rsid w:val="003B5E47"/>
    <w:rsid w:val="003B62AF"/>
    <w:rsid w:val="003B6428"/>
    <w:rsid w:val="003B6732"/>
    <w:rsid w:val="003B6744"/>
    <w:rsid w:val="003B68D7"/>
    <w:rsid w:val="003B6D46"/>
    <w:rsid w:val="003B6D99"/>
    <w:rsid w:val="003B6F55"/>
    <w:rsid w:val="003B6FF9"/>
    <w:rsid w:val="003B7408"/>
    <w:rsid w:val="003B74D9"/>
    <w:rsid w:val="003B753A"/>
    <w:rsid w:val="003B7674"/>
    <w:rsid w:val="003B7981"/>
    <w:rsid w:val="003B7D47"/>
    <w:rsid w:val="003C0642"/>
    <w:rsid w:val="003C0689"/>
    <w:rsid w:val="003C0B37"/>
    <w:rsid w:val="003C0E2E"/>
    <w:rsid w:val="003C0F3C"/>
    <w:rsid w:val="003C133E"/>
    <w:rsid w:val="003C15BE"/>
    <w:rsid w:val="003C1676"/>
    <w:rsid w:val="003C17D0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C42"/>
    <w:rsid w:val="003C2E13"/>
    <w:rsid w:val="003C31AD"/>
    <w:rsid w:val="003C3236"/>
    <w:rsid w:val="003C3550"/>
    <w:rsid w:val="003C3816"/>
    <w:rsid w:val="003C3846"/>
    <w:rsid w:val="003C3889"/>
    <w:rsid w:val="003C3B17"/>
    <w:rsid w:val="003C3E67"/>
    <w:rsid w:val="003C43BF"/>
    <w:rsid w:val="003C45DC"/>
    <w:rsid w:val="003C49A8"/>
    <w:rsid w:val="003C4A0F"/>
    <w:rsid w:val="003C4DCB"/>
    <w:rsid w:val="003C549E"/>
    <w:rsid w:val="003C556F"/>
    <w:rsid w:val="003C5803"/>
    <w:rsid w:val="003C5D27"/>
    <w:rsid w:val="003C5F9D"/>
    <w:rsid w:val="003C6447"/>
    <w:rsid w:val="003C64CD"/>
    <w:rsid w:val="003C66AF"/>
    <w:rsid w:val="003C6836"/>
    <w:rsid w:val="003C6AAA"/>
    <w:rsid w:val="003C6C8F"/>
    <w:rsid w:val="003C773C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113B"/>
    <w:rsid w:val="003D17F6"/>
    <w:rsid w:val="003D1DE5"/>
    <w:rsid w:val="003D1ED2"/>
    <w:rsid w:val="003D1FDA"/>
    <w:rsid w:val="003D2459"/>
    <w:rsid w:val="003D24E1"/>
    <w:rsid w:val="003D26B9"/>
    <w:rsid w:val="003D2845"/>
    <w:rsid w:val="003D29B0"/>
    <w:rsid w:val="003D29C3"/>
    <w:rsid w:val="003D3192"/>
    <w:rsid w:val="003D32FA"/>
    <w:rsid w:val="003D3342"/>
    <w:rsid w:val="003D351D"/>
    <w:rsid w:val="003D35A4"/>
    <w:rsid w:val="003D3691"/>
    <w:rsid w:val="003D400A"/>
    <w:rsid w:val="003D401E"/>
    <w:rsid w:val="003D454F"/>
    <w:rsid w:val="003D4859"/>
    <w:rsid w:val="003D4A95"/>
    <w:rsid w:val="003D4E1C"/>
    <w:rsid w:val="003D4F8B"/>
    <w:rsid w:val="003D52F9"/>
    <w:rsid w:val="003D54C9"/>
    <w:rsid w:val="003D5C5F"/>
    <w:rsid w:val="003D5CDA"/>
    <w:rsid w:val="003D5D6F"/>
    <w:rsid w:val="003D5F16"/>
    <w:rsid w:val="003D5FF4"/>
    <w:rsid w:val="003D611C"/>
    <w:rsid w:val="003D61B5"/>
    <w:rsid w:val="003D62AC"/>
    <w:rsid w:val="003D6564"/>
    <w:rsid w:val="003D66F6"/>
    <w:rsid w:val="003D672A"/>
    <w:rsid w:val="003D6768"/>
    <w:rsid w:val="003D6A2C"/>
    <w:rsid w:val="003D6B7F"/>
    <w:rsid w:val="003D7049"/>
    <w:rsid w:val="003D73E1"/>
    <w:rsid w:val="003D7895"/>
    <w:rsid w:val="003D7AE2"/>
    <w:rsid w:val="003D7C5C"/>
    <w:rsid w:val="003D7D23"/>
    <w:rsid w:val="003D7D58"/>
    <w:rsid w:val="003D7D76"/>
    <w:rsid w:val="003D7DA0"/>
    <w:rsid w:val="003D7E91"/>
    <w:rsid w:val="003E0043"/>
    <w:rsid w:val="003E00D8"/>
    <w:rsid w:val="003E0320"/>
    <w:rsid w:val="003E04F0"/>
    <w:rsid w:val="003E1015"/>
    <w:rsid w:val="003E10BD"/>
    <w:rsid w:val="003E12EC"/>
    <w:rsid w:val="003E1373"/>
    <w:rsid w:val="003E1449"/>
    <w:rsid w:val="003E16B0"/>
    <w:rsid w:val="003E19D5"/>
    <w:rsid w:val="003E1A1A"/>
    <w:rsid w:val="003E1D0C"/>
    <w:rsid w:val="003E1D85"/>
    <w:rsid w:val="003E1D9A"/>
    <w:rsid w:val="003E2572"/>
    <w:rsid w:val="003E2688"/>
    <w:rsid w:val="003E2A2C"/>
    <w:rsid w:val="003E2CAB"/>
    <w:rsid w:val="003E37A7"/>
    <w:rsid w:val="003E3999"/>
    <w:rsid w:val="003E3A07"/>
    <w:rsid w:val="003E3C0A"/>
    <w:rsid w:val="003E4092"/>
    <w:rsid w:val="003E4301"/>
    <w:rsid w:val="003E43DD"/>
    <w:rsid w:val="003E44CB"/>
    <w:rsid w:val="003E4C9D"/>
    <w:rsid w:val="003E4D4E"/>
    <w:rsid w:val="003E5066"/>
    <w:rsid w:val="003E5157"/>
    <w:rsid w:val="003E57A2"/>
    <w:rsid w:val="003E5810"/>
    <w:rsid w:val="003E5A9B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252"/>
    <w:rsid w:val="003E7560"/>
    <w:rsid w:val="003E758A"/>
    <w:rsid w:val="003E7599"/>
    <w:rsid w:val="003E7664"/>
    <w:rsid w:val="003E785F"/>
    <w:rsid w:val="003E7909"/>
    <w:rsid w:val="003E7B20"/>
    <w:rsid w:val="003E7ECC"/>
    <w:rsid w:val="003E7EFE"/>
    <w:rsid w:val="003F0001"/>
    <w:rsid w:val="003F001D"/>
    <w:rsid w:val="003F021F"/>
    <w:rsid w:val="003F034B"/>
    <w:rsid w:val="003F036F"/>
    <w:rsid w:val="003F0517"/>
    <w:rsid w:val="003F0844"/>
    <w:rsid w:val="003F0AA4"/>
    <w:rsid w:val="003F0C45"/>
    <w:rsid w:val="003F0F34"/>
    <w:rsid w:val="003F134F"/>
    <w:rsid w:val="003F154F"/>
    <w:rsid w:val="003F15B1"/>
    <w:rsid w:val="003F1AFA"/>
    <w:rsid w:val="003F1C04"/>
    <w:rsid w:val="003F28EE"/>
    <w:rsid w:val="003F2A39"/>
    <w:rsid w:val="003F30E0"/>
    <w:rsid w:val="003F3133"/>
    <w:rsid w:val="003F3789"/>
    <w:rsid w:val="003F3878"/>
    <w:rsid w:val="003F420E"/>
    <w:rsid w:val="003F431F"/>
    <w:rsid w:val="003F485E"/>
    <w:rsid w:val="003F4A65"/>
    <w:rsid w:val="003F4BF0"/>
    <w:rsid w:val="003F4CA3"/>
    <w:rsid w:val="003F4E06"/>
    <w:rsid w:val="003F4E0C"/>
    <w:rsid w:val="003F5374"/>
    <w:rsid w:val="003F5690"/>
    <w:rsid w:val="003F5799"/>
    <w:rsid w:val="003F583C"/>
    <w:rsid w:val="003F5CB3"/>
    <w:rsid w:val="003F5F19"/>
    <w:rsid w:val="003F61EF"/>
    <w:rsid w:val="003F6411"/>
    <w:rsid w:val="003F6781"/>
    <w:rsid w:val="003F6A6F"/>
    <w:rsid w:val="003F6AF9"/>
    <w:rsid w:val="003F6CA8"/>
    <w:rsid w:val="003F6CAD"/>
    <w:rsid w:val="003F71A7"/>
    <w:rsid w:val="003F7294"/>
    <w:rsid w:val="003F7676"/>
    <w:rsid w:val="003F7D9A"/>
    <w:rsid w:val="004000F2"/>
    <w:rsid w:val="00400282"/>
    <w:rsid w:val="004003B5"/>
    <w:rsid w:val="0040054A"/>
    <w:rsid w:val="00400B53"/>
    <w:rsid w:val="0040124A"/>
    <w:rsid w:val="004013E6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B1C"/>
    <w:rsid w:val="00403044"/>
    <w:rsid w:val="004030B0"/>
    <w:rsid w:val="00403664"/>
    <w:rsid w:val="004037FF"/>
    <w:rsid w:val="00403989"/>
    <w:rsid w:val="004039FF"/>
    <w:rsid w:val="00403E99"/>
    <w:rsid w:val="004047C7"/>
    <w:rsid w:val="00404A12"/>
    <w:rsid w:val="00404D3C"/>
    <w:rsid w:val="0040500E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FF6"/>
    <w:rsid w:val="0040709A"/>
    <w:rsid w:val="00407238"/>
    <w:rsid w:val="004075B9"/>
    <w:rsid w:val="004077DA"/>
    <w:rsid w:val="004078D8"/>
    <w:rsid w:val="00407AB8"/>
    <w:rsid w:val="00407D42"/>
    <w:rsid w:val="00407F36"/>
    <w:rsid w:val="004105DF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942"/>
    <w:rsid w:val="00411A57"/>
    <w:rsid w:val="004120AB"/>
    <w:rsid w:val="004120EB"/>
    <w:rsid w:val="004123BF"/>
    <w:rsid w:val="0041289C"/>
    <w:rsid w:val="004128B7"/>
    <w:rsid w:val="00412BDB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5156"/>
    <w:rsid w:val="004151E2"/>
    <w:rsid w:val="004152ED"/>
    <w:rsid w:val="004153C1"/>
    <w:rsid w:val="0041546B"/>
    <w:rsid w:val="004154A8"/>
    <w:rsid w:val="00415AD1"/>
    <w:rsid w:val="00415E19"/>
    <w:rsid w:val="00415E5B"/>
    <w:rsid w:val="00415F72"/>
    <w:rsid w:val="00416347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53F"/>
    <w:rsid w:val="00420C00"/>
    <w:rsid w:val="00420DB3"/>
    <w:rsid w:val="00421016"/>
    <w:rsid w:val="0042106F"/>
    <w:rsid w:val="0042118D"/>
    <w:rsid w:val="0042154A"/>
    <w:rsid w:val="00421762"/>
    <w:rsid w:val="00421B95"/>
    <w:rsid w:val="00421C00"/>
    <w:rsid w:val="00421DB8"/>
    <w:rsid w:val="00422332"/>
    <w:rsid w:val="00422343"/>
    <w:rsid w:val="004223C4"/>
    <w:rsid w:val="00422A22"/>
    <w:rsid w:val="00422DBE"/>
    <w:rsid w:val="00422EEA"/>
    <w:rsid w:val="00423225"/>
    <w:rsid w:val="004233E9"/>
    <w:rsid w:val="00423497"/>
    <w:rsid w:val="00423A11"/>
    <w:rsid w:val="00423C45"/>
    <w:rsid w:val="00423DB7"/>
    <w:rsid w:val="00424454"/>
    <w:rsid w:val="004244FD"/>
    <w:rsid w:val="0042458B"/>
    <w:rsid w:val="004247D4"/>
    <w:rsid w:val="00424B5C"/>
    <w:rsid w:val="00424F1A"/>
    <w:rsid w:val="00425345"/>
    <w:rsid w:val="004254A0"/>
    <w:rsid w:val="00425706"/>
    <w:rsid w:val="00425AC5"/>
    <w:rsid w:val="00425D58"/>
    <w:rsid w:val="00425F19"/>
    <w:rsid w:val="00425F9D"/>
    <w:rsid w:val="004260A0"/>
    <w:rsid w:val="004261E1"/>
    <w:rsid w:val="004262DA"/>
    <w:rsid w:val="004265A4"/>
    <w:rsid w:val="00426891"/>
    <w:rsid w:val="00426C71"/>
    <w:rsid w:val="00426E9F"/>
    <w:rsid w:val="00426F5F"/>
    <w:rsid w:val="004270B3"/>
    <w:rsid w:val="00427456"/>
    <w:rsid w:val="004276D5"/>
    <w:rsid w:val="00427953"/>
    <w:rsid w:val="00427D7E"/>
    <w:rsid w:val="00427F96"/>
    <w:rsid w:val="004300AC"/>
    <w:rsid w:val="0043013B"/>
    <w:rsid w:val="004302F4"/>
    <w:rsid w:val="00430319"/>
    <w:rsid w:val="0043059F"/>
    <w:rsid w:val="0043069F"/>
    <w:rsid w:val="0043073B"/>
    <w:rsid w:val="00430B10"/>
    <w:rsid w:val="00430FF1"/>
    <w:rsid w:val="004312CD"/>
    <w:rsid w:val="00431455"/>
    <w:rsid w:val="00431526"/>
    <w:rsid w:val="0043169A"/>
    <w:rsid w:val="00431DD1"/>
    <w:rsid w:val="00431EAD"/>
    <w:rsid w:val="004320E4"/>
    <w:rsid w:val="0043262A"/>
    <w:rsid w:val="00432748"/>
    <w:rsid w:val="004329A8"/>
    <w:rsid w:val="00432DDA"/>
    <w:rsid w:val="00432E41"/>
    <w:rsid w:val="00433075"/>
    <w:rsid w:val="00433FFF"/>
    <w:rsid w:val="00434691"/>
    <w:rsid w:val="004349F8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E35"/>
    <w:rsid w:val="004371A0"/>
    <w:rsid w:val="0043742F"/>
    <w:rsid w:val="00437E6F"/>
    <w:rsid w:val="004403A6"/>
    <w:rsid w:val="0044044E"/>
    <w:rsid w:val="00440484"/>
    <w:rsid w:val="00440574"/>
    <w:rsid w:val="00440575"/>
    <w:rsid w:val="0044078B"/>
    <w:rsid w:val="004408BD"/>
    <w:rsid w:val="00440EDC"/>
    <w:rsid w:val="0044103D"/>
    <w:rsid w:val="0044146B"/>
    <w:rsid w:val="0044202B"/>
    <w:rsid w:val="004420EC"/>
    <w:rsid w:val="00442349"/>
    <w:rsid w:val="00442522"/>
    <w:rsid w:val="00442D78"/>
    <w:rsid w:val="00442E75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46A"/>
    <w:rsid w:val="004454E3"/>
    <w:rsid w:val="004458B0"/>
    <w:rsid w:val="00445D14"/>
    <w:rsid w:val="00445E87"/>
    <w:rsid w:val="00445FA2"/>
    <w:rsid w:val="004460E4"/>
    <w:rsid w:val="00446166"/>
    <w:rsid w:val="0044646E"/>
    <w:rsid w:val="00446B1F"/>
    <w:rsid w:val="00446E50"/>
    <w:rsid w:val="00446E6E"/>
    <w:rsid w:val="00446E96"/>
    <w:rsid w:val="00446E9B"/>
    <w:rsid w:val="00447016"/>
    <w:rsid w:val="00447241"/>
    <w:rsid w:val="004472FA"/>
    <w:rsid w:val="00447931"/>
    <w:rsid w:val="00447BBD"/>
    <w:rsid w:val="00450376"/>
    <w:rsid w:val="0045061D"/>
    <w:rsid w:val="004507B1"/>
    <w:rsid w:val="0045090C"/>
    <w:rsid w:val="00450C39"/>
    <w:rsid w:val="00450F02"/>
    <w:rsid w:val="00450F36"/>
    <w:rsid w:val="00451067"/>
    <w:rsid w:val="0045120A"/>
    <w:rsid w:val="00451356"/>
    <w:rsid w:val="004515EF"/>
    <w:rsid w:val="00451C04"/>
    <w:rsid w:val="00451C45"/>
    <w:rsid w:val="00452369"/>
    <w:rsid w:val="004524B8"/>
    <w:rsid w:val="00452F8D"/>
    <w:rsid w:val="00453544"/>
    <w:rsid w:val="00453908"/>
    <w:rsid w:val="00453AFD"/>
    <w:rsid w:val="00453BB3"/>
    <w:rsid w:val="00453F25"/>
    <w:rsid w:val="004542FE"/>
    <w:rsid w:val="004543E8"/>
    <w:rsid w:val="004546AD"/>
    <w:rsid w:val="004547D5"/>
    <w:rsid w:val="00454A06"/>
    <w:rsid w:val="00454B55"/>
    <w:rsid w:val="00454FC1"/>
    <w:rsid w:val="00455250"/>
    <w:rsid w:val="00455637"/>
    <w:rsid w:val="004558CB"/>
    <w:rsid w:val="00455DFB"/>
    <w:rsid w:val="0045612B"/>
    <w:rsid w:val="004563FA"/>
    <w:rsid w:val="00456436"/>
    <w:rsid w:val="004567EF"/>
    <w:rsid w:val="004569A7"/>
    <w:rsid w:val="00456A4A"/>
    <w:rsid w:val="00456CEB"/>
    <w:rsid w:val="00457492"/>
    <w:rsid w:val="00457598"/>
    <w:rsid w:val="004575DF"/>
    <w:rsid w:val="0045790A"/>
    <w:rsid w:val="004600C2"/>
    <w:rsid w:val="00460467"/>
    <w:rsid w:val="0046051F"/>
    <w:rsid w:val="0046068D"/>
    <w:rsid w:val="00460727"/>
    <w:rsid w:val="00460C47"/>
    <w:rsid w:val="00460D03"/>
    <w:rsid w:val="00460F3C"/>
    <w:rsid w:val="004610DD"/>
    <w:rsid w:val="00461408"/>
    <w:rsid w:val="00461457"/>
    <w:rsid w:val="0046145B"/>
    <w:rsid w:val="00461A98"/>
    <w:rsid w:val="00461B36"/>
    <w:rsid w:val="00461BD6"/>
    <w:rsid w:val="00461D50"/>
    <w:rsid w:val="00461ED9"/>
    <w:rsid w:val="004627F4"/>
    <w:rsid w:val="00462BF1"/>
    <w:rsid w:val="00462D5B"/>
    <w:rsid w:val="00462D6B"/>
    <w:rsid w:val="00463163"/>
    <w:rsid w:val="004633D7"/>
    <w:rsid w:val="00463C8B"/>
    <w:rsid w:val="0046415A"/>
    <w:rsid w:val="004642C5"/>
    <w:rsid w:val="0046432C"/>
    <w:rsid w:val="00464615"/>
    <w:rsid w:val="00464715"/>
    <w:rsid w:val="00464762"/>
    <w:rsid w:val="004647CB"/>
    <w:rsid w:val="004648BF"/>
    <w:rsid w:val="00464908"/>
    <w:rsid w:val="00465647"/>
    <w:rsid w:val="00465AC8"/>
    <w:rsid w:val="00465AD9"/>
    <w:rsid w:val="00465E15"/>
    <w:rsid w:val="004660CC"/>
    <w:rsid w:val="004661ED"/>
    <w:rsid w:val="00466299"/>
    <w:rsid w:val="00466856"/>
    <w:rsid w:val="004668A4"/>
    <w:rsid w:val="00466A42"/>
    <w:rsid w:val="00466E4E"/>
    <w:rsid w:val="00466E82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9D"/>
    <w:rsid w:val="00470BB0"/>
    <w:rsid w:val="00470F5A"/>
    <w:rsid w:val="00471090"/>
    <w:rsid w:val="00471177"/>
    <w:rsid w:val="00471198"/>
    <w:rsid w:val="00471878"/>
    <w:rsid w:val="00471C93"/>
    <w:rsid w:val="00471DAB"/>
    <w:rsid w:val="00471E89"/>
    <w:rsid w:val="00471FC4"/>
    <w:rsid w:val="00472522"/>
    <w:rsid w:val="00472586"/>
    <w:rsid w:val="0047292C"/>
    <w:rsid w:val="00472FDC"/>
    <w:rsid w:val="0047346E"/>
    <w:rsid w:val="004734A3"/>
    <w:rsid w:val="0047350C"/>
    <w:rsid w:val="0047353D"/>
    <w:rsid w:val="00473A89"/>
    <w:rsid w:val="00473E41"/>
    <w:rsid w:val="00473F33"/>
    <w:rsid w:val="00474313"/>
    <w:rsid w:val="0047468A"/>
    <w:rsid w:val="00474754"/>
    <w:rsid w:val="00474CD5"/>
    <w:rsid w:val="00474DD4"/>
    <w:rsid w:val="00474DE0"/>
    <w:rsid w:val="0047517E"/>
    <w:rsid w:val="0047529A"/>
    <w:rsid w:val="00475300"/>
    <w:rsid w:val="004753AB"/>
    <w:rsid w:val="004754DF"/>
    <w:rsid w:val="0047553E"/>
    <w:rsid w:val="004755E7"/>
    <w:rsid w:val="0047585E"/>
    <w:rsid w:val="00475B64"/>
    <w:rsid w:val="00475DAD"/>
    <w:rsid w:val="00475DDA"/>
    <w:rsid w:val="00475F5F"/>
    <w:rsid w:val="0047602A"/>
    <w:rsid w:val="004760B6"/>
    <w:rsid w:val="00476198"/>
    <w:rsid w:val="00476360"/>
    <w:rsid w:val="00476625"/>
    <w:rsid w:val="00476904"/>
    <w:rsid w:val="0047696F"/>
    <w:rsid w:val="00476ABE"/>
    <w:rsid w:val="00476CEE"/>
    <w:rsid w:val="00476DD3"/>
    <w:rsid w:val="00477143"/>
    <w:rsid w:val="004771C4"/>
    <w:rsid w:val="0047788A"/>
    <w:rsid w:val="004800BD"/>
    <w:rsid w:val="004800FA"/>
    <w:rsid w:val="004802EE"/>
    <w:rsid w:val="00480A25"/>
    <w:rsid w:val="00480BBA"/>
    <w:rsid w:val="00480BD9"/>
    <w:rsid w:val="004810BA"/>
    <w:rsid w:val="004810D4"/>
    <w:rsid w:val="00481454"/>
    <w:rsid w:val="00481583"/>
    <w:rsid w:val="00481D54"/>
    <w:rsid w:val="0048213A"/>
    <w:rsid w:val="0048235C"/>
    <w:rsid w:val="004823FF"/>
    <w:rsid w:val="004824FE"/>
    <w:rsid w:val="00482E5C"/>
    <w:rsid w:val="00483769"/>
    <w:rsid w:val="0048390C"/>
    <w:rsid w:val="004839FE"/>
    <w:rsid w:val="00483C26"/>
    <w:rsid w:val="0048400A"/>
    <w:rsid w:val="004849E5"/>
    <w:rsid w:val="00484A20"/>
    <w:rsid w:val="00484DDF"/>
    <w:rsid w:val="00484EAA"/>
    <w:rsid w:val="00484F67"/>
    <w:rsid w:val="00484F9E"/>
    <w:rsid w:val="004852B8"/>
    <w:rsid w:val="004854F1"/>
    <w:rsid w:val="004858BC"/>
    <w:rsid w:val="00485CC4"/>
    <w:rsid w:val="00485E27"/>
    <w:rsid w:val="004861E9"/>
    <w:rsid w:val="004861EC"/>
    <w:rsid w:val="0048648C"/>
    <w:rsid w:val="00486C2E"/>
    <w:rsid w:val="004875C2"/>
    <w:rsid w:val="0048768B"/>
    <w:rsid w:val="00487799"/>
    <w:rsid w:val="00487D41"/>
    <w:rsid w:val="00487EE0"/>
    <w:rsid w:val="00490009"/>
    <w:rsid w:val="00490749"/>
    <w:rsid w:val="0049079B"/>
    <w:rsid w:val="00490B25"/>
    <w:rsid w:val="00490DEC"/>
    <w:rsid w:val="00491118"/>
    <w:rsid w:val="00491159"/>
    <w:rsid w:val="00491329"/>
    <w:rsid w:val="00491AD0"/>
    <w:rsid w:val="00491C4B"/>
    <w:rsid w:val="00492005"/>
    <w:rsid w:val="004921CC"/>
    <w:rsid w:val="004923F4"/>
    <w:rsid w:val="0049261F"/>
    <w:rsid w:val="00492668"/>
    <w:rsid w:val="00492B1F"/>
    <w:rsid w:val="00492BE5"/>
    <w:rsid w:val="00492D99"/>
    <w:rsid w:val="00492EEC"/>
    <w:rsid w:val="0049329E"/>
    <w:rsid w:val="004934C8"/>
    <w:rsid w:val="004934C9"/>
    <w:rsid w:val="00493D99"/>
    <w:rsid w:val="00493E5A"/>
    <w:rsid w:val="00493FC3"/>
    <w:rsid w:val="00494260"/>
    <w:rsid w:val="004942D2"/>
    <w:rsid w:val="004944EC"/>
    <w:rsid w:val="00494592"/>
    <w:rsid w:val="004947F0"/>
    <w:rsid w:val="00494807"/>
    <w:rsid w:val="00494CBA"/>
    <w:rsid w:val="00494CF8"/>
    <w:rsid w:val="00494DA3"/>
    <w:rsid w:val="00494DFF"/>
    <w:rsid w:val="00495569"/>
    <w:rsid w:val="00495625"/>
    <w:rsid w:val="004956AB"/>
    <w:rsid w:val="00495882"/>
    <w:rsid w:val="004958E8"/>
    <w:rsid w:val="00495A71"/>
    <w:rsid w:val="00496489"/>
    <w:rsid w:val="0049671E"/>
    <w:rsid w:val="00496874"/>
    <w:rsid w:val="00496935"/>
    <w:rsid w:val="004969AC"/>
    <w:rsid w:val="00496C20"/>
    <w:rsid w:val="00496EEE"/>
    <w:rsid w:val="00497531"/>
    <w:rsid w:val="0049756D"/>
    <w:rsid w:val="00497642"/>
    <w:rsid w:val="0049793F"/>
    <w:rsid w:val="00497AFC"/>
    <w:rsid w:val="00497F8D"/>
    <w:rsid w:val="004A00B7"/>
    <w:rsid w:val="004A050B"/>
    <w:rsid w:val="004A05F1"/>
    <w:rsid w:val="004A0699"/>
    <w:rsid w:val="004A07A2"/>
    <w:rsid w:val="004A0BC3"/>
    <w:rsid w:val="004A0C40"/>
    <w:rsid w:val="004A0D79"/>
    <w:rsid w:val="004A0DF0"/>
    <w:rsid w:val="004A0E98"/>
    <w:rsid w:val="004A100A"/>
    <w:rsid w:val="004A140B"/>
    <w:rsid w:val="004A1D5B"/>
    <w:rsid w:val="004A2049"/>
    <w:rsid w:val="004A20DB"/>
    <w:rsid w:val="004A2103"/>
    <w:rsid w:val="004A2381"/>
    <w:rsid w:val="004A2B60"/>
    <w:rsid w:val="004A2E12"/>
    <w:rsid w:val="004A354F"/>
    <w:rsid w:val="004A37DB"/>
    <w:rsid w:val="004A3D7B"/>
    <w:rsid w:val="004A3FBB"/>
    <w:rsid w:val="004A40E3"/>
    <w:rsid w:val="004A4562"/>
    <w:rsid w:val="004A473A"/>
    <w:rsid w:val="004A488C"/>
    <w:rsid w:val="004A4928"/>
    <w:rsid w:val="004A4EF8"/>
    <w:rsid w:val="004A4F55"/>
    <w:rsid w:val="004A51AE"/>
    <w:rsid w:val="004A5203"/>
    <w:rsid w:val="004A52D3"/>
    <w:rsid w:val="004A558A"/>
    <w:rsid w:val="004A587F"/>
    <w:rsid w:val="004A598A"/>
    <w:rsid w:val="004A5DA1"/>
    <w:rsid w:val="004A5F96"/>
    <w:rsid w:val="004A6054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3CE"/>
    <w:rsid w:val="004A7401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173"/>
    <w:rsid w:val="004B1370"/>
    <w:rsid w:val="004B13C8"/>
    <w:rsid w:val="004B1DF0"/>
    <w:rsid w:val="004B2179"/>
    <w:rsid w:val="004B223B"/>
    <w:rsid w:val="004B2A28"/>
    <w:rsid w:val="004B2AB0"/>
    <w:rsid w:val="004B2AC2"/>
    <w:rsid w:val="004B2D25"/>
    <w:rsid w:val="004B2F86"/>
    <w:rsid w:val="004B2F90"/>
    <w:rsid w:val="004B30EA"/>
    <w:rsid w:val="004B3432"/>
    <w:rsid w:val="004B349D"/>
    <w:rsid w:val="004B36CD"/>
    <w:rsid w:val="004B36E3"/>
    <w:rsid w:val="004B38E5"/>
    <w:rsid w:val="004B39AA"/>
    <w:rsid w:val="004B3A4F"/>
    <w:rsid w:val="004B3B8A"/>
    <w:rsid w:val="004B4557"/>
    <w:rsid w:val="004B471C"/>
    <w:rsid w:val="004B5320"/>
    <w:rsid w:val="004B5686"/>
    <w:rsid w:val="004B57BA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C28"/>
    <w:rsid w:val="004B7C72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440"/>
    <w:rsid w:val="004C14C2"/>
    <w:rsid w:val="004C1511"/>
    <w:rsid w:val="004C1B11"/>
    <w:rsid w:val="004C1C1E"/>
    <w:rsid w:val="004C1C61"/>
    <w:rsid w:val="004C1EB8"/>
    <w:rsid w:val="004C2060"/>
    <w:rsid w:val="004C20A2"/>
    <w:rsid w:val="004C235C"/>
    <w:rsid w:val="004C2425"/>
    <w:rsid w:val="004C2A4F"/>
    <w:rsid w:val="004C2D18"/>
    <w:rsid w:val="004C2E1A"/>
    <w:rsid w:val="004C2E9F"/>
    <w:rsid w:val="004C303D"/>
    <w:rsid w:val="004C342B"/>
    <w:rsid w:val="004C343F"/>
    <w:rsid w:val="004C35F4"/>
    <w:rsid w:val="004C378E"/>
    <w:rsid w:val="004C39AF"/>
    <w:rsid w:val="004C3B2B"/>
    <w:rsid w:val="004C3B95"/>
    <w:rsid w:val="004C3C86"/>
    <w:rsid w:val="004C4C90"/>
    <w:rsid w:val="004C4C9D"/>
    <w:rsid w:val="004C4E1A"/>
    <w:rsid w:val="004C4E7F"/>
    <w:rsid w:val="004C5637"/>
    <w:rsid w:val="004C5790"/>
    <w:rsid w:val="004C5A1D"/>
    <w:rsid w:val="004C5B35"/>
    <w:rsid w:val="004C6635"/>
    <w:rsid w:val="004C67EC"/>
    <w:rsid w:val="004C6B05"/>
    <w:rsid w:val="004C6C1C"/>
    <w:rsid w:val="004C6DB2"/>
    <w:rsid w:val="004C6E66"/>
    <w:rsid w:val="004C6F6B"/>
    <w:rsid w:val="004C7049"/>
    <w:rsid w:val="004C70B1"/>
    <w:rsid w:val="004C7127"/>
    <w:rsid w:val="004C74BB"/>
    <w:rsid w:val="004C7BC4"/>
    <w:rsid w:val="004D009E"/>
    <w:rsid w:val="004D011D"/>
    <w:rsid w:val="004D03D9"/>
    <w:rsid w:val="004D03FC"/>
    <w:rsid w:val="004D03FF"/>
    <w:rsid w:val="004D0459"/>
    <w:rsid w:val="004D079F"/>
    <w:rsid w:val="004D0892"/>
    <w:rsid w:val="004D0978"/>
    <w:rsid w:val="004D09BE"/>
    <w:rsid w:val="004D0C3E"/>
    <w:rsid w:val="004D0F09"/>
    <w:rsid w:val="004D1345"/>
    <w:rsid w:val="004D1612"/>
    <w:rsid w:val="004D16A1"/>
    <w:rsid w:val="004D178D"/>
    <w:rsid w:val="004D266F"/>
    <w:rsid w:val="004D2B17"/>
    <w:rsid w:val="004D2E86"/>
    <w:rsid w:val="004D2FB5"/>
    <w:rsid w:val="004D30BD"/>
    <w:rsid w:val="004D315C"/>
    <w:rsid w:val="004D3263"/>
    <w:rsid w:val="004D37D4"/>
    <w:rsid w:val="004D3915"/>
    <w:rsid w:val="004D3C86"/>
    <w:rsid w:val="004D3FEE"/>
    <w:rsid w:val="004D3FF2"/>
    <w:rsid w:val="004D4116"/>
    <w:rsid w:val="004D4862"/>
    <w:rsid w:val="004D4AA0"/>
    <w:rsid w:val="004D4C82"/>
    <w:rsid w:val="004D4D4E"/>
    <w:rsid w:val="004D4E71"/>
    <w:rsid w:val="004D5D11"/>
    <w:rsid w:val="004D6B1B"/>
    <w:rsid w:val="004D6D70"/>
    <w:rsid w:val="004D6E35"/>
    <w:rsid w:val="004D6ED2"/>
    <w:rsid w:val="004D71EE"/>
    <w:rsid w:val="004D72DD"/>
    <w:rsid w:val="004D731C"/>
    <w:rsid w:val="004D74EE"/>
    <w:rsid w:val="004E074E"/>
    <w:rsid w:val="004E079C"/>
    <w:rsid w:val="004E0AB2"/>
    <w:rsid w:val="004E178A"/>
    <w:rsid w:val="004E18F0"/>
    <w:rsid w:val="004E1AFF"/>
    <w:rsid w:val="004E1EAB"/>
    <w:rsid w:val="004E20C3"/>
    <w:rsid w:val="004E2146"/>
    <w:rsid w:val="004E233B"/>
    <w:rsid w:val="004E2508"/>
    <w:rsid w:val="004E2B0B"/>
    <w:rsid w:val="004E2C80"/>
    <w:rsid w:val="004E2CF8"/>
    <w:rsid w:val="004E2F9A"/>
    <w:rsid w:val="004E310F"/>
    <w:rsid w:val="004E338D"/>
    <w:rsid w:val="004E365E"/>
    <w:rsid w:val="004E38BF"/>
    <w:rsid w:val="004E39CB"/>
    <w:rsid w:val="004E39E9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4FF"/>
    <w:rsid w:val="004E563D"/>
    <w:rsid w:val="004E56DC"/>
    <w:rsid w:val="004E5713"/>
    <w:rsid w:val="004E57E4"/>
    <w:rsid w:val="004E58D2"/>
    <w:rsid w:val="004E58D9"/>
    <w:rsid w:val="004E5BCE"/>
    <w:rsid w:val="004E5F96"/>
    <w:rsid w:val="004E66A9"/>
    <w:rsid w:val="004E66BC"/>
    <w:rsid w:val="004E6814"/>
    <w:rsid w:val="004E6C9E"/>
    <w:rsid w:val="004E6D0C"/>
    <w:rsid w:val="004E7431"/>
    <w:rsid w:val="004E756B"/>
    <w:rsid w:val="004E79F6"/>
    <w:rsid w:val="004E7A8C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D24"/>
    <w:rsid w:val="004F1369"/>
    <w:rsid w:val="004F13C5"/>
    <w:rsid w:val="004F16F6"/>
    <w:rsid w:val="004F18A2"/>
    <w:rsid w:val="004F199E"/>
    <w:rsid w:val="004F1E99"/>
    <w:rsid w:val="004F2197"/>
    <w:rsid w:val="004F21F0"/>
    <w:rsid w:val="004F2216"/>
    <w:rsid w:val="004F2260"/>
    <w:rsid w:val="004F2729"/>
    <w:rsid w:val="004F2763"/>
    <w:rsid w:val="004F2974"/>
    <w:rsid w:val="004F2F31"/>
    <w:rsid w:val="004F311C"/>
    <w:rsid w:val="004F3220"/>
    <w:rsid w:val="004F3337"/>
    <w:rsid w:val="004F35F4"/>
    <w:rsid w:val="004F37AF"/>
    <w:rsid w:val="004F38E8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AFB"/>
    <w:rsid w:val="004F5BDE"/>
    <w:rsid w:val="004F5C3C"/>
    <w:rsid w:val="004F5D66"/>
    <w:rsid w:val="004F5DBE"/>
    <w:rsid w:val="004F62B6"/>
    <w:rsid w:val="004F62C1"/>
    <w:rsid w:val="004F648C"/>
    <w:rsid w:val="004F6683"/>
    <w:rsid w:val="004F6917"/>
    <w:rsid w:val="004F6B5F"/>
    <w:rsid w:val="004F6F46"/>
    <w:rsid w:val="004F73C8"/>
    <w:rsid w:val="004F76F0"/>
    <w:rsid w:val="004F7788"/>
    <w:rsid w:val="004F79BC"/>
    <w:rsid w:val="004F7D78"/>
    <w:rsid w:val="004F7DAF"/>
    <w:rsid w:val="004F7F05"/>
    <w:rsid w:val="00500051"/>
    <w:rsid w:val="005001CB"/>
    <w:rsid w:val="00500474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616"/>
    <w:rsid w:val="005026AD"/>
    <w:rsid w:val="00502731"/>
    <w:rsid w:val="0050291E"/>
    <w:rsid w:val="00502A08"/>
    <w:rsid w:val="00502D7E"/>
    <w:rsid w:val="00502DC2"/>
    <w:rsid w:val="0050334A"/>
    <w:rsid w:val="005033FB"/>
    <w:rsid w:val="005035A4"/>
    <w:rsid w:val="005035C4"/>
    <w:rsid w:val="00503624"/>
    <w:rsid w:val="00503648"/>
    <w:rsid w:val="00503828"/>
    <w:rsid w:val="00503983"/>
    <w:rsid w:val="00503C06"/>
    <w:rsid w:val="00504295"/>
    <w:rsid w:val="00504312"/>
    <w:rsid w:val="00504A61"/>
    <w:rsid w:val="00504ADF"/>
    <w:rsid w:val="00504AE2"/>
    <w:rsid w:val="00504D41"/>
    <w:rsid w:val="00504F22"/>
    <w:rsid w:val="00505339"/>
    <w:rsid w:val="00505535"/>
    <w:rsid w:val="00505644"/>
    <w:rsid w:val="00505780"/>
    <w:rsid w:val="00505A52"/>
    <w:rsid w:val="00505E84"/>
    <w:rsid w:val="005060C1"/>
    <w:rsid w:val="0050657B"/>
    <w:rsid w:val="00506621"/>
    <w:rsid w:val="0050664B"/>
    <w:rsid w:val="00506659"/>
    <w:rsid w:val="00506744"/>
    <w:rsid w:val="00506808"/>
    <w:rsid w:val="005069E9"/>
    <w:rsid w:val="00506CC6"/>
    <w:rsid w:val="0050703C"/>
    <w:rsid w:val="00507B29"/>
    <w:rsid w:val="00507E52"/>
    <w:rsid w:val="00507ECF"/>
    <w:rsid w:val="00507F71"/>
    <w:rsid w:val="00510095"/>
    <w:rsid w:val="005100BB"/>
    <w:rsid w:val="00510167"/>
    <w:rsid w:val="005101F9"/>
    <w:rsid w:val="0051029A"/>
    <w:rsid w:val="005102A0"/>
    <w:rsid w:val="005104BA"/>
    <w:rsid w:val="005107F3"/>
    <w:rsid w:val="00510A59"/>
    <w:rsid w:val="00510CF4"/>
    <w:rsid w:val="00510E9E"/>
    <w:rsid w:val="00511767"/>
    <w:rsid w:val="005117FE"/>
    <w:rsid w:val="005119A5"/>
    <w:rsid w:val="00512160"/>
    <w:rsid w:val="005124C2"/>
    <w:rsid w:val="005128E5"/>
    <w:rsid w:val="005128EC"/>
    <w:rsid w:val="00512A91"/>
    <w:rsid w:val="00512B8B"/>
    <w:rsid w:val="00512E57"/>
    <w:rsid w:val="00512EA5"/>
    <w:rsid w:val="00512ECB"/>
    <w:rsid w:val="00512FFA"/>
    <w:rsid w:val="005130E8"/>
    <w:rsid w:val="00513194"/>
    <w:rsid w:val="005137A9"/>
    <w:rsid w:val="00514060"/>
    <w:rsid w:val="005144A8"/>
    <w:rsid w:val="00514590"/>
    <w:rsid w:val="00514A5D"/>
    <w:rsid w:val="00514DD9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DB7"/>
    <w:rsid w:val="00515E08"/>
    <w:rsid w:val="005163E6"/>
    <w:rsid w:val="0051658A"/>
    <w:rsid w:val="00516923"/>
    <w:rsid w:val="005169C4"/>
    <w:rsid w:val="005169FF"/>
    <w:rsid w:val="00516B6A"/>
    <w:rsid w:val="00516BC0"/>
    <w:rsid w:val="00516C65"/>
    <w:rsid w:val="00516CDC"/>
    <w:rsid w:val="00516EA2"/>
    <w:rsid w:val="00516FFB"/>
    <w:rsid w:val="005171A7"/>
    <w:rsid w:val="005171AB"/>
    <w:rsid w:val="0051761E"/>
    <w:rsid w:val="00517A85"/>
    <w:rsid w:val="00517BB7"/>
    <w:rsid w:val="00517D49"/>
    <w:rsid w:val="00517E3A"/>
    <w:rsid w:val="00517E5E"/>
    <w:rsid w:val="00520476"/>
    <w:rsid w:val="005208EB"/>
    <w:rsid w:val="00520939"/>
    <w:rsid w:val="005209A1"/>
    <w:rsid w:val="00520E21"/>
    <w:rsid w:val="00520EB0"/>
    <w:rsid w:val="0052117D"/>
    <w:rsid w:val="005212B5"/>
    <w:rsid w:val="005219C4"/>
    <w:rsid w:val="00521BD7"/>
    <w:rsid w:val="00521D04"/>
    <w:rsid w:val="0052211A"/>
    <w:rsid w:val="0052218F"/>
    <w:rsid w:val="0052223D"/>
    <w:rsid w:val="00522262"/>
    <w:rsid w:val="005222AC"/>
    <w:rsid w:val="005223D6"/>
    <w:rsid w:val="00522E7B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4022"/>
    <w:rsid w:val="00524377"/>
    <w:rsid w:val="00524414"/>
    <w:rsid w:val="005244DE"/>
    <w:rsid w:val="00524882"/>
    <w:rsid w:val="005248FD"/>
    <w:rsid w:val="00525046"/>
    <w:rsid w:val="00525258"/>
    <w:rsid w:val="00525467"/>
    <w:rsid w:val="0052559D"/>
    <w:rsid w:val="00525DA5"/>
    <w:rsid w:val="00525ED9"/>
    <w:rsid w:val="00526121"/>
    <w:rsid w:val="0052629F"/>
    <w:rsid w:val="005262BE"/>
    <w:rsid w:val="005264ED"/>
    <w:rsid w:val="00526E4F"/>
    <w:rsid w:val="00527120"/>
    <w:rsid w:val="0052733A"/>
    <w:rsid w:val="00527353"/>
    <w:rsid w:val="0052759E"/>
    <w:rsid w:val="005276AF"/>
    <w:rsid w:val="00527B27"/>
    <w:rsid w:val="00527D37"/>
    <w:rsid w:val="00527F0D"/>
    <w:rsid w:val="00530178"/>
    <w:rsid w:val="0053053C"/>
    <w:rsid w:val="00530816"/>
    <w:rsid w:val="0053090D"/>
    <w:rsid w:val="00530AE1"/>
    <w:rsid w:val="00530F4F"/>
    <w:rsid w:val="005315F9"/>
    <w:rsid w:val="00531CA1"/>
    <w:rsid w:val="00531E26"/>
    <w:rsid w:val="00532088"/>
    <w:rsid w:val="005324E6"/>
    <w:rsid w:val="0053260A"/>
    <w:rsid w:val="0053261E"/>
    <w:rsid w:val="00532C53"/>
    <w:rsid w:val="00532D83"/>
    <w:rsid w:val="00532E9B"/>
    <w:rsid w:val="00533456"/>
    <w:rsid w:val="00533524"/>
    <w:rsid w:val="00533854"/>
    <w:rsid w:val="00533C68"/>
    <w:rsid w:val="005341D7"/>
    <w:rsid w:val="00534910"/>
    <w:rsid w:val="00535255"/>
    <w:rsid w:val="005353D2"/>
    <w:rsid w:val="005354A7"/>
    <w:rsid w:val="0053582A"/>
    <w:rsid w:val="0053584C"/>
    <w:rsid w:val="0053584D"/>
    <w:rsid w:val="005358BC"/>
    <w:rsid w:val="005362F9"/>
    <w:rsid w:val="00536314"/>
    <w:rsid w:val="005364A0"/>
    <w:rsid w:val="00536601"/>
    <w:rsid w:val="00536709"/>
    <w:rsid w:val="00536FCE"/>
    <w:rsid w:val="00537195"/>
    <w:rsid w:val="005374FF"/>
    <w:rsid w:val="00537725"/>
    <w:rsid w:val="00537C25"/>
    <w:rsid w:val="00537D8D"/>
    <w:rsid w:val="005400A7"/>
    <w:rsid w:val="00540326"/>
    <w:rsid w:val="00540483"/>
    <w:rsid w:val="0054052A"/>
    <w:rsid w:val="005409D9"/>
    <w:rsid w:val="00540AF7"/>
    <w:rsid w:val="00540BC0"/>
    <w:rsid w:val="00540E20"/>
    <w:rsid w:val="005410CF"/>
    <w:rsid w:val="0054126B"/>
    <w:rsid w:val="00541395"/>
    <w:rsid w:val="00541557"/>
    <w:rsid w:val="005415DC"/>
    <w:rsid w:val="00541BDF"/>
    <w:rsid w:val="00541D19"/>
    <w:rsid w:val="00541E5A"/>
    <w:rsid w:val="00542407"/>
    <w:rsid w:val="00542777"/>
    <w:rsid w:val="00542A3C"/>
    <w:rsid w:val="00542BE8"/>
    <w:rsid w:val="00542C4D"/>
    <w:rsid w:val="0054323A"/>
    <w:rsid w:val="00543938"/>
    <w:rsid w:val="00543BCB"/>
    <w:rsid w:val="005448FC"/>
    <w:rsid w:val="00544ACE"/>
    <w:rsid w:val="00544CD1"/>
    <w:rsid w:val="00544CF0"/>
    <w:rsid w:val="00544D3E"/>
    <w:rsid w:val="00544F0A"/>
    <w:rsid w:val="005450DC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CFE"/>
    <w:rsid w:val="00546DC3"/>
    <w:rsid w:val="00547011"/>
    <w:rsid w:val="00547067"/>
    <w:rsid w:val="0054726C"/>
    <w:rsid w:val="005472C3"/>
    <w:rsid w:val="0054785C"/>
    <w:rsid w:val="00547A82"/>
    <w:rsid w:val="00547B12"/>
    <w:rsid w:val="00547BCC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C1B"/>
    <w:rsid w:val="00552160"/>
    <w:rsid w:val="0055223A"/>
    <w:rsid w:val="00552D32"/>
    <w:rsid w:val="00553112"/>
    <w:rsid w:val="00553170"/>
    <w:rsid w:val="0055326B"/>
    <w:rsid w:val="005539F1"/>
    <w:rsid w:val="00553B87"/>
    <w:rsid w:val="00553B93"/>
    <w:rsid w:val="00553E34"/>
    <w:rsid w:val="00554066"/>
    <w:rsid w:val="00554BC2"/>
    <w:rsid w:val="00554DC9"/>
    <w:rsid w:val="00554FB2"/>
    <w:rsid w:val="0055518C"/>
    <w:rsid w:val="00555434"/>
    <w:rsid w:val="005559BB"/>
    <w:rsid w:val="00555C90"/>
    <w:rsid w:val="00555F63"/>
    <w:rsid w:val="00555F71"/>
    <w:rsid w:val="00555FF3"/>
    <w:rsid w:val="005561E1"/>
    <w:rsid w:val="0055639A"/>
    <w:rsid w:val="005564B0"/>
    <w:rsid w:val="00556799"/>
    <w:rsid w:val="00556DE4"/>
    <w:rsid w:val="00556E2C"/>
    <w:rsid w:val="00556F23"/>
    <w:rsid w:val="00557086"/>
    <w:rsid w:val="005570D1"/>
    <w:rsid w:val="0055721E"/>
    <w:rsid w:val="0055728B"/>
    <w:rsid w:val="005574A0"/>
    <w:rsid w:val="005576DD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BD"/>
    <w:rsid w:val="0056144D"/>
    <w:rsid w:val="00561773"/>
    <w:rsid w:val="00561FBE"/>
    <w:rsid w:val="0056210A"/>
    <w:rsid w:val="005623F8"/>
    <w:rsid w:val="00562465"/>
    <w:rsid w:val="0056271A"/>
    <w:rsid w:val="00562E17"/>
    <w:rsid w:val="00562E1C"/>
    <w:rsid w:val="00562FFC"/>
    <w:rsid w:val="0056318F"/>
    <w:rsid w:val="00563366"/>
    <w:rsid w:val="00563AFF"/>
    <w:rsid w:val="00563B5C"/>
    <w:rsid w:val="00563B92"/>
    <w:rsid w:val="00563C45"/>
    <w:rsid w:val="00563CE6"/>
    <w:rsid w:val="00563D20"/>
    <w:rsid w:val="00564162"/>
    <w:rsid w:val="005641D3"/>
    <w:rsid w:val="005644AE"/>
    <w:rsid w:val="00564788"/>
    <w:rsid w:val="005648E1"/>
    <w:rsid w:val="005654C0"/>
    <w:rsid w:val="005658E6"/>
    <w:rsid w:val="0056593B"/>
    <w:rsid w:val="00565A19"/>
    <w:rsid w:val="005664CA"/>
    <w:rsid w:val="005675BC"/>
    <w:rsid w:val="00567723"/>
    <w:rsid w:val="0056791B"/>
    <w:rsid w:val="00567AA7"/>
    <w:rsid w:val="00567AC5"/>
    <w:rsid w:val="00567C85"/>
    <w:rsid w:val="00567C9E"/>
    <w:rsid w:val="00567CA6"/>
    <w:rsid w:val="005702C3"/>
    <w:rsid w:val="00570367"/>
    <w:rsid w:val="00570679"/>
    <w:rsid w:val="00570960"/>
    <w:rsid w:val="00570B52"/>
    <w:rsid w:val="00570D8A"/>
    <w:rsid w:val="00570E0A"/>
    <w:rsid w:val="00570F26"/>
    <w:rsid w:val="00571097"/>
    <w:rsid w:val="0057118E"/>
    <w:rsid w:val="00571217"/>
    <w:rsid w:val="00571246"/>
    <w:rsid w:val="00571A49"/>
    <w:rsid w:val="00571D4A"/>
    <w:rsid w:val="0057297C"/>
    <w:rsid w:val="00572E56"/>
    <w:rsid w:val="0057307C"/>
    <w:rsid w:val="005739F6"/>
    <w:rsid w:val="00573D35"/>
    <w:rsid w:val="00573D88"/>
    <w:rsid w:val="005742DA"/>
    <w:rsid w:val="005746F9"/>
    <w:rsid w:val="00574B85"/>
    <w:rsid w:val="00574CFC"/>
    <w:rsid w:val="00574DE3"/>
    <w:rsid w:val="00575173"/>
    <w:rsid w:val="00575B75"/>
    <w:rsid w:val="00575C4E"/>
    <w:rsid w:val="005764B6"/>
    <w:rsid w:val="00576852"/>
    <w:rsid w:val="00576D21"/>
    <w:rsid w:val="00576DC8"/>
    <w:rsid w:val="00577062"/>
    <w:rsid w:val="005770C3"/>
    <w:rsid w:val="005771BC"/>
    <w:rsid w:val="00577704"/>
    <w:rsid w:val="00577770"/>
    <w:rsid w:val="00577B74"/>
    <w:rsid w:val="00577EFB"/>
    <w:rsid w:val="005801BF"/>
    <w:rsid w:val="005801F4"/>
    <w:rsid w:val="005804D9"/>
    <w:rsid w:val="00580500"/>
    <w:rsid w:val="00580573"/>
    <w:rsid w:val="00580A0A"/>
    <w:rsid w:val="00580C82"/>
    <w:rsid w:val="005811C4"/>
    <w:rsid w:val="00581248"/>
    <w:rsid w:val="00581669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9A0"/>
    <w:rsid w:val="00582A08"/>
    <w:rsid w:val="00582C70"/>
    <w:rsid w:val="00582D4B"/>
    <w:rsid w:val="00582D8A"/>
    <w:rsid w:val="00582D98"/>
    <w:rsid w:val="00582FB2"/>
    <w:rsid w:val="00583060"/>
    <w:rsid w:val="00583883"/>
    <w:rsid w:val="00584055"/>
    <w:rsid w:val="00584156"/>
    <w:rsid w:val="0058482C"/>
    <w:rsid w:val="00584AC9"/>
    <w:rsid w:val="00585362"/>
    <w:rsid w:val="005853C9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A1D"/>
    <w:rsid w:val="00586C2A"/>
    <w:rsid w:val="00586C70"/>
    <w:rsid w:val="00587542"/>
    <w:rsid w:val="00587852"/>
    <w:rsid w:val="00587900"/>
    <w:rsid w:val="00587A68"/>
    <w:rsid w:val="00587B8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E6"/>
    <w:rsid w:val="00591C24"/>
    <w:rsid w:val="00591D74"/>
    <w:rsid w:val="00592461"/>
    <w:rsid w:val="0059247B"/>
    <w:rsid w:val="005926A8"/>
    <w:rsid w:val="00592BD6"/>
    <w:rsid w:val="00592EDE"/>
    <w:rsid w:val="00593C51"/>
    <w:rsid w:val="00594446"/>
    <w:rsid w:val="00594AE6"/>
    <w:rsid w:val="00594B47"/>
    <w:rsid w:val="00594CAC"/>
    <w:rsid w:val="0059500F"/>
    <w:rsid w:val="00595328"/>
    <w:rsid w:val="0059553F"/>
    <w:rsid w:val="005956BB"/>
    <w:rsid w:val="005956DE"/>
    <w:rsid w:val="0059584D"/>
    <w:rsid w:val="00595A51"/>
    <w:rsid w:val="00595BE6"/>
    <w:rsid w:val="00595C35"/>
    <w:rsid w:val="00595D54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C46"/>
    <w:rsid w:val="00596D9B"/>
    <w:rsid w:val="00596F4B"/>
    <w:rsid w:val="00597280"/>
    <w:rsid w:val="00597421"/>
    <w:rsid w:val="0059748E"/>
    <w:rsid w:val="005979AA"/>
    <w:rsid w:val="005979F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731"/>
    <w:rsid w:val="005A07BA"/>
    <w:rsid w:val="005A09D8"/>
    <w:rsid w:val="005A1040"/>
    <w:rsid w:val="005A1C34"/>
    <w:rsid w:val="005A1D06"/>
    <w:rsid w:val="005A1D87"/>
    <w:rsid w:val="005A1EEF"/>
    <w:rsid w:val="005A2835"/>
    <w:rsid w:val="005A2F9A"/>
    <w:rsid w:val="005A3086"/>
    <w:rsid w:val="005A3707"/>
    <w:rsid w:val="005A38CD"/>
    <w:rsid w:val="005A40DB"/>
    <w:rsid w:val="005A415A"/>
    <w:rsid w:val="005A48C8"/>
    <w:rsid w:val="005A4948"/>
    <w:rsid w:val="005A4C72"/>
    <w:rsid w:val="005A59F0"/>
    <w:rsid w:val="005A5A63"/>
    <w:rsid w:val="005A5F15"/>
    <w:rsid w:val="005A6047"/>
    <w:rsid w:val="005A6215"/>
    <w:rsid w:val="005A65E6"/>
    <w:rsid w:val="005A68D0"/>
    <w:rsid w:val="005A6924"/>
    <w:rsid w:val="005A6EFA"/>
    <w:rsid w:val="005A73E6"/>
    <w:rsid w:val="005A7D4F"/>
    <w:rsid w:val="005B01BC"/>
    <w:rsid w:val="005B04F6"/>
    <w:rsid w:val="005B0DA0"/>
    <w:rsid w:val="005B119E"/>
    <w:rsid w:val="005B1303"/>
    <w:rsid w:val="005B14AD"/>
    <w:rsid w:val="005B1701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39D"/>
    <w:rsid w:val="005B34FD"/>
    <w:rsid w:val="005B3712"/>
    <w:rsid w:val="005B385B"/>
    <w:rsid w:val="005B39AB"/>
    <w:rsid w:val="005B4179"/>
    <w:rsid w:val="005B438B"/>
    <w:rsid w:val="005B43BA"/>
    <w:rsid w:val="005B4662"/>
    <w:rsid w:val="005B46B9"/>
    <w:rsid w:val="005B48A8"/>
    <w:rsid w:val="005B4C55"/>
    <w:rsid w:val="005B4CA8"/>
    <w:rsid w:val="005B4D00"/>
    <w:rsid w:val="005B50F3"/>
    <w:rsid w:val="005B5602"/>
    <w:rsid w:val="005B561A"/>
    <w:rsid w:val="005B567B"/>
    <w:rsid w:val="005B6083"/>
    <w:rsid w:val="005B61FB"/>
    <w:rsid w:val="005B6294"/>
    <w:rsid w:val="005B6696"/>
    <w:rsid w:val="005B670A"/>
    <w:rsid w:val="005B6A7F"/>
    <w:rsid w:val="005B6DC5"/>
    <w:rsid w:val="005B6F0E"/>
    <w:rsid w:val="005B7271"/>
    <w:rsid w:val="005B7285"/>
    <w:rsid w:val="005B7A22"/>
    <w:rsid w:val="005B7D21"/>
    <w:rsid w:val="005C0522"/>
    <w:rsid w:val="005C05A5"/>
    <w:rsid w:val="005C084A"/>
    <w:rsid w:val="005C0BB3"/>
    <w:rsid w:val="005C0CDE"/>
    <w:rsid w:val="005C0D2F"/>
    <w:rsid w:val="005C0D63"/>
    <w:rsid w:val="005C0FCC"/>
    <w:rsid w:val="005C13EB"/>
    <w:rsid w:val="005C1464"/>
    <w:rsid w:val="005C14E5"/>
    <w:rsid w:val="005C16F4"/>
    <w:rsid w:val="005C18EF"/>
    <w:rsid w:val="005C1A2C"/>
    <w:rsid w:val="005C1CDE"/>
    <w:rsid w:val="005C2276"/>
    <w:rsid w:val="005C2287"/>
    <w:rsid w:val="005C23B4"/>
    <w:rsid w:val="005C25B9"/>
    <w:rsid w:val="005C278E"/>
    <w:rsid w:val="005C27CE"/>
    <w:rsid w:val="005C2993"/>
    <w:rsid w:val="005C3266"/>
    <w:rsid w:val="005C33C2"/>
    <w:rsid w:val="005C3572"/>
    <w:rsid w:val="005C37CE"/>
    <w:rsid w:val="005C400B"/>
    <w:rsid w:val="005C40FF"/>
    <w:rsid w:val="005C4265"/>
    <w:rsid w:val="005C4A93"/>
    <w:rsid w:val="005C4DD2"/>
    <w:rsid w:val="005C4EAD"/>
    <w:rsid w:val="005C5193"/>
    <w:rsid w:val="005C5818"/>
    <w:rsid w:val="005C6605"/>
    <w:rsid w:val="005C6894"/>
    <w:rsid w:val="005C6A2D"/>
    <w:rsid w:val="005C6A98"/>
    <w:rsid w:val="005C6C4B"/>
    <w:rsid w:val="005C6D2C"/>
    <w:rsid w:val="005C7094"/>
    <w:rsid w:val="005C78FB"/>
    <w:rsid w:val="005C7B00"/>
    <w:rsid w:val="005C7B70"/>
    <w:rsid w:val="005D01C4"/>
    <w:rsid w:val="005D042A"/>
    <w:rsid w:val="005D0871"/>
    <w:rsid w:val="005D097D"/>
    <w:rsid w:val="005D0AD1"/>
    <w:rsid w:val="005D0B30"/>
    <w:rsid w:val="005D109C"/>
    <w:rsid w:val="005D140E"/>
    <w:rsid w:val="005D158B"/>
    <w:rsid w:val="005D1619"/>
    <w:rsid w:val="005D16D1"/>
    <w:rsid w:val="005D19F4"/>
    <w:rsid w:val="005D1A4C"/>
    <w:rsid w:val="005D1C93"/>
    <w:rsid w:val="005D1F7D"/>
    <w:rsid w:val="005D2148"/>
    <w:rsid w:val="005D2601"/>
    <w:rsid w:val="005D2AAA"/>
    <w:rsid w:val="005D2B74"/>
    <w:rsid w:val="005D2EB6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4140"/>
    <w:rsid w:val="005D4224"/>
    <w:rsid w:val="005D425B"/>
    <w:rsid w:val="005D4542"/>
    <w:rsid w:val="005D469B"/>
    <w:rsid w:val="005D47C2"/>
    <w:rsid w:val="005D4CF7"/>
    <w:rsid w:val="005D4F73"/>
    <w:rsid w:val="005D51AA"/>
    <w:rsid w:val="005D5597"/>
    <w:rsid w:val="005D5996"/>
    <w:rsid w:val="005D59B8"/>
    <w:rsid w:val="005D5DD6"/>
    <w:rsid w:val="005D5E02"/>
    <w:rsid w:val="005D607A"/>
    <w:rsid w:val="005D61AD"/>
    <w:rsid w:val="005D6216"/>
    <w:rsid w:val="005D645A"/>
    <w:rsid w:val="005D663D"/>
    <w:rsid w:val="005D6648"/>
    <w:rsid w:val="005D68F3"/>
    <w:rsid w:val="005D6DB7"/>
    <w:rsid w:val="005D6F3B"/>
    <w:rsid w:val="005D7283"/>
    <w:rsid w:val="005D77F1"/>
    <w:rsid w:val="005D7BB4"/>
    <w:rsid w:val="005D7C5A"/>
    <w:rsid w:val="005D7DC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1220"/>
    <w:rsid w:val="005E1288"/>
    <w:rsid w:val="005E15DC"/>
    <w:rsid w:val="005E1A26"/>
    <w:rsid w:val="005E1B3F"/>
    <w:rsid w:val="005E1BB0"/>
    <w:rsid w:val="005E1C02"/>
    <w:rsid w:val="005E2110"/>
    <w:rsid w:val="005E2112"/>
    <w:rsid w:val="005E2495"/>
    <w:rsid w:val="005E2665"/>
    <w:rsid w:val="005E2675"/>
    <w:rsid w:val="005E288E"/>
    <w:rsid w:val="005E29D8"/>
    <w:rsid w:val="005E29EE"/>
    <w:rsid w:val="005E2E2D"/>
    <w:rsid w:val="005E2FC0"/>
    <w:rsid w:val="005E2FEA"/>
    <w:rsid w:val="005E3768"/>
    <w:rsid w:val="005E3EAF"/>
    <w:rsid w:val="005E407C"/>
    <w:rsid w:val="005E4237"/>
    <w:rsid w:val="005E4263"/>
    <w:rsid w:val="005E437B"/>
    <w:rsid w:val="005E57AB"/>
    <w:rsid w:val="005E5C6C"/>
    <w:rsid w:val="005E5E28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F00A3"/>
    <w:rsid w:val="005F014E"/>
    <w:rsid w:val="005F03CB"/>
    <w:rsid w:val="005F040D"/>
    <w:rsid w:val="005F0634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E8F"/>
    <w:rsid w:val="005F2003"/>
    <w:rsid w:val="005F20A7"/>
    <w:rsid w:val="005F21A8"/>
    <w:rsid w:val="005F23CB"/>
    <w:rsid w:val="005F2519"/>
    <w:rsid w:val="005F25F0"/>
    <w:rsid w:val="005F2953"/>
    <w:rsid w:val="005F2DED"/>
    <w:rsid w:val="005F301F"/>
    <w:rsid w:val="005F356D"/>
    <w:rsid w:val="005F3676"/>
    <w:rsid w:val="005F3677"/>
    <w:rsid w:val="005F3762"/>
    <w:rsid w:val="005F3C07"/>
    <w:rsid w:val="005F3EE1"/>
    <w:rsid w:val="005F3F1D"/>
    <w:rsid w:val="005F459C"/>
    <w:rsid w:val="005F45F5"/>
    <w:rsid w:val="005F46C3"/>
    <w:rsid w:val="005F46CF"/>
    <w:rsid w:val="005F4C08"/>
    <w:rsid w:val="005F5591"/>
    <w:rsid w:val="005F5632"/>
    <w:rsid w:val="005F574E"/>
    <w:rsid w:val="005F5899"/>
    <w:rsid w:val="005F5E4A"/>
    <w:rsid w:val="005F604E"/>
    <w:rsid w:val="005F652E"/>
    <w:rsid w:val="005F66AB"/>
    <w:rsid w:val="005F68E8"/>
    <w:rsid w:val="005F6BA8"/>
    <w:rsid w:val="005F6C0F"/>
    <w:rsid w:val="005F6D25"/>
    <w:rsid w:val="005F6D2E"/>
    <w:rsid w:val="005F6FF8"/>
    <w:rsid w:val="005F718B"/>
    <w:rsid w:val="005F73AD"/>
    <w:rsid w:val="005F73D6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CDD"/>
    <w:rsid w:val="006011EC"/>
    <w:rsid w:val="0060124A"/>
    <w:rsid w:val="00601DF3"/>
    <w:rsid w:val="00601FA9"/>
    <w:rsid w:val="00602173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C3"/>
    <w:rsid w:val="00603320"/>
    <w:rsid w:val="0060354E"/>
    <w:rsid w:val="006037C0"/>
    <w:rsid w:val="00603A65"/>
    <w:rsid w:val="00603C01"/>
    <w:rsid w:val="00603CA9"/>
    <w:rsid w:val="00604353"/>
    <w:rsid w:val="006043A8"/>
    <w:rsid w:val="00604441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8F0"/>
    <w:rsid w:val="00605A9F"/>
    <w:rsid w:val="00605DF5"/>
    <w:rsid w:val="00605E29"/>
    <w:rsid w:val="00605FFE"/>
    <w:rsid w:val="0060617E"/>
    <w:rsid w:val="006061CB"/>
    <w:rsid w:val="0060664A"/>
    <w:rsid w:val="00606738"/>
    <w:rsid w:val="0060691D"/>
    <w:rsid w:val="00606A3E"/>
    <w:rsid w:val="00606A52"/>
    <w:rsid w:val="00606B56"/>
    <w:rsid w:val="00607011"/>
    <w:rsid w:val="0060721D"/>
    <w:rsid w:val="00607340"/>
    <w:rsid w:val="006073A6"/>
    <w:rsid w:val="00607478"/>
    <w:rsid w:val="00607495"/>
    <w:rsid w:val="00607670"/>
    <w:rsid w:val="00610047"/>
    <w:rsid w:val="00610155"/>
    <w:rsid w:val="006105C8"/>
    <w:rsid w:val="00610728"/>
    <w:rsid w:val="00610D00"/>
    <w:rsid w:val="00610E04"/>
    <w:rsid w:val="00611172"/>
    <w:rsid w:val="006112B4"/>
    <w:rsid w:val="006113F1"/>
    <w:rsid w:val="00611422"/>
    <w:rsid w:val="00611893"/>
    <w:rsid w:val="00611A29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BA7"/>
    <w:rsid w:val="00613D90"/>
    <w:rsid w:val="006146AC"/>
    <w:rsid w:val="0061494A"/>
    <w:rsid w:val="00614B2A"/>
    <w:rsid w:val="00615630"/>
    <w:rsid w:val="00615651"/>
    <w:rsid w:val="00615658"/>
    <w:rsid w:val="00616623"/>
    <w:rsid w:val="006167B1"/>
    <w:rsid w:val="00616A35"/>
    <w:rsid w:val="006170FE"/>
    <w:rsid w:val="006171D9"/>
    <w:rsid w:val="00617EF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A91"/>
    <w:rsid w:val="00621B51"/>
    <w:rsid w:val="00621F63"/>
    <w:rsid w:val="00621FBD"/>
    <w:rsid w:val="00622463"/>
    <w:rsid w:val="006225CC"/>
    <w:rsid w:val="0062286F"/>
    <w:rsid w:val="00622BD9"/>
    <w:rsid w:val="00622DB0"/>
    <w:rsid w:val="006231C1"/>
    <w:rsid w:val="006236B1"/>
    <w:rsid w:val="00623877"/>
    <w:rsid w:val="00623958"/>
    <w:rsid w:val="00623B0B"/>
    <w:rsid w:val="0062420A"/>
    <w:rsid w:val="00624219"/>
    <w:rsid w:val="006243B0"/>
    <w:rsid w:val="0062443E"/>
    <w:rsid w:val="00624B71"/>
    <w:rsid w:val="00624BB3"/>
    <w:rsid w:val="006250E0"/>
    <w:rsid w:val="0062542C"/>
    <w:rsid w:val="006255EF"/>
    <w:rsid w:val="00625652"/>
    <w:rsid w:val="00625738"/>
    <w:rsid w:val="00625792"/>
    <w:rsid w:val="006259B8"/>
    <w:rsid w:val="00625F40"/>
    <w:rsid w:val="006261BE"/>
    <w:rsid w:val="006263C2"/>
    <w:rsid w:val="00626957"/>
    <w:rsid w:val="00626A7B"/>
    <w:rsid w:val="00626C37"/>
    <w:rsid w:val="00626F86"/>
    <w:rsid w:val="00626F9D"/>
    <w:rsid w:val="006273D4"/>
    <w:rsid w:val="00627C90"/>
    <w:rsid w:val="00630222"/>
    <w:rsid w:val="00630335"/>
    <w:rsid w:val="00630B6C"/>
    <w:rsid w:val="006312C2"/>
    <w:rsid w:val="0063144C"/>
    <w:rsid w:val="0063159C"/>
    <w:rsid w:val="0063194E"/>
    <w:rsid w:val="00631BB2"/>
    <w:rsid w:val="00631F08"/>
    <w:rsid w:val="0063220F"/>
    <w:rsid w:val="0063251F"/>
    <w:rsid w:val="006328ED"/>
    <w:rsid w:val="00632C88"/>
    <w:rsid w:val="00632DEC"/>
    <w:rsid w:val="00632F18"/>
    <w:rsid w:val="00633127"/>
    <w:rsid w:val="006333F6"/>
    <w:rsid w:val="00633867"/>
    <w:rsid w:val="00633A83"/>
    <w:rsid w:val="00633B2C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5128"/>
    <w:rsid w:val="006353F1"/>
    <w:rsid w:val="006356BF"/>
    <w:rsid w:val="00635C99"/>
    <w:rsid w:val="00635CC7"/>
    <w:rsid w:val="00636084"/>
    <w:rsid w:val="00636617"/>
    <w:rsid w:val="0063668D"/>
    <w:rsid w:val="0063675A"/>
    <w:rsid w:val="00636B43"/>
    <w:rsid w:val="00636F3B"/>
    <w:rsid w:val="00637438"/>
    <w:rsid w:val="00637A0C"/>
    <w:rsid w:val="00640047"/>
    <w:rsid w:val="0064036E"/>
    <w:rsid w:val="006403F4"/>
    <w:rsid w:val="0064060E"/>
    <w:rsid w:val="006406F5"/>
    <w:rsid w:val="006407F9"/>
    <w:rsid w:val="00640C1F"/>
    <w:rsid w:val="00641282"/>
    <w:rsid w:val="00642080"/>
    <w:rsid w:val="0064245A"/>
    <w:rsid w:val="00642878"/>
    <w:rsid w:val="006429DB"/>
    <w:rsid w:val="00642A8C"/>
    <w:rsid w:val="00642B2A"/>
    <w:rsid w:val="00642B35"/>
    <w:rsid w:val="00642E56"/>
    <w:rsid w:val="00642F97"/>
    <w:rsid w:val="00643425"/>
    <w:rsid w:val="00643602"/>
    <w:rsid w:val="00643646"/>
    <w:rsid w:val="00643835"/>
    <w:rsid w:val="006438D3"/>
    <w:rsid w:val="00643D5C"/>
    <w:rsid w:val="00643F1A"/>
    <w:rsid w:val="00643F21"/>
    <w:rsid w:val="00643F93"/>
    <w:rsid w:val="0064401E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62C"/>
    <w:rsid w:val="006473F6"/>
    <w:rsid w:val="00647596"/>
    <w:rsid w:val="00647A2D"/>
    <w:rsid w:val="00647A3D"/>
    <w:rsid w:val="00647C9A"/>
    <w:rsid w:val="0065017C"/>
    <w:rsid w:val="00650484"/>
    <w:rsid w:val="006505F4"/>
    <w:rsid w:val="0065072A"/>
    <w:rsid w:val="00650B46"/>
    <w:rsid w:val="00650F90"/>
    <w:rsid w:val="006510B7"/>
    <w:rsid w:val="0065153D"/>
    <w:rsid w:val="0065178E"/>
    <w:rsid w:val="00651D54"/>
    <w:rsid w:val="006522E4"/>
    <w:rsid w:val="00652D72"/>
    <w:rsid w:val="00652D76"/>
    <w:rsid w:val="00653108"/>
    <w:rsid w:val="0065343B"/>
    <w:rsid w:val="00653B27"/>
    <w:rsid w:val="00654034"/>
    <w:rsid w:val="0065438A"/>
    <w:rsid w:val="006547B2"/>
    <w:rsid w:val="0065486B"/>
    <w:rsid w:val="00654A73"/>
    <w:rsid w:val="0065510A"/>
    <w:rsid w:val="0065533E"/>
    <w:rsid w:val="00655A8C"/>
    <w:rsid w:val="006560CA"/>
    <w:rsid w:val="006567B1"/>
    <w:rsid w:val="0065691E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25"/>
    <w:rsid w:val="00661380"/>
    <w:rsid w:val="00661713"/>
    <w:rsid w:val="006619AC"/>
    <w:rsid w:val="00661C82"/>
    <w:rsid w:val="0066244B"/>
    <w:rsid w:val="006624AF"/>
    <w:rsid w:val="006624C7"/>
    <w:rsid w:val="006625CF"/>
    <w:rsid w:val="006627D7"/>
    <w:rsid w:val="00662AEB"/>
    <w:rsid w:val="00662C25"/>
    <w:rsid w:val="00662D6C"/>
    <w:rsid w:val="00662D94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7F6"/>
    <w:rsid w:val="006649F1"/>
    <w:rsid w:val="00664B14"/>
    <w:rsid w:val="00664CCA"/>
    <w:rsid w:val="00664DA0"/>
    <w:rsid w:val="00664F9A"/>
    <w:rsid w:val="00665225"/>
    <w:rsid w:val="00665320"/>
    <w:rsid w:val="00665493"/>
    <w:rsid w:val="006656DB"/>
    <w:rsid w:val="00665715"/>
    <w:rsid w:val="00665B55"/>
    <w:rsid w:val="00665BBC"/>
    <w:rsid w:val="00666C1D"/>
    <w:rsid w:val="00666E5D"/>
    <w:rsid w:val="006671CA"/>
    <w:rsid w:val="006672FA"/>
    <w:rsid w:val="006679F9"/>
    <w:rsid w:val="00667ABD"/>
    <w:rsid w:val="00667D70"/>
    <w:rsid w:val="00667DA2"/>
    <w:rsid w:val="0067018E"/>
    <w:rsid w:val="00670325"/>
    <w:rsid w:val="00670440"/>
    <w:rsid w:val="0067047C"/>
    <w:rsid w:val="00670711"/>
    <w:rsid w:val="00670732"/>
    <w:rsid w:val="00670831"/>
    <w:rsid w:val="006708E5"/>
    <w:rsid w:val="00670B10"/>
    <w:rsid w:val="00670B5C"/>
    <w:rsid w:val="00670E74"/>
    <w:rsid w:val="00670F13"/>
    <w:rsid w:val="00670F95"/>
    <w:rsid w:val="0067105B"/>
    <w:rsid w:val="006712FE"/>
    <w:rsid w:val="006715A3"/>
    <w:rsid w:val="00671C45"/>
    <w:rsid w:val="00671C50"/>
    <w:rsid w:val="00671FE8"/>
    <w:rsid w:val="0067206A"/>
    <w:rsid w:val="006722F7"/>
    <w:rsid w:val="00672536"/>
    <w:rsid w:val="00672B27"/>
    <w:rsid w:val="0067301C"/>
    <w:rsid w:val="00673072"/>
    <w:rsid w:val="0067319E"/>
    <w:rsid w:val="00673398"/>
    <w:rsid w:val="00673420"/>
    <w:rsid w:val="0067378F"/>
    <w:rsid w:val="00673A21"/>
    <w:rsid w:val="00673B7A"/>
    <w:rsid w:val="00673E2B"/>
    <w:rsid w:val="006741DF"/>
    <w:rsid w:val="0067456A"/>
    <w:rsid w:val="0067483D"/>
    <w:rsid w:val="006748F6"/>
    <w:rsid w:val="00674F68"/>
    <w:rsid w:val="00675A06"/>
    <w:rsid w:val="0067603D"/>
    <w:rsid w:val="006766BB"/>
    <w:rsid w:val="006769C1"/>
    <w:rsid w:val="00677603"/>
    <w:rsid w:val="00677D01"/>
    <w:rsid w:val="00677FB8"/>
    <w:rsid w:val="0068000C"/>
    <w:rsid w:val="006801CB"/>
    <w:rsid w:val="0068033B"/>
    <w:rsid w:val="00680579"/>
    <w:rsid w:val="0068057D"/>
    <w:rsid w:val="00680627"/>
    <w:rsid w:val="00680C7C"/>
    <w:rsid w:val="00680CDC"/>
    <w:rsid w:val="0068149A"/>
    <w:rsid w:val="006814B0"/>
    <w:rsid w:val="006816EE"/>
    <w:rsid w:val="00681832"/>
    <w:rsid w:val="00681ED4"/>
    <w:rsid w:val="00681FB4"/>
    <w:rsid w:val="006820BF"/>
    <w:rsid w:val="0068249A"/>
    <w:rsid w:val="006824F0"/>
    <w:rsid w:val="006828C0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EE3"/>
    <w:rsid w:val="0068502A"/>
    <w:rsid w:val="00685054"/>
    <w:rsid w:val="00685368"/>
    <w:rsid w:val="00685528"/>
    <w:rsid w:val="00685754"/>
    <w:rsid w:val="00685EFC"/>
    <w:rsid w:val="006868EB"/>
    <w:rsid w:val="00686DC8"/>
    <w:rsid w:val="00686E81"/>
    <w:rsid w:val="006871B2"/>
    <w:rsid w:val="006877F7"/>
    <w:rsid w:val="0068789C"/>
    <w:rsid w:val="00687AB6"/>
    <w:rsid w:val="00687FE4"/>
    <w:rsid w:val="006900BB"/>
    <w:rsid w:val="00690393"/>
    <w:rsid w:val="006905BD"/>
    <w:rsid w:val="00690D5E"/>
    <w:rsid w:val="0069106D"/>
    <w:rsid w:val="00691473"/>
    <w:rsid w:val="006914CE"/>
    <w:rsid w:val="006915F7"/>
    <w:rsid w:val="006919A6"/>
    <w:rsid w:val="00691AF1"/>
    <w:rsid w:val="00691BA6"/>
    <w:rsid w:val="00691C83"/>
    <w:rsid w:val="00691F68"/>
    <w:rsid w:val="006921C1"/>
    <w:rsid w:val="006921D3"/>
    <w:rsid w:val="00692249"/>
    <w:rsid w:val="00692259"/>
    <w:rsid w:val="00692857"/>
    <w:rsid w:val="00692C2A"/>
    <w:rsid w:val="00692D70"/>
    <w:rsid w:val="00692E1D"/>
    <w:rsid w:val="00693103"/>
    <w:rsid w:val="00693246"/>
    <w:rsid w:val="00693449"/>
    <w:rsid w:val="006935A6"/>
    <w:rsid w:val="0069360D"/>
    <w:rsid w:val="0069376B"/>
    <w:rsid w:val="006938E0"/>
    <w:rsid w:val="00693C51"/>
    <w:rsid w:val="00693D20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29E"/>
    <w:rsid w:val="00696653"/>
    <w:rsid w:val="006968BC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154"/>
    <w:rsid w:val="006A0258"/>
    <w:rsid w:val="006A0567"/>
    <w:rsid w:val="006A0799"/>
    <w:rsid w:val="006A09C9"/>
    <w:rsid w:val="006A11B0"/>
    <w:rsid w:val="006A155E"/>
    <w:rsid w:val="006A171C"/>
    <w:rsid w:val="006A1731"/>
    <w:rsid w:val="006A1D19"/>
    <w:rsid w:val="006A1D2D"/>
    <w:rsid w:val="006A1ECF"/>
    <w:rsid w:val="006A22BE"/>
    <w:rsid w:val="006A22C3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247"/>
    <w:rsid w:val="006A3494"/>
    <w:rsid w:val="006A34CB"/>
    <w:rsid w:val="006A3545"/>
    <w:rsid w:val="006A3548"/>
    <w:rsid w:val="006A3775"/>
    <w:rsid w:val="006A3903"/>
    <w:rsid w:val="006A3A96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CD3"/>
    <w:rsid w:val="006A4DC4"/>
    <w:rsid w:val="006A4E8C"/>
    <w:rsid w:val="006A4E95"/>
    <w:rsid w:val="006A507A"/>
    <w:rsid w:val="006A51EE"/>
    <w:rsid w:val="006A5210"/>
    <w:rsid w:val="006A5335"/>
    <w:rsid w:val="006A58BE"/>
    <w:rsid w:val="006A5C51"/>
    <w:rsid w:val="006A5DF4"/>
    <w:rsid w:val="006A5E0C"/>
    <w:rsid w:val="006A5F88"/>
    <w:rsid w:val="006A60DF"/>
    <w:rsid w:val="006A63CC"/>
    <w:rsid w:val="006A6832"/>
    <w:rsid w:val="006A6C35"/>
    <w:rsid w:val="006A6C5B"/>
    <w:rsid w:val="006A6FEE"/>
    <w:rsid w:val="006A708D"/>
    <w:rsid w:val="006A7547"/>
    <w:rsid w:val="006A7674"/>
    <w:rsid w:val="006A7B1F"/>
    <w:rsid w:val="006A7BD4"/>
    <w:rsid w:val="006A7E1E"/>
    <w:rsid w:val="006B0377"/>
    <w:rsid w:val="006B0762"/>
    <w:rsid w:val="006B0A3B"/>
    <w:rsid w:val="006B0F0E"/>
    <w:rsid w:val="006B0F47"/>
    <w:rsid w:val="006B126C"/>
    <w:rsid w:val="006B171E"/>
    <w:rsid w:val="006B1775"/>
    <w:rsid w:val="006B1DFA"/>
    <w:rsid w:val="006B2551"/>
    <w:rsid w:val="006B2882"/>
    <w:rsid w:val="006B2957"/>
    <w:rsid w:val="006B2962"/>
    <w:rsid w:val="006B2DA5"/>
    <w:rsid w:val="006B31D5"/>
    <w:rsid w:val="006B31DE"/>
    <w:rsid w:val="006B3313"/>
    <w:rsid w:val="006B37E1"/>
    <w:rsid w:val="006B3B13"/>
    <w:rsid w:val="006B3E43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B22"/>
    <w:rsid w:val="006B5DCD"/>
    <w:rsid w:val="006B5F40"/>
    <w:rsid w:val="006B6090"/>
    <w:rsid w:val="006B60E5"/>
    <w:rsid w:val="006B6145"/>
    <w:rsid w:val="006B6163"/>
    <w:rsid w:val="006B65A5"/>
    <w:rsid w:val="006B671D"/>
    <w:rsid w:val="006B6940"/>
    <w:rsid w:val="006B7159"/>
    <w:rsid w:val="006B71AC"/>
    <w:rsid w:val="006B75D9"/>
    <w:rsid w:val="006B7A2B"/>
    <w:rsid w:val="006B7D36"/>
    <w:rsid w:val="006C0729"/>
    <w:rsid w:val="006C0AA6"/>
    <w:rsid w:val="006C0B30"/>
    <w:rsid w:val="006C0C0A"/>
    <w:rsid w:val="006C13DB"/>
    <w:rsid w:val="006C15D4"/>
    <w:rsid w:val="006C1970"/>
    <w:rsid w:val="006C1A87"/>
    <w:rsid w:val="006C1A88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804"/>
    <w:rsid w:val="006C384C"/>
    <w:rsid w:val="006C385B"/>
    <w:rsid w:val="006C4477"/>
    <w:rsid w:val="006C4A56"/>
    <w:rsid w:val="006C4C49"/>
    <w:rsid w:val="006C50E1"/>
    <w:rsid w:val="006C51AC"/>
    <w:rsid w:val="006C52C5"/>
    <w:rsid w:val="006C52F3"/>
    <w:rsid w:val="006C56B0"/>
    <w:rsid w:val="006C56F8"/>
    <w:rsid w:val="006C5C71"/>
    <w:rsid w:val="006C5D14"/>
    <w:rsid w:val="006C5F6A"/>
    <w:rsid w:val="006C60C8"/>
    <w:rsid w:val="006C621F"/>
    <w:rsid w:val="006C639B"/>
    <w:rsid w:val="006C6597"/>
    <w:rsid w:val="006C661F"/>
    <w:rsid w:val="006C664B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7FB"/>
    <w:rsid w:val="006D084E"/>
    <w:rsid w:val="006D0EAC"/>
    <w:rsid w:val="006D16AA"/>
    <w:rsid w:val="006D1C89"/>
    <w:rsid w:val="006D1CCB"/>
    <w:rsid w:val="006D1D68"/>
    <w:rsid w:val="006D1E40"/>
    <w:rsid w:val="006D1E42"/>
    <w:rsid w:val="006D2569"/>
    <w:rsid w:val="006D271B"/>
    <w:rsid w:val="006D2BA2"/>
    <w:rsid w:val="006D2C74"/>
    <w:rsid w:val="006D2D1B"/>
    <w:rsid w:val="006D31D9"/>
    <w:rsid w:val="006D353E"/>
    <w:rsid w:val="006D3ACB"/>
    <w:rsid w:val="006D3B93"/>
    <w:rsid w:val="006D40B1"/>
    <w:rsid w:val="006D4165"/>
    <w:rsid w:val="006D43E6"/>
    <w:rsid w:val="006D44CE"/>
    <w:rsid w:val="006D479A"/>
    <w:rsid w:val="006D481E"/>
    <w:rsid w:val="006D4AFE"/>
    <w:rsid w:val="006D4C31"/>
    <w:rsid w:val="006D50ED"/>
    <w:rsid w:val="006D53E1"/>
    <w:rsid w:val="006D54FD"/>
    <w:rsid w:val="006D55E9"/>
    <w:rsid w:val="006D5892"/>
    <w:rsid w:val="006D5A6F"/>
    <w:rsid w:val="006D5C60"/>
    <w:rsid w:val="006D5C97"/>
    <w:rsid w:val="006D6188"/>
    <w:rsid w:val="006D642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DF0"/>
    <w:rsid w:val="006E01E3"/>
    <w:rsid w:val="006E0330"/>
    <w:rsid w:val="006E08F8"/>
    <w:rsid w:val="006E0920"/>
    <w:rsid w:val="006E0A9C"/>
    <w:rsid w:val="006E0DB8"/>
    <w:rsid w:val="006E0DE3"/>
    <w:rsid w:val="006E10CB"/>
    <w:rsid w:val="006E127E"/>
    <w:rsid w:val="006E1444"/>
    <w:rsid w:val="006E14A9"/>
    <w:rsid w:val="006E169B"/>
    <w:rsid w:val="006E173C"/>
    <w:rsid w:val="006E178F"/>
    <w:rsid w:val="006E199A"/>
    <w:rsid w:val="006E2217"/>
    <w:rsid w:val="006E2267"/>
    <w:rsid w:val="006E232C"/>
    <w:rsid w:val="006E2903"/>
    <w:rsid w:val="006E2DF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63F"/>
    <w:rsid w:val="006E56CB"/>
    <w:rsid w:val="006E57D0"/>
    <w:rsid w:val="006E5841"/>
    <w:rsid w:val="006E597D"/>
    <w:rsid w:val="006E5A3D"/>
    <w:rsid w:val="006E5B95"/>
    <w:rsid w:val="006E5C21"/>
    <w:rsid w:val="006E611D"/>
    <w:rsid w:val="006E61CB"/>
    <w:rsid w:val="006E6485"/>
    <w:rsid w:val="006E6501"/>
    <w:rsid w:val="006E66A8"/>
    <w:rsid w:val="006E6D39"/>
    <w:rsid w:val="006E6EB5"/>
    <w:rsid w:val="006E6F65"/>
    <w:rsid w:val="006E76BD"/>
    <w:rsid w:val="006E7746"/>
    <w:rsid w:val="006E7B22"/>
    <w:rsid w:val="006E7ED5"/>
    <w:rsid w:val="006F00AD"/>
    <w:rsid w:val="006F0212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219E"/>
    <w:rsid w:val="006F26CC"/>
    <w:rsid w:val="006F29C5"/>
    <w:rsid w:val="006F2CA4"/>
    <w:rsid w:val="006F2F23"/>
    <w:rsid w:val="006F3015"/>
    <w:rsid w:val="006F316C"/>
    <w:rsid w:val="006F3406"/>
    <w:rsid w:val="006F383F"/>
    <w:rsid w:val="006F40B5"/>
    <w:rsid w:val="006F40F0"/>
    <w:rsid w:val="006F41AD"/>
    <w:rsid w:val="006F423B"/>
    <w:rsid w:val="006F4464"/>
    <w:rsid w:val="006F4603"/>
    <w:rsid w:val="006F488E"/>
    <w:rsid w:val="006F48D6"/>
    <w:rsid w:val="006F4B56"/>
    <w:rsid w:val="006F4EA9"/>
    <w:rsid w:val="006F4F26"/>
    <w:rsid w:val="006F5AB1"/>
    <w:rsid w:val="006F5ADF"/>
    <w:rsid w:val="006F5C51"/>
    <w:rsid w:val="006F5CA6"/>
    <w:rsid w:val="006F5D1A"/>
    <w:rsid w:val="006F5D71"/>
    <w:rsid w:val="006F643B"/>
    <w:rsid w:val="006F6751"/>
    <w:rsid w:val="006F68F9"/>
    <w:rsid w:val="006F6CAD"/>
    <w:rsid w:val="006F7033"/>
    <w:rsid w:val="006F7323"/>
    <w:rsid w:val="006F74AE"/>
    <w:rsid w:val="006F7C94"/>
    <w:rsid w:val="006F7E44"/>
    <w:rsid w:val="00700009"/>
    <w:rsid w:val="00700067"/>
    <w:rsid w:val="00700358"/>
    <w:rsid w:val="0070045A"/>
    <w:rsid w:val="007005C0"/>
    <w:rsid w:val="00700AB4"/>
    <w:rsid w:val="00700B0E"/>
    <w:rsid w:val="00700D7C"/>
    <w:rsid w:val="00701102"/>
    <w:rsid w:val="0070156C"/>
    <w:rsid w:val="00701670"/>
    <w:rsid w:val="007019EA"/>
    <w:rsid w:val="00701B1F"/>
    <w:rsid w:val="00701BC9"/>
    <w:rsid w:val="00701FB5"/>
    <w:rsid w:val="00701FFC"/>
    <w:rsid w:val="00702856"/>
    <w:rsid w:val="00702987"/>
    <w:rsid w:val="00702B39"/>
    <w:rsid w:val="00702CE2"/>
    <w:rsid w:val="00702D0F"/>
    <w:rsid w:val="00703051"/>
    <w:rsid w:val="00703120"/>
    <w:rsid w:val="00703178"/>
    <w:rsid w:val="00703424"/>
    <w:rsid w:val="00703A93"/>
    <w:rsid w:val="00703DE4"/>
    <w:rsid w:val="00704001"/>
    <w:rsid w:val="007040B7"/>
    <w:rsid w:val="0070442A"/>
    <w:rsid w:val="00704AA7"/>
    <w:rsid w:val="00704B85"/>
    <w:rsid w:val="00704C41"/>
    <w:rsid w:val="00704ECA"/>
    <w:rsid w:val="00704EDF"/>
    <w:rsid w:val="00704FD5"/>
    <w:rsid w:val="00705376"/>
    <w:rsid w:val="00705A82"/>
    <w:rsid w:val="00705B77"/>
    <w:rsid w:val="00705E9B"/>
    <w:rsid w:val="00706106"/>
    <w:rsid w:val="00706F0E"/>
    <w:rsid w:val="007077F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289D"/>
    <w:rsid w:val="00713067"/>
    <w:rsid w:val="0071348B"/>
    <w:rsid w:val="007135A5"/>
    <w:rsid w:val="00713780"/>
    <w:rsid w:val="00713F0A"/>
    <w:rsid w:val="00713FFA"/>
    <w:rsid w:val="00714BB3"/>
    <w:rsid w:val="00714EF5"/>
    <w:rsid w:val="007150EF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532"/>
    <w:rsid w:val="0071660B"/>
    <w:rsid w:val="007168DE"/>
    <w:rsid w:val="00716911"/>
    <w:rsid w:val="00716BFB"/>
    <w:rsid w:val="007172A6"/>
    <w:rsid w:val="00717891"/>
    <w:rsid w:val="00717B9D"/>
    <w:rsid w:val="00717E1C"/>
    <w:rsid w:val="00717F4E"/>
    <w:rsid w:val="00720C4B"/>
    <w:rsid w:val="00720FFA"/>
    <w:rsid w:val="00721079"/>
    <w:rsid w:val="00721252"/>
    <w:rsid w:val="00721877"/>
    <w:rsid w:val="00721C4F"/>
    <w:rsid w:val="00721D62"/>
    <w:rsid w:val="00721FB9"/>
    <w:rsid w:val="00721FC0"/>
    <w:rsid w:val="007221B4"/>
    <w:rsid w:val="00722385"/>
    <w:rsid w:val="00722403"/>
    <w:rsid w:val="0072287D"/>
    <w:rsid w:val="0072299B"/>
    <w:rsid w:val="007231E1"/>
    <w:rsid w:val="00723385"/>
    <w:rsid w:val="007235B6"/>
    <w:rsid w:val="007237DF"/>
    <w:rsid w:val="00723A31"/>
    <w:rsid w:val="00723BC6"/>
    <w:rsid w:val="00723BDB"/>
    <w:rsid w:val="00723D79"/>
    <w:rsid w:val="00723E24"/>
    <w:rsid w:val="00724028"/>
    <w:rsid w:val="00724149"/>
    <w:rsid w:val="007242F5"/>
    <w:rsid w:val="007245F2"/>
    <w:rsid w:val="0072487E"/>
    <w:rsid w:val="00724A46"/>
    <w:rsid w:val="00724AD6"/>
    <w:rsid w:val="0072563D"/>
    <w:rsid w:val="0072570F"/>
    <w:rsid w:val="00725744"/>
    <w:rsid w:val="00725C91"/>
    <w:rsid w:val="0072657E"/>
    <w:rsid w:val="00726A00"/>
    <w:rsid w:val="00726BB0"/>
    <w:rsid w:val="00726DE3"/>
    <w:rsid w:val="00726EEE"/>
    <w:rsid w:val="00727262"/>
    <w:rsid w:val="00727438"/>
    <w:rsid w:val="0072743E"/>
    <w:rsid w:val="00727724"/>
    <w:rsid w:val="00727967"/>
    <w:rsid w:val="00727B12"/>
    <w:rsid w:val="00727B8B"/>
    <w:rsid w:val="00727EEC"/>
    <w:rsid w:val="00730036"/>
    <w:rsid w:val="007300C5"/>
    <w:rsid w:val="0073056D"/>
    <w:rsid w:val="00730622"/>
    <w:rsid w:val="007306C4"/>
    <w:rsid w:val="007308A7"/>
    <w:rsid w:val="00730C63"/>
    <w:rsid w:val="00730D37"/>
    <w:rsid w:val="00731353"/>
    <w:rsid w:val="007313FA"/>
    <w:rsid w:val="007317AE"/>
    <w:rsid w:val="007320D3"/>
    <w:rsid w:val="00732279"/>
    <w:rsid w:val="00732703"/>
    <w:rsid w:val="007328B5"/>
    <w:rsid w:val="00732C37"/>
    <w:rsid w:val="00732CDA"/>
    <w:rsid w:val="00732CDB"/>
    <w:rsid w:val="00732D9B"/>
    <w:rsid w:val="0073302E"/>
    <w:rsid w:val="007330FF"/>
    <w:rsid w:val="00733B58"/>
    <w:rsid w:val="00733C6E"/>
    <w:rsid w:val="00733CD0"/>
    <w:rsid w:val="00733FFC"/>
    <w:rsid w:val="007340B6"/>
    <w:rsid w:val="007340B9"/>
    <w:rsid w:val="00734230"/>
    <w:rsid w:val="00734312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971"/>
    <w:rsid w:val="00736A3B"/>
    <w:rsid w:val="00736B12"/>
    <w:rsid w:val="00736C70"/>
    <w:rsid w:val="00736E10"/>
    <w:rsid w:val="0073708C"/>
    <w:rsid w:val="0073735F"/>
    <w:rsid w:val="007377F8"/>
    <w:rsid w:val="00737C29"/>
    <w:rsid w:val="00737DF4"/>
    <w:rsid w:val="00740157"/>
    <w:rsid w:val="00740205"/>
    <w:rsid w:val="00740301"/>
    <w:rsid w:val="0074041E"/>
    <w:rsid w:val="00740568"/>
    <w:rsid w:val="00740DC9"/>
    <w:rsid w:val="0074100F"/>
    <w:rsid w:val="007416D7"/>
    <w:rsid w:val="00741858"/>
    <w:rsid w:val="0074186E"/>
    <w:rsid w:val="007419BC"/>
    <w:rsid w:val="00741A30"/>
    <w:rsid w:val="007423EB"/>
    <w:rsid w:val="0074245B"/>
    <w:rsid w:val="0074283F"/>
    <w:rsid w:val="00742B10"/>
    <w:rsid w:val="007430AE"/>
    <w:rsid w:val="0074337C"/>
    <w:rsid w:val="00743728"/>
    <w:rsid w:val="00743B73"/>
    <w:rsid w:val="00743D44"/>
    <w:rsid w:val="00743E2A"/>
    <w:rsid w:val="007449CA"/>
    <w:rsid w:val="00744EEF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4F"/>
    <w:rsid w:val="00746286"/>
    <w:rsid w:val="007463AD"/>
    <w:rsid w:val="007463D5"/>
    <w:rsid w:val="00746653"/>
    <w:rsid w:val="007469CC"/>
    <w:rsid w:val="00746AEC"/>
    <w:rsid w:val="00746BEE"/>
    <w:rsid w:val="00746C72"/>
    <w:rsid w:val="00746D63"/>
    <w:rsid w:val="00746DEE"/>
    <w:rsid w:val="00746E33"/>
    <w:rsid w:val="007475D0"/>
    <w:rsid w:val="00747B7F"/>
    <w:rsid w:val="00747D31"/>
    <w:rsid w:val="00747D5D"/>
    <w:rsid w:val="00750445"/>
    <w:rsid w:val="007504FE"/>
    <w:rsid w:val="00750938"/>
    <w:rsid w:val="007509B9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255A"/>
    <w:rsid w:val="0075276B"/>
    <w:rsid w:val="0075284F"/>
    <w:rsid w:val="007529D7"/>
    <w:rsid w:val="00752BF8"/>
    <w:rsid w:val="00752CA1"/>
    <w:rsid w:val="007530CF"/>
    <w:rsid w:val="00753134"/>
    <w:rsid w:val="0075325D"/>
    <w:rsid w:val="0075357E"/>
    <w:rsid w:val="00753623"/>
    <w:rsid w:val="00753643"/>
    <w:rsid w:val="00753708"/>
    <w:rsid w:val="0075387C"/>
    <w:rsid w:val="007541FC"/>
    <w:rsid w:val="00754A6D"/>
    <w:rsid w:val="007550BD"/>
    <w:rsid w:val="007551D7"/>
    <w:rsid w:val="00755C53"/>
    <w:rsid w:val="00755E74"/>
    <w:rsid w:val="007561E2"/>
    <w:rsid w:val="007568AA"/>
    <w:rsid w:val="00756FE6"/>
    <w:rsid w:val="00757AD0"/>
    <w:rsid w:val="00757C52"/>
    <w:rsid w:val="00757C84"/>
    <w:rsid w:val="00757DB2"/>
    <w:rsid w:val="00757EDA"/>
    <w:rsid w:val="00760102"/>
    <w:rsid w:val="007603A5"/>
    <w:rsid w:val="007605E2"/>
    <w:rsid w:val="007609C1"/>
    <w:rsid w:val="00760A8F"/>
    <w:rsid w:val="00760B31"/>
    <w:rsid w:val="00760FA0"/>
    <w:rsid w:val="00761107"/>
    <w:rsid w:val="0076131C"/>
    <w:rsid w:val="007617A0"/>
    <w:rsid w:val="00761AFA"/>
    <w:rsid w:val="007621DE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784"/>
    <w:rsid w:val="007638F2"/>
    <w:rsid w:val="00763A99"/>
    <w:rsid w:val="00763BB8"/>
    <w:rsid w:val="007641B9"/>
    <w:rsid w:val="0076437E"/>
    <w:rsid w:val="00764A7A"/>
    <w:rsid w:val="00764ED7"/>
    <w:rsid w:val="007659F8"/>
    <w:rsid w:val="00765A4F"/>
    <w:rsid w:val="00765D4F"/>
    <w:rsid w:val="00765DF8"/>
    <w:rsid w:val="00765F2D"/>
    <w:rsid w:val="00766DB6"/>
    <w:rsid w:val="00766ECF"/>
    <w:rsid w:val="00767007"/>
    <w:rsid w:val="0076722C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CC0"/>
    <w:rsid w:val="007710E4"/>
    <w:rsid w:val="00771163"/>
    <w:rsid w:val="0077127C"/>
    <w:rsid w:val="0077139C"/>
    <w:rsid w:val="007715D5"/>
    <w:rsid w:val="00771AC6"/>
    <w:rsid w:val="00771CE4"/>
    <w:rsid w:val="00771F1F"/>
    <w:rsid w:val="007720E8"/>
    <w:rsid w:val="00772219"/>
    <w:rsid w:val="007723EC"/>
    <w:rsid w:val="00772653"/>
    <w:rsid w:val="00772952"/>
    <w:rsid w:val="00772D18"/>
    <w:rsid w:val="00772EF1"/>
    <w:rsid w:val="007730CE"/>
    <w:rsid w:val="007739D9"/>
    <w:rsid w:val="00773D4E"/>
    <w:rsid w:val="0077418C"/>
    <w:rsid w:val="0077420F"/>
    <w:rsid w:val="007744D4"/>
    <w:rsid w:val="00774774"/>
    <w:rsid w:val="00774785"/>
    <w:rsid w:val="007749B1"/>
    <w:rsid w:val="00774F46"/>
    <w:rsid w:val="0077520D"/>
    <w:rsid w:val="007763CA"/>
    <w:rsid w:val="0077659A"/>
    <w:rsid w:val="00776780"/>
    <w:rsid w:val="007768F5"/>
    <w:rsid w:val="00776D07"/>
    <w:rsid w:val="00777010"/>
    <w:rsid w:val="00777059"/>
    <w:rsid w:val="007779C5"/>
    <w:rsid w:val="00777C19"/>
    <w:rsid w:val="00777C4F"/>
    <w:rsid w:val="00777F1C"/>
    <w:rsid w:val="00777FCD"/>
    <w:rsid w:val="00780146"/>
    <w:rsid w:val="007801D5"/>
    <w:rsid w:val="007802F9"/>
    <w:rsid w:val="0078045F"/>
    <w:rsid w:val="007808C9"/>
    <w:rsid w:val="007809DA"/>
    <w:rsid w:val="00780C4B"/>
    <w:rsid w:val="00781044"/>
    <w:rsid w:val="00781A57"/>
    <w:rsid w:val="00781AB8"/>
    <w:rsid w:val="00781BEF"/>
    <w:rsid w:val="00781C54"/>
    <w:rsid w:val="00781ED5"/>
    <w:rsid w:val="00781F8D"/>
    <w:rsid w:val="007820DE"/>
    <w:rsid w:val="00782A72"/>
    <w:rsid w:val="007833C3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8FD"/>
    <w:rsid w:val="00784D47"/>
    <w:rsid w:val="00784D92"/>
    <w:rsid w:val="007853A6"/>
    <w:rsid w:val="007855DF"/>
    <w:rsid w:val="007856AC"/>
    <w:rsid w:val="00785A81"/>
    <w:rsid w:val="0078662C"/>
    <w:rsid w:val="00786AB3"/>
    <w:rsid w:val="00786CC0"/>
    <w:rsid w:val="00786DED"/>
    <w:rsid w:val="00786ED5"/>
    <w:rsid w:val="00787452"/>
    <w:rsid w:val="007876EA"/>
    <w:rsid w:val="007879F8"/>
    <w:rsid w:val="00787B2C"/>
    <w:rsid w:val="00787F21"/>
    <w:rsid w:val="0079079D"/>
    <w:rsid w:val="00790A29"/>
    <w:rsid w:val="00790F43"/>
    <w:rsid w:val="00791419"/>
    <w:rsid w:val="007916D5"/>
    <w:rsid w:val="00791B7C"/>
    <w:rsid w:val="00791C24"/>
    <w:rsid w:val="00791E57"/>
    <w:rsid w:val="00791F4D"/>
    <w:rsid w:val="00792273"/>
    <w:rsid w:val="007924A5"/>
    <w:rsid w:val="007925BE"/>
    <w:rsid w:val="00792694"/>
    <w:rsid w:val="007927D2"/>
    <w:rsid w:val="007928CC"/>
    <w:rsid w:val="007928E7"/>
    <w:rsid w:val="00792BB2"/>
    <w:rsid w:val="00792F1C"/>
    <w:rsid w:val="0079341C"/>
    <w:rsid w:val="0079369B"/>
    <w:rsid w:val="00793CA7"/>
    <w:rsid w:val="00794089"/>
    <w:rsid w:val="0079441F"/>
    <w:rsid w:val="00794D27"/>
    <w:rsid w:val="00795779"/>
    <w:rsid w:val="007957AB"/>
    <w:rsid w:val="00795C81"/>
    <w:rsid w:val="00795F91"/>
    <w:rsid w:val="00796130"/>
    <w:rsid w:val="0079618B"/>
    <w:rsid w:val="0079655A"/>
    <w:rsid w:val="00796FD8"/>
    <w:rsid w:val="007975A1"/>
    <w:rsid w:val="00797AB1"/>
    <w:rsid w:val="00797B53"/>
    <w:rsid w:val="00797C3B"/>
    <w:rsid w:val="007A04B8"/>
    <w:rsid w:val="007A060D"/>
    <w:rsid w:val="007A0D0A"/>
    <w:rsid w:val="007A0D94"/>
    <w:rsid w:val="007A0D98"/>
    <w:rsid w:val="007A0FEA"/>
    <w:rsid w:val="007A108E"/>
    <w:rsid w:val="007A129E"/>
    <w:rsid w:val="007A1393"/>
    <w:rsid w:val="007A171D"/>
    <w:rsid w:val="007A195A"/>
    <w:rsid w:val="007A1AC5"/>
    <w:rsid w:val="007A1B3C"/>
    <w:rsid w:val="007A1F2C"/>
    <w:rsid w:val="007A2904"/>
    <w:rsid w:val="007A36F4"/>
    <w:rsid w:val="007A3792"/>
    <w:rsid w:val="007A39BA"/>
    <w:rsid w:val="007A3A1B"/>
    <w:rsid w:val="007A3DD5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239"/>
    <w:rsid w:val="007A54BD"/>
    <w:rsid w:val="007A58FF"/>
    <w:rsid w:val="007A5B18"/>
    <w:rsid w:val="007A5CEA"/>
    <w:rsid w:val="007A5D55"/>
    <w:rsid w:val="007A60DF"/>
    <w:rsid w:val="007A6DE7"/>
    <w:rsid w:val="007A71AC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E0F"/>
    <w:rsid w:val="007B128C"/>
    <w:rsid w:val="007B15A1"/>
    <w:rsid w:val="007B16EA"/>
    <w:rsid w:val="007B19AD"/>
    <w:rsid w:val="007B2043"/>
    <w:rsid w:val="007B20E0"/>
    <w:rsid w:val="007B2163"/>
    <w:rsid w:val="007B23F7"/>
    <w:rsid w:val="007B2CEF"/>
    <w:rsid w:val="007B2F08"/>
    <w:rsid w:val="007B2F78"/>
    <w:rsid w:val="007B31A2"/>
    <w:rsid w:val="007B3785"/>
    <w:rsid w:val="007B37E6"/>
    <w:rsid w:val="007B3902"/>
    <w:rsid w:val="007B41BA"/>
    <w:rsid w:val="007B4290"/>
    <w:rsid w:val="007B42F1"/>
    <w:rsid w:val="007B4885"/>
    <w:rsid w:val="007B4B2D"/>
    <w:rsid w:val="007B4E5F"/>
    <w:rsid w:val="007B4F62"/>
    <w:rsid w:val="007B5084"/>
    <w:rsid w:val="007B5798"/>
    <w:rsid w:val="007B5C9D"/>
    <w:rsid w:val="007B5D43"/>
    <w:rsid w:val="007B5F74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A76"/>
    <w:rsid w:val="007B7BEE"/>
    <w:rsid w:val="007B7F5E"/>
    <w:rsid w:val="007C0131"/>
    <w:rsid w:val="007C0185"/>
    <w:rsid w:val="007C04EC"/>
    <w:rsid w:val="007C0671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297"/>
    <w:rsid w:val="007C2C78"/>
    <w:rsid w:val="007C2CC9"/>
    <w:rsid w:val="007C2EDD"/>
    <w:rsid w:val="007C3219"/>
    <w:rsid w:val="007C3265"/>
    <w:rsid w:val="007C3695"/>
    <w:rsid w:val="007C3E32"/>
    <w:rsid w:val="007C3E7D"/>
    <w:rsid w:val="007C3EE5"/>
    <w:rsid w:val="007C3F6C"/>
    <w:rsid w:val="007C432B"/>
    <w:rsid w:val="007C461E"/>
    <w:rsid w:val="007C471E"/>
    <w:rsid w:val="007C4722"/>
    <w:rsid w:val="007C49D2"/>
    <w:rsid w:val="007C4A99"/>
    <w:rsid w:val="007C4BCF"/>
    <w:rsid w:val="007C5265"/>
    <w:rsid w:val="007C5350"/>
    <w:rsid w:val="007C5545"/>
    <w:rsid w:val="007C55E0"/>
    <w:rsid w:val="007C57BE"/>
    <w:rsid w:val="007C582F"/>
    <w:rsid w:val="007C5AE7"/>
    <w:rsid w:val="007C5F22"/>
    <w:rsid w:val="007C6459"/>
    <w:rsid w:val="007C6A43"/>
    <w:rsid w:val="007C6B7F"/>
    <w:rsid w:val="007C6D84"/>
    <w:rsid w:val="007C70DC"/>
    <w:rsid w:val="007C7574"/>
    <w:rsid w:val="007C7853"/>
    <w:rsid w:val="007C794B"/>
    <w:rsid w:val="007C79FD"/>
    <w:rsid w:val="007C7DFF"/>
    <w:rsid w:val="007D06D1"/>
    <w:rsid w:val="007D0720"/>
    <w:rsid w:val="007D0995"/>
    <w:rsid w:val="007D0A32"/>
    <w:rsid w:val="007D0D50"/>
    <w:rsid w:val="007D163C"/>
    <w:rsid w:val="007D1BB8"/>
    <w:rsid w:val="007D1E16"/>
    <w:rsid w:val="007D2435"/>
    <w:rsid w:val="007D282D"/>
    <w:rsid w:val="007D316A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9DF"/>
    <w:rsid w:val="007D4A40"/>
    <w:rsid w:val="007D4A6B"/>
    <w:rsid w:val="007D4B65"/>
    <w:rsid w:val="007D4CB7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E21"/>
    <w:rsid w:val="007D7EA2"/>
    <w:rsid w:val="007E01B6"/>
    <w:rsid w:val="007E01E5"/>
    <w:rsid w:val="007E0285"/>
    <w:rsid w:val="007E07DF"/>
    <w:rsid w:val="007E0C87"/>
    <w:rsid w:val="007E0F03"/>
    <w:rsid w:val="007E1005"/>
    <w:rsid w:val="007E1483"/>
    <w:rsid w:val="007E15B1"/>
    <w:rsid w:val="007E1668"/>
    <w:rsid w:val="007E1911"/>
    <w:rsid w:val="007E1CA2"/>
    <w:rsid w:val="007E21F2"/>
    <w:rsid w:val="007E2349"/>
    <w:rsid w:val="007E2810"/>
    <w:rsid w:val="007E283E"/>
    <w:rsid w:val="007E2D52"/>
    <w:rsid w:val="007E2DD2"/>
    <w:rsid w:val="007E2F7C"/>
    <w:rsid w:val="007E3541"/>
    <w:rsid w:val="007E35A3"/>
    <w:rsid w:val="007E3632"/>
    <w:rsid w:val="007E36CC"/>
    <w:rsid w:val="007E3851"/>
    <w:rsid w:val="007E39C2"/>
    <w:rsid w:val="007E3A67"/>
    <w:rsid w:val="007E3CF6"/>
    <w:rsid w:val="007E432E"/>
    <w:rsid w:val="007E443E"/>
    <w:rsid w:val="007E4EFD"/>
    <w:rsid w:val="007E4F41"/>
    <w:rsid w:val="007E5010"/>
    <w:rsid w:val="007E5144"/>
    <w:rsid w:val="007E534F"/>
    <w:rsid w:val="007E5472"/>
    <w:rsid w:val="007E57BA"/>
    <w:rsid w:val="007E582A"/>
    <w:rsid w:val="007E5A4A"/>
    <w:rsid w:val="007E5B1B"/>
    <w:rsid w:val="007E5B76"/>
    <w:rsid w:val="007E5ED9"/>
    <w:rsid w:val="007E6153"/>
    <w:rsid w:val="007E6392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AF"/>
    <w:rsid w:val="007E7688"/>
    <w:rsid w:val="007E768E"/>
    <w:rsid w:val="007E7722"/>
    <w:rsid w:val="007E7B22"/>
    <w:rsid w:val="007E7BB9"/>
    <w:rsid w:val="007E7BE3"/>
    <w:rsid w:val="007E7C61"/>
    <w:rsid w:val="007E7C6F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958"/>
    <w:rsid w:val="007F197C"/>
    <w:rsid w:val="007F19F5"/>
    <w:rsid w:val="007F1C26"/>
    <w:rsid w:val="007F1CDB"/>
    <w:rsid w:val="007F2984"/>
    <w:rsid w:val="007F2A6A"/>
    <w:rsid w:val="007F2B08"/>
    <w:rsid w:val="007F2C00"/>
    <w:rsid w:val="007F2E5E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DE5"/>
    <w:rsid w:val="007F4E8C"/>
    <w:rsid w:val="007F50BC"/>
    <w:rsid w:val="007F50BE"/>
    <w:rsid w:val="007F53B5"/>
    <w:rsid w:val="007F5742"/>
    <w:rsid w:val="007F5AAA"/>
    <w:rsid w:val="007F5B04"/>
    <w:rsid w:val="007F6025"/>
    <w:rsid w:val="007F60B8"/>
    <w:rsid w:val="007F62E8"/>
    <w:rsid w:val="007F68E3"/>
    <w:rsid w:val="007F6B62"/>
    <w:rsid w:val="007F6C9B"/>
    <w:rsid w:val="007F7142"/>
    <w:rsid w:val="007F7CB9"/>
    <w:rsid w:val="007F7DD8"/>
    <w:rsid w:val="0080009A"/>
    <w:rsid w:val="008000FB"/>
    <w:rsid w:val="0080011A"/>
    <w:rsid w:val="00800499"/>
    <w:rsid w:val="008005E9"/>
    <w:rsid w:val="0080079E"/>
    <w:rsid w:val="00800B8F"/>
    <w:rsid w:val="00800C53"/>
    <w:rsid w:val="00801020"/>
    <w:rsid w:val="0080105B"/>
    <w:rsid w:val="00801219"/>
    <w:rsid w:val="008015E4"/>
    <w:rsid w:val="00801682"/>
    <w:rsid w:val="00801913"/>
    <w:rsid w:val="00801E0F"/>
    <w:rsid w:val="0080235E"/>
    <w:rsid w:val="00802427"/>
    <w:rsid w:val="00802801"/>
    <w:rsid w:val="00802852"/>
    <w:rsid w:val="00803159"/>
    <w:rsid w:val="00803235"/>
    <w:rsid w:val="00803317"/>
    <w:rsid w:val="0080366B"/>
    <w:rsid w:val="0080388F"/>
    <w:rsid w:val="0080390B"/>
    <w:rsid w:val="0080390C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A8"/>
    <w:rsid w:val="00804F95"/>
    <w:rsid w:val="008052F3"/>
    <w:rsid w:val="0080574E"/>
    <w:rsid w:val="00805C3F"/>
    <w:rsid w:val="00805CB2"/>
    <w:rsid w:val="00805D52"/>
    <w:rsid w:val="0080604A"/>
    <w:rsid w:val="00806095"/>
    <w:rsid w:val="008068B3"/>
    <w:rsid w:val="0080695A"/>
    <w:rsid w:val="00806CF2"/>
    <w:rsid w:val="00806D81"/>
    <w:rsid w:val="0080745A"/>
    <w:rsid w:val="0080770A"/>
    <w:rsid w:val="00807971"/>
    <w:rsid w:val="00807B66"/>
    <w:rsid w:val="00810144"/>
    <w:rsid w:val="008101E5"/>
    <w:rsid w:val="00810521"/>
    <w:rsid w:val="00810712"/>
    <w:rsid w:val="008108FA"/>
    <w:rsid w:val="00810969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427"/>
    <w:rsid w:val="0081467C"/>
    <w:rsid w:val="008147D7"/>
    <w:rsid w:val="00814912"/>
    <w:rsid w:val="00814B16"/>
    <w:rsid w:val="00814BDA"/>
    <w:rsid w:val="00814C9B"/>
    <w:rsid w:val="0081537A"/>
    <w:rsid w:val="008155E8"/>
    <w:rsid w:val="00815A74"/>
    <w:rsid w:val="00815D42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CC2"/>
    <w:rsid w:val="00820234"/>
    <w:rsid w:val="008202E8"/>
    <w:rsid w:val="0082036B"/>
    <w:rsid w:val="008204CB"/>
    <w:rsid w:val="008204EF"/>
    <w:rsid w:val="00820696"/>
    <w:rsid w:val="00820AA4"/>
    <w:rsid w:val="00821537"/>
    <w:rsid w:val="008216FB"/>
    <w:rsid w:val="0082176B"/>
    <w:rsid w:val="008218BD"/>
    <w:rsid w:val="0082193E"/>
    <w:rsid w:val="008219A2"/>
    <w:rsid w:val="00821CB5"/>
    <w:rsid w:val="00822101"/>
    <w:rsid w:val="008222F9"/>
    <w:rsid w:val="00822382"/>
    <w:rsid w:val="0082248C"/>
    <w:rsid w:val="00822594"/>
    <w:rsid w:val="008227E9"/>
    <w:rsid w:val="00822F9E"/>
    <w:rsid w:val="00822FE1"/>
    <w:rsid w:val="0082346D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FA4"/>
    <w:rsid w:val="00826448"/>
    <w:rsid w:val="00826522"/>
    <w:rsid w:val="00826564"/>
    <w:rsid w:val="008265E4"/>
    <w:rsid w:val="00826765"/>
    <w:rsid w:val="0082690E"/>
    <w:rsid w:val="00826A1F"/>
    <w:rsid w:val="008270A8"/>
    <w:rsid w:val="0082715D"/>
    <w:rsid w:val="008271B1"/>
    <w:rsid w:val="0082742E"/>
    <w:rsid w:val="00827589"/>
    <w:rsid w:val="008275A7"/>
    <w:rsid w:val="00827984"/>
    <w:rsid w:val="00827C1A"/>
    <w:rsid w:val="00827D5E"/>
    <w:rsid w:val="00827F05"/>
    <w:rsid w:val="008302DD"/>
    <w:rsid w:val="0083058D"/>
    <w:rsid w:val="00830641"/>
    <w:rsid w:val="008306CF"/>
    <w:rsid w:val="008307ED"/>
    <w:rsid w:val="008307F0"/>
    <w:rsid w:val="00830804"/>
    <w:rsid w:val="008309D0"/>
    <w:rsid w:val="00830E20"/>
    <w:rsid w:val="0083148F"/>
    <w:rsid w:val="00831697"/>
    <w:rsid w:val="008319EE"/>
    <w:rsid w:val="00831BB5"/>
    <w:rsid w:val="00831C17"/>
    <w:rsid w:val="00831FC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DF6"/>
    <w:rsid w:val="0083413B"/>
    <w:rsid w:val="00834268"/>
    <w:rsid w:val="00834501"/>
    <w:rsid w:val="008346F6"/>
    <w:rsid w:val="00834BB6"/>
    <w:rsid w:val="00834C6D"/>
    <w:rsid w:val="00834C9D"/>
    <w:rsid w:val="00834DF2"/>
    <w:rsid w:val="00834E37"/>
    <w:rsid w:val="00834E9D"/>
    <w:rsid w:val="00834F33"/>
    <w:rsid w:val="0083504E"/>
    <w:rsid w:val="0083514F"/>
    <w:rsid w:val="00835458"/>
    <w:rsid w:val="008356D9"/>
    <w:rsid w:val="0083575D"/>
    <w:rsid w:val="008357E7"/>
    <w:rsid w:val="00835BC7"/>
    <w:rsid w:val="00835FC1"/>
    <w:rsid w:val="00836092"/>
    <w:rsid w:val="00836150"/>
    <w:rsid w:val="008362F6"/>
    <w:rsid w:val="00836606"/>
    <w:rsid w:val="008369B5"/>
    <w:rsid w:val="00836A59"/>
    <w:rsid w:val="00836B99"/>
    <w:rsid w:val="00836D25"/>
    <w:rsid w:val="00836ED2"/>
    <w:rsid w:val="008372DB"/>
    <w:rsid w:val="008373B8"/>
    <w:rsid w:val="0083742B"/>
    <w:rsid w:val="00837AB3"/>
    <w:rsid w:val="00837C33"/>
    <w:rsid w:val="00837DAE"/>
    <w:rsid w:val="00840057"/>
    <w:rsid w:val="008400A6"/>
    <w:rsid w:val="00840592"/>
    <w:rsid w:val="00840989"/>
    <w:rsid w:val="00840CF1"/>
    <w:rsid w:val="00840E6F"/>
    <w:rsid w:val="00840FA1"/>
    <w:rsid w:val="00841493"/>
    <w:rsid w:val="00841683"/>
    <w:rsid w:val="0084168C"/>
    <w:rsid w:val="008418B4"/>
    <w:rsid w:val="00841D53"/>
    <w:rsid w:val="0084208D"/>
    <w:rsid w:val="00842147"/>
    <w:rsid w:val="00842323"/>
    <w:rsid w:val="008424C7"/>
    <w:rsid w:val="00842518"/>
    <w:rsid w:val="00842817"/>
    <w:rsid w:val="00842D52"/>
    <w:rsid w:val="00842D56"/>
    <w:rsid w:val="00842D6B"/>
    <w:rsid w:val="00842F01"/>
    <w:rsid w:val="0084307F"/>
    <w:rsid w:val="00843092"/>
    <w:rsid w:val="00843134"/>
    <w:rsid w:val="008432C4"/>
    <w:rsid w:val="008433A5"/>
    <w:rsid w:val="00843418"/>
    <w:rsid w:val="00843451"/>
    <w:rsid w:val="0084392B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55B"/>
    <w:rsid w:val="0084566F"/>
    <w:rsid w:val="0084584B"/>
    <w:rsid w:val="00845B0E"/>
    <w:rsid w:val="00845BC7"/>
    <w:rsid w:val="00845D49"/>
    <w:rsid w:val="00846383"/>
    <w:rsid w:val="008464F0"/>
    <w:rsid w:val="00846D62"/>
    <w:rsid w:val="008471D4"/>
    <w:rsid w:val="00847230"/>
    <w:rsid w:val="0084782B"/>
    <w:rsid w:val="008479BA"/>
    <w:rsid w:val="00847D62"/>
    <w:rsid w:val="008501E8"/>
    <w:rsid w:val="008502BE"/>
    <w:rsid w:val="0085066D"/>
    <w:rsid w:val="00850995"/>
    <w:rsid w:val="0085129A"/>
    <w:rsid w:val="00851837"/>
    <w:rsid w:val="00851971"/>
    <w:rsid w:val="008519B3"/>
    <w:rsid w:val="00851E42"/>
    <w:rsid w:val="00851E99"/>
    <w:rsid w:val="008524EB"/>
    <w:rsid w:val="008525AF"/>
    <w:rsid w:val="00852670"/>
    <w:rsid w:val="00852B84"/>
    <w:rsid w:val="00852CE9"/>
    <w:rsid w:val="00853152"/>
    <w:rsid w:val="00853640"/>
    <w:rsid w:val="00853987"/>
    <w:rsid w:val="00853C93"/>
    <w:rsid w:val="0085429C"/>
    <w:rsid w:val="0085447E"/>
    <w:rsid w:val="0085455C"/>
    <w:rsid w:val="00854D26"/>
    <w:rsid w:val="00854DBD"/>
    <w:rsid w:val="00854DCF"/>
    <w:rsid w:val="00854E9B"/>
    <w:rsid w:val="00854EC4"/>
    <w:rsid w:val="00854FA8"/>
    <w:rsid w:val="008550A3"/>
    <w:rsid w:val="00855395"/>
    <w:rsid w:val="00855399"/>
    <w:rsid w:val="008557E3"/>
    <w:rsid w:val="00855ACA"/>
    <w:rsid w:val="00855B02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63"/>
    <w:rsid w:val="00857374"/>
    <w:rsid w:val="00857583"/>
    <w:rsid w:val="008575AA"/>
    <w:rsid w:val="00857978"/>
    <w:rsid w:val="00857A08"/>
    <w:rsid w:val="00857A3D"/>
    <w:rsid w:val="00857C7F"/>
    <w:rsid w:val="00857F65"/>
    <w:rsid w:val="00860027"/>
    <w:rsid w:val="008600E3"/>
    <w:rsid w:val="00860336"/>
    <w:rsid w:val="00860B29"/>
    <w:rsid w:val="0086122C"/>
    <w:rsid w:val="00861302"/>
    <w:rsid w:val="00861389"/>
    <w:rsid w:val="00861686"/>
    <w:rsid w:val="00861791"/>
    <w:rsid w:val="00861A5D"/>
    <w:rsid w:val="00861BF6"/>
    <w:rsid w:val="00861D3D"/>
    <w:rsid w:val="00861E0F"/>
    <w:rsid w:val="00862262"/>
    <w:rsid w:val="0086281A"/>
    <w:rsid w:val="00862916"/>
    <w:rsid w:val="00862A93"/>
    <w:rsid w:val="00862BD9"/>
    <w:rsid w:val="00862E11"/>
    <w:rsid w:val="008631E2"/>
    <w:rsid w:val="008633C7"/>
    <w:rsid w:val="00863462"/>
    <w:rsid w:val="00863540"/>
    <w:rsid w:val="0086363C"/>
    <w:rsid w:val="00863798"/>
    <w:rsid w:val="00863A6C"/>
    <w:rsid w:val="00864022"/>
    <w:rsid w:val="0086422D"/>
    <w:rsid w:val="008643BB"/>
    <w:rsid w:val="00864553"/>
    <w:rsid w:val="008645C2"/>
    <w:rsid w:val="00864AC5"/>
    <w:rsid w:val="00864D97"/>
    <w:rsid w:val="00864E1D"/>
    <w:rsid w:val="00864FF2"/>
    <w:rsid w:val="00865520"/>
    <w:rsid w:val="00865669"/>
    <w:rsid w:val="00865E3D"/>
    <w:rsid w:val="00866192"/>
    <w:rsid w:val="00866324"/>
    <w:rsid w:val="008664C9"/>
    <w:rsid w:val="0086699B"/>
    <w:rsid w:val="00866AEE"/>
    <w:rsid w:val="00866CBC"/>
    <w:rsid w:val="00866F55"/>
    <w:rsid w:val="008672BD"/>
    <w:rsid w:val="008674C8"/>
    <w:rsid w:val="00867C22"/>
    <w:rsid w:val="00867CF0"/>
    <w:rsid w:val="00867EA8"/>
    <w:rsid w:val="00870626"/>
    <w:rsid w:val="0087076E"/>
    <w:rsid w:val="00870957"/>
    <w:rsid w:val="00870ABF"/>
    <w:rsid w:val="008711D3"/>
    <w:rsid w:val="008714BB"/>
    <w:rsid w:val="0087160E"/>
    <w:rsid w:val="00871BD0"/>
    <w:rsid w:val="00871FE9"/>
    <w:rsid w:val="00872269"/>
    <w:rsid w:val="00872431"/>
    <w:rsid w:val="008725A0"/>
    <w:rsid w:val="00872EB3"/>
    <w:rsid w:val="00873A01"/>
    <w:rsid w:val="0087402A"/>
    <w:rsid w:val="00874035"/>
    <w:rsid w:val="008743F7"/>
    <w:rsid w:val="00874674"/>
    <w:rsid w:val="00874DCA"/>
    <w:rsid w:val="00874E15"/>
    <w:rsid w:val="00874E9E"/>
    <w:rsid w:val="00874F45"/>
    <w:rsid w:val="0087511D"/>
    <w:rsid w:val="0087521E"/>
    <w:rsid w:val="0087531B"/>
    <w:rsid w:val="00875406"/>
    <w:rsid w:val="0087572E"/>
    <w:rsid w:val="00875841"/>
    <w:rsid w:val="008758AD"/>
    <w:rsid w:val="00875CFF"/>
    <w:rsid w:val="00875ED7"/>
    <w:rsid w:val="00875F6D"/>
    <w:rsid w:val="00876041"/>
    <w:rsid w:val="00876097"/>
    <w:rsid w:val="008761D3"/>
    <w:rsid w:val="0087664E"/>
    <w:rsid w:val="0087693F"/>
    <w:rsid w:val="00876AA8"/>
    <w:rsid w:val="00876CD0"/>
    <w:rsid w:val="00877135"/>
    <w:rsid w:val="00877138"/>
    <w:rsid w:val="00877147"/>
    <w:rsid w:val="00877176"/>
    <w:rsid w:val="008776B3"/>
    <w:rsid w:val="00877B19"/>
    <w:rsid w:val="00877BCC"/>
    <w:rsid w:val="00877DEF"/>
    <w:rsid w:val="00877F9F"/>
    <w:rsid w:val="00880056"/>
    <w:rsid w:val="00880274"/>
    <w:rsid w:val="0088027D"/>
    <w:rsid w:val="0088062D"/>
    <w:rsid w:val="008808BE"/>
    <w:rsid w:val="00880ACB"/>
    <w:rsid w:val="00880CE0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30B3"/>
    <w:rsid w:val="008831C6"/>
    <w:rsid w:val="008834FF"/>
    <w:rsid w:val="0088386A"/>
    <w:rsid w:val="00883A6B"/>
    <w:rsid w:val="00883A75"/>
    <w:rsid w:val="00884056"/>
    <w:rsid w:val="008840BF"/>
    <w:rsid w:val="008840FC"/>
    <w:rsid w:val="00884674"/>
    <w:rsid w:val="00884697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902B4"/>
    <w:rsid w:val="00890309"/>
    <w:rsid w:val="00890592"/>
    <w:rsid w:val="00890901"/>
    <w:rsid w:val="00890957"/>
    <w:rsid w:val="00890A2F"/>
    <w:rsid w:val="008910D7"/>
    <w:rsid w:val="00891572"/>
    <w:rsid w:val="00891708"/>
    <w:rsid w:val="008917B3"/>
    <w:rsid w:val="008918A3"/>
    <w:rsid w:val="008918C6"/>
    <w:rsid w:val="008919E8"/>
    <w:rsid w:val="00891B87"/>
    <w:rsid w:val="00891F77"/>
    <w:rsid w:val="008920A4"/>
    <w:rsid w:val="008921F0"/>
    <w:rsid w:val="0089223B"/>
    <w:rsid w:val="00892380"/>
    <w:rsid w:val="008924F5"/>
    <w:rsid w:val="00892699"/>
    <w:rsid w:val="0089271D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640E"/>
    <w:rsid w:val="00896DF9"/>
    <w:rsid w:val="00897196"/>
    <w:rsid w:val="008975B7"/>
    <w:rsid w:val="00897B56"/>
    <w:rsid w:val="00897CA3"/>
    <w:rsid w:val="00897D6F"/>
    <w:rsid w:val="008A007A"/>
    <w:rsid w:val="008A0365"/>
    <w:rsid w:val="008A04B0"/>
    <w:rsid w:val="008A05FF"/>
    <w:rsid w:val="008A0656"/>
    <w:rsid w:val="008A072C"/>
    <w:rsid w:val="008A0A85"/>
    <w:rsid w:val="008A0E4A"/>
    <w:rsid w:val="008A0E65"/>
    <w:rsid w:val="008A1420"/>
    <w:rsid w:val="008A1423"/>
    <w:rsid w:val="008A1490"/>
    <w:rsid w:val="008A18BC"/>
    <w:rsid w:val="008A1B78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DF1"/>
    <w:rsid w:val="008A3ED8"/>
    <w:rsid w:val="008A3F46"/>
    <w:rsid w:val="008A3F90"/>
    <w:rsid w:val="008A41D8"/>
    <w:rsid w:val="008A4275"/>
    <w:rsid w:val="008A4327"/>
    <w:rsid w:val="008A442D"/>
    <w:rsid w:val="008A4572"/>
    <w:rsid w:val="008A47F3"/>
    <w:rsid w:val="008A489A"/>
    <w:rsid w:val="008A4A49"/>
    <w:rsid w:val="008A4E95"/>
    <w:rsid w:val="008A50BC"/>
    <w:rsid w:val="008A55EB"/>
    <w:rsid w:val="008A5668"/>
    <w:rsid w:val="008A5E65"/>
    <w:rsid w:val="008A5FB8"/>
    <w:rsid w:val="008A6023"/>
    <w:rsid w:val="008A61AB"/>
    <w:rsid w:val="008A61AC"/>
    <w:rsid w:val="008A6224"/>
    <w:rsid w:val="008A69C1"/>
    <w:rsid w:val="008A6AA9"/>
    <w:rsid w:val="008A6DF4"/>
    <w:rsid w:val="008A6FDE"/>
    <w:rsid w:val="008A71EA"/>
    <w:rsid w:val="008A731A"/>
    <w:rsid w:val="008A7560"/>
    <w:rsid w:val="008A771C"/>
    <w:rsid w:val="008A7748"/>
    <w:rsid w:val="008A7834"/>
    <w:rsid w:val="008A7915"/>
    <w:rsid w:val="008A7C69"/>
    <w:rsid w:val="008A7FBD"/>
    <w:rsid w:val="008B005D"/>
    <w:rsid w:val="008B01F0"/>
    <w:rsid w:val="008B02DF"/>
    <w:rsid w:val="008B0610"/>
    <w:rsid w:val="008B0861"/>
    <w:rsid w:val="008B0A95"/>
    <w:rsid w:val="008B0E07"/>
    <w:rsid w:val="008B10DC"/>
    <w:rsid w:val="008B147C"/>
    <w:rsid w:val="008B1646"/>
    <w:rsid w:val="008B1673"/>
    <w:rsid w:val="008B16F4"/>
    <w:rsid w:val="008B21FE"/>
    <w:rsid w:val="008B23B8"/>
    <w:rsid w:val="008B2624"/>
    <w:rsid w:val="008B2631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8A0"/>
    <w:rsid w:val="008B3CB0"/>
    <w:rsid w:val="008B42E2"/>
    <w:rsid w:val="008B4758"/>
    <w:rsid w:val="008B494B"/>
    <w:rsid w:val="008B49A8"/>
    <w:rsid w:val="008B4D27"/>
    <w:rsid w:val="008B4F0B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C063F"/>
    <w:rsid w:val="008C0A0B"/>
    <w:rsid w:val="008C0ABC"/>
    <w:rsid w:val="008C103A"/>
    <w:rsid w:val="008C10F0"/>
    <w:rsid w:val="008C137A"/>
    <w:rsid w:val="008C194E"/>
    <w:rsid w:val="008C1AD4"/>
    <w:rsid w:val="008C1CAE"/>
    <w:rsid w:val="008C228A"/>
    <w:rsid w:val="008C2385"/>
    <w:rsid w:val="008C2841"/>
    <w:rsid w:val="008C2A11"/>
    <w:rsid w:val="008C2A5E"/>
    <w:rsid w:val="008C2D91"/>
    <w:rsid w:val="008C2EF7"/>
    <w:rsid w:val="008C3D69"/>
    <w:rsid w:val="008C3D88"/>
    <w:rsid w:val="008C4365"/>
    <w:rsid w:val="008C4437"/>
    <w:rsid w:val="008C496D"/>
    <w:rsid w:val="008C4A3B"/>
    <w:rsid w:val="008C4A6B"/>
    <w:rsid w:val="008C4C18"/>
    <w:rsid w:val="008C548E"/>
    <w:rsid w:val="008C55BC"/>
    <w:rsid w:val="008C55EB"/>
    <w:rsid w:val="008C5CA5"/>
    <w:rsid w:val="008C5D7F"/>
    <w:rsid w:val="008C5F53"/>
    <w:rsid w:val="008C61ED"/>
    <w:rsid w:val="008C6264"/>
    <w:rsid w:val="008C6448"/>
    <w:rsid w:val="008C69D1"/>
    <w:rsid w:val="008C6E85"/>
    <w:rsid w:val="008C6FCA"/>
    <w:rsid w:val="008C70FC"/>
    <w:rsid w:val="008C7626"/>
    <w:rsid w:val="008C79B2"/>
    <w:rsid w:val="008C7CE1"/>
    <w:rsid w:val="008C7E75"/>
    <w:rsid w:val="008D00BA"/>
    <w:rsid w:val="008D00DD"/>
    <w:rsid w:val="008D087A"/>
    <w:rsid w:val="008D0B25"/>
    <w:rsid w:val="008D0D3A"/>
    <w:rsid w:val="008D0D69"/>
    <w:rsid w:val="008D0E31"/>
    <w:rsid w:val="008D0F7B"/>
    <w:rsid w:val="008D1797"/>
    <w:rsid w:val="008D17F9"/>
    <w:rsid w:val="008D195A"/>
    <w:rsid w:val="008D1962"/>
    <w:rsid w:val="008D1AD1"/>
    <w:rsid w:val="008D1F38"/>
    <w:rsid w:val="008D1F4F"/>
    <w:rsid w:val="008D2453"/>
    <w:rsid w:val="008D27E3"/>
    <w:rsid w:val="008D2860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A3"/>
    <w:rsid w:val="008D3EFE"/>
    <w:rsid w:val="008D40A8"/>
    <w:rsid w:val="008D41B3"/>
    <w:rsid w:val="008D4518"/>
    <w:rsid w:val="008D46A3"/>
    <w:rsid w:val="008D48DE"/>
    <w:rsid w:val="008D4AA1"/>
    <w:rsid w:val="008D4CAE"/>
    <w:rsid w:val="008D4CEA"/>
    <w:rsid w:val="008D4F78"/>
    <w:rsid w:val="008D53DF"/>
    <w:rsid w:val="008D54A1"/>
    <w:rsid w:val="008D54D3"/>
    <w:rsid w:val="008D55FB"/>
    <w:rsid w:val="008D5723"/>
    <w:rsid w:val="008D5C43"/>
    <w:rsid w:val="008D6556"/>
    <w:rsid w:val="008D69BB"/>
    <w:rsid w:val="008D77B2"/>
    <w:rsid w:val="008D7AC9"/>
    <w:rsid w:val="008D7C83"/>
    <w:rsid w:val="008D7CC0"/>
    <w:rsid w:val="008E0127"/>
    <w:rsid w:val="008E0139"/>
    <w:rsid w:val="008E0719"/>
    <w:rsid w:val="008E08EA"/>
    <w:rsid w:val="008E0A61"/>
    <w:rsid w:val="008E0B5B"/>
    <w:rsid w:val="008E0B7A"/>
    <w:rsid w:val="008E0C3A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D9D"/>
    <w:rsid w:val="008E2196"/>
    <w:rsid w:val="008E21B0"/>
    <w:rsid w:val="008E2278"/>
    <w:rsid w:val="008E2490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4E7"/>
    <w:rsid w:val="008E3CEA"/>
    <w:rsid w:val="008E4209"/>
    <w:rsid w:val="008E4494"/>
    <w:rsid w:val="008E44F6"/>
    <w:rsid w:val="008E4668"/>
    <w:rsid w:val="008E4F14"/>
    <w:rsid w:val="008E4F4F"/>
    <w:rsid w:val="008E51C1"/>
    <w:rsid w:val="008E530B"/>
    <w:rsid w:val="008E55B4"/>
    <w:rsid w:val="008E57C1"/>
    <w:rsid w:val="008E5976"/>
    <w:rsid w:val="008E5C17"/>
    <w:rsid w:val="008E5C4A"/>
    <w:rsid w:val="008E60A1"/>
    <w:rsid w:val="008E6416"/>
    <w:rsid w:val="008E64AE"/>
    <w:rsid w:val="008E65E7"/>
    <w:rsid w:val="008E674E"/>
    <w:rsid w:val="008E6981"/>
    <w:rsid w:val="008E6BAA"/>
    <w:rsid w:val="008E6BED"/>
    <w:rsid w:val="008E6F2D"/>
    <w:rsid w:val="008E700E"/>
    <w:rsid w:val="008E711B"/>
    <w:rsid w:val="008E727E"/>
    <w:rsid w:val="008E74C2"/>
    <w:rsid w:val="008E7594"/>
    <w:rsid w:val="008E7920"/>
    <w:rsid w:val="008E7947"/>
    <w:rsid w:val="008E7A97"/>
    <w:rsid w:val="008E7E18"/>
    <w:rsid w:val="008F0486"/>
    <w:rsid w:val="008F04D4"/>
    <w:rsid w:val="008F0799"/>
    <w:rsid w:val="008F09FF"/>
    <w:rsid w:val="008F0A7F"/>
    <w:rsid w:val="008F0AAB"/>
    <w:rsid w:val="008F0B07"/>
    <w:rsid w:val="008F0DB5"/>
    <w:rsid w:val="008F0EAF"/>
    <w:rsid w:val="008F13C9"/>
    <w:rsid w:val="008F198E"/>
    <w:rsid w:val="008F2052"/>
    <w:rsid w:val="008F22ED"/>
    <w:rsid w:val="008F27A8"/>
    <w:rsid w:val="008F2ADF"/>
    <w:rsid w:val="008F2BE7"/>
    <w:rsid w:val="008F32F5"/>
    <w:rsid w:val="008F367B"/>
    <w:rsid w:val="008F36FC"/>
    <w:rsid w:val="008F3837"/>
    <w:rsid w:val="008F394A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F97"/>
    <w:rsid w:val="008F77F1"/>
    <w:rsid w:val="008F79CF"/>
    <w:rsid w:val="008F7FCB"/>
    <w:rsid w:val="0090001A"/>
    <w:rsid w:val="009004D7"/>
    <w:rsid w:val="0090054F"/>
    <w:rsid w:val="009005D2"/>
    <w:rsid w:val="00900789"/>
    <w:rsid w:val="009007B7"/>
    <w:rsid w:val="00900C0B"/>
    <w:rsid w:val="00901607"/>
    <w:rsid w:val="00901770"/>
    <w:rsid w:val="009018BA"/>
    <w:rsid w:val="00901C15"/>
    <w:rsid w:val="00901D5C"/>
    <w:rsid w:val="00901E8A"/>
    <w:rsid w:val="00901EE1"/>
    <w:rsid w:val="00901FFB"/>
    <w:rsid w:val="00902178"/>
    <w:rsid w:val="009023C6"/>
    <w:rsid w:val="00902783"/>
    <w:rsid w:val="00902AB7"/>
    <w:rsid w:val="00902CB7"/>
    <w:rsid w:val="00902ED2"/>
    <w:rsid w:val="00902EF1"/>
    <w:rsid w:val="00902F68"/>
    <w:rsid w:val="00903105"/>
    <w:rsid w:val="009031AD"/>
    <w:rsid w:val="009033DE"/>
    <w:rsid w:val="009035A5"/>
    <w:rsid w:val="009036FB"/>
    <w:rsid w:val="009038CC"/>
    <w:rsid w:val="009039B5"/>
    <w:rsid w:val="00904114"/>
    <w:rsid w:val="00904116"/>
    <w:rsid w:val="00904441"/>
    <w:rsid w:val="00904B58"/>
    <w:rsid w:val="00904D29"/>
    <w:rsid w:val="00904DA0"/>
    <w:rsid w:val="00904E0B"/>
    <w:rsid w:val="00905095"/>
    <w:rsid w:val="009052F3"/>
    <w:rsid w:val="0090543A"/>
    <w:rsid w:val="0090548F"/>
    <w:rsid w:val="00905766"/>
    <w:rsid w:val="009059D4"/>
    <w:rsid w:val="00905B59"/>
    <w:rsid w:val="00905C2A"/>
    <w:rsid w:val="00905DEF"/>
    <w:rsid w:val="00905FE9"/>
    <w:rsid w:val="0090690C"/>
    <w:rsid w:val="009069E5"/>
    <w:rsid w:val="00906BF5"/>
    <w:rsid w:val="00906E5F"/>
    <w:rsid w:val="00906F0E"/>
    <w:rsid w:val="00907899"/>
    <w:rsid w:val="00907BBE"/>
    <w:rsid w:val="00910758"/>
    <w:rsid w:val="009107EF"/>
    <w:rsid w:val="00910819"/>
    <w:rsid w:val="009108E1"/>
    <w:rsid w:val="00910AFA"/>
    <w:rsid w:val="00910E66"/>
    <w:rsid w:val="009114CD"/>
    <w:rsid w:val="00911646"/>
    <w:rsid w:val="0091165F"/>
    <w:rsid w:val="009118F5"/>
    <w:rsid w:val="00911A98"/>
    <w:rsid w:val="00911B74"/>
    <w:rsid w:val="00911DDE"/>
    <w:rsid w:val="00911E8A"/>
    <w:rsid w:val="00912237"/>
    <w:rsid w:val="009124E0"/>
    <w:rsid w:val="00912503"/>
    <w:rsid w:val="0091250B"/>
    <w:rsid w:val="009125E5"/>
    <w:rsid w:val="00912ED7"/>
    <w:rsid w:val="00913284"/>
    <w:rsid w:val="009132FE"/>
    <w:rsid w:val="00913596"/>
    <w:rsid w:val="00913A76"/>
    <w:rsid w:val="00913ADB"/>
    <w:rsid w:val="00913E9F"/>
    <w:rsid w:val="00914438"/>
    <w:rsid w:val="009148E4"/>
    <w:rsid w:val="00914B80"/>
    <w:rsid w:val="00914B86"/>
    <w:rsid w:val="00914B88"/>
    <w:rsid w:val="00914EBA"/>
    <w:rsid w:val="0091504B"/>
    <w:rsid w:val="009154DC"/>
    <w:rsid w:val="00915548"/>
    <w:rsid w:val="009158E7"/>
    <w:rsid w:val="00915936"/>
    <w:rsid w:val="00915CBE"/>
    <w:rsid w:val="00915E4F"/>
    <w:rsid w:val="009167D0"/>
    <w:rsid w:val="0091689C"/>
    <w:rsid w:val="00916B24"/>
    <w:rsid w:val="00916D1A"/>
    <w:rsid w:val="009170F8"/>
    <w:rsid w:val="009171CE"/>
    <w:rsid w:val="00917281"/>
    <w:rsid w:val="00917534"/>
    <w:rsid w:val="009176EB"/>
    <w:rsid w:val="009178DD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F75"/>
    <w:rsid w:val="00920F96"/>
    <w:rsid w:val="00921174"/>
    <w:rsid w:val="009215D1"/>
    <w:rsid w:val="0092178E"/>
    <w:rsid w:val="009220D9"/>
    <w:rsid w:val="0092221D"/>
    <w:rsid w:val="009222F0"/>
    <w:rsid w:val="00922392"/>
    <w:rsid w:val="00922C59"/>
    <w:rsid w:val="0092307B"/>
    <w:rsid w:val="009232DA"/>
    <w:rsid w:val="00923FBB"/>
    <w:rsid w:val="009247D4"/>
    <w:rsid w:val="0092487F"/>
    <w:rsid w:val="00924BE0"/>
    <w:rsid w:val="00924D7A"/>
    <w:rsid w:val="00924E35"/>
    <w:rsid w:val="00924F16"/>
    <w:rsid w:val="009250D1"/>
    <w:rsid w:val="00925660"/>
    <w:rsid w:val="00925A4F"/>
    <w:rsid w:val="00925DED"/>
    <w:rsid w:val="00925F8A"/>
    <w:rsid w:val="009262C0"/>
    <w:rsid w:val="0092640E"/>
    <w:rsid w:val="00926452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E8"/>
    <w:rsid w:val="009302EA"/>
    <w:rsid w:val="0093035D"/>
    <w:rsid w:val="009304E8"/>
    <w:rsid w:val="00930C71"/>
    <w:rsid w:val="0093125F"/>
    <w:rsid w:val="00931698"/>
    <w:rsid w:val="00931B7A"/>
    <w:rsid w:val="00931BDA"/>
    <w:rsid w:val="00931C2D"/>
    <w:rsid w:val="00931F1F"/>
    <w:rsid w:val="00932175"/>
    <w:rsid w:val="00932176"/>
    <w:rsid w:val="009321D5"/>
    <w:rsid w:val="0093238E"/>
    <w:rsid w:val="009327ED"/>
    <w:rsid w:val="00932BF7"/>
    <w:rsid w:val="00932D47"/>
    <w:rsid w:val="00932F67"/>
    <w:rsid w:val="00933200"/>
    <w:rsid w:val="00933367"/>
    <w:rsid w:val="0093337D"/>
    <w:rsid w:val="00933699"/>
    <w:rsid w:val="009339AD"/>
    <w:rsid w:val="00933D12"/>
    <w:rsid w:val="00933F29"/>
    <w:rsid w:val="009341F9"/>
    <w:rsid w:val="00934699"/>
    <w:rsid w:val="0093470C"/>
    <w:rsid w:val="00934AA8"/>
    <w:rsid w:val="00934F23"/>
    <w:rsid w:val="00934F38"/>
    <w:rsid w:val="00935290"/>
    <w:rsid w:val="00935310"/>
    <w:rsid w:val="009355BA"/>
    <w:rsid w:val="009355F3"/>
    <w:rsid w:val="00935776"/>
    <w:rsid w:val="00935A1C"/>
    <w:rsid w:val="00935AC8"/>
    <w:rsid w:val="00935BB8"/>
    <w:rsid w:val="00935C4C"/>
    <w:rsid w:val="00936167"/>
    <w:rsid w:val="0093634B"/>
    <w:rsid w:val="009363F1"/>
    <w:rsid w:val="009366CC"/>
    <w:rsid w:val="00936BBA"/>
    <w:rsid w:val="00936E38"/>
    <w:rsid w:val="009372D7"/>
    <w:rsid w:val="009372FB"/>
    <w:rsid w:val="0093793C"/>
    <w:rsid w:val="00937943"/>
    <w:rsid w:val="00937B77"/>
    <w:rsid w:val="00937CAF"/>
    <w:rsid w:val="00937D8E"/>
    <w:rsid w:val="009408EB"/>
    <w:rsid w:val="00940BBF"/>
    <w:rsid w:val="00941051"/>
    <w:rsid w:val="009410EC"/>
    <w:rsid w:val="00941139"/>
    <w:rsid w:val="00941282"/>
    <w:rsid w:val="0094143B"/>
    <w:rsid w:val="00941BED"/>
    <w:rsid w:val="00941E62"/>
    <w:rsid w:val="00941FB3"/>
    <w:rsid w:val="009420BB"/>
    <w:rsid w:val="00942168"/>
    <w:rsid w:val="00942186"/>
    <w:rsid w:val="0094224C"/>
    <w:rsid w:val="00942C3E"/>
    <w:rsid w:val="009431B0"/>
    <w:rsid w:val="00943306"/>
    <w:rsid w:val="0094354B"/>
    <w:rsid w:val="009436E2"/>
    <w:rsid w:val="00943C41"/>
    <w:rsid w:val="00943F68"/>
    <w:rsid w:val="009444FA"/>
    <w:rsid w:val="00944718"/>
    <w:rsid w:val="00945AB9"/>
    <w:rsid w:val="0094600D"/>
    <w:rsid w:val="00946100"/>
    <w:rsid w:val="00946176"/>
    <w:rsid w:val="0094639C"/>
    <w:rsid w:val="0094657D"/>
    <w:rsid w:val="00946684"/>
    <w:rsid w:val="0094697A"/>
    <w:rsid w:val="00946BDD"/>
    <w:rsid w:val="00946E39"/>
    <w:rsid w:val="009472AA"/>
    <w:rsid w:val="009479F9"/>
    <w:rsid w:val="00947D07"/>
    <w:rsid w:val="00947E76"/>
    <w:rsid w:val="00950232"/>
    <w:rsid w:val="00950244"/>
    <w:rsid w:val="0095049D"/>
    <w:rsid w:val="009504B6"/>
    <w:rsid w:val="009506D0"/>
    <w:rsid w:val="0095076D"/>
    <w:rsid w:val="0095089B"/>
    <w:rsid w:val="0095125F"/>
    <w:rsid w:val="00951260"/>
    <w:rsid w:val="00951503"/>
    <w:rsid w:val="0095159C"/>
    <w:rsid w:val="00951889"/>
    <w:rsid w:val="009519F4"/>
    <w:rsid w:val="00951EA4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D18"/>
    <w:rsid w:val="00953DD1"/>
    <w:rsid w:val="0095429C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FD2"/>
    <w:rsid w:val="00957044"/>
    <w:rsid w:val="009573F9"/>
    <w:rsid w:val="0095771A"/>
    <w:rsid w:val="0095778F"/>
    <w:rsid w:val="0096049D"/>
    <w:rsid w:val="00960516"/>
    <w:rsid w:val="009605EF"/>
    <w:rsid w:val="00960C79"/>
    <w:rsid w:val="00960C91"/>
    <w:rsid w:val="009611DC"/>
    <w:rsid w:val="00961242"/>
    <w:rsid w:val="009619F3"/>
    <w:rsid w:val="00962472"/>
    <w:rsid w:val="0096257D"/>
    <w:rsid w:val="0096259F"/>
    <w:rsid w:val="0096264F"/>
    <w:rsid w:val="00962727"/>
    <w:rsid w:val="00962B9F"/>
    <w:rsid w:val="0096328A"/>
    <w:rsid w:val="00963477"/>
    <w:rsid w:val="009635C5"/>
    <w:rsid w:val="0096392F"/>
    <w:rsid w:val="00963B6A"/>
    <w:rsid w:val="00963C04"/>
    <w:rsid w:val="00963D0F"/>
    <w:rsid w:val="00963F1D"/>
    <w:rsid w:val="00964178"/>
    <w:rsid w:val="00964A74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9E2"/>
    <w:rsid w:val="00966B8F"/>
    <w:rsid w:val="00966D6C"/>
    <w:rsid w:val="00967543"/>
    <w:rsid w:val="009676A1"/>
    <w:rsid w:val="00967B09"/>
    <w:rsid w:val="00967D10"/>
    <w:rsid w:val="00967DD3"/>
    <w:rsid w:val="00970637"/>
    <w:rsid w:val="0097066F"/>
    <w:rsid w:val="00970715"/>
    <w:rsid w:val="009708B7"/>
    <w:rsid w:val="00970926"/>
    <w:rsid w:val="00970E1C"/>
    <w:rsid w:val="00970FD0"/>
    <w:rsid w:val="00970FD1"/>
    <w:rsid w:val="00971103"/>
    <w:rsid w:val="009711AA"/>
    <w:rsid w:val="0097139B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861"/>
    <w:rsid w:val="00972946"/>
    <w:rsid w:val="0097312B"/>
    <w:rsid w:val="00973B46"/>
    <w:rsid w:val="00973D4E"/>
    <w:rsid w:val="0097420C"/>
    <w:rsid w:val="009744AD"/>
    <w:rsid w:val="00974588"/>
    <w:rsid w:val="009746C4"/>
    <w:rsid w:val="00974A45"/>
    <w:rsid w:val="00974B4B"/>
    <w:rsid w:val="00974C6B"/>
    <w:rsid w:val="00974E6A"/>
    <w:rsid w:val="00974EB0"/>
    <w:rsid w:val="00974EBF"/>
    <w:rsid w:val="00974F37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AEF"/>
    <w:rsid w:val="00977B09"/>
    <w:rsid w:val="00977B31"/>
    <w:rsid w:val="00977D52"/>
    <w:rsid w:val="00977F7B"/>
    <w:rsid w:val="00980187"/>
    <w:rsid w:val="0098036C"/>
    <w:rsid w:val="00980449"/>
    <w:rsid w:val="00980503"/>
    <w:rsid w:val="00980676"/>
    <w:rsid w:val="009807EF"/>
    <w:rsid w:val="00980F2C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575"/>
    <w:rsid w:val="009825BF"/>
    <w:rsid w:val="00982613"/>
    <w:rsid w:val="009826C5"/>
    <w:rsid w:val="00982842"/>
    <w:rsid w:val="009828E8"/>
    <w:rsid w:val="00983035"/>
    <w:rsid w:val="0098398D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5EF"/>
    <w:rsid w:val="009859AE"/>
    <w:rsid w:val="00985C00"/>
    <w:rsid w:val="00985D64"/>
    <w:rsid w:val="00985E0E"/>
    <w:rsid w:val="009867E6"/>
    <w:rsid w:val="0098698D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63C"/>
    <w:rsid w:val="00987EAE"/>
    <w:rsid w:val="00990459"/>
    <w:rsid w:val="009904F9"/>
    <w:rsid w:val="00990565"/>
    <w:rsid w:val="0099064F"/>
    <w:rsid w:val="00990898"/>
    <w:rsid w:val="00990927"/>
    <w:rsid w:val="00990E1B"/>
    <w:rsid w:val="00990F1A"/>
    <w:rsid w:val="00991233"/>
    <w:rsid w:val="009912C7"/>
    <w:rsid w:val="009914A2"/>
    <w:rsid w:val="0099151A"/>
    <w:rsid w:val="009915B6"/>
    <w:rsid w:val="009917D7"/>
    <w:rsid w:val="009917E1"/>
    <w:rsid w:val="009917EA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A17"/>
    <w:rsid w:val="00993A2F"/>
    <w:rsid w:val="00993B2B"/>
    <w:rsid w:val="00993E73"/>
    <w:rsid w:val="00994110"/>
    <w:rsid w:val="00994620"/>
    <w:rsid w:val="009946C8"/>
    <w:rsid w:val="0099487B"/>
    <w:rsid w:val="00994AF8"/>
    <w:rsid w:val="00994E4B"/>
    <w:rsid w:val="00995449"/>
    <w:rsid w:val="009958BA"/>
    <w:rsid w:val="00995982"/>
    <w:rsid w:val="00995F66"/>
    <w:rsid w:val="00996597"/>
    <w:rsid w:val="00996666"/>
    <w:rsid w:val="0099677D"/>
    <w:rsid w:val="00996AF1"/>
    <w:rsid w:val="00997151"/>
    <w:rsid w:val="009973C8"/>
    <w:rsid w:val="00997CD8"/>
    <w:rsid w:val="00997DF2"/>
    <w:rsid w:val="009A035D"/>
    <w:rsid w:val="009A0857"/>
    <w:rsid w:val="009A09E3"/>
    <w:rsid w:val="009A0AA2"/>
    <w:rsid w:val="009A0B87"/>
    <w:rsid w:val="009A0E89"/>
    <w:rsid w:val="009A117B"/>
    <w:rsid w:val="009A1247"/>
    <w:rsid w:val="009A12F6"/>
    <w:rsid w:val="009A1DB6"/>
    <w:rsid w:val="009A1E57"/>
    <w:rsid w:val="009A1EAD"/>
    <w:rsid w:val="009A1FBD"/>
    <w:rsid w:val="009A2202"/>
    <w:rsid w:val="009A24B1"/>
    <w:rsid w:val="009A2902"/>
    <w:rsid w:val="009A2F69"/>
    <w:rsid w:val="009A2FC2"/>
    <w:rsid w:val="009A308E"/>
    <w:rsid w:val="009A321C"/>
    <w:rsid w:val="009A3288"/>
    <w:rsid w:val="009A36DD"/>
    <w:rsid w:val="009A3826"/>
    <w:rsid w:val="009A3A50"/>
    <w:rsid w:val="009A44A1"/>
    <w:rsid w:val="009A4985"/>
    <w:rsid w:val="009A4B0F"/>
    <w:rsid w:val="009A4CCB"/>
    <w:rsid w:val="009A4E50"/>
    <w:rsid w:val="009A4FEA"/>
    <w:rsid w:val="009A510D"/>
    <w:rsid w:val="009A5151"/>
    <w:rsid w:val="009A526B"/>
    <w:rsid w:val="009A5CA2"/>
    <w:rsid w:val="009A5F91"/>
    <w:rsid w:val="009A61F3"/>
    <w:rsid w:val="009A6217"/>
    <w:rsid w:val="009A63FB"/>
    <w:rsid w:val="009A673B"/>
    <w:rsid w:val="009A6AC0"/>
    <w:rsid w:val="009A6AD3"/>
    <w:rsid w:val="009A6E13"/>
    <w:rsid w:val="009A6F89"/>
    <w:rsid w:val="009A7058"/>
    <w:rsid w:val="009A7119"/>
    <w:rsid w:val="009A728E"/>
    <w:rsid w:val="009A72E9"/>
    <w:rsid w:val="009A7347"/>
    <w:rsid w:val="009A76ED"/>
    <w:rsid w:val="009A7A9D"/>
    <w:rsid w:val="009A7BB1"/>
    <w:rsid w:val="009A7C35"/>
    <w:rsid w:val="009A7C71"/>
    <w:rsid w:val="009A7F28"/>
    <w:rsid w:val="009B006F"/>
    <w:rsid w:val="009B058F"/>
    <w:rsid w:val="009B059F"/>
    <w:rsid w:val="009B07AE"/>
    <w:rsid w:val="009B0AAF"/>
    <w:rsid w:val="009B0B15"/>
    <w:rsid w:val="009B0BB8"/>
    <w:rsid w:val="009B0F49"/>
    <w:rsid w:val="009B11D1"/>
    <w:rsid w:val="009B133A"/>
    <w:rsid w:val="009B1541"/>
    <w:rsid w:val="009B1DD7"/>
    <w:rsid w:val="009B2089"/>
    <w:rsid w:val="009B21EB"/>
    <w:rsid w:val="009B22C8"/>
    <w:rsid w:val="009B2302"/>
    <w:rsid w:val="009B2498"/>
    <w:rsid w:val="009B25D3"/>
    <w:rsid w:val="009B2755"/>
    <w:rsid w:val="009B2B18"/>
    <w:rsid w:val="009B2D6B"/>
    <w:rsid w:val="009B2D78"/>
    <w:rsid w:val="009B2E3F"/>
    <w:rsid w:val="009B3099"/>
    <w:rsid w:val="009B36C8"/>
    <w:rsid w:val="009B3ACA"/>
    <w:rsid w:val="009B3F10"/>
    <w:rsid w:val="009B41D2"/>
    <w:rsid w:val="009B4251"/>
    <w:rsid w:val="009B4358"/>
    <w:rsid w:val="009B4464"/>
    <w:rsid w:val="009B46B1"/>
    <w:rsid w:val="009B4A7C"/>
    <w:rsid w:val="009B4B68"/>
    <w:rsid w:val="009B4F45"/>
    <w:rsid w:val="009B5042"/>
    <w:rsid w:val="009B538B"/>
    <w:rsid w:val="009B5487"/>
    <w:rsid w:val="009B5643"/>
    <w:rsid w:val="009B57A2"/>
    <w:rsid w:val="009B57EC"/>
    <w:rsid w:val="009B584D"/>
    <w:rsid w:val="009B5C2A"/>
    <w:rsid w:val="009B641D"/>
    <w:rsid w:val="009B676D"/>
    <w:rsid w:val="009B68BD"/>
    <w:rsid w:val="009B6D86"/>
    <w:rsid w:val="009B6E33"/>
    <w:rsid w:val="009B7419"/>
    <w:rsid w:val="009B74A1"/>
    <w:rsid w:val="009B76B9"/>
    <w:rsid w:val="009B7E6C"/>
    <w:rsid w:val="009C0295"/>
    <w:rsid w:val="009C0806"/>
    <w:rsid w:val="009C0A26"/>
    <w:rsid w:val="009C0C15"/>
    <w:rsid w:val="009C0F6E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2835"/>
    <w:rsid w:val="009C2B20"/>
    <w:rsid w:val="009C2CBD"/>
    <w:rsid w:val="009C3141"/>
    <w:rsid w:val="009C31F9"/>
    <w:rsid w:val="009C363D"/>
    <w:rsid w:val="009C3718"/>
    <w:rsid w:val="009C3D01"/>
    <w:rsid w:val="009C3DDF"/>
    <w:rsid w:val="009C4085"/>
    <w:rsid w:val="009C4150"/>
    <w:rsid w:val="009C42D7"/>
    <w:rsid w:val="009C450C"/>
    <w:rsid w:val="009C4D9B"/>
    <w:rsid w:val="009C4F7F"/>
    <w:rsid w:val="009C51E8"/>
    <w:rsid w:val="009C53B2"/>
    <w:rsid w:val="009C56C9"/>
    <w:rsid w:val="009C58F5"/>
    <w:rsid w:val="009C5B7E"/>
    <w:rsid w:val="009C5CA0"/>
    <w:rsid w:val="009C5FDF"/>
    <w:rsid w:val="009C60F4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81"/>
    <w:rsid w:val="009D043F"/>
    <w:rsid w:val="009D04D7"/>
    <w:rsid w:val="009D058E"/>
    <w:rsid w:val="009D0891"/>
    <w:rsid w:val="009D08C2"/>
    <w:rsid w:val="009D0A2C"/>
    <w:rsid w:val="009D0B1E"/>
    <w:rsid w:val="009D0F9E"/>
    <w:rsid w:val="009D11CB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EFB"/>
    <w:rsid w:val="009D2F5F"/>
    <w:rsid w:val="009D39CE"/>
    <w:rsid w:val="009D3A52"/>
    <w:rsid w:val="009D3CBC"/>
    <w:rsid w:val="009D42C1"/>
    <w:rsid w:val="009D437E"/>
    <w:rsid w:val="009D45F9"/>
    <w:rsid w:val="009D4731"/>
    <w:rsid w:val="009D4799"/>
    <w:rsid w:val="009D4906"/>
    <w:rsid w:val="009D4A1E"/>
    <w:rsid w:val="009D4A57"/>
    <w:rsid w:val="009D503A"/>
    <w:rsid w:val="009D52B6"/>
    <w:rsid w:val="009D555A"/>
    <w:rsid w:val="009D560C"/>
    <w:rsid w:val="009D5662"/>
    <w:rsid w:val="009D566F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F34"/>
    <w:rsid w:val="009D7F46"/>
    <w:rsid w:val="009E0574"/>
    <w:rsid w:val="009E0625"/>
    <w:rsid w:val="009E0642"/>
    <w:rsid w:val="009E0AAA"/>
    <w:rsid w:val="009E0B40"/>
    <w:rsid w:val="009E0C69"/>
    <w:rsid w:val="009E0EF0"/>
    <w:rsid w:val="009E10A8"/>
    <w:rsid w:val="009E143E"/>
    <w:rsid w:val="009E15B5"/>
    <w:rsid w:val="009E1AD2"/>
    <w:rsid w:val="009E1D00"/>
    <w:rsid w:val="009E2336"/>
    <w:rsid w:val="009E243C"/>
    <w:rsid w:val="009E252B"/>
    <w:rsid w:val="009E25B5"/>
    <w:rsid w:val="009E2839"/>
    <w:rsid w:val="009E2949"/>
    <w:rsid w:val="009E2C17"/>
    <w:rsid w:val="009E2C4E"/>
    <w:rsid w:val="009E33BE"/>
    <w:rsid w:val="009E34C3"/>
    <w:rsid w:val="009E3807"/>
    <w:rsid w:val="009E3942"/>
    <w:rsid w:val="009E3AF1"/>
    <w:rsid w:val="009E406D"/>
    <w:rsid w:val="009E4CBB"/>
    <w:rsid w:val="009E50C6"/>
    <w:rsid w:val="009E513B"/>
    <w:rsid w:val="009E5158"/>
    <w:rsid w:val="009E52B7"/>
    <w:rsid w:val="009E5465"/>
    <w:rsid w:val="009E5477"/>
    <w:rsid w:val="009E54C4"/>
    <w:rsid w:val="009E54EC"/>
    <w:rsid w:val="009E56E8"/>
    <w:rsid w:val="009E5B7F"/>
    <w:rsid w:val="009E5C6C"/>
    <w:rsid w:val="009E5CEB"/>
    <w:rsid w:val="009E5F3B"/>
    <w:rsid w:val="009E5F51"/>
    <w:rsid w:val="009E60F2"/>
    <w:rsid w:val="009E618A"/>
    <w:rsid w:val="009E64A6"/>
    <w:rsid w:val="009E6579"/>
    <w:rsid w:val="009E6A45"/>
    <w:rsid w:val="009E6B8F"/>
    <w:rsid w:val="009E6F70"/>
    <w:rsid w:val="009E6FFB"/>
    <w:rsid w:val="009E73C8"/>
    <w:rsid w:val="009E74B5"/>
    <w:rsid w:val="009E7831"/>
    <w:rsid w:val="009E7C95"/>
    <w:rsid w:val="009E7D99"/>
    <w:rsid w:val="009F030F"/>
    <w:rsid w:val="009F0396"/>
    <w:rsid w:val="009F087B"/>
    <w:rsid w:val="009F08EE"/>
    <w:rsid w:val="009F0B6F"/>
    <w:rsid w:val="009F0C4F"/>
    <w:rsid w:val="009F1039"/>
    <w:rsid w:val="009F10DE"/>
    <w:rsid w:val="009F16F0"/>
    <w:rsid w:val="009F18B8"/>
    <w:rsid w:val="009F1C1E"/>
    <w:rsid w:val="009F1CE8"/>
    <w:rsid w:val="009F1FF9"/>
    <w:rsid w:val="009F2050"/>
    <w:rsid w:val="009F21C3"/>
    <w:rsid w:val="009F2779"/>
    <w:rsid w:val="009F28B4"/>
    <w:rsid w:val="009F2D20"/>
    <w:rsid w:val="009F3530"/>
    <w:rsid w:val="009F3A3B"/>
    <w:rsid w:val="009F3D2A"/>
    <w:rsid w:val="009F3D80"/>
    <w:rsid w:val="009F4103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ED3"/>
    <w:rsid w:val="009F64B0"/>
    <w:rsid w:val="009F654B"/>
    <w:rsid w:val="009F66CD"/>
    <w:rsid w:val="009F68DB"/>
    <w:rsid w:val="009F69ED"/>
    <w:rsid w:val="009F6A1D"/>
    <w:rsid w:val="009F6BA5"/>
    <w:rsid w:val="009F768C"/>
    <w:rsid w:val="009F77EC"/>
    <w:rsid w:val="009F7BDA"/>
    <w:rsid w:val="009F7D52"/>
    <w:rsid w:val="00A000D3"/>
    <w:rsid w:val="00A0014B"/>
    <w:rsid w:val="00A007F4"/>
    <w:rsid w:val="00A00B6F"/>
    <w:rsid w:val="00A00BBD"/>
    <w:rsid w:val="00A00EB8"/>
    <w:rsid w:val="00A01B03"/>
    <w:rsid w:val="00A02271"/>
    <w:rsid w:val="00A023E8"/>
    <w:rsid w:val="00A024F3"/>
    <w:rsid w:val="00A0251D"/>
    <w:rsid w:val="00A0274F"/>
    <w:rsid w:val="00A02983"/>
    <w:rsid w:val="00A02D0D"/>
    <w:rsid w:val="00A02DD5"/>
    <w:rsid w:val="00A03178"/>
    <w:rsid w:val="00A032D9"/>
    <w:rsid w:val="00A035C0"/>
    <w:rsid w:val="00A037F5"/>
    <w:rsid w:val="00A03A86"/>
    <w:rsid w:val="00A03D31"/>
    <w:rsid w:val="00A03D4B"/>
    <w:rsid w:val="00A03EAE"/>
    <w:rsid w:val="00A041AF"/>
    <w:rsid w:val="00A045C8"/>
    <w:rsid w:val="00A048E4"/>
    <w:rsid w:val="00A048EA"/>
    <w:rsid w:val="00A04A9C"/>
    <w:rsid w:val="00A04B3C"/>
    <w:rsid w:val="00A05121"/>
    <w:rsid w:val="00A0538A"/>
    <w:rsid w:val="00A05C2D"/>
    <w:rsid w:val="00A05CDF"/>
    <w:rsid w:val="00A05E66"/>
    <w:rsid w:val="00A06048"/>
    <w:rsid w:val="00A06210"/>
    <w:rsid w:val="00A063EB"/>
    <w:rsid w:val="00A06B57"/>
    <w:rsid w:val="00A06E74"/>
    <w:rsid w:val="00A06FDA"/>
    <w:rsid w:val="00A07470"/>
    <w:rsid w:val="00A0795B"/>
    <w:rsid w:val="00A07AEA"/>
    <w:rsid w:val="00A07D85"/>
    <w:rsid w:val="00A07D8B"/>
    <w:rsid w:val="00A10248"/>
    <w:rsid w:val="00A10521"/>
    <w:rsid w:val="00A10678"/>
    <w:rsid w:val="00A10888"/>
    <w:rsid w:val="00A109DE"/>
    <w:rsid w:val="00A10A6B"/>
    <w:rsid w:val="00A1121B"/>
    <w:rsid w:val="00A1149A"/>
    <w:rsid w:val="00A11669"/>
    <w:rsid w:val="00A11716"/>
    <w:rsid w:val="00A11737"/>
    <w:rsid w:val="00A118EC"/>
    <w:rsid w:val="00A11B48"/>
    <w:rsid w:val="00A11CDB"/>
    <w:rsid w:val="00A11D52"/>
    <w:rsid w:val="00A1211A"/>
    <w:rsid w:val="00A12563"/>
    <w:rsid w:val="00A12869"/>
    <w:rsid w:val="00A12A77"/>
    <w:rsid w:val="00A12DCD"/>
    <w:rsid w:val="00A131AD"/>
    <w:rsid w:val="00A13552"/>
    <w:rsid w:val="00A138AE"/>
    <w:rsid w:val="00A13A3E"/>
    <w:rsid w:val="00A13AAD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39C"/>
    <w:rsid w:val="00A15729"/>
    <w:rsid w:val="00A15772"/>
    <w:rsid w:val="00A15B39"/>
    <w:rsid w:val="00A15C69"/>
    <w:rsid w:val="00A15D77"/>
    <w:rsid w:val="00A15EFA"/>
    <w:rsid w:val="00A167AD"/>
    <w:rsid w:val="00A16A3D"/>
    <w:rsid w:val="00A16A45"/>
    <w:rsid w:val="00A16D67"/>
    <w:rsid w:val="00A16FEE"/>
    <w:rsid w:val="00A1738C"/>
    <w:rsid w:val="00A17593"/>
    <w:rsid w:val="00A17737"/>
    <w:rsid w:val="00A178F7"/>
    <w:rsid w:val="00A17C38"/>
    <w:rsid w:val="00A17E0F"/>
    <w:rsid w:val="00A17F7A"/>
    <w:rsid w:val="00A2070E"/>
    <w:rsid w:val="00A20AAC"/>
    <w:rsid w:val="00A21337"/>
    <w:rsid w:val="00A21458"/>
    <w:rsid w:val="00A214E7"/>
    <w:rsid w:val="00A21972"/>
    <w:rsid w:val="00A219A1"/>
    <w:rsid w:val="00A21EDB"/>
    <w:rsid w:val="00A22161"/>
    <w:rsid w:val="00A22B24"/>
    <w:rsid w:val="00A23005"/>
    <w:rsid w:val="00A23143"/>
    <w:rsid w:val="00A23228"/>
    <w:rsid w:val="00A232B5"/>
    <w:rsid w:val="00A23309"/>
    <w:rsid w:val="00A235CD"/>
    <w:rsid w:val="00A23709"/>
    <w:rsid w:val="00A23857"/>
    <w:rsid w:val="00A23957"/>
    <w:rsid w:val="00A23960"/>
    <w:rsid w:val="00A23ABF"/>
    <w:rsid w:val="00A23DE1"/>
    <w:rsid w:val="00A23E13"/>
    <w:rsid w:val="00A23EEE"/>
    <w:rsid w:val="00A23F01"/>
    <w:rsid w:val="00A240AA"/>
    <w:rsid w:val="00A2426A"/>
    <w:rsid w:val="00A247F9"/>
    <w:rsid w:val="00A24A5E"/>
    <w:rsid w:val="00A24AB8"/>
    <w:rsid w:val="00A24B92"/>
    <w:rsid w:val="00A24C48"/>
    <w:rsid w:val="00A24F20"/>
    <w:rsid w:val="00A25157"/>
    <w:rsid w:val="00A2540A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BA"/>
    <w:rsid w:val="00A271AE"/>
    <w:rsid w:val="00A27304"/>
    <w:rsid w:val="00A275B9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94B"/>
    <w:rsid w:val="00A30A13"/>
    <w:rsid w:val="00A311DF"/>
    <w:rsid w:val="00A312EB"/>
    <w:rsid w:val="00A31375"/>
    <w:rsid w:val="00A313B7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6A"/>
    <w:rsid w:val="00A32897"/>
    <w:rsid w:val="00A32FAC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E60"/>
    <w:rsid w:val="00A34F6E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442"/>
    <w:rsid w:val="00A3760C"/>
    <w:rsid w:val="00A37BE1"/>
    <w:rsid w:val="00A37EF8"/>
    <w:rsid w:val="00A400EF"/>
    <w:rsid w:val="00A40112"/>
    <w:rsid w:val="00A4027D"/>
    <w:rsid w:val="00A40391"/>
    <w:rsid w:val="00A4071F"/>
    <w:rsid w:val="00A408FB"/>
    <w:rsid w:val="00A40978"/>
    <w:rsid w:val="00A40B7F"/>
    <w:rsid w:val="00A40C71"/>
    <w:rsid w:val="00A4177A"/>
    <w:rsid w:val="00A41B2A"/>
    <w:rsid w:val="00A41CD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D35"/>
    <w:rsid w:val="00A42DF6"/>
    <w:rsid w:val="00A430F6"/>
    <w:rsid w:val="00A4316D"/>
    <w:rsid w:val="00A43708"/>
    <w:rsid w:val="00A437E1"/>
    <w:rsid w:val="00A43990"/>
    <w:rsid w:val="00A439C5"/>
    <w:rsid w:val="00A43D61"/>
    <w:rsid w:val="00A43DAB"/>
    <w:rsid w:val="00A43EA3"/>
    <w:rsid w:val="00A441E2"/>
    <w:rsid w:val="00A44338"/>
    <w:rsid w:val="00A444E9"/>
    <w:rsid w:val="00A44664"/>
    <w:rsid w:val="00A4468E"/>
    <w:rsid w:val="00A44951"/>
    <w:rsid w:val="00A44BAA"/>
    <w:rsid w:val="00A44E87"/>
    <w:rsid w:val="00A44EDC"/>
    <w:rsid w:val="00A453C4"/>
    <w:rsid w:val="00A453E3"/>
    <w:rsid w:val="00A456DE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F3E"/>
    <w:rsid w:val="00A4704C"/>
    <w:rsid w:val="00A47074"/>
    <w:rsid w:val="00A470E7"/>
    <w:rsid w:val="00A474BB"/>
    <w:rsid w:val="00A5032B"/>
    <w:rsid w:val="00A503B4"/>
    <w:rsid w:val="00A50715"/>
    <w:rsid w:val="00A50B0E"/>
    <w:rsid w:val="00A50D16"/>
    <w:rsid w:val="00A5100F"/>
    <w:rsid w:val="00A51453"/>
    <w:rsid w:val="00A514E0"/>
    <w:rsid w:val="00A5167A"/>
    <w:rsid w:val="00A51CD0"/>
    <w:rsid w:val="00A52117"/>
    <w:rsid w:val="00A52155"/>
    <w:rsid w:val="00A525A0"/>
    <w:rsid w:val="00A52AAB"/>
    <w:rsid w:val="00A52C09"/>
    <w:rsid w:val="00A52F29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E35"/>
    <w:rsid w:val="00A60085"/>
    <w:rsid w:val="00A6015C"/>
    <w:rsid w:val="00A60173"/>
    <w:rsid w:val="00A6024B"/>
    <w:rsid w:val="00A602A6"/>
    <w:rsid w:val="00A60483"/>
    <w:rsid w:val="00A60B6B"/>
    <w:rsid w:val="00A614C9"/>
    <w:rsid w:val="00A6174B"/>
    <w:rsid w:val="00A6177F"/>
    <w:rsid w:val="00A61DA1"/>
    <w:rsid w:val="00A61F14"/>
    <w:rsid w:val="00A61F2E"/>
    <w:rsid w:val="00A61F41"/>
    <w:rsid w:val="00A62191"/>
    <w:rsid w:val="00A623D6"/>
    <w:rsid w:val="00A6286F"/>
    <w:rsid w:val="00A62944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B5"/>
    <w:rsid w:val="00A6505C"/>
    <w:rsid w:val="00A652A7"/>
    <w:rsid w:val="00A65376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948"/>
    <w:rsid w:val="00A70D0D"/>
    <w:rsid w:val="00A70D2D"/>
    <w:rsid w:val="00A71311"/>
    <w:rsid w:val="00A7132F"/>
    <w:rsid w:val="00A714BC"/>
    <w:rsid w:val="00A716B3"/>
    <w:rsid w:val="00A71920"/>
    <w:rsid w:val="00A72233"/>
    <w:rsid w:val="00A7257C"/>
    <w:rsid w:val="00A728F6"/>
    <w:rsid w:val="00A72A5B"/>
    <w:rsid w:val="00A72B5E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A6C"/>
    <w:rsid w:val="00A75247"/>
    <w:rsid w:val="00A752CA"/>
    <w:rsid w:val="00A754E5"/>
    <w:rsid w:val="00A7551D"/>
    <w:rsid w:val="00A75B7A"/>
    <w:rsid w:val="00A75FF8"/>
    <w:rsid w:val="00A76340"/>
    <w:rsid w:val="00A763E2"/>
    <w:rsid w:val="00A7642B"/>
    <w:rsid w:val="00A76433"/>
    <w:rsid w:val="00A76942"/>
    <w:rsid w:val="00A772A5"/>
    <w:rsid w:val="00A776EA"/>
    <w:rsid w:val="00A779D5"/>
    <w:rsid w:val="00A77DA4"/>
    <w:rsid w:val="00A80086"/>
    <w:rsid w:val="00A800F4"/>
    <w:rsid w:val="00A803B1"/>
    <w:rsid w:val="00A80417"/>
    <w:rsid w:val="00A80528"/>
    <w:rsid w:val="00A805F9"/>
    <w:rsid w:val="00A80BA4"/>
    <w:rsid w:val="00A80F83"/>
    <w:rsid w:val="00A81027"/>
    <w:rsid w:val="00A81028"/>
    <w:rsid w:val="00A812DD"/>
    <w:rsid w:val="00A813AC"/>
    <w:rsid w:val="00A81407"/>
    <w:rsid w:val="00A81A44"/>
    <w:rsid w:val="00A81E61"/>
    <w:rsid w:val="00A8219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87E"/>
    <w:rsid w:val="00A838A5"/>
    <w:rsid w:val="00A83DC1"/>
    <w:rsid w:val="00A84178"/>
    <w:rsid w:val="00A84238"/>
    <w:rsid w:val="00A843D4"/>
    <w:rsid w:val="00A84520"/>
    <w:rsid w:val="00A84683"/>
    <w:rsid w:val="00A846E8"/>
    <w:rsid w:val="00A84A8A"/>
    <w:rsid w:val="00A84B77"/>
    <w:rsid w:val="00A84F4B"/>
    <w:rsid w:val="00A854EC"/>
    <w:rsid w:val="00A85674"/>
    <w:rsid w:val="00A85C3C"/>
    <w:rsid w:val="00A85C5D"/>
    <w:rsid w:val="00A85E9D"/>
    <w:rsid w:val="00A85F01"/>
    <w:rsid w:val="00A8611C"/>
    <w:rsid w:val="00A86279"/>
    <w:rsid w:val="00A862F7"/>
    <w:rsid w:val="00A867A1"/>
    <w:rsid w:val="00A86A69"/>
    <w:rsid w:val="00A86B97"/>
    <w:rsid w:val="00A86BA1"/>
    <w:rsid w:val="00A86EFE"/>
    <w:rsid w:val="00A86FF3"/>
    <w:rsid w:val="00A87C66"/>
    <w:rsid w:val="00A87CD1"/>
    <w:rsid w:val="00A87E0A"/>
    <w:rsid w:val="00A87E6B"/>
    <w:rsid w:val="00A9026D"/>
    <w:rsid w:val="00A907D2"/>
    <w:rsid w:val="00A90948"/>
    <w:rsid w:val="00A9095A"/>
    <w:rsid w:val="00A9099F"/>
    <w:rsid w:val="00A90B08"/>
    <w:rsid w:val="00A90F12"/>
    <w:rsid w:val="00A91415"/>
    <w:rsid w:val="00A914B6"/>
    <w:rsid w:val="00A91D9A"/>
    <w:rsid w:val="00A91DE1"/>
    <w:rsid w:val="00A91F13"/>
    <w:rsid w:val="00A91F71"/>
    <w:rsid w:val="00A9249B"/>
    <w:rsid w:val="00A926D4"/>
    <w:rsid w:val="00A926ED"/>
    <w:rsid w:val="00A92711"/>
    <w:rsid w:val="00A92A7E"/>
    <w:rsid w:val="00A92CE4"/>
    <w:rsid w:val="00A92CE6"/>
    <w:rsid w:val="00A92D93"/>
    <w:rsid w:val="00A92F13"/>
    <w:rsid w:val="00A932BA"/>
    <w:rsid w:val="00A932EC"/>
    <w:rsid w:val="00A9346F"/>
    <w:rsid w:val="00A93645"/>
    <w:rsid w:val="00A937C3"/>
    <w:rsid w:val="00A93925"/>
    <w:rsid w:val="00A93B02"/>
    <w:rsid w:val="00A93DB7"/>
    <w:rsid w:val="00A94103"/>
    <w:rsid w:val="00A941B6"/>
    <w:rsid w:val="00A9425F"/>
    <w:rsid w:val="00A94646"/>
    <w:rsid w:val="00A9491C"/>
    <w:rsid w:val="00A949C5"/>
    <w:rsid w:val="00A94B79"/>
    <w:rsid w:val="00A94D48"/>
    <w:rsid w:val="00A94E86"/>
    <w:rsid w:val="00A94F65"/>
    <w:rsid w:val="00A952B4"/>
    <w:rsid w:val="00A958D2"/>
    <w:rsid w:val="00A959DD"/>
    <w:rsid w:val="00A95BC0"/>
    <w:rsid w:val="00A95C7C"/>
    <w:rsid w:val="00A96062"/>
    <w:rsid w:val="00A961A7"/>
    <w:rsid w:val="00A96373"/>
    <w:rsid w:val="00A96463"/>
    <w:rsid w:val="00A96543"/>
    <w:rsid w:val="00A965B3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EC"/>
    <w:rsid w:val="00AA038B"/>
    <w:rsid w:val="00AA0606"/>
    <w:rsid w:val="00AA07ED"/>
    <w:rsid w:val="00AA0899"/>
    <w:rsid w:val="00AA08B8"/>
    <w:rsid w:val="00AA0D3D"/>
    <w:rsid w:val="00AA0F3B"/>
    <w:rsid w:val="00AA10EF"/>
    <w:rsid w:val="00AA1118"/>
    <w:rsid w:val="00AA18D5"/>
    <w:rsid w:val="00AA190A"/>
    <w:rsid w:val="00AA1A16"/>
    <w:rsid w:val="00AA1ECD"/>
    <w:rsid w:val="00AA1F10"/>
    <w:rsid w:val="00AA1F71"/>
    <w:rsid w:val="00AA205E"/>
    <w:rsid w:val="00AA23CE"/>
    <w:rsid w:val="00AA2534"/>
    <w:rsid w:val="00AA2756"/>
    <w:rsid w:val="00AA2788"/>
    <w:rsid w:val="00AA2972"/>
    <w:rsid w:val="00AA2A25"/>
    <w:rsid w:val="00AA305D"/>
    <w:rsid w:val="00AA33F9"/>
    <w:rsid w:val="00AA34C2"/>
    <w:rsid w:val="00AA3583"/>
    <w:rsid w:val="00AA35BB"/>
    <w:rsid w:val="00AA36A8"/>
    <w:rsid w:val="00AA3A76"/>
    <w:rsid w:val="00AA3BC4"/>
    <w:rsid w:val="00AA3D2D"/>
    <w:rsid w:val="00AA3DDE"/>
    <w:rsid w:val="00AA48E1"/>
    <w:rsid w:val="00AA4F71"/>
    <w:rsid w:val="00AA505D"/>
    <w:rsid w:val="00AA5282"/>
    <w:rsid w:val="00AA5314"/>
    <w:rsid w:val="00AA545A"/>
    <w:rsid w:val="00AA55AC"/>
    <w:rsid w:val="00AA5609"/>
    <w:rsid w:val="00AA57B6"/>
    <w:rsid w:val="00AA5AAF"/>
    <w:rsid w:val="00AA5D0B"/>
    <w:rsid w:val="00AA5FAF"/>
    <w:rsid w:val="00AA6066"/>
    <w:rsid w:val="00AA607F"/>
    <w:rsid w:val="00AA6891"/>
    <w:rsid w:val="00AA69DE"/>
    <w:rsid w:val="00AA7034"/>
    <w:rsid w:val="00AA7085"/>
    <w:rsid w:val="00AA7A25"/>
    <w:rsid w:val="00AA7C77"/>
    <w:rsid w:val="00AA7E1A"/>
    <w:rsid w:val="00AB0AF1"/>
    <w:rsid w:val="00AB0CF7"/>
    <w:rsid w:val="00AB0D9B"/>
    <w:rsid w:val="00AB0F49"/>
    <w:rsid w:val="00AB1123"/>
    <w:rsid w:val="00AB1149"/>
    <w:rsid w:val="00AB171F"/>
    <w:rsid w:val="00AB181D"/>
    <w:rsid w:val="00AB186F"/>
    <w:rsid w:val="00AB18B0"/>
    <w:rsid w:val="00AB1A7D"/>
    <w:rsid w:val="00AB1DDA"/>
    <w:rsid w:val="00AB2307"/>
    <w:rsid w:val="00AB2448"/>
    <w:rsid w:val="00AB261F"/>
    <w:rsid w:val="00AB2730"/>
    <w:rsid w:val="00AB274C"/>
    <w:rsid w:val="00AB28C7"/>
    <w:rsid w:val="00AB2A14"/>
    <w:rsid w:val="00AB2AB3"/>
    <w:rsid w:val="00AB2BE3"/>
    <w:rsid w:val="00AB2D07"/>
    <w:rsid w:val="00AB2F19"/>
    <w:rsid w:val="00AB307F"/>
    <w:rsid w:val="00AB32A6"/>
    <w:rsid w:val="00AB32D0"/>
    <w:rsid w:val="00AB3619"/>
    <w:rsid w:val="00AB37BF"/>
    <w:rsid w:val="00AB3C77"/>
    <w:rsid w:val="00AB41A1"/>
    <w:rsid w:val="00AB4348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E18"/>
    <w:rsid w:val="00AB5ECF"/>
    <w:rsid w:val="00AB6033"/>
    <w:rsid w:val="00AB634E"/>
    <w:rsid w:val="00AB68E8"/>
    <w:rsid w:val="00AB6971"/>
    <w:rsid w:val="00AB7148"/>
    <w:rsid w:val="00AB72D4"/>
    <w:rsid w:val="00AB73AA"/>
    <w:rsid w:val="00AB7640"/>
    <w:rsid w:val="00AB7CA0"/>
    <w:rsid w:val="00AC01EF"/>
    <w:rsid w:val="00AC04EC"/>
    <w:rsid w:val="00AC054C"/>
    <w:rsid w:val="00AC079D"/>
    <w:rsid w:val="00AC0CA6"/>
    <w:rsid w:val="00AC0D03"/>
    <w:rsid w:val="00AC0DAD"/>
    <w:rsid w:val="00AC16BD"/>
    <w:rsid w:val="00AC18FC"/>
    <w:rsid w:val="00AC1AB2"/>
    <w:rsid w:val="00AC1BD7"/>
    <w:rsid w:val="00AC228C"/>
    <w:rsid w:val="00AC22DD"/>
    <w:rsid w:val="00AC246F"/>
    <w:rsid w:val="00AC274E"/>
    <w:rsid w:val="00AC2CD6"/>
    <w:rsid w:val="00AC3109"/>
    <w:rsid w:val="00AC36B2"/>
    <w:rsid w:val="00AC37DE"/>
    <w:rsid w:val="00AC38C0"/>
    <w:rsid w:val="00AC3A98"/>
    <w:rsid w:val="00AC3B6D"/>
    <w:rsid w:val="00AC3D67"/>
    <w:rsid w:val="00AC3E81"/>
    <w:rsid w:val="00AC4691"/>
    <w:rsid w:val="00AC470A"/>
    <w:rsid w:val="00AC4773"/>
    <w:rsid w:val="00AC49D1"/>
    <w:rsid w:val="00AC539F"/>
    <w:rsid w:val="00AC5493"/>
    <w:rsid w:val="00AC565B"/>
    <w:rsid w:val="00AC5BD1"/>
    <w:rsid w:val="00AC5F28"/>
    <w:rsid w:val="00AC5FC6"/>
    <w:rsid w:val="00AC606D"/>
    <w:rsid w:val="00AC61E9"/>
    <w:rsid w:val="00AC62B3"/>
    <w:rsid w:val="00AC651F"/>
    <w:rsid w:val="00AC6850"/>
    <w:rsid w:val="00AC6E2C"/>
    <w:rsid w:val="00AC7204"/>
    <w:rsid w:val="00AC77EB"/>
    <w:rsid w:val="00AC79A6"/>
    <w:rsid w:val="00AC7A2B"/>
    <w:rsid w:val="00AC7AA4"/>
    <w:rsid w:val="00AC7B17"/>
    <w:rsid w:val="00AC7B31"/>
    <w:rsid w:val="00AC7CF5"/>
    <w:rsid w:val="00AC7FAD"/>
    <w:rsid w:val="00AD001B"/>
    <w:rsid w:val="00AD0021"/>
    <w:rsid w:val="00AD022B"/>
    <w:rsid w:val="00AD0723"/>
    <w:rsid w:val="00AD0A2B"/>
    <w:rsid w:val="00AD0B2C"/>
    <w:rsid w:val="00AD1045"/>
    <w:rsid w:val="00AD10A2"/>
    <w:rsid w:val="00AD10E5"/>
    <w:rsid w:val="00AD11EE"/>
    <w:rsid w:val="00AD1558"/>
    <w:rsid w:val="00AD18D3"/>
    <w:rsid w:val="00AD1B09"/>
    <w:rsid w:val="00AD1EF6"/>
    <w:rsid w:val="00AD1F4D"/>
    <w:rsid w:val="00AD3056"/>
    <w:rsid w:val="00AD30BC"/>
    <w:rsid w:val="00AD34F7"/>
    <w:rsid w:val="00AD362B"/>
    <w:rsid w:val="00AD376F"/>
    <w:rsid w:val="00AD47CE"/>
    <w:rsid w:val="00AD483F"/>
    <w:rsid w:val="00AD49E1"/>
    <w:rsid w:val="00AD4C1F"/>
    <w:rsid w:val="00AD4C84"/>
    <w:rsid w:val="00AD4D89"/>
    <w:rsid w:val="00AD4DAE"/>
    <w:rsid w:val="00AD5214"/>
    <w:rsid w:val="00AD532B"/>
    <w:rsid w:val="00AD54FB"/>
    <w:rsid w:val="00AD574A"/>
    <w:rsid w:val="00AD5CF2"/>
    <w:rsid w:val="00AD5ED9"/>
    <w:rsid w:val="00AD636C"/>
    <w:rsid w:val="00AD6608"/>
    <w:rsid w:val="00AD6FB7"/>
    <w:rsid w:val="00AD72AD"/>
    <w:rsid w:val="00AD769B"/>
    <w:rsid w:val="00AD7993"/>
    <w:rsid w:val="00AD7AF9"/>
    <w:rsid w:val="00AD7BF4"/>
    <w:rsid w:val="00AD7D1D"/>
    <w:rsid w:val="00AE04EA"/>
    <w:rsid w:val="00AE0579"/>
    <w:rsid w:val="00AE05A7"/>
    <w:rsid w:val="00AE05E5"/>
    <w:rsid w:val="00AE091F"/>
    <w:rsid w:val="00AE0ED6"/>
    <w:rsid w:val="00AE1601"/>
    <w:rsid w:val="00AE17E3"/>
    <w:rsid w:val="00AE17E4"/>
    <w:rsid w:val="00AE1A35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F9E"/>
    <w:rsid w:val="00AE4254"/>
    <w:rsid w:val="00AE4291"/>
    <w:rsid w:val="00AE42A1"/>
    <w:rsid w:val="00AE432F"/>
    <w:rsid w:val="00AE48B9"/>
    <w:rsid w:val="00AE4CF9"/>
    <w:rsid w:val="00AE4E2D"/>
    <w:rsid w:val="00AE5274"/>
    <w:rsid w:val="00AE528A"/>
    <w:rsid w:val="00AE6060"/>
    <w:rsid w:val="00AE6095"/>
    <w:rsid w:val="00AE6379"/>
    <w:rsid w:val="00AE63B0"/>
    <w:rsid w:val="00AE6A09"/>
    <w:rsid w:val="00AE6B4E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F01DD"/>
    <w:rsid w:val="00AF0203"/>
    <w:rsid w:val="00AF034A"/>
    <w:rsid w:val="00AF042A"/>
    <w:rsid w:val="00AF04E9"/>
    <w:rsid w:val="00AF0C88"/>
    <w:rsid w:val="00AF0EAB"/>
    <w:rsid w:val="00AF0EB2"/>
    <w:rsid w:val="00AF100F"/>
    <w:rsid w:val="00AF10BE"/>
    <w:rsid w:val="00AF1490"/>
    <w:rsid w:val="00AF1A25"/>
    <w:rsid w:val="00AF1AA3"/>
    <w:rsid w:val="00AF21B8"/>
    <w:rsid w:val="00AF257F"/>
    <w:rsid w:val="00AF2D13"/>
    <w:rsid w:val="00AF33AC"/>
    <w:rsid w:val="00AF3411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53D"/>
    <w:rsid w:val="00AF4A15"/>
    <w:rsid w:val="00AF4DDC"/>
    <w:rsid w:val="00AF4F62"/>
    <w:rsid w:val="00AF505B"/>
    <w:rsid w:val="00AF5FEC"/>
    <w:rsid w:val="00AF6039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717F"/>
    <w:rsid w:val="00AF7181"/>
    <w:rsid w:val="00AF73A2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F30"/>
    <w:rsid w:val="00B00FFE"/>
    <w:rsid w:val="00B01403"/>
    <w:rsid w:val="00B01481"/>
    <w:rsid w:val="00B01670"/>
    <w:rsid w:val="00B01684"/>
    <w:rsid w:val="00B018AE"/>
    <w:rsid w:val="00B01B1D"/>
    <w:rsid w:val="00B01D2E"/>
    <w:rsid w:val="00B01EBA"/>
    <w:rsid w:val="00B023EF"/>
    <w:rsid w:val="00B023F2"/>
    <w:rsid w:val="00B02531"/>
    <w:rsid w:val="00B02663"/>
    <w:rsid w:val="00B028FB"/>
    <w:rsid w:val="00B02CB0"/>
    <w:rsid w:val="00B02F66"/>
    <w:rsid w:val="00B03340"/>
    <w:rsid w:val="00B042EC"/>
    <w:rsid w:val="00B044B6"/>
    <w:rsid w:val="00B052A2"/>
    <w:rsid w:val="00B056BB"/>
    <w:rsid w:val="00B059A9"/>
    <w:rsid w:val="00B059E5"/>
    <w:rsid w:val="00B05DCD"/>
    <w:rsid w:val="00B068F1"/>
    <w:rsid w:val="00B06E2E"/>
    <w:rsid w:val="00B0707F"/>
    <w:rsid w:val="00B07352"/>
    <w:rsid w:val="00B0759B"/>
    <w:rsid w:val="00B0790E"/>
    <w:rsid w:val="00B07BE0"/>
    <w:rsid w:val="00B101E5"/>
    <w:rsid w:val="00B10405"/>
    <w:rsid w:val="00B106C3"/>
    <w:rsid w:val="00B10C26"/>
    <w:rsid w:val="00B10C3E"/>
    <w:rsid w:val="00B1109F"/>
    <w:rsid w:val="00B112CF"/>
    <w:rsid w:val="00B116F5"/>
    <w:rsid w:val="00B117E0"/>
    <w:rsid w:val="00B117F7"/>
    <w:rsid w:val="00B11951"/>
    <w:rsid w:val="00B1224D"/>
    <w:rsid w:val="00B12351"/>
    <w:rsid w:val="00B126D1"/>
    <w:rsid w:val="00B12A9A"/>
    <w:rsid w:val="00B12B4A"/>
    <w:rsid w:val="00B12B87"/>
    <w:rsid w:val="00B132F6"/>
    <w:rsid w:val="00B1335A"/>
    <w:rsid w:val="00B133B3"/>
    <w:rsid w:val="00B133BB"/>
    <w:rsid w:val="00B1366C"/>
    <w:rsid w:val="00B13910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3DC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90E"/>
    <w:rsid w:val="00B16A2A"/>
    <w:rsid w:val="00B16BA8"/>
    <w:rsid w:val="00B16ECE"/>
    <w:rsid w:val="00B16F8D"/>
    <w:rsid w:val="00B17096"/>
    <w:rsid w:val="00B173F2"/>
    <w:rsid w:val="00B17496"/>
    <w:rsid w:val="00B175F2"/>
    <w:rsid w:val="00B1770D"/>
    <w:rsid w:val="00B17A80"/>
    <w:rsid w:val="00B17CA9"/>
    <w:rsid w:val="00B17FF3"/>
    <w:rsid w:val="00B204B0"/>
    <w:rsid w:val="00B204D9"/>
    <w:rsid w:val="00B205B4"/>
    <w:rsid w:val="00B207BE"/>
    <w:rsid w:val="00B20F05"/>
    <w:rsid w:val="00B20F5F"/>
    <w:rsid w:val="00B211A8"/>
    <w:rsid w:val="00B212FC"/>
    <w:rsid w:val="00B212FE"/>
    <w:rsid w:val="00B214D0"/>
    <w:rsid w:val="00B215C0"/>
    <w:rsid w:val="00B21860"/>
    <w:rsid w:val="00B219E9"/>
    <w:rsid w:val="00B21B48"/>
    <w:rsid w:val="00B21C9B"/>
    <w:rsid w:val="00B21D45"/>
    <w:rsid w:val="00B21E0F"/>
    <w:rsid w:val="00B21E31"/>
    <w:rsid w:val="00B21FCF"/>
    <w:rsid w:val="00B21FE8"/>
    <w:rsid w:val="00B22072"/>
    <w:rsid w:val="00B222BF"/>
    <w:rsid w:val="00B22339"/>
    <w:rsid w:val="00B2254B"/>
    <w:rsid w:val="00B22A14"/>
    <w:rsid w:val="00B22E9A"/>
    <w:rsid w:val="00B2301D"/>
    <w:rsid w:val="00B2312A"/>
    <w:rsid w:val="00B23239"/>
    <w:rsid w:val="00B236C0"/>
    <w:rsid w:val="00B23B4A"/>
    <w:rsid w:val="00B23E24"/>
    <w:rsid w:val="00B24056"/>
    <w:rsid w:val="00B24283"/>
    <w:rsid w:val="00B2435F"/>
    <w:rsid w:val="00B247B8"/>
    <w:rsid w:val="00B24985"/>
    <w:rsid w:val="00B24D27"/>
    <w:rsid w:val="00B24D9E"/>
    <w:rsid w:val="00B24DB2"/>
    <w:rsid w:val="00B2512E"/>
    <w:rsid w:val="00B2568D"/>
    <w:rsid w:val="00B256D6"/>
    <w:rsid w:val="00B257A6"/>
    <w:rsid w:val="00B25A96"/>
    <w:rsid w:val="00B25AF8"/>
    <w:rsid w:val="00B25B16"/>
    <w:rsid w:val="00B25C33"/>
    <w:rsid w:val="00B25E61"/>
    <w:rsid w:val="00B261DC"/>
    <w:rsid w:val="00B26274"/>
    <w:rsid w:val="00B270A0"/>
    <w:rsid w:val="00B27281"/>
    <w:rsid w:val="00B2735C"/>
    <w:rsid w:val="00B274A0"/>
    <w:rsid w:val="00B27A63"/>
    <w:rsid w:val="00B301B2"/>
    <w:rsid w:val="00B30436"/>
    <w:rsid w:val="00B307C5"/>
    <w:rsid w:val="00B30835"/>
    <w:rsid w:val="00B30C94"/>
    <w:rsid w:val="00B30E06"/>
    <w:rsid w:val="00B30E3D"/>
    <w:rsid w:val="00B31032"/>
    <w:rsid w:val="00B31050"/>
    <w:rsid w:val="00B312A1"/>
    <w:rsid w:val="00B3155E"/>
    <w:rsid w:val="00B31CB4"/>
    <w:rsid w:val="00B31CDC"/>
    <w:rsid w:val="00B3225E"/>
    <w:rsid w:val="00B322A4"/>
    <w:rsid w:val="00B32CD8"/>
    <w:rsid w:val="00B32D6C"/>
    <w:rsid w:val="00B32EAB"/>
    <w:rsid w:val="00B33A18"/>
    <w:rsid w:val="00B33D07"/>
    <w:rsid w:val="00B33F56"/>
    <w:rsid w:val="00B33FFC"/>
    <w:rsid w:val="00B340A7"/>
    <w:rsid w:val="00B340D4"/>
    <w:rsid w:val="00B341A3"/>
    <w:rsid w:val="00B342EB"/>
    <w:rsid w:val="00B34506"/>
    <w:rsid w:val="00B345AC"/>
    <w:rsid w:val="00B345D6"/>
    <w:rsid w:val="00B347AF"/>
    <w:rsid w:val="00B347CF"/>
    <w:rsid w:val="00B34E58"/>
    <w:rsid w:val="00B35154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D9"/>
    <w:rsid w:val="00B40171"/>
    <w:rsid w:val="00B404C8"/>
    <w:rsid w:val="00B407CE"/>
    <w:rsid w:val="00B4087C"/>
    <w:rsid w:val="00B4134F"/>
    <w:rsid w:val="00B415AB"/>
    <w:rsid w:val="00B41608"/>
    <w:rsid w:val="00B41808"/>
    <w:rsid w:val="00B418B5"/>
    <w:rsid w:val="00B41997"/>
    <w:rsid w:val="00B41AD8"/>
    <w:rsid w:val="00B41C1A"/>
    <w:rsid w:val="00B41C53"/>
    <w:rsid w:val="00B422E5"/>
    <w:rsid w:val="00B4255E"/>
    <w:rsid w:val="00B4258E"/>
    <w:rsid w:val="00B42EE0"/>
    <w:rsid w:val="00B4355D"/>
    <w:rsid w:val="00B435C0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B5"/>
    <w:rsid w:val="00B450E9"/>
    <w:rsid w:val="00B45D13"/>
    <w:rsid w:val="00B4606F"/>
    <w:rsid w:val="00B4635E"/>
    <w:rsid w:val="00B4695C"/>
    <w:rsid w:val="00B46E00"/>
    <w:rsid w:val="00B46EAF"/>
    <w:rsid w:val="00B46F89"/>
    <w:rsid w:val="00B4750A"/>
    <w:rsid w:val="00B47727"/>
    <w:rsid w:val="00B478EB"/>
    <w:rsid w:val="00B47919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CB"/>
    <w:rsid w:val="00B51197"/>
    <w:rsid w:val="00B515AE"/>
    <w:rsid w:val="00B5190C"/>
    <w:rsid w:val="00B519F8"/>
    <w:rsid w:val="00B51A3C"/>
    <w:rsid w:val="00B51D75"/>
    <w:rsid w:val="00B51F94"/>
    <w:rsid w:val="00B52483"/>
    <w:rsid w:val="00B525E9"/>
    <w:rsid w:val="00B52849"/>
    <w:rsid w:val="00B529C7"/>
    <w:rsid w:val="00B52FCA"/>
    <w:rsid w:val="00B533AD"/>
    <w:rsid w:val="00B5382B"/>
    <w:rsid w:val="00B5391A"/>
    <w:rsid w:val="00B53AEA"/>
    <w:rsid w:val="00B53F6B"/>
    <w:rsid w:val="00B541F3"/>
    <w:rsid w:val="00B54380"/>
    <w:rsid w:val="00B54403"/>
    <w:rsid w:val="00B54677"/>
    <w:rsid w:val="00B54741"/>
    <w:rsid w:val="00B5474B"/>
    <w:rsid w:val="00B54939"/>
    <w:rsid w:val="00B54991"/>
    <w:rsid w:val="00B54D1C"/>
    <w:rsid w:val="00B55203"/>
    <w:rsid w:val="00B558DF"/>
    <w:rsid w:val="00B55E7A"/>
    <w:rsid w:val="00B5641E"/>
    <w:rsid w:val="00B566B0"/>
    <w:rsid w:val="00B577B3"/>
    <w:rsid w:val="00B577F4"/>
    <w:rsid w:val="00B57831"/>
    <w:rsid w:val="00B57ABB"/>
    <w:rsid w:val="00B57D3F"/>
    <w:rsid w:val="00B57F13"/>
    <w:rsid w:val="00B60053"/>
    <w:rsid w:val="00B602D6"/>
    <w:rsid w:val="00B606CA"/>
    <w:rsid w:val="00B60780"/>
    <w:rsid w:val="00B6084C"/>
    <w:rsid w:val="00B60D64"/>
    <w:rsid w:val="00B60E0F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20EF"/>
    <w:rsid w:val="00B62459"/>
    <w:rsid w:val="00B6273A"/>
    <w:rsid w:val="00B6299F"/>
    <w:rsid w:val="00B629CE"/>
    <w:rsid w:val="00B62C83"/>
    <w:rsid w:val="00B62E12"/>
    <w:rsid w:val="00B63031"/>
    <w:rsid w:val="00B63839"/>
    <w:rsid w:val="00B638AB"/>
    <w:rsid w:val="00B63C4F"/>
    <w:rsid w:val="00B63F21"/>
    <w:rsid w:val="00B641AF"/>
    <w:rsid w:val="00B643AC"/>
    <w:rsid w:val="00B644F8"/>
    <w:rsid w:val="00B645BC"/>
    <w:rsid w:val="00B645D8"/>
    <w:rsid w:val="00B64CF7"/>
    <w:rsid w:val="00B65297"/>
    <w:rsid w:val="00B6560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CAD"/>
    <w:rsid w:val="00B707CA"/>
    <w:rsid w:val="00B71454"/>
    <w:rsid w:val="00B715D7"/>
    <w:rsid w:val="00B71927"/>
    <w:rsid w:val="00B71A99"/>
    <w:rsid w:val="00B71CCA"/>
    <w:rsid w:val="00B7228D"/>
    <w:rsid w:val="00B72404"/>
    <w:rsid w:val="00B724B4"/>
    <w:rsid w:val="00B729D4"/>
    <w:rsid w:val="00B72E4B"/>
    <w:rsid w:val="00B736A3"/>
    <w:rsid w:val="00B73787"/>
    <w:rsid w:val="00B73A3E"/>
    <w:rsid w:val="00B73E04"/>
    <w:rsid w:val="00B7402B"/>
    <w:rsid w:val="00B741BA"/>
    <w:rsid w:val="00B74890"/>
    <w:rsid w:val="00B748BF"/>
    <w:rsid w:val="00B748EF"/>
    <w:rsid w:val="00B749DE"/>
    <w:rsid w:val="00B74B31"/>
    <w:rsid w:val="00B74E15"/>
    <w:rsid w:val="00B74FB2"/>
    <w:rsid w:val="00B753C0"/>
    <w:rsid w:val="00B756EE"/>
    <w:rsid w:val="00B75B57"/>
    <w:rsid w:val="00B75F4B"/>
    <w:rsid w:val="00B76422"/>
    <w:rsid w:val="00B766E6"/>
    <w:rsid w:val="00B767B4"/>
    <w:rsid w:val="00B76879"/>
    <w:rsid w:val="00B76EA4"/>
    <w:rsid w:val="00B770C4"/>
    <w:rsid w:val="00B7714C"/>
    <w:rsid w:val="00B775B1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A9"/>
    <w:rsid w:val="00B839A8"/>
    <w:rsid w:val="00B83E1C"/>
    <w:rsid w:val="00B84348"/>
    <w:rsid w:val="00B846B2"/>
    <w:rsid w:val="00B847F6"/>
    <w:rsid w:val="00B84826"/>
    <w:rsid w:val="00B8486B"/>
    <w:rsid w:val="00B84E3B"/>
    <w:rsid w:val="00B85453"/>
    <w:rsid w:val="00B85A83"/>
    <w:rsid w:val="00B8620B"/>
    <w:rsid w:val="00B8627C"/>
    <w:rsid w:val="00B86432"/>
    <w:rsid w:val="00B865FA"/>
    <w:rsid w:val="00B866A7"/>
    <w:rsid w:val="00B868B9"/>
    <w:rsid w:val="00B86F01"/>
    <w:rsid w:val="00B871B9"/>
    <w:rsid w:val="00B872C8"/>
    <w:rsid w:val="00B874B9"/>
    <w:rsid w:val="00B8757D"/>
    <w:rsid w:val="00B87837"/>
    <w:rsid w:val="00B87E7C"/>
    <w:rsid w:val="00B904F2"/>
    <w:rsid w:val="00B90588"/>
    <w:rsid w:val="00B9093F"/>
    <w:rsid w:val="00B909FF"/>
    <w:rsid w:val="00B90A38"/>
    <w:rsid w:val="00B90D5E"/>
    <w:rsid w:val="00B90D60"/>
    <w:rsid w:val="00B90E50"/>
    <w:rsid w:val="00B9131F"/>
    <w:rsid w:val="00B91330"/>
    <w:rsid w:val="00B913D0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806"/>
    <w:rsid w:val="00B928C5"/>
    <w:rsid w:val="00B92974"/>
    <w:rsid w:val="00B92DD2"/>
    <w:rsid w:val="00B92E69"/>
    <w:rsid w:val="00B93599"/>
    <w:rsid w:val="00B9367E"/>
    <w:rsid w:val="00B93A5D"/>
    <w:rsid w:val="00B93C95"/>
    <w:rsid w:val="00B93D6F"/>
    <w:rsid w:val="00B93EB8"/>
    <w:rsid w:val="00B9472E"/>
    <w:rsid w:val="00B94CDA"/>
    <w:rsid w:val="00B94D33"/>
    <w:rsid w:val="00B951D1"/>
    <w:rsid w:val="00B9531A"/>
    <w:rsid w:val="00B95486"/>
    <w:rsid w:val="00B9583B"/>
    <w:rsid w:val="00B95A19"/>
    <w:rsid w:val="00B95A63"/>
    <w:rsid w:val="00B95F0E"/>
    <w:rsid w:val="00B95F8D"/>
    <w:rsid w:val="00B960C5"/>
    <w:rsid w:val="00B969FB"/>
    <w:rsid w:val="00B96B3D"/>
    <w:rsid w:val="00B97016"/>
    <w:rsid w:val="00B971A9"/>
    <w:rsid w:val="00B9734E"/>
    <w:rsid w:val="00B973EB"/>
    <w:rsid w:val="00B9742F"/>
    <w:rsid w:val="00B976F8"/>
    <w:rsid w:val="00B97BF3"/>
    <w:rsid w:val="00B97CAF"/>
    <w:rsid w:val="00B97DA7"/>
    <w:rsid w:val="00BA03C1"/>
    <w:rsid w:val="00BA0402"/>
    <w:rsid w:val="00BA0410"/>
    <w:rsid w:val="00BA0486"/>
    <w:rsid w:val="00BA06FD"/>
    <w:rsid w:val="00BA0E86"/>
    <w:rsid w:val="00BA17E2"/>
    <w:rsid w:val="00BA1985"/>
    <w:rsid w:val="00BA19D0"/>
    <w:rsid w:val="00BA1CA9"/>
    <w:rsid w:val="00BA1D3F"/>
    <w:rsid w:val="00BA2053"/>
    <w:rsid w:val="00BA24CC"/>
    <w:rsid w:val="00BA2714"/>
    <w:rsid w:val="00BA2B7E"/>
    <w:rsid w:val="00BA2B84"/>
    <w:rsid w:val="00BA32CD"/>
    <w:rsid w:val="00BA37F5"/>
    <w:rsid w:val="00BA3942"/>
    <w:rsid w:val="00BA3D65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41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B0040"/>
    <w:rsid w:val="00BB00DD"/>
    <w:rsid w:val="00BB011E"/>
    <w:rsid w:val="00BB0378"/>
    <w:rsid w:val="00BB08BE"/>
    <w:rsid w:val="00BB0DCD"/>
    <w:rsid w:val="00BB0FC5"/>
    <w:rsid w:val="00BB104C"/>
    <w:rsid w:val="00BB1241"/>
    <w:rsid w:val="00BB127F"/>
    <w:rsid w:val="00BB1306"/>
    <w:rsid w:val="00BB1727"/>
    <w:rsid w:val="00BB19A9"/>
    <w:rsid w:val="00BB1F52"/>
    <w:rsid w:val="00BB1FAA"/>
    <w:rsid w:val="00BB2097"/>
    <w:rsid w:val="00BB22F5"/>
    <w:rsid w:val="00BB247D"/>
    <w:rsid w:val="00BB25D7"/>
    <w:rsid w:val="00BB287E"/>
    <w:rsid w:val="00BB2DE3"/>
    <w:rsid w:val="00BB30E9"/>
    <w:rsid w:val="00BB319A"/>
    <w:rsid w:val="00BB31E0"/>
    <w:rsid w:val="00BB363D"/>
    <w:rsid w:val="00BB3737"/>
    <w:rsid w:val="00BB3A6A"/>
    <w:rsid w:val="00BB3AC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F01"/>
    <w:rsid w:val="00BB78FC"/>
    <w:rsid w:val="00BB7FB9"/>
    <w:rsid w:val="00BC0217"/>
    <w:rsid w:val="00BC0565"/>
    <w:rsid w:val="00BC0658"/>
    <w:rsid w:val="00BC06C0"/>
    <w:rsid w:val="00BC0772"/>
    <w:rsid w:val="00BC0AD5"/>
    <w:rsid w:val="00BC0B30"/>
    <w:rsid w:val="00BC0CEE"/>
    <w:rsid w:val="00BC0ED0"/>
    <w:rsid w:val="00BC11B6"/>
    <w:rsid w:val="00BC125F"/>
    <w:rsid w:val="00BC1752"/>
    <w:rsid w:val="00BC1EFD"/>
    <w:rsid w:val="00BC1F29"/>
    <w:rsid w:val="00BC2047"/>
    <w:rsid w:val="00BC20FE"/>
    <w:rsid w:val="00BC2840"/>
    <w:rsid w:val="00BC2A2E"/>
    <w:rsid w:val="00BC2D33"/>
    <w:rsid w:val="00BC30CD"/>
    <w:rsid w:val="00BC3276"/>
    <w:rsid w:val="00BC32CD"/>
    <w:rsid w:val="00BC33F3"/>
    <w:rsid w:val="00BC36F8"/>
    <w:rsid w:val="00BC383D"/>
    <w:rsid w:val="00BC3B55"/>
    <w:rsid w:val="00BC3EFB"/>
    <w:rsid w:val="00BC4059"/>
    <w:rsid w:val="00BC4534"/>
    <w:rsid w:val="00BC4D40"/>
    <w:rsid w:val="00BC4DA0"/>
    <w:rsid w:val="00BC4FBA"/>
    <w:rsid w:val="00BC56CB"/>
    <w:rsid w:val="00BC5BCF"/>
    <w:rsid w:val="00BC5C43"/>
    <w:rsid w:val="00BC5F93"/>
    <w:rsid w:val="00BC689D"/>
    <w:rsid w:val="00BC6A20"/>
    <w:rsid w:val="00BC6A67"/>
    <w:rsid w:val="00BC6C5A"/>
    <w:rsid w:val="00BC6CA6"/>
    <w:rsid w:val="00BC6DDA"/>
    <w:rsid w:val="00BC7100"/>
    <w:rsid w:val="00BC7134"/>
    <w:rsid w:val="00BC7776"/>
    <w:rsid w:val="00BC7B98"/>
    <w:rsid w:val="00BC7D22"/>
    <w:rsid w:val="00BC7D5C"/>
    <w:rsid w:val="00BC7DF3"/>
    <w:rsid w:val="00BC7FD1"/>
    <w:rsid w:val="00BD050F"/>
    <w:rsid w:val="00BD05C9"/>
    <w:rsid w:val="00BD0B4A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35B"/>
    <w:rsid w:val="00BD25B1"/>
    <w:rsid w:val="00BD2A92"/>
    <w:rsid w:val="00BD300A"/>
    <w:rsid w:val="00BD3348"/>
    <w:rsid w:val="00BD336C"/>
    <w:rsid w:val="00BD347C"/>
    <w:rsid w:val="00BD3489"/>
    <w:rsid w:val="00BD3B11"/>
    <w:rsid w:val="00BD3BC3"/>
    <w:rsid w:val="00BD3BDC"/>
    <w:rsid w:val="00BD3E5F"/>
    <w:rsid w:val="00BD4492"/>
    <w:rsid w:val="00BD4621"/>
    <w:rsid w:val="00BD4B9E"/>
    <w:rsid w:val="00BD4BEC"/>
    <w:rsid w:val="00BD4C7C"/>
    <w:rsid w:val="00BD4E32"/>
    <w:rsid w:val="00BD503B"/>
    <w:rsid w:val="00BD53F7"/>
    <w:rsid w:val="00BD5412"/>
    <w:rsid w:val="00BD54E0"/>
    <w:rsid w:val="00BD5A6B"/>
    <w:rsid w:val="00BD5BBC"/>
    <w:rsid w:val="00BD5D0B"/>
    <w:rsid w:val="00BD6065"/>
    <w:rsid w:val="00BD6571"/>
    <w:rsid w:val="00BD657C"/>
    <w:rsid w:val="00BD6F13"/>
    <w:rsid w:val="00BD6F60"/>
    <w:rsid w:val="00BD739F"/>
    <w:rsid w:val="00BD763A"/>
    <w:rsid w:val="00BD77D6"/>
    <w:rsid w:val="00BD7817"/>
    <w:rsid w:val="00BE038B"/>
    <w:rsid w:val="00BE03A0"/>
    <w:rsid w:val="00BE042B"/>
    <w:rsid w:val="00BE0571"/>
    <w:rsid w:val="00BE0A73"/>
    <w:rsid w:val="00BE0E7A"/>
    <w:rsid w:val="00BE122C"/>
    <w:rsid w:val="00BE125B"/>
    <w:rsid w:val="00BE17E8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A61"/>
    <w:rsid w:val="00BE2D71"/>
    <w:rsid w:val="00BE330A"/>
    <w:rsid w:val="00BE35EF"/>
    <w:rsid w:val="00BE36D5"/>
    <w:rsid w:val="00BE3839"/>
    <w:rsid w:val="00BE396D"/>
    <w:rsid w:val="00BE3B28"/>
    <w:rsid w:val="00BE3CF4"/>
    <w:rsid w:val="00BE46CB"/>
    <w:rsid w:val="00BE47CE"/>
    <w:rsid w:val="00BE48DE"/>
    <w:rsid w:val="00BE48E0"/>
    <w:rsid w:val="00BE5092"/>
    <w:rsid w:val="00BE50D7"/>
    <w:rsid w:val="00BE5153"/>
    <w:rsid w:val="00BE51EE"/>
    <w:rsid w:val="00BE548D"/>
    <w:rsid w:val="00BE56A0"/>
    <w:rsid w:val="00BE57D8"/>
    <w:rsid w:val="00BE5F06"/>
    <w:rsid w:val="00BE6269"/>
    <w:rsid w:val="00BE6450"/>
    <w:rsid w:val="00BE6F4C"/>
    <w:rsid w:val="00BE7300"/>
    <w:rsid w:val="00BE734F"/>
    <w:rsid w:val="00BE7535"/>
    <w:rsid w:val="00BE771A"/>
    <w:rsid w:val="00BF01A9"/>
    <w:rsid w:val="00BF0B22"/>
    <w:rsid w:val="00BF0D2D"/>
    <w:rsid w:val="00BF0DF6"/>
    <w:rsid w:val="00BF0FA0"/>
    <w:rsid w:val="00BF1015"/>
    <w:rsid w:val="00BF19AD"/>
    <w:rsid w:val="00BF19F3"/>
    <w:rsid w:val="00BF1B9B"/>
    <w:rsid w:val="00BF1DDE"/>
    <w:rsid w:val="00BF1DE4"/>
    <w:rsid w:val="00BF1F30"/>
    <w:rsid w:val="00BF2074"/>
    <w:rsid w:val="00BF2629"/>
    <w:rsid w:val="00BF28EF"/>
    <w:rsid w:val="00BF2D25"/>
    <w:rsid w:val="00BF2FD1"/>
    <w:rsid w:val="00BF3087"/>
    <w:rsid w:val="00BF339A"/>
    <w:rsid w:val="00BF3540"/>
    <w:rsid w:val="00BF3D40"/>
    <w:rsid w:val="00BF3F56"/>
    <w:rsid w:val="00BF4414"/>
    <w:rsid w:val="00BF449F"/>
    <w:rsid w:val="00BF4725"/>
    <w:rsid w:val="00BF47C7"/>
    <w:rsid w:val="00BF54E5"/>
    <w:rsid w:val="00BF584E"/>
    <w:rsid w:val="00BF58EA"/>
    <w:rsid w:val="00BF591E"/>
    <w:rsid w:val="00BF594F"/>
    <w:rsid w:val="00BF5A5B"/>
    <w:rsid w:val="00BF5D20"/>
    <w:rsid w:val="00BF5D9E"/>
    <w:rsid w:val="00BF607C"/>
    <w:rsid w:val="00BF615F"/>
    <w:rsid w:val="00BF6162"/>
    <w:rsid w:val="00BF6375"/>
    <w:rsid w:val="00BF68B5"/>
    <w:rsid w:val="00BF6C0C"/>
    <w:rsid w:val="00BF6D65"/>
    <w:rsid w:val="00BF6EBD"/>
    <w:rsid w:val="00BF6F11"/>
    <w:rsid w:val="00BF73A3"/>
    <w:rsid w:val="00BF7690"/>
    <w:rsid w:val="00BF79CA"/>
    <w:rsid w:val="00BF7AB7"/>
    <w:rsid w:val="00BF7CA1"/>
    <w:rsid w:val="00C00420"/>
    <w:rsid w:val="00C0061B"/>
    <w:rsid w:val="00C00EBE"/>
    <w:rsid w:val="00C01631"/>
    <w:rsid w:val="00C0180D"/>
    <w:rsid w:val="00C019EB"/>
    <w:rsid w:val="00C01A13"/>
    <w:rsid w:val="00C01AED"/>
    <w:rsid w:val="00C0212C"/>
    <w:rsid w:val="00C02597"/>
    <w:rsid w:val="00C026CA"/>
    <w:rsid w:val="00C0296D"/>
    <w:rsid w:val="00C02E3F"/>
    <w:rsid w:val="00C02F1A"/>
    <w:rsid w:val="00C03181"/>
    <w:rsid w:val="00C036C9"/>
    <w:rsid w:val="00C03702"/>
    <w:rsid w:val="00C038CC"/>
    <w:rsid w:val="00C03B12"/>
    <w:rsid w:val="00C03D53"/>
    <w:rsid w:val="00C04280"/>
    <w:rsid w:val="00C04524"/>
    <w:rsid w:val="00C046DB"/>
    <w:rsid w:val="00C04BA0"/>
    <w:rsid w:val="00C050DC"/>
    <w:rsid w:val="00C052F2"/>
    <w:rsid w:val="00C055AB"/>
    <w:rsid w:val="00C05659"/>
    <w:rsid w:val="00C05B5A"/>
    <w:rsid w:val="00C06039"/>
    <w:rsid w:val="00C0610D"/>
    <w:rsid w:val="00C06300"/>
    <w:rsid w:val="00C0662F"/>
    <w:rsid w:val="00C06719"/>
    <w:rsid w:val="00C06787"/>
    <w:rsid w:val="00C06A99"/>
    <w:rsid w:val="00C06D30"/>
    <w:rsid w:val="00C06DE2"/>
    <w:rsid w:val="00C06E28"/>
    <w:rsid w:val="00C06F1A"/>
    <w:rsid w:val="00C07388"/>
    <w:rsid w:val="00C07512"/>
    <w:rsid w:val="00C07581"/>
    <w:rsid w:val="00C076EA"/>
    <w:rsid w:val="00C07FEE"/>
    <w:rsid w:val="00C10123"/>
    <w:rsid w:val="00C1057B"/>
    <w:rsid w:val="00C1062C"/>
    <w:rsid w:val="00C10785"/>
    <w:rsid w:val="00C10A18"/>
    <w:rsid w:val="00C10AF4"/>
    <w:rsid w:val="00C10F48"/>
    <w:rsid w:val="00C10F56"/>
    <w:rsid w:val="00C113BF"/>
    <w:rsid w:val="00C11669"/>
    <w:rsid w:val="00C122AE"/>
    <w:rsid w:val="00C1241B"/>
    <w:rsid w:val="00C124CB"/>
    <w:rsid w:val="00C12657"/>
    <w:rsid w:val="00C12BA6"/>
    <w:rsid w:val="00C12BB7"/>
    <w:rsid w:val="00C12BCE"/>
    <w:rsid w:val="00C12EB2"/>
    <w:rsid w:val="00C13156"/>
    <w:rsid w:val="00C13706"/>
    <w:rsid w:val="00C138D5"/>
    <w:rsid w:val="00C13A1F"/>
    <w:rsid w:val="00C13CD1"/>
    <w:rsid w:val="00C13F96"/>
    <w:rsid w:val="00C1483F"/>
    <w:rsid w:val="00C1487F"/>
    <w:rsid w:val="00C14B03"/>
    <w:rsid w:val="00C14D39"/>
    <w:rsid w:val="00C14EFE"/>
    <w:rsid w:val="00C15665"/>
    <w:rsid w:val="00C15B0B"/>
    <w:rsid w:val="00C15B9B"/>
    <w:rsid w:val="00C15CFD"/>
    <w:rsid w:val="00C163E1"/>
    <w:rsid w:val="00C16496"/>
    <w:rsid w:val="00C1655D"/>
    <w:rsid w:val="00C16737"/>
    <w:rsid w:val="00C16756"/>
    <w:rsid w:val="00C16B4F"/>
    <w:rsid w:val="00C16C2E"/>
    <w:rsid w:val="00C170EB"/>
    <w:rsid w:val="00C1762C"/>
    <w:rsid w:val="00C177FD"/>
    <w:rsid w:val="00C206C1"/>
    <w:rsid w:val="00C2074C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B7E"/>
    <w:rsid w:val="00C22BCC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FA"/>
    <w:rsid w:val="00C2489B"/>
    <w:rsid w:val="00C24A3E"/>
    <w:rsid w:val="00C24BDE"/>
    <w:rsid w:val="00C24E15"/>
    <w:rsid w:val="00C24F6F"/>
    <w:rsid w:val="00C24F80"/>
    <w:rsid w:val="00C251D5"/>
    <w:rsid w:val="00C25681"/>
    <w:rsid w:val="00C256CA"/>
    <w:rsid w:val="00C256CC"/>
    <w:rsid w:val="00C25D8A"/>
    <w:rsid w:val="00C26147"/>
    <w:rsid w:val="00C26361"/>
    <w:rsid w:val="00C2641F"/>
    <w:rsid w:val="00C2643A"/>
    <w:rsid w:val="00C26467"/>
    <w:rsid w:val="00C2656B"/>
    <w:rsid w:val="00C26850"/>
    <w:rsid w:val="00C269A4"/>
    <w:rsid w:val="00C26A13"/>
    <w:rsid w:val="00C26FCA"/>
    <w:rsid w:val="00C271A5"/>
    <w:rsid w:val="00C27382"/>
    <w:rsid w:val="00C275C6"/>
    <w:rsid w:val="00C276F3"/>
    <w:rsid w:val="00C2783B"/>
    <w:rsid w:val="00C27856"/>
    <w:rsid w:val="00C27D63"/>
    <w:rsid w:val="00C27EA8"/>
    <w:rsid w:val="00C30009"/>
    <w:rsid w:val="00C3051C"/>
    <w:rsid w:val="00C306AC"/>
    <w:rsid w:val="00C306D0"/>
    <w:rsid w:val="00C30A8B"/>
    <w:rsid w:val="00C311A1"/>
    <w:rsid w:val="00C31536"/>
    <w:rsid w:val="00C31925"/>
    <w:rsid w:val="00C31A95"/>
    <w:rsid w:val="00C31B60"/>
    <w:rsid w:val="00C31C16"/>
    <w:rsid w:val="00C326E5"/>
    <w:rsid w:val="00C327CA"/>
    <w:rsid w:val="00C32B30"/>
    <w:rsid w:val="00C32BF3"/>
    <w:rsid w:val="00C32C42"/>
    <w:rsid w:val="00C32FA6"/>
    <w:rsid w:val="00C32FC9"/>
    <w:rsid w:val="00C33210"/>
    <w:rsid w:val="00C3362D"/>
    <w:rsid w:val="00C33B06"/>
    <w:rsid w:val="00C33B09"/>
    <w:rsid w:val="00C33BE9"/>
    <w:rsid w:val="00C341A4"/>
    <w:rsid w:val="00C341E9"/>
    <w:rsid w:val="00C34615"/>
    <w:rsid w:val="00C34B99"/>
    <w:rsid w:val="00C34C54"/>
    <w:rsid w:val="00C34D26"/>
    <w:rsid w:val="00C35863"/>
    <w:rsid w:val="00C35AB5"/>
    <w:rsid w:val="00C35AFF"/>
    <w:rsid w:val="00C35B47"/>
    <w:rsid w:val="00C35B5B"/>
    <w:rsid w:val="00C35F91"/>
    <w:rsid w:val="00C3616B"/>
    <w:rsid w:val="00C365B5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8A"/>
    <w:rsid w:val="00C37D04"/>
    <w:rsid w:val="00C37E6C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2065"/>
    <w:rsid w:val="00C42113"/>
    <w:rsid w:val="00C42535"/>
    <w:rsid w:val="00C426E0"/>
    <w:rsid w:val="00C42943"/>
    <w:rsid w:val="00C42EA2"/>
    <w:rsid w:val="00C42F28"/>
    <w:rsid w:val="00C4303A"/>
    <w:rsid w:val="00C43190"/>
    <w:rsid w:val="00C43206"/>
    <w:rsid w:val="00C433E4"/>
    <w:rsid w:val="00C4390D"/>
    <w:rsid w:val="00C43A3E"/>
    <w:rsid w:val="00C43B72"/>
    <w:rsid w:val="00C4411D"/>
    <w:rsid w:val="00C445AC"/>
    <w:rsid w:val="00C44911"/>
    <w:rsid w:val="00C44E67"/>
    <w:rsid w:val="00C451D9"/>
    <w:rsid w:val="00C4540D"/>
    <w:rsid w:val="00C45AE9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D2E"/>
    <w:rsid w:val="00C47D55"/>
    <w:rsid w:val="00C5005D"/>
    <w:rsid w:val="00C502CE"/>
    <w:rsid w:val="00C5065A"/>
    <w:rsid w:val="00C50AF4"/>
    <w:rsid w:val="00C50EF9"/>
    <w:rsid w:val="00C51134"/>
    <w:rsid w:val="00C51163"/>
    <w:rsid w:val="00C511ED"/>
    <w:rsid w:val="00C5158D"/>
    <w:rsid w:val="00C51658"/>
    <w:rsid w:val="00C51725"/>
    <w:rsid w:val="00C5193A"/>
    <w:rsid w:val="00C519BD"/>
    <w:rsid w:val="00C51B03"/>
    <w:rsid w:val="00C51FB1"/>
    <w:rsid w:val="00C520F6"/>
    <w:rsid w:val="00C5212A"/>
    <w:rsid w:val="00C52408"/>
    <w:rsid w:val="00C5252C"/>
    <w:rsid w:val="00C52B85"/>
    <w:rsid w:val="00C52BA3"/>
    <w:rsid w:val="00C52E0D"/>
    <w:rsid w:val="00C52E2B"/>
    <w:rsid w:val="00C52EA9"/>
    <w:rsid w:val="00C52F84"/>
    <w:rsid w:val="00C53581"/>
    <w:rsid w:val="00C539C6"/>
    <w:rsid w:val="00C53CCA"/>
    <w:rsid w:val="00C54130"/>
    <w:rsid w:val="00C541AD"/>
    <w:rsid w:val="00C54571"/>
    <w:rsid w:val="00C549DA"/>
    <w:rsid w:val="00C54D03"/>
    <w:rsid w:val="00C54DBC"/>
    <w:rsid w:val="00C54E51"/>
    <w:rsid w:val="00C550E9"/>
    <w:rsid w:val="00C554D9"/>
    <w:rsid w:val="00C557DC"/>
    <w:rsid w:val="00C55827"/>
    <w:rsid w:val="00C55860"/>
    <w:rsid w:val="00C558A9"/>
    <w:rsid w:val="00C55927"/>
    <w:rsid w:val="00C55BC0"/>
    <w:rsid w:val="00C55D07"/>
    <w:rsid w:val="00C5648A"/>
    <w:rsid w:val="00C565CC"/>
    <w:rsid w:val="00C568F5"/>
    <w:rsid w:val="00C56B84"/>
    <w:rsid w:val="00C56BE9"/>
    <w:rsid w:val="00C574CB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EFD"/>
    <w:rsid w:val="00C60FB8"/>
    <w:rsid w:val="00C610FE"/>
    <w:rsid w:val="00C6135F"/>
    <w:rsid w:val="00C6141F"/>
    <w:rsid w:val="00C61832"/>
    <w:rsid w:val="00C61AA9"/>
    <w:rsid w:val="00C61D26"/>
    <w:rsid w:val="00C61D93"/>
    <w:rsid w:val="00C620A9"/>
    <w:rsid w:val="00C62174"/>
    <w:rsid w:val="00C62691"/>
    <w:rsid w:val="00C62865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78A"/>
    <w:rsid w:val="00C648A6"/>
    <w:rsid w:val="00C648D5"/>
    <w:rsid w:val="00C64AB2"/>
    <w:rsid w:val="00C64B5B"/>
    <w:rsid w:val="00C650E4"/>
    <w:rsid w:val="00C65814"/>
    <w:rsid w:val="00C659B2"/>
    <w:rsid w:val="00C65D0B"/>
    <w:rsid w:val="00C65D79"/>
    <w:rsid w:val="00C65E22"/>
    <w:rsid w:val="00C65EFC"/>
    <w:rsid w:val="00C6603D"/>
    <w:rsid w:val="00C6627F"/>
    <w:rsid w:val="00C663C6"/>
    <w:rsid w:val="00C664A2"/>
    <w:rsid w:val="00C664BE"/>
    <w:rsid w:val="00C665C0"/>
    <w:rsid w:val="00C66C02"/>
    <w:rsid w:val="00C66C89"/>
    <w:rsid w:val="00C67408"/>
    <w:rsid w:val="00C6765F"/>
    <w:rsid w:val="00C67888"/>
    <w:rsid w:val="00C67ABD"/>
    <w:rsid w:val="00C67C5E"/>
    <w:rsid w:val="00C67FC7"/>
    <w:rsid w:val="00C7010C"/>
    <w:rsid w:val="00C70664"/>
    <w:rsid w:val="00C70AB1"/>
    <w:rsid w:val="00C70F05"/>
    <w:rsid w:val="00C71150"/>
    <w:rsid w:val="00C715DD"/>
    <w:rsid w:val="00C7160B"/>
    <w:rsid w:val="00C71842"/>
    <w:rsid w:val="00C7184C"/>
    <w:rsid w:val="00C71953"/>
    <w:rsid w:val="00C71ADC"/>
    <w:rsid w:val="00C71C67"/>
    <w:rsid w:val="00C71C7E"/>
    <w:rsid w:val="00C71D05"/>
    <w:rsid w:val="00C72086"/>
    <w:rsid w:val="00C72867"/>
    <w:rsid w:val="00C72959"/>
    <w:rsid w:val="00C729DF"/>
    <w:rsid w:val="00C72B88"/>
    <w:rsid w:val="00C7303A"/>
    <w:rsid w:val="00C73062"/>
    <w:rsid w:val="00C73146"/>
    <w:rsid w:val="00C733ED"/>
    <w:rsid w:val="00C73B05"/>
    <w:rsid w:val="00C73DE2"/>
    <w:rsid w:val="00C73E32"/>
    <w:rsid w:val="00C74058"/>
    <w:rsid w:val="00C74444"/>
    <w:rsid w:val="00C748FB"/>
    <w:rsid w:val="00C749D5"/>
    <w:rsid w:val="00C74CD8"/>
    <w:rsid w:val="00C74D34"/>
    <w:rsid w:val="00C74F09"/>
    <w:rsid w:val="00C75042"/>
    <w:rsid w:val="00C751F1"/>
    <w:rsid w:val="00C757DF"/>
    <w:rsid w:val="00C75B54"/>
    <w:rsid w:val="00C75B76"/>
    <w:rsid w:val="00C75EA0"/>
    <w:rsid w:val="00C762A5"/>
    <w:rsid w:val="00C762FC"/>
    <w:rsid w:val="00C76414"/>
    <w:rsid w:val="00C7641A"/>
    <w:rsid w:val="00C76B80"/>
    <w:rsid w:val="00C76C40"/>
    <w:rsid w:val="00C76CF9"/>
    <w:rsid w:val="00C76F77"/>
    <w:rsid w:val="00C77146"/>
    <w:rsid w:val="00C771B5"/>
    <w:rsid w:val="00C7764B"/>
    <w:rsid w:val="00C7764D"/>
    <w:rsid w:val="00C77652"/>
    <w:rsid w:val="00C77A68"/>
    <w:rsid w:val="00C77C15"/>
    <w:rsid w:val="00C77E39"/>
    <w:rsid w:val="00C77E8C"/>
    <w:rsid w:val="00C80059"/>
    <w:rsid w:val="00C805D9"/>
    <w:rsid w:val="00C80792"/>
    <w:rsid w:val="00C8090E"/>
    <w:rsid w:val="00C80A93"/>
    <w:rsid w:val="00C810D8"/>
    <w:rsid w:val="00C81124"/>
    <w:rsid w:val="00C811B7"/>
    <w:rsid w:val="00C813CB"/>
    <w:rsid w:val="00C813F9"/>
    <w:rsid w:val="00C81C52"/>
    <w:rsid w:val="00C81D33"/>
    <w:rsid w:val="00C822AD"/>
    <w:rsid w:val="00C82531"/>
    <w:rsid w:val="00C8260E"/>
    <w:rsid w:val="00C82620"/>
    <w:rsid w:val="00C82757"/>
    <w:rsid w:val="00C82786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EE"/>
    <w:rsid w:val="00C846B2"/>
    <w:rsid w:val="00C84803"/>
    <w:rsid w:val="00C84B52"/>
    <w:rsid w:val="00C84E0F"/>
    <w:rsid w:val="00C8509A"/>
    <w:rsid w:val="00C8535A"/>
    <w:rsid w:val="00C8554D"/>
    <w:rsid w:val="00C85718"/>
    <w:rsid w:val="00C857A2"/>
    <w:rsid w:val="00C85A19"/>
    <w:rsid w:val="00C85FB8"/>
    <w:rsid w:val="00C8600F"/>
    <w:rsid w:val="00C86645"/>
    <w:rsid w:val="00C866B9"/>
    <w:rsid w:val="00C86F08"/>
    <w:rsid w:val="00C87034"/>
    <w:rsid w:val="00C87563"/>
    <w:rsid w:val="00C876A6"/>
    <w:rsid w:val="00C8781B"/>
    <w:rsid w:val="00C87828"/>
    <w:rsid w:val="00C8792B"/>
    <w:rsid w:val="00C87BD9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D5A"/>
    <w:rsid w:val="00C92671"/>
    <w:rsid w:val="00C9278C"/>
    <w:rsid w:val="00C92F44"/>
    <w:rsid w:val="00C9303D"/>
    <w:rsid w:val="00C93181"/>
    <w:rsid w:val="00C93634"/>
    <w:rsid w:val="00C93CF9"/>
    <w:rsid w:val="00C93D1C"/>
    <w:rsid w:val="00C93E0A"/>
    <w:rsid w:val="00C93F4A"/>
    <w:rsid w:val="00C93FE7"/>
    <w:rsid w:val="00C9417B"/>
    <w:rsid w:val="00C941C4"/>
    <w:rsid w:val="00C942B6"/>
    <w:rsid w:val="00C94F6D"/>
    <w:rsid w:val="00C94FCE"/>
    <w:rsid w:val="00C951A6"/>
    <w:rsid w:val="00C95277"/>
    <w:rsid w:val="00C9585C"/>
    <w:rsid w:val="00C95AD9"/>
    <w:rsid w:val="00C95AE3"/>
    <w:rsid w:val="00C95CFE"/>
    <w:rsid w:val="00C960F7"/>
    <w:rsid w:val="00C961CF"/>
    <w:rsid w:val="00C966CB"/>
    <w:rsid w:val="00C96BC6"/>
    <w:rsid w:val="00C96BFF"/>
    <w:rsid w:val="00C96E79"/>
    <w:rsid w:val="00C96E8B"/>
    <w:rsid w:val="00C96F19"/>
    <w:rsid w:val="00C96FB1"/>
    <w:rsid w:val="00C97240"/>
    <w:rsid w:val="00C9726C"/>
    <w:rsid w:val="00C9769B"/>
    <w:rsid w:val="00C97A20"/>
    <w:rsid w:val="00C97F9B"/>
    <w:rsid w:val="00CA000C"/>
    <w:rsid w:val="00CA01C0"/>
    <w:rsid w:val="00CA0512"/>
    <w:rsid w:val="00CA05AA"/>
    <w:rsid w:val="00CA088D"/>
    <w:rsid w:val="00CA0936"/>
    <w:rsid w:val="00CA0C2F"/>
    <w:rsid w:val="00CA105F"/>
    <w:rsid w:val="00CA1156"/>
    <w:rsid w:val="00CA125F"/>
    <w:rsid w:val="00CA14CB"/>
    <w:rsid w:val="00CA20A0"/>
    <w:rsid w:val="00CA24F0"/>
    <w:rsid w:val="00CA25F1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886"/>
    <w:rsid w:val="00CA5CD9"/>
    <w:rsid w:val="00CA619A"/>
    <w:rsid w:val="00CA6688"/>
    <w:rsid w:val="00CA6A05"/>
    <w:rsid w:val="00CA6FB4"/>
    <w:rsid w:val="00CA721F"/>
    <w:rsid w:val="00CA72C1"/>
    <w:rsid w:val="00CA73F4"/>
    <w:rsid w:val="00CA741F"/>
    <w:rsid w:val="00CA758D"/>
    <w:rsid w:val="00CA75C3"/>
    <w:rsid w:val="00CA7E33"/>
    <w:rsid w:val="00CB013D"/>
    <w:rsid w:val="00CB038A"/>
    <w:rsid w:val="00CB09DA"/>
    <w:rsid w:val="00CB12E2"/>
    <w:rsid w:val="00CB18B1"/>
    <w:rsid w:val="00CB1A55"/>
    <w:rsid w:val="00CB1C79"/>
    <w:rsid w:val="00CB1C98"/>
    <w:rsid w:val="00CB1EA1"/>
    <w:rsid w:val="00CB1F0A"/>
    <w:rsid w:val="00CB202A"/>
    <w:rsid w:val="00CB20D4"/>
    <w:rsid w:val="00CB2250"/>
    <w:rsid w:val="00CB2894"/>
    <w:rsid w:val="00CB28D4"/>
    <w:rsid w:val="00CB3651"/>
    <w:rsid w:val="00CB3D14"/>
    <w:rsid w:val="00CB45B3"/>
    <w:rsid w:val="00CB4F0E"/>
    <w:rsid w:val="00CB515E"/>
    <w:rsid w:val="00CB5298"/>
    <w:rsid w:val="00CB55F2"/>
    <w:rsid w:val="00CB56DD"/>
    <w:rsid w:val="00CB5DB5"/>
    <w:rsid w:val="00CB5EA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A21"/>
    <w:rsid w:val="00CB7CEE"/>
    <w:rsid w:val="00CB7E51"/>
    <w:rsid w:val="00CB7E77"/>
    <w:rsid w:val="00CB7E9C"/>
    <w:rsid w:val="00CC01C8"/>
    <w:rsid w:val="00CC0307"/>
    <w:rsid w:val="00CC0322"/>
    <w:rsid w:val="00CC08C2"/>
    <w:rsid w:val="00CC10B0"/>
    <w:rsid w:val="00CC1270"/>
    <w:rsid w:val="00CC1744"/>
    <w:rsid w:val="00CC1CA5"/>
    <w:rsid w:val="00CC1F03"/>
    <w:rsid w:val="00CC2209"/>
    <w:rsid w:val="00CC23EB"/>
    <w:rsid w:val="00CC24DC"/>
    <w:rsid w:val="00CC2720"/>
    <w:rsid w:val="00CC282F"/>
    <w:rsid w:val="00CC2A63"/>
    <w:rsid w:val="00CC2A76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F09"/>
    <w:rsid w:val="00CC3F76"/>
    <w:rsid w:val="00CC47B8"/>
    <w:rsid w:val="00CC4D48"/>
    <w:rsid w:val="00CC4D7F"/>
    <w:rsid w:val="00CC5149"/>
    <w:rsid w:val="00CC52D3"/>
    <w:rsid w:val="00CC53CD"/>
    <w:rsid w:val="00CC53EC"/>
    <w:rsid w:val="00CC580A"/>
    <w:rsid w:val="00CC5BBB"/>
    <w:rsid w:val="00CC5F31"/>
    <w:rsid w:val="00CC5FC8"/>
    <w:rsid w:val="00CC6276"/>
    <w:rsid w:val="00CC67F1"/>
    <w:rsid w:val="00CC6D93"/>
    <w:rsid w:val="00CC6E32"/>
    <w:rsid w:val="00CC6EAB"/>
    <w:rsid w:val="00CC71F4"/>
    <w:rsid w:val="00CC7237"/>
    <w:rsid w:val="00CC7336"/>
    <w:rsid w:val="00CC74E1"/>
    <w:rsid w:val="00CC78FE"/>
    <w:rsid w:val="00CC7FB6"/>
    <w:rsid w:val="00CD01F7"/>
    <w:rsid w:val="00CD0677"/>
    <w:rsid w:val="00CD07C1"/>
    <w:rsid w:val="00CD08C3"/>
    <w:rsid w:val="00CD126E"/>
    <w:rsid w:val="00CD1654"/>
    <w:rsid w:val="00CD171C"/>
    <w:rsid w:val="00CD1ACD"/>
    <w:rsid w:val="00CD1E89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E43"/>
    <w:rsid w:val="00CD3F04"/>
    <w:rsid w:val="00CD4001"/>
    <w:rsid w:val="00CD421D"/>
    <w:rsid w:val="00CD4754"/>
    <w:rsid w:val="00CD4770"/>
    <w:rsid w:val="00CD4B1E"/>
    <w:rsid w:val="00CD501A"/>
    <w:rsid w:val="00CD566D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FF9"/>
    <w:rsid w:val="00CE012B"/>
    <w:rsid w:val="00CE025C"/>
    <w:rsid w:val="00CE0777"/>
    <w:rsid w:val="00CE0C1D"/>
    <w:rsid w:val="00CE0CCD"/>
    <w:rsid w:val="00CE0D36"/>
    <w:rsid w:val="00CE0ECE"/>
    <w:rsid w:val="00CE1142"/>
    <w:rsid w:val="00CE1245"/>
    <w:rsid w:val="00CE1983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D3"/>
    <w:rsid w:val="00CE407E"/>
    <w:rsid w:val="00CE43B7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FEC"/>
    <w:rsid w:val="00CF0152"/>
    <w:rsid w:val="00CF057D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F1D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38D"/>
    <w:rsid w:val="00CF4BDA"/>
    <w:rsid w:val="00CF4D81"/>
    <w:rsid w:val="00CF4F85"/>
    <w:rsid w:val="00CF5372"/>
    <w:rsid w:val="00CF5429"/>
    <w:rsid w:val="00CF54AD"/>
    <w:rsid w:val="00CF55FC"/>
    <w:rsid w:val="00CF564F"/>
    <w:rsid w:val="00CF57A0"/>
    <w:rsid w:val="00CF587C"/>
    <w:rsid w:val="00CF5E4C"/>
    <w:rsid w:val="00CF5EA4"/>
    <w:rsid w:val="00CF61B4"/>
    <w:rsid w:val="00CF6572"/>
    <w:rsid w:val="00CF65F5"/>
    <w:rsid w:val="00CF6913"/>
    <w:rsid w:val="00CF6A80"/>
    <w:rsid w:val="00CF6A8A"/>
    <w:rsid w:val="00CF6BC8"/>
    <w:rsid w:val="00CF7223"/>
    <w:rsid w:val="00CF731F"/>
    <w:rsid w:val="00CF752F"/>
    <w:rsid w:val="00CF76E1"/>
    <w:rsid w:val="00CF77C7"/>
    <w:rsid w:val="00CF7DCB"/>
    <w:rsid w:val="00D00041"/>
    <w:rsid w:val="00D007F7"/>
    <w:rsid w:val="00D00B3F"/>
    <w:rsid w:val="00D010EB"/>
    <w:rsid w:val="00D01221"/>
    <w:rsid w:val="00D016E0"/>
    <w:rsid w:val="00D0198B"/>
    <w:rsid w:val="00D01CDD"/>
    <w:rsid w:val="00D01EDF"/>
    <w:rsid w:val="00D0214B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5A"/>
    <w:rsid w:val="00D032BF"/>
    <w:rsid w:val="00D0331C"/>
    <w:rsid w:val="00D036C8"/>
    <w:rsid w:val="00D03CCC"/>
    <w:rsid w:val="00D03D25"/>
    <w:rsid w:val="00D03D74"/>
    <w:rsid w:val="00D03FE8"/>
    <w:rsid w:val="00D04400"/>
    <w:rsid w:val="00D047C8"/>
    <w:rsid w:val="00D04881"/>
    <w:rsid w:val="00D04A9F"/>
    <w:rsid w:val="00D05015"/>
    <w:rsid w:val="00D051E9"/>
    <w:rsid w:val="00D05C9F"/>
    <w:rsid w:val="00D05D5A"/>
    <w:rsid w:val="00D05E0B"/>
    <w:rsid w:val="00D0643F"/>
    <w:rsid w:val="00D06445"/>
    <w:rsid w:val="00D06632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142C"/>
    <w:rsid w:val="00D11BAB"/>
    <w:rsid w:val="00D11D5C"/>
    <w:rsid w:val="00D12226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321"/>
    <w:rsid w:val="00D153FC"/>
    <w:rsid w:val="00D15F8F"/>
    <w:rsid w:val="00D160C8"/>
    <w:rsid w:val="00D16287"/>
    <w:rsid w:val="00D162D4"/>
    <w:rsid w:val="00D16392"/>
    <w:rsid w:val="00D163B6"/>
    <w:rsid w:val="00D16577"/>
    <w:rsid w:val="00D16BEE"/>
    <w:rsid w:val="00D16CCF"/>
    <w:rsid w:val="00D17080"/>
    <w:rsid w:val="00D17284"/>
    <w:rsid w:val="00D17E33"/>
    <w:rsid w:val="00D202C6"/>
    <w:rsid w:val="00D204D4"/>
    <w:rsid w:val="00D20609"/>
    <w:rsid w:val="00D2077C"/>
    <w:rsid w:val="00D20797"/>
    <w:rsid w:val="00D208E0"/>
    <w:rsid w:val="00D20AE3"/>
    <w:rsid w:val="00D20BC6"/>
    <w:rsid w:val="00D20E30"/>
    <w:rsid w:val="00D211A9"/>
    <w:rsid w:val="00D2137C"/>
    <w:rsid w:val="00D2149E"/>
    <w:rsid w:val="00D214C7"/>
    <w:rsid w:val="00D215DF"/>
    <w:rsid w:val="00D21618"/>
    <w:rsid w:val="00D21A00"/>
    <w:rsid w:val="00D21FF1"/>
    <w:rsid w:val="00D220C2"/>
    <w:rsid w:val="00D22343"/>
    <w:rsid w:val="00D226FA"/>
    <w:rsid w:val="00D2278E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C41"/>
    <w:rsid w:val="00D23DE1"/>
    <w:rsid w:val="00D24046"/>
    <w:rsid w:val="00D240F1"/>
    <w:rsid w:val="00D24336"/>
    <w:rsid w:val="00D246BC"/>
    <w:rsid w:val="00D248C4"/>
    <w:rsid w:val="00D24A75"/>
    <w:rsid w:val="00D24D45"/>
    <w:rsid w:val="00D24D59"/>
    <w:rsid w:val="00D24EBD"/>
    <w:rsid w:val="00D257EE"/>
    <w:rsid w:val="00D25C03"/>
    <w:rsid w:val="00D25C93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FF2"/>
    <w:rsid w:val="00D312F0"/>
    <w:rsid w:val="00D31339"/>
    <w:rsid w:val="00D31D1E"/>
    <w:rsid w:val="00D31D38"/>
    <w:rsid w:val="00D32130"/>
    <w:rsid w:val="00D32163"/>
    <w:rsid w:val="00D322B9"/>
    <w:rsid w:val="00D323DD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FF2"/>
    <w:rsid w:val="00D34133"/>
    <w:rsid w:val="00D346C2"/>
    <w:rsid w:val="00D346D9"/>
    <w:rsid w:val="00D3470B"/>
    <w:rsid w:val="00D34847"/>
    <w:rsid w:val="00D354EE"/>
    <w:rsid w:val="00D35AA3"/>
    <w:rsid w:val="00D35BE2"/>
    <w:rsid w:val="00D35E24"/>
    <w:rsid w:val="00D35EDA"/>
    <w:rsid w:val="00D362CE"/>
    <w:rsid w:val="00D36468"/>
    <w:rsid w:val="00D364C1"/>
    <w:rsid w:val="00D365E6"/>
    <w:rsid w:val="00D36922"/>
    <w:rsid w:val="00D371D2"/>
    <w:rsid w:val="00D37331"/>
    <w:rsid w:val="00D3735C"/>
    <w:rsid w:val="00D37565"/>
    <w:rsid w:val="00D37B7F"/>
    <w:rsid w:val="00D37F4F"/>
    <w:rsid w:val="00D405A5"/>
    <w:rsid w:val="00D407B0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230"/>
    <w:rsid w:val="00D42532"/>
    <w:rsid w:val="00D42A48"/>
    <w:rsid w:val="00D42B56"/>
    <w:rsid w:val="00D42BC4"/>
    <w:rsid w:val="00D42C69"/>
    <w:rsid w:val="00D432C0"/>
    <w:rsid w:val="00D43432"/>
    <w:rsid w:val="00D43617"/>
    <w:rsid w:val="00D43ABC"/>
    <w:rsid w:val="00D43CEB"/>
    <w:rsid w:val="00D43EF1"/>
    <w:rsid w:val="00D440C7"/>
    <w:rsid w:val="00D44408"/>
    <w:rsid w:val="00D449DE"/>
    <w:rsid w:val="00D44A97"/>
    <w:rsid w:val="00D44BAB"/>
    <w:rsid w:val="00D44C29"/>
    <w:rsid w:val="00D44E3E"/>
    <w:rsid w:val="00D44F42"/>
    <w:rsid w:val="00D45380"/>
    <w:rsid w:val="00D4540D"/>
    <w:rsid w:val="00D45A7D"/>
    <w:rsid w:val="00D45B62"/>
    <w:rsid w:val="00D45BB5"/>
    <w:rsid w:val="00D45C7B"/>
    <w:rsid w:val="00D4658A"/>
    <w:rsid w:val="00D46695"/>
    <w:rsid w:val="00D4676C"/>
    <w:rsid w:val="00D4709A"/>
    <w:rsid w:val="00D47286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5B9"/>
    <w:rsid w:val="00D53802"/>
    <w:rsid w:val="00D53851"/>
    <w:rsid w:val="00D53AE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FAA"/>
    <w:rsid w:val="00D5515C"/>
    <w:rsid w:val="00D555F3"/>
    <w:rsid w:val="00D557F4"/>
    <w:rsid w:val="00D55D08"/>
    <w:rsid w:val="00D561CC"/>
    <w:rsid w:val="00D565B5"/>
    <w:rsid w:val="00D5660D"/>
    <w:rsid w:val="00D566C0"/>
    <w:rsid w:val="00D56AB0"/>
    <w:rsid w:val="00D5708B"/>
    <w:rsid w:val="00D5731F"/>
    <w:rsid w:val="00D5737E"/>
    <w:rsid w:val="00D573C4"/>
    <w:rsid w:val="00D574E7"/>
    <w:rsid w:val="00D57829"/>
    <w:rsid w:val="00D5790C"/>
    <w:rsid w:val="00D579CF"/>
    <w:rsid w:val="00D57C1A"/>
    <w:rsid w:val="00D57C71"/>
    <w:rsid w:val="00D57D89"/>
    <w:rsid w:val="00D57DF9"/>
    <w:rsid w:val="00D57F2A"/>
    <w:rsid w:val="00D60277"/>
    <w:rsid w:val="00D6040A"/>
    <w:rsid w:val="00D60813"/>
    <w:rsid w:val="00D60897"/>
    <w:rsid w:val="00D60E24"/>
    <w:rsid w:val="00D60FAE"/>
    <w:rsid w:val="00D614CD"/>
    <w:rsid w:val="00D615C2"/>
    <w:rsid w:val="00D61ACF"/>
    <w:rsid w:val="00D61B42"/>
    <w:rsid w:val="00D61F3A"/>
    <w:rsid w:val="00D61FF0"/>
    <w:rsid w:val="00D62022"/>
    <w:rsid w:val="00D621F1"/>
    <w:rsid w:val="00D62945"/>
    <w:rsid w:val="00D629FA"/>
    <w:rsid w:val="00D62CA0"/>
    <w:rsid w:val="00D62FB6"/>
    <w:rsid w:val="00D633E9"/>
    <w:rsid w:val="00D6380D"/>
    <w:rsid w:val="00D63AB3"/>
    <w:rsid w:val="00D63F03"/>
    <w:rsid w:val="00D6412E"/>
    <w:rsid w:val="00D6450F"/>
    <w:rsid w:val="00D64740"/>
    <w:rsid w:val="00D64764"/>
    <w:rsid w:val="00D64A67"/>
    <w:rsid w:val="00D64AB5"/>
    <w:rsid w:val="00D64C09"/>
    <w:rsid w:val="00D6575B"/>
    <w:rsid w:val="00D6596B"/>
    <w:rsid w:val="00D65FD3"/>
    <w:rsid w:val="00D662E7"/>
    <w:rsid w:val="00D664D2"/>
    <w:rsid w:val="00D66779"/>
    <w:rsid w:val="00D66B59"/>
    <w:rsid w:val="00D66C74"/>
    <w:rsid w:val="00D66FB8"/>
    <w:rsid w:val="00D674D4"/>
    <w:rsid w:val="00D674FE"/>
    <w:rsid w:val="00D67B1F"/>
    <w:rsid w:val="00D67B72"/>
    <w:rsid w:val="00D67CF5"/>
    <w:rsid w:val="00D67EC3"/>
    <w:rsid w:val="00D70084"/>
    <w:rsid w:val="00D707B3"/>
    <w:rsid w:val="00D70B85"/>
    <w:rsid w:val="00D70DE5"/>
    <w:rsid w:val="00D70EA3"/>
    <w:rsid w:val="00D718D3"/>
    <w:rsid w:val="00D7218B"/>
    <w:rsid w:val="00D724C9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70D"/>
    <w:rsid w:val="00D738F7"/>
    <w:rsid w:val="00D73B2E"/>
    <w:rsid w:val="00D740D8"/>
    <w:rsid w:val="00D745F3"/>
    <w:rsid w:val="00D74607"/>
    <w:rsid w:val="00D7465B"/>
    <w:rsid w:val="00D7486F"/>
    <w:rsid w:val="00D74AAB"/>
    <w:rsid w:val="00D74D13"/>
    <w:rsid w:val="00D74EBB"/>
    <w:rsid w:val="00D74F22"/>
    <w:rsid w:val="00D75128"/>
    <w:rsid w:val="00D75149"/>
    <w:rsid w:val="00D75427"/>
    <w:rsid w:val="00D756D7"/>
    <w:rsid w:val="00D7576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A4"/>
    <w:rsid w:val="00D77A6D"/>
    <w:rsid w:val="00D77F7D"/>
    <w:rsid w:val="00D800D8"/>
    <w:rsid w:val="00D80706"/>
    <w:rsid w:val="00D80D4E"/>
    <w:rsid w:val="00D80E99"/>
    <w:rsid w:val="00D80FB3"/>
    <w:rsid w:val="00D81235"/>
    <w:rsid w:val="00D81371"/>
    <w:rsid w:val="00D817A6"/>
    <w:rsid w:val="00D81BF2"/>
    <w:rsid w:val="00D81CEC"/>
    <w:rsid w:val="00D81F49"/>
    <w:rsid w:val="00D82131"/>
    <w:rsid w:val="00D822AA"/>
    <w:rsid w:val="00D82447"/>
    <w:rsid w:val="00D82905"/>
    <w:rsid w:val="00D82D34"/>
    <w:rsid w:val="00D8350A"/>
    <w:rsid w:val="00D83623"/>
    <w:rsid w:val="00D83726"/>
    <w:rsid w:val="00D842D9"/>
    <w:rsid w:val="00D84539"/>
    <w:rsid w:val="00D8465D"/>
    <w:rsid w:val="00D8495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359"/>
    <w:rsid w:val="00D863F9"/>
    <w:rsid w:val="00D8640C"/>
    <w:rsid w:val="00D864EA"/>
    <w:rsid w:val="00D86581"/>
    <w:rsid w:val="00D868C4"/>
    <w:rsid w:val="00D86AB9"/>
    <w:rsid w:val="00D86B63"/>
    <w:rsid w:val="00D87159"/>
    <w:rsid w:val="00D87519"/>
    <w:rsid w:val="00D8751E"/>
    <w:rsid w:val="00D87530"/>
    <w:rsid w:val="00D876A2"/>
    <w:rsid w:val="00D87714"/>
    <w:rsid w:val="00D8794F"/>
    <w:rsid w:val="00D87BEA"/>
    <w:rsid w:val="00D9044A"/>
    <w:rsid w:val="00D904DF"/>
    <w:rsid w:val="00D904E7"/>
    <w:rsid w:val="00D90554"/>
    <w:rsid w:val="00D90857"/>
    <w:rsid w:val="00D90951"/>
    <w:rsid w:val="00D90B79"/>
    <w:rsid w:val="00D90ED9"/>
    <w:rsid w:val="00D90FC9"/>
    <w:rsid w:val="00D91124"/>
    <w:rsid w:val="00D913D4"/>
    <w:rsid w:val="00D9175C"/>
    <w:rsid w:val="00D91795"/>
    <w:rsid w:val="00D91907"/>
    <w:rsid w:val="00D91B0F"/>
    <w:rsid w:val="00D921A0"/>
    <w:rsid w:val="00D92385"/>
    <w:rsid w:val="00D92423"/>
    <w:rsid w:val="00D92446"/>
    <w:rsid w:val="00D9244A"/>
    <w:rsid w:val="00D924FB"/>
    <w:rsid w:val="00D928B2"/>
    <w:rsid w:val="00D928D7"/>
    <w:rsid w:val="00D928EA"/>
    <w:rsid w:val="00D92A10"/>
    <w:rsid w:val="00D92B36"/>
    <w:rsid w:val="00D92B46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A2E"/>
    <w:rsid w:val="00D93ACE"/>
    <w:rsid w:val="00D94035"/>
    <w:rsid w:val="00D9407D"/>
    <w:rsid w:val="00D9410D"/>
    <w:rsid w:val="00D9447D"/>
    <w:rsid w:val="00D948AD"/>
    <w:rsid w:val="00D94982"/>
    <w:rsid w:val="00D94A75"/>
    <w:rsid w:val="00D94AF4"/>
    <w:rsid w:val="00D95013"/>
    <w:rsid w:val="00D95034"/>
    <w:rsid w:val="00D9530A"/>
    <w:rsid w:val="00D958B4"/>
    <w:rsid w:val="00D95A01"/>
    <w:rsid w:val="00D95A51"/>
    <w:rsid w:val="00D95A7A"/>
    <w:rsid w:val="00D95B9B"/>
    <w:rsid w:val="00D95C81"/>
    <w:rsid w:val="00D95D3B"/>
    <w:rsid w:val="00D95E58"/>
    <w:rsid w:val="00D95EC7"/>
    <w:rsid w:val="00D95ED8"/>
    <w:rsid w:val="00D96050"/>
    <w:rsid w:val="00D9635D"/>
    <w:rsid w:val="00D964D9"/>
    <w:rsid w:val="00D96A16"/>
    <w:rsid w:val="00D96C70"/>
    <w:rsid w:val="00D96E1B"/>
    <w:rsid w:val="00D9722F"/>
    <w:rsid w:val="00D97424"/>
    <w:rsid w:val="00D9754B"/>
    <w:rsid w:val="00D97555"/>
    <w:rsid w:val="00D978E9"/>
    <w:rsid w:val="00D97FB9"/>
    <w:rsid w:val="00DA0105"/>
    <w:rsid w:val="00DA0219"/>
    <w:rsid w:val="00DA0680"/>
    <w:rsid w:val="00DA0CCB"/>
    <w:rsid w:val="00DA0DE5"/>
    <w:rsid w:val="00DA1030"/>
    <w:rsid w:val="00DA13B9"/>
    <w:rsid w:val="00DA196E"/>
    <w:rsid w:val="00DA1AF1"/>
    <w:rsid w:val="00DA1DB3"/>
    <w:rsid w:val="00DA1FAF"/>
    <w:rsid w:val="00DA2689"/>
    <w:rsid w:val="00DA277D"/>
    <w:rsid w:val="00DA2887"/>
    <w:rsid w:val="00DA34AE"/>
    <w:rsid w:val="00DA40B1"/>
    <w:rsid w:val="00DA43C6"/>
    <w:rsid w:val="00DA4691"/>
    <w:rsid w:val="00DA4EDE"/>
    <w:rsid w:val="00DA4F14"/>
    <w:rsid w:val="00DA510E"/>
    <w:rsid w:val="00DA5611"/>
    <w:rsid w:val="00DA568A"/>
    <w:rsid w:val="00DA575E"/>
    <w:rsid w:val="00DA5CD3"/>
    <w:rsid w:val="00DA5F17"/>
    <w:rsid w:val="00DA5F21"/>
    <w:rsid w:val="00DA61D6"/>
    <w:rsid w:val="00DA6400"/>
    <w:rsid w:val="00DA695F"/>
    <w:rsid w:val="00DA7006"/>
    <w:rsid w:val="00DA7071"/>
    <w:rsid w:val="00DA7168"/>
    <w:rsid w:val="00DA791E"/>
    <w:rsid w:val="00DA7CC0"/>
    <w:rsid w:val="00DA7FCD"/>
    <w:rsid w:val="00DB01DD"/>
    <w:rsid w:val="00DB066A"/>
    <w:rsid w:val="00DB0867"/>
    <w:rsid w:val="00DB10F7"/>
    <w:rsid w:val="00DB1538"/>
    <w:rsid w:val="00DB15A7"/>
    <w:rsid w:val="00DB15EF"/>
    <w:rsid w:val="00DB18CC"/>
    <w:rsid w:val="00DB1B01"/>
    <w:rsid w:val="00DB1E59"/>
    <w:rsid w:val="00DB2043"/>
    <w:rsid w:val="00DB2483"/>
    <w:rsid w:val="00DB277D"/>
    <w:rsid w:val="00DB2D78"/>
    <w:rsid w:val="00DB2F76"/>
    <w:rsid w:val="00DB3107"/>
    <w:rsid w:val="00DB3195"/>
    <w:rsid w:val="00DB319F"/>
    <w:rsid w:val="00DB31BF"/>
    <w:rsid w:val="00DB33E0"/>
    <w:rsid w:val="00DB3682"/>
    <w:rsid w:val="00DB3711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9F6"/>
    <w:rsid w:val="00DB4A66"/>
    <w:rsid w:val="00DB4DBC"/>
    <w:rsid w:val="00DB5348"/>
    <w:rsid w:val="00DB55B1"/>
    <w:rsid w:val="00DB58B3"/>
    <w:rsid w:val="00DB5B53"/>
    <w:rsid w:val="00DB5C16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C64"/>
    <w:rsid w:val="00DC01D3"/>
    <w:rsid w:val="00DC052D"/>
    <w:rsid w:val="00DC0721"/>
    <w:rsid w:val="00DC07C7"/>
    <w:rsid w:val="00DC094C"/>
    <w:rsid w:val="00DC0A99"/>
    <w:rsid w:val="00DC0F28"/>
    <w:rsid w:val="00DC1131"/>
    <w:rsid w:val="00DC125D"/>
    <w:rsid w:val="00DC16F3"/>
    <w:rsid w:val="00DC1928"/>
    <w:rsid w:val="00DC1C6E"/>
    <w:rsid w:val="00DC1F6D"/>
    <w:rsid w:val="00DC20E2"/>
    <w:rsid w:val="00DC231C"/>
    <w:rsid w:val="00DC2C62"/>
    <w:rsid w:val="00DC2CDC"/>
    <w:rsid w:val="00DC2D55"/>
    <w:rsid w:val="00DC2F2F"/>
    <w:rsid w:val="00DC324F"/>
    <w:rsid w:val="00DC34D2"/>
    <w:rsid w:val="00DC351E"/>
    <w:rsid w:val="00DC3588"/>
    <w:rsid w:val="00DC35BE"/>
    <w:rsid w:val="00DC3756"/>
    <w:rsid w:val="00DC38FD"/>
    <w:rsid w:val="00DC4163"/>
    <w:rsid w:val="00DC44F3"/>
    <w:rsid w:val="00DC494E"/>
    <w:rsid w:val="00DC4B4D"/>
    <w:rsid w:val="00DC4E5F"/>
    <w:rsid w:val="00DC5793"/>
    <w:rsid w:val="00DC59A1"/>
    <w:rsid w:val="00DC5B07"/>
    <w:rsid w:val="00DC5B0B"/>
    <w:rsid w:val="00DC5BC3"/>
    <w:rsid w:val="00DC5EB4"/>
    <w:rsid w:val="00DC5EE7"/>
    <w:rsid w:val="00DC5FC0"/>
    <w:rsid w:val="00DC6266"/>
    <w:rsid w:val="00DC629F"/>
    <w:rsid w:val="00DC6BD1"/>
    <w:rsid w:val="00DC73EB"/>
    <w:rsid w:val="00DC7489"/>
    <w:rsid w:val="00DC75A9"/>
    <w:rsid w:val="00DC76FF"/>
    <w:rsid w:val="00DC77A6"/>
    <w:rsid w:val="00DC79B9"/>
    <w:rsid w:val="00DC79D2"/>
    <w:rsid w:val="00DC7B8D"/>
    <w:rsid w:val="00DC7D32"/>
    <w:rsid w:val="00DC7D5E"/>
    <w:rsid w:val="00DC7E08"/>
    <w:rsid w:val="00DD07E4"/>
    <w:rsid w:val="00DD1154"/>
    <w:rsid w:val="00DD11A3"/>
    <w:rsid w:val="00DD17AA"/>
    <w:rsid w:val="00DD17B4"/>
    <w:rsid w:val="00DD18B4"/>
    <w:rsid w:val="00DD1915"/>
    <w:rsid w:val="00DD19AF"/>
    <w:rsid w:val="00DD1D4A"/>
    <w:rsid w:val="00DD1E7A"/>
    <w:rsid w:val="00DD1FE3"/>
    <w:rsid w:val="00DD27BE"/>
    <w:rsid w:val="00DD29BF"/>
    <w:rsid w:val="00DD2A34"/>
    <w:rsid w:val="00DD2D49"/>
    <w:rsid w:val="00DD2E8C"/>
    <w:rsid w:val="00DD3074"/>
    <w:rsid w:val="00DD3156"/>
    <w:rsid w:val="00DD3436"/>
    <w:rsid w:val="00DD35D5"/>
    <w:rsid w:val="00DD39AA"/>
    <w:rsid w:val="00DD39D1"/>
    <w:rsid w:val="00DD39F3"/>
    <w:rsid w:val="00DD3C26"/>
    <w:rsid w:val="00DD3CCB"/>
    <w:rsid w:val="00DD3EE5"/>
    <w:rsid w:val="00DD4299"/>
    <w:rsid w:val="00DD4406"/>
    <w:rsid w:val="00DD44EF"/>
    <w:rsid w:val="00DD45AF"/>
    <w:rsid w:val="00DD49B7"/>
    <w:rsid w:val="00DD49BD"/>
    <w:rsid w:val="00DD49FD"/>
    <w:rsid w:val="00DD4D25"/>
    <w:rsid w:val="00DD4EEF"/>
    <w:rsid w:val="00DD4FAB"/>
    <w:rsid w:val="00DD5575"/>
    <w:rsid w:val="00DD587F"/>
    <w:rsid w:val="00DD5A5F"/>
    <w:rsid w:val="00DD5A8B"/>
    <w:rsid w:val="00DD5D03"/>
    <w:rsid w:val="00DD5F82"/>
    <w:rsid w:val="00DD5FA3"/>
    <w:rsid w:val="00DD6078"/>
    <w:rsid w:val="00DD61D0"/>
    <w:rsid w:val="00DD651C"/>
    <w:rsid w:val="00DD6710"/>
    <w:rsid w:val="00DD6B3B"/>
    <w:rsid w:val="00DD700B"/>
    <w:rsid w:val="00DD7152"/>
    <w:rsid w:val="00DD7226"/>
    <w:rsid w:val="00DD72CE"/>
    <w:rsid w:val="00DD7378"/>
    <w:rsid w:val="00DD7406"/>
    <w:rsid w:val="00DD7914"/>
    <w:rsid w:val="00DD7BDD"/>
    <w:rsid w:val="00DD7EA6"/>
    <w:rsid w:val="00DE0038"/>
    <w:rsid w:val="00DE0519"/>
    <w:rsid w:val="00DE0E8F"/>
    <w:rsid w:val="00DE151E"/>
    <w:rsid w:val="00DE1627"/>
    <w:rsid w:val="00DE16DC"/>
    <w:rsid w:val="00DE1C6C"/>
    <w:rsid w:val="00DE1CC0"/>
    <w:rsid w:val="00DE25BA"/>
    <w:rsid w:val="00DE289A"/>
    <w:rsid w:val="00DE2C1A"/>
    <w:rsid w:val="00DE315B"/>
    <w:rsid w:val="00DE321E"/>
    <w:rsid w:val="00DE366B"/>
    <w:rsid w:val="00DE36B9"/>
    <w:rsid w:val="00DE392D"/>
    <w:rsid w:val="00DE3B97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27B"/>
    <w:rsid w:val="00DE5B5B"/>
    <w:rsid w:val="00DE6239"/>
    <w:rsid w:val="00DE6349"/>
    <w:rsid w:val="00DE643E"/>
    <w:rsid w:val="00DE648E"/>
    <w:rsid w:val="00DE65A7"/>
    <w:rsid w:val="00DE6A98"/>
    <w:rsid w:val="00DE6AFC"/>
    <w:rsid w:val="00DE70E1"/>
    <w:rsid w:val="00DE729E"/>
    <w:rsid w:val="00DE76E1"/>
    <w:rsid w:val="00DE7829"/>
    <w:rsid w:val="00DE7878"/>
    <w:rsid w:val="00DE799D"/>
    <w:rsid w:val="00DE7B43"/>
    <w:rsid w:val="00DE7BC0"/>
    <w:rsid w:val="00DE7F78"/>
    <w:rsid w:val="00DF0065"/>
    <w:rsid w:val="00DF00B7"/>
    <w:rsid w:val="00DF0318"/>
    <w:rsid w:val="00DF032E"/>
    <w:rsid w:val="00DF05A8"/>
    <w:rsid w:val="00DF0818"/>
    <w:rsid w:val="00DF0F38"/>
    <w:rsid w:val="00DF0FF3"/>
    <w:rsid w:val="00DF1200"/>
    <w:rsid w:val="00DF144E"/>
    <w:rsid w:val="00DF1577"/>
    <w:rsid w:val="00DF1683"/>
    <w:rsid w:val="00DF1774"/>
    <w:rsid w:val="00DF1941"/>
    <w:rsid w:val="00DF1C8B"/>
    <w:rsid w:val="00DF1F99"/>
    <w:rsid w:val="00DF2253"/>
    <w:rsid w:val="00DF2311"/>
    <w:rsid w:val="00DF25BB"/>
    <w:rsid w:val="00DF28B5"/>
    <w:rsid w:val="00DF28CA"/>
    <w:rsid w:val="00DF28DE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40DD"/>
    <w:rsid w:val="00DF4223"/>
    <w:rsid w:val="00DF46CD"/>
    <w:rsid w:val="00DF48F6"/>
    <w:rsid w:val="00DF4992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ECB"/>
    <w:rsid w:val="00DF7297"/>
    <w:rsid w:val="00DF793D"/>
    <w:rsid w:val="00DF7BBF"/>
    <w:rsid w:val="00DF7C4A"/>
    <w:rsid w:val="00DF7C8B"/>
    <w:rsid w:val="00DF7CE5"/>
    <w:rsid w:val="00DF7D9D"/>
    <w:rsid w:val="00DF7E75"/>
    <w:rsid w:val="00E0015B"/>
    <w:rsid w:val="00E00238"/>
    <w:rsid w:val="00E002C5"/>
    <w:rsid w:val="00E002EB"/>
    <w:rsid w:val="00E00333"/>
    <w:rsid w:val="00E00388"/>
    <w:rsid w:val="00E004F0"/>
    <w:rsid w:val="00E00B31"/>
    <w:rsid w:val="00E00BE2"/>
    <w:rsid w:val="00E00E71"/>
    <w:rsid w:val="00E01241"/>
    <w:rsid w:val="00E012F8"/>
    <w:rsid w:val="00E01622"/>
    <w:rsid w:val="00E01765"/>
    <w:rsid w:val="00E01BE3"/>
    <w:rsid w:val="00E01BF9"/>
    <w:rsid w:val="00E01C56"/>
    <w:rsid w:val="00E020EB"/>
    <w:rsid w:val="00E024DF"/>
    <w:rsid w:val="00E02C99"/>
    <w:rsid w:val="00E02EA7"/>
    <w:rsid w:val="00E02FF1"/>
    <w:rsid w:val="00E02FFD"/>
    <w:rsid w:val="00E030FE"/>
    <w:rsid w:val="00E0327E"/>
    <w:rsid w:val="00E0385B"/>
    <w:rsid w:val="00E03B04"/>
    <w:rsid w:val="00E04811"/>
    <w:rsid w:val="00E04B98"/>
    <w:rsid w:val="00E04BAE"/>
    <w:rsid w:val="00E04F10"/>
    <w:rsid w:val="00E05064"/>
    <w:rsid w:val="00E0512A"/>
    <w:rsid w:val="00E05159"/>
    <w:rsid w:val="00E054D1"/>
    <w:rsid w:val="00E056D3"/>
    <w:rsid w:val="00E058B8"/>
    <w:rsid w:val="00E05A16"/>
    <w:rsid w:val="00E05D22"/>
    <w:rsid w:val="00E05E1F"/>
    <w:rsid w:val="00E062DA"/>
    <w:rsid w:val="00E06A7B"/>
    <w:rsid w:val="00E06B08"/>
    <w:rsid w:val="00E06BCD"/>
    <w:rsid w:val="00E06FCE"/>
    <w:rsid w:val="00E0724F"/>
    <w:rsid w:val="00E07941"/>
    <w:rsid w:val="00E07B59"/>
    <w:rsid w:val="00E07F0B"/>
    <w:rsid w:val="00E10095"/>
    <w:rsid w:val="00E1060C"/>
    <w:rsid w:val="00E1065A"/>
    <w:rsid w:val="00E1071F"/>
    <w:rsid w:val="00E10ABE"/>
    <w:rsid w:val="00E10C1E"/>
    <w:rsid w:val="00E10C5D"/>
    <w:rsid w:val="00E10D81"/>
    <w:rsid w:val="00E10E07"/>
    <w:rsid w:val="00E10E7C"/>
    <w:rsid w:val="00E1133B"/>
    <w:rsid w:val="00E11771"/>
    <w:rsid w:val="00E11CCA"/>
    <w:rsid w:val="00E11E52"/>
    <w:rsid w:val="00E123BA"/>
    <w:rsid w:val="00E13023"/>
    <w:rsid w:val="00E130FF"/>
    <w:rsid w:val="00E13509"/>
    <w:rsid w:val="00E1352F"/>
    <w:rsid w:val="00E13634"/>
    <w:rsid w:val="00E1385D"/>
    <w:rsid w:val="00E1399E"/>
    <w:rsid w:val="00E13D14"/>
    <w:rsid w:val="00E13D8D"/>
    <w:rsid w:val="00E13DB4"/>
    <w:rsid w:val="00E140C1"/>
    <w:rsid w:val="00E142E4"/>
    <w:rsid w:val="00E147CF"/>
    <w:rsid w:val="00E14A01"/>
    <w:rsid w:val="00E14B32"/>
    <w:rsid w:val="00E14EAA"/>
    <w:rsid w:val="00E15032"/>
    <w:rsid w:val="00E150E2"/>
    <w:rsid w:val="00E15732"/>
    <w:rsid w:val="00E158E6"/>
    <w:rsid w:val="00E1643F"/>
    <w:rsid w:val="00E167CB"/>
    <w:rsid w:val="00E16CD3"/>
    <w:rsid w:val="00E16DE8"/>
    <w:rsid w:val="00E174D5"/>
    <w:rsid w:val="00E17509"/>
    <w:rsid w:val="00E175E2"/>
    <w:rsid w:val="00E1785B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29F"/>
    <w:rsid w:val="00E2154C"/>
    <w:rsid w:val="00E215C4"/>
    <w:rsid w:val="00E21711"/>
    <w:rsid w:val="00E218B0"/>
    <w:rsid w:val="00E21926"/>
    <w:rsid w:val="00E21A58"/>
    <w:rsid w:val="00E21AB1"/>
    <w:rsid w:val="00E21DE5"/>
    <w:rsid w:val="00E2218E"/>
    <w:rsid w:val="00E223FD"/>
    <w:rsid w:val="00E224EF"/>
    <w:rsid w:val="00E224F0"/>
    <w:rsid w:val="00E2272B"/>
    <w:rsid w:val="00E2290E"/>
    <w:rsid w:val="00E2356E"/>
    <w:rsid w:val="00E236F2"/>
    <w:rsid w:val="00E23867"/>
    <w:rsid w:val="00E23B35"/>
    <w:rsid w:val="00E23DA6"/>
    <w:rsid w:val="00E23DF0"/>
    <w:rsid w:val="00E23E12"/>
    <w:rsid w:val="00E23EF1"/>
    <w:rsid w:val="00E23FAA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86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73"/>
    <w:rsid w:val="00E30380"/>
    <w:rsid w:val="00E30A69"/>
    <w:rsid w:val="00E30A99"/>
    <w:rsid w:val="00E30DFB"/>
    <w:rsid w:val="00E3159F"/>
    <w:rsid w:val="00E31B71"/>
    <w:rsid w:val="00E32084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4F"/>
    <w:rsid w:val="00E33AA5"/>
    <w:rsid w:val="00E33D0A"/>
    <w:rsid w:val="00E33F01"/>
    <w:rsid w:val="00E33FAD"/>
    <w:rsid w:val="00E33FB9"/>
    <w:rsid w:val="00E344A6"/>
    <w:rsid w:val="00E34910"/>
    <w:rsid w:val="00E34CBE"/>
    <w:rsid w:val="00E34CC1"/>
    <w:rsid w:val="00E34E6B"/>
    <w:rsid w:val="00E3501D"/>
    <w:rsid w:val="00E351CC"/>
    <w:rsid w:val="00E3527A"/>
    <w:rsid w:val="00E3532A"/>
    <w:rsid w:val="00E35897"/>
    <w:rsid w:val="00E3592A"/>
    <w:rsid w:val="00E35D13"/>
    <w:rsid w:val="00E362B1"/>
    <w:rsid w:val="00E36366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183"/>
    <w:rsid w:val="00E404EE"/>
    <w:rsid w:val="00E406BF"/>
    <w:rsid w:val="00E40726"/>
    <w:rsid w:val="00E409F1"/>
    <w:rsid w:val="00E40D42"/>
    <w:rsid w:val="00E40E3D"/>
    <w:rsid w:val="00E40EE2"/>
    <w:rsid w:val="00E4148B"/>
    <w:rsid w:val="00E41817"/>
    <w:rsid w:val="00E41CC6"/>
    <w:rsid w:val="00E41D72"/>
    <w:rsid w:val="00E41DF4"/>
    <w:rsid w:val="00E41E19"/>
    <w:rsid w:val="00E41EF1"/>
    <w:rsid w:val="00E42114"/>
    <w:rsid w:val="00E42412"/>
    <w:rsid w:val="00E42577"/>
    <w:rsid w:val="00E42E2E"/>
    <w:rsid w:val="00E42F28"/>
    <w:rsid w:val="00E43248"/>
    <w:rsid w:val="00E43346"/>
    <w:rsid w:val="00E43422"/>
    <w:rsid w:val="00E4352A"/>
    <w:rsid w:val="00E43751"/>
    <w:rsid w:val="00E4394A"/>
    <w:rsid w:val="00E43F9F"/>
    <w:rsid w:val="00E43FAA"/>
    <w:rsid w:val="00E444BC"/>
    <w:rsid w:val="00E44590"/>
    <w:rsid w:val="00E44753"/>
    <w:rsid w:val="00E447E9"/>
    <w:rsid w:val="00E44C55"/>
    <w:rsid w:val="00E452F1"/>
    <w:rsid w:val="00E453F4"/>
    <w:rsid w:val="00E4593D"/>
    <w:rsid w:val="00E45F5C"/>
    <w:rsid w:val="00E46356"/>
    <w:rsid w:val="00E4682A"/>
    <w:rsid w:val="00E46CEF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37B"/>
    <w:rsid w:val="00E503CE"/>
    <w:rsid w:val="00E5080A"/>
    <w:rsid w:val="00E50819"/>
    <w:rsid w:val="00E50922"/>
    <w:rsid w:val="00E5097C"/>
    <w:rsid w:val="00E50B5E"/>
    <w:rsid w:val="00E50D0B"/>
    <w:rsid w:val="00E50F44"/>
    <w:rsid w:val="00E50FBE"/>
    <w:rsid w:val="00E5146F"/>
    <w:rsid w:val="00E51927"/>
    <w:rsid w:val="00E51BF9"/>
    <w:rsid w:val="00E51F95"/>
    <w:rsid w:val="00E5205B"/>
    <w:rsid w:val="00E527FD"/>
    <w:rsid w:val="00E52803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343"/>
    <w:rsid w:val="00E554E8"/>
    <w:rsid w:val="00E55648"/>
    <w:rsid w:val="00E55938"/>
    <w:rsid w:val="00E55969"/>
    <w:rsid w:val="00E5596D"/>
    <w:rsid w:val="00E55F01"/>
    <w:rsid w:val="00E56055"/>
    <w:rsid w:val="00E5608C"/>
    <w:rsid w:val="00E562FF"/>
    <w:rsid w:val="00E5643E"/>
    <w:rsid w:val="00E5688D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E19"/>
    <w:rsid w:val="00E601AC"/>
    <w:rsid w:val="00E60225"/>
    <w:rsid w:val="00E606C3"/>
    <w:rsid w:val="00E60B1F"/>
    <w:rsid w:val="00E60E49"/>
    <w:rsid w:val="00E61069"/>
    <w:rsid w:val="00E6191C"/>
    <w:rsid w:val="00E61E4B"/>
    <w:rsid w:val="00E620DC"/>
    <w:rsid w:val="00E6226C"/>
    <w:rsid w:val="00E626E1"/>
    <w:rsid w:val="00E62809"/>
    <w:rsid w:val="00E6308E"/>
    <w:rsid w:val="00E63481"/>
    <w:rsid w:val="00E6354A"/>
    <w:rsid w:val="00E6357B"/>
    <w:rsid w:val="00E63715"/>
    <w:rsid w:val="00E63991"/>
    <w:rsid w:val="00E63BCC"/>
    <w:rsid w:val="00E63C65"/>
    <w:rsid w:val="00E63CD6"/>
    <w:rsid w:val="00E63ED3"/>
    <w:rsid w:val="00E63F6A"/>
    <w:rsid w:val="00E64071"/>
    <w:rsid w:val="00E6424C"/>
    <w:rsid w:val="00E6427D"/>
    <w:rsid w:val="00E6436C"/>
    <w:rsid w:val="00E649E0"/>
    <w:rsid w:val="00E64B19"/>
    <w:rsid w:val="00E64B8D"/>
    <w:rsid w:val="00E64BFA"/>
    <w:rsid w:val="00E64C94"/>
    <w:rsid w:val="00E6518A"/>
    <w:rsid w:val="00E6530D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A0B"/>
    <w:rsid w:val="00E66A48"/>
    <w:rsid w:val="00E66AFE"/>
    <w:rsid w:val="00E66E42"/>
    <w:rsid w:val="00E6728F"/>
    <w:rsid w:val="00E672AF"/>
    <w:rsid w:val="00E67517"/>
    <w:rsid w:val="00E678A0"/>
    <w:rsid w:val="00E67AA1"/>
    <w:rsid w:val="00E67B0D"/>
    <w:rsid w:val="00E67D47"/>
    <w:rsid w:val="00E70071"/>
    <w:rsid w:val="00E7033D"/>
    <w:rsid w:val="00E705C7"/>
    <w:rsid w:val="00E70705"/>
    <w:rsid w:val="00E70A31"/>
    <w:rsid w:val="00E70C6F"/>
    <w:rsid w:val="00E70DF5"/>
    <w:rsid w:val="00E70E5E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A1"/>
    <w:rsid w:val="00E72778"/>
    <w:rsid w:val="00E72961"/>
    <w:rsid w:val="00E729D0"/>
    <w:rsid w:val="00E72A1C"/>
    <w:rsid w:val="00E72A37"/>
    <w:rsid w:val="00E72BBC"/>
    <w:rsid w:val="00E72E83"/>
    <w:rsid w:val="00E731D8"/>
    <w:rsid w:val="00E733EF"/>
    <w:rsid w:val="00E7350F"/>
    <w:rsid w:val="00E738A0"/>
    <w:rsid w:val="00E73B24"/>
    <w:rsid w:val="00E73EFA"/>
    <w:rsid w:val="00E7400D"/>
    <w:rsid w:val="00E74266"/>
    <w:rsid w:val="00E742B6"/>
    <w:rsid w:val="00E748A1"/>
    <w:rsid w:val="00E74DDD"/>
    <w:rsid w:val="00E751E1"/>
    <w:rsid w:val="00E752BC"/>
    <w:rsid w:val="00E752CE"/>
    <w:rsid w:val="00E754CD"/>
    <w:rsid w:val="00E7556F"/>
    <w:rsid w:val="00E75967"/>
    <w:rsid w:val="00E759BD"/>
    <w:rsid w:val="00E75D6A"/>
    <w:rsid w:val="00E76426"/>
    <w:rsid w:val="00E76662"/>
    <w:rsid w:val="00E766AD"/>
    <w:rsid w:val="00E76730"/>
    <w:rsid w:val="00E7677B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BA7"/>
    <w:rsid w:val="00E77EB4"/>
    <w:rsid w:val="00E80001"/>
    <w:rsid w:val="00E80198"/>
    <w:rsid w:val="00E801A7"/>
    <w:rsid w:val="00E80205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55F"/>
    <w:rsid w:val="00E815D4"/>
    <w:rsid w:val="00E81BDE"/>
    <w:rsid w:val="00E81EFF"/>
    <w:rsid w:val="00E82123"/>
    <w:rsid w:val="00E8266B"/>
    <w:rsid w:val="00E82AA0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4118"/>
    <w:rsid w:val="00E8413E"/>
    <w:rsid w:val="00E84485"/>
    <w:rsid w:val="00E84675"/>
    <w:rsid w:val="00E84968"/>
    <w:rsid w:val="00E84B93"/>
    <w:rsid w:val="00E84D0C"/>
    <w:rsid w:val="00E84DE7"/>
    <w:rsid w:val="00E84E86"/>
    <w:rsid w:val="00E8518B"/>
    <w:rsid w:val="00E85296"/>
    <w:rsid w:val="00E85EC3"/>
    <w:rsid w:val="00E85F59"/>
    <w:rsid w:val="00E861A4"/>
    <w:rsid w:val="00E861EA"/>
    <w:rsid w:val="00E86993"/>
    <w:rsid w:val="00E86C6C"/>
    <w:rsid w:val="00E86E87"/>
    <w:rsid w:val="00E870B1"/>
    <w:rsid w:val="00E8736B"/>
    <w:rsid w:val="00E8750C"/>
    <w:rsid w:val="00E879B1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F9C"/>
    <w:rsid w:val="00E91173"/>
    <w:rsid w:val="00E9130B"/>
    <w:rsid w:val="00E913FE"/>
    <w:rsid w:val="00E918C9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CB2"/>
    <w:rsid w:val="00E9300C"/>
    <w:rsid w:val="00E9316A"/>
    <w:rsid w:val="00E9347B"/>
    <w:rsid w:val="00E937BD"/>
    <w:rsid w:val="00E93804"/>
    <w:rsid w:val="00E93A4D"/>
    <w:rsid w:val="00E944D2"/>
    <w:rsid w:val="00E94909"/>
    <w:rsid w:val="00E94A53"/>
    <w:rsid w:val="00E94E71"/>
    <w:rsid w:val="00E94EFC"/>
    <w:rsid w:val="00E94F88"/>
    <w:rsid w:val="00E95810"/>
    <w:rsid w:val="00E95AA2"/>
    <w:rsid w:val="00E95AB3"/>
    <w:rsid w:val="00E95E88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419"/>
    <w:rsid w:val="00EA0587"/>
    <w:rsid w:val="00EA0616"/>
    <w:rsid w:val="00EA0C1D"/>
    <w:rsid w:val="00EA0D85"/>
    <w:rsid w:val="00EA1114"/>
    <w:rsid w:val="00EA118F"/>
    <w:rsid w:val="00EA1905"/>
    <w:rsid w:val="00EA21A8"/>
    <w:rsid w:val="00EA21AC"/>
    <w:rsid w:val="00EA2344"/>
    <w:rsid w:val="00EA270D"/>
    <w:rsid w:val="00EA27E4"/>
    <w:rsid w:val="00EA2B0A"/>
    <w:rsid w:val="00EA2BF9"/>
    <w:rsid w:val="00EA2DC8"/>
    <w:rsid w:val="00EA2FDD"/>
    <w:rsid w:val="00EA30B7"/>
    <w:rsid w:val="00EA31DC"/>
    <w:rsid w:val="00EA33D7"/>
    <w:rsid w:val="00EA36CC"/>
    <w:rsid w:val="00EA3846"/>
    <w:rsid w:val="00EA38D0"/>
    <w:rsid w:val="00EA3AA8"/>
    <w:rsid w:val="00EA3ABE"/>
    <w:rsid w:val="00EA3E48"/>
    <w:rsid w:val="00EA41A5"/>
    <w:rsid w:val="00EA41E6"/>
    <w:rsid w:val="00EA4230"/>
    <w:rsid w:val="00EA425B"/>
    <w:rsid w:val="00EA4265"/>
    <w:rsid w:val="00EA462D"/>
    <w:rsid w:val="00EA47FB"/>
    <w:rsid w:val="00EA4AD0"/>
    <w:rsid w:val="00EA4B81"/>
    <w:rsid w:val="00EA4E2F"/>
    <w:rsid w:val="00EA5033"/>
    <w:rsid w:val="00EA5208"/>
    <w:rsid w:val="00EA52E3"/>
    <w:rsid w:val="00EA5673"/>
    <w:rsid w:val="00EA57AF"/>
    <w:rsid w:val="00EA5855"/>
    <w:rsid w:val="00EA5AA8"/>
    <w:rsid w:val="00EA5D80"/>
    <w:rsid w:val="00EA649B"/>
    <w:rsid w:val="00EA6797"/>
    <w:rsid w:val="00EA6B83"/>
    <w:rsid w:val="00EA6B8B"/>
    <w:rsid w:val="00EA6BC0"/>
    <w:rsid w:val="00EA72DB"/>
    <w:rsid w:val="00EA744E"/>
    <w:rsid w:val="00EA7734"/>
    <w:rsid w:val="00EA7C52"/>
    <w:rsid w:val="00EB02ED"/>
    <w:rsid w:val="00EB0450"/>
    <w:rsid w:val="00EB0460"/>
    <w:rsid w:val="00EB0A81"/>
    <w:rsid w:val="00EB0B0B"/>
    <w:rsid w:val="00EB0C4D"/>
    <w:rsid w:val="00EB0D6C"/>
    <w:rsid w:val="00EB10F1"/>
    <w:rsid w:val="00EB1CFD"/>
    <w:rsid w:val="00EB1EA0"/>
    <w:rsid w:val="00EB1EFB"/>
    <w:rsid w:val="00EB1F9D"/>
    <w:rsid w:val="00EB243F"/>
    <w:rsid w:val="00EB27B2"/>
    <w:rsid w:val="00EB27E0"/>
    <w:rsid w:val="00EB283F"/>
    <w:rsid w:val="00EB2AAB"/>
    <w:rsid w:val="00EB2DE4"/>
    <w:rsid w:val="00EB2DF1"/>
    <w:rsid w:val="00EB30B7"/>
    <w:rsid w:val="00EB30D5"/>
    <w:rsid w:val="00EB3340"/>
    <w:rsid w:val="00EB348E"/>
    <w:rsid w:val="00EB3493"/>
    <w:rsid w:val="00EB390D"/>
    <w:rsid w:val="00EB3A5A"/>
    <w:rsid w:val="00EB3C46"/>
    <w:rsid w:val="00EB450E"/>
    <w:rsid w:val="00EB45E2"/>
    <w:rsid w:val="00EB47D0"/>
    <w:rsid w:val="00EB48E2"/>
    <w:rsid w:val="00EB491D"/>
    <w:rsid w:val="00EB4DBA"/>
    <w:rsid w:val="00EB4EE2"/>
    <w:rsid w:val="00EB5036"/>
    <w:rsid w:val="00EB50EF"/>
    <w:rsid w:val="00EB50FA"/>
    <w:rsid w:val="00EB57C8"/>
    <w:rsid w:val="00EB5950"/>
    <w:rsid w:val="00EB5AFA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C089F"/>
    <w:rsid w:val="00EC0A3D"/>
    <w:rsid w:val="00EC0B84"/>
    <w:rsid w:val="00EC0E0B"/>
    <w:rsid w:val="00EC1818"/>
    <w:rsid w:val="00EC1ACD"/>
    <w:rsid w:val="00EC1B86"/>
    <w:rsid w:val="00EC20FE"/>
    <w:rsid w:val="00EC2885"/>
    <w:rsid w:val="00EC2A4E"/>
    <w:rsid w:val="00EC2D03"/>
    <w:rsid w:val="00EC30E8"/>
    <w:rsid w:val="00EC31E6"/>
    <w:rsid w:val="00EC33C2"/>
    <w:rsid w:val="00EC36C1"/>
    <w:rsid w:val="00EC3C85"/>
    <w:rsid w:val="00EC3FB9"/>
    <w:rsid w:val="00EC4224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C71"/>
    <w:rsid w:val="00EC5F47"/>
    <w:rsid w:val="00EC63CC"/>
    <w:rsid w:val="00EC66C5"/>
    <w:rsid w:val="00EC6B42"/>
    <w:rsid w:val="00EC6C0C"/>
    <w:rsid w:val="00EC6C5B"/>
    <w:rsid w:val="00EC76B1"/>
    <w:rsid w:val="00EC77AF"/>
    <w:rsid w:val="00EC7ACA"/>
    <w:rsid w:val="00EC7B34"/>
    <w:rsid w:val="00EC7CC4"/>
    <w:rsid w:val="00ED00DD"/>
    <w:rsid w:val="00ED042D"/>
    <w:rsid w:val="00ED05A0"/>
    <w:rsid w:val="00ED06FA"/>
    <w:rsid w:val="00ED06FF"/>
    <w:rsid w:val="00ED0949"/>
    <w:rsid w:val="00ED0A7C"/>
    <w:rsid w:val="00ED0D2B"/>
    <w:rsid w:val="00ED1121"/>
    <w:rsid w:val="00ED1759"/>
    <w:rsid w:val="00ED1893"/>
    <w:rsid w:val="00ED1EA3"/>
    <w:rsid w:val="00ED2198"/>
    <w:rsid w:val="00ED2587"/>
    <w:rsid w:val="00ED2808"/>
    <w:rsid w:val="00ED283B"/>
    <w:rsid w:val="00ED2C1D"/>
    <w:rsid w:val="00ED2E85"/>
    <w:rsid w:val="00ED303E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EB"/>
    <w:rsid w:val="00ED5AD3"/>
    <w:rsid w:val="00ED5DDC"/>
    <w:rsid w:val="00ED5E28"/>
    <w:rsid w:val="00ED5E56"/>
    <w:rsid w:val="00ED6346"/>
    <w:rsid w:val="00ED679B"/>
    <w:rsid w:val="00ED6832"/>
    <w:rsid w:val="00ED68BC"/>
    <w:rsid w:val="00ED6B57"/>
    <w:rsid w:val="00ED6C85"/>
    <w:rsid w:val="00ED7108"/>
    <w:rsid w:val="00ED71DE"/>
    <w:rsid w:val="00ED71F4"/>
    <w:rsid w:val="00ED7510"/>
    <w:rsid w:val="00ED763C"/>
    <w:rsid w:val="00ED7786"/>
    <w:rsid w:val="00ED7ADC"/>
    <w:rsid w:val="00ED7AEF"/>
    <w:rsid w:val="00ED7E32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F7"/>
    <w:rsid w:val="00EE1A4C"/>
    <w:rsid w:val="00EE1B86"/>
    <w:rsid w:val="00EE22B9"/>
    <w:rsid w:val="00EE2738"/>
    <w:rsid w:val="00EE2789"/>
    <w:rsid w:val="00EE28DA"/>
    <w:rsid w:val="00EE2A2E"/>
    <w:rsid w:val="00EE2A42"/>
    <w:rsid w:val="00EE2A44"/>
    <w:rsid w:val="00EE2EA7"/>
    <w:rsid w:val="00EE3298"/>
    <w:rsid w:val="00EE3681"/>
    <w:rsid w:val="00EE36C7"/>
    <w:rsid w:val="00EE37C1"/>
    <w:rsid w:val="00EE3971"/>
    <w:rsid w:val="00EE3ACC"/>
    <w:rsid w:val="00EE3DBD"/>
    <w:rsid w:val="00EE4177"/>
    <w:rsid w:val="00EE48B1"/>
    <w:rsid w:val="00EE48B4"/>
    <w:rsid w:val="00EE48DF"/>
    <w:rsid w:val="00EE4A12"/>
    <w:rsid w:val="00EE4BCB"/>
    <w:rsid w:val="00EE4C4E"/>
    <w:rsid w:val="00EE4CE4"/>
    <w:rsid w:val="00EE4ED3"/>
    <w:rsid w:val="00EE4F66"/>
    <w:rsid w:val="00EE50EB"/>
    <w:rsid w:val="00EE50F4"/>
    <w:rsid w:val="00EE5626"/>
    <w:rsid w:val="00EE59BD"/>
    <w:rsid w:val="00EE6156"/>
    <w:rsid w:val="00EE615F"/>
    <w:rsid w:val="00EE66E4"/>
    <w:rsid w:val="00EE6881"/>
    <w:rsid w:val="00EE6C2D"/>
    <w:rsid w:val="00EE70B5"/>
    <w:rsid w:val="00EE74AB"/>
    <w:rsid w:val="00EE7E2C"/>
    <w:rsid w:val="00EF0016"/>
    <w:rsid w:val="00EF010A"/>
    <w:rsid w:val="00EF03C2"/>
    <w:rsid w:val="00EF06FD"/>
    <w:rsid w:val="00EF07E2"/>
    <w:rsid w:val="00EF0B47"/>
    <w:rsid w:val="00EF0C59"/>
    <w:rsid w:val="00EF0D34"/>
    <w:rsid w:val="00EF1797"/>
    <w:rsid w:val="00EF1A7E"/>
    <w:rsid w:val="00EF1EA4"/>
    <w:rsid w:val="00EF23A1"/>
    <w:rsid w:val="00EF25ED"/>
    <w:rsid w:val="00EF271E"/>
    <w:rsid w:val="00EF2894"/>
    <w:rsid w:val="00EF2C2D"/>
    <w:rsid w:val="00EF2FFF"/>
    <w:rsid w:val="00EF32F2"/>
    <w:rsid w:val="00EF3535"/>
    <w:rsid w:val="00EF39E0"/>
    <w:rsid w:val="00EF3B56"/>
    <w:rsid w:val="00EF4743"/>
    <w:rsid w:val="00EF4843"/>
    <w:rsid w:val="00EF4930"/>
    <w:rsid w:val="00EF4F6B"/>
    <w:rsid w:val="00EF4FB7"/>
    <w:rsid w:val="00EF5177"/>
    <w:rsid w:val="00EF5270"/>
    <w:rsid w:val="00EF531F"/>
    <w:rsid w:val="00EF5842"/>
    <w:rsid w:val="00EF58F4"/>
    <w:rsid w:val="00EF59D5"/>
    <w:rsid w:val="00EF5A66"/>
    <w:rsid w:val="00EF5B6C"/>
    <w:rsid w:val="00EF65E8"/>
    <w:rsid w:val="00EF6689"/>
    <w:rsid w:val="00EF6826"/>
    <w:rsid w:val="00EF683A"/>
    <w:rsid w:val="00EF757B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DBF"/>
    <w:rsid w:val="00F0168C"/>
    <w:rsid w:val="00F016AF"/>
    <w:rsid w:val="00F01BAF"/>
    <w:rsid w:val="00F01DF2"/>
    <w:rsid w:val="00F01E48"/>
    <w:rsid w:val="00F01F46"/>
    <w:rsid w:val="00F02318"/>
    <w:rsid w:val="00F02F30"/>
    <w:rsid w:val="00F0326D"/>
    <w:rsid w:val="00F035D1"/>
    <w:rsid w:val="00F03953"/>
    <w:rsid w:val="00F039E5"/>
    <w:rsid w:val="00F03EAF"/>
    <w:rsid w:val="00F04231"/>
    <w:rsid w:val="00F04544"/>
    <w:rsid w:val="00F0454E"/>
    <w:rsid w:val="00F045B6"/>
    <w:rsid w:val="00F045D2"/>
    <w:rsid w:val="00F045E5"/>
    <w:rsid w:val="00F04742"/>
    <w:rsid w:val="00F047E3"/>
    <w:rsid w:val="00F04EE8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9A3"/>
    <w:rsid w:val="00F07AE3"/>
    <w:rsid w:val="00F07B39"/>
    <w:rsid w:val="00F07BCE"/>
    <w:rsid w:val="00F07C68"/>
    <w:rsid w:val="00F103E4"/>
    <w:rsid w:val="00F1050E"/>
    <w:rsid w:val="00F1055A"/>
    <w:rsid w:val="00F10E6D"/>
    <w:rsid w:val="00F1137F"/>
    <w:rsid w:val="00F1180E"/>
    <w:rsid w:val="00F11912"/>
    <w:rsid w:val="00F11C27"/>
    <w:rsid w:val="00F12734"/>
    <w:rsid w:val="00F1285A"/>
    <w:rsid w:val="00F12AF8"/>
    <w:rsid w:val="00F130EC"/>
    <w:rsid w:val="00F13161"/>
    <w:rsid w:val="00F133F9"/>
    <w:rsid w:val="00F13F60"/>
    <w:rsid w:val="00F140F6"/>
    <w:rsid w:val="00F1424A"/>
    <w:rsid w:val="00F142EA"/>
    <w:rsid w:val="00F14380"/>
    <w:rsid w:val="00F143BA"/>
    <w:rsid w:val="00F14B02"/>
    <w:rsid w:val="00F14B13"/>
    <w:rsid w:val="00F14C98"/>
    <w:rsid w:val="00F150A8"/>
    <w:rsid w:val="00F152BB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FC"/>
    <w:rsid w:val="00F1778B"/>
    <w:rsid w:val="00F17C20"/>
    <w:rsid w:val="00F17E69"/>
    <w:rsid w:val="00F17EC8"/>
    <w:rsid w:val="00F200BE"/>
    <w:rsid w:val="00F2043F"/>
    <w:rsid w:val="00F20455"/>
    <w:rsid w:val="00F20C86"/>
    <w:rsid w:val="00F20DF1"/>
    <w:rsid w:val="00F20F7B"/>
    <w:rsid w:val="00F211C8"/>
    <w:rsid w:val="00F21488"/>
    <w:rsid w:val="00F216BC"/>
    <w:rsid w:val="00F222FB"/>
    <w:rsid w:val="00F223E7"/>
    <w:rsid w:val="00F2265B"/>
    <w:rsid w:val="00F22F49"/>
    <w:rsid w:val="00F2311E"/>
    <w:rsid w:val="00F2333A"/>
    <w:rsid w:val="00F2368E"/>
    <w:rsid w:val="00F2407D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7DB"/>
    <w:rsid w:val="00F257E4"/>
    <w:rsid w:val="00F25982"/>
    <w:rsid w:val="00F25E8F"/>
    <w:rsid w:val="00F25F73"/>
    <w:rsid w:val="00F26038"/>
    <w:rsid w:val="00F26541"/>
    <w:rsid w:val="00F266C6"/>
    <w:rsid w:val="00F2678B"/>
    <w:rsid w:val="00F26D38"/>
    <w:rsid w:val="00F26DA9"/>
    <w:rsid w:val="00F2709A"/>
    <w:rsid w:val="00F27113"/>
    <w:rsid w:val="00F274BB"/>
    <w:rsid w:val="00F27520"/>
    <w:rsid w:val="00F27897"/>
    <w:rsid w:val="00F279AF"/>
    <w:rsid w:val="00F27CCC"/>
    <w:rsid w:val="00F27DCF"/>
    <w:rsid w:val="00F27F76"/>
    <w:rsid w:val="00F27F9E"/>
    <w:rsid w:val="00F30239"/>
    <w:rsid w:val="00F302E0"/>
    <w:rsid w:val="00F3089D"/>
    <w:rsid w:val="00F30C3C"/>
    <w:rsid w:val="00F30C48"/>
    <w:rsid w:val="00F3114B"/>
    <w:rsid w:val="00F3157E"/>
    <w:rsid w:val="00F3189C"/>
    <w:rsid w:val="00F3197B"/>
    <w:rsid w:val="00F31D33"/>
    <w:rsid w:val="00F31FC0"/>
    <w:rsid w:val="00F32096"/>
    <w:rsid w:val="00F32098"/>
    <w:rsid w:val="00F32155"/>
    <w:rsid w:val="00F32314"/>
    <w:rsid w:val="00F328C7"/>
    <w:rsid w:val="00F32F7A"/>
    <w:rsid w:val="00F33205"/>
    <w:rsid w:val="00F337F1"/>
    <w:rsid w:val="00F338F3"/>
    <w:rsid w:val="00F339E3"/>
    <w:rsid w:val="00F33E02"/>
    <w:rsid w:val="00F33F14"/>
    <w:rsid w:val="00F33F3D"/>
    <w:rsid w:val="00F343DD"/>
    <w:rsid w:val="00F343FB"/>
    <w:rsid w:val="00F34484"/>
    <w:rsid w:val="00F3461B"/>
    <w:rsid w:val="00F3474C"/>
    <w:rsid w:val="00F34765"/>
    <w:rsid w:val="00F34A9E"/>
    <w:rsid w:val="00F34AA0"/>
    <w:rsid w:val="00F34B6C"/>
    <w:rsid w:val="00F35243"/>
    <w:rsid w:val="00F35424"/>
    <w:rsid w:val="00F35578"/>
    <w:rsid w:val="00F358DD"/>
    <w:rsid w:val="00F361F1"/>
    <w:rsid w:val="00F364C7"/>
    <w:rsid w:val="00F36577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4004F"/>
    <w:rsid w:val="00F401A6"/>
    <w:rsid w:val="00F40449"/>
    <w:rsid w:val="00F40589"/>
    <w:rsid w:val="00F4071C"/>
    <w:rsid w:val="00F4098D"/>
    <w:rsid w:val="00F40C54"/>
    <w:rsid w:val="00F40EBE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693"/>
    <w:rsid w:val="00F42CA6"/>
    <w:rsid w:val="00F42CD3"/>
    <w:rsid w:val="00F4377D"/>
    <w:rsid w:val="00F437E4"/>
    <w:rsid w:val="00F43A4B"/>
    <w:rsid w:val="00F44599"/>
    <w:rsid w:val="00F44637"/>
    <w:rsid w:val="00F4478D"/>
    <w:rsid w:val="00F4484A"/>
    <w:rsid w:val="00F44D49"/>
    <w:rsid w:val="00F44D63"/>
    <w:rsid w:val="00F44DA0"/>
    <w:rsid w:val="00F44DBB"/>
    <w:rsid w:val="00F45156"/>
    <w:rsid w:val="00F452F2"/>
    <w:rsid w:val="00F45B07"/>
    <w:rsid w:val="00F45CCE"/>
    <w:rsid w:val="00F45D23"/>
    <w:rsid w:val="00F463C9"/>
    <w:rsid w:val="00F46467"/>
    <w:rsid w:val="00F4658E"/>
    <w:rsid w:val="00F466D6"/>
    <w:rsid w:val="00F468BF"/>
    <w:rsid w:val="00F468CF"/>
    <w:rsid w:val="00F46A2B"/>
    <w:rsid w:val="00F47151"/>
    <w:rsid w:val="00F47792"/>
    <w:rsid w:val="00F47AF5"/>
    <w:rsid w:val="00F47DD2"/>
    <w:rsid w:val="00F502AA"/>
    <w:rsid w:val="00F5036C"/>
    <w:rsid w:val="00F503E3"/>
    <w:rsid w:val="00F50597"/>
    <w:rsid w:val="00F5065D"/>
    <w:rsid w:val="00F507E1"/>
    <w:rsid w:val="00F50B15"/>
    <w:rsid w:val="00F50C8F"/>
    <w:rsid w:val="00F50DD0"/>
    <w:rsid w:val="00F50DF8"/>
    <w:rsid w:val="00F511AD"/>
    <w:rsid w:val="00F5193C"/>
    <w:rsid w:val="00F519D9"/>
    <w:rsid w:val="00F52098"/>
    <w:rsid w:val="00F521B3"/>
    <w:rsid w:val="00F521FA"/>
    <w:rsid w:val="00F52581"/>
    <w:rsid w:val="00F52609"/>
    <w:rsid w:val="00F52659"/>
    <w:rsid w:val="00F5265E"/>
    <w:rsid w:val="00F527EF"/>
    <w:rsid w:val="00F52A8F"/>
    <w:rsid w:val="00F52E03"/>
    <w:rsid w:val="00F52FAC"/>
    <w:rsid w:val="00F532D7"/>
    <w:rsid w:val="00F536F8"/>
    <w:rsid w:val="00F53838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B4C"/>
    <w:rsid w:val="00F55B98"/>
    <w:rsid w:val="00F55E63"/>
    <w:rsid w:val="00F55F5C"/>
    <w:rsid w:val="00F560FE"/>
    <w:rsid w:val="00F56191"/>
    <w:rsid w:val="00F562F1"/>
    <w:rsid w:val="00F56385"/>
    <w:rsid w:val="00F56930"/>
    <w:rsid w:val="00F56D17"/>
    <w:rsid w:val="00F56F0C"/>
    <w:rsid w:val="00F57072"/>
    <w:rsid w:val="00F571CC"/>
    <w:rsid w:val="00F571DA"/>
    <w:rsid w:val="00F5726A"/>
    <w:rsid w:val="00F57683"/>
    <w:rsid w:val="00F57686"/>
    <w:rsid w:val="00F5777D"/>
    <w:rsid w:val="00F5780B"/>
    <w:rsid w:val="00F57A8A"/>
    <w:rsid w:val="00F57B7C"/>
    <w:rsid w:val="00F57C8C"/>
    <w:rsid w:val="00F603C5"/>
    <w:rsid w:val="00F60507"/>
    <w:rsid w:val="00F60906"/>
    <w:rsid w:val="00F60CE4"/>
    <w:rsid w:val="00F60E78"/>
    <w:rsid w:val="00F6100C"/>
    <w:rsid w:val="00F61830"/>
    <w:rsid w:val="00F61F94"/>
    <w:rsid w:val="00F6228B"/>
    <w:rsid w:val="00F62779"/>
    <w:rsid w:val="00F62B48"/>
    <w:rsid w:val="00F62D1F"/>
    <w:rsid w:val="00F630D9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4A5"/>
    <w:rsid w:val="00F64591"/>
    <w:rsid w:val="00F6485B"/>
    <w:rsid w:val="00F64F64"/>
    <w:rsid w:val="00F65657"/>
    <w:rsid w:val="00F65C43"/>
    <w:rsid w:val="00F65D78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947"/>
    <w:rsid w:val="00F679CF"/>
    <w:rsid w:val="00F67B20"/>
    <w:rsid w:val="00F67C07"/>
    <w:rsid w:val="00F67CE6"/>
    <w:rsid w:val="00F67D4A"/>
    <w:rsid w:val="00F67DCD"/>
    <w:rsid w:val="00F67ED5"/>
    <w:rsid w:val="00F7017E"/>
    <w:rsid w:val="00F701CF"/>
    <w:rsid w:val="00F7061F"/>
    <w:rsid w:val="00F70664"/>
    <w:rsid w:val="00F70697"/>
    <w:rsid w:val="00F70D42"/>
    <w:rsid w:val="00F71439"/>
    <w:rsid w:val="00F7152D"/>
    <w:rsid w:val="00F71532"/>
    <w:rsid w:val="00F71856"/>
    <w:rsid w:val="00F725A6"/>
    <w:rsid w:val="00F725F7"/>
    <w:rsid w:val="00F727DA"/>
    <w:rsid w:val="00F72BA5"/>
    <w:rsid w:val="00F72D45"/>
    <w:rsid w:val="00F72D7C"/>
    <w:rsid w:val="00F73012"/>
    <w:rsid w:val="00F734D7"/>
    <w:rsid w:val="00F73D45"/>
    <w:rsid w:val="00F73E96"/>
    <w:rsid w:val="00F73F00"/>
    <w:rsid w:val="00F740B0"/>
    <w:rsid w:val="00F7417F"/>
    <w:rsid w:val="00F74557"/>
    <w:rsid w:val="00F745C2"/>
    <w:rsid w:val="00F745D5"/>
    <w:rsid w:val="00F74960"/>
    <w:rsid w:val="00F74DD0"/>
    <w:rsid w:val="00F74E1D"/>
    <w:rsid w:val="00F75192"/>
    <w:rsid w:val="00F75302"/>
    <w:rsid w:val="00F75E08"/>
    <w:rsid w:val="00F75FC6"/>
    <w:rsid w:val="00F76472"/>
    <w:rsid w:val="00F766D5"/>
    <w:rsid w:val="00F769D5"/>
    <w:rsid w:val="00F76D08"/>
    <w:rsid w:val="00F76FAB"/>
    <w:rsid w:val="00F7778D"/>
    <w:rsid w:val="00F777E2"/>
    <w:rsid w:val="00F77995"/>
    <w:rsid w:val="00F779B2"/>
    <w:rsid w:val="00F77D96"/>
    <w:rsid w:val="00F804AC"/>
    <w:rsid w:val="00F80541"/>
    <w:rsid w:val="00F80731"/>
    <w:rsid w:val="00F8075C"/>
    <w:rsid w:val="00F80BAE"/>
    <w:rsid w:val="00F80BFC"/>
    <w:rsid w:val="00F80D38"/>
    <w:rsid w:val="00F8129E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31A7"/>
    <w:rsid w:val="00F836C8"/>
    <w:rsid w:val="00F83753"/>
    <w:rsid w:val="00F837B5"/>
    <w:rsid w:val="00F838F9"/>
    <w:rsid w:val="00F841E8"/>
    <w:rsid w:val="00F8458A"/>
    <w:rsid w:val="00F84CF6"/>
    <w:rsid w:val="00F84EC5"/>
    <w:rsid w:val="00F8550D"/>
    <w:rsid w:val="00F85B42"/>
    <w:rsid w:val="00F85D96"/>
    <w:rsid w:val="00F85F88"/>
    <w:rsid w:val="00F85F94"/>
    <w:rsid w:val="00F8613B"/>
    <w:rsid w:val="00F8619C"/>
    <w:rsid w:val="00F86416"/>
    <w:rsid w:val="00F8643C"/>
    <w:rsid w:val="00F8680B"/>
    <w:rsid w:val="00F86BDB"/>
    <w:rsid w:val="00F8752D"/>
    <w:rsid w:val="00F877EF"/>
    <w:rsid w:val="00F87946"/>
    <w:rsid w:val="00F87C5B"/>
    <w:rsid w:val="00F87EF9"/>
    <w:rsid w:val="00F90128"/>
    <w:rsid w:val="00F90206"/>
    <w:rsid w:val="00F90329"/>
    <w:rsid w:val="00F908E0"/>
    <w:rsid w:val="00F90BF1"/>
    <w:rsid w:val="00F90C3F"/>
    <w:rsid w:val="00F90C8D"/>
    <w:rsid w:val="00F90EB7"/>
    <w:rsid w:val="00F9101C"/>
    <w:rsid w:val="00F91168"/>
    <w:rsid w:val="00F913D2"/>
    <w:rsid w:val="00F91598"/>
    <w:rsid w:val="00F91677"/>
    <w:rsid w:val="00F91756"/>
    <w:rsid w:val="00F919A3"/>
    <w:rsid w:val="00F919A5"/>
    <w:rsid w:val="00F91C0A"/>
    <w:rsid w:val="00F91C23"/>
    <w:rsid w:val="00F91E6D"/>
    <w:rsid w:val="00F91F47"/>
    <w:rsid w:val="00F9219C"/>
    <w:rsid w:val="00F9236F"/>
    <w:rsid w:val="00F92448"/>
    <w:rsid w:val="00F92817"/>
    <w:rsid w:val="00F928A8"/>
    <w:rsid w:val="00F92B30"/>
    <w:rsid w:val="00F92FB5"/>
    <w:rsid w:val="00F93187"/>
    <w:rsid w:val="00F93974"/>
    <w:rsid w:val="00F93AA3"/>
    <w:rsid w:val="00F94591"/>
    <w:rsid w:val="00F946BA"/>
    <w:rsid w:val="00F94800"/>
    <w:rsid w:val="00F94D37"/>
    <w:rsid w:val="00F94F16"/>
    <w:rsid w:val="00F951D9"/>
    <w:rsid w:val="00F95246"/>
    <w:rsid w:val="00F9551C"/>
    <w:rsid w:val="00F95870"/>
    <w:rsid w:val="00F95894"/>
    <w:rsid w:val="00F95D05"/>
    <w:rsid w:val="00F95E67"/>
    <w:rsid w:val="00F95FF3"/>
    <w:rsid w:val="00F9630D"/>
    <w:rsid w:val="00F963FB"/>
    <w:rsid w:val="00F96B1A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A0329"/>
    <w:rsid w:val="00FA06F8"/>
    <w:rsid w:val="00FA0845"/>
    <w:rsid w:val="00FA0A7A"/>
    <w:rsid w:val="00FA0ACB"/>
    <w:rsid w:val="00FA0CDE"/>
    <w:rsid w:val="00FA10C5"/>
    <w:rsid w:val="00FA1503"/>
    <w:rsid w:val="00FA1A72"/>
    <w:rsid w:val="00FA1C59"/>
    <w:rsid w:val="00FA23EC"/>
    <w:rsid w:val="00FA25D6"/>
    <w:rsid w:val="00FA2774"/>
    <w:rsid w:val="00FA29B9"/>
    <w:rsid w:val="00FA2AD3"/>
    <w:rsid w:val="00FA2D0F"/>
    <w:rsid w:val="00FA2D72"/>
    <w:rsid w:val="00FA4042"/>
    <w:rsid w:val="00FA43B1"/>
    <w:rsid w:val="00FA4561"/>
    <w:rsid w:val="00FA46F9"/>
    <w:rsid w:val="00FA49A1"/>
    <w:rsid w:val="00FA4A2D"/>
    <w:rsid w:val="00FA4E2B"/>
    <w:rsid w:val="00FA52F9"/>
    <w:rsid w:val="00FA53ED"/>
    <w:rsid w:val="00FA57EC"/>
    <w:rsid w:val="00FA5801"/>
    <w:rsid w:val="00FA62AF"/>
    <w:rsid w:val="00FA62D4"/>
    <w:rsid w:val="00FA66FB"/>
    <w:rsid w:val="00FA6B0A"/>
    <w:rsid w:val="00FA6CD2"/>
    <w:rsid w:val="00FA706E"/>
    <w:rsid w:val="00FA7186"/>
    <w:rsid w:val="00FA73E4"/>
    <w:rsid w:val="00FA7502"/>
    <w:rsid w:val="00FA7507"/>
    <w:rsid w:val="00FA7514"/>
    <w:rsid w:val="00FA783A"/>
    <w:rsid w:val="00FA78B5"/>
    <w:rsid w:val="00FA79A8"/>
    <w:rsid w:val="00FA7A8F"/>
    <w:rsid w:val="00FA7D6F"/>
    <w:rsid w:val="00FB020B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D9"/>
    <w:rsid w:val="00FB1A9B"/>
    <w:rsid w:val="00FB1C47"/>
    <w:rsid w:val="00FB21CA"/>
    <w:rsid w:val="00FB27B7"/>
    <w:rsid w:val="00FB2A8A"/>
    <w:rsid w:val="00FB2BE1"/>
    <w:rsid w:val="00FB2D52"/>
    <w:rsid w:val="00FB2EB6"/>
    <w:rsid w:val="00FB3001"/>
    <w:rsid w:val="00FB317D"/>
    <w:rsid w:val="00FB3206"/>
    <w:rsid w:val="00FB321A"/>
    <w:rsid w:val="00FB3266"/>
    <w:rsid w:val="00FB349E"/>
    <w:rsid w:val="00FB381D"/>
    <w:rsid w:val="00FB395D"/>
    <w:rsid w:val="00FB3972"/>
    <w:rsid w:val="00FB3C63"/>
    <w:rsid w:val="00FB3F2B"/>
    <w:rsid w:val="00FB40F8"/>
    <w:rsid w:val="00FB441E"/>
    <w:rsid w:val="00FB45EC"/>
    <w:rsid w:val="00FB48D7"/>
    <w:rsid w:val="00FB5100"/>
    <w:rsid w:val="00FB512E"/>
    <w:rsid w:val="00FB52A3"/>
    <w:rsid w:val="00FB538F"/>
    <w:rsid w:val="00FB56B7"/>
    <w:rsid w:val="00FB5A28"/>
    <w:rsid w:val="00FB5ABF"/>
    <w:rsid w:val="00FB5BC4"/>
    <w:rsid w:val="00FB605D"/>
    <w:rsid w:val="00FB63E1"/>
    <w:rsid w:val="00FB6735"/>
    <w:rsid w:val="00FB6958"/>
    <w:rsid w:val="00FB6CF9"/>
    <w:rsid w:val="00FB6DE8"/>
    <w:rsid w:val="00FB73B5"/>
    <w:rsid w:val="00FB7762"/>
    <w:rsid w:val="00FB7798"/>
    <w:rsid w:val="00FB7C59"/>
    <w:rsid w:val="00FC00E8"/>
    <w:rsid w:val="00FC010A"/>
    <w:rsid w:val="00FC04B0"/>
    <w:rsid w:val="00FC0570"/>
    <w:rsid w:val="00FC0B1C"/>
    <w:rsid w:val="00FC0BBF"/>
    <w:rsid w:val="00FC0CA2"/>
    <w:rsid w:val="00FC0CA5"/>
    <w:rsid w:val="00FC0CED"/>
    <w:rsid w:val="00FC0DA1"/>
    <w:rsid w:val="00FC107D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EF"/>
    <w:rsid w:val="00FC2DFC"/>
    <w:rsid w:val="00FC2FA4"/>
    <w:rsid w:val="00FC3086"/>
    <w:rsid w:val="00FC3287"/>
    <w:rsid w:val="00FC33E7"/>
    <w:rsid w:val="00FC341A"/>
    <w:rsid w:val="00FC351F"/>
    <w:rsid w:val="00FC37F1"/>
    <w:rsid w:val="00FC3B60"/>
    <w:rsid w:val="00FC3C56"/>
    <w:rsid w:val="00FC3E2D"/>
    <w:rsid w:val="00FC436F"/>
    <w:rsid w:val="00FC43FC"/>
    <w:rsid w:val="00FC45BA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95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474"/>
    <w:rsid w:val="00FD0C5B"/>
    <w:rsid w:val="00FD0E02"/>
    <w:rsid w:val="00FD0E4D"/>
    <w:rsid w:val="00FD0F53"/>
    <w:rsid w:val="00FD1078"/>
    <w:rsid w:val="00FD112D"/>
    <w:rsid w:val="00FD1338"/>
    <w:rsid w:val="00FD1395"/>
    <w:rsid w:val="00FD17C5"/>
    <w:rsid w:val="00FD181F"/>
    <w:rsid w:val="00FD1929"/>
    <w:rsid w:val="00FD1A07"/>
    <w:rsid w:val="00FD1CF2"/>
    <w:rsid w:val="00FD1DE7"/>
    <w:rsid w:val="00FD1F1B"/>
    <w:rsid w:val="00FD1FDF"/>
    <w:rsid w:val="00FD2395"/>
    <w:rsid w:val="00FD23E2"/>
    <w:rsid w:val="00FD2D93"/>
    <w:rsid w:val="00FD2F94"/>
    <w:rsid w:val="00FD3031"/>
    <w:rsid w:val="00FD3339"/>
    <w:rsid w:val="00FD3A3A"/>
    <w:rsid w:val="00FD4194"/>
    <w:rsid w:val="00FD5279"/>
    <w:rsid w:val="00FD55A2"/>
    <w:rsid w:val="00FD55E8"/>
    <w:rsid w:val="00FD5869"/>
    <w:rsid w:val="00FD5997"/>
    <w:rsid w:val="00FD5AB7"/>
    <w:rsid w:val="00FD6083"/>
    <w:rsid w:val="00FD61D5"/>
    <w:rsid w:val="00FD634C"/>
    <w:rsid w:val="00FD64F9"/>
    <w:rsid w:val="00FD6977"/>
    <w:rsid w:val="00FD6C68"/>
    <w:rsid w:val="00FD6D3D"/>
    <w:rsid w:val="00FD6DAC"/>
    <w:rsid w:val="00FD6EAE"/>
    <w:rsid w:val="00FD7657"/>
    <w:rsid w:val="00FD7CC4"/>
    <w:rsid w:val="00FD7F41"/>
    <w:rsid w:val="00FD7F69"/>
    <w:rsid w:val="00FE00E0"/>
    <w:rsid w:val="00FE020F"/>
    <w:rsid w:val="00FE06AA"/>
    <w:rsid w:val="00FE0895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B02"/>
    <w:rsid w:val="00FE1BEC"/>
    <w:rsid w:val="00FE1E1B"/>
    <w:rsid w:val="00FE223B"/>
    <w:rsid w:val="00FE2395"/>
    <w:rsid w:val="00FE25C1"/>
    <w:rsid w:val="00FE267A"/>
    <w:rsid w:val="00FE2837"/>
    <w:rsid w:val="00FE294A"/>
    <w:rsid w:val="00FE2F2C"/>
    <w:rsid w:val="00FE31A7"/>
    <w:rsid w:val="00FE331F"/>
    <w:rsid w:val="00FE347F"/>
    <w:rsid w:val="00FE3A3C"/>
    <w:rsid w:val="00FE3B78"/>
    <w:rsid w:val="00FE3D81"/>
    <w:rsid w:val="00FE3F04"/>
    <w:rsid w:val="00FE3FB9"/>
    <w:rsid w:val="00FE420B"/>
    <w:rsid w:val="00FE4224"/>
    <w:rsid w:val="00FE45D0"/>
    <w:rsid w:val="00FE4702"/>
    <w:rsid w:val="00FE47C9"/>
    <w:rsid w:val="00FE52D6"/>
    <w:rsid w:val="00FE5A61"/>
    <w:rsid w:val="00FE5A8A"/>
    <w:rsid w:val="00FE5B31"/>
    <w:rsid w:val="00FE5DEF"/>
    <w:rsid w:val="00FE631E"/>
    <w:rsid w:val="00FE64BC"/>
    <w:rsid w:val="00FE6607"/>
    <w:rsid w:val="00FE67C3"/>
    <w:rsid w:val="00FE6B2F"/>
    <w:rsid w:val="00FE6C19"/>
    <w:rsid w:val="00FE6C69"/>
    <w:rsid w:val="00FE6D5E"/>
    <w:rsid w:val="00FE6FFB"/>
    <w:rsid w:val="00FE7016"/>
    <w:rsid w:val="00FE7582"/>
    <w:rsid w:val="00FE775C"/>
    <w:rsid w:val="00FE7CDD"/>
    <w:rsid w:val="00FF0009"/>
    <w:rsid w:val="00FF0108"/>
    <w:rsid w:val="00FF016F"/>
    <w:rsid w:val="00FF05BE"/>
    <w:rsid w:val="00FF07C3"/>
    <w:rsid w:val="00FF0857"/>
    <w:rsid w:val="00FF08F4"/>
    <w:rsid w:val="00FF0C3E"/>
    <w:rsid w:val="00FF0F69"/>
    <w:rsid w:val="00FF0FA3"/>
    <w:rsid w:val="00FF138C"/>
    <w:rsid w:val="00FF1BB0"/>
    <w:rsid w:val="00FF1C53"/>
    <w:rsid w:val="00FF1CDA"/>
    <w:rsid w:val="00FF209D"/>
    <w:rsid w:val="00FF24DD"/>
    <w:rsid w:val="00FF26A9"/>
    <w:rsid w:val="00FF26F8"/>
    <w:rsid w:val="00FF281E"/>
    <w:rsid w:val="00FF285E"/>
    <w:rsid w:val="00FF2A85"/>
    <w:rsid w:val="00FF321F"/>
    <w:rsid w:val="00FF3381"/>
    <w:rsid w:val="00FF3CD8"/>
    <w:rsid w:val="00FF3D4E"/>
    <w:rsid w:val="00FF4177"/>
    <w:rsid w:val="00FF42C9"/>
    <w:rsid w:val="00FF4506"/>
    <w:rsid w:val="00FF4718"/>
    <w:rsid w:val="00FF4DD7"/>
    <w:rsid w:val="00FF4F0B"/>
    <w:rsid w:val="00FF4F92"/>
    <w:rsid w:val="00FF52F7"/>
    <w:rsid w:val="00FF5A79"/>
    <w:rsid w:val="00FF6004"/>
    <w:rsid w:val="00FF606D"/>
    <w:rsid w:val="00FF6179"/>
    <w:rsid w:val="00FF62ED"/>
    <w:rsid w:val="00FF67FF"/>
    <w:rsid w:val="00FF6B8E"/>
    <w:rsid w:val="00FF6CA2"/>
    <w:rsid w:val="00FF6E68"/>
    <w:rsid w:val="00FF718C"/>
    <w:rsid w:val="00FF7310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4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0D6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5578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7D5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90D6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90D6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90D6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90D6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90D6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99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DE3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3DE25-5ECC-4E09-B44D-B4E8B85B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2659</Words>
  <Characters>10361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12995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Somjai, Nigonyanont</cp:lastModifiedBy>
  <cp:revision>3</cp:revision>
  <cp:lastPrinted>2018-02-13T07:30:00Z</cp:lastPrinted>
  <dcterms:created xsi:type="dcterms:W3CDTF">2018-02-14T06:23:00Z</dcterms:created>
  <dcterms:modified xsi:type="dcterms:W3CDTF">2018-02-14T06:34:00Z</dcterms:modified>
</cp:coreProperties>
</file>