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E5A38" w14:textId="77777777" w:rsidR="006C60C8" w:rsidRPr="00C62AA6" w:rsidRDefault="006C60C8" w:rsidP="003A0D55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30"/>
          <w:szCs w:val="30"/>
          <w:cs/>
          <w:lang w:bidi="th-TH"/>
        </w:rPr>
      </w:pPr>
      <w:r w:rsidRPr="00C62AA6">
        <w:rPr>
          <w:rFonts w:ascii="Angsana New" w:hAnsi="Angsana New" w:cs="Angsana New"/>
          <w:bCs/>
          <w:sz w:val="30"/>
          <w:szCs w:val="30"/>
          <w:cs/>
          <w:lang w:bidi="th-TH"/>
        </w:rPr>
        <w:t>หมายเหตุ</w:t>
      </w:r>
      <w:r w:rsidRPr="00C62AA6">
        <w:rPr>
          <w:rFonts w:ascii="Angsana New" w:hAnsi="Angsana New" w:cs="Angsana New"/>
          <w:bCs/>
          <w:sz w:val="30"/>
          <w:szCs w:val="30"/>
        </w:rPr>
        <w:tab/>
      </w:r>
      <w:r w:rsidRPr="00C62AA6">
        <w:rPr>
          <w:rFonts w:ascii="Angsana New" w:hAnsi="Angsana New" w:cs="Angsana New"/>
          <w:bCs/>
          <w:sz w:val="30"/>
          <w:szCs w:val="30"/>
          <w:cs/>
          <w:lang w:bidi="th-TH"/>
        </w:rPr>
        <w:t>สารบัญ</w:t>
      </w:r>
    </w:p>
    <w:p w14:paraId="47F7E16C" w14:textId="77777777" w:rsidR="00DE151E" w:rsidRPr="00C62AA6" w:rsidRDefault="00DE151E" w:rsidP="00AF6226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18"/>
          <w:szCs w:val="18"/>
          <w:lang w:val="en-US"/>
        </w:rPr>
      </w:pPr>
    </w:p>
    <w:p w14:paraId="0B8FC63A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5B45851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12ACEC94" w14:textId="77777777" w:rsidR="00DE151E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0EFC9261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A8857F3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BA2CE69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เงินลงทุนอื่น</w:t>
      </w:r>
    </w:p>
    <w:p w14:paraId="1FD5506A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ลูกหนี้การค้า </w:t>
      </w:r>
    </w:p>
    <w:p w14:paraId="557AA3CF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14:paraId="5CEB29F8" w14:textId="77777777" w:rsidR="00DE151E" w:rsidRPr="00C62AA6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สินค้าคงเหลือ </w:t>
      </w:r>
    </w:p>
    <w:p w14:paraId="44B5ECE7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124E43A5" w14:textId="77777777" w:rsidR="00974EB0" w:rsidRPr="00C62AA6" w:rsidRDefault="00974EB0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 w:hint="cs"/>
          <w:sz w:val="30"/>
          <w:szCs w:val="30"/>
          <w:cs/>
          <w:lang w:bidi="th-TH"/>
        </w:rPr>
        <w:t>ส่วน</w:t>
      </w:r>
      <w:r w:rsidR="006A2D9C" w:rsidRPr="00C62AA6">
        <w:rPr>
          <w:rFonts w:ascii="Angsana New" w:hAnsi="Angsana New" w:cs="Angsana New" w:hint="cs"/>
          <w:sz w:val="30"/>
          <w:szCs w:val="30"/>
          <w:cs/>
          <w:lang w:bidi="th-TH"/>
        </w:rPr>
        <w:t>ได้เสีย</w:t>
      </w:r>
      <w:r w:rsidRPr="00C62AA6">
        <w:rPr>
          <w:rFonts w:ascii="Angsana New" w:hAnsi="Angsana New" w:cs="Angsana New" w:hint="cs"/>
          <w:sz w:val="30"/>
          <w:szCs w:val="30"/>
          <w:cs/>
          <w:lang w:bidi="th-TH"/>
        </w:rPr>
        <w:t>ที่ไม่มีอำนาจควบคุม</w:t>
      </w:r>
    </w:p>
    <w:p w14:paraId="5F85CFBB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OLE_LINK20"/>
      <w:bookmarkStart w:id="1" w:name="OLE_LINK23"/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721079" w:rsidRPr="00C62AA6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721079" w:rsidRPr="00C62AA6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bookmarkEnd w:id="0"/>
    <w:bookmarkEnd w:id="1"/>
    <w:p w14:paraId="2B7F1B04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63C3960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Pr="00C62AA6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0F71F850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สินทรัพย์ไม่มีตัวตน </w:t>
      </w:r>
    </w:p>
    <w:p w14:paraId="224FBFC6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87CD6EF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สินทรัพย์ไม่หมุนเวียนอื่น</w:t>
      </w:r>
      <w:r w:rsidRPr="00C62AA6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84E7E05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6454E93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7BE41F30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เจ้าหนี้อื่น</w:t>
      </w:r>
    </w:p>
    <w:p w14:paraId="798D60B5" w14:textId="77777777" w:rsidR="006D54FD" w:rsidRPr="002F4051" w:rsidRDefault="0004548C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F4051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6D54FD" w:rsidRPr="002F4051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3FC3EBBA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5A370EAB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ส่วนเกินทุนและสำรอง</w:t>
      </w:r>
    </w:p>
    <w:p w14:paraId="0D3A96A2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1BB17688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021D034C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14:paraId="2E141D74" w14:textId="77777777" w:rsidR="006D54FD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2" w:name="OLE_LINK4"/>
      <w:bookmarkStart w:id="3" w:name="OLE_LINK11"/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ค่าใช้จ่ายผลประโยชน์พนักงาน</w:t>
      </w:r>
    </w:p>
    <w:bookmarkEnd w:id="2"/>
    <w:bookmarkEnd w:id="3"/>
    <w:p w14:paraId="54BAB060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90D3D6D" w14:textId="77777777" w:rsidR="006D54FD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636355B5" w14:textId="77777777" w:rsidR="000E07F9" w:rsidRDefault="000E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3A0F012D" w14:textId="61826B82" w:rsidR="007D7EA2" w:rsidRPr="00C62AA6" w:rsidRDefault="007D7EA2" w:rsidP="007D7EA2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30"/>
          <w:szCs w:val="30"/>
          <w:cs/>
          <w:lang w:bidi="th-TH"/>
        </w:rPr>
      </w:pPr>
      <w:r w:rsidRPr="00C62AA6">
        <w:rPr>
          <w:rFonts w:ascii="Angsana New" w:hAnsi="Angsana New" w:cs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C62AA6">
        <w:rPr>
          <w:rFonts w:ascii="Angsana New" w:hAnsi="Angsana New" w:cs="Angsana New"/>
          <w:bCs/>
          <w:sz w:val="30"/>
          <w:szCs w:val="30"/>
        </w:rPr>
        <w:tab/>
      </w:r>
      <w:r w:rsidRPr="00C62AA6">
        <w:rPr>
          <w:rFonts w:ascii="Angsana New" w:hAnsi="Angsana New" w:cs="Angsana New"/>
          <w:bCs/>
          <w:sz w:val="30"/>
          <w:szCs w:val="30"/>
          <w:cs/>
          <w:lang w:bidi="th-TH"/>
        </w:rPr>
        <w:t>สารบัญ</w:t>
      </w:r>
    </w:p>
    <w:p w14:paraId="6CACF064" w14:textId="77777777" w:rsidR="007D7EA2" w:rsidRPr="00C62AA6" w:rsidRDefault="007D7EA2" w:rsidP="007D7EA2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18"/>
          <w:szCs w:val="18"/>
          <w:lang w:val="en-US"/>
        </w:rPr>
      </w:pPr>
    </w:p>
    <w:p w14:paraId="418F0C63" w14:textId="77777777" w:rsidR="009718B4" w:rsidRDefault="00AC0DAD" w:rsidP="009718B4">
      <w:pPr>
        <w:pStyle w:val="index"/>
        <w:numPr>
          <w:ilvl w:val="0"/>
          <w:numId w:val="2"/>
        </w:numPr>
        <w:tabs>
          <w:tab w:val="clear" w:pos="2184"/>
          <w:tab w:val="num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E6226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27DB06B6" w14:textId="77777777" w:rsidR="00E6226C" w:rsidRPr="00C62AA6" w:rsidRDefault="00E6226C" w:rsidP="009718B4">
      <w:pPr>
        <w:pStyle w:val="index"/>
        <w:numPr>
          <w:ilvl w:val="0"/>
          <w:numId w:val="2"/>
        </w:numPr>
        <w:tabs>
          <w:tab w:val="clear" w:pos="2184"/>
          <w:tab w:val="num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89D384E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6285C70D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13218D6" w14:textId="59F5B791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39EF9EC9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ภาระผูกพันที่มีกับบุคคลหรือกิจการที่ไม่เกี่ยวข้องกัน</w:t>
      </w:r>
    </w:p>
    <w:p w14:paraId="38AB6514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225184DD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นโยบายประกันภัย</w:t>
      </w:r>
    </w:p>
    <w:p w14:paraId="2C62C889" w14:textId="77777777" w:rsidR="006D54FD" w:rsidRPr="00C62AA6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35372F" w:rsidRPr="00C62AA6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670D17EF" w14:textId="77777777" w:rsidR="00391A6B" w:rsidRDefault="00391A6B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7C5C07E8" w14:textId="77777777" w:rsidR="00DE151E" w:rsidRPr="00C62AA6" w:rsidRDefault="00DE151E" w:rsidP="008A457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  <w:r w:rsidRPr="00C62AA6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71A8588C" w14:textId="77777777" w:rsidR="00DE151E" w:rsidRPr="006F383F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259EA12" w14:textId="2DE48429" w:rsidR="00DE151E" w:rsidRPr="0020347C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</w:rPr>
        <w:tab/>
      </w:r>
      <w:r w:rsidRPr="00C62AA6">
        <w:rPr>
          <w:rFonts w:ascii="Angsana New" w:hAnsi="Angsana New"/>
          <w:sz w:val="30"/>
          <w:szCs w:val="30"/>
          <w:cs/>
        </w:rPr>
        <w:t xml:space="preserve">คณะกรรมการได้อนุมัติให้ออกงบการเงินนี้เมื่อวันที่ </w:t>
      </w:r>
      <w:r w:rsidR="007F0795" w:rsidRPr="007F0795">
        <w:rPr>
          <w:rFonts w:ascii="Angsana New" w:hAnsi="Angsana New"/>
          <w:sz w:val="30"/>
          <w:szCs w:val="30"/>
        </w:rPr>
        <w:t>15</w:t>
      </w:r>
      <w:r w:rsidR="007C4BCF" w:rsidRPr="0020347C">
        <w:rPr>
          <w:rFonts w:ascii="Angsana New" w:hAnsi="Angsana New"/>
          <w:sz w:val="30"/>
          <w:szCs w:val="30"/>
        </w:rPr>
        <w:t xml:space="preserve"> </w:t>
      </w:r>
      <w:r w:rsidR="007C4BCF" w:rsidRPr="002034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F0795" w:rsidRPr="007F0795">
        <w:rPr>
          <w:rFonts w:ascii="Angsana New" w:hAnsi="Angsana New"/>
          <w:sz w:val="30"/>
          <w:szCs w:val="30"/>
        </w:rPr>
        <w:t>2561</w:t>
      </w:r>
    </w:p>
    <w:p w14:paraId="2E758E14" w14:textId="77777777" w:rsidR="00DE151E" w:rsidRPr="006F383F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ED8716D" w14:textId="3D47BFCD" w:rsidR="00DE151E" w:rsidRPr="00C62AA6" w:rsidRDefault="007F0795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7F0795">
        <w:rPr>
          <w:rFonts w:ascii="Angsana New" w:hAnsi="Angsana New"/>
          <w:b/>
          <w:bCs/>
          <w:sz w:val="30"/>
          <w:szCs w:val="30"/>
        </w:rPr>
        <w:t>1</w:t>
      </w:r>
      <w:r w:rsidR="00DE151E" w:rsidRPr="00C62AA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00844C7A" w14:textId="77777777" w:rsidR="00DE151E" w:rsidRPr="006F383F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E768AC2" w14:textId="77777777" w:rsidR="00DE151E" w:rsidRPr="00C62AA6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62AA6">
        <w:rPr>
          <w:rFonts w:ascii="Angsana New" w:hAnsi="Angsana New" w:cs="Angsana New"/>
          <w:sz w:val="30"/>
          <w:szCs w:val="30"/>
          <w:cs/>
          <w:lang w:val="en-US"/>
        </w:rPr>
        <w:t>บริษัท ไทยออยล์ จำกัด (มหาชน)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2AA6">
        <w:rPr>
          <w:rFonts w:ascii="Angsana New" w:hAnsi="Angsana New" w:cs="Angsana New"/>
          <w:sz w:val="30"/>
          <w:szCs w:val="30"/>
          <w:lang w:val="en-US"/>
        </w:rPr>
        <w:t>“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C62AA6">
        <w:rPr>
          <w:rFonts w:ascii="Angsana New" w:hAnsi="Angsana New" w:cs="Angsana New"/>
          <w:sz w:val="30"/>
          <w:szCs w:val="30"/>
          <w:lang w:val="en-US"/>
        </w:rPr>
        <w:t>”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62AA6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62AA6">
        <w:rPr>
          <w:rFonts w:ascii="Angsana New" w:hAnsi="Angsana New" w:cs="Angsana New"/>
          <w:sz w:val="30"/>
          <w:szCs w:val="30"/>
          <w:cs/>
        </w:rPr>
        <w:t>และมี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>สำนักงานและโรงกลั่นที่</w:t>
      </w:r>
      <w:r w:rsidRPr="00C62AA6">
        <w:rPr>
          <w:rFonts w:ascii="Angsana New" w:hAnsi="Angsana New" w:cs="Angsana New"/>
          <w:sz w:val="30"/>
          <w:szCs w:val="30"/>
          <w:cs/>
        </w:rPr>
        <w:t>จดทะเบียน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 xml:space="preserve">ดังนี้ </w:t>
      </w:r>
    </w:p>
    <w:p w14:paraId="54B61549" w14:textId="77777777" w:rsidR="00DE151E" w:rsidRPr="006F383F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3171"/>
        <w:gridCol w:w="272"/>
        <w:gridCol w:w="5712"/>
      </w:tblGrid>
      <w:tr w:rsidR="00DE151E" w:rsidRPr="00C62AA6" w14:paraId="1D5F4C31" w14:textId="77777777" w:rsidTr="009005D2">
        <w:tc>
          <w:tcPr>
            <w:tcW w:w="3171" w:type="dxa"/>
          </w:tcPr>
          <w:p w14:paraId="685B6A9B" w14:textId="77777777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272" w:type="dxa"/>
          </w:tcPr>
          <w:p w14:paraId="1615BB64" w14:textId="77777777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5712" w:type="dxa"/>
          </w:tcPr>
          <w:p w14:paraId="5AC2A133" w14:textId="4612E8BA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F0795" w:rsidRPr="007F079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555</w:t>
            </w:r>
            <w:r w:rsidR="00721079">
              <w:rPr>
                <w:rFonts w:ascii="Angsana New" w:hAnsi="Angsana New" w:cs="Angsana New" w:hint="cs"/>
                <w:sz w:val="30"/>
                <w:szCs w:val="30"/>
                <w:cs/>
              </w:rPr>
              <w:t>/</w:t>
            </w:r>
            <w:r w:rsidR="007F0795" w:rsidRPr="007F079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210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ศูนย์เอนเนอ</w:t>
            </w:r>
            <w:r w:rsidR="0072107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ร์ยี่ คอมเพล็กซ์ อาคารเอ ชั้น </w:t>
            </w:r>
            <w:r w:rsidR="007F0795" w:rsidRPr="007F079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77AF125E" w14:textId="77777777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ถนนวิภาวดีรังสิต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แขวงจตุจักร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เขตจตุจักร กรุงเทพมหานคร</w:t>
            </w:r>
          </w:p>
          <w:p w14:paraId="12608F1F" w14:textId="0C8231B4" w:rsidR="00DE151E" w:rsidRPr="00C62AA6" w:rsidRDefault="007F0795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</w:t>
            </w:r>
            <w:r w:rsidR="0075357E" w:rsidRPr="0075357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</w:t>
            </w:r>
            <w:r w:rsidR="00DE151E" w:rsidRPr="00C62A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DE151E" w:rsidRPr="00C62AA6" w14:paraId="52A4CED5" w14:textId="77777777" w:rsidTr="009005D2">
        <w:tc>
          <w:tcPr>
            <w:tcW w:w="3171" w:type="dxa"/>
          </w:tcPr>
          <w:p w14:paraId="6BFAA28E" w14:textId="77777777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ind w:right="-10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สำนักงานศรีราชาและโรงกลั่นน้ำมัน</w:t>
            </w:r>
          </w:p>
          <w:p w14:paraId="093B089E" w14:textId="77777777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2" w:type="dxa"/>
          </w:tcPr>
          <w:p w14:paraId="38C63F95" w14:textId="77777777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5712" w:type="dxa"/>
          </w:tcPr>
          <w:p w14:paraId="28821B16" w14:textId="04C2F992" w:rsidR="00DE151E" w:rsidRPr="00C62AA6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721079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หมู่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="007210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210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ถนนสุขุมวิท กม.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ตำบล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ทุ่งสุขลา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  <w:p w14:paraId="2255DA4F" w14:textId="4B3B5293" w:rsidR="00DE151E" w:rsidRPr="00C62AA6" w:rsidRDefault="00DE151E" w:rsidP="00721079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อำเภอ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ศรีราชา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จังหวัด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ประเทศไทย</w:t>
            </w:r>
          </w:p>
        </w:tc>
      </w:tr>
    </w:tbl>
    <w:p w14:paraId="179F9BD2" w14:textId="77777777" w:rsidR="00DE151E" w:rsidRPr="006F383F" w:rsidRDefault="00DE151E" w:rsidP="008A4572">
      <w:pPr>
        <w:pStyle w:val="BodyText2"/>
        <w:spacing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12983FB" w14:textId="6972B513" w:rsidR="00DE151E" w:rsidRPr="00C62AA6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62AA6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721079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7F0795" w:rsidRPr="007F0795">
        <w:rPr>
          <w:rFonts w:ascii="Angsana New" w:hAnsi="Angsana New" w:cs="Angsana New"/>
          <w:sz w:val="30"/>
          <w:szCs w:val="30"/>
          <w:lang w:val="en-US"/>
        </w:rPr>
        <w:t>26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 xml:space="preserve"> ตุลาคม </w:t>
      </w:r>
      <w:r w:rsidR="007F0795" w:rsidRPr="007F0795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10B912F9" w14:textId="77777777" w:rsidR="00DE151E" w:rsidRPr="006F383F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7198551" w14:textId="3286D5B1" w:rsidR="00DE151E" w:rsidRPr="00C62AA6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spacing w:val="-2"/>
          <w:sz w:val="30"/>
          <w:szCs w:val="30"/>
          <w:cs/>
        </w:rPr>
        <w:t>บริษัทเป็นบริษัทในกลุ่มของบริษัท ปตท. จำกัด (มหาชน)</w:t>
      </w:r>
      <w:r w:rsidRPr="00C62AA6">
        <w:rPr>
          <w:rFonts w:ascii="Angsana New" w:hAnsi="Angsana New"/>
          <w:spacing w:val="-2"/>
          <w:sz w:val="30"/>
          <w:szCs w:val="30"/>
        </w:rPr>
        <w:t xml:space="preserve"> </w:t>
      </w:r>
      <w:r w:rsidRPr="00C62AA6">
        <w:rPr>
          <w:rFonts w:ascii="Angsana New" w:hAnsi="Angsana New"/>
          <w:spacing w:val="-2"/>
          <w:sz w:val="30"/>
          <w:szCs w:val="30"/>
          <w:cs/>
        </w:rPr>
        <w:t>(</w:t>
      </w:r>
      <w:r w:rsidRPr="00C62AA6">
        <w:rPr>
          <w:rFonts w:ascii="Angsana New" w:hAnsi="Angsana New"/>
          <w:spacing w:val="-2"/>
          <w:sz w:val="30"/>
          <w:szCs w:val="30"/>
        </w:rPr>
        <w:t>“</w:t>
      </w:r>
      <w:r w:rsidRPr="00C62AA6">
        <w:rPr>
          <w:rFonts w:ascii="Angsana New" w:hAnsi="Angsana New"/>
          <w:spacing w:val="-2"/>
          <w:sz w:val="30"/>
          <w:szCs w:val="30"/>
          <w:cs/>
        </w:rPr>
        <w:t>ปตท.</w:t>
      </w:r>
      <w:r w:rsidRPr="00C62AA6">
        <w:rPr>
          <w:rFonts w:ascii="Angsana New" w:hAnsi="Angsana New"/>
          <w:spacing w:val="-2"/>
          <w:sz w:val="30"/>
          <w:szCs w:val="30"/>
        </w:rPr>
        <w:t>”</w:t>
      </w:r>
      <w:r w:rsidRPr="00C62AA6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ซึ่งเป็นนิติบุคคลที่จัดตั้งขึ้นในประเทศไทย</w:t>
      </w:r>
      <w:r w:rsidRPr="00C62AA6">
        <w:rPr>
          <w:rFonts w:ascii="Angsana New" w:hAnsi="Angsana New"/>
          <w:spacing w:val="-2"/>
          <w:sz w:val="30"/>
          <w:szCs w:val="30"/>
        </w:rPr>
        <w:t xml:space="preserve"> </w:t>
      </w:r>
      <w:r w:rsidRPr="00C62AA6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C62AA6">
        <w:rPr>
          <w:rFonts w:ascii="Angsana New" w:hAnsi="Angsana New"/>
          <w:sz w:val="30"/>
          <w:szCs w:val="30"/>
          <w:cs/>
        </w:rPr>
        <w:t xml:space="preserve"> ปตท. เป็นผู้ถือหุ้นรายใหญ่</w:t>
      </w:r>
      <w:r w:rsidR="00CB66AB" w:rsidRPr="00C62AA6">
        <w:rPr>
          <w:rFonts w:ascii="Angsana New" w:hAnsi="Angsana New" w:hint="cs"/>
          <w:sz w:val="30"/>
          <w:szCs w:val="30"/>
          <w:cs/>
        </w:rPr>
        <w:t>และบริษัทใหญ่</w:t>
      </w:r>
      <w:r w:rsidRPr="00C62AA6">
        <w:rPr>
          <w:rFonts w:ascii="Angsana New" w:hAnsi="Angsana New"/>
          <w:sz w:val="30"/>
          <w:szCs w:val="30"/>
          <w:cs/>
        </w:rPr>
        <w:t xml:space="preserve">ของบริษัท โดยมีอัตราส่วนการถือหุ้นร้อยละ </w:t>
      </w:r>
      <w:r w:rsidR="007F0795" w:rsidRPr="007F0795">
        <w:rPr>
          <w:rFonts w:ascii="Angsana New" w:hAnsi="Angsana New"/>
          <w:sz w:val="30"/>
          <w:szCs w:val="30"/>
        </w:rPr>
        <w:t>49</w:t>
      </w:r>
      <w:r w:rsidRPr="00C62AA6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C62AA6">
        <w:rPr>
          <w:rFonts w:ascii="Angsana New" w:hAnsi="Angsana New"/>
          <w:sz w:val="30"/>
          <w:szCs w:val="30"/>
          <w:cs/>
        </w:rPr>
        <w:t xml:space="preserve"> ของทุนที่ออก</w:t>
      </w:r>
      <w:r w:rsidR="004D011D">
        <w:rPr>
          <w:rFonts w:ascii="Angsana New" w:hAnsi="Angsana New"/>
          <w:sz w:val="30"/>
          <w:szCs w:val="30"/>
          <w:cs/>
        </w:rPr>
        <w:t xml:space="preserve">และชำระแล้วของบริษัท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8B16F4"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31</w:t>
      </w:r>
      <w:r w:rsidRPr="00C62AA6">
        <w:rPr>
          <w:rFonts w:ascii="Angsana New" w:hAnsi="Angsana New"/>
          <w:i/>
          <w:iCs/>
          <w:sz w:val="30"/>
          <w:szCs w:val="30"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Pr="00C62AA6">
        <w:rPr>
          <w:rFonts w:ascii="Angsana New" w:hAnsi="Angsana New"/>
          <w:i/>
          <w:iCs/>
          <w:sz w:val="30"/>
          <w:szCs w:val="30"/>
        </w:rPr>
        <w:t xml:space="preserve">: </w:t>
      </w:r>
      <w:r w:rsidRPr="00C62AA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49</w:t>
      </w:r>
      <w:r w:rsidR="008B16F4" w:rsidRPr="00C62AA6">
        <w:rPr>
          <w:rFonts w:ascii="Angsana New" w:hAnsi="Angsana New"/>
          <w:i/>
          <w:iCs/>
          <w:sz w:val="30"/>
          <w:szCs w:val="30"/>
        </w:rPr>
        <w:t>.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1</w:t>
      </w:r>
      <w:r w:rsidRPr="00C62AA6">
        <w:rPr>
          <w:rFonts w:ascii="Angsana New" w:hAnsi="Angsana New"/>
          <w:i/>
          <w:iCs/>
          <w:sz w:val="30"/>
          <w:szCs w:val="30"/>
        </w:rPr>
        <w:t>)</w:t>
      </w:r>
    </w:p>
    <w:p w14:paraId="191C4A5F" w14:textId="77777777" w:rsidR="00DE151E" w:rsidRPr="006F383F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D5DDF19" w14:textId="71CCDE9C" w:rsidR="00DE151E" w:rsidRPr="00C62AA6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บริษัทดำเนินธุรกิจหลักเกี่ยวกับการกลั่นน้ำมันและการจำหน่ายน้ำมัน รายละเอียดของบริษัทย่อยที่บริษัทถือหุ้น</w:t>
      </w:r>
      <w:r w:rsidR="006A5210">
        <w:rPr>
          <w:rFonts w:ascii="Angsana New" w:hAnsi="Angsana New"/>
          <w:sz w:val="30"/>
          <w:szCs w:val="30"/>
          <w:cs/>
        </w:rPr>
        <w:t xml:space="preserve">ทั้งทางตรงและทางอ้อม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62472" w:rsidRPr="00C62AA6">
        <w:rPr>
          <w:rFonts w:ascii="Angsana New" w:hAnsi="Angsana New"/>
          <w:sz w:val="30"/>
          <w:szCs w:val="30"/>
        </w:rPr>
        <w:t xml:space="preserve"> </w:t>
      </w:r>
      <w:r w:rsidR="00962472" w:rsidRPr="00C62AA6">
        <w:rPr>
          <w:rFonts w:ascii="Angsana New" w:hAnsi="Angsana New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มีดังนี้</w:t>
      </w:r>
    </w:p>
    <w:p w14:paraId="4544B1F3" w14:textId="77777777" w:rsidR="00DE151E" w:rsidRPr="006F383F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2610"/>
        <w:gridCol w:w="1260"/>
        <w:gridCol w:w="945"/>
        <w:gridCol w:w="945"/>
      </w:tblGrid>
      <w:tr w:rsidR="00DE151E" w:rsidRPr="00C62AA6" w14:paraId="72DE2C38" w14:textId="77777777" w:rsidTr="003865EB">
        <w:trPr>
          <w:cantSplit/>
          <w:tblHeader/>
        </w:trPr>
        <w:tc>
          <w:tcPr>
            <w:tcW w:w="3600" w:type="dxa"/>
          </w:tcPr>
          <w:p w14:paraId="776B9875" w14:textId="77777777" w:rsidR="00DE151E" w:rsidRPr="00C62AA6" w:rsidRDefault="00DE151E" w:rsidP="008A45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75C4B0E5" w14:textId="77777777" w:rsidR="00DE151E" w:rsidRPr="00C62AA6" w:rsidRDefault="00DE151E" w:rsidP="008A457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5C32CB7" w14:textId="77777777" w:rsidR="00DE151E" w:rsidRPr="00C62AA6" w:rsidRDefault="00DE151E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890" w:type="dxa"/>
            <w:gridSpan w:val="2"/>
          </w:tcPr>
          <w:p w14:paraId="7B973521" w14:textId="77777777" w:rsidR="00DE151E" w:rsidRPr="00C62AA6" w:rsidRDefault="00DE151E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DE151E" w:rsidRPr="00C62AA6" w14:paraId="727666D8" w14:textId="77777777" w:rsidTr="003865EB">
        <w:trPr>
          <w:cantSplit/>
          <w:tblHeader/>
        </w:trPr>
        <w:tc>
          <w:tcPr>
            <w:tcW w:w="3600" w:type="dxa"/>
          </w:tcPr>
          <w:p w14:paraId="50535CA6" w14:textId="77777777" w:rsidR="00DE151E" w:rsidRPr="00C62AA6" w:rsidRDefault="00DE151E" w:rsidP="008A45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10" w:type="dxa"/>
          </w:tcPr>
          <w:p w14:paraId="29163355" w14:textId="77777777" w:rsidR="00DE151E" w:rsidRPr="00C62AA6" w:rsidRDefault="00DE151E" w:rsidP="008A457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14:paraId="53BC145A" w14:textId="77777777" w:rsidR="00DE151E" w:rsidRPr="00C62AA6" w:rsidRDefault="00DE151E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945" w:type="dxa"/>
            <w:vAlign w:val="bottom"/>
          </w:tcPr>
          <w:p w14:paraId="71659DAE" w14:textId="197C9017" w:rsidR="00DE151E" w:rsidRPr="00C62AA6" w:rsidRDefault="007F0795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945" w:type="dxa"/>
            <w:vAlign w:val="bottom"/>
          </w:tcPr>
          <w:p w14:paraId="625F0602" w14:textId="18B36D8B" w:rsidR="00DE151E" w:rsidRPr="00C62AA6" w:rsidRDefault="007F0795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DE151E" w:rsidRPr="00C62AA6" w14:paraId="5674EED5" w14:textId="77777777" w:rsidTr="003865EB">
        <w:trPr>
          <w:cantSplit/>
        </w:trPr>
        <w:tc>
          <w:tcPr>
            <w:tcW w:w="3600" w:type="dxa"/>
          </w:tcPr>
          <w:p w14:paraId="435470CB" w14:textId="77777777" w:rsidR="00DE151E" w:rsidRPr="00C62AA6" w:rsidRDefault="00DE151E" w:rsidP="008A457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610" w:type="dxa"/>
          </w:tcPr>
          <w:p w14:paraId="1977ED32" w14:textId="77777777" w:rsidR="00DE151E" w:rsidRPr="00C62AA6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35BA6" w14:textId="77777777" w:rsidR="00DE151E" w:rsidRPr="00C62AA6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4F6FC9E4" w14:textId="77777777" w:rsidR="00DE151E" w:rsidRPr="00C62AA6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EA120D3" w14:textId="77777777" w:rsidR="00DE151E" w:rsidRPr="00C62AA6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B25" w:rsidRPr="00C62AA6" w14:paraId="1190568C" w14:textId="77777777" w:rsidTr="003865EB">
        <w:trPr>
          <w:cantSplit/>
        </w:trPr>
        <w:tc>
          <w:tcPr>
            <w:tcW w:w="3600" w:type="dxa"/>
          </w:tcPr>
          <w:p w14:paraId="5EFB3359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2610" w:type="dxa"/>
          </w:tcPr>
          <w:p w14:paraId="65EDD298" w14:textId="3EF69432" w:rsidR="00490B25" w:rsidRPr="00C62AA6" w:rsidRDefault="00724AD6" w:rsidP="00490B2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ผลิตและจำหน่ายพาราไซลีน</w:t>
            </w:r>
          </w:p>
        </w:tc>
        <w:tc>
          <w:tcPr>
            <w:tcW w:w="1260" w:type="dxa"/>
          </w:tcPr>
          <w:p w14:paraId="6FB4F552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C343E68" w14:textId="4734E114" w:rsidR="00490B25" w:rsidRPr="00C62AA6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945" w:type="dxa"/>
          </w:tcPr>
          <w:p w14:paraId="4B4AD9BF" w14:textId="2485AD4A" w:rsidR="00490B25" w:rsidRPr="00C62AA6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</w:tr>
      <w:tr w:rsidR="00490B25" w:rsidRPr="00C62AA6" w14:paraId="4AE186F2" w14:textId="77777777" w:rsidTr="003865EB">
        <w:trPr>
          <w:cantSplit/>
        </w:trPr>
        <w:tc>
          <w:tcPr>
            <w:tcW w:w="3600" w:type="dxa"/>
          </w:tcPr>
          <w:p w14:paraId="6954EA63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2610" w:type="dxa"/>
          </w:tcPr>
          <w:p w14:paraId="79B0B446" w14:textId="14A01D94" w:rsidR="00490B25" w:rsidRPr="00C62AA6" w:rsidRDefault="00724AD6" w:rsidP="00490B2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260" w:type="dxa"/>
          </w:tcPr>
          <w:p w14:paraId="0B00D93E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3A9AE415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32CDB2F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792E2153" w14:textId="77777777" w:rsidTr="003865EB">
        <w:trPr>
          <w:cantSplit/>
        </w:trPr>
        <w:tc>
          <w:tcPr>
            <w:tcW w:w="3600" w:type="dxa"/>
          </w:tcPr>
          <w:p w14:paraId="4902C8D5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0ADF61D5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="00F24F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น้ำมันหล่อลื่นพื้นฐาน</w:t>
            </w:r>
          </w:p>
        </w:tc>
        <w:tc>
          <w:tcPr>
            <w:tcW w:w="1260" w:type="dxa"/>
          </w:tcPr>
          <w:p w14:paraId="36B8E2AD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6DDCC676" w14:textId="49AE2090" w:rsidR="00490B25" w:rsidRPr="00C62AA6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945" w:type="dxa"/>
          </w:tcPr>
          <w:p w14:paraId="49B67EE0" w14:textId="6A029175" w:rsidR="00490B25" w:rsidRPr="00C62AA6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</w:tr>
      <w:tr w:rsidR="00490B25" w:rsidRPr="00C62AA6" w14:paraId="124464E4" w14:textId="77777777" w:rsidTr="003865EB">
        <w:trPr>
          <w:cantSplit/>
        </w:trPr>
        <w:tc>
          <w:tcPr>
            <w:tcW w:w="3600" w:type="dxa"/>
          </w:tcPr>
          <w:p w14:paraId="79C17811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ไทยออยล์มารีน จำกัด</w:t>
            </w:r>
          </w:p>
        </w:tc>
        <w:tc>
          <w:tcPr>
            <w:tcW w:w="2610" w:type="dxa"/>
          </w:tcPr>
          <w:p w14:paraId="0E281B64" w14:textId="5D9B8151" w:rsidR="00490B25" w:rsidRPr="00C62AA6" w:rsidRDefault="00724AD6" w:rsidP="00490B2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ให้บริการขนส่งผลิตภัณฑ์</w:t>
            </w:r>
          </w:p>
        </w:tc>
        <w:tc>
          <w:tcPr>
            <w:tcW w:w="1260" w:type="dxa"/>
          </w:tcPr>
          <w:p w14:paraId="33AF7E81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6E94F706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3D58B0D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751BFD75" w14:textId="77777777" w:rsidTr="003865EB">
        <w:trPr>
          <w:cantSplit/>
        </w:trPr>
        <w:tc>
          <w:tcPr>
            <w:tcW w:w="3600" w:type="dxa"/>
          </w:tcPr>
          <w:p w14:paraId="64DF3945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62A4FFFB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F24F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น้ำมันปิโตรเลียมและ</w:t>
            </w:r>
          </w:p>
        </w:tc>
        <w:tc>
          <w:tcPr>
            <w:tcW w:w="1260" w:type="dxa"/>
          </w:tcPr>
          <w:p w14:paraId="6EFD19F2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ED949FA" w14:textId="77777777" w:rsidR="00490B25" w:rsidRPr="00C62AA6" w:rsidRDefault="00490B25" w:rsidP="00490B25">
            <w:pPr>
              <w:pStyle w:val="acctfourfigures"/>
              <w:tabs>
                <w:tab w:val="decimal" w:pos="3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70F7FFC4" w14:textId="77777777" w:rsidR="00490B25" w:rsidRPr="00C62AA6" w:rsidRDefault="00490B25" w:rsidP="00490B25">
            <w:pPr>
              <w:pStyle w:val="acctfourfigures"/>
              <w:tabs>
                <w:tab w:val="decimal" w:pos="3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B25" w:rsidRPr="00C62AA6" w14:paraId="113C346F" w14:textId="77777777" w:rsidTr="003865EB">
        <w:trPr>
          <w:cantSplit/>
        </w:trPr>
        <w:tc>
          <w:tcPr>
            <w:tcW w:w="3600" w:type="dxa"/>
          </w:tcPr>
          <w:p w14:paraId="4DD76A10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5C0CCBB1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 xml:space="preserve">  </w:t>
            </w:r>
            <w:r w:rsidR="00F24F7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F24F7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ผลิตภัณฑ์เคมีเหลว</w:t>
            </w:r>
          </w:p>
        </w:tc>
        <w:tc>
          <w:tcPr>
            <w:tcW w:w="1260" w:type="dxa"/>
          </w:tcPr>
          <w:p w14:paraId="71EF2402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7E455157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444E771C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60DD413B" w14:textId="77777777" w:rsidTr="003865EB">
        <w:trPr>
          <w:cantSplit/>
        </w:trPr>
        <w:tc>
          <w:tcPr>
            <w:tcW w:w="3600" w:type="dxa"/>
          </w:tcPr>
          <w:p w14:paraId="4DB42FD6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149BF059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  </w:t>
            </w:r>
            <w:r w:rsidR="00F24F7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 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260" w:type="dxa"/>
          </w:tcPr>
          <w:p w14:paraId="3D604460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312BD9A3" w14:textId="30136013" w:rsidR="00490B25" w:rsidRPr="00C62AA6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C62AA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945" w:type="dxa"/>
          </w:tcPr>
          <w:p w14:paraId="7A4915FB" w14:textId="57AF805A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</w:tr>
      <w:tr w:rsidR="00490B25" w:rsidRPr="00C62AA6" w14:paraId="3F0858C4" w14:textId="77777777" w:rsidTr="003865EB">
        <w:trPr>
          <w:cantSplit/>
        </w:trPr>
        <w:tc>
          <w:tcPr>
            <w:tcW w:w="3600" w:type="dxa"/>
          </w:tcPr>
          <w:p w14:paraId="231C68CD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13ED3753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E701D22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E1A5ABE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4183078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B25" w:rsidRPr="00C62AA6" w14:paraId="1DA0A7F0" w14:textId="77777777" w:rsidTr="003865EB">
        <w:trPr>
          <w:cantSplit/>
        </w:trPr>
        <w:tc>
          <w:tcPr>
            <w:tcW w:w="3600" w:type="dxa"/>
          </w:tcPr>
          <w:p w14:paraId="3E4223A1" w14:textId="77777777" w:rsidR="00490B25" w:rsidRPr="00C62AA6" w:rsidRDefault="00490B25" w:rsidP="00490B25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ไทยออยล์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 เซอร์วิส </w:t>
            </w:r>
          </w:p>
        </w:tc>
        <w:tc>
          <w:tcPr>
            <w:tcW w:w="2610" w:type="dxa"/>
          </w:tcPr>
          <w:p w14:paraId="0A5DBBD2" w14:textId="768F248F" w:rsidR="00490B25" w:rsidRPr="00C62AA6" w:rsidRDefault="00490B25" w:rsidP="00F81AD9">
            <w:pPr>
              <w:pStyle w:val="acctfourfigures"/>
              <w:tabs>
                <w:tab w:val="clear" w:pos="765"/>
                <w:tab w:val="left" w:pos="26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ให้บริการบริหาร</w:t>
            </w:r>
            <w:r w:rsidR="00F81A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จัดการ</w:t>
            </w:r>
          </w:p>
        </w:tc>
        <w:tc>
          <w:tcPr>
            <w:tcW w:w="1260" w:type="dxa"/>
          </w:tcPr>
          <w:p w14:paraId="48FB2315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57DB485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2832EA1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52586F26" w14:textId="77777777" w:rsidTr="003865EB">
        <w:trPr>
          <w:cantSplit/>
        </w:trPr>
        <w:tc>
          <w:tcPr>
            <w:tcW w:w="3600" w:type="dxa"/>
          </w:tcPr>
          <w:p w14:paraId="375766AC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2610" w:type="dxa"/>
          </w:tcPr>
          <w:p w14:paraId="2F0AAF13" w14:textId="61697201" w:rsidR="00490B25" w:rsidRPr="00C62AA6" w:rsidRDefault="00490B25" w:rsidP="00F81AD9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 w:rsidR="00F24F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="00F81A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ด้านทรัพยากรบุคคล</w:t>
            </w:r>
          </w:p>
        </w:tc>
        <w:tc>
          <w:tcPr>
            <w:tcW w:w="1260" w:type="dxa"/>
          </w:tcPr>
          <w:p w14:paraId="47EB3688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2597D5F3" w14:textId="1FB98E65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4CF79D40" w14:textId="6181498E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C62AA6" w14:paraId="0653E1BA" w14:textId="77777777" w:rsidTr="003865EB">
        <w:trPr>
          <w:cantSplit/>
        </w:trPr>
        <w:tc>
          <w:tcPr>
            <w:tcW w:w="3600" w:type="dxa"/>
          </w:tcPr>
          <w:p w14:paraId="25ACE8E9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โซลเว้นท์ จำกัด</w:t>
            </w:r>
          </w:p>
        </w:tc>
        <w:tc>
          <w:tcPr>
            <w:tcW w:w="2610" w:type="dxa"/>
          </w:tcPr>
          <w:p w14:paraId="756FFFE5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ลงทุนในธุรกิจผลิตภัณฑ์</w:t>
            </w:r>
          </w:p>
        </w:tc>
        <w:tc>
          <w:tcPr>
            <w:tcW w:w="1260" w:type="dxa"/>
          </w:tcPr>
          <w:p w14:paraId="64B8D872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25468C1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B4377B3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681C6021" w14:textId="77777777" w:rsidTr="003865EB">
        <w:trPr>
          <w:cantSplit/>
        </w:trPr>
        <w:tc>
          <w:tcPr>
            <w:tcW w:w="3600" w:type="dxa"/>
          </w:tcPr>
          <w:p w14:paraId="5B074BEC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1F89525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F24F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260" w:type="dxa"/>
          </w:tcPr>
          <w:p w14:paraId="787E824E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859F0AF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D733747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0546FD90" w14:textId="77777777" w:rsidTr="003865EB">
        <w:trPr>
          <w:cantSplit/>
        </w:trPr>
        <w:tc>
          <w:tcPr>
            <w:tcW w:w="3600" w:type="dxa"/>
          </w:tcPr>
          <w:p w14:paraId="23A0BAD1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82B9BD2" w14:textId="77777777" w:rsidR="00490B25" w:rsidRPr="00C62AA6" w:rsidRDefault="00490B25" w:rsidP="00490B25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F24F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เคมีภัณฑ์</w:t>
            </w:r>
          </w:p>
        </w:tc>
        <w:tc>
          <w:tcPr>
            <w:tcW w:w="1260" w:type="dxa"/>
          </w:tcPr>
          <w:p w14:paraId="6C05B475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31E8DF4C" w14:textId="730A669C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4DCB2493" w14:textId="220CE06A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C62AA6" w14:paraId="0638AC86" w14:textId="77777777" w:rsidTr="003865EB">
        <w:trPr>
          <w:cantSplit/>
        </w:trPr>
        <w:tc>
          <w:tcPr>
            <w:tcW w:w="3600" w:type="dxa"/>
          </w:tcPr>
          <w:p w14:paraId="0F7A2ED8" w14:textId="77777777" w:rsidR="00490B25" w:rsidRPr="00C62AA6" w:rsidRDefault="00490B25" w:rsidP="00490B25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บริษัท ไทยออยล์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 จำกัด</w:t>
            </w:r>
          </w:p>
        </w:tc>
        <w:tc>
          <w:tcPr>
            <w:tcW w:w="2610" w:type="dxa"/>
          </w:tcPr>
          <w:p w14:paraId="5D63CA6A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ลงทุนในธุรกิจเอทานอล</w:t>
            </w:r>
          </w:p>
        </w:tc>
        <w:tc>
          <w:tcPr>
            <w:tcW w:w="1260" w:type="dxa"/>
          </w:tcPr>
          <w:p w14:paraId="58593C51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26BDA45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EA18A05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1FBE3C74" w14:textId="77777777" w:rsidTr="003865EB">
        <w:trPr>
          <w:cantSplit/>
        </w:trPr>
        <w:tc>
          <w:tcPr>
            <w:tcW w:w="3600" w:type="dxa"/>
          </w:tcPr>
          <w:p w14:paraId="473F47D4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1B35DDD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</w:t>
            </w:r>
            <w:r w:rsidR="00F24F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และผลิตภัณฑ์ในกลุ่ม</w:t>
            </w:r>
          </w:p>
        </w:tc>
        <w:tc>
          <w:tcPr>
            <w:tcW w:w="1260" w:type="dxa"/>
          </w:tcPr>
          <w:p w14:paraId="3924DCEC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563C2A51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5D30446F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C62AA6" w14:paraId="23A4F5AE" w14:textId="77777777" w:rsidTr="003865EB">
        <w:trPr>
          <w:cantSplit/>
        </w:trPr>
        <w:tc>
          <w:tcPr>
            <w:tcW w:w="3600" w:type="dxa"/>
          </w:tcPr>
          <w:p w14:paraId="6021F7B8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22935EC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</w:t>
            </w:r>
            <w:r w:rsidR="00F24F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พลังงานทางเลือก</w:t>
            </w:r>
          </w:p>
        </w:tc>
        <w:tc>
          <w:tcPr>
            <w:tcW w:w="1260" w:type="dxa"/>
          </w:tcPr>
          <w:p w14:paraId="52065DAC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59447F80" w14:textId="12D44064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33DC408B" w14:textId="3AE1525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C62AA6" w14:paraId="2133BDC8" w14:textId="77777777" w:rsidTr="003865EB">
        <w:trPr>
          <w:cantSplit/>
        </w:trPr>
        <w:tc>
          <w:tcPr>
            <w:tcW w:w="3600" w:type="dxa"/>
          </w:tcPr>
          <w:p w14:paraId="0A71DE3E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2610" w:type="dxa"/>
          </w:tcPr>
          <w:p w14:paraId="4D67B5AF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ผลิ</w:t>
            </w:r>
            <w:r w:rsidRPr="00C62AA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ตและจำหน่าย</w:t>
            </w:r>
          </w:p>
        </w:tc>
        <w:tc>
          <w:tcPr>
            <w:tcW w:w="1260" w:type="dxa"/>
          </w:tcPr>
          <w:p w14:paraId="1EB1C727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531EF13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7AD5F75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B25" w:rsidRPr="00C62AA6" w14:paraId="00279C4A" w14:textId="77777777" w:rsidTr="003865EB">
        <w:trPr>
          <w:cantSplit/>
        </w:trPr>
        <w:tc>
          <w:tcPr>
            <w:tcW w:w="3600" w:type="dxa"/>
          </w:tcPr>
          <w:p w14:paraId="590476EC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1B5330B3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F24F76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260" w:type="dxa"/>
          </w:tcPr>
          <w:p w14:paraId="61800B42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83CC0B7" w14:textId="5690D6C0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1DB9E8E0" w14:textId="377AC6D0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C62AA6" w14:paraId="418DBE8D" w14:textId="77777777" w:rsidTr="003865EB">
        <w:trPr>
          <w:cantSplit/>
        </w:trPr>
        <w:tc>
          <w:tcPr>
            <w:tcW w:w="3600" w:type="dxa"/>
          </w:tcPr>
          <w:p w14:paraId="0AA37E3B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เอสพีพี จำกัด</w:t>
            </w:r>
          </w:p>
        </w:tc>
        <w:tc>
          <w:tcPr>
            <w:tcW w:w="2610" w:type="dxa"/>
          </w:tcPr>
          <w:p w14:paraId="3D2E4B84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ผลิ</w:t>
            </w:r>
            <w:r w:rsidRPr="00C62AA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ตและจำหน่าย</w:t>
            </w:r>
          </w:p>
        </w:tc>
        <w:tc>
          <w:tcPr>
            <w:tcW w:w="1260" w:type="dxa"/>
          </w:tcPr>
          <w:p w14:paraId="3413E401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A1EDBD7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45" w:type="dxa"/>
          </w:tcPr>
          <w:p w14:paraId="0CE4D360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0B25" w:rsidRPr="00C62AA6" w14:paraId="08DDF8B6" w14:textId="77777777" w:rsidTr="003865EB">
        <w:trPr>
          <w:cantSplit/>
        </w:trPr>
        <w:tc>
          <w:tcPr>
            <w:tcW w:w="3600" w:type="dxa"/>
          </w:tcPr>
          <w:p w14:paraId="75D3F54C" w14:textId="77777777" w:rsidR="00490B25" w:rsidRPr="00C62AA6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F7648C9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F24F76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260" w:type="dxa"/>
          </w:tcPr>
          <w:p w14:paraId="57D341AD" w14:textId="77777777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5E8B70F3" w14:textId="75B96B1F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2678F1B8" w14:textId="738364C8" w:rsidR="00490B25" w:rsidRPr="00C62AA6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935A1C" w:rsidRPr="00C62AA6" w14:paraId="503BD854" w14:textId="77777777" w:rsidTr="003865EB">
        <w:trPr>
          <w:cantSplit/>
        </w:trPr>
        <w:tc>
          <w:tcPr>
            <w:tcW w:w="3600" w:type="dxa"/>
          </w:tcPr>
          <w:p w14:paraId="469B21ED" w14:textId="77777777" w:rsidR="00935A1C" w:rsidRPr="00935A1C" w:rsidRDefault="00935A1C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2610" w:type="dxa"/>
          </w:tcPr>
          <w:p w14:paraId="487169B3" w14:textId="642FC217" w:rsidR="00935A1C" w:rsidRPr="00C62AA6" w:rsidRDefault="00453908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935A1C" w:rsidRPr="00935A1C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ให้บริการจัดการด้านการเงิน</w:t>
            </w:r>
          </w:p>
        </w:tc>
        <w:tc>
          <w:tcPr>
            <w:tcW w:w="1260" w:type="dxa"/>
          </w:tcPr>
          <w:p w14:paraId="41F0C162" w14:textId="77777777" w:rsidR="00935A1C" w:rsidRPr="00C62AA6" w:rsidRDefault="00935A1C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4C379FC6" w14:textId="77777777" w:rsidR="00935A1C" w:rsidRPr="00C62AA6" w:rsidRDefault="00935A1C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0CF93A3C" w14:textId="77777777" w:rsidR="00935A1C" w:rsidRPr="00C62AA6" w:rsidRDefault="00935A1C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6576E57B" w14:textId="77777777" w:rsidTr="003865EB">
        <w:trPr>
          <w:cantSplit/>
        </w:trPr>
        <w:tc>
          <w:tcPr>
            <w:tcW w:w="3600" w:type="dxa"/>
          </w:tcPr>
          <w:p w14:paraId="22E6E1C3" w14:textId="77777777" w:rsidR="00935A1C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E6FC81D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     </w:t>
            </w:r>
            <w:r w:rsidRPr="00935A1C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1260" w:type="dxa"/>
          </w:tcPr>
          <w:p w14:paraId="715CC4F1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EFC4B8A" w14:textId="3378C9EB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7FEA9584" w14:textId="6A2393F0" w:rsidR="00935A1C" w:rsidRPr="00C62AA6" w:rsidRDefault="00935A1C" w:rsidP="008E641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8E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5A1C" w:rsidRPr="00C62AA6" w14:paraId="23C55529" w14:textId="77777777" w:rsidTr="003865EB">
        <w:trPr>
          <w:cantSplit/>
        </w:trPr>
        <w:tc>
          <w:tcPr>
            <w:tcW w:w="3600" w:type="dxa"/>
          </w:tcPr>
          <w:p w14:paraId="1D4E9BB1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BB7A060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908339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090727C2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728CEF4D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46C8CB01" w14:textId="77777777" w:rsidTr="003865EB">
        <w:trPr>
          <w:cantSplit/>
        </w:trPr>
        <w:tc>
          <w:tcPr>
            <w:tcW w:w="3600" w:type="dxa"/>
          </w:tcPr>
          <w:p w14:paraId="6460C6DB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610" w:type="dxa"/>
          </w:tcPr>
          <w:p w14:paraId="6FB9ABE7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04AFC9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BD87707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A5B2C8B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C62AA6" w14:paraId="45D6CE23" w14:textId="77777777" w:rsidTr="003865EB">
        <w:trPr>
          <w:cantSplit/>
        </w:trPr>
        <w:tc>
          <w:tcPr>
            <w:tcW w:w="3600" w:type="dxa"/>
          </w:tcPr>
          <w:p w14:paraId="2020BE88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โซลเว้นท์ จำกัด</w:t>
            </w:r>
          </w:p>
        </w:tc>
        <w:tc>
          <w:tcPr>
            <w:tcW w:w="2610" w:type="dxa"/>
          </w:tcPr>
          <w:p w14:paraId="233A20BA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จัดจำหน่ายผลิตภัณฑ์</w:t>
            </w:r>
          </w:p>
        </w:tc>
        <w:tc>
          <w:tcPr>
            <w:tcW w:w="1260" w:type="dxa"/>
          </w:tcPr>
          <w:p w14:paraId="080657B1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65EC5CA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CD6C1D5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C62AA6" w14:paraId="62FB7651" w14:textId="77777777" w:rsidTr="003865EB">
        <w:trPr>
          <w:cantSplit/>
        </w:trPr>
        <w:tc>
          <w:tcPr>
            <w:tcW w:w="3600" w:type="dxa"/>
          </w:tcPr>
          <w:p w14:paraId="5CAEF2AC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3EA0A825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260" w:type="dxa"/>
          </w:tcPr>
          <w:p w14:paraId="345F705B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4C660F86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26E77ED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C62AA6" w14:paraId="4AC7769B" w14:textId="77777777" w:rsidTr="003865EB">
        <w:trPr>
          <w:cantSplit/>
        </w:trPr>
        <w:tc>
          <w:tcPr>
            <w:tcW w:w="3600" w:type="dxa"/>
          </w:tcPr>
          <w:p w14:paraId="63F6FC9C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1545CED5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เคมีภัณฑ์</w:t>
            </w:r>
          </w:p>
        </w:tc>
        <w:tc>
          <w:tcPr>
            <w:tcW w:w="1260" w:type="dxa"/>
          </w:tcPr>
          <w:p w14:paraId="321C72E8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8710A99" w14:textId="3DCEF494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73B03AAA" w14:textId="03748340" w:rsidR="00935A1C" w:rsidRPr="00C62AA6" w:rsidRDefault="007F0795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935A1C"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935A1C" w:rsidRPr="00C62AA6" w14:paraId="64882D0F" w14:textId="77777777" w:rsidTr="003865EB">
        <w:trPr>
          <w:cantSplit/>
        </w:trPr>
        <w:tc>
          <w:tcPr>
            <w:tcW w:w="3600" w:type="dxa"/>
          </w:tcPr>
          <w:p w14:paraId="611DF30C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ศักดิ์ไชยสิทธิ</w:t>
            </w:r>
            <w:r w:rsidRPr="00C62AA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5501EBEC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  ผลิตและจำหน่ายผลิตภัณฑ์</w:t>
            </w:r>
          </w:p>
        </w:tc>
        <w:tc>
          <w:tcPr>
            <w:tcW w:w="1260" w:type="dxa"/>
          </w:tcPr>
          <w:p w14:paraId="45C4B166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5D668C7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D7E6227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C62AA6" w14:paraId="3F7414A7" w14:textId="77777777" w:rsidTr="003865EB">
        <w:trPr>
          <w:cantSplit/>
        </w:trPr>
        <w:tc>
          <w:tcPr>
            <w:tcW w:w="3600" w:type="dxa"/>
          </w:tcPr>
          <w:p w14:paraId="57358FCF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CDADF9A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260" w:type="dxa"/>
          </w:tcPr>
          <w:p w14:paraId="33C0E3E6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9F3B6F0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5BDDA7F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C62AA6" w14:paraId="1B00DD0D" w14:textId="77777777" w:rsidTr="003865EB">
        <w:trPr>
          <w:cantSplit/>
        </w:trPr>
        <w:tc>
          <w:tcPr>
            <w:tcW w:w="3600" w:type="dxa"/>
          </w:tcPr>
          <w:p w14:paraId="63490E54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4B7872F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เคมีภัณฑ์</w:t>
            </w:r>
          </w:p>
        </w:tc>
        <w:tc>
          <w:tcPr>
            <w:tcW w:w="1260" w:type="dxa"/>
          </w:tcPr>
          <w:p w14:paraId="0FC9C150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4A09C61F" w14:textId="406E497D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945" w:type="dxa"/>
          </w:tcPr>
          <w:p w14:paraId="7402659B" w14:textId="1EA2C101" w:rsidR="00935A1C" w:rsidRPr="00C62AA6" w:rsidRDefault="007F0795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35A1C"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935A1C" w:rsidRPr="00C62AA6" w14:paraId="137B200B" w14:textId="77777777" w:rsidTr="003865EB">
        <w:trPr>
          <w:cantSplit/>
        </w:trPr>
        <w:tc>
          <w:tcPr>
            <w:tcW w:w="3600" w:type="dxa"/>
          </w:tcPr>
          <w:p w14:paraId="0B2D0B60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62AA6">
              <w:rPr>
                <w:rFonts w:ascii="Angsana New" w:hAnsi="Angsana New"/>
                <w:spacing w:val="-2"/>
                <w:sz w:val="30"/>
                <w:szCs w:val="30"/>
              </w:rPr>
              <w:t>TOP Solvent (Vietnam) LLC.</w:t>
            </w:r>
          </w:p>
        </w:tc>
        <w:tc>
          <w:tcPr>
            <w:tcW w:w="2610" w:type="dxa"/>
          </w:tcPr>
          <w:p w14:paraId="5A1A1892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จัดจำหน่ายผลิตภัณฑ์</w:t>
            </w:r>
          </w:p>
        </w:tc>
        <w:tc>
          <w:tcPr>
            <w:tcW w:w="1260" w:type="dxa"/>
          </w:tcPr>
          <w:p w14:paraId="362D89CF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C0C8BD7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585D6F13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2CB02DC2" w14:textId="77777777" w:rsidTr="003865EB">
        <w:trPr>
          <w:cantSplit/>
        </w:trPr>
        <w:tc>
          <w:tcPr>
            <w:tcW w:w="3600" w:type="dxa"/>
          </w:tcPr>
          <w:p w14:paraId="75890E4D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25F684AE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สารทำละลายและ</w:t>
            </w:r>
          </w:p>
        </w:tc>
        <w:tc>
          <w:tcPr>
            <w:tcW w:w="1260" w:type="dxa"/>
          </w:tcPr>
          <w:p w14:paraId="7D4CBF7B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45ABB56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7D18A37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321074E3" w14:textId="77777777" w:rsidTr="003865EB">
        <w:trPr>
          <w:cantSplit/>
        </w:trPr>
        <w:tc>
          <w:tcPr>
            <w:tcW w:w="3600" w:type="dxa"/>
          </w:tcPr>
          <w:p w14:paraId="7DD833C7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A47645C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เคมีภัณฑ์</w:t>
            </w:r>
          </w:p>
        </w:tc>
        <w:tc>
          <w:tcPr>
            <w:tcW w:w="1260" w:type="dxa"/>
          </w:tcPr>
          <w:p w14:paraId="4FE1FC0E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945" w:type="dxa"/>
          </w:tcPr>
          <w:p w14:paraId="2B8F8EBD" w14:textId="26149B95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3D63A07B" w14:textId="6F8D747A" w:rsidR="00935A1C" w:rsidRPr="00C62AA6" w:rsidRDefault="007F0795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935A1C"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935A1C" w:rsidRPr="00C62AA6" w14:paraId="3C9E60B5" w14:textId="77777777" w:rsidTr="003865EB">
        <w:trPr>
          <w:cantSplit/>
        </w:trPr>
        <w:tc>
          <w:tcPr>
            <w:tcW w:w="3600" w:type="dxa"/>
          </w:tcPr>
          <w:p w14:paraId="3C60F903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ทรัพย์ทิพย์</w:t>
            </w:r>
            <w:r w:rsidRPr="00C62AA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6F3DCC0B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  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260" w:type="dxa"/>
          </w:tcPr>
          <w:p w14:paraId="30C9A7AD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43325E0E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E4F207D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C62AA6" w14:paraId="7033D7FC" w14:textId="77777777" w:rsidTr="003865EB">
        <w:trPr>
          <w:cantSplit/>
        </w:trPr>
        <w:tc>
          <w:tcPr>
            <w:tcW w:w="3600" w:type="dxa"/>
          </w:tcPr>
          <w:p w14:paraId="22F0DEFD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DA76495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</w:t>
            </w:r>
          </w:p>
        </w:tc>
        <w:tc>
          <w:tcPr>
            <w:tcW w:w="1260" w:type="dxa"/>
          </w:tcPr>
          <w:p w14:paraId="69CA6558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149ECA2C" w14:textId="4DF5A986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2ABEAE5C" w14:textId="47021D22" w:rsidR="00935A1C" w:rsidRPr="00C62AA6" w:rsidRDefault="007F0795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35A1C"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FD1078" w:rsidRPr="00C62AA6" w14:paraId="5F78C488" w14:textId="77777777" w:rsidTr="003865EB">
        <w:trPr>
          <w:cantSplit/>
        </w:trPr>
        <w:tc>
          <w:tcPr>
            <w:tcW w:w="3600" w:type="dxa"/>
          </w:tcPr>
          <w:p w14:paraId="0FF1D337" w14:textId="77777777" w:rsidR="00FD1078" w:rsidRPr="00C62AA6" w:rsidRDefault="00FD1078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B40916A" w14:textId="77777777" w:rsidR="00FD1078" w:rsidRPr="00C62AA6" w:rsidRDefault="00FD1078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175E56" w14:textId="77777777" w:rsidR="00FD1078" w:rsidRPr="00C62AA6" w:rsidRDefault="00FD1078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268AC004" w14:textId="77777777" w:rsidR="00FD1078" w:rsidRPr="00C62AA6" w:rsidRDefault="00FD1078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33F52AD4" w14:textId="77777777" w:rsidR="00FD1078" w:rsidRPr="00C62AA6" w:rsidRDefault="00FD1078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1078" w:rsidRPr="00C62AA6" w14:paraId="4E76333F" w14:textId="77777777" w:rsidTr="003865EB">
        <w:trPr>
          <w:cantSplit/>
        </w:trPr>
        <w:tc>
          <w:tcPr>
            <w:tcW w:w="3600" w:type="dxa"/>
          </w:tcPr>
          <w:p w14:paraId="3718741E" w14:textId="77777777" w:rsidR="00FD1078" w:rsidRPr="00C62AA6" w:rsidRDefault="00FD1078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02B6D27" w14:textId="77777777" w:rsidR="00FD1078" w:rsidRPr="00C62AA6" w:rsidRDefault="00FD1078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074B3B" w14:textId="77777777" w:rsidR="00FD1078" w:rsidRPr="00C62AA6" w:rsidRDefault="00FD1078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BDDFD02" w14:textId="77777777" w:rsidR="00FD1078" w:rsidRPr="00C62AA6" w:rsidRDefault="00FD1078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0E40291F" w14:textId="77777777" w:rsidR="00FD1078" w:rsidRPr="00C62AA6" w:rsidRDefault="00FD1078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1078" w:rsidRPr="00C62AA6" w14:paraId="47608A3A" w14:textId="77777777" w:rsidTr="003865EB">
        <w:trPr>
          <w:cantSplit/>
        </w:trPr>
        <w:tc>
          <w:tcPr>
            <w:tcW w:w="3600" w:type="dxa"/>
          </w:tcPr>
          <w:p w14:paraId="2798DF70" w14:textId="77777777" w:rsidR="00FD1078" w:rsidRPr="00C62AA6" w:rsidRDefault="00FD1078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2EC0A694" w14:textId="77777777" w:rsidR="00FD1078" w:rsidRPr="00C62AA6" w:rsidRDefault="00FD1078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C33BE8" w14:textId="77777777" w:rsidR="00FD1078" w:rsidRPr="00C62AA6" w:rsidRDefault="00FD1078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6FDDF956" w14:textId="77777777" w:rsidR="00FD1078" w:rsidRPr="00C62AA6" w:rsidRDefault="00FD1078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31B35214" w14:textId="77777777" w:rsidR="00FD1078" w:rsidRPr="00C62AA6" w:rsidRDefault="00FD1078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35A1C" w:rsidRPr="00C62AA6" w14:paraId="4AE6B29A" w14:textId="77777777" w:rsidTr="003865EB">
        <w:trPr>
          <w:cantSplit/>
        </w:trPr>
        <w:tc>
          <w:tcPr>
            <w:tcW w:w="3600" w:type="dxa"/>
          </w:tcPr>
          <w:p w14:paraId="5DA3BF6A" w14:textId="77777777" w:rsidR="00935A1C" w:rsidRPr="00C62AA6" w:rsidRDefault="00935A1C" w:rsidP="00935A1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62AA6">
              <w:rPr>
                <w:rFonts w:ascii="Angsana New" w:hAnsi="Angsana New"/>
                <w:sz w:val="30"/>
                <w:szCs w:val="30"/>
              </w:rPr>
              <w:lastRenderedPageBreak/>
              <w:t>Thaioil</w:t>
            </w:r>
            <w:proofErr w:type="spellEnd"/>
            <w:r w:rsidRPr="00C62AA6">
              <w:rPr>
                <w:rFonts w:ascii="Angsana New" w:hAnsi="Angsana New"/>
                <w:sz w:val="30"/>
                <w:szCs w:val="30"/>
              </w:rPr>
              <w:t xml:space="preserve"> Marine International </w:t>
            </w:r>
            <w:proofErr w:type="spellStart"/>
            <w:r w:rsidRPr="00C62AA6">
              <w:rPr>
                <w:rFonts w:ascii="Angsana New" w:hAnsi="Angsana New"/>
                <w:sz w:val="30"/>
                <w:szCs w:val="30"/>
              </w:rPr>
              <w:t>Pte</w:t>
            </w:r>
            <w:proofErr w:type="spellEnd"/>
            <w:r w:rsidRPr="00C62A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Ltd.</w:t>
            </w:r>
          </w:p>
        </w:tc>
        <w:tc>
          <w:tcPr>
            <w:tcW w:w="2610" w:type="dxa"/>
          </w:tcPr>
          <w:p w14:paraId="6DF3385F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  ลงทุนในธุรกิจให้บริการ</w:t>
            </w:r>
          </w:p>
        </w:tc>
        <w:tc>
          <w:tcPr>
            <w:tcW w:w="1260" w:type="dxa"/>
          </w:tcPr>
          <w:p w14:paraId="26C67FD0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822063C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3C560410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1CF2C165" w14:textId="77777777" w:rsidTr="003865EB">
        <w:trPr>
          <w:cantSplit/>
        </w:trPr>
        <w:tc>
          <w:tcPr>
            <w:tcW w:w="3600" w:type="dxa"/>
          </w:tcPr>
          <w:p w14:paraId="0F5EA127" w14:textId="77777777" w:rsidR="00935A1C" w:rsidRPr="00C62AA6" w:rsidRDefault="00935A1C" w:rsidP="00935A1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C591B87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28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ขนส่งน้ำมันดิบและ</w:t>
            </w:r>
          </w:p>
        </w:tc>
        <w:tc>
          <w:tcPr>
            <w:tcW w:w="1260" w:type="dxa"/>
          </w:tcPr>
          <w:p w14:paraId="4181D306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C8963E0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DC941EC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4BE01336" w14:textId="77777777" w:rsidTr="003865EB">
        <w:trPr>
          <w:cantSplit/>
        </w:trPr>
        <w:tc>
          <w:tcPr>
            <w:tcW w:w="3600" w:type="dxa"/>
          </w:tcPr>
          <w:p w14:paraId="27F1FE2F" w14:textId="77777777" w:rsidR="00935A1C" w:rsidRPr="00C62AA6" w:rsidRDefault="00935A1C" w:rsidP="00935A1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9B11749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ผลิตภัณฑ์ปิโตรเลียม</w:t>
            </w:r>
          </w:p>
        </w:tc>
        <w:tc>
          <w:tcPr>
            <w:tcW w:w="1260" w:type="dxa"/>
          </w:tcPr>
          <w:p w14:paraId="69D70690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923A13E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66EDCD0B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1DE2BBB8" w14:textId="77777777" w:rsidTr="003865EB">
        <w:trPr>
          <w:cantSplit/>
        </w:trPr>
        <w:tc>
          <w:tcPr>
            <w:tcW w:w="3600" w:type="dxa"/>
          </w:tcPr>
          <w:p w14:paraId="6E4DCDE4" w14:textId="77777777" w:rsidR="00935A1C" w:rsidRPr="00C62AA6" w:rsidRDefault="00935A1C" w:rsidP="00935A1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39E08469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260" w:type="dxa"/>
          </w:tcPr>
          <w:p w14:paraId="75448F3A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945" w:type="dxa"/>
          </w:tcPr>
          <w:p w14:paraId="6237912A" w14:textId="24EFF865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08C8E415" w14:textId="22119B1E" w:rsidR="00935A1C" w:rsidRPr="00C62AA6" w:rsidRDefault="007F0795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935A1C"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935A1C" w:rsidRPr="00C62AA6" w14:paraId="7776FDD1" w14:textId="77777777" w:rsidTr="003865EB">
        <w:trPr>
          <w:cantSplit/>
        </w:trPr>
        <w:tc>
          <w:tcPr>
            <w:tcW w:w="3600" w:type="dxa"/>
          </w:tcPr>
          <w:p w14:paraId="1E483D44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ท๊อป มารีไทม์ เซอร์วิส</w:t>
            </w:r>
            <w:r w:rsidRPr="00C62AA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54630EC0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ให้บริการเดินเรือรับส่ง</w:t>
            </w:r>
          </w:p>
        </w:tc>
        <w:tc>
          <w:tcPr>
            <w:tcW w:w="1260" w:type="dxa"/>
          </w:tcPr>
          <w:p w14:paraId="7739CCAA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F6D8BB1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89501E9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C62AA6" w14:paraId="664F465A" w14:textId="77777777" w:rsidTr="003865EB">
        <w:trPr>
          <w:cantSplit/>
        </w:trPr>
        <w:tc>
          <w:tcPr>
            <w:tcW w:w="3600" w:type="dxa"/>
          </w:tcPr>
          <w:p w14:paraId="2AF42148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2AD7F6D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ลูกเรือและสัมภาระทาง</w:t>
            </w:r>
          </w:p>
        </w:tc>
        <w:tc>
          <w:tcPr>
            <w:tcW w:w="1260" w:type="dxa"/>
          </w:tcPr>
          <w:p w14:paraId="04FE6240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E0BE939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19FEFD7C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C62AA6" w14:paraId="097F3D0E" w14:textId="77777777" w:rsidTr="003865EB">
        <w:trPr>
          <w:cantSplit/>
        </w:trPr>
        <w:tc>
          <w:tcPr>
            <w:tcW w:w="3600" w:type="dxa"/>
          </w:tcPr>
          <w:p w14:paraId="0A4ACF67" w14:textId="77777777" w:rsidR="00935A1C" w:rsidRPr="00C62AA6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3035AB0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ทะเลในอ่าวไทย</w:t>
            </w:r>
          </w:p>
        </w:tc>
        <w:tc>
          <w:tcPr>
            <w:tcW w:w="1260" w:type="dxa"/>
          </w:tcPr>
          <w:p w14:paraId="62BAFB96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3A5287D4" w14:textId="0646883B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0B319DCB" w14:textId="78CFC7D3" w:rsidR="00935A1C" w:rsidRPr="00C62AA6" w:rsidRDefault="007F0795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935A1C"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935A1C" w:rsidRPr="00C62AA6" w14:paraId="675E40F4" w14:textId="77777777" w:rsidTr="003865EB">
        <w:trPr>
          <w:cantSplit/>
        </w:trPr>
        <w:tc>
          <w:tcPr>
            <w:tcW w:w="3600" w:type="dxa"/>
          </w:tcPr>
          <w:p w14:paraId="7156006C" w14:textId="77777777" w:rsidR="00935A1C" w:rsidRPr="00C62AA6" w:rsidRDefault="00935A1C" w:rsidP="00935A1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610" w:type="dxa"/>
          </w:tcPr>
          <w:p w14:paraId="0B5B343C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260" w:type="dxa"/>
          </w:tcPr>
          <w:p w14:paraId="44EFA528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389FD4AF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66AF1FA7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35A1C" w:rsidRPr="00C62AA6" w14:paraId="3E431CB8" w14:textId="77777777" w:rsidTr="003865EB">
        <w:trPr>
          <w:cantSplit/>
        </w:trPr>
        <w:tc>
          <w:tcPr>
            <w:tcW w:w="3600" w:type="dxa"/>
          </w:tcPr>
          <w:p w14:paraId="25EEB113" w14:textId="77777777" w:rsidR="00935A1C" w:rsidRPr="00C62AA6" w:rsidRDefault="00935A1C" w:rsidP="00935A1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10BF6F9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ผลิตภัณฑ์สาร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ลิเนียร์</w:t>
            </w:r>
          </w:p>
        </w:tc>
        <w:tc>
          <w:tcPr>
            <w:tcW w:w="1260" w:type="dxa"/>
          </w:tcPr>
          <w:p w14:paraId="530E9CD3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2A339D8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AEF0296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35A1C" w:rsidRPr="00C62AA6" w14:paraId="0223DF1D" w14:textId="77777777" w:rsidTr="003865EB">
        <w:trPr>
          <w:cantSplit/>
        </w:trPr>
        <w:tc>
          <w:tcPr>
            <w:tcW w:w="3600" w:type="dxa"/>
          </w:tcPr>
          <w:p w14:paraId="2FB18BCC" w14:textId="77777777" w:rsidR="00935A1C" w:rsidRPr="00C62AA6" w:rsidRDefault="00935A1C" w:rsidP="00935A1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494CD97D" w14:textId="77777777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</w:t>
            </w:r>
            <w:r w:rsidRPr="00C62AA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แอลคิลเบนซีน</w:t>
            </w:r>
          </w:p>
        </w:tc>
        <w:tc>
          <w:tcPr>
            <w:tcW w:w="1260" w:type="dxa"/>
          </w:tcPr>
          <w:p w14:paraId="24407C16" w14:textId="77777777" w:rsidR="00935A1C" w:rsidRPr="00C62AA6" w:rsidRDefault="00935A1C" w:rsidP="00935A1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58E50C24" w14:textId="5F2B5541" w:rsidR="00935A1C" w:rsidRPr="00C62AA6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660FAB1A" w14:textId="30BD4F37" w:rsidR="00935A1C" w:rsidRPr="00C62AA6" w:rsidRDefault="007F0795" w:rsidP="00935A1C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935A1C"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353306C5" w14:textId="77777777" w:rsidR="00811653" w:rsidRPr="00C62AA6" w:rsidRDefault="00811653" w:rsidP="00061160">
      <w:pPr>
        <w:tabs>
          <w:tab w:val="clear" w:pos="454"/>
          <w:tab w:val="clear" w:pos="680"/>
          <w:tab w:val="left" w:pos="45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19785FE" w14:textId="406A81C6" w:rsidR="00DE151E" w:rsidRPr="00C62AA6" w:rsidRDefault="007F0795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F0795">
        <w:rPr>
          <w:rFonts w:ascii="Angsana New" w:hAnsi="Angsana New"/>
          <w:b/>
          <w:bCs/>
          <w:sz w:val="30"/>
          <w:szCs w:val="30"/>
        </w:rPr>
        <w:t>2</w:t>
      </w:r>
      <w:r w:rsidR="00DE151E" w:rsidRPr="00C62AA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2CFC2443" w14:textId="77777777" w:rsidR="00DE151E" w:rsidRPr="00C62AA6" w:rsidRDefault="00DE151E" w:rsidP="008A4572">
      <w:pPr>
        <w:pStyle w:val="Heading8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6007E0A7" w14:textId="77777777" w:rsidR="00DE151E" w:rsidRPr="00C62AA6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942427F" w14:textId="77777777" w:rsidR="00DE151E" w:rsidRPr="00C62AA6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DFDB96E" w14:textId="77777777" w:rsidR="00DE151E" w:rsidRPr="00C62AA6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642CE">
        <w:rPr>
          <w:rFonts w:ascii="Angsana New" w:hAnsi="Angsana New"/>
          <w:sz w:val="30"/>
          <w:szCs w:val="30"/>
        </w:rPr>
        <w:br/>
      </w:r>
      <w:r w:rsidRPr="00C62AA6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C62AA6">
        <w:rPr>
          <w:rFonts w:ascii="Angsana New" w:hAnsi="Angsana New"/>
          <w:sz w:val="30"/>
          <w:szCs w:val="30"/>
        </w:rPr>
        <w:t>“</w:t>
      </w:r>
      <w:r w:rsidRPr="00C62AA6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C62AA6">
        <w:rPr>
          <w:rFonts w:ascii="Angsana New" w:hAnsi="Angsana New"/>
          <w:sz w:val="30"/>
          <w:szCs w:val="30"/>
        </w:rPr>
        <w:t>”</w:t>
      </w:r>
      <w:r w:rsidRPr="00C62AA6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="001642CE">
        <w:rPr>
          <w:rFonts w:ascii="Angsana New" w:hAnsi="Angsana New"/>
          <w:sz w:val="30"/>
          <w:szCs w:val="30"/>
        </w:rPr>
        <w:br/>
      </w:r>
      <w:r w:rsidRPr="00C62AA6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</w:t>
      </w:r>
    </w:p>
    <w:p w14:paraId="39BFB31D" w14:textId="77777777" w:rsidR="00440574" w:rsidRPr="00C62AA6" w:rsidRDefault="00440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A4726A5" w14:textId="0B63D568" w:rsidR="00E24C6F" w:rsidRPr="00C62AA6" w:rsidRDefault="00E24C6F" w:rsidP="008D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  <w:r w:rsidRPr="00C62AA6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="00B91623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มกราคม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="007F0795" w:rsidRPr="007F0795">
        <w:rPr>
          <w:rFonts w:ascii="Angsana New" w:hAnsi="Angsana New" w:hint="cs"/>
          <w:sz w:val="30"/>
          <w:szCs w:val="30"/>
        </w:rPr>
        <w:t>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="007D35E4" w:rsidRPr="00C62AA6">
        <w:rPr>
          <w:rFonts w:ascii="Angsana New" w:hAnsi="Angsana New"/>
          <w:sz w:val="30"/>
          <w:szCs w:val="30"/>
          <w:cs/>
        </w:rPr>
        <w:t>ในเบื้องต้น</w:t>
      </w:r>
      <w:r w:rsidR="00524882" w:rsidRPr="00C62AA6">
        <w:rPr>
          <w:rFonts w:ascii="Angsana New" w:hAnsi="Angsana New"/>
          <w:sz w:val="30"/>
          <w:szCs w:val="30"/>
          <w:cs/>
        </w:rPr>
        <w:t>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E27E73" w:rsidRPr="00C62AA6">
        <w:rPr>
          <w:rFonts w:ascii="Angsana New" w:hAnsi="Angsana New" w:hint="cs"/>
          <w:sz w:val="30"/>
          <w:szCs w:val="30"/>
          <w:cs/>
        </w:rPr>
        <w:t>ในบางเรื่อง</w:t>
      </w:r>
      <w:r w:rsidR="00524882" w:rsidRPr="00C62AA6">
        <w:rPr>
          <w:rFonts w:ascii="Angsana New" w:hAnsi="Angsana New"/>
          <w:sz w:val="30"/>
          <w:szCs w:val="30"/>
          <w:cs/>
        </w:rPr>
        <w:t xml:space="preserve"> </w:t>
      </w:r>
      <w:r w:rsidR="001642CE">
        <w:rPr>
          <w:rFonts w:ascii="Angsana New" w:hAnsi="Angsana New"/>
          <w:sz w:val="30"/>
          <w:szCs w:val="30"/>
        </w:rPr>
        <w:br/>
      </w:r>
      <w:r w:rsidR="00BC30CD" w:rsidRPr="00100949">
        <w:rPr>
          <w:rFonts w:ascii="Angsana New" w:hAnsi="Angsana New"/>
          <w:sz w:val="30"/>
          <w:szCs w:val="30"/>
          <w:cs/>
        </w:rPr>
        <w:t>การเปลี่ยนแปลงนี้ไม่มีผลกระทบอย่างเป็นสาระสำคัญต่องบการเงิน</w:t>
      </w:r>
    </w:p>
    <w:p w14:paraId="66A249E0" w14:textId="77777777" w:rsidR="00E24C6F" w:rsidRPr="00C62AA6" w:rsidRDefault="00E24C6F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7AF91094" w14:textId="7E8A6AC4" w:rsidR="00524882" w:rsidRDefault="00524882" w:rsidP="0052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</w:t>
      </w:r>
      <w:r w:rsidR="007D35E4" w:rsidRPr="00C62AA6">
        <w:rPr>
          <w:rFonts w:ascii="Angsana New" w:hAnsi="Angsana New" w:hint="cs"/>
          <w:sz w:val="30"/>
          <w:szCs w:val="30"/>
          <w:cs/>
        </w:rPr>
        <w:t>ฉบับอื่นๆ</w:t>
      </w:r>
      <w:r w:rsidRPr="00C62AA6">
        <w:rPr>
          <w:rFonts w:ascii="Angsana New" w:hAnsi="Angsana New"/>
          <w:sz w:val="30"/>
          <w:szCs w:val="30"/>
          <w:cs/>
        </w:rPr>
        <w:t xml:space="preserve"> ซึ่งมีผลบังคับสำหรับ</w:t>
      </w:r>
      <w:r w:rsidR="00E17509" w:rsidRPr="00C62AA6">
        <w:rPr>
          <w:rFonts w:ascii="Angsana New" w:hAnsi="Angsana New"/>
          <w:sz w:val="30"/>
          <w:szCs w:val="30"/>
          <w:cs/>
        </w:rPr>
        <w:t>รอบระยะเวลาบัญชีที่เริ่มในหรือหลัง</w:t>
      </w:r>
      <w:r w:rsidR="00B91623">
        <w:rPr>
          <w:rFonts w:ascii="Angsana New" w:hAnsi="Angsana New"/>
          <w:sz w:val="30"/>
          <w:szCs w:val="30"/>
          <w:cs/>
        </w:rPr>
        <w:t xml:space="preserve">วันที่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C62AA6">
        <w:rPr>
          <w:rFonts w:ascii="Angsana New" w:hAnsi="Angsana New"/>
          <w:sz w:val="30"/>
          <w:szCs w:val="30"/>
          <w:cs/>
        </w:rPr>
        <w:t xml:space="preserve"> มกราคม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Pr="00C62AA6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</w:t>
      </w:r>
      <w:r w:rsidR="00EA52E3" w:rsidRPr="00C62AA6">
        <w:rPr>
          <w:rFonts w:ascii="Angsana New" w:hAnsi="Angsana New"/>
          <w:sz w:val="30"/>
          <w:szCs w:val="30"/>
          <w:cs/>
        </w:rPr>
        <w:t xml:space="preserve">ใช้สำหรับการจัดทำงบการเงินนี้ </w:t>
      </w:r>
      <w:r w:rsidR="00724AD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F4714">
        <w:rPr>
          <w:rFonts w:ascii="Angsana New" w:hAnsi="Angsana New" w:hint="cs"/>
          <w:sz w:val="30"/>
          <w:szCs w:val="30"/>
          <w:cs/>
        </w:rPr>
        <w:t>ได้ประเมินในเบื้องต้นถึงผลกระทบที่อาจเกิดขึ้นต่องบการเงินรวมและงบการเงินเฉพาะกิจการ 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F7D73FA" w14:textId="77777777" w:rsidR="00DE151E" w:rsidRPr="00C62AA6" w:rsidRDefault="00DE151E" w:rsidP="00AF62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เกณฑ์การวัดมูลค่า</w:t>
      </w:r>
      <w:r w:rsidRPr="00C62AA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AD6FC02" w14:textId="77777777" w:rsidR="00DE151E" w:rsidRPr="00215735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48ECFCB" w14:textId="77777777" w:rsidR="00ED3BCA" w:rsidRDefault="00DE151E" w:rsidP="00C06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ED3BCA" w:rsidRPr="00222BF3">
        <w:rPr>
          <w:rFonts w:ascii="Angsana New" w:hAnsi="Angsana New" w:hint="cs"/>
          <w:sz w:val="30"/>
          <w:szCs w:val="30"/>
          <w:cs/>
        </w:rPr>
        <w:t>ยกเว้น</w:t>
      </w:r>
      <w:r w:rsidR="00BE36D5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14:paraId="75C643E8" w14:textId="77777777" w:rsidR="00215735" w:rsidRPr="00215735" w:rsidRDefault="00215735" w:rsidP="00C06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2281F14" w14:textId="77777777" w:rsidR="00BE36D5" w:rsidRDefault="00BE36D5" w:rsidP="00BD2A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83D2F95" w14:textId="05C9CBE4" w:rsidR="00BE36D5" w:rsidRDefault="00BE36D5" w:rsidP="00BD2A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570F26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เผื่อขาย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215735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0E5767DC" w14:textId="77777777" w:rsidR="00BE36D5" w:rsidRDefault="00BE36D5" w:rsidP="00BD2A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C67408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="00C67408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มูลค่าปัจจุบันขอ</w:t>
      </w:r>
      <w:r w:rsidR="00C67408">
        <w:rPr>
          <w:rFonts w:ascii="Angsana New" w:hAnsi="Angsana New" w:hint="cs"/>
          <w:sz w:val="30"/>
          <w:szCs w:val="30"/>
          <w:cs/>
        </w:rPr>
        <w:t>งภาระผูกพันตามผลประโยชน์พนักงาน</w:t>
      </w:r>
    </w:p>
    <w:p w14:paraId="4A3818A5" w14:textId="7B38B4A4" w:rsidR="00BE36D5" w:rsidRDefault="00BE36D5" w:rsidP="002157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82" w:hanging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ซึ่งได้เปิดเผยในหมายเหตุข้อ </w:t>
      </w:r>
      <w:r w:rsidR="007F0795" w:rsidRPr="007F0795">
        <w:rPr>
          <w:rFonts w:ascii="Angsana New" w:hAnsi="Angsana New"/>
          <w:sz w:val="30"/>
          <w:szCs w:val="30"/>
        </w:rPr>
        <w:t>21</w:t>
      </w:r>
    </w:p>
    <w:p w14:paraId="651654D8" w14:textId="77777777" w:rsidR="00215735" w:rsidRPr="00215735" w:rsidRDefault="00215735" w:rsidP="002157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82" w:hanging="547"/>
        <w:jc w:val="both"/>
        <w:rPr>
          <w:rFonts w:ascii="Angsana New" w:hAnsi="Angsana New"/>
          <w:sz w:val="24"/>
          <w:szCs w:val="24"/>
        </w:rPr>
      </w:pPr>
    </w:p>
    <w:p w14:paraId="24C1D9AF" w14:textId="77777777" w:rsidR="00DE151E" w:rsidRPr="00C62AA6" w:rsidRDefault="00DE151E" w:rsidP="002157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524882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BC8C1AD" w14:textId="77777777" w:rsidR="00DE151E" w:rsidRPr="00215735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FBADF0B" w14:textId="77777777" w:rsidR="00440574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F24F76">
        <w:rPr>
          <w:rFonts w:ascii="Angsana New" w:hAnsi="Angsana New"/>
          <w:sz w:val="30"/>
          <w:szCs w:val="30"/>
        </w:rPr>
        <w:t xml:space="preserve"> </w:t>
      </w:r>
      <w:r w:rsidR="00524882" w:rsidRPr="00C62AA6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C62AA6">
        <w:rPr>
          <w:rFonts w:ascii="Angsana New" w:hAnsi="Angsana New"/>
          <w:sz w:val="30"/>
          <w:szCs w:val="30"/>
          <w:cs/>
        </w:rPr>
        <w:t xml:space="preserve"> </w:t>
      </w:r>
      <w:r w:rsidR="00F24F76">
        <w:rPr>
          <w:rFonts w:ascii="Angsana New" w:hAnsi="Angsana New"/>
          <w:sz w:val="30"/>
          <w:szCs w:val="30"/>
        </w:rPr>
        <w:br/>
      </w:r>
      <w:r w:rsidRPr="00C62AA6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ข้อมูลทางการเงินทั้งหมดมีการปัดเศษในหมายเหตุประกอบงบการเงินเพื่อให้แสดงเป็นหลักล้านบาท ยกเว้น</w:t>
      </w:r>
      <w:r w:rsidR="00F24F76">
        <w:rPr>
          <w:rFonts w:ascii="Angsana New" w:hAnsi="Angsana New"/>
          <w:sz w:val="30"/>
          <w:szCs w:val="30"/>
        </w:rPr>
        <w:br/>
      </w:r>
      <w:r w:rsidRPr="00C62AA6">
        <w:rPr>
          <w:rFonts w:ascii="Angsana New" w:hAnsi="Angsana New"/>
          <w:sz w:val="30"/>
          <w:szCs w:val="30"/>
          <w:cs/>
        </w:rPr>
        <w:t>ที่ระบุไว้เป็นอย่างอื่น</w:t>
      </w:r>
    </w:p>
    <w:p w14:paraId="5F0B70A0" w14:textId="77777777" w:rsidR="00A92CE6" w:rsidRPr="00215735" w:rsidRDefault="00A92CE6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4EC9CD7" w14:textId="77777777" w:rsidR="00DE151E" w:rsidRPr="00C62AA6" w:rsidRDefault="00DE151E" w:rsidP="00AE04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5C6894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5C6894" w:rsidRPr="00C62AA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</w:t>
      </w:r>
      <w:r w:rsidR="005C6894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14:paraId="1449C178" w14:textId="77777777" w:rsidR="00DE151E" w:rsidRPr="00215735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C8FD881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="00DB10F7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C62AA6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</w:t>
      </w:r>
      <w:r w:rsidR="007162EF" w:rsidRPr="00C62AA6">
        <w:rPr>
          <w:rFonts w:ascii="Angsana New" w:hAnsi="Angsana New"/>
          <w:sz w:val="30"/>
          <w:szCs w:val="30"/>
          <w:cs/>
        </w:rPr>
        <w:t>การบัญชี</w:t>
      </w:r>
      <w:r w:rsidRPr="00C62AA6">
        <w:rPr>
          <w:rFonts w:ascii="Angsana New" w:hAnsi="Angsana New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6571CABE" w14:textId="77777777" w:rsidR="00DE151E" w:rsidRPr="00215735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97BBADB" w14:textId="77777777" w:rsidR="00DE151E" w:rsidRPr="00C62AA6" w:rsidRDefault="00DB10F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E151E" w:rsidRPr="00C62AA6">
        <w:rPr>
          <w:rFonts w:ascii="Angsana New" w:hAnsi="Angsana New"/>
          <w:sz w:val="30"/>
          <w:szCs w:val="30"/>
          <w:cs/>
        </w:rPr>
        <w:t>ที่ใช้ในการจัดทำงบการเงิน</w:t>
      </w:r>
      <w:r w:rsidR="00EA52E3" w:rsidRPr="00C62AA6"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="00DE151E" w:rsidRPr="00C62AA6">
        <w:rPr>
          <w:rFonts w:ascii="Angsana New" w:hAnsi="Angsana New"/>
          <w:sz w:val="30"/>
          <w:szCs w:val="30"/>
          <w:cs/>
        </w:rPr>
        <w:t>การปรับประมาณการทางบัญชีจะ</w:t>
      </w:r>
      <w:r w:rsidR="00DE151E" w:rsidRPr="00D325DE">
        <w:rPr>
          <w:rFonts w:ascii="Angsana New" w:hAnsi="Angsana New"/>
          <w:sz w:val="30"/>
          <w:szCs w:val="30"/>
          <w:cs/>
        </w:rPr>
        <w:t>บันทึก</w:t>
      </w:r>
      <w:r w:rsidR="008C5D7F" w:rsidRPr="00D325DE">
        <w:rPr>
          <w:rFonts w:ascii="Angsana New" w:hAnsi="Angsana New" w:hint="cs"/>
          <w:sz w:val="30"/>
          <w:szCs w:val="30"/>
          <w:cs/>
        </w:rPr>
        <w:t>โดยใช้วิธีเปลี่ยนทันทีเป็นต้นไป</w:t>
      </w:r>
    </w:p>
    <w:p w14:paraId="7ABC499C" w14:textId="77777777" w:rsidR="00DE151E" w:rsidRPr="00215735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215735">
        <w:rPr>
          <w:rFonts w:ascii="Angsana New" w:hAnsi="Angsana New"/>
          <w:sz w:val="24"/>
          <w:szCs w:val="24"/>
          <w:shd w:val="clear" w:color="auto" w:fill="CCCCCC"/>
        </w:rPr>
        <w:t xml:space="preserve"> </w:t>
      </w:r>
    </w:p>
    <w:p w14:paraId="2460CEA6" w14:textId="77777777" w:rsidR="00391640" w:rsidRPr="00391640" w:rsidRDefault="00391640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164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DB10F7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391640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391640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391640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30E47C37" w14:textId="77777777" w:rsidR="00391640" w:rsidRPr="00215735" w:rsidRDefault="00391640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7E0F84" w14:textId="6D2B9671" w:rsidR="005C6894" w:rsidRPr="00C62AA6" w:rsidRDefault="005C6894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570F26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C62AA6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</w:t>
      </w:r>
      <w:r w:rsidR="00570F26">
        <w:rPr>
          <w:rFonts w:ascii="Angsana New" w:hAnsi="Angsana New" w:hint="cs"/>
          <w:sz w:val="30"/>
          <w:szCs w:val="30"/>
          <w:cs/>
        </w:rPr>
        <w:t>อาจ</w:t>
      </w:r>
      <w:r w:rsidRPr="00C62AA6">
        <w:rPr>
          <w:rFonts w:ascii="Angsana New" w:hAnsi="Angsana New" w:hint="cs"/>
          <w:sz w:val="30"/>
          <w:szCs w:val="30"/>
          <w:cs/>
        </w:rPr>
        <w:t>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</w:t>
      </w:r>
    </w:p>
    <w:p w14:paraId="27260403" w14:textId="77777777" w:rsidR="005C6894" w:rsidRPr="00215735" w:rsidRDefault="005C6894" w:rsidP="004A7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78749E62" w14:textId="39137262" w:rsidR="004A7BF1" w:rsidRDefault="004A7BF1" w:rsidP="0089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  <w:tab w:val="left" w:pos="4410"/>
        </w:tabs>
        <w:spacing w:line="240" w:lineRule="auto"/>
        <w:ind w:left="3510" w:hanging="2990"/>
        <w:jc w:val="thaiDistribute"/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ab/>
      </w:r>
      <w:r w:rsidR="00570F26">
        <w:rPr>
          <w:rFonts w:ascii="Angsana New" w:hAnsi="Angsana New"/>
          <w:sz w:val="30"/>
          <w:szCs w:val="30"/>
          <w:cs/>
        </w:rPr>
        <w:tab/>
      </w:r>
      <w:r w:rsidR="00570F26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ค่าเผื่อมูลค่าสินค้าลดลงให้เท่ากับมูลค่าสุทธิที่จะได้รับ</w:t>
      </w:r>
    </w:p>
    <w:p w14:paraId="2CED17C1" w14:textId="2F854934" w:rsidR="009659BC" w:rsidRDefault="009659BC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หมายเหตุประกอบงบการเงินข้อ</w:t>
      </w:r>
      <w:r w:rsidR="00570F26">
        <w:rPr>
          <w:rFonts w:ascii="Angsana New" w:hAnsi="Angsana New" w:hint="cs"/>
          <w:sz w:val="30"/>
          <w:szCs w:val="30"/>
          <w:cs/>
        </w:rPr>
        <w:t xml:space="preserve"> </w:t>
      </w:r>
      <w:r w:rsidR="009A1247">
        <w:rPr>
          <w:rFonts w:ascii="Angsana New" w:hAnsi="Angsana New"/>
          <w:sz w:val="30"/>
          <w:szCs w:val="30"/>
        </w:rPr>
        <w:t xml:space="preserve">4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570F26">
        <w:rPr>
          <w:rFonts w:ascii="Angsana New" w:hAnsi="Angsana New"/>
          <w:sz w:val="30"/>
          <w:szCs w:val="30"/>
        </w:rPr>
        <w:t xml:space="preserve"> </w:t>
      </w:r>
      <w:r w:rsidR="00570F26">
        <w:rPr>
          <w:rFonts w:ascii="Angsana New" w:hAnsi="Angsana New" w:hint="cs"/>
          <w:sz w:val="30"/>
          <w:szCs w:val="30"/>
          <w:cs/>
        </w:rPr>
        <w:t>และ</w:t>
      </w:r>
      <w:r w:rsidRPr="00C62AA6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15</w:t>
      </w:r>
      <w:r w:rsidR="00570F26">
        <w:rPr>
          <w:rFonts w:ascii="Angsana New" w:hAnsi="Angsana New"/>
          <w:sz w:val="30"/>
          <w:szCs w:val="30"/>
          <w:cs/>
        </w:rPr>
        <w:tab/>
      </w:r>
      <w:r w:rsidR="00DB10F7">
        <w:rPr>
          <w:rFonts w:ascii="Angsana New" w:hAnsi="Angsana New" w:hint="cs"/>
          <w:sz w:val="30"/>
          <w:szCs w:val="30"/>
          <w:cs/>
        </w:rPr>
        <w:t>การทดสอบการด้อยค่า</w:t>
      </w:r>
      <w:r w:rsidR="004A7BF1">
        <w:rPr>
          <w:rFonts w:ascii="Angsana New" w:hAnsi="Angsana New" w:hint="cs"/>
          <w:sz w:val="30"/>
          <w:szCs w:val="30"/>
          <w:cs/>
        </w:rPr>
        <w:t>ของ</w:t>
      </w:r>
      <w:r w:rsidR="007F6C9B">
        <w:rPr>
          <w:rFonts w:ascii="Angsana New" w:hAnsi="Angsana New" w:hint="cs"/>
          <w:sz w:val="30"/>
          <w:szCs w:val="30"/>
          <w:cs/>
        </w:rPr>
        <w:t>เงินให้กู้ยืมแก่และ</w:t>
      </w:r>
      <w:r w:rsidR="00570F26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7F6C9B">
        <w:rPr>
          <w:rFonts w:ascii="Angsana New" w:hAnsi="Angsana New" w:hint="cs"/>
          <w:sz w:val="30"/>
          <w:szCs w:val="30"/>
          <w:cs/>
        </w:rPr>
        <w:t xml:space="preserve">     </w:t>
      </w:r>
      <w:r w:rsidR="00570F26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="004A7BF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C274E">
        <w:rPr>
          <w:rFonts w:ascii="Angsana New" w:hAnsi="Angsana New" w:hint="cs"/>
          <w:sz w:val="30"/>
          <w:szCs w:val="30"/>
          <w:cs/>
        </w:rPr>
        <w:t>และฐานข้อมูลลูกค้า</w:t>
      </w:r>
      <w:r w:rsidR="00DB10F7">
        <w:rPr>
          <w:rFonts w:ascii="Angsana New" w:hAnsi="Angsana New" w:hint="cs"/>
          <w:sz w:val="30"/>
          <w:szCs w:val="30"/>
          <w:cs/>
        </w:rPr>
        <w:t xml:space="preserve"> </w:t>
      </w:r>
      <w:r w:rsidR="00596881">
        <w:rPr>
          <w:rFonts w:ascii="Angsana New" w:hAnsi="Angsana New"/>
          <w:sz w:val="30"/>
          <w:szCs w:val="30"/>
        </w:rPr>
        <w:t>-</w:t>
      </w:r>
      <w:r w:rsidR="00DB10F7">
        <w:rPr>
          <w:rFonts w:ascii="Angsana New" w:hAnsi="Angsana New"/>
          <w:sz w:val="30"/>
          <w:szCs w:val="30"/>
        </w:rPr>
        <w:t xml:space="preserve"> </w:t>
      </w:r>
      <w:r w:rsidR="00DB10F7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</w:p>
    <w:p w14:paraId="137BBA24" w14:textId="77777777" w:rsidR="00570F26" w:rsidRDefault="00570F26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</w:rPr>
      </w:pPr>
    </w:p>
    <w:p w14:paraId="2E2E159D" w14:textId="16CE66F0" w:rsidR="00570F26" w:rsidRPr="00DB10F7" w:rsidRDefault="00570F26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การกำหนดมูลค่ายุติธรรมหักต้นทุนในการ</w:t>
      </w:r>
      <w:r w:rsidR="00CF3EA3">
        <w:rPr>
          <w:rFonts w:ascii="Angsana New" w:hAnsi="Angsana New" w:hint="cs"/>
          <w:sz w:val="30"/>
          <w:szCs w:val="30"/>
          <w:cs/>
        </w:rPr>
        <w:t>จำหน่า</w:t>
      </w:r>
      <w:r>
        <w:rPr>
          <w:rFonts w:ascii="Angsana New" w:hAnsi="Angsana New" w:hint="cs"/>
          <w:sz w:val="30"/>
          <w:szCs w:val="30"/>
          <w:cs/>
        </w:rPr>
        <w:t>ยของกลุ่มสินทรัพย์</w:t>
      </w:r>
      <w:r w:rsidR="00895257">
        <w:rPr>
          <w:rFonts w:ascii="Angsana New" w:hAnsi="Angsana New" w:hint="cs"/>
          <w:sz w:val="30"/>
          <w:szCs w:val="30"/>
          <w:cs/>
        </w:rPr>
        <w:t xml:space="preserve"> ส่วนงานธุรกิจบริการขนส่งทางทะเล</w:t>
      </w:r>
      <w:r w:rsidR="004A37DB">
        <w:rPr>
          <w:rFonts w:ascii="Angsana New" w:hAnsi="Angsana New" w:hint="cs"/>
          <w:sz w:val="30"/>
          <w:szCs w:val="30"/>
          <w:cs/>
        </w:rPr>
        <w:t xml:space="preserve"> โดยใช้ข้อมูลที่ไม่สามารถสังเกต</w:t>
      </w:r>
      <w:r w:rsidR="00895257">
        <w:rPr>
          <w:rFonts w:ascii="Angsana New" w:hAnsi="Angsana New" w:hint="cs"/>
          <w:sz w:val="30"/>
          <w:szCs w:val="30"/>
          <w:cs/>
        </w:rPr>
        <w:t>ได้ที่มีนัยสำคัญ</w:t>
      </w:r>
    </w:p>
    <w:p w14:paraId="1EB50E39" w14:textId="728B56BB" w:rsidR="00215735" w:rsidRPr="00DB10F7" w:rsidRDefault="00215735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C67408">
        <w:rPr>
          <w:rFonts w:ascii="Angsana New" w:hAnsi="Angsana New" w:hint="cs"/>
          <w:sz w:val="30"/>
          <w:szCs w:val="30"/>
          <w:cs/>
        </w:rPr>
        <w:t>ประมาณการหนี้สินสำหรับ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ผลประโยชน์พนักงานเกี่ยวกับข้อสมมติหลักในการประมาณการตามหลักคณิตศาสตร์ประกันภัย</w:t>
      </w:r>
    </w:p>
    <w:p w14:paraId="1AFE7D39" w14:textId="77777777" w:rsidR="00D779A4" w:rsidRPr="00D779A4" w:rsidRDefault="00D779A4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2EF62A5" w14:textId="77777777" w:rsidR="00D63AB3" w:rsidRPr="00C62AA6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C62AA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4A827C9" w14:textId="77777777" w:rsidR="00D63AB3" w:rsidRPr="009E252B" w:rsidRDefault="00D63AB3" w:rsidP="00D6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2"/>
          <w:szCs w:val="22"/>
        </w:rPr>
      </w:pPr>
    </w:p>
    <w:p w14:paraId="520B2DAC" w14:textId="77777777" w:rsidR="00D63AB3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C62AA6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C62AA6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11E40FA8" w14:textId="77777777" w:rsidR="00391640" w:rsidRPr="009E252B" w:rsidRDefault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75395048" w14:textId="22AB6643" w:rsidR="004A7BF1" w:rsidRDefault="00205E39" w:rsidP="004A7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กลุ่มบริษัท</w:t>
      </w:r>
      <w:r w:rsidRPr="00C62AA6">
        <w:rPr>
          <w:rFonts w:ascii="Angsana New" w:hAnsi="Angsana New" w:hint="cs"/>
          <w:sz w:val="30"/>
          <w:szCs w:val="30"/>
          <w:cs/>
        </w:rPr>
        <w:t>กำหนด</w:t>
      </w:r>
      <w:r w:rsidRPr="00C62AA6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C62AA6">
        <w:rPr>
          <w:rFonts w:ascii="Angsana New" w:hAnsi="Angsana New" w:hint="cs"/>
          <w:sz w:val="30"/>
          <w:szCs w:val="30"/>
          <w:cs/>
        </w:rPr>
        <w:t>ถึง</w:t>
      </w:r>
      <w:r w:rsidRPr="00C62AA6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C62AA6">
        <w:rPr>
          <w:rFonts w:ascii="Angsana New" w:hAnsi="Angsana New" w:hint="cs"/>
          <w:sz w:val="30"/>
          <w:szCs w:val="30"/>
          <w:cs/>
        </w:rPr>
        <w:t>มีนัย</w:t>
      </w:r>
      <w:r w:rsidRPr="00C62AA6">
        <w:rPr>
          <w:rFonts w:ascii="Angsana New" w:hAnsi="Angsana New"/>
          <w:sz w:val="30"/>
          <w:szCs w:val="30"/>
          <w:cs/>
        </w:rPr>
        <w:t>สำคัญ รวมถึง</w:t>
      </w:r>
      <w:r w:rsidRPr="00C62AA6">
        <w:rPr>
          <w:rFonts w:ascii="Angsana New" w:hAnsi="Angsana New" w:hint="cs"/>
          <w:sz w:val="30"/>
          <w:szCs w:val="30"/>
          <w:cs/>
        </w:rPr>
        <w:t>การวัด</w:t>
      </w:r>
      <w:r w:rsidRPr="00C62AA6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32C9D976" w14:textId="77777777" w:rsidR="00215735" w:rsidRPr="009E252B" w:rsidRDefault="00215735" w:rsidP="004A7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04A84EB9" w14:textId="453325E8" w:rsidR="00205E39" w:rsidRDefault="00205E39" w:rsidP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C62AA6">
        <w:rPr>
          <w:rFonts w:ascii="Angsana New" w:hAnsi="Angsana New" w:hint="cs"/>
          <w:sz w:val="30"/>
          <w:szCs w:val="30"/>
          <w:cs/>
        </w:rPr>
        <w:t>มีการ</w:t>
      </w:r>
      <w:r w:rsidRPr="00C62AA6">
        <w:rPr>
          <w:rFonts w:ascii="Angsana New" w:hAnsi="Angsana New"/>
          <w:sz w:val="30"/>
          <w:szCs w:val="30"/>
          <w:cs/>
        </w:rPr>
        <w:t>ทบทวนข้อมูลที่</w:t>
      </w:r>
      <w:r w:rsidRPr="00C62AA6">
        <w:rPr>
          <w:rFonts w:ascii="Angsana New" w:hAnsi="Angsana New" w:hint="cs"/>
          <w:sz w:val="30"/>
          <w:szCs w:val="30"/>
          <w:cs/>
        </w:rPr>
        <w:t>ไม่สามารถ</w:t>
      </w:r>
      <w:r w:rsidRPr="00C62AA6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C62AA6">
        <w:rPr>
          <w:rFonts w:ascii="Angsana New" w:hAnsi="Angsana New" w:hint="cs"/>
          <w:sz w:val="30"/>
          <w:szCs w:val="30"/>
          <w:cs/>
        </w:rPr>
        <w:t>มีนัย</w:t>
      </w:r>
      <w:r w:rsidRPr="00C62AA6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C62AA6">
        <w:rPr>
          <w:rFonts w:ascii="Angsana New" w:hAnsi="Angsana New" w:hint="cs"/>
          <w:sz w:val="30"/>
          <w:szCs w:val="30"/>
          <w:cs/>
        </w:rPr>
        <w:t>หากมีการ</w:t>
      </w:r>
      <w:r w:rsidRPr="00C62AA6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9232DA">
        <w:rPr>
          <w:rFonts w:ascii="Angsana New" w:hAnsi="Angsana New"/>
          <w:sz w:val="30"/>
          <w:szCs w:val="30"/>
        </w:rPr>
        <w:t xml:space="preserve"> </w:t>
      </w:r>
      <w:r w:rsidR="001642CE">
        <w:rPr>
          <w:rFonts w:ascii="Angsana New" w:hAnsi="Angsana New"/>
          <w:sz w:val="30"/>
          <w:szCs w:val="30"/>
        </w:rPr>
        <w:br/>
      </w:r>
      <w:r w:rsidRPr="00C62AA6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C62AA6">
        <w:rPr>
          <w:rFonts w:ascii="Angsana New" w:hAnsi="Angsana New" w:hint="cs"/>
          <w:sz w:val="30"/>
          <w:szCs w:val="30"/>
          <w:cs/>
        </w:rPr>
        <w:t>ได้</w:t>
      </w:r>
      <w:r w:rsidRPr="00C62AA6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C62AA6">
        <w:rPr>
          <w:rFonts w:ascii="Angsana New" w:hAnsi="Angsana New" w:hint="cs"/>
          <w:sz w:val="30"/>
          <w:szCs w:val="30"/>
          <w:cs/>
        </w:rPr>
        <w:t>ที่</w:t>
      </w:r>
      <w:r w:rsidRPr="00C62AA6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C62AA6">
        <w:rPr>
          <w:rFonts w:ascii="Angsana New" w:hAnsi="Angsana New" w:hint="cs"/>
          <w:sz w:val="30"/>
          <w:szCs w:val="30"/>
          <w:cs/>
        </w:rPr>
        <w:t>เกี่ยวกับ</w:t>
      </w:r>
      <w:r w:rsidRPr="00C62AA6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="001642CE">
        <w:rPr>
          <w:rFonts w:ascii="Angsana New" w:hAnsi="Angsana New"/>
          <w:sz w:val="30"/>
          <w:szCs w:val="30"/>
        </w:rPr>
        <w:br/>
      </w:r>
      <w:r w:rsidRPr="00C62AA6">
        <w:rPr>
          <w:rFonts w:ascii="Angsana New" w:hAnsi="Angsana New" w:hint="cs"/>
          <w:sz w:val="30"/>
          <w:szCs w:val="30"/>
          <w:cs/>
        </w:rPr>
        <w:t>การจัด</w:t>
      </w:r>
      <w:r w:rsidR="00895257">
        <w:rPr>
          <w:rFonts w:ascii="Angsana New" w:hAnsi="Angsana New" w:hint="cs"/>
          <w:sz w:val="30"/>
          <w:szCs w:val="30"/>
          <w:cs/>
        </w:rPr>
        <w:t>ลำ</w:t>
      </w:r>
      <w:r w:rsidRPr="00C62AA6">
        <w:rPr>
          <w:rFonts w:ascii="Angsana New" w:hAnsi="Angsana New"/>
          <w:sz w:val="30"/>
          <w:szCs w:val="30"/>
          <w:cs/>
        </w:rPr>
        <w:t>ดับชั้น</w:t>
      </w:r>
      <w:r w:rsidRPr="00C62AA6">
        <w:rPr>
          <w:rFonts w:ascii="Angsana New" w:hAnsi="Angsana New" w:hint="cs"/>
          <w:sz w:val="30"/>
          <w:szCs w:val="30"/>
          <w:cs/>
        </w:rPr>
        <w:t>ของ</w:t>
      </w:r>
      <w:r w:rsidRPr="00C62AA6">
        <w:rPr>
          <w:rFonts w:ascii="Angsana New" w:hAnsi="Angsana New"/>
          <w:sz w:val="30"/>
          <w:szCs w:val="30"/>
          <w:cs/>
        </w:rPr>
        <w:t>มูลค่ายุติธรรม</w:t>
      </w:r>
      <w:r w:rsidRPr="00C62AA6">
        <w:rPr>
          <w:rFonts w:ascii="Angsana New" w:hAnsi="Angsana New" w:hint="cs"/>
          <w:sz w:val="30"/>
          <w:szCs w:val="30"/>
          <w:cs/>
        </w:rPr>
        <w:t>ว่า</w:t>
      </w:r>
      <w:r w:rsidRPr="00C62AA6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C62AA6">
        <w:rPr>
          <w:rFonts w:ascii="Angsana New" w:hAnsi="Angsana New" w:hint="cs"/>
          <w:sz w:val="30"/>
          <w:szCs w:val="30"/>
          <w:cs/>
        </w:rPr>
        <w:t xml:space="preserve">อย่างเหมาะสม </w:t>
      </w:r>
    </w:p>
    <w:p w14:paraId="47E0D44A" w14:textId="77777777" w:rsidR="00391640" w:rsidRPr="009E252B" w:rsidRDefault="00391640" w:rsidP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  <w:cs/>
        </w:rPr>
      </w:pPr>
    </w:p>
    <w:p w14:paraId="173D06DB" w14:textId="77777777" w:rsidR="00205E39" w:rsidRPr="00C62AA6" w:rsidRDefault="00205E39" w:rsidP="0020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 w:hint="cs"/>
          <w:sz w:val="30"/>
          <w:szCs w:val="30"/>
          <w:cs/>
        </w:rPr>
        <w:t>ประเด็น</w:t>
      </w:r>
      <w:r w:rsidRPr="00C62AA6">
        <w:rPr>
          <w:rFonts w:ascii="Angsana New" w:hAnsi="Angsana New"/>
          <w:sz w:val="30"/>
          <w:szCs w:val="30"/>
          <w:cs/>
        </w:rPr>
        <w:t>ปัญหา</w:t>
      </w:r>
      <w:r w:rsidRPr="00C62AA6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C62AA6">
        <w:rPr>
          <w:rFonts w:ascii="Angsana New" w:hAnsi="Angsana New"/>
          <w:sz w:val="30"/>
          <w:szCs w:val="30"/>
          <w:cs/>
        </w:rPr>
        <w:t>สำคัญ</w:t>
      </w:r>
      <w:r w:rsidRPr="00C62AA6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C62AA6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14:paraId="1B3CCF96" w14:textId="77777777" w:rsidR="00391640" w:rsidRPr="009E252B" w:rsidRDefault="00391640" w:rsidP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  <w:cs/>
        </w:rPr>
      </w:pPr>
    </w:p>
    <w:p w14:paraId="06F460AC" w14:textId="77777777" w:rsidR="00D63AB3" w:rsidRPr="00C62AA6" w:rsidRDefault="00D63AB3" w:rsidP="0020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C62AA6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C62AA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C62AA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C62AA6">
        <w:rPr>
          <w:rFonts w:ascii="Angsana New" w:hAnsi="Angsana New" w:hint="cs"/>
          <w:sz w:val="30"/>
          <w:szCs w:val="30"/>
          <w:cs/>
        </w:rPr>
        <w:t>ในแต่ละ</w:t>
      </w:r>
      <w:r w:rsidRPr="00C62AA6">
        <w:rPr>
          <w:rFonts w:ascii="Angsana New" w:hAnsi="Angsana New"/>
          <w:sz w:val="30"/>
          <w:szCs w:val="30"/>
          <w:cs/>
        </w:rPr>
        <w:t>ลำดับชั้น</w:t>
      </w:r>
      <w:r w:rsidRPr="00C62AA6">
        <w:rPr>
          <w:rFonts w:ascii="Angsana New" w:hAnsi="Angsana New" w:hint="cs"/>
          <w:sz w:val="30"/>
          <w:szCs w:val="30"/>
          <w:cs/>
        </w:rPr>
        <w:t>ของ</w:t>
      </w:r>
      <w:r w:rsidRPr="00C62AA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682D5C48" w14:textId="4684FC3C" w:rsidR="00B53F6B" w:rsidRPr="007A7DE4" w:rsidRDefault="00B53F6B" w:rsidP="00B53F6B">
      <w:pPr>
        <w:pStyle w:val="block"/>
        <w:numPr>
          <w:ilvl w:val="0"/>
          <w:numId w:val="10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A7DE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A7DE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A7DE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A7D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เป็นราคาเสนอซื้อขาย </w:t>
      </w:r>
      <w:r w:rsidRPr="007A7DE4">
        <w:rPr>
          <w:rFonts w:ascii="Angsana New" w:hAnsi="Angsana New" w:cs="Angsana New"/>
          <w:sz w:val="30"/>
          <w:szCs w:val="30"/>
          <w:lang w:bidi="th-TH"/>
        </w:rPr>
        <w:t>(</w:t>
      </w:r>
      <w:r w:rsidRPr="007A7DE4">
        <w:rPr>
          <w:rFonts w:ascii="Angsana New" w:hAnsi="Angsana New" w:cs="Angsana New" w:hint="cs"/>
          <w:sz w:val="30"/>
          <w:szCs w:val="30"/>
          <w:cs/>
          <w:lang w:bidi="th-TH"/>
        </w:rPr>
        <w:t>ไม่ปรับปรุง</w:t>
      </w:r>
      <w:r w:rsidRPr="007A7DE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7A7DE4">
        <w:rPr>
          <w:rFonts w:ascii="Angsana New" w:hAnsi="Angsana New" w:cs="Angsana New" w:hint="cs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2F3A2008" w14:textId="0540C13B" w:rsidR="00B53F6B" w:rsidRPr="007A7DE4" w:rsidRDefault="00B53F6B" w:rsidP="00B53F6B">
      <w:pPr>
        <w:pStyle w:val="block"/>
        <w:numPr>
          <w:ilvl w:val="0"/>
          <w:numId w:val="10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A7DE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A7DE4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7A7DE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</w:t>
      </w:r>
      <w:r w:rsidR="00A83608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7A7DE4">
        <w:rPr>
          <w:rFonts w:ascii="Angsana New" w:hAnsi="Angsana New" w:cs="Angsana New"/>
          <w:sz w:val="30"/>
          <w:szCs w:val="30"/>
          <w:cs/>
          <w:lang w:bidi="th-TH"/>
        </w:rPr>
        <w:t>ตรง</w:t>
      </w:r>
      <w:r w:rsidR="00A8360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8360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(เช่น ราคาขาย) </w:t>
      </w:r>
      <w:r w:rsidRPr="007A7DE4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="00A8360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7A7DE4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63EB9FA2" w14:textId="342C2B3F" w:rsidR="002F66E2" w:rsidRPr="009E252B" w:rsidRDefault="00B53F6B" w:rsidP="00FC6695">
      <w:pPr>
        <w:pStyle w:val="block"/>
        <w:numPr>
          <w:ilvl w:val="0"/>
          <w:numId w:val="10"/>
        </w:numPr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E252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9E252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9E252B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9E252B">
        <w:rPr>
          <w:rFonts w:ascii="Angsana New" w:hAnsi="Angsana New" w:cs="Angsana New" w:hint="cs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  <w:r w:rsidR="00A83608" w:rsidRPr="009E25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6157E3B0" w14:textId="77777777" w:rsidR="009E252B" w:rsidRPr="009E252B" w:rsidRDefault="009E252B" w:rsidP="009E252B">
      <w:pPr>
        <w:pStyle w:val="block"/>
        <w:spacing w:after="0" w:line="240" w:lineRule="auto"/>
        <w:ind w:left="927" w:right="-7"/>
        <w:jc w:val="thaiDistribute"/>
        <w:rPr>
          <w:rFonts w:asciiTheme="majorBidi" w:eastAsia="Calibri" w:hAnsiTheme="majorBidi" w:cstheme="majorBidi"/>
          <w:szCs w:val="22"/>
          <w:rtl/>
          <w:cs/>
        </w:rPr>
      </w:pPr>
    </w:p>
    <w:p w14:paraId="03C6CEFA" w14:textId="77777777" w:rsidR="00D63AB3" w:rsidRPr="00C62AA6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หา</w:t>
      </w:r>
      <w:r w:rsidRPr="00C62AA6">
        <w:rPr>
          <w:rFonts w:ascii="Angsana New" w:hAnsi="Angsana New" w:hint="cs"/>
          <w:sz w:val="30"/>
          <w:szCs w:val="30"/>
          <w:cs/>
        </w:rPr>
        <w:t>ก</w:t>
      </w:r>
      <w:r w:rsidRPr="00C62AA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62AA6">
        <w:rPr>
          <w:rFonts w:ascii="Angsana New" w:hAnsi="Angsana New" w:hint="cs"/>
          <w:sz w:val="30"/>
          <w:szCs w:val="30"/>
          <w:cs/>
        </w:rPr>
        <w:t>ั้น</w:t>
      </w:r>
      <w:r w:rsidRPr="00C62AA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C62AA6">
        <w:rPr>
          <w:rFonts w:ascii="Angsana New" w:hAnsi="Angsana New" w:hint="cs"/>
          <w:sz w:val="30"/>
          <w:szCs w:val="30"/>
          <w:cs/>
        </w:rPr>
        <w:t>โดยรวม</w:t>
      </w:r>
      <w:r w:rsidRPr="00C62AA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C62AA6">
        <w:rPr>
          <w:rFonts w:ascii="Angsana New" w:hAnsi="Angsana New" w:hint="cs"/>
          <w:sz w:val="30"/>
          <w:szCs w:val="30"/>
          <w:cs/>
        </w:rPr>
        <w:t>ตาม</w:t>
      </w:r>
      <w:r w:rsidRPr="00C62AA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C62AA6">
        <w:rPr>
          <w:rFonts w:ascii="Angsana New" w:hAnsi="Angsana New" w:hint="cs"/>
          <w:sz w:val="30"/>
          <w:szCs w:val="30"/>
          <w:cs/>
        </w:rPr>
        <w:t>ของ</w:t>
      </w:r>
      <w:r w:rsidRPr="00C62AA6">
        <w:rPr>
          <w:rFonts w:ascii="Angsana New" w:hAnsi="Angsana New"/>
          <w:sz w:val="30"/>
          <w:szCs w:val="30"/>
          <w:cs/>
        </w:rPr>
        <w:t>ข้อมูล</w:t>
      </w:r>
      <w:r w:rsidRPr="00C62AA6">
        <w:rPr>
          <w:rFonts w:ascii="Angsana New" w:hAnsi="Angsana New" w:hint="cs"/>
          <w:sz w:val="30"/>
          <w:szCs w:val="30"/>
          <w:cs/>
        </w:rPr>
        <w:t>ที่อยู่</w:t>
      </w:r>
      <w:r w:rsidRPr="00C62AA6">
        <w:rPr>
          <w:rFonts w:ascii="Angsana New" w:hAnsi="Angsana New"/>
          <w:sz w:val="30"/>
          <w:szCs w:val="30"/>
          <w:cs/>
        </w:rPr>
        <w:t>ในระดับต่ำสุด</w:t>
      </w:r>
      <w:r w:rsidRPr="00C62AA6">
        <w:rPr>
          <w:rFonts w:ascii="Angsana New" w:hAnsi="Angsana New" w:hint="cs"/>
          <w:sz w:val="30"/>
          <w:szCs w:val="30"/>
          <w:cs/>
        </w:rPr>
        <w:t>ที่</w:t>
      </w:r>
      <w:r w:rsidRPr="00C62AA6">
        <w:rPr>
          <w:rFonts w:ascii="Angsana New" w:hAnsi="Angsana New"/>
          <w:sz w:val="30"/>
          <w:szCs w:val="30"/>
          <w:cs/>
        </w:rPr>
        <w:t>มีนัยสำคัญ</w:t>
      </w:r>
      <w:r w:rsidRPr="00C62AA6">
        <w:rPr>
          <w:rFonts w:ascii="Angsana New" w:hAnsi="Angsana New" w:hint="cs"/>
          <w:sz w:val="30"/>
          <w:szCs w:val="30"/>
          <w:cs/>
        </w:rPr>
        <w:t>สำหรับ</w:t>
      </w:r>
      <w:r w:rsidRPr="00C62AA6">
        <w:rPr>
          <w:rFonts w:ascii="Angsana New" w:hAnsi="Angsana New"/>
          <w:sz w:val="30"/>
          <w:szCs w:val="30"/>
          <w:cs/>
        </w:rPr>
        <w:t>การวัดมูลค่า</w:t>
      </w:r>
      <w:r w:rsidRPr="00C62AA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5DA9F60E" w14:textId="77777777" w:rsidR="00D63AB3" w:rsidRPr="00C62AA6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กลุ่มบริษัทรับรู้การโอนระหว่างลำดับชั้น</w:t>
      </w:r>
      <w:r w:rsidRPr="00C62AA6">
        <w:rPr>
          <w:rFonts w:ascii="Angsana New" w:hAnsi="Angsana New" w:hint="cs"/>
          <w:sz w:val="30"/>
          <w:szCs w:val="30"/>
          <w:cs/>
        </w:rPr>
        <w:t>ของ</w:t>
      </w:r>
      <w:r w:rsidRPr="00C62AA6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C62AA6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C62AA6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14:paraId="5C516933" w14:textId="77777777" w:rsidR="002F66E2" w:rsidRPr="00A84A8A" w:rsidRDefault="002F66E2" w:rsidP="002F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3A3DBBDE" w14:textId="4AC0F9DA" w:rsidR="00D63AB3" w:rsidRPr="00C62AA6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C62AA6">
        <w:rPr>
          <w:rFonts w:ascii="Angsana New" w:hAnsi="Angsana New" w:hint="cs"/>
          <w:sz w:val="30"/>
          <w:szCs w:val="30"/>
          <w:cs/>
        </w:rPr>
        <w:t>ข้อสมมติ</w:t>
      </w:r>
      <w:r w:rsidR="00A26C98">
        <w:rPr>
          <w:rFonts w:ascii="Angsana New" w:hAnsi="Angsana New" w:hint="cs"/>
          <w:sz w:val="30"/>
          <w:szCs w:val="30"/>
          <w:cs/>
        </w:rPr>
        <w:t>ฐานที่ใช้ในการวัดมูลค่ายุติธรรม</w:t>
      </w:r>
      <w:r w:rsidR="00A26C98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 w:hint="cs"/>
          <w:sz w:val="30"/>
          <w:szCs w:val="30"/>
          <w:cs/>
        </w:rPr>
        <w:t>อยู่ในหมายเหตุประกอบงบการเงิน</w:t>
      </w:r>
      <w:r w:rsidR="00205E39" w:rsidRPr="00C62AA6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6D5D1487" w14:textId="77777777" w:rsidR="002F66E2" w:rsidRPr="00A84A8A" w:rsidRDefault="002F66E2" w:rsidP="002F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26E979ED" w14:textId="68BB9577" w:rsidR="00F33205" w:rsidRPr="00C62AA6" w:rsidRDefault="00F33205" w:rsidP="00F3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13</w:t>
      </w:r>
      <w:r w:rsidRPr="00C62AA6">
        <w:rPr>
          <w:rFonts w:ascii="Angsana New" w:hAnsi="Angsana New"/>
          <w:sz w:val="30"/>
          <w:szCs w:val="30"/>
          <w:cs/>
        </w:rPr>
        <w:tab/>
      </w:r>
      <w:r w:rsidRPr="00C62AA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65F74EBD" w14:textId="52D3624E" w:rsidR="0094224C" w:rsidRDefault="001C2C8F" w:rsidP="002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34</w:t>
      </w:r>
      <w:r w:rsidR="000F29B9" w:rsidRPr="00C62AA6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126F3184" w14:textId="77777777" w:rsidR="00DE366B" w:rsidRPr="00A84A8A" w:rsidRDefault="00DE366B" w:rsidP="002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B949A1A" w14:textId="58F73F61" w:rsidR="00DE151E" w:rsidRPr="00C62AA6" w:rsidRDefault="007F0795" w:rsidP="00556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t>3</w:t>
      </w:r>
      <w:r w:rsidR="00A23DE1" w:rsidRPr="00C62AA6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EE8B16F" w14:textId="77777777" w:rsidR="00DE151E" w:rsidRPr="00A84A8A" w:rsidRDefault="00DE151E" w:rsidP="00AF6226">
      <w:pPr>
        <w:pStyle w:val="BodyText2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6FEBCEEE" w14:textId="77777777" w:rsidR="006F5CA6" w:rsidRPr="00C62AA6" w:rsidRDefault="00DE151E" w:rsidP="006F5CA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62AA6">
        <w:rPr>
          <w:rFonts w:ascii="Angsana New" w:hAnsi="Angsana New" w:cs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446E77F9" w14:textId="77777777" w:rsidR="0015330E" w:rsidRPr="00A84A8A" w:rsidRDefault="0015330E" w:rsidP="006F5CA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5CFD5A81" w14:textId="77777777" w:rsidR="00DE151E" w:rsidRPr="00C62AA6" w:rsidRDefault="00DE151E" w:rsidP="00AF6226">
      <w:pPr>
        <w:pStyle w:val="BodyText2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(ก)</w:t>
      </w:r>
      <w:r w:rsidRPr="00C62AA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7E85F8E7" w14:textId="77777777" w:rsidR="00DE151E" w:rsidRPr="00A84A8A" w:rsidRDefault="00DE151E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2"/>
          <w:sz w:val="20"/>
          <w:szCs w:val="20"/>
          <w:lang w:val="en-US"/>
        </w:rPr>
      </w:pPr>
    </w:p>
    <w:p w14:paraId="74AAA14A" w14:textId="77777777" w:rsidR="00CC10B0" w:rsidRDefault="00DE151E" w:rsidP="0094224C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62AA6">
        <w:rPr>
          <w:rFonts w:ascii="Angsana New" w:hAnsi="Angsana New" w:cs="Angsana New"/>
          <w:sz w:val="30"/>
          <w:szCs w:val="30"/>
          <w:cs/>
        </w:rPr>
        <w:t>งบการเงินรวมประกอบด้วย งบการเงินของบริษัทและบริษัทย่อย (รวมกันเรียกว่า “กลุ่มบริษัท”) และส่วนได้เสียของกลุ่มบริษัทใน</w:t>
      </w:r>
      <w:r w:rsidR="00A02DD5" w:rsidRPr="00C62AA6">
        <w:rPr>
          <w:rFonts w:ascii="Angsana New" w:hAnsi="Angsana New" w:cs="Angsana New" w:hint="cs"/>
          <w:sz w:val="30"/>
          <w:szCs w:val="30"/>
          <w:cs/>
          <w:lang w:val="en-US"/>
        </w:rPr>
        <w:t>การร่วมค้า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="00A02DD5" w:rsidRPr="00C62AA6">
        <w:rPr>
          <w:rFonts w:ascii="Angsana New" w:hAnsi="Angsana New" w:cs="Angsana New"/>
          <w:sz w:val="30"/>
          <w:szCs w:val="30"/>
          <w:cs/>
        </w:rPr>
        <w:t>บริษัทร่วม</w:t>
      </w:r>
    </w:p>
    <w:p w14:paraId="50FA78F6" w14:textId="77777777" w:rsidR="0094224C" w:rsidRPr="00A84A8A" w:rsidRDefault="0094224C" w:rsidP="0094224C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33FF508E" w14:textId="77777777" w:rsidR="00DE151E" w:rsidRPr="00C62AA6" w:rsidRDefault="00DE151E" w:rsidP="00AF6226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</w:p>
    <w:p w14:paraId="64C23399" w14:textId="77777777" w:rsidR="00DE151E" w:rsidRPr="00A84A8A" w:rsidRDefault="00DE151E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9425086" w14:textId="77777777" w:rsidR="00DE151E" w:rsidRPr="00C62AA6" w:rsidRDefault="00DE151E" w:rsidP="00AF6226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</w:t>
      </w:r>
      <w:r w:rsidR="007638F2" w:rsidRPr="00C62AA6">
        <w:rPr>
          <w:rFonts w:ascii="Angsana New" w:hAnsi="Angsana New" w:cs="Angsana New" w:hint="cs"/>
          <w:sz w:val="30"/>
          <w:szCs w:val="30"/>
          <w:cs/>
        </w:rPr>
        <w:t>ตามวิธีซื้อ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 </w:t>
      </w:r>
      <w:r w:rsidR="0015330E" w:rsidRPr="00C62AA6">
        <w:rPr>
          <w:rFonts w:ascii="Angsana New" w:hAnsi="Angsana New" w:cs="Angsana New" w:hint="cs"/>
          <w:sz w:val="30"/>
          <w:szCs w:val="30"/>
          <w:cs/>
        </w:rPr>
        <w:t>เมื่อการควบคุมถูกโอนไปยังกลุ่มบริษัท</w:t>
      </w:r>
      <w:r w:rsidRPr="00C62AA6">
        <w:rPr>
          <w:rFonts w:ascii="Angsana New" w:hAnsi="Angsana New" w:cs="Angsana New"/>
          <w:sz w:val="30"/>
          <w:szCs w:val="30"/>
          <w:cs/>
        </w:rPr>
        <w:t>ยกเว้นในกรณีที่เป็นการรวมกิจการหรือธุรกิจที่อยู่ภายใต้การควบคุมเดียวกัน</w:t>
      </w:r>
    </w:p>
    <w:p w14:paraId="5017D349" w14:textId="77777777" w:rsidR="0094224C" w:rsidRPr="00A84A8A" w:rsidRDefault="0094224C" w:rsidP="0094224C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D11709C" w14:textId="77777777" w:rsidR="007C582F" w:rsidRPr="00C62AA6" w:rsidRDefault="00EA5208" w:rsidP="007C582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232DA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7C582F" w:rsidRPr="009232DA">
        <w:rPr>
          <w:rFonts w:ascii="Angsana New" w:hAnsi="Angsana New"/>
          <w:sz w:val="30"/>
          <w:szCs w:val="30"/>
          <w:cs/>
        </w:rPr>
        <w:t xml:space="preserve"> </w:t>
      </w:r>
      <w:r w:rsidR="007C582F" w:rsidRPr="009232DA">
        <w:rPr>
          <w:rFonts w:ascii="Angsana New" w:hAnsi="Angsana New" w:hint="cs"/>
          <w:sz w:val="30"/>
          <w:szCs w:val="30"/>
          <w:cs/>
        </w:rPr>
        <w:t>วัน</w:t>
      </w:r>
      <w:r w:rsidR="007C582F" w:rsidRPr="00C62AA6">
        <w:rPr>
          <w:rFonts w:ascii="Angsana New" w:hAnsi="Angsana New" w:hint="cs"/>
          <w:sz w:val="30"/>
          <w:szCs w:val="30"/>
          <w:cs/>
        </w:rPr>
        <w:t xml:space="preserve">ที่ซื้อกิจการคือวันที่อำนาจในการควบคุมนั้นได้ถูกโอนไปยังผู้ซื้อ 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119E963" w14:textId="77777777" w:rsidR="00152C8D" w:rsidRPr="00A84A8A" w:rsidRDefault="00152C8D" w:rsidP="00152C8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A1B5734" w14:textId="77777777" w:rsidR="00DE151E" w:rsidRPr="00C62AA6" w:rsidRDefault="00DE151E" w:rsidP="00943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D86B63">
        <w:rPr>
          <w:rFonts w:ascii="Angsana New" w:hAnsi="Angsana New" w:hint="cs"/>
          <w:sz w:val="30"/>
          <w:szCs w:val="30"/>
          <w:cs/>
        </w:rPr>
        <w:t xml:space="preserve"> </w:t>
      </w:r>
      <w:r w:rsidR="00D86B63" w:rsidRPr="00895257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6855CDBE" w14:textId="77777777" w:rsidR="00DE366B" w:rsidRPr="00A84A8A" w:rsidRDefault="00DE366B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765751E" w14:textId="082033C9" w:rsidR="00DE151E" w:rsidRPr="00C62AA6" w:rsidRDefault="003C6836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="00406143">
        <w:rPr>
          <w:rFonts w:ascii="Angsana New" w:hAnsi="Angsana New" w:hint="cs"/>
          <w:sz w:val="30"/>
          <w:szCs w:val="30"/>
          <w:cs/>
        </w:rPr>
        <w:t>ต้อง</w:t>
      </w:r>
      <w:r w:rsidR="00DE151E" w:rsidRPr="00C62AA6">
        <w:rPr>
          <w:rFonts w:ascii="Angsana New" w:hAnsi="Angsana New"/>
          <w:sz w:val="30"/>
          <w:szCs w:val="30"/>
          <w:cs/>
        </w:rPr>
        <w:t>วัดด้วยมูลค่ายุติธรรมของสินทรัพย์ที่โอนไป</w:t>
      </w:r>
      <w:r w:rsidR="00A26C98">
        <w:rPr>
          <w:rFonts w:ascii="Angsana New" w:hAnsi="Angsana New"/>
          <w:sz w:val="30"/>
          <w:szCs w:val="30"/>
        </w:rPr>
        <w:t xml:space="preserve"> </w:t>
      </w:r>
      <w:r w:rsidR="00DE151E" w:rsidRPr="00C62AA6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DE151E" w:rsidRPr="00C62AA6">
        <w:rPr>
          <w:rFonts w:ascii="Angsana New" w:hAnsi="Angsana New"/>
          <w:sz w:val="30"/>
          <w:szCs w:val="30"/>
        </w:rPr>
        <w:t xml:space="preserve"> </w:t>
      </w:r>
      <w:r w:rsidR="00DE151E" w:rsidRPr="00C62AA6">
        <w:rPr>
          <w:rFonts w:ascii="Angsana New" w:hAnsi="Angsana New"/>
          <w:sz w:val="30"/>
          <w:szCs w:val="30"/>
          <w:cs/>
        </w:rPr>
        <w:t>สิ่งตอบแทนที่โอนให้รวมถึงมูลค่ายุติธรรมของหนี้สินที่อาจเกิดขึ้นและ</w:t>
      </w:r>
      <w:r w:rsidR="00406143">
        <w:rPr>
          <w:rFonts w:ascii="Angsana New" w:hAnsi="Angsana New" w:hint="cs"/>
          <w:sz w:val="30"/>
          <w:szCs w:val="30"/>
          <w:cs/>
        </w:rPr>
        <w:t>มูลค่าของ</w:t>
      </w:r>
      <w:r w:rsidR="00DE151E" w:rsidRPr="00C62AA6">
        <w:rPr>
          <w:rFonts w:ascii="Angsana New" w:hAnsi="Angsana New"/>
          <w:sz w:val="30"/>
          <w:szCs w:val="30"/>
          <w:cs/>
        </w:rPr>
        <w:t xml:space="preserve">โครงการจ่ายโดยใช้หุ้นเป็นเกณฑ์ที่ออกแทนโครงการของผู้ถูกซื้อเมื่อรวมธุรกิจ </w:t>
      </w:r>
      <w:r w:rsidR="005746F9">
        <w:rPr>
          <w:rFonts w:ascii="Angsana New" w:hAnsi="Angsana New" w:hint="cs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</w:t>
      </w:r>
    </w:p>
    <w:p w14:paraId="349E58B0" w14:textId="77777777" w:rsidR="00DE151E" w:rsidRPr="00C62AA6" w:rsidRDefault="00406143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</w:t>
      </w:r>
      <w:r>
        <w:rPr>
          <w:rFonts w:ascii="Angsana New" w:hAnsi="Angsana New" w:hint="cs"/>
          <w:sz w:val="30"/>
          <w:szCs w:val="30"/>
          <w:cs/>
        </w:rPr>
        <w:t>ที่รับมา</w:t>
      </w:r>
      <w:r w:rsidRPr="00C62AA6">
        <w:rPr>
          <w:rFonts w:ascii="Angsana New" w:hAnsi="Angsana New"/>
          <w:sz w:val="30"/>
          <w:szCs w:val="30"/>
          <w:cs/>
        </w:rPr>
        <w:t>จากการรวมธุรกิจ รับรู้เป็นหนี้สิน</w:t>
      </w:r>
      <w:r>
        <w:rPr>
          <w:rFonts w:ascii="Angsana New" w:hAnsi="Angsana New" w:hint="cs"/>
          <w:sz w:val="30"/>
          <w:szCs w:val="30"/>
          <w:cs/>
        </w:rPr>
        <w:t>หากมีภาระผูกพันใน</w:t>
      </w:r>
      <w:r w:rsidRPr="00C62AA6">
        <w:rPr>
          <w:rFonts w:ascii="Angsana New" w:hAnsi="Angsana New"/>
          <w:sz w:val="30"/>
          <w:szCs w:val="30"/>
          <w:cs/>
        </w:rPr>
        <w:t>ปัจจุบัน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C62AA6">
        <w:rPr>
          <w:rFonts w:ascii="Angsana New" w:hAnsi="Angsana New"/>
          <w:sz w:val="30"/>
          <w:szCs w:val="30"/>
          <w:cs/>
        </w:rPr>
        <w:t>เกิดขึ้นจากเหตุการณ์ในอดีต และสามารถวัดมูลค่ายุติธรรมได้อย่างน่าเชื่อถือ</w:t>
      </w:r>
    </w:p>
    <w:p w14:paraId="39BD1CB9" w14:textId="77777777" w:rsidR="00DE151E" w:rsidRPr="00A84A8A" w:rsidRDefault="00DE151E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2703B54F" w14:textId="77777777" w:rsidR="00DE151E" w:rsidRDefault="00DE151E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</w:t>
      </w:r>
      <w:r w:rsidR="00C811B7" w:rsidRPr="00C62AA6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62AA6">
        <w:rPr>
          <w:rFonts w:ascii="Angsana New" w:hAnsi="Angsana New"/>
          <w:sz w:val="30"/>
          <w:szCs w:val="30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44F51D8" w14:textId="77777777" w:rsidR="005746F9" w:rsidRPr="00A84A8A" w:rsidRDefault="005746F9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14:paraId="0203A383" w14:textId="77777777" w:rsidR="009232DA" w:rsidRPr="00406143" w:rsidRDefault="00406143" w:rsidP="009232DA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6143">
        <w:rPr>
          <w:rFonts w:ascii="Angsana New" w:hAnsi="Angsana New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0A49C79" w14:textId="77777777" w:rsidR="00406143" w:rsidRPr="00A84A8A" w:rsidRDefault="00406143" w:rsidP="00152C8D">
      <w:pPr>
        <w:pStyle w:val="BodyText2"/>
        <w:ind w:left="540" w:right="47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2613BD88" w14:textId="77777777" w:rsidR="00152C8D" w:rsidRPr="00C62AA6" w:rsidRDefault="00152C8D" w:rsidP="00152C8D">
      <w:pPr>
        <w:pStyle w:val="BodyText2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5E5AC047" w14:textId="77777777" w:rsidR="00152C8D" w:rsidRPr="00A84A8A" w:rsidRDefault="00152C8D" w:rsidP="00152C8D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5A8F54A2" w14:textId="518DC8BC" w:rsidR="00152C8D" w:rsidRDefault="00152C8D" w:rsidP="00D22D44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 w:hint="cs"/>
          <w:sz w:val="30"/>
          <w:szCs w:val="30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="007F0795" w:rsidRPr="007F0795">
        <w:rPr>
          <w:rFonts w:ascii="Angsana New" w:hAnsi="Angsana New" w:cs="Angsana New"/>
          <w:sz w:val="30"/>
          <w:szCs w:val="30"/>
          <w:lang w:val="en-US"/>
        </w:rPr>
        <w:t>2552</w:t>
      </w:r>
    </w:p>
    <w:p w14:paraId="47AEB9D2" w14:textId="77777777" w:rsidR="00D22D44" w:rsidRPr="00A84A8A" w:rsidRDefault="00D22D44" w:rsidP="00D22D44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151B8781" w14:textId="77777777" w:rsidR="00DE151E" w:rsidRPr="00C62AA6" w:rsidRDefault="00DE151E" w:rsidP="00AF6226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14:paraId="5C2A2E03" w14:textId="77777777" w:rsidR="00DE151E" w:rsidRPr="00A84A8A" w:rsidRDefault="00DE151E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5934143C" w14:textId="77777777" w:rsidR="00C811B7" w:rsidRPr="00C62AA6" w:rsidRDefault="00C811B7" w:rsidP="00C811B7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C62AA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C62AA6">
        <w:rPr>
          <w:rFonts w:ascii="Angsana New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  งบการเงินของบริ</w:t>
      </w:r>
      <w:r w:rsidR="00B1109F" w:rsidRPr="00C62AA6">
        <w:rPr>
          <w:rFonts w:ascii="Angsana New" w:hAnsi="Angsana New" w:cs="Angsana New"/>
          <w:sz w:val="30"/>
          <w:szCs w:val="30"/>
          <w:cs/>
        </w:rPr>
        <w:t>ษัทย่อยได้รวมอยู่ในงบการเงินรวม</w:t>
      </w:r>
      <w:r w:rsidRPr="00C62AA6">
        <w:rPr>
          <w:rFonts w:ascii="Angsana New" w:hAnsi="Angsana New" w:cs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C62AA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7820402" w14:textId="77777777" w:rsidR="00DE366B" w:rsidRPr="00A84A8A" w:rsidRDefault="00DE366B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1CF01C7D" w14:textId="77777777" w:rsidR="00337CF4" w:rsidRPr="009232DA" w:rsidRDefault="00337CF4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  <w:r w:rsidRPr="009232DA">
        <w:rPr>
          <w:rFonts w:ascii="Angsana New" w:hAnsi="Angsana New" w:cs="Angsana New" w:hint="cs"/>
          <w:i/>
          <w:iCs/>
          <w:sz w:val="30"/>
          <w:szCs w:val="30"/>
          <w:cs/>
        </w:rPr>
        <w:t>ส่</w:t>
      </w:r>
      <w:r w:rsidRPr="009232DA">
        <w:rPr>
          <w:rFonts w:ascii="Angsana New" w:hAnsi="Angsana New" w:cs="Angsana New"/>
          <w:i/>
          <w:iCs/>
          <w:sz w:val="30"/>
          <w:szCs w:val="30"/>
          <w:cs/>
        </w:rPr>
        <w:t>วนได้เสียที่ไม่มีอำนาจควบคุม</w:t>
      </w:r>
    </w:p>
    <w:p w14:paraId="42819916" w14:textId="77777777" w:rsidR="00337CF4" w:rsidRPr="00A84A8A" w:rsidRDefault="00337CF4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0DACB3F" w14:textId="77777777" w:rsidR="00337CF4" w:rsidRDefault="00337CF4" w:rsidP="00337CF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32DA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9232DA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F8CAAE2" w14:textId="77777777" w:rsidR="00A84A8A" w:rsidRPr="00A84A8A" w:rsidRDefault="00A84A8A" w:rsidP="00337CF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61A8152B" w14:textId="77777777" w:rsidR="00D22D44" w:rsidRPr="009232DA" w:rsidRDefault="00337CF4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22"/>
          <w:lang w:val="en-US"/>
        </w:rPr>
      </w:pPr>
      <w:r w:rsidRPr="009232DA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22E8194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7E35EA36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75670C54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0D50F651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76064861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6A13B1F6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109F2CF8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458CF093" w14:textId="77777777" w:rsidR="00A84A8A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18"/>
          <w:highlight w:val="cyan"/>
          <w:lang w:val="en-US"/>
        </w:rPr>
      </w:pPr>
    </w:p>
    <w:p w14:paraId="3E82939E" w14:textId="77777777" w:rsidR="00DE151E" w:rsidRPr="00C62AA6" w:rsidRDefault="00DE151E" w:rsidP="00AF6226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การสูญเสียอำนาจควบคุม</w:t>
      </w:r>
      <w:r w:rsidRPr="00C62AA6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3265DDFB" w14:textId="77777777" w:rsidR="00DE151E" w:rsidRPr="00E57829" w:rsidRDefault="00DE151E" w:rsidP="00E57829">
      <w:pPr>
        <w:pStyle w:val="NoSpacing"/>
        <w:rPr>
          <w:sz w:val="20"/>
          <w:szCs w:val="20"/>
          <w:cs/>
        </w:rPr>
      </w:pPr>
    </w:p>
    <w:p w14:paraId="566E33AF" w14:textId="7DB013F7" w:rsidR="00DE366B" w:rsidRDefault="00406143" w:rsidP="00DE366B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เมื่อ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2AA6">
        <w:rPr>
          <w:rFonts w:ascii="Angsana New" w:hAnsi="Angsana New" w:cs="Angsana New"/>
          <w:sz w:val="30"/>
          <w:szCs w:val="30"/>
          <w:cs/>
        </w:rPr>
        <w:t>สูญเสีย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C62AA6">
        <w:rPr>
          <w:rFonts w:ascii="Angsana New" w:hAnsi="Angsana New" w:cs="Angsana New"/>
          <w:sz w:val="30"/>
          <w:szCs w:val="30"/>
          <w:cs/>
        </w:rPr>
        <w:t>ควบคุม</w:t>
      </w:r>
      <w:r w:rsidRPr="00C62AA6">
        <w:rPr>
          <w:rFonts w:ascii="Angsana New" w:hAnsi="Angsana New" w:cs="Angsana New" w:hint="cs"/>
          <w:sz w:val="30"/>
          <w:szCs w:val="30"/>
          <w:cs/>
        </w:rPr>
        <w:t xml:space="preserve">ในบริษัทย่อย </w:t>
      </w:r>
      <w:r w:rsidRPr="00C62AA6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</w:t>
      </w:r>
      <w:r>
        <w:rPr>
          <w:rFonts w:ascii="Angsana New" w:hAnsi="Angsana New" w:cs="Angsana New" w:hint="cs"/>
          <w:sz w:val="30"/>
          <w:szCs w:val="30"/>
          <w:cs/>
        </w:rPr>
        <w:t>ของ</w:t>
      </w:r>
      <w:r w:rsidRPr="00C62AA6">
        <w:rPr>
          <w:rFonts w:ascii="Angsana New" w:hAnsi="Angsana New" w:cs="Angsana New"/>
          <w:sz w:val="30"/>
          <w:szCs w:val="30"/>
          <w:cs/>
        </w:rPr>
        <w:t>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C62AA6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</w:t>
      </w:r>
      <w:r>
        <w:rPr>
          <w:rFonts w:ascii="Angsana New" w:hAnsi="Angsana New" w:cs="Angsana New" w:hint="cs"/>
          <w:sz w:val="30"/>
          <w:szCs w:val="30"/>
          <w:cs/>
        </w:rPr>
        <w:t>เจ้าของที่เกี่ยวข้องกับ</w:t>
      </w:r>
      <w:r w:rsidR="00C52BA3">
        <w:rPr>
          <w:rFonts w:ascii="Angsana New" w:hAnsi="Angsana New" w:cs="Angsana New"/>
          <w:sz w:val="30"/>
          <w:szCs w:val="30"/>
          <w:cs/>
        </w:rPr>
        <w:t xml:space="preserve">บริษัทย่อยนั้น </w:t>
      </w:r>
      <w:r w:rsidRPr="00C62AA6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กำไรหรือขาดทุนที่เกิดขึ้นจากการสูญเสียอำนาจควบคุมในบริษัทย่อยรับรู้ในกำไรหรือขาดทุน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C62AA6">
        <w:rPr>
          <w:rFonts w:ascii="Angsana New" w:hAnsi="Angsana New" w:cs="Angsana New"/>
          <w:sz w:val="30"/>
          <w:szCs w:val="30"/>
          <w:cs/>
        </w:rPr>
        <w:t>ควบคุม</w:t>
      </w:r>
      <w:r w:rsidR="00DE151E" w:rsidRPr="00C62AA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A8163DB" w14:textId="77777777" w:rsidR="00DE366B" w:rsidRPr="00E57829" w:rsidRDefault="00DE366B" w:rsidP="00E57829">
      <w:pPr>
        <w:pStyle w:val="NoSpacing"/>
        <w:rPr>
          <w:sz w:val="20"/>
          <w:szCs w:val="20"/>
          <w:cs/>
        </w:rPr>
      </w:pPr>
    </w:p>
    <w:p w14:paraId="1F92E17F" w14:textId="5CC19BC3" w:rsidR="00786AB3" w:rsidRPr="00DE366B" w:rsidRDefault="00786AB3" w:rsidP="00DE366B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E366B"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0E18ECA" w14:textId="77777777" w:rsidR="00786AB3" w:rsidRPr="00E57829" w:rsidRDefault="00786AB3" w:rsidP="00E57829">
      <w:pPr>
        <w:pStyle w:val="NoSpacing"/>
        <w:rPr>
          <w:sz w:val="20"/>
          <w:szCs w:val="20"/>
        </w:rPr>
      </w:pPr>
    </w:p>
    <w:p w14:paraId="482FCA6D" w14:textId="77777777" w:rsidR="00786AB3" w:rsidRDefault="00786AB3" w:rsidP="00786AB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86AB3">
        <w:rPr>
          <w:rFonts w:ascii="Angsana New" w:hAnsi="Angsana New"/>
          <w:sz w:val="30"/>
          <w:szCs w:val="30"/>
          <w:cs/>
        </w:rPr>
        <w:t>ส่วนได้เสีย</w:t>
      </w:r>
      <w:r w:rsidRPr="00786AB3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786AB3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</w:t>
      </w:r>
      <w:r w:rsidR="003100E7" w:rsidRPr="00786AB3">
        <w:rPr>
          <w:rFonts w:ascii="Angsana New" w:hAnsi="Angsana New"/>
          <w:sz w:val="30"/>
          <w:szCs w:val="30"/>
          <w:cs/>
        </w:rPr>
        <w:t>การร่วมค้า</w:t>
      </w:r>
      <w:r w:rsidRPr="00786AB3">
        <w:rPr>
          <w:rFonts w:ascii="Angsana New" w:hAnsi="Angsana New"/>
          <w:sz w:val="30"/>
          <w:szCs w:val="30"/>
          <w:cs/>
        </w:rPr>
        <w:t>และ</w:t>
      </w:r>
      <w:r w:rsidR="003100E7" w:rsidRPr="00786AB3">
        <w:rPr>
          <w:rFonts w:ascii="Angsana New" w:hAnsi="Angsana New"/>
          <w:sz w:val="30"/>
          <w:szCs w:val="30"/>
          <w:cs/>
        </w:rPr>
        <w:t>บริษัทร่วม</w:t>
      </w:r>
    </w:p>
    <w:p w14:paraId="6C7598C7" w14:textId="77777777" w:rsidR="003100E7" w:rsidRPr="00E57829" w:rsidRDefault="003100E7" w:rsidP="00E57829">
      <w:pPr>
        <w:pStyle w:val="NoSpacing"/>
        <w:rPr>
          <w:sz w:val="20"/>
          <w:szCs w:val="20"/>
        </w:rPr>
      </w:pPr>
    </w:p>
    <w:p w14:paraId="7672FAAF" w14:textId="77777777" w:rsidR="00786AB3" w:rsidRPr="00786AB3" w:rsidRDefault="003100E7" w:rsidP="00786AB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86AB3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="00786AB3" w:rsidRPr="00786AB3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="00786AB3" w:rsidRPr="00786AB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86AB3" w:rsidRPr="00786AB3">
        <w:rPr>
          <w:rFonts w:ascii="Angsana New" w:hAnsi="Angsana New"/>
          <w:sz w:val="30"/>
          <w:szCs w:val="30"/>
          <w:cs/>
        </w:rPr>
        <w:t>มีอิทธิพลอย่าง</w:t>
      </w:r>
      <w:r w:rsidR="00786AB3" w:rsidRPr="00786AB3">
        <w:rPr>
          <w:rFonts w:ascii="Angsana New" w:hAnsi="Angsana New" w:hint="cs"/>
          <w:sz w:val="30"/>
          <w:szCs w:val="30"/>
          <w:cs/>
        </w:rPr>
        <w:t>มีนัย</w:t>
      </w:r>
      <w:r w:rsidR="00786AB3" w:rsidRPr="00786AB3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="00786AB3" w:rsidRPr="00786AB3">
        <w:rPr>
          <w:rFonts w:ascii="Angsana New" w:hAnsi="Angsana New" w:hint="cs"/>
          <w:sz w:val="30"/>
          <w:szCs w:val="30"/>
          <w:cs/>
        </w:rPr>
        <w:t>จ</w:t>
      </w:r>
      <w:r w:rsidR="00786AB3" w:rsidRPr="00786AB3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="00786AB3" w:rsidRPr="00786AB3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="00786AB3" w:rsidRPr="00786AB3">
        <w:rPr>
          <w:rFonts w:ascii="Angsana New" w:hAnsi="Angsana New"/>
          <w:sz w:val="30"/>
          <w:szCs w:val="30"/>
          <w:cs/>
        </w:rPr>
        <w:t>นโยบายดังกล่าว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07F719" w14:textId="77777777" w:rsidR="00786AB3" w:rsidRPr="00E57829" w:rsidRDefault="00786AB3" w:rsidP="00E57829">
      <w:pPr>
        <w:pStyle w:val="NoSpacing"/>
        <w:rPr>
          <w:sz w:val="20"/>
          <w:szCs w:val="24"/>
        </w:rPr>
      </w:pPr>
    </w:p>
    <w:p w14:paraId="309F46BC" w14:textId="5904022E" w:rsidR="00DE151E" w:rsidRPr="00C62AA6" w:rsidRDefault="00786AB3" w:rsidP="00786AB3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6AB3">
        <w:rPr>
          <w:rFonts w:ascii="Angsana New" w:hAnsi="Angsana New" w:cs="Angsana New"/>
          <w:sz w:val="30"/>
          <w:szCs w:val="30"/>
          <w:cs/>
        </w:rPr>
        <w:t>ส่วนได้เสียใน</w:t>
      </w:r>
      <w:r w:rsidR="00A02DD5" w:rsidRPr="00786AB3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786AB3">
        <w:rPr>
          <w:rFonts w:ascii="Angsana New" w:hAnsi="Angsana New" w:cs="Angsana New"/>
          <w:sz w:val="30"/>
          <w:szCs w:val="30"/>
          <w:cs/>
        </w:rPr>
        <w:t>และ</w:t>
      </w:r>
      <w:r w:rsidR="00A02DD5" w:rsidRPr="00786AB3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786AB3">
        <w:rPr>
          <w:rFonts w:ascii="Angsana New" w:hAnsi="Angsana New" w:cs="Angsana New"/>
          <w:sz w:val="30"/>
          <w:szCs w:val="30"/>
          <w:cs/>
        </w:rPr>
        <w:t xml:space="preserve">บันทึกบัญชีตามวิธีส่วนได้เสีย </w:t>
      </w:r>
      <w:r w:rsidRPr="00786AB3">
        <w:rPr>
          <w:rFonts w:ascii="Angsana New" w:hAnsi="Angsana New" w:cs="Angsana New" w:hint="cs"/>
          <w:sz w:val="30"/>
          <w:szCs w:val="30"/>
          <w:cs/>
        </w:rPr>
        <w:t>โดย</w:t>
      </w:r>
      <w:r w:rsidRPr="00786AB3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786AB3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786AB3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786A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86AB3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786AB3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786AB3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786AB3">
        <w:rPr>
          <w:rFonts w:ascii="Angsana New" w:hAnsi="Angsana New" w:cs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786A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6AB3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786AB3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786AB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86AB3">
        <w:rPr>
          <w:rFonts w:ascii="Angsana New" w:hAnsi="Angsana New" w:cs="Angsana New"/>
          <w:sz w:val="30"/>
          <w:szCs w:val="30"/>
          <w:cs/>
        </w:rPr>
        <w:t>สูญเสีย</w:t>
      </w:r>
      <w:r w:rsidR="00895257" w:rsidRPr="00786AB3">
        <w:rPr>
          <w:rFonts w:ascii="Angsana New" w:hAnsi="Angsana New" w:cs="Angsana New"/>
          <w:sz w:val="30"/>
          <w:szCs w:val="30"/>
          <w:cs/>
        </w:rPr>
        <w:t>การควบคุมร่วม</w:t>
      </w:r>
      <w:r w:rsidRPr="00786AB3">
        <w:rPr>
          <w:rFonts w:ascii="Angsana New" w:hAnsi="Angsana New" w:cs="Angsana New"/>
          <w:sz w:val="30"/>
          <w:szCs w:val="30"/>
          <w:cs/>
        </w:rPr>
        <w:t xml:space="preserve"> หรือ</w:t>
      </w:r>
      <w:r w:rsidR="00895257" w:rsidRPr="00786AB3">
        <w:rPr>
          <w:rFonts w:ascii="Angsana New" w:hAnsi="Angsana New" w:cs="Angsana New"/>
          <w:sz w:val="30"/>
          <w:szCs w:val="30"/>
          <w:cs/>
        </w:rPr>
        <w:t>ความมีอิทธิพลอย่างมีนัยสำคัญ</w:t>
      </w:r>
    </w:p>
    <w:p w14:paraId="48D97003" w14:textId="77777777" w:rsidR="00DE366B" w:rsidRPr="00E57829" w:rsidRDefault="00DE366B" w:rsidP="00E57829">
      <w:pPr>
        <w:pStyle w:val="NoSpacing"/>
        <w:rPr>
          <w:sz w:val="16"/>
          <w:szCs w:val="20"/>
          <w:cs/>
        </w:rPr>
      </w:pPr>
    </w:p>
    <w:p w14:paraId="0C8DE06B" w14:textId="77777777" w:rsidR="00DE151E" w:rsidRPr="00C62AA6" w:rsidRDefault="00DE151E" w:rsidP="00AF6226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9E71B86" w14:textId="77777777" w:rsidR="00D22D44" w:rsidRPr="00E57829" w:rsidRDefault="00D22D44" w:rsidP="00E57829">
      <w:pPr>
        <w:pStyle w:val="NoSpacing"/>
        <w:rPr>
          <w:sz w:val="20"/>
          <w:szCs w:val="24"/>
        </w:rPr>
      </w:pPr>
    </w:p>
    <w:p w14:paraId="7217B56C" w14:textId="7655E6A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รวมถึงรายได้หรือค่าใช้จ่ายที่ยังไม่เกิดขึ้นจริงที่เกิดจากรายการระหว่างกิจการในกลุ่มถูกต</w:t>
      </w:r>
      <w:r w:rsidR="00D30FF2">
        <w:rPr>
          <w:rFonts w:ascii="Angsana New" w:hAnsi="Angsana New"/>
          <w:sz w:val="30"/>
          <w:szCs w:val="30"/>
          <w:cs/>
        </w:rPr>
        <w:t xml:space="preserve">ัดรายการในการจัดทำงบการเงินรวม </w:t>
      </w:r>
      <w:r w:rsidRPr="00C62AA6">
        <w:rPr>
          <w:rFonts w:ascii="Angsana New" w:hAnsi="Angsana New"/>
          <w:sz w:val="30"/>
          <w:szCs w:val="30"/>
          <w:cs/>
        </w:rPr>
        <w:t>กำไรที่ยังไม่เกิดขึ้นจริงที่เกิดจากรายการกับ</w:t>
      </w:r>
      <w:r w:rsidR="00D30FF2">
        <w:rPr>
          <w:rFonts w:ascii="Angsana New" w:hAnsi="Angsana New" w:hint="cs"/>
          <w:sz w:val="30"/>
          <w:szCs w:val="30"/>
          <w:cs/>
        </w:rPr>
        <w:t xml:space="preserve">         </w:t>
      </w:r>
      <w:r w:rsidR="00E05A16">
        <w:rPr>
          <w:rFonts w:ascii="Angsana New" w:hAnsi="Angsana New" w:hint="cs"/>
          <w:sz w:val="30"/>
          <w:szCs w:val="30"/>
          <w:cs/>
        </w:rPr>
        <w:t>การ</w:t>
      </w:r>
      <w:r w:rsidRPr="00C62AA6">
        <w:rPr>
          <w:rFonts w:ascii="Angsana New" w:hAnsi="Angsana New"/>
          <w:sz w:val="30"/>
          <w:szCs w:val="30"/>
          <w:cs/>
        </w:rPr>
        <w:t>ร่วม</w:t>
      </w:r>
      <w:r w:rsidR="00E05A16">
        <w:rPr>
          <w:rFonts w:ascii="Angsana New" w:hAnsi="Angsana New" w:hint="cs"/>
          <w:sz w:val="30"/>
          <w:szCs w:val="30"/>
          <w:cs/>
        </w:rPr>
        <w:t>ค้า</w:t>
      </w:r>
      <w:r w:rsidR="00C811B7" w:rsidRPr="00C62AA6">
        <w:rPr>
          <w:rFonts w:ascii="Angsana New" w:hAnsi="Angsana New" w:hint="cs"/>
          <w:sz w:val="30"/>
          <w:szCs w:val="30"/>
          <w:cs/>
        </w:rPr>
        <w:t>และ</w:t>
      </w:r>
      <w:r w:rsidR="00E05A16">
        <w:rPr>
          <w:rFonts w:ascii="Angsana New" w:hAnsi="Angsana New" w:hint="cs"/>
          <w:sz w:val="30"/>
          <w:szCs w:val="30"/>
          <w:cs/>
        </w:rPr>
        <w:t>บริษัทร่วม</w:t>
      </w:r>
      <w:r w:rsidRPr="00C62AA6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D2DB999" w14:textId="77777777" w:rsidR="00A84A8A" w:rsidRPr="00E57829" w:rsidRDefault="00A84A8A" w:rsidP="00E57829">
      <w:pPr>
        <w:pStyle w:val="NoSpacing"/>
        <w:rPr>
          <w:sz w:val="20"/>
          <w:szCs w:val="24"/>
        </w:rPr>
      </w:pPr>
    </w:p>
    <w:p w14:paraId="6AE9DF41" w14:textId="77777777" w:rsidR="00DE151E" w:rsidRPr="00C62AA6" w:rsidRDefault="00D22D44" w:rsidP="00D22D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E151E" w:rsidRPr="00C62AA6">
        <w:rPr>
          <w:rFonts w:ascii="Angsana New" w:hAnsi="Angsana New" w:cs="Angsana New"/>
          <w:i/>
          <w:iCs/>
          <w:sz w:val="30"/>
          <w:szCs w:val="30"/>
          <w:cs/>
        </w:rPr>
        <w:t>(ข)</w:t>
      </w:r>
      <w:r w:rsidR="00DE151E" w:rsidRPr="00C62AA6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DE151E"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2926C10B" w14:textId="77777777" w:rsidR="00D22D44" w:rsidRPr="00E57829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EC8835C" w14:textId="77777777" w:rsidR="00DE151E" w:rsidRPr="00C62AA6" w:rsidRDefault="00DE151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D643B62" w14:textId="77777777" w:rsidR="00D22D44" w:rsidRPr="00E57829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9470C13" w14:textId="77777777" w:rsidR="00556E2C" w:rsidRDefault="00556E2C" w:rsidP="00556E2C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</w:t>
      </w:r>
      <w:r w:rsidR="00487D41" w:rsidRPr="00C62AA6">
        <w:rPr>
          <w:rFonts w:ascii="Angsana New" w:hAnsi="Angsana New" w:cs="Angsana New"/>
          <w:sz w:val="30"/>
          <w:szCs w:val="30"/>
          <w:cs/>
        </w:rPr>
        <w:t>ใช้ในการดำเนินงาน</w:t>
      </w:r>
      <w:r w:rsidR="00DF0318" w:rsidRPr="00C62AA6">
        <w:rPr>
          <w:rFonts w:ascii="Angsana New" w:hAnsi="Angsana New" w:cs="Angsana New" w:hint="cs"/>
          <w:sz w:val="30"/>
          <w:szCs w:val="30"/>
          <w:cs/>
        </w:rPr>
        <w:t>ของแต่ละบริษัทในกลุ่มบริษัท</w:t>
      </w:r>
      <w:r w:rsidRPr="00C62AA6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715B49D1" w14:textId="77777777" w:rsidR="00440574" w:rsidRPr="00C62AA6" w:rsidRDefault="00A97D91" w:rsidP="00440574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</w:t>
      </w:r>
      <w:r w:rsidRPr="00C62AA6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Pr="00C62AA6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C62AA6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</w:t>
      </w:r>
      <w:r w:rsidR="00EB74B8" w:rsidRPr="00C62A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4B8" w:rsidRPr="00C62AA6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ผลต่างจากอัตราแลกเปลี่ยนที่เกิดจากการแปลงค่าได้รับรู้ในกำไรหรือขาดทุน</w:t>
      </w:r>
    </w:p>
    <w:p w14:paraId="562BDCD2" w14:textId="77777777" w:rsidR="00D22D44" w:rsidRPr="00A84A8A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BC354E7" w14:textId="77777777" w:rsidR="00AF1490" w:rsidRDefault="006F5CA6" w:rsidP="009232DA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F9D2258" w14:textId="77777777" w:rsidR="00E05A16" w:rsidRPr="00A84A8A" w:rsidRDefault="00E05A16" w:rsidP="009232DA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0A3B70B3" w14:textId="77777777" w:rsidR="00DE151E" w:rsidRPr="00C62AA6" w:rsidRDefault="006F5CA6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t>หน่วยงาน</w:t>
      </w:r>
      <w:r w:rsidR="00DE151E" w:rsidRPr="00C62AA6">
        <w:rPr>
          <w:rFonts w:ascii="Angsana New" w:hAnsi="Angsana New" w:cs="Angsana New"/>
          <w:i/>
          <w:iCs/>
          <w:sz w:val="30"/>
          <w:szCs w:val="30"/>
          <w:cs/>
        </w:rPr>
        <w:t>ในต่างประเทศ</w:t>
      </w:r>
    </w:p>
    <w:p w14:paraId="255F37A1" w14:textId="77777777" w:rsidR="00D22D44" w:rsidRPr="00A84A8A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0E5E298" w14:textId="77777777" w:rsidR="00DE151E" w:rsidRDefault="00DE151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สินทรัพย์และหนี้สินของ</w:t>
      </w:r>
      <w:r w:rsidR="006F5CA6" w:rsidRPr="00C62AA6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C62AA6">
        <w:rPr>
          <w:rFonts w:ascii="Angsana New" w:hAnsi="Angsana New" w:cs="Angsana New"/>
          <w:sz w:val="30"/>
          <w:szCs w:val="30"/>
          <w:cs/>
        </w:rPr>
        <w:t>ในต่างประเทศ</w:t>
      </w:r>
      <w:r w:rsidR="004627F4" w:rsidRPr="00C62A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627F4" w:rsidRPr="00C62AA6">
        <w:rPr>
          <w:rFonts w:ascii="Angsana New" w:hAnsi="Angsana New" w:cs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="004627F4" w:rsidRPr="00C62A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62AA6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1E32C985" w14:textId="77777777" w:rsidR="00FA706E" w:rsidRPr="00A84A8A" w:rsidRDefault="00FA706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D69C72A" w14:textId="77777777" w:rsidR="00DE151E" w:rsidRPr="00C62AA6" w:rsidRDefault="00DE151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รายได้และค่าใช้จ่ายของ</w:t>
      </w:r>
      <w:r w:rsidR="006F5CA6" w:rsidRPr="00C62AA6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C62AA6">
        <w:rPr>
          <w:rFonts w:ascii="Angsana New" w:hAnsi="Angsana New" w:cs="Angsana New"/>
          <w:sz w:val="30"/>
          <w:szCs w:val="30"/>
          <w:cs/>
        </w:rPr>
        <w:t>ในต่างประเทศแปลงค่าเป็นเงินบาทโดยใช้อัตราแลกเปลี่ยนถัวเฉลี่ยในระหว่างงวด</w:t>
      </w:r>
    </w:p>
    <w:p w14:paraId="7E0A538C" w14:textId="77777777" w:rsidR="00E84968" w:rsidRPr="00A84A8A" w:rsidRDefault="00E84968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D341206" w14:textId="77777777" w:rsidR="001C00B9" w:rsidRDefault="00DE151E" w:rsidP="001C00B9">
      <w:pPr>
        <w:pStyle w:val="BodyText2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ผลต่างจากอัตราแลกเปลี่ยนที่เกิดจากการแปลงค่าบันทึกใ</w:t>
      </w:r>
      <w:r w:rsidR="0073735F" w:rsidRPr="00C62AA6">
        <w:rPr>
          <w:rFonts w:ascii="Angsana New" w:hAnsi="Angsana New" w:cs="Angsana New"/>
          <w:sz w:val="30"/>
          <w:szCs w:val="30"/>
          <w:cs/>
        </w:rPr>
        <w:t>นกำไรขาดทุนเบ็ดเสร็จอื่น</w:t>
      </w:r>
      <w:r w:rsidRPr="00C62AA6">
        <w:rPr>
          <w:rFonts w:ascii="Angsana New" w:hAnsi="Angsana New" w:cs="Angsana New"/>
          <w:sz w:val="30"/>
          <w:szCs w:val="30"/>
          <w:cs/>
        </w:rPr>
        <w:t>และแสดงเป็นรายการผลต่างจากอัตราแลกเปลี่ยนในส่วนของผู้ถือหุ้นจนกว่ามีการจำหน่ายเงินลงทุนนั้นออกไป</w:t>
      </w:r>
      <w:r w:rsidR="001C00B9" w:rsidRPr="00C62A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C00B9" w:rsidRPr="00C62AA6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0437A50" w14:textId="77777777" w:rsidR="00DE366B" w:rsidRPr="00A84A8A" w:rsidRDefault="00DE366B" w:rsidP="001C00B9">
      <w:pPr>
        <w:pStyle w:val="BodyText2"/>
        <w:ind w:left="540" w:right="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BFF76C8" w14:textId="77777777" w:rsidR="00440574" w:rsidRDefault="001C00B9" w:rsidP="001C00B9">
      <w:pPr>
        <w:pStyle w:val="BodyText2"/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AA6">
        <w:rPr>
          <w:rFonts w:ascii="Angsana New" w:hAnsi="Angsana New" w:cs="Angsana New"/>
          <w:sz w:val="30"/>
          <w:szCs w:val="30"/>
          <w:cs/>
        </w:rPr>
        <w:t>เมื่อหน่วยงานต่างปร</w:t>
      </w:r>
      <w:r w:rsidRPr="00C62AA6">
        <w:rPr>
          <w:rFonts w:ascii="Angsana New" w:hAnsi="Angsana New" w:cs="Angsana New" w:hint="cs"/>
          <w:sz w:val="30"/>
          <w:szCs w:val="30"/>
          <w:cs/>
        </w:rPr>
        <w:t>ะ</w:t>
      </w:r>
      <w:r w:rsidRPr="00C62AA6">
        <w:rPr>
          <w:rFonts w:ascii="Angsana New" w:hAnsi="Angsana New" w:cs="Angsana New"/>
          <w:sz w:val="30"/>
          <w:szCs w:val="30"/>
          <w:cs/>
        </w:rPr>
        <w:t>เทศถูกจำหน่ายส่วนได้เสียทั้งหมดหรือ</w:t>
      </w:r>
      <w:r w:rsidRPr="00C62AA6">
        <w:rPr>
          <w:rFonts w:ascii="Angsana New" w:hAnsi="Angsana New" w:cs="Angsana New" w:hint="cs"/>
          <w:sz w:val="30"/>
          <w:szCs w:val="30"/>
          <w:cs/>
        </w:rPr>
        <w:t>เพียงบางส่วนที่ทำให้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สูญเสียการควบคุม ความมีอิทธิพลอย่างมีสาระสำคัญ หรือการควบคุมร่วมกัน </w:t>
      </w:r>
      <w:r w:rsidRPr="00C62AA6">
        <w:rPr>
          <w:rFonts w:ascii="Angsana New" w:hAnsi="Angsana New" w:cs="Angsana New" w:hint="cs"/>
          <w:sz w:val="30"/>
          <w:szCs w:val="30"/>
          <w:cs/>
        </w:rPr>
        <w:t>ผล</w:t>
      </w:r>
      <w:r w:rsidRPr="00C62AA6">
        <w:rPr>
          <w:rFonts w:ascii="Angsana New" w:hAnsi="Angsana New" w:cs="Angsana New"/>
          <w:sz w:val="30"/>
          <w:szCs w:val="30"/>
          <w:cs/>
        </w:rPr>
        <w:t>สะสม</w:t>
      </w:r>
      <w:r w:rsidRPr="00C62AA6">
        <w:rPr>
          <w:rFonts w:ascii="Angsana New" w:hAnsi="Angsana New" w:cs="Angsana New" w:hint="cs"/>
          <w:sz w:val="30"/>
          <w:szCs w:val="30"/>
          <w:cs/>
        </w:rPr>
        <w:t>ของ</w:t>
      </w:r>
      <w:r w:rsidRPr="00C62AA6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C62AA6">
        <w:rPr>
          <w:rFonts w:ascii="Angsana New" w:hAnsi="Angsana New" w:cs="Angsana New" w:hint="cs"/>
          <w:sz w:val="30"/>
          <w:szCs w:val="30"/>
          <w:cs/>
        </w:rPr>
        <w:t>ถูก</w:t>
      </w:r>
      <w:r w:rsidRPr="00C62AA6">
        <w:rPr>
          <w:rFonts w:ascii="Angsana New" w:hAnsi="Angsana New" w:cs="Angsana New"/>
          <w:sz w:val="30"/>
          <w:szCs w:val="30"/>
          <w:cs/>
        </w:rPr>
        <w:t>จัดประเภทเป็นกำไรหรือขาดทุน</w:t>
      </w:r>
      <w:r w:rsidRPr="00C62AA6">
        <w:rPr>
          <w:rFonts w:ascii="Angsana New" w:hAnsi="Angsana New" w:cs="Angsana New" w:hint="cs"/>
          <w:sz w:val="30"/>
          <w:szCs w:val="30"/>
          <w:cs/>
        </w:rPr>
        <w:t>โดย</w:t>
      </w:r>
      <w:r w:rsidRPr="00C62AA6">
        <w:rPr>
          <w:rFonts w:ascii="Angsana New" w:hAnsi="Angsana New" w:cs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C62AA6">
        <w:rPr>
          <w:rFonts w:ascii="Angsana New" w:hAnsi="Angsana New" w:cs="Angsana New" w:hint="cs"/>
          <w:sz w:val="30"/>
          <w:szCs w:val="30"/>
          <w:cs/>
        </w:rPr>
        <w:t>เพียงบางส่วน</w:t>
      </w:r>
      <w:r w:rsidRPr="00C62AA6">
        <w:rPr>
          <w:rFonts w:ascii="Angsana New" w:hAnsi="Angsana New" w:cs="Angsana New"/>
          <w:sz w:val="30"/>
          <w:szCs w:val="30"/>
          <w:cs/>
        </w:rPr>
        <w:t>แต่</w:t>
      </w:r>
      <w:r w:rsidRPr="00C62AA6">
        <w:rPr>
          <w:rFonts w:ascii="Angsana New" w:hAnsi="Angsana New" w:cs="Angsana New" w:hint="cs"/>
          <w:sz w:val="30"/>
          <w:szCs w:val="30"/>
          <w:cs/>
        </w:rPr>
        <w:t>ยังคงมี</w:t>
      </w:r>
      <w:r w:rsidRPr="00C62AA6">
        <w:rPr>
          <w:rFonts w:ascii="Angsana New" w:hAnsi="Angsana New" w:cs="Angsana New"/>
          <w:sz w:val="30"/>
          <w:szCs w:val="30"/>
          <w:cs/>
        </w:rPr>
        <w:t xml:space="preserve">การควบคุม </w:t>
      </w:r>
      <w:r w:rsidRPr="00C62AA6">
        <w:rPr>
          <w:rFonts w:ascii="Angsana New" w:hAnsi="Angsana New" w:cs="Angsana New" w:hint="cs"/>
          <w:sz w:val="30"/>
          <w:szCs w:val="30"/>
          <w:cs/>
        </w:rPr>
        <w:t>ผลสะสม</w:t>
      </w:r>
      <w:r w:rsidRPr="00C62AA6">
        <w:rPr>
          <w:rFonts w:ascii="Angsana New" w:hAnsi="Angsana New" w:cs="Angsana New"/>
          <w:sz w:val="30"/>
          <w:szCs w:val="30"/>
          <w:cs/>
        </w:rPr>
        <w:t>ต้อง</w:t>
      </w:r>
      <w:r w:rsidRPr="00C62AA6">
        <w:rPr>
          <w:rFonts w:ascii="Angsana New" w:hAnsi="Angsana New" w:cs="Angsana New" w:hint="cs"/>
          <w:sz w:val="30"/>
          <w:szCs w:val="30"/>
          <w:cs/>
        </w:rPr>
        <w:t>ถูก</w:t>
      </w:r>
      <w:r w:rsidRPr="00C62AA6">
        <w:rPr>
          <w:rFonts w:ascii="Angsana New" w:hAnsi="Angsana New" w:cs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C62AA6">
        <w:rPr>
          <w:rFonts w:ascii="Angsana New" w:hAnsi="Angsana New" w:cs="Angsana New" w:hint="cs"/>
          <w:sz w:val="30"/>
          <w:szCs w:val="30"/>
          <w:cs/>
        </w:rPr>
        <w:t xml:space="preserve"> หากกลุ่มบริษัทจำหน่ายเงินลงทุนใน</w:t>
      </w:r>
      <w:r w:rsidR="000E5DFD" w:rsidRPr="00C62AA6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0E5DFD">
        <w:rPr>
          <w:rFonts w:ascii="Angsana New" w:hAnsi="Angsana New" w:cs="Angsana New" w:hint="cs"/>
          <w:sz w:val="30"/>
          <w:szCs w:val="30"/>
          <w:cs/>
        </w:rPr>
        <w:t>หรือ</w:t>
      </w:r>
      <w:r w:rsidR="000E5DFD">
        <w:rPr>
          <w:rFonts w:ascii="Angsana New" w:hAnsi="Angsana New" w:cs="Angsana New"/>
          <w:sz w:val="30"/>
          <w:szCs w:val="30"/>
          <w:cs/>
        </w:rPr>
        <w:br/>
      </w:r>
      <w:r w:rsidRPr="00C62AA6">
        <w:rPr>
          <w:rFonts w:ascii="Angsana New" w:hAnsi="Angsana New" w:cs="Angsana New" w:hint="cs"/>
          <w:sz w:val="30"/>
          <w:szCs w:val="30"/>
          <w:cs/>
        </w:rPr>
        <w:t>บริษัทร่วมเพียงบางส่วนโดยที่กลุ่มบริษัทยังคงมี</w:t>
      </w:r>
      <w:r w:rsidR="00E05A16" w:rsidRPr="00E05A16">
        <w:rPr>
          <w:rFonts w:ascii="Angsana New" w:hAnsi="Angsana New" w:cs="Angsana New"/>
          <w:sz w:val="30"/>
          <w:szCs w:val="30"/>
          <w:cs/>
        </w:rPr>
        <w:t>การควบคุมร่วม</w:t>
      </w:r>
      <w:r w:rsidRPr="00C62AA6">
        <w:rPr>
          <w:rFonts w:ascii="Angsana New" w:hAnsi="Angsana New" w:cs="Angsana New" w:hint="cs"/>
          <w:sz w:val="30"/>
          <w:szCs w:val="30"/>
          <w:cs/>
        </w:rPr>
        <w:t>หรือ</w:t>
      </w:r>
      <w:r w:rsidR="00E05A16" w:rsidRPr="00E05A16">
        <w:rPr>
          <w:rFonts w:ascii="Angsana New" w:hAnsi="Angsana New" w:cs="Angsana New"/>
          <w:sz w:val="30"/>
          <w:szCs w:val="30"/>
          <w:cs/>
        </w:rPr>
        <w:t>อิทธิพล</w:t>
      </w:r>
      <w:r w:rsidRPr="00C62AA6">
        <w:rPr>
          <w:rFonts w:ascii="Angsana New" w:hAnsi="Angsana New" w:cs="Angsana New" w:hint="cs"/>
          <w:sz w:val="30"/>
          <w:szCs w:val="30"/>
          <w:cs/>
        </w:rPr>
        <w:t>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27B81DAA" w14:textId="77777777" w:rsidR="00DE366B" w:rsidRPr="00A84A8A" w:rsidRDefault="00DE366B" w:rsidP="001C00B9">
      <w:pPr>
        <w:pStyle w:val="BodyText2"/>
        <w:spacing w:line="240" w:lineRule="auto"/>
        <w:ind w:left="540" w:right="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B74A63" w14:textId="77777777" w:rsidR="00406143" w:rsidRDefault="00406143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2680B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38849397" w14:textId="77777777" w:rsidR="00E57829" w:rsidRDefault="00E57829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11EC6DF" w14:textId="77777777" w:rsidR="00E57829" w:rsidRDefault="00E57829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ECE5349" w14:textId="77777777" w:rsidR="00DE151E" w:rsidRPr="00C62AA6" w:rsidRDefault="0005230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เครื่องมือทางการเงินที่เป็นตราสารอนุพันธ์</w:t>
      </w:r>
    </w:p>
    <w:p w14:paraId="3C5DE55F" w14:textId="77777777" w:rsidR="00E84968" w:rsidRPr="004F02E6" w:rsidRDefault="00E84968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9353CC8" w14:textId="77777777" w:rsidR="00E05A16" w:rsidRDefault="00DE151E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pacing w:val="-2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อัตราดอกเบี้ย และราคาสินค้าโภคภัณฑ์ที่เกิดจากกิจกรรมดำเนินงาน</w:t>
      </w:r>
      <w:r w:rsidRPr="00C62AA6">
        <w:rPr>
          <w:rFonts w:ascii="Angsana New" w:hAnsi="Angsana New"/>
          <w:spacing w:val="-2"/>
          <w:sz w:val="30"/>
          <w:szCs w:val="30"/>
        </w:rPr>
        <w:t xml:space="preserve"> </w:t>
      </w:r>
      <w:r w:rsidRPr="00C62AA6">
        <w:rPr>
          <w:rFonts w:ascii="Angsana New" w:hAnsi="Angsana New"/>
          <w:spacing w:val="-2"/>
          <w:sz w:val="30"/>
          <w:szCs w:val="30"/>
          <w:cs/>
        </w:rPr>
        <w:t>กิจกรรมจัดหาเงิน และกิจกรรมลงทุน</w:t>
      </w:r>
      <w:r w:rsidRPr="00C62AA6">
        <w:rPr>
          <w:rFonts w:ascii="Angsana New" w:hAnsi="Angsana New"/>
          <w:spacing w:val="-2"/>
          <w:sz w:val="30"/>
          <w:szCs w:val="30"/>
        </w:rPr>
        <w:t xml:space="preserve"> </w:t>
      </w:r>
      <w:r w:rsidRPr="00C62AA6">
        <w:rPr>
          <w:rFonts w:ascii="Angsana New" w:hAnsi="Angsana New"/>
          <w:spacing w:val="-2"/>
          <w:sz w:val="30"/>
          <w:szCs w:val="30"/>
          <w:cs/>
        </w:rPr>
        <w:t>เครื่องมือทางการเงินที่เป็นตราสารอนุพันธ์ไม่ได้มีไว้เพื่อค้า อย่างไรก็ตาม</w:t>
      </w:r>
      <w:r w:rsidRPr="00C62AA6">
        <w:rPr>
          <w:rFonts w:ascii="Angsana New" w:hAnsi="Angsana New"/>
          <w:sz w:val="30"/>
          <w:szCs w:val="30"/>
          <w:cs/>
        </w:rPr>
        <w:t xml:space="preserve"> ต</w:t>
      </w:r>
      <w:r w:rsidR="00EC31E6" w:rsidRPr="00C62AA6">
        <w:rPr>
          <w:rFonts w:ascii="Angsana New" w:hAnsi="Angsana New"/>
          <w:sz w:val="30"/>
          <w:szCs w:val="30"/>
          <w:cs/>
        </w:rPr>
        <w:t>ราสารอนุพันธ์ที่ไม่เข้าเงื่อนไข</w:t>
      </w:r>
      <w:r w:rsidRPr="00C62AA6">
        <w:rPr>
          <w:rFonts w:ascii="Angsana New" w:hAnsi="Angsana New"/>
          <w:sz w:val="30"/>
          <w:szCs w:val="30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14:paraId="34A471E4" w14:textId="77777777" w:rsidR="00DE366B" w:rsidRPr="004F02E6" w:rsidRDefault="00DE366B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7B4B208" w14:textId="77777777" w:rsidR="00DE151E" w:rsidRPr="00C62AA6" w:rsidRDefault="00DE151E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14:paraId="0A1EA3A4" w14:textId="77777777" w:rsidR="00E84968" w:rsidRPr="004F02E6" w:rsidRDefault="00E84968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4789009" w14:textId="77777777" w:rsidR="00AB2730" w:rsidRDefault="007568AA" w:rsidP="00AB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62AA6">
        <w:rPr>
          <w:rFonts w:ascii="Angsana New" w:hAnsi="Angsana New" w:hint="cs"/>
          <w:spacing w:val="-2"/>
          <w:sz w:val="30"/>
          <w:szCs w:val="30"/>
          <w:cs/>
        </w:rPr>
        <w:t>สัญญาซื้อขายเงินตราต่างประเทศล่วงหน้าเป็นเครื่องมือทางการเงินที่ใช้ในการป้องกันความเสี่ยงที่เกิดจากความ     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 สัญญาซื้อขายเงินตราต่างประเทศล่วงหน้าจะรับรู้ในงบการเงิน ณ วันทำสัญญา ค่าธรรมเนียมส่วนเกินหรือส่วนลดที่เกิดขึ้นจากการทำสัญญาซื้อขายเงินตราต่างประเทศล่วงหน้าจะตัดจำหน่ายตลอดอายุของสัญญา</w:t>
      </w:r>
    </w:p>
    <w:p w14:paraId="01DFD954" w14:textId="77777777" w:rsidR="00DE366B" w:rsidRPr="004F02E6" w:rsidRDefault="00DE366B" w:rsidP="00AB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1F521A0" w14:textId="77777777" w:rsidR="00DE151E" w:rsidRPr="00C62AA6" w:rsidRDefault="00DE151E" w:rsidP="006F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สัญญาแลกเปลี่ยนเงินตราและอัตราดอกเบี้ย</w:t>
      </w:r>
    </w:p>
    <w:p w14:paraId="4417D28A" w14:textId="77777777" w:rsidR="00E84968" w:rsidRPr="004F02E6" w:rsidRDefault="00E84968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0F4C2AF" w14:textId="77777777" w:rsidR="00AB2730" w:rsidRDefault="00AB2730" w:rsidP="00AB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สัญญาแลกเปลี่ยนเงินตราและอัตราดอกเบี้ยเพื่อป้องกันความเสี่ยงจากการเปลี่ยนแปลงของอัตราแลกเปลี่ยนและอัตราดอกเบี้ยในอนาคต สินทรัพย์ทางการเงินและหนี้สินทางการเงินที่เป็นเงินตราต่างประเทศที่มีการป้องกันความเสี่ยงโดยสัญญาแลกเปลี่ยน แปลงค่าเป็น</w:t>
      </w:r>
      <w:r w:rsidR="0025069E" w:rsidRPr="00C62AA6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25069E"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โดยใช้อัตราแลกเปลี่ยนที่กำหนดไว้ในสัญญาและ</w:t>
      </w:r>
      <w:r w:rsidR="00232E1E" w:rsidRPr="00C62AA6">
        <w:rPr>
          <w:rFonts w:ascii="Angsana New" w:hAnsi="Angsana New"/>
          <w:sz w:val="30"/>
          <w:szCs w:val="30"/>
          <w:cs/>
        </w:rPr>
        <w:t>จะถูกวัดค่า</w:t>
      </w:r>
      <w:r w:rsidR="00D43ABC"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ณ วันที่รายงานด้วยอัตราแลกเปลี่ยน ณ วันนั้น ผลต่างจากอัตราแลกเปลี่ยนจะถูกบันทึกในกำไร</w:t>
      </w:r>
      <w:r w:rsidR="00D43ABC" w:rsidRPr="00C62AA6">
        <w:rPr>
          <w:rFonts w:ascii="Angsana New" w:hAnsi="Angsana New"/>
          <w:sz w:val="30"/>
          <w:szCs w:val="30"/>
          <w:cs/>
        </w:rPr>
        <w:t>หรือ</w:t>
      </w:r>
      <w:r w:rsidRPr="00C62AA6">
        <w:rPr>
          <w:rFonts w:ascii="Angsana New" w:hAnsi="Angsana New"/>
          <w:sz w:val="30"/>
          <w:szCs w:val="30"/>
          <w:cs/>
        </w:rPr>
        <w:t>ขาดทุน ส่วนผลต่างที่ได้รับหรือจ่ายตามสัญญาแลกเปลี่ยนอัตราดอกเบี้ยบันทึกปรับปรุงกับดอกเบี้ยจ่ายของภาระหนี้สินทางการเงินที่ได้รับการป้องกันความเสี่ยงในกำไร</w:t>
      </w:r>
      <w:r w:rsidR="006F1C65" w:rsidRPr="00C62AA6">
        <w:rPr>
          <w:rFonts w:ascii="Angsana New" w:hAnsi="Angsana New"/>
          <w:sz w:val="30"/>
          <w:szCs w:val="30"/>
          <w:cs/>
        </w:rPr>
        <w:t>หรือ</w:t>
      </w:r>
      <w:r w:rsidRPr="00C62AA6">
        <w:rPr>
          <w:rFonts w:ascii="Angsana New" w:hAnsi="Angsana New"/>
          <w:sz w:val="30"/>
          <w:szCs w:val="30"/>
          <w:cs/>
        </w:rPr>
        <w:t>ขาดทุน</w:t>
      </w:r>
    </w:p>
    <w:p w14:paraId="68FA42E4" w14:textId="77777777" w:rsidR="00DE366B" w:rsidRPr="004F02E6" w:rsidRDefault="00DE366B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5ABCDCAE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/>
        <w:jc w:val="both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</w:rPr>
        <w:tab/>
      </w:r>
      <w:r w:rsidRPr="00C62AA6">
        <w:rPr>
          <w:rFonts w:ascii="Angsana New" w:hAnsi="Angsana New"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14:paraId="1A6AF41A" w14:textId="77777777" w:rsidR="00703A93" w:rsidRPr="004F02E6" w:rsidRDefault="00703A93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14234AB6" w14:textId="77777777" w:rsidR="00DF6462" w:rsidRDefault="00DE151E" w:rsidP="00F7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ผลต่างระหว่างราคาคงที่ที่กำหนดในสัญญาและราคาตลาดที่เกิดขึ้นจริงบันทึกในกำไร</w:t>
      </w:r>
      <w:r w:rsidR="00597E5A" w:rsidRPr="00C62AA6">
        <w:rPr>
          <w:rFonts w:ascii="Angsana New" w:hAnsi="Angsana New"/>
          <w:sz w:val="30"/>
          <w:szCs w:val="30"/>
          <w:cs/>
        </w:rPr>
        <w:t>หรือ</w:t>
      </w:r>
      <w:r w:rsidRPr="00C62AA6">
        <w:rPr>
          <w:rFonts w:ascii="Angsana New" w:hAnsi="Angsana New"/>
          <w:sz w:val="30"/>
          <w:szCs w:val="30"/>
          <w:cs/>
        </w:rPr>
        <w:t xml:space="preserve">ขาดทุนเมื่อครบกำหนดสัญญา </w:t>
      </w:r>
    </w:p>
    <w:p w14:paraId="63E51FA2" w14:textId="77777777" w:rsidR="00DE366B" w:rsidRPr="004F02E6" w:rsidRDefault="00DE366B" w:rsidP="00F7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C29BA0D" w14:textId="77777777" w:rsidR="00DE151E" w:rsidRPr="00C62AA6" w:rsidRDefault="00703A93" w:rsidP="00703A93">
      <w:pPr>
        <w:tabs>
          <w:tab w:val="clear" w:pos="227"/>
          <w:tab w:val="clear" w:pos="454"/>
          <w:tab w:val="clear" w:pos="680"/>
          <w:tab w:val="left" w:pos="540"/>
          <w:tab w:val="decimal" w:pos="7740"/>
        </w:tabs>
        <w:spacing w:line="240" w:lineRule="auto"/>
        <w:ind w:right="36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67D37184" w14:textId="77777777" w:rsidR="00DE151E" w:rsidRPr="004F02E6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35B6CB44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</w:t>
      </w:r>
      <w:r w:rsidR="009232DA">
        <w:rPr>
          <w:rFonts w:ascii="Angsana New" w:hAnsi="Angsana New"/>
          <w:sz w:val="30"/>
          <w:szCs w:val="30"/>
          <w:cs/>
        </w:rPr>
        <w:t>ธนาคารประเภทกระแสรายวันและ</w:t>
      </w:r>
      <w:r w:rsidR="009232DA">
        <w:rPr>
          <w:rFonts w:ascii="Angsana New" w:hAnsi="Angsana New"/>
          <w:sz w:val="30"/>
          <w:szCs w:val="30"/>
        </w:rPr>
        <w:t xml:space="preserve">       </w:t>
      </w:r>
      <w:r w:rsidRPr="00C62AA6">
        <w:rPr>
          <w:rFonts w:ascii="Angsana New" w:hAnsi="Angsana New"/>
          <w:sz w:val="30"/>
          <w:szCs w:val="30"/>
          <w:cs/>
        </w:rPr>
        <w:t>ออมทรัพย์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0A0C246" w14:textId="77777777" w:rsidR="00052305" w:rsidRPr="009232DA" w:rsidRDefault="00052305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7249D7B6" w14:textId="77777777" w:rsidR="00DE151E" w:rsidRPr="00C62AA6" w:rsidRDefault="0005230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(จ)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15E54A9E" w14:textId="77777777" w:rsidR="00DE151E" w:rsidRPr="004F02E6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86C5FA6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109E2B64" w14:textId="77777777" w:rsidR="00DE151E" w:rsidRPr="004F02E6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EF344C4" w14:textId="77777777" w:rsidR="00440574" w:rsidRDefault="00DE151E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Pr="00C62AA6">
        <w:rPr>
          <w:rFonts w:ascii="Angsana New" w:hAnsi="Angsana New"/>
          <w:sz w:val="30"/>
          <w:szCs w:val="30"/>
        </w:rPr>
        <w:t xml:space="preserve">             </w:t>
      </w:r>
      <w:r w:rsidRPr="00C62AA6">
        <w:rPr>
          <w:rFonts w:ascii="Angsana New" w:hAnsi="Angsana New"/>
          <w:sz w:val="30"/>
          <w:szCs w:val="30"/>
          <w:cs/>
        </w:rPr>
        <w:t>ในอนาคตของลูกค้า ลูกหนี้จะถูกตัดจำหน่ายออกจากบัญชีเมื่อทราบว่าเป็นหนี้สูญ</w:t>
      </w:r>
    </w:p>
    <w:p w14:paraId="03A115EE" w14:textId="77777777" w:rsidR="00DE366B" w:rsidRPr="004F02E6" w:rsidRDefault="00DE366B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CE21544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(ฉ)</w:t>
      </w:r>
      <w:r w:rsidRPr="00C62AA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6856BA87" w14:textId="77777777" w:rsidR="00DE151E" w:rsidRPr="004F02E6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23EAB4D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สินค้าคงเหลือ</w:t>
      </w:r>
      <w:r w:rsidR="00797B53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62AA6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93E9625" w14:textId="77777777" w:rsidR="00DE151E" w:rsidRPr="004F02E6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112D5DF" w14:textId="77777777" w:rsidR="00AE04EA" w:rsidRDefault="00DE151E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ต้นทุนสินค้าประกอบด้วย ต้นทุนสินค้าที่ซื้อ ต้นทุนในการแปลงสภาพ และต้นทุนอื่นเพื่อให้สินค้าอยู่ในสถานที่ตั้งและสภาพปัจจุบัน 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 </w:t>
      </w:r>
    </w:p>
    <w:p w14:paraId="1AA389FB" w14:textId="77777777" w:rsidR="00AF1490" w:rsidRPr="004F02E6" w:rsidRDefault="00AF1490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F11DFB" w14:textId="77777777" w:rsidR="00DE151E" w:rsidRPr="00C62AA6" w:rsidRDefault="00DE151E" w:rsidP="00AE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ที่จะผลิตให้เสร็จและพร้อมที่จะขาย</w:t>
      </w:r>
    </w:p>
    <w:p w14:paraId="45FA549B" w14:textId="77777777" w:rsidR="00A84A8A" w:rsidRPr="004F02E6" w:rsidRDefault="00A84A8A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4BB3D6E" w14:textId="1DD2E1A0" w:rsidR="0025069E" w:rsidRPr="00C62AA6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(ช)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สินทรัพย์ไม่หมุน</w:t>
      </w:r>
      <w:r w:rsidR="00D66B59" w:rsidRPr="00D66B59">
        <w:rPr>
          <w:rFonts w:ascii="Angsana New" w:hAnsi="Angsana New"/>
          <w:b/>
          <w:bCs/>
          <w:i/>
          <w:iCs/>
          <w:sz w:val="30"/>
          <w:szCs w:val="30"/>
          <w:cs/>
        </w:rPr>
        <w:t>เวียนที่</w:t>
      </w:r>
      <w:r w:rsidR="00D30F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จัดประเภทเป็นสินทรัพย์ที่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ถือไว้เพื่อขาย</w:t>
      </w:r>
    </w:p>
    <w:p w14:paraId="2E307669" w14:textId="77777777" w:rsidR="0025069E" w:rsidRPr="004F02E6" w:rsidRDefault="0025069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43B5EA2" w14:textId="77777777" w:rsidR="00F77995" w:rsidRDefault="0025069E" w:rsidP="00703A93">
      <w:pPr>
        <w:tabs>
          <w:tab w:val="clear" w:pos="22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สินทรัพย์ไม่หมุนเวีย</w:t>
      </w:r>
      <w:r w:rsidRPr="00895257">
        <w:rPr>
          <w:rFonts w:ascii="Angsana New" w:hAnsi="Angsana New"/>
          <w:sz w:val="30"/>
          <w:szCs w:val="30"/>
          <w:cs/>
        </w:rPr>
        <w:t>น</w:t>
      </w:r>
      <w:r w:rsidR="00D66B59" w:rsidRPr="00895257">
        <w:rPr>
          <w:rFonts w:ascii="Angsana New" w:hAnsi="Angsana New"/>
          <w:sz w:val="30"/>
          <w:szCs w:val="30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895257">
        <w:rPr>
          <w:rFonts w:ascii="Angsana New" w:hAnsi="Angsana New"/>
          <w:sz w:val="30"/>
          <w:szCs w:val="30"/>
          <w:cs/>
        </w:rPr>
        <w:t xml:space="preserve"> สิ</w:t>
      </w:r>
      <w:r w:rsidRPr="00C62AA6">
        <w:rPr>
          <w:rFonts w:ascii="Angsana New" w:hAnsi="Angsana New"/>
          <w:sz w:val="30"/>
          <w:szCs w:val="30"/>
          <w:cs/>
        </w:rPr>
        <w:t xml:space="preserve">นทรัพย์วัดมูลค่าด้วยจำนวนที่ต่ำกว่าระหว่างมูลค่าตามบัญชีกับมูลค่ายุติธรรมหักต้นทุนในการขาย  </w:t>
      </w:r>
      <w:r w:rsidR="00406143" w:rsidRPr="00743FEC">
        <w:rPr>
          <w:rFonts w:ascii="Angsana New" w:hAnsi="Angsana New"/>
          <w:sz w:val="30"/>
          <w:szCs w:val="30"/>
          <w:cs/>
        </w:rPr>
        <w:t>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ยกเว้นไม่ปันส่วนรายการขาดทุนให้กับสินค้าคงเหลือ สินทรัพย์ทางการเงิน สินทรัพย์ภาษีเงินได้รอการตัดบัญชี และอสังหาริมทรัพย์เพื่อการลงทุน</w:t>
      </w:r>
      <w:r w:rsidR="00406143">
        <w:rPr>
          <w:rFonts w:ascii="Angsana New" w:hAnsi="Angsana New" w:hint="cs"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 ผลกำไรรับรู้ไม่เกินยอดผลขาดทุนจากการด้อยค่าสะสมที่เคยรับรู้</w:t>
      </w:r>
    </w:p>
    <w:p w14:paraId="44AA2114" w14:textId="77777777" w:rsidR="00703A93" w:rsidRPr="004F02E6" w:rsidRDefault="00703A93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DC3C6E5" w14:textId="77777777" w:rsidR="00DE151E" w:rsidRPr="00C62AA6" w:rsidRDefault="00703A93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802E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6AB215BB" w14:textId="77777777" w:rsidR="00DE151E" w:rsidRPr="004F02E6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CF89F45" w14:textId="77777777" w:rsidR="006A09C9" w:rsidRPr="00C62AA6" w:rsidRDefault="006A09C9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เงินลงทุนในบริษัทย่อย </w:t>
      </w:r>
      <w:r w:rsidR="00A02DD5" w:rsidRPr="00C62AA6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  <w:r w:rsidR="00542777" w:rsidRPr="00C62AA6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A02DD5" w:rsidRPr="00C62AA6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</w:p>
    <w:p w14:paraId="7902E8F6" w14:textId="77777777" w:rsidR="006A09C9" w:rsidRPr="004F02E6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FB02FD5" w14:textId="77777777" w:rsidR="006A09C9" w:rsidRPr="00C62AA6" w:rsidRDefault="006A09C9" w:rsidP="00E40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A02DD5" w:rsidRPr="00C62AA6">
        <w:rPr>
          <w:rFonts w:ascii="Angsana New" w:hAnsi="Angsana New" w:hint="cs"/>
          <w:sz w:val="30"/>
          <w:szCs w:val="30"/>
          <w:cs/>
        </w:rPr>
        <w:t>การร่วมค้า</w:t>
      </w:r>
      <w:r w:rsidR="00542777" w:rsidRPr="00C62AA6">
        <w:rPr>
          <w:rFonts w:ascii="Angsana New" w:hAnsi="Angsana New" w:hint="cs"/>
          <w:sz w:val="30"/>
          <w:szCs w:val="30"/>
          <w:cs/>
        </w:rPr>
        <w:t xml:space="preserve"> และ</w:t>
      </w:r>
      <w:r w:rsidR="00A02DD5" w:rsidRPr="00C62AA6">
        <w:rPr>
          <w:rFonts w:ascii="Angsana New" w:hAnsi="Angsana New"/>
          <w:sz w:val="30"/>
          <w:szCs w:val="30"/>
          <w:cs/>
        </w:rPr>
        <w:t>บริษัทร่วม</w:t>
      </w:r>
      <w:r w:rsidRPr="00C62AA6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="004705AC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บันทึกบัญชีโดยใช้วิธีราคาทุน ส่วนการบันทึกบัญชีเงินลงทุนใน</w:t>
      </w:r>
      <w:r w:rsidR="00A02DD5" w:rsidRPr="00C62AA6">
        <w:rPr>
          <w:rFonts w:ascii="Angsana New" w:hAnsi="Angsana New" w:hint="cs"/>
          <w:sz w:val="30"/>
          <w:szCs w:val="30"/>
          <w:cs/>
        </w:rPr>
        <w:t>การร่วมค้า</w:t>
      </w:r>
      <w:r w:rsidRPr="00C62AA6">
        <w:rPr>
          <w:rFonts w:ascii="Angsana New" w:hAnsi="Angsana New"/>
          <w:sz w:val="30"/>
          <w:szCs w:val="30"/>
          <w:cs/>
        </w:rPr>
        <w:t>และ</w:t>
      </w:r>
      <w:r w:rsidR="00A02DD5" w:rsidRPr="00C62AA6">
        <w:rPr>
          <w:rFonts w:ascii="Angsana New" w:hAnsi="Angsana New"/>
          <w:sz w:val="30"/>
          <w:szCs w:val="30"/>
          <w:cs/>
        </w:rPr>
        <w:t>บริษัทร่วม</w:t>
      </w:r>
      <w:r w:rsidRPr="00C62AA6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14:paraId="087B819B" w14:textId="77777777" w:rsidR="00542777" w:rsidRPr="00C62AA6" w:rsidRDefault="006A09C9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การเปลี่ยนแปลงส่วนได้เสียของกลุ่มบริษัทในบริษัทย่อยโดยที่ไม่ได้ทำให้กลุ่มบริษัทสูญเสียอำนาจในการควบคุม กลุ่มบริษัทบันทึกรายการเปลี่ยนแปลงดังกล่าวเป็นรายการในส่วนของผู้ถือหุ้น</w:t>
      </w:r>
    </w:p>
    <w:p w14:paraId="2043446A" w14:textId="77777777" w:rsidR="00B25E61" w:rsidRPr="004F02E6" w:rsidRDefault="00B25E61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0527D31B" w14:textId="5F478BE7" w:rsidR="006A09C9" w:rsidRPr="00C62AA6" w:rsidRDefault="006A09C9" w:rsidP="00460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  <w:r w:rsidR="00460D03">
        <w:rPr>
          <w:rFonts w:ascii="Angsana New" w:hAnsi="Angsana New"/>
          <w:i/>
          <w:iCs/>
          <w:sz w:val="30"/>
          <w:szCs w:val="30"/>
          <w:cs/>
        </w:rPr>
        <w:tab/>
      </w:r>
    </w:p>
    <w:p w14:paraId="63DA6456" w14:textId="77777777" w:rsidR="006A09C9" w:rsidRPr="004F02E6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48138E" w14:textId="77777777" w:rsidR="006A09C9" w:rsidRDefault="006A09C9" w:rsidP="00EE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ตราสารหนี้ซึ่งกลุ่มบริษัทตั้งใจและสามารถถือจนกว่าครบกำหนดจัดประเภทเป็นเงินลงทุนที่ถือจนครบกำหนด และแสดงในราคาทุนตัดจำหน่ายหักด้วยขาดทุนจากการด้อยค่าของเงินลงทุน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4230009" w14:textId="77777777" w:rsidR="00406143" w:rsidRPr="004F02E6" w:rsidRDefault="00406143" w:rsidP="00EE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C51DC1" w14:textId="77777777" w:rsidR="006A09C9" w:rsidRPr="00C62AA6" w:rsidRDefault="00406143" w:rsidP="00EE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นอกเหนือจากที่ถือไว้จนครบกำหนด     จัดประเภทเป็</w:t>
      </w:r>
      <w:r w:rsidRPr="00406143">
        <w:rPr>
          <w:rFonts w:ascii="Angsana New" w:hAnsi="Angsana New"/>
          <w:sz w:val="30"/>
          <w:szCs w:val="30"/>
          <w:cs/>
        </w:rPr>
        <w:t>น</w:t>
      </w:r>
      <w:r w:rsidR="00945AB9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406143">
        <w:rPr>
          <w:rFonts w:ascii="Angsana New" w:hAnsi="Angsana New" w:hint="cs"/>
          <w:sz w:val="30"/>
          <w:szCs w:val="30"/>
          <w:cs/>
        </w:rPr>
        <w:t>หลักทรัพย์</w:t>
      </w:r>
      <w:r w:rsidRPr="00406143">
        <w:rPr>
          <w:rFonts w:ascii="Angsana New" w:hAnsi="Angsana New"/>
          <w:sz w:val="30"/>
          <w:szCs w:val="30"/>
          <w:cs/>
        </w:rPr>
        <w:t>เผื่อขาย</w:t>
      </w:r>
      <w:r w:rsidRPr="00406143">
        <w:rPr>
          <w:rFonts w:ascii="Angsana New" w:hAnsi="Angsana New" w:hint="cs"/>
          <w:sz w:val="30"/>
          <w:szCs w:val="30"/>
          <w:cs/>
        </w:rPr>
        <w:t xml:space="preserve"> </w:t>
      </w:r>
      <w:r w:rsidRPr="00406143">
        <w:rPr>
          <w:rFonts w:ascii="Angsana New" w:hAnsi="Angsana New"/>
          <w:sz w:val="30"/>
          <w:szCs w:val="30"/>
          <w:cs/>
        </w:rPr>
        <w:t>ภา</w:t>
      </w:r>
      <w:r w:rsidRPr="002A3B4E">
        <w:rPr>
          <w:rFonts w:ascii="Angsana New" w:hAnsi="Angsana New"/>
          <w:sz w:val="30"/>
          <w:szCs w:val="30"/>
          <w:cs/>
        </w:rPr>
        <w:t>ยหลังการรับรู้มูลค่าในครั้งแรก</w:t>
      </w:r>
      <w:r w:rsidR="00CD4B1E">
        <w:rPr>
          <w:rFonts w:ascii="Angsana New" w:hAnsi="Angsana New" w:hint="cs"/>
          <w:sz w:val="30"/>
          <w:szCs w:val="30"/>
          <w:cs/>
        </w:rPr>
        <w:t xml:space="preserve"> </w:t>
      </w:r>
      <w:r w:rsidR="00945AB9">
        <w:rPr>
          <w:rFonts w:ascii="Angsana New" w:hAnsi="Angsana New" w:hint="cs"/>
          <w:sz w:val="30"/>
          <w:szCs w:val="30"/>
          <w:cs/>
        </w:rPr>
        <w:t>เงินลงทุนในหลักทรัพย์</w:t>
      </w:r>
      <w:r w:rsidRPr="00406143">
        <w:rPr>
          <w:rFonts w:ascii="Angsana New" w:hAnsi="Angsana New"/>
          <w:sz w:val="30"/>
          <w:szCs w:val="30"/>
          <w:cs/>
        </w:rPr>
        <w:t>เผื่อขาย</w:t>
      </w:r>
      <w:r w:rsidRPr="00C62AA6">
        <w:rPr>
          <w:rFonts w:ascii="Angsana New" w:hAnsi="Angsana New"/>
          <w:sz w:val="30"/>
          <w:szCs w:val="30"/>
          <w:cs/>
        </w:rPr>
        <w:t xml:space="preserve">แสดงในมูลค่ายุติธรรม  </w:t>
      </w:r>
      <w:r w:rsidRPr="002A3B4E">
        <w:rPr>
          <w:rFonts w:ascii="Angsana New" w:hAnsi="Angsana New"/>
          <w:sz w:val="30"/>
          <w:szCs w:val="30"/>
          <w:cs/>
        </w:rPr>
        <w:t xml:space="preserve">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</w:t>
      </w:r>
      <w:r w:rsidRPr="00C62AA6">
        <w:rPr>
          <w:rFonts w:ascii="Angsana New" w:hAnsi="Angsana New"/>
          <w:sz w:val="30"/>
          <w:szCs w:val="30"/>
          <w:cs/>
        </w:rPr>
        <w:t xml:space="preserve">บันทึกโดยตรง ในส่วนของผู้ถือหุ้น 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C62AA6">
        <w:rPr>
          <w:rFonts w:ascii="Angsana New" w:hAnsi="Angsana New"/>
          <w:sz w:val="30"/>
          <w:szCs w:val="30"/>
          <w:cs/>
        </w:rPr>
        <w:t>ขาดทุนจากการด้อยค่าของเงินลงทุน</w:t>
      </w:r>
      <w:r w:rsidRPr="002A3B4E">
        <w:rPr>
          <w:rFonts w:ascii="Angsana New" w:hAnsi="Angsana New"/>
          <w:sz w:val="30"/>
          <w:szCs w:val="30"/>
          <w:cs/>
        </w:rPr>
        <w:t>และผลต่าง</w:t>
      </w:r>
      <w:r w:rsidRPr="00C62AA6">
        <w:rPr>
          <w:rFonts w:ascii="Angsana New" w:hAnsi="Angsana New"/>
          <w:sz w:val="30"/>
          <w:szCs w:val="30"/>
          <w:cs/>
        </w:rPr>
        <w:t>จากอัตราแลกเปลี่ยน</w:t>
      </w:r>
      <w:r w:rsidRPr="002A3B4E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Pr="00C62AA6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เมื่อมีการจำหน่ายเงินลงทุนจะรับรู้ผลกำไรหรือขาดทุน</w:t>
      </w:r>
      <w:r>
        <w:rPr>
          <w:rFonts w:ascii="Angsana New" w:hAnsi="Angsana New" w:hint="cs"/>
          <w:sz w:val="30"/>
          <w:szCs w:val="30"/>
          <w:cs/>
        </w:rPr>
        <w:t>สะสม</w:t>
      </w:r>
      <w:r w:rsidRPr="00C62AA6">
        <w:rPr>
          <w:rFonts w:ascii="Angsana New" w:hAnsi="Angsana New"/>
          <w:sz w:val="30"/>
          <w:szCs w:val="30"/>
          <w:cs/>
        </w:rPr>
        <w:t xml:space="preserve">ที่เคยบันทึกในส่วนของผู้ถือหุ้นโดยตรงเข้าในกำไรหรือขาดทุน </w:t>
      </w:r>
      <w:r w:rsidRPr="002A3B4E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  <w:r w:rsidR="006A09C9" w:rsidRPr="00C62AA6">
        <w:rPr>
          <w:rFonts w:ascii="Angsana New" w:hAnsi="Angsana New"/>
          <w:sz w:val="30"/>
          <w:szCs w:val="30"/>
          <w:cs/>
        </w:rPr>
        <w:t xml:space="preserve">  </w:t>
      </w:r>
    </w:p>
    <w:p w14:paraId="5A885F8D" w14:textId="77777777" w:rsidR="0075357E" w:rsidRDefault="0075357E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5E57704" w14:textId="77777777" w:rsidR="006A09C9" w:rsidRPr="00C62AA6" w:rsidRDefault="006A09C9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F13D15C" w14:textId="77777777" w:rsidR="006A09C9" w:rsidRPr="004F02E6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6538865" w14:textId="77777777" w:rsidR="00406143" w:rsidRDefault="00406143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9B52FF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</w:t>
      </w:r>
      <w:r w:rsidRPr="000E0CC2">
        <w:rPr>
          <w:rFonts w:ascii="Angsana New" w:hAnsi="Angsana New"/>
          <w:sz w:val="30"/>
          <w:szCs w:val="30"/>
          <w:cs/>
        </w:rPr>
        <w:t>รเงินสำหรับ</w:t>
      </w:r>
      <w:r w:rsidRPr="009B52FF">
        <w:rPr>
          <w:rFonts w:ascii="Angsana New" w:hAnsi="Angsana New"/>
          <w:sz w:val="30"/>
          <w:szCs w:val="30"/>
          <w:cs/>
        </w:rPr>
        <w:t>หลักทรัพย์เผื่อขายจะใช้ราคาเสนอซื้อ ณ วันที่รายงาน</w:t>
      </w:r>
    </w:p>
    <w:p w14:paraId="6DA45997" w14:textId="77777777" w:rsidR="00406143" w:rsidRPr="004F02E6" w:rsidRDefault="00406143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550DD9F5" w14:textId="77777777" w:rsidR="006A09C9" w:rsidRPr="00C62AA6" w:rsidRDefault="006A09C9" w:rsidP="0067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2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  <w:r w:rsidR="00671C45" w:rsidRPr="00C62AA6">
        <w:rPr>
          <w:rFonts w:ascii="Angsana New" w:hAnsi="Angsana New"/>
          <w:i/>
          <w:iCs/>
          <w:sz w:val="30"/>
          <w:szCs w:val="30"/>
          <w:cs/>
        </w:rPr>
        <w:tab/>
      </w:r>
    </w:p>
    <w:p w14:paraId="0F6F7F9F" w14:textId="77777777" w:rsidR="006A09C9" w:rsidRPr="004F02E6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37FB4A7" w14:textId="77777777" w:rsidR="006A09C9" w:rsidRPr="00C62AA6" w:rsidRDefault="00406143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>
        <w:rPr>
          <w:rFonts w:ascii="Angsana New" w:hAnsi="Angsana New" w:hint="cs"/>
          <w:sz w:val="30"/>
          <w:szCs w:val="30"/>
          <w:cs/>
        </w:rPr>
        <w:t>สะสม</w:t>
      </w:r>
      <w:r w:rsidRPr="00C62AA6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154245DC" w14:textId="77777777" w:rsidR="006A09C9" w:rsidRPr="004F02E6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A7EBE92" w14:textId="77777777" w:rsidR="00F77995" w:rsidRDefault="006A09C9" w:rsidP="00DC2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14:paraId="5B61C2FA" w14:textId="77777777" w:rsidR="00DC2CDC" w:rsidRPr="004F02E6" w:rsidRDefault="00DC2CDC" w:rsidP="00DC2C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24"/>
          <w:szCs w:val="24"/>
        </w:rPr>
      </w:pPr>
    </w:p>
    <w:p w14:paraId="5081C5CA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D8DAF7A" w14:textId="77777777" w:rsidR="00DE151E" w:rsidRPr="004F02E6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5F918DAC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59E12AF" w14:textId="5AD0DC13" w:rsidR="00DE151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="0089525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62AA6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00934ED9" w14:textId="77777777" w:rsidR="004F02E6" w:rsidRPr="00C62AA6" w:rsidRDefault="004F02E6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71874" w14:textId="77777777" w:rsidR="00440574" w:rsidRDefault="00DE151E" w:rsidP="00440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531E033" w14:textId="77777777" w:rsidR="00286FD4" w:rsidRPr="00DC2CDC" w:rsidRDefault="00286FD4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5572D7FF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31D538D0" w14:textId="77777777" w:rsidR="00DE151E" w:rsidRPr="00DC2CDC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5BF161F9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C62AA6">
        <w:rPr>
          <w:rFonts w:ascii="Angsana New" w:hAnsi="Angsana New"/>
          <w:i/>
          <w:iCs/>
          <w:spacing w:val="-6"/>
          <w:sz w:val="30"/>
          <w:szCs w:val="30"/>
          <w:cs/>
        </w:rPr>
        <w:t>สินทรัพย์ที่เป็นกรรมสิทธิ์ของกลุ่มบริษัท</w:t>
      </w:r>
    </w:p>
    <w:p w14:paraId="56486233" w14:textId="77777777" w:rsidR="00DE151E" w:rsidRPr="00DC2CDC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1EC2914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pacing w:val="-6"/>
          <w:sz w:val="30"/>
          <w:szCs w:val="30"/>
          <w:cs/>
        </w:rPr>
        <w:t>ที่ดิน อาคารและ</w:t>
      </w:r>
      <w:r w:rsidRPr="005B14AD">
        <w:rPr>
          <w:rFonts w:ascii="Angsana New" w:hAnsi="Angsana New"/>
          <w:spacing w:val="-6"/>
          <w:sz w:val="30"/>
          <w:szCs w:val="30"/>
          <w:cs/>
        </w:rPr>
        <w:t>อุปกรณ</w:t>
      </w:r>
      <w:r w:rsidR="00286FD4" w:rsidRPr="005B14AD">
        <w:rPr>
          <w:rFonts w:ascii="Angsana New" w:hAnsi="Angsana New" w:hint="cs"/>
          <w:spacing w:val="-6"/>
          <w:sz w:val="30"/>
          <w:szCs w:val="30"/>
          <w:cs/>
        </w:rPr>
        <w:t>์วัดมูลค่า</w:t>
      </w:r>
      <w:r w:rsidRPr="005B14AD">
        <w:rPr>
          <w:rFonts w:ascii="Angsana New" w:hAnsi="Angsana New"/>
          <w:sz w:val="30"/>
          <w:szCs w:val="30"/>
          <w:cs/>
        </w:rPr>
        <w:t>ด้วยราค</w:t>
      </w:r>
      <w:r w:rsidRPr="00C62AA6">
        <w:rPr>
          <w:rFonts w:ascii="Angsana New" w:hAnsi="Angsana New"/>
          <w:sz w:val="30"/>
          <w:szCs w:val="30"/>
          <w:cs/>
        </w:rPr>
        <w:t>าทุนหักค่าเสื่อมราคาสะสมและขาดทุนจากการด้อยค่า</w:t>
      </w:r>
    </w:p>
    <w:p w14:paraId="4BF0A2FB" w14:textId="77777777" w:rsidR="00DE151E" w:rsidRPr="00DC2CDC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69A9524B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ต้นทุนของการก่อสร้างสินทรัพย์รวมถึงต้นทุนของวัสดุ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แ</w:t>
      </w:r>
      <w:r w:rsidR="00C85FB8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C62AA6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การขนย้าย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</w:t>
      </w:r>
      <w:r w:rsidR="004025EF" w:rsidRPr="00C62AA6">
        <w:rPr>
          <w:rFonts w:ascii="Angsana New" w:hAnsi="Angsana New"/>
          <w:sz w:val="30"/>
          <w:szCs w:val="30"/>
          <w:cs/>
        </w:rPr>
        <w:t>อุปกรณ์ที่เป็นเงินตราต่างประเทศ</w:t>
      </w:r>
      <w:r w:rsidRPr="00C62AA6">
        <w:rPr>
          <w:rFonts w:ascii="Angsana New" w:hAnsi="Angsana New"/>
          <w:sz w:val="30"/>
          <w:szCs w:val="30"/>
          <w:cs/>
        </w:rPr>
        <w:t>ซึ่งถูกโอนจาก</w:t>
      </w:r>
      <w:r w:rsidR="00263486" w:rsidRPr="00C62AA6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  <w:r w:rsidRPr="00C62AA6">
        <w:rPr>
          <w:rFonts w:ascii="Angsana New" w:hAnsi="Angsana New"/>
          <w:sz w:val="30"/>
          <w:szCs w:val="30"/>
          <w:cs/>
        </w:rPr>
        <w:t xml:space="preserve">  สำหร</w:t>
      </w:r>
      <w:r w:rsidR="003D5CDA" w:rsidRPr="00C62AA6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="000D2BBE" w:rsidRPr="00C62AA6">
        <w:rPr>
          <w:rFonts w:ascii="Angsana New" w:hAnsi="Angsana New"/>
          <w:sz w:val="30"/>
          <w:szCs w:val="30"/>
          <w:cs/>
        </w:rPr>
        <w:t>ซอฟต์แวร์</w:t>
      </w:r>
      <w:r w:rsidRPr="00C62AA6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</w:t>
      </w:r>
      <w:r w:rsidR="004025EF" w:rsidRPr="00C62AA6">
        <w:rPr>
          <w:rFonts w:ascii="Angsana New" w:hAnsi="Angsana New"/>
          <w:sz w:val="30"/>
          <w:szCs w:val="30"/>
          <w:cs/>
        </w:rPr>
        <w:t>กลิข</w:t>
      </w:r>
      <w:r w:rsidR="003D5CDA" w:rsidRPr="00C62AA6">
        <w:rPr>
          <w:rFonts w:ascii="Angsana New" w:hAnsi="Angsana New"/>
          <w:sz w:val="30"/>
          <w:szCs w:val="30"/>
          <w:cs/>
        </w:rPr>
        <w:t>สิทธิ์</w:t>
      </w:r>
      <w:r w:rsidR="000D2BBE" w:rsidRPr="00C62AA6">
        <w:rPr>
          <w:rFonts w:ascii="Angsana New" w:hAnsi="Angsana New"/>
          <w:sz w:val="30"/>
          <w:szCs w:val="30"/>
          <w:cs/>
        </w:rPr>
        <w:t>ซอฟต์แวร์</w:t>
      </w:r>
      <w:r w:rsidR="004025EF" w:rsidRPr="00C62AA6">
        <w:rPr>
          <w:rFonts w:ascii="Angsana New" w:hAnsi="Angsana New"/>
          <w:sz w:val="30"/>
          <w:szCs w:val="30"/>
          <w:cs/>
        </w:rPr>
        <w:t>นั้นถือว่า</w:t>
      </w:r>
      <w:r w:rsidR="003D5CDA" w:rsidRPr="00C62AA6">
        <w:rPr>
          <w:rFonts w:ascii="Angsana New" w:hAnsi="Angsana New"/>
          <w:sz w:val="30"/>
          <w:szCs w:val="30"/>
          <w:cs/>
        </w:rPr>
        <w:t>ลิขสิทธิ์</w:t>
      </w:r>
      <w:r w:rsidR="000D2BBE" w:rsidRPr="00C62AA6">
        <w:rPr>
          <w:rFonts w:ascii="Angsana New" w:hAnsi="Angsana New"/>
          <w:sz w:val="30"/>
          <w:szCs w:val="30"/>
          <w:cs/>
        </w:rPr>
        <w:t>ซอฟต์แวร์</w:t>
      </w:r>
      <w:r w:rsidRPr="00C62AA6">
        <w:rPr>
          <w:rFonts w:ascii="Angsana New" w:hAnsi="Angsana New"/>
          <w:sz w:val="30"/>
          <w:szCs w:val="30"/>
          <w:cs/>
        </w:rPr>
        <w:t>ดังกล่าวเป็นส่วนหน</w:t>
      </w:r>
      <w:r w:rsidR="00263486" w:rsidRPr="00C62AA6">
        <w:rPr>
          <w:rFonts w:ascii="Angsana New" w:hAnsi="Angsana New"/>
          <w:sz w:val="30"/>
          <w:szCs w:val="30"/>
          <w:cs/>
        </w:rPr>
        <w:t>ึ่งของ</w:t>
      </w:r>
      <w:r w:rsidRPr="00C62AA6">
        <w:rPr>
          <w:rFonts w:ascii="Angsana New" w:hAnsi="Angsana New"/>
          <w:sz w:val="30"/>
          <w:szCs w:val="30"/>
          <w:cs/>
        </w:rPr>
        <w:t>อุปกรณ์</w:t>
      </w:r>
      <w:r w:rsidRPr="00C62AA6">
        <w:rPr>
          <w:rFonts w:ascii="Angsana New" w:hAnsi="Angsana New"/>
          <w:sz w:val="30"/>
          <w:szCs w:val="30"/>
        </w:rPr>
        <w:t xml:space="preserve"> </w:t>
      </w:r>
    </w:p>
    <w:p w14:paraId="1FC702A8" w14:textId="77777777" w:rsidR="00AE04EA" w:rsidRPr="00DC2CDC" w:rsidRDefault="00AE04EA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30BDA0BA" w14:textId="77777777" w:rsidR="00DE151E" w:rsidRPr="00C62AA6" w:rsidRDefault="00DE151E" w:rsidP="00AE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อาคาร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กลุ่มบริษัทได้บันทึกแต่ละส่วนประกอบที่มีนัยสำคัญแยกต่างหากจากกัน</w:t>
      </w:r>
      <w:r w:rsidRPr="00C62AA6">
        <w:rPr>
          <w:rFonts w:ascii="Angsana New" w:hAnsi="Angsana New"/>
          <w:sz w:val="30"/>
          <w:szCs w:val="30"/>
        </w:rPr>
        <w:t xml:space="preserve"> </w:t>
      </w:r>
    </w:p>
    <w:p w14:paraId="75CBD429" w14:textId="77777777" w:rsidR="00DE151E" w:rsidRPr="00B6681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7972BDF" w14:textId="60EE19B0" w:rsidR="00DE151E" w:rsidRPr="00C62AA6" w:rsidRDefault="00DE151E" w:rsidP="00B01670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62AA6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6D7AD0F7" w14:textId="77777777" w:rsidR="0025069E" w:rsidRPr="00B66818" w:rsidRDefault="0025069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1BAF9476" w14:textId="77777777" w:rsidR="0025069E" w:rsidRPr="00C62AA6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9DF28BE" w14:textId="77777777" w:rsidR="0025069E" w:rsidRPr="00B66818" w:rsidRDefault="0025069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12ACB81" w14:textId="77777777" w:rsidR="0025069E" w:rsidRPr="00C62AA6" w:rsidRDefault="0025069E" w:rsidP="0054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มูลค่าตามบัญชี ณ วันที่มีการจัดประเภทใหม่ถือเป็นราคาทุนของสินทรัพย์ต่อไป</w:t>
      </w:r>
    </w:p>
    <w:p w14:paraId="21CDDC79" w14:textId="77777777" w:rsidR="00406143" w:rsidRDefault="00C35AFF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14:paraId="718FC1CE" w14:textId="77777777" w:rsidR="00C35AFF" w:rsidRDefault="00C35AFF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0AF05A" w14:textId="77777777" w:rsidR="00C35AFF" w:rsidRDefault="00C35AFF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B3718E" w14:textId="77777777" w:rsidR="00C35AFF" w:rsidRDefault="00C35AFF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3D2B81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0BAB439" w14:textId="77777777" w:rsidR="00DE151E" w:rsidRPr="00B6681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5A0F009" w14:textId="77777777" w:rsidR="00DE151E" w:rsidRPr="00C62AA6" w:rsidRDefault="00DE151E" w:rsidP="00AF62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62AA6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62A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62AA6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C62A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62AA6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A255087" w14:textId="77777777" w:rsidR="001E2969" w:rsidRPr="00B66818" w:rsidRDefault="001E2969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48F1AEB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10874F9" w14:textId="77777777" w:rsidR="00DE151E" w:rsidRPr="00B6681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7C58DC" w14:textId="77777777" w:rsidR="00DE151E" w:rsidRPr="00C62AA6" w:rsidRDefault="00DE151E" w:rsidP="00AF6226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2AA6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5969D90C" w14:textId="77777777" w:rsidR="00DE151E" w:rsidRPr="00B6681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B87521" w14:textId="77777777" w:rsidR="00DE151E" w:rsidRPr="00C62AA6" w:rsidRDefault="00406143" w:rsidP="0040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ค่าเสื่อมราคาบันทึก</w:t>
      </w:r>
      <w:r w:rsidRPr="00C62AA6">
        <w:rPr>
          <w:rFonts w:ascii="Angsana New" w:hAnsi="Angsana New" w:hint="cs"/>
          <w:sz w:val="30"/>
          <w:szCs w:val="30"/>
          <w:cs/>
        </w:rPr>
        <w:t>เป็นค่าใช้จ่าย</w:t>
      </w:r>
      <w:r w:rsidRPr="00C62AA6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C62AA6">
        <w:rPr>
          <w:rFonts w:ascii="Angsana New" w:hAnsi="Angsana New" w:hint="cs"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C62AA6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B724FAC" w14:textId="77777777" w:rsidR="00DE151E" w:rsidRPr="00B66818" w:rsidRDefault="00DE151E" w:rsidP="00AF6226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48"/>
        <w:gridCol w:w="1422"/>
      </w:tblGrid>
      <w:tr w:rsidR="00DE151E" w:rsidRPr="00C62AA6" w14:paraId="2B7E4373" w14:textId="77777777" w:rsidTr="008132E6">
        <w:tc>
          <w:tcPr>
            <w:tcW w:w="7848" w:type="dxa"/>
          </w:tcPr>
          <w:p w14:paraId="4B676DC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62AA6">
              <w:rPr>
                <w:rFonts w:ascii="Angsana New" w:hAnsi="Angsana New"/>
                <w:sz w:val="30"/>
                <w:szCs w:val="30"/>
              </w:rPr>
              <w:br w:type="page"/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1422" w:type="dxa"/>
          </w:tcPr>
          <w:p w14:paraId="59EB1B2C" w14:textId="5564BADA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151E" w:rsidRPr="00C62AA6">
              <w:rPr>
                <w:rFonts w:ascii="Angsana New" w:hAnsi="Angsana New"/>
                <w:sz w:val="30"/>
                <w:szCs w:val="30"/>
              </w:rPr>
              <w:t>-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17A14ED2" w14:textId="77777777" w:rsidTr="008132E6">
        <w:tc>
          <w:tcPr>
            <w:tcW w:w="7848" w:type="dxa"/>
          </w:tcPr>
          <w:p w14:paraId="25EE4BC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ส่วนปรับปรุงสินทรัพย์ที่เช่า</w:t>
            </w:r>
          </w:p>
        </w:tc>
        <w:tc>
          <w:tcPr>
            <w:tcW w:w="1422" w:type="dxa"/>
          </w:tcPr>
          <w:p w14:paraId="41DEB3B7" w14:textId="6DB76F2D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8B16F4" w:rsidRPr="00C62AA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25481242" w14:textId="77777777" w:rsidTr="008132E6">
        <w:tc>
          <w:tcPr>
            <w:tcW w:w="7848" w:type="dxa"/>
          </w:tcPr>
          <w:p w14:paraId="225991E0" w14:textId="28410223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โรงกลั่นน้ำมัน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(เริ่มตั้งแต่วันที่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ตุลาคม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2537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บริษัทคิด</w:t>
            </w:r>
          </w:p>
        </w:tc>
        <w:tc>
          <w:tcPr>
            <w:tcW w:w="1422" w:type="dxa"/>
          </w:tcPr>
          <w:p w14:paraId="613E121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E151E" w:rsidRPr="00C62AA6" w14:paraId="2A9F3858" w14:textId="77777777" w:rsidTr="008132E6">
        <w:trPr>
          <w:trHeight w:val="380"/>
        </w:trPr>
        <w:tc>
          <w:tcPr>
            <w:tcW w:w="7848" w:type="dxa"/>
            <w:vAlign w:val="center"/>
          </w:tcPr>
          <w:p w14:paraId="58F14006" w14:textId="77777777" w:rsidR="00DE151E" w:rsidRPr="00214DDB" w:rsidRDefault="004D4D4E" w:rsidP="0021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14DD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DE151E" w:rsidRPr="00214DD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ค่าเสื่อมราคาโรงกลั่นน้ำมันตามอายุการใช้งานโดยประมาณที่เหลืออยู่)</w:t>
            </w:r>
          </w:p>
        </w:tc>
        <w:tc>
          <w:tcPr>
            <w:tcW w:w="1422" w:type="dxa"/>
          </w:tcPr>
          <w:p w14:paraId="3A31FC0C" w14:textId="42F3DA8A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8B16F4" w:rsidRPr="00C62AA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F0795">
              <w:rPr>
                <w:rFonts w:ascii="Angsana New" w:hAnsi="Angsana New"/>
                <w:sz w:val="30"/>
                <w:szCs w:val="30"/>
              </w:rPr>
              <w:t>35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5CFBBF39" w14:textId="77777777" w:rsidTr="008132E6">
        <w:tc>
          <w:tcPr>
            <w:tcW w:w="7848" w:type="dxa"/>
          </w:tcPr>
          <w:p w14:paraId="39415598" w14:textId="77777777" w:rsidR="00DE151E" w:rsidRPr="00C62AA6" w:rsidRDefault="00DE151E" w:rsidP="00AF622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C62AA6">
              <w:rPr>
                <w:rFonts w:ascii="Angsana New" w:hAnsi="Angsana New" w:cs="Angsana New"/>
                <w:cs/>
                <w:lang w:val="en-US"/>
              </w:rPr>
              <w:t>โรงกลั่นน้ำมันหล่อลื่นขั้นพื้นฐานและอุปกรณ์</w:t>
            </w:r>
          </w:p>
        </w:tc>
        <w:tc>
          <w:tcPr>
            <w:tcW w:w="1422" w:type="dxa"/>
          </w:tcPr>
          <w:p w14:paraId="1A7D88F4" w14:textId="2DDB4DC3" w:rsidR="00DE151E" w:rsidRPr="00C62AA6" w:rsidRDefault="007F0795" w:rsidP="008B1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16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</w:tr>
      <w:tr w:rsidR="00DE151E" w:rsidRPr="00C62AA6" w14:paraId="534CEBE4" w14:textId="77777777" w:rsidTr="008132E6">
        <w:tc>
          <w:tcPr>
            <w:tcW w:w="7848" w:type="dxa"/>
          </w:tcPr>
          <w:p w14:paraId="40E3CB98" w14:textId="77777777" w:rsidR="00DE151E" w:rsidRPr="00C62AA6" w:rsidRDefault="00DE151E" w:rsidP="002B03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62AA6">
              <w:rPr>
                <w:rFonts w:ascii="Angsana New" w:hAnsi="Angsana New" w:cs="Angsana New"/>
                <w:cs/>
                <w:lang w:val="en-US"/>
              </w:rPr>
              <w:t>โรงผลิต</w:t>
            </w:r>
            <w:r w:rsidR="002B03AF">
              <w:rPr>
                <w:rFonts w:ascii="Angsana New" w:hAnsi="Angsana New" w:cs="Angsana New" w:hint="cs"/>
                <w:cs/>
                <w:lang w:val="en-US"/>
              </w:rPr>
              <w:t>ปิโตรเคมี</w:t>
            </w:r>
          </w:p>
        </w:tc>
        <w:tc>
          <w:tcPr>
            <w:tcW w:w="1422" w:type="dxa"/>
          </w:tcPr>
          <w:p w14:paraId="7E06508B" w14:textId="12EA91FB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151E" w:rsidRPr="00C62AA6">
              <w:rPr>
                <w:rFonts w:ascii="Angsana New" w:hAnsi="Angsana New"/>
                <w:sz w:val="30"/>
                <w:szCs w:val="30"/>
              </w:rPr>
              <w:t>-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17C70875" w14:textId="77777777" w:rsidTr="008132E6">
        <w:tc>
          <w:tcPr>
            <w:tcW w:w="7848" w:type="dxa"/>
          </w:tcPr>
          <w:p w14:paraId="49026C5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โรงผลิตกระแสไฟฟ้า </w:t>
            </w:r>
          </w:p>
        </w:tc>
        <w:tc>
          <w:tcPr>
            <w:tcW w:w="1422" w:type="dxa"/>
          </w:tcPr>
          <w:p w14:paraId="7D03D9CA" w14:textId="2E883FE6" w:rsidR="00DE151E" w:rsidRPr="00C62AA6" w:rsidRDefault="007F0795" w:rsidP="008B1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161FDE" w:rsidRPr="00C62AA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1B9A895B" w14:textId="77777777" w:rsidTr="008132E6">
        <w:tc>
          <w:tcPr>
            <w:tcW w:w="7848" w:type="dxa"/>
          </w:tcPr>
          <w:p w14:paraId="499C1D8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ระบบสายส่งไฟฟ้า</w:t>
            </w:r>
          </w:p>
        </w:tc>
        <w:tc>
          <w:tcPr>
            <w:tcW w:w="1422" w:type="dxa"/>
          </w:tcPr>
          <w:p w14:paraId="0525F0FB" w14:textId="6B384726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0A951E6D" w14:textId="77777777" w:rsidTr="008132E6">
        <w:tc>
          <w:tcPr>
            <w:tcW w:w="7848" w:type="dxa"/>
          </w:tcPr>
          <w:p w14:paraId="1294161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เครื่องจักร เครื่องมือและอุปกรณ์โรงงาน</w:t>
            </w:r>
          </w:p>
        </w:tc>
        <w:tc>
          <w:tcPr>
            <w:tcW w:w="1422" w:type="dxa"/>
          </w:tcPr>
          <w:p w14:paraId="561F51E2" w14:textId="1FBB104A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</w:tr>
      <w:tr w:rsidR="00DE151E" w:rsidRPr="00C62AA6" w14:paraId="2FA6FAAB" w14:textId="77777777" w:rsidTr="008132E6">
        <w:tc>
          <w:tcPr>
            <w:tcW w:w="7848" w:type="dxa"/>
          </w:tcPr>
          <w:p w14:paraId="15BCEE7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เรือบรรทุกน้ำมันและผลิตภัณฑ์เคมีเหลว</w:t>
            </w:r>
            <w:r w:rsidR="000819DC"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และเรือขนส่งผู้โดยสาร</w:t>
            </w:r>
          </w:p>
        </w:tc>
        <w:tc>
          <w:tcPr>
            <w:tcW w:w="1422" w:type="dxa"/>
          </w:tcPr>
          <w:p w14:paraId="0C157E9D" w14:textId="745E340F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8B16F4" w:rsidRPr="00C62AA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4B8F2658" w14:textId="77777777" w:rsidTr="008132E6">
        <w:tc>
          <w:tcPr>
            <w:tcW w:w="7848" w:type="dxa"/>
          </w:tcPr>
          <w:p w14:paraId="33EB3D5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 ติดตั้ง เครื่องใช้สำนักงานและอื่นๆ</w:t>
            </w:r>
          </w:p>
        </w:tc>
        <w:tc>
          <w:tcPr>
            <w:tcW w:w="1422" w:type="dxa"/>
          </w:tcPr>
          <w:p w14:paraId="629D6741" w14:textId="672E48F7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8B16F4" w:rsidRPr="00C62AA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2B48F8FE" w14:textId="77777777" w:rsidTr="008132E6">
        <w:tc>
          <w:tcPr>
            <w:tcW w:w="7848" w:type="dxa"/>
          </w:tcPr>
          <w:p w14:paraId="4DBECFD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1422" w:type="dxa"/>
          </w:tcPr>
          <w:p w14:paraId="2C393F95" w14:textId="6F01DD83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2984F527" w14:textId="77777777" w:rsidR="00EE2EA7" w:rsidRPr="00B6681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  <w:r w:rsidRPr="00B66818">
        <w:rPr>
          <w:rFonts w:ascii="Angsana New" w:hAnsi="Angsana New"/>
          <w:sz w:val="24"/>
          <w:szCs w:val="24"/>
        </w:rPr>
        <w:tab/>
      </w:r>
    </w:p>
    <w:p w14:paraId="6CBD9A94" w14:textId="77777777" w:rsidR="00DE151E" w:rsidRPr="00C62AA6" w:rsidRDefault="00EE2EA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</w:rPr>
        <w:tab/>
      </w:r>
      <w:r w:rsidR="00DE151E" w:rsidRPr="00C62AA6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0E00F8F" w14:textId="77777777" w:rsidR="00DE151E" w:rsidRPr="00B6681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6EC1BB16" w14:textId="77777777" w:rsidR="002A6EEF" w:rsidRPr="00C62AA6" w:rsidRDefault="00DE151E" w:rsidP="0054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</w:t>
      </w:r>
      <w:r w:rsidR="00B00513" w:rsidRPr="00C62AA6">
        <w:rPr>
          <w:rFonts w:ascii="Angsana New" w:hAnsi="Angsana New"/>
          <w:sz w:val="30"/>
          <w:szCs w:val="30"/>
          <w:cs/>
        </w:rPr>
        <w:t>่างน้อยที่สุดทุกสิ้น</w:t>
      </w:r>
      <w:r w:rsidR="002759B9" w:rsidRPr="00C62AA6">
        <w:rPr>
          <w:rFonts w:ascii="Angsana New" w:hAnsi="Angsana New"/>
          <w:sz w:val="30"/>
          <w:szCs w:val="30"/>
          <w:cs/>
        </w:rPr>
        <w:t>รอบปีบัญชี</w:t>
      </w:r>
      <w:r w:rsidRPr="00C62AA6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1933288A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5AA6FF30" w14:textId="77777777" w:rsidR="00DE151E" w:rsidRPr="00B6681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5398B219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23F544DF" w14:textId="77777777" w:rsidR="00DE151E" w:rsidRPr="00B6681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135FE60C" w14:textId="235DCDF6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 </w:t>
      </w:r>
      <w:r w:rsidR="007F0795" w:rsidRPr="007F0795">
        <w:rPr>
          <w:rFonts w:ascii="Angsana New" w:hAnsi="Angsana New" w:hint="cs"/>
          <w:sz w:val="30"/>
          <w:szCs w:val="30"/>
        </w:rPr>
        <w:t>3</w:t>
      </w:r>
      <w:r w:rsidR="003A303C"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</w:rPr>
        <w:t>(</w:t>
      </w:r>
      <w:r w:rsidRPr="00C62AA6">
        <w:rPr>
          <w:rFonts w:ascii="Angsana New"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="0060001D" w:rsidRPr="00C62AA6">
        <w:rPr>
          <w:rFonts w:ascii="Angsana New" w:hAnsi="Angsana New"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สำหรับตราสารทุน </w:t>
      </w:r>
      <w:r w:rsidR="00B01670">
        <w:rPr>
          <w:rFonts w:ascii="Angsana New" w:hAnsi="Angsana New"/>
          <w:sz w:val="30"/>
          <w:szCs w:val="30"/>
        </w:rPr>
        <w:t>-</w:t>
      </w:r>
      <w:r w:rsidRPr="00C62AA6">
        <w:rPr>
          <w:rFonts w:ascii="Angsana New" w:hAnsi="Angsana New"/>
          <w:sz w:val="30"/>
          <w:szCs w:val="30"/>
          <w:cs/>
        </w:rPr>
        <w:t xml:space="preserve"> การบัญชีด้านผู้ลงทุน</w:t>
      </w:r>
      <w:r w:rsidR="00B01670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มูลค่าตามบัญชีของค่าความนิยมให้รวมอยู่ในมูลค่าตามบัญชีของเงินลงทุน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61091554" w14:textId="77777777" w:rsidR="0013539B" w:rsidRPr="00B66818" w:rsidRDefault="0013539B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34840F7C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ฐานข้อมูลลูกค้า</w:t>
      </w:r>
    </w:p>
    <w:p w14:paraId="4952C4F7" w14:textId="77777777" w:rsidR="00DE151E" w:rsidRPr="00B6681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075B050F" w14:textId="0F1DA014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z w:val="30"/>
          <w:szCs w:val="30"/>
          <w:cs/>
        </w:rPr>
        <w:t>ฐานข้อมูลลูกค้า</w:t>
      </w:r>
      <w:r w:rsidR="005B14A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62AA6">
        <w:rPr>
          <w:rFonts w:ascii="Angsana New" w:hAnsi="Angsana New"/>
          <w:sz w:val="30"/>
          <w:szCs w:val="30"/>
          <w:cs/>
        </w:rPr>
        <w:t xml:space="preserve">ราคาทุนหักผลขาดทุนจากการด้อยค่าสะสม  </w:t>
      </w:r>
    </w:p>
    <w:p w14:paraId="49DDD54F" w14:textId="77777777" w:rsidR="008132E6" w:rsidRDefault="008132E6" w:rsidP="00B22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i/>
          <w:iCs/>
          <w:sz w:val="30"/>
          <w:szCs w:val="30"/>
        </w:rPr>
      </w:pPr>
    </w:p>
    <w:p w14:paraId="5E4D0EC4" w14:textId="0BB1AE82" w:rsidR="00DE151E" w:rsidRPr="00C62AA6" w:rsidRDefault="00DE151E" w:rsidP="00B22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ค่าสิทธิ</w:t>
      </w:r>
      <w:r w:rsidR="00D30FF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  <w:cs/>
        </w:rPr>
        <w:t>คอมพิวเตอร์</w:t>
      </w:r>
      <w:r w:rsidR="000D2BBE" w:rsidRPr="00C62AA6">
        <w:rPr>
          <w:rFonts w:ascii="Angsana New" w:hAnsi="Angsana New"/>
          <w:i/>
          <w:iCs/>
          <w:sz w:val="30"/>
          <w:szCs w:val="30"/>
          <w:cs/>
        </w:rPr>
        <w:t>ซอฟ</w:t>
      </w:r>
      <w:r w:rsidR="002019FF" w:rsidRPr="00C62AA6">
        <w:rPr>
          <w:rFonts w:ascii="Angsana New" w:hAnsi="Angsana New" w:hint="cs"/>
          <w:i/>
          <w:iCs/>
          <w:sz w:val="30"/>
          <w:szCs w:val="30"/>
          <w:cs/>
        </w:rPr>
        <w:t>ต์</w:t>
      </w:r>
      <w:r w:rsidR="000D2BBE" w:rsidRPr="00C62AA6">
        <w:rPr>
          <w:rFonts w:ascii="Angsana New" w:hAnsi="Angsana New"/>
          <w:i/>
          <w:iCs/>
          <w:sz w:val="30"/>
          <w:szCs w:val="30"/>
          <w:cs/>
        </w:rPr>
        <w:t>แวร์</w:t>
      </w:r>
      <w:r w:rsidR="00D30FF2" w:rsidRPr="00C62AA6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D30FF2">
        <w:rPr>
          <w:rFonts w:ascii="Angsana New" w:hAnsi="Angsana New" w:hint="cs"/>
          <w:i/>
          <w:iCs/>
          <w:sz w:val="30"/>
          <w:szCs w:val="30"/>
          <w:cs/>
        </w:rPr>
        <w:t>ค่าสิทธิบัตร</w:t>
      </w:r>
    </w:p>
    <w:p w14:paraId="4D3C5197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1E12E646" w14:textId="36DD97D8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ค่าสิทธิ</w:t>
      </w:r>
      <w:r w:rsidR="00B112CF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คอมพิวเตอร์</w:t>
      </w:r>
      <w:r w:rsidR="000D2BBE" w:rsidRPr="00C62AA6">
        <w:rPr>
          <w:rFonts w:ascii="Angsana New" w:hAnsi="Angsana New"/>
          <w:sz w:val="30"/>
          <w:szCs w:val="30"/>
          <w:cs/>
        </w:rPr>
        <w:t>ซอฟ</w:t>
      </w:r>
      <w:r w:rsidR="002019FF" w:rsidRPr="00C62AA6">
        <w:rPr>
          <w:rFonts w:ascii="Angsana New" w:hAnsi="Angsana New" w:hint="cs"/>
          <w:sz w:val="30"/>
          <w:szCs w:val="30"/>
          <w:cs/>
        </w:rPr>
        <w:t>ต์</w:t>
      </w:r>
      <w:r w:rsidR="000D2BBE" w:rsidRPr="00C62AA6">
        <w:rPr>
          <w:rFonts w:ascii="Angsana New" w:hAnsi="Angsana New"/>
          <w:sz w:val="30"/>
          <w:szCs w:val="30"/>
          <w:cs/>
        </w:rPr>
        <w:t>แวร์</w:t>
      </w:r>
      <w:r w:rsidR="00B112CF" w:rsidRPr="00B112CF">
        <w:rPr>
          <w:rFonts w:ascii="Angsana New" w:hAnsi="Angsana New"/>
          <w:sz w:val="30"/>
          <w:szCs w:val="30"/>
          <w:cs/>
        </w:rPr>
        <w:t>และ</w:t>
      </w:r>
      <w:r w:rsidR="00B112CF" w:rsidRPr="00B112CF">
        <w:rPr>
          <w:rFonts w:ascii="Angsana New" w:hAnsi="Angsana New" w:hint="cs"/>
          <w:sz w:val="30"/>
          <w:szCs w:val="30"/>
          <w:cs/>
        </w:rPr>
        <w:t>ค่าสิทธิบัตร</w:t>
      </w:r>
      <w:r w:rsidRPr="00B112CF">
        <w:rPr>
          <w:rFonts w:ascii="Angsana New" w:hAnsi="Angsana New"/>
          <w:sz w:val="30"/>
          <w:szCs w:val="30"/>
          <w:cs/>
        </w:rPr>
        <w:t>ที่</w:t>
      </w:r>
      <w:r w:rsidRPr="00C62AA6">
        <w:rPr>
          <w:rFonts w:ascii="Angsana New" w:hAnsi="Angsana New"/>
          <w:sz w:val="30"/>
          <w:szCs w:val="30"/>
          <w:cs/>
        </w:rPr>
        <w:t>กลุ่มบริษัทซื้อมาและมีอายุการใช้งานจำกัด</w:t>
      </w:r>
      <w:r w:rsidR="005B14A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62AA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Pr="00C62AA6">
        <w:rPr>
          <w:rFonts w:ascii="Angsana New" w:hAnsi="Angsana New"/>
          <w:sz w:val="30"/>
          <w:szCs w:val="30"/>
        </w:rPr>
        <w:t xml:space="preserve"> </w:t>
      </w:r>
    </w:p>
    <w:p w14:paraId="5618CBCB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104F05B6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29ADE39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4A4C1902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4683592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0CDC05B2" w14:textId="77777777" w:rsidR="00DE151E" w:rsidRPr="00C62AA6" w:rsidRDefault="00694A18" w:rsidP="00694A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2AA6">
        <w:rPr>
          <w:rFonts w:ascii="Angsana New" w:hAnsi="Angsana New"/>
          <w:i/>
          <w:iCs/>
          <w:sz w:val="30"/>
          <w:szCs w:val="30"/>
        </w:rPr>
        <w:tab/>
      </w:r>
      <w:r w:rsidR="00DE151E" w:rsidRPr="00C62AA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6FD34777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17699D37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49C0F98F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0B32ADBB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323F9D0D" w14:textId="77777777" w:rsidR="00DE151E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56960B09" w14:textId="77777777" w:rsidR="005B14AD" w:rsidRPr="00B01670" w:rsidRDefault="005B14AD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4D78C574" w14:textId="77777777" w:rsidR="00DE151E" w:rsidRPr="00C62AA6" w:rsidRDefault="00DE151E" w:rsidP="005B1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ระยะเวลาที่คาดว่าจะได้รับประโยชน์แสดงได้ดังนี้</w:t>
      </w:r>
    </w:p>
    <w:p w14:paraId="2D3BC2CA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48"/>
        <w:gridCol w:w="1395"/>
      </w:tblGrid>
      <w:tr w:rsidR="00DE151E" w:rsidRPr="00C62AA6" w14:paraId="66D2B8ED" w14:textId="77777777" w:rsidTr="008132E6">
        <w:tc>
          <w:tcPr>
            <w:tcW w:w="7848" w:type="dxa"/>
          </w:tcPr>
          <w:p w14:paraId="68AC9C7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ค่าสิทธิ</w:t>
            </w:r>
          </w:p>
        </w:tc>
        <w:tc>
          <w:tcPr>
            <w:tcW w:w="1395" w:type="dxa"/>
          </w:tcPr>
          <w:p w14:paraId="40FA8BD1" w14:textId="4C8081B3" w:rsidR="00DE151E" w:rsidRPr="00C62AA6" w:rsidRDefault="007F0795" w:rsidP="002B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151E" w:rsidRPr="00C62AA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5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C62AA6" w14:paraId="4C96E7C0" w14:textId="77777777" w:rsidTr="008132E6">
        <w:tc>
          <w:tcPr>
            <w:tcW w:w="7848" w:type="dxa"/>
          </w:tcPr>
          <w:p w14:paraId="3D0D3A6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คอมพิวเตอร์</w:t>
            </w:r>
            <w:r w:rsidR="00C256CA"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ซอฟ</w:t>
            </w:r>
            <w:r w:rsidR="002019FF" w:rsidRPr="00C62AA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ต์</w:t>
            </w:r>
            <w:r w:rsidR="000D2BBE"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แวร์</w:t>
            </w:r>
          </w:p>
        </w:tc>
        <w:tc>
          <w:tcPr>
            <w:tcW w:w="1395" w:type="dxa"/>
          </w:tcPr>
          <w:p w14:paraId="3F87821A" w14:textId="09C0ACA7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8B16F4" w:rsidRPr="00C62AA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464BA" w:rsidRPr="00C62AA6" w14:paraId="6FA3A563" w14:textId="77777777" w:rsidTr="008132E6">
        <w:tc>
          <w:tcPr>
            <w:tcW w:w="7848" w:type="dxa"/>
          </w:tcPr>
          <w:p w14:paraId="3080D44D" w14:textId="517C0BCD" w:rsidR="005464BA" w:rsidRPr="00C62AA6" w:rsidRDefault="008E0719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ค่าสิทธิบัตร</w:t>
            </w:r>
          </w:p>
        </w:tc>
        <w:tc>
          <w:tcPr>
            <w:tcW w:w="1395" w:type="dxa"/>
          </w:tcPr>
          <w:p w14:paraId="595D6975" w14:textId="4ED961C4" w:rsidR="005464BA" w:rsidRPr="007F0795" w:rsidRDefault="008E0719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54459574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0C8361C7" w14:textId="77777777" w:rsidR="00DE151E" w:rsidRPr="00C62AA6" w:rsidRDefault="00DE151E" w:rsidP="00EE3AC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C62AA6" w:rsidDel="00E44C55">
        <w:rPr>
          <w:rFonts w:ascii="Angsana New" w:hAnsi="Angsana New"/>
          <w:sz w:val="30"/>
          <w:szCs w:val="30"/>
        </w:rPr>
        <w:t xml:space="preserve"> </w:t>
      </w:r>
    </w:p>
    <w:p w14:paraId="274AD295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7C7D55F2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6F57317A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7F120C3A" w14:textId="77777777" w:rsidR="0013539B" w:rsidRDefault="00DE151E" w:rsidP="00135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="000971DF">
        <w:rPr>
          <w:rFonts w:ascii="Angsana New" w:hAnsi="Angsana New"/>
          <w:sz w:val="30"/>
          <w:szCs w:val="30"/>
          <w:cs/>
        </w:rPr>
        <w:br/>
      </w:r>
      <w:r w:rsidRPr="00C62AA6">
        <w:rPr>
          <w:rFonts w:ascii="Angsana New" w:hAnsi="Angsana New"/>
          <w:spacing w:val="-6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C62AA6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 จะประมาณ</w:t>
      </w:r>
      <w:r w:rsidR="0060001D" w:rsidRPr="00C62AA6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C62AA6">
        <w:rPr>
          <w:rFonts w:ascii="Angsana New" w:hAnsi="Angsana New"/>
          <w:sz w:val="30"/>
          <w:szCs w:val="30"/>
          <w:cs/>
        </w:rPr>
        <w:t>ในช่วงเวลาเดียวกัน</w:t>
      </w:r>
    </w:p>
    <w:p w14:paraId="726C1776" w14:textId="77777777" w:rsidR="00B8486B" w:rsidRPr="00B01670" w:rsidRDefault="00B8486B" w:rsidP="00B8486B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37CCF697" w14:textId="77777777" w:rsidR="00DE151E" w:rsidRPr="00C62AA6" w:rsidRDefault="00DE151E" w:rsidP="00694A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C62AA6">
        <w:rPr>
          <w:rFonts w:ascii="Angsana New" w:hAnsi="Angsana New"/>
          <w:spacing w:val="-6"/>
          <w:sz w:val="30"/>
          <w:szCs w:val="30"/>
          <w:cs/>
        </w:rPr>
        <w:t>รับรู้</w:t>
      </w:r>
      <w:r w:rsidRPr="00C62AA6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   </w:t>
      </w:r>
      <w:r w:rsidRPr="00C62AA6">
        <w:rPr>
          <w:rFonts w:ascii="Angsana New" w:hAnsi="Angsana New"/>
          <w:spacing w:val="-2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C62AA6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D1CC7E9" w14:textId="77777777" w:rsidR="00694A18" w:rsidRPr="00B01670" w:rsidRDefault="00694A18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642E134E" w14:textId="77777777" w:rsidR="001E2969" w:rsidRPr="00C62AA6" w:rsidRDefault="00DE151E" w:rsidP="005450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C62AA6">
        <w:rPr>
          <w:rFonts w:ascii="Angsana New" w:hAnsi="Angsana New"/>
          <w:spacing w:val="-2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56A7731F" w14:textId="77777777" w:rsidR="005450DC" w:rsidRPr="00B01670" w:rsidRDefault="005450DC" w:rsidP="0013539B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70F859A8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294635E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11B4BED4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C62AA6">
        <w:rPr>
          <w:rFonts w:ascii="Angsana New" w:hAnsi="Angsana New"/>
          <w:spacing w:val="-2"/>
          <w:sz w:val="30"/>
          <w:szCs w:val="30"/>
          <w:cs/>
        </w:rPr>
        <w:t>มูลค่าที่คาดว่าจะได้รับคืนของหลักทรัพย์ของกลุ่มบริษัทที่</w:t>
      </w:r>
      <w:r w:rsidR="0006628B" w:rsidRPr="00C62AA6">
        <w:rPr>
          <w:rFonts w:ascii="Angsana New" w:hAnsi="Angsana New"/>
          <w:spacing w:val="-2"/>
          <w:sz w:val="30"/>
          <w:szCs w:val="30"/>
          <w:cs/>
        </w:rPr>
        <w:t>ถือไว้จนกว่าจะครบกำหนด</w:t>
      </w:r>
      <w:r w:rsidRPr="00C62AA6">
        <w:rPr>
          <w:rFonts w:ascii="Angsana New" w:hAnsi="Angsana New"/>
          <w:spacing w:val="-2"/>
          <w:sz w:val="30"/>
          <w:szCs w:val="30"/>
          <w:cs/>
        </w:rPr>
        <w:t>ที่บันทึกโดยวิธีราคาทุนตัดจำหน่ายคำนวณโดยการหามูลค่าปัจจุบันของประมาณการกระแสเงินสดที่จะได้รับในอนาคต คิ</w:t>
      </w:r>
      <w:r w:rsidR="0006628B" w:rsidRPr="00C62AA6">
        <w:rPr>
          <w:rFonts w:ascii="Angsana New" w:hAnsi="Angsana New"/>
          <w:spacing w:val="-2"/>
          <w:sz w:val="30"/>
          <w:szCs w:val="30"/>
          <w:cs/>
        </w:rPr>
        <w:t>ดลดด้วยอัตราดอกเบี้ยที่แท้จริง</w:t>
      </w:r>
    </w:p>
    <w:p w14:paraId="5E098EE7" w14:textId="77777777" w:rsidR="00EE128F" w:rsidRPr="00B01670" w:rsidRDefault="00EE128F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2FBC1421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C62AA6">
        <w:rPr>
          <w:rFonts w:ascii="Angsana New" w:hAnsi="Angsana New"/>
          <w:spacing w:val="-2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คำนวณโดยอ้างอิงถึงมูลค่ายุติธรรม</w:t>
      </w:r>
    </w:p>
    <w:p w14:paraId="5D5CF227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51C2BCE6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 xml:space="preserve">มูลค่าที่คาดว่าจะได้รับคืนของสินทรัพย์ที่ไม่ใช่สินทรัพย์ทางการเงินหมายถึง </w:t>
      </w:r>
      <w:r w:rsidRPr="00C62AA6">
        <w:rPr>
          <w:rFonts w:ascii="Angsana New" w:hAnsi="Angsana New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</w:t>
      </w:r>
      <w:r w:rsidRPr="00C62AA6">
        <w:rPr>
          <w:rFonts w:ascii="Angsana New" w:hAnsi="Angsana New"/>
          <w:sz w:val="30"/>
          <w:szCs w:val="30"/>
          <w:cs/>
        </w:rPr>
        <w:t>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6D5B1A0" w14:textId="77777777" w:rsidR="00EE128F" w:rsidRPr="00B66818" w:rsidRDefault="00EE128F" w:rsidP="0013539B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3F0C1A72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4E5F60A7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3C0BCD52" w14:textId="77777777" w:rsidR="00BB7FB9" w:rsidRPr="00C62AA6" w:rsidRDefault="00BB7FB9" w:rsidP="00BB7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C62AA6">
        <w:rPr>
          <w:rFonts w:ascii="Angsana New" w:hAnsi="Angsana New"/>
          <w:sz w:val="30"/>
          <w:szCs w:val="30"/>
          <w:cs/>
        </w:rPr>
        <w:t xml:space="preserve">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BD096C9" w14:textId="77777777" w:rsidR="00BB7FB9" w:rsidRPr="00B01670" w:rsidRDefault="00BB7FB9" w:rsidP="00BB7FB9">
      <w:pPr>
        <w:spacing w:line="240" w:lineRule="auto"/>
        <w:rPr>
          <w:rFonts w:ascii="Angsana New" w:hAnsi="Angsana New"/>
          <w:sz w:val="28"/>
          <w:szCs w:val="28"/>
        </w:rPr>
      </w:pPr>
    </w:p>
    <w:p w14:paraId="7C35683F" w14:textId="77777777" w:rsidR="00DE151E" w:rsidRPr="00C62AA6" w:rsidRDefault="00BB7FB9" w:rsidP="00BB7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C62AA6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27ED20D0" w14:textId="77777777" w:rsidR="00B9531A" w:rsidRPr="00B01670" w:rsidRDefault="00B9531A" w:rsidP="0013539B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4F10A301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4C4A363A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560F393E" w14:textId="77777777" w:rsidR="00F9799A" w:rsidRPr="00C62AA6" w:rsidRDefault="00F9799A" w:rsidP="00F979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หนี้สินที่มีภาระดอกเบี้ยแสดงในราคาทุน</w:t>
      </w:r>
    </w:p>
    <w:p w14:paraId="2113E820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13BCDCFC" w14:textId="77777777" w:rsidR="00DE151E" w:rsidRPr="00C62AA6" w:rsidRDefault="00B9531A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="00DE151E"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4F765C5A" w14:textId="77777777" w:rsidR="00DE151E" w:rsidRPr="00B01670" w:rsidRDefault="00DE151E" w:rsidP="0013539B">
      <w:pPr>
        <w:spacing w:line="240" w:lineRule="auto"/>
        <w:rPr>
          <w:rFonts w:ascii="Angsana New" w:hAnsi="Angsana New"/>
          <w:sz w:val="28"/>
          <w:szCs w:val="28"/>
        </w:rPr>
      </w:pPr>
    </w:p>
    <w:p w14:paraId="0AC1DA5D" w14:textId="77777777" w:rsidR="006F68F9" w:rsidRDefault="00DE151E" w:rsidP="00B668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49E2EA51" w14:textId="77777777" w:rsidR="00F4658E" w:rsidRDefault="00F46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143F8AC" w14:textId="77777777" w:rsidR="00DE151E" w:rsidRPr="00C62AA6" w:rsidRDefault="00DE151E" w:rsidP="000E5DFD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ผลประโยชน์พนักงาน</w:t>
      </w:r>
    </w:p>
    <w:p w14:paraId="47A7B0C1" w14:textId="77777777" w:rsidR="00DE151E" w:rsidRPr="000F300C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0734C6E4" w14:textId="77777777" w:rsidR="00BB7FB9" w:rsidRPr="00C62AA6" w:rsidRDefault="00BB7FB9" w:rsidP="000E5DFD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both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0EBEC617" w14:textId="77777777" w:rsidR="00BB7FB9" w:rsidRPr="000F300C" w:rsidRDefault="00BB7FB9" w:rsidP="000E5DFD">
      <w:pPr>
        <w:tabs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7C208BE" w14:textId="77777777" w:rsidR="00BB7FB9" w:rsidRPr="00C62AA6" w:rsidRDefault="00BB7FB9" w:rsidP="000E5D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62AA6">
        <w:rPr>
          <w:rFonts w:ascii="Angsana New" w:hAnsi="Angsana New"/>
          <w:i/>
          <w:sz w:val="30"/>
          <w:szCs w:val="30"/>
          <w:cs/>
        </w:rPr>
        <w:t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</w:t>
      </w:r>
      <w:r w:rsidR="000971DF">
        <w:rPr>
          <w:rFonts w:ascii="Angsana New" w:hAnsi="Angsana New"/>
          <w:i/>
          <w:sz w:val="30"/>
          <w:szCs w:val="30"/>
          <w:cs/>
        </w:rPr>
        <w:br/>
      </w:r>
      <w:r w:rsidRPr="00C62AA6">
        <w:rPr>
          <w:rFonts w:ascii="Angsana New" w:hAnsi="Angsana New"/>
          <w:i/>
          <w:sz w:val="30"/>
          <w:szCs w:val="30"/>
          <w:cs/>
        </w:rPr>
        <w:t>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ทำงานให้กับกิจการ</w:t>
      </w:r>
    </w:p>
    <w:p w14:paraId="79D63730" w14:textId="77777777" w:rsidR="00BB7FB9" w:rsidRPr="000F300C" w:rsidRDefault="00BB7FB9" w:rsidP="000E5DFD">
      <w:pPr>
        <w:tabs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A10284C" w14:textId="77777777" w:rsidR="00BB7FB9" w:rsidRPr="00C62AA6" w:rsidRDefault="00BB7FB9" w:rsidP="000E5D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both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8E6A8D3" w14:textId="77777777" w:rsidR="00BB7FB9" w:rsidRPr="000F300C" w:rsidRDefault="00BB7FB9" w:rsidP="00BB7FB9">
      <w:pPr>
        <w:spacing w:line="240" w:lineRule="auto"/>
        <w:rPr>
          <w:rFonts w:ascii="Angsana New" w:hAnsi="Angsana New"/>
          <w:sz w:val="24"/>
          <w:szCs w:val="24"/>
        </w:rPr>
      </w:pPr>
    </w:p>
    <w:p w14:paraId="53E78FDA" w14:textId="77777777" w:rsidR="00BB7FB9" w:rsidRDefault="00BB7FB9" w:rsidP="00BB7FB9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62AA6">
        <w:rPr>
          <w:rFonts w:ascii="Angsana New" w:hAnsi="Angsana New"/>
          <w:i/>
          <w:sz w:val="30"/>
          <w:szCs w:val="30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</w:t>
      </w:r>
      <w:r w:rsidR="00F46467">
        <w:rPr>
          <w:rFonts w:ascii="Angsana New" w:hAnsi="Angsana New"/>
          <w:i/>
          <w:sz w:val="30"/>
          <w:szCs w:val="30"/>
          <w:cs/>
        </w:rPr>
        <w:t>องพนักงานในปัจจุบันและในงวดก่อน</w:t>
      </w:r>
      <w:r w:rsidRPr="00C62AA6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758678EE" w14:textId="77777777" w:rsidR="00BB7FB9" w:rsidRDefault="00BB7FB9" w:rsidP="00BB7FB9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</w:p>
    <w:p w14:paraId="42DA4164" w14:textId="77777777" w:rsidR="00BB7FB9" w:rsidRPr="00F769D5" w:rsidRDefault="00BB7FB9" w:rsidP="00BB7FB9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5E4756">
        <w:rPr>
          <w:rFonts w:ascii="Angsana New" w:hAnsi="Angsana New"/>
          <w:i/>
          <w:sz w:val="30"/>
          <w:szCs w:val="30"/>
          <w:cs/>
        </w:rPr>
        <w:t>การคำนวณ</w:t>
      </w:r>
      <w:r w:rsidRPr="005E4756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5E4756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</w:t>
      </w:r>
      <w:r>
        <w:rPr>
          <w:rFonts w:ascii="Angsana New" w:hAnsi="Angsana New"/>
          <w:i/>
          <w:sz w:val="30"/>
          <w:szCs w:val="30"/>
          <w:cs/>
        </w:rPr>
        <w:t xml:space="preserve">ัยที่ได้รับอนุญาตเป็นประจำ </w:t>
      </w:r>
      <w:r w:rsidRPr="005E4756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5E4756">
        <w:rPr>
          <w:rFonts w:ascii="Angsana New" w:hAnsi="Angsana New" w:hint="cs"/>
          <w:i/>
          <w:sz w:val="30"/>
          <w:szCs w:val="30"/>
          <w:cs/>
        </w:rPr>
        <w:t xml:space="preserve">  ผลจาก</w:t>
      </w:r>
      <w:r w:rsidRPr="005E4756">
        <w:rPr>
          <w:rFonts w:ascii="Angsana New" w:hAnsi="Angsana New"/>
          <w:i/>
          <w:sz w:val="30"/>
          <w:szCs w:val="30"/>
          <w:cs/>
        </w:rPr>
        <w:t>การคำนวณ</w:t>
      </w:r>
      <w:r w:rsidRPr="005E4756">
        <w:rPr>
          <w:rFonts w:ascii="Angsana New" w:hAnsi="Angsana New" w:hint="cs"/>
          <w:i/>
          <w:sz w:val="30"/>
          <w:szCs w:val="30"/>
          <w:cs/>
        </w:rPr>
        <w:t>อาจทำให้</w:t>
      </w:r>
      <w:r w:rsidRPr="00F769D5">
        <w:rPr>
          <w:rFonts w:ascii="Angsana New" w:hAnsi="Angsana New"/>
          <w:i/>
          <w:sz w:val="30"/>
          <w:szCs w:val="30"/>
          <w:cs/>
        </w:rPr>
        <w:t>กลุ่มบริษัทมี</w:t>
      </w:r>
      <w:r w:rsidRPr="00F769D5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F769D5">
        <w:rPr>
          <w:rFonts w:ascii="Angsana New" w:hAnsi="Angsana New"/>
          <w:i/>
          <w:sz w:val="30"/>
          <w:szCs w:val="30"/>
          <w:cs/>
        </w:rPr>
        <w:t xml:space="preserve"> ซึ่งการรับรู้เป็นสินทรัพย์</w:t>
      </w:r>
      <w:r w:rsidRPr="00F769D5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F769D5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F769D5">
        <w:rPr>
          <w:rFonts w:ascii="Angsana New" w:hAnsi="Angsana New" w:hint="cs"/>
          <w:i/>
          <w:sz w:val="30"/>
          <w:szCs w:val="30"/>
          <w:cs/>
        </w:rPr>
        <w:t>ต</w:t>
      </w:r>
      <w:r w:rsidRPr="00F769D5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F769D5">
        <w:rPr>
          <w:rFonts w:ascii="Angsana New" w:hAnsi="Angsana New" w:hint="cs"/>
          <w:i/>
          <w:sz w:val="30"/>
          <w:szCs w:val="30"/>
          <w:cs/>
        </w:rPr>
        <w:t>ได้</w:t>
      </w:r>
      <w:r w:rsidRPr="00F769D5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 ๆ ของกลุ่มบริษัท</w:t>
      </w:r>
    </w:p>
    <w:p w14:paraId="4A0B67C7" w14:textId="77777777" w:rsidR="00BB7FB9" w:rsidRPr="00F769D5" w:rsidRDefault="00BB7FB9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32991DF4" w14:textId="77777777" w:rsidR="00BB7FB9" w:rsidRPr="005E4756" w:rsidRDefault="00BB7FB9" w:rsidP="00BB7FB9">
      <w:pPr>
        <w:ind w:left="540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F769D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769D5">
        <w:rPr>
          <w:rFonts w:ascii="Angsana New" w:hAnsi="Angsana New"/>
          <w:i/>
          <w:sz w:val="30"/>
          <w:szCs w:val="30"/>
        </w:rPr>
        <w:t xml:space="preserve"> </w:t>
      </w:r>
      <w:r w:rsidRPr="00F769D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769D5">
        <w:rPr>
          <w:rFonts w:ascii="Angsana New" w:hAnsi="Angsana New"/>
          <w:i/>
          <w:sz w:val="30"/>
          <w:szCs w:val="30"/>
        </w:rPr>
        <w:t xml:space="preserve"> </w:t>
      </w:r>
      <w:r w:rsidRPr="00F769D5">
        <w:rPr>
          <w:rFonts w:ascii="Angsana New" w:hAnsi="Angsana New"/>
          <w:i/>
          <w:sz w:val="30"/>
          <w:szCs w:val="30"/>
          <w:cs/>
        </w:rPr>
        <w:t>กลุ่มบริษัทกำหนดดอก</w:t>
      </w:r>
      <w:r w:rsidRPr="007C4412">
        <w:rPr>
          <w:rFonts w:ascii="Angsana New" w:eastAsiaTheme="minorHAnsi" w:hAnsi="Angsana New"/>
          <w:i/>
          <w:sz w:val="30"/>
          <w:szCs w:val="30"/>
          <w:cs/>
        </w:rPr>
        <w:t>เบี้ยจ่ายของ</w:t>
      </w:r>
      <w:r w:rsidRPr="007C4412">
        <w:rPr>
          <w:rFonts w:ascii="Angsana New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0971DF">
        <w:rPr>
          <w:rFonts w:ascii="Angsana New" w:hAnsi="Angsana New"/>
          <w:i/>
          <w:sz w:val="30"/>
          <w:szCs w:val="30"/>
          <w:cs/>
        </w:rPr>
        <w:br/>
      </w:r>
      <w:r w:rsidRPr="007C4412">
        <w:rPr>
          <w:rFonts w:ascii="Angsana New" w:hAnsi="Angsana New"/>
          <w:i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C4412">
        <w:rPr>
          <w:rFonts w:ascii="Angsana New" w:eastAsiaTheme="minorHAnsi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7C4412">
        <w:rPr>
          <w:rFonts w:ascii="Angsana New" w:hAnsi="Angsana New"/>
          <w:i/>
          <w:sz w:val="30"/>
          <w:szCs w:val="30"/>
          <w:cs/>
        </w:rPr>
        <w:t>รับรู้รายการในกำไรหรือขาดทุน</w:t>
      </w:r>
      <w:r w:rsidRPr="005E4756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371ED941" w14:textId="77777777" w:rsidR="00BB7FB9" w:rsidRPr="005E4756" w:rsidRDefault="00BB7FB9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581749F" w14:textId="77777777" w:rsidR="00BB7FB9" w:rsidRDefault="00BB7FB9" w:rsidP="00F769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E4756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5E4756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5E4756">
        <w:rPr>
          <w:rFonts w:ascii="Angsana New" w:hAnsi="Angsana New"/>
          <w:i/>
          <w:sz w:val="30"/>
          <w:szCs w:val="30"/>
          <w:cs/>
        </w:rPr>
        <w:t>ผลประโยชน</w:t>
      </w:r>
      <w:r w:rsidR="00F769D5">
        <w:rPr>
          <w:rFonts w:ascii="Angsana New" w:hAnsi="Angsana New"/>
          <w:i/>
          <w:sz w:val="30"/>
          <w:szCs w:val="30"/>
          <w:cs/>
        </w:rPr>
        <w:t>์ของโครงการหรือการลดขนาดโครงการ</w:t>
      </w:r>
      <w:r w:rsidR="00F769D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F769D5">
        <w:rPr>
          <w:rFonts w:ascii="Angsana New" w:hAnsi="Angsana New"/>
          <w:i/>
          <w:sz w:val="30"/>
          <w:szCs w:val="30"/>
          <w:cs/>
        </w:rPr>
        <w:t>การเปลี่ยนแปลงในผลประโยชน์ที</w:t>
      </w:r>
      <w:r w:rsidR="00F769D5">
        <w:rPr>
          <w:rFonts w:ascii="Angsana New" w:hAnsi="Angsana New" w:hint="cs"/>
          <w:i/>
          <w:sz w:val="30"/>
          <w:szCs w:val="30"/>
          <w:cs/>
        </w:rPr>
        <w:t>่</w:t>
      </w:r>
      <w:r w:rsidRPr="005E4756">
        <w:rPr>
          <w:rFonts w:ascii="Angsana New" w:hAnsi="Angsana New"/>
          <w:i/>
          <w:sz w:val="30"/>
          <w:szCs w:val="30"/>
          <w:cs/>
        </w:rPr>
        <w:t>เกี่ยวข้องกับการบริการในอดีต หรือ</w:t>
      </w:r>
      <w:r w:rsidRPr="005E475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E4756">
        <w:rPr>
          <w:rFonts w:ascii="Angsana New" w:hAnsi="Angsana New"/>
          <w:i/>
          <w:sz w:val="30"/>
          <w:szCs w:val="30"/>
          <w:cs/>
        </w:rPr>
        <w:t>กำไร</w:t>
      </w:r>
      <w:r w:rsidRPr="005E4756">
        <w:rPr>
          <w:rFonts w:ascii="Angsana New" w:hAnsi="Angsana New" w:hint="cs"/>
          <w:i/>
          <w:sz w:val="30"/>
          <w:szCs w:val="30"/>
          <w:cs/>
        </w:rPr>
        <w:t>หรือ</w:t>
      </w:r>
      <w:r w:rsidRPr="005E4756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E475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769D5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E4756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5E4756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5E4756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4263C1B7" w14:textId="77777777" w:rsidR="00BB7FB9" w:rsidRPr="000F300C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080B6E0A" w14:textId="77777777" w:rsidR="00BB7FB9" w:rsidRPr="00C62AA6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39891FF8" w14:textId="77777777" w:rsidR="00BB7FB9" w:rsidRPr="000F300C" w:rsidRDefault="00BB7FB9" w:rsidP="00BB7FB9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C9C389F" w14:textId="77777777" w:rsidR="00BB7FB9" w:rsidRDefault="00BB7FB9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62AA6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ัจจุบันและงวดก่อน</w:t>
      </w:r>
      <w:r>
        <w:rPr>
          <w:rFonts w:ascii="Angsana New" w:hAnsi="Angsana New" w:hint="cs"/>
          <w:i/>
          <w:sz w:val="30"/>
          <w:szCs w:val="30"/>
          <w:cs/>
        </w:rPr>
        <w:t>ๆ</w:t>
      </w:r>
      <w:r w:rsidRPr="00C62AA6">
        <w:rPr>
          <w:rFonts w:ascii="Angsana New" w:hAnsi="Angsana New"/>
          <w:i/>
          <w:sz w:val="30"/>
          <w:szCs w:val="30"/>
          <w:cs/>
        </w:rPr>
        <w:t xml:space="preserve"> </w:t>
      </w:r>
      <w:r w:rsidR="008A489A">
        <w:rPr>
          <w:rFonts w:ascii="Angsana New" w:hAnsi="Angsana New" w:hint="cs"/>
          <w:i/>
          <w:sz w:val="30"/>
          <w:szCs w:val="30"/>
          <w:cs/>
        </w:rPr>
        <w:t xml:space="preserve">ซึ่งผลประโยชน์นี้ได้คิดลดกระแสเงินสดเพื่อให้เป็นมูลค่าปัจจุบัน </w:t>
      </w:r>
      <w:r>
        <w:rPr>
          <w:rFonts w:ascii="Angsana New" w:hAnsi="Angsana New" w:hint="cs"/>
          <w:i/>
          <w:sz w:val="30"/>
          <w:szCs w:val="30"/>
          <w:cs/>
        </w:rPr>
        <w:t>การวัดมูลค่าใหม่จะ</w:t>
      </w:r>
      <w:r w:rsidRPr="00C62AA6">
        <w:rPr>
          <w:rFonts w:ascii="Angsana New" w:hAnsi="Angsana New"/>
          <w:i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i/>
          <w:sz w:val="30"/>
          <w:szCs w:val="30"/>
          <w:cs/>
        </w:rPr>
        <w:t>หรือ</w:t>
      </w:r>
      <w:r w:rsidRPr="00C62AA6">
        <w:rPr>
          <w:rFonts w:ascii="Angsana New" w:hAnsi="Angsana New"/>
          <w:i/>
          <w:sz w:val="30"/>
          <w:szCs w:val="30"/>
          <w:cs/>
        </w:rPr>
        <w:t>ขาดทุนเมื่อเกิดขึ้น</w:t>
      </w:r>
    </w:p>
    <w:p w14:paraId="70350932" w14:textId="77777777" w:rsidR="00BB7FB9" w:rsidRDefault="00BB7FB9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DAEB069" w14:textId="77777777" w:rsidR="00BB7FB9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71B27FB0" w14:textId="77777777" w:rsidR="00BB7FB9" w:rsidRPr="00C62AA6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7D97114" w14:textId="22A9E4BA" w:rsidR="00BB7FB9" w:rsidRPr="004D4116" w:rsidRDefault="00BB7FB9" w:rsidP="00BB7FB9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F769D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Pr="00F769D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F0795" w:rsidRPr="007F0795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BD40D12" w14:textId="77777777" w:rsidR="00BB7FB9" w:rsidRPr="004D4116" w:rsidRDefault="00BB7FB9" w:rsidP="00BB7FB9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3106283B" w14:textId="77777777" w:rsidR="00BB7FB9" w:rsidRPr="00C62AA6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4423E38" w14:textId="77777777" w:rsidR="00BB7FB9" w:rsidRPr="004D4116" w:rsidRDefault="00BB7FB9" w:rsidP="00BB7FB9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0C59BB92" w14:textId="77777777" w:rsidR="00BB7FB9" w:rsidRPr="00C62AA6" w:rsidRDefault="00BB7FB9" w:rsidP="00A144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62AA6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</w:t>
      </w:r>
      <w:r>
        <w:rPr>
          <w:rFonts w:ascii="Angsana New" w:hAnsi="Angsana New" w:hint="cs"/>
          <w:i/>
          <w:sz w:val="30"/>
          <w:szCs w:val="30"/>
          <w:cs/>
        </w:rPr>
        <w:t>เมื่อ</w:t>
      </w:r>
      <w:r w:rsidRPr="00C62AA6">
        <w:rPr>
          <w:rFonts w:ascii="Angsana New" w:hAnsi="Angsana New"/>
          <w:i/>
          <w:sz w:val="30"/>
          <w:szCs w:val="30"/>
          <w:cs/>
        </w:rPr>
        <w:t>พนักงาน</w:t>
      </w:r>
      <w:r>
        <w:rPr>
          <w:rFonts w:ascii="Angsana New" w:hAnsi="Angsana New" w:hint="cs"/>
          <w:i/>
          <w:sz w:val="30"/>
          <w:szCs w:val="30"/>
          <w:cs/>
        </w:rPr>
        <w:t>ทำงานให้</w:t>
      </w:r>
      <w:r w:rsidR="00A1446D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7D7F9E" w14:textId="77777777" w:rsidR="005450DC" w:rsidRPr="004D4116" w:rsidRDefault="005450DC" w:rsidP="003F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  <w:cs/>
        </w:rPr>
      </w:pPr>
    </w:p>
    <w:p w14:paraId="0E95B75A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20A7C134" w14:textId="77777777" w:rsidR="00DE151E" w:rsidRPr="004D4116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5EABA2A2" w14:textId="2C2AC94E" w:rsidR="00DE151E" w:rsidRPr="00C62AA6" w:rsidRDefault="00BB7FB9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C62AA6">
        <w:rPr>
          <w:rFonts w:ascii="Angsana New" w:hAnsi="Angsana New"/>
          <w:i/>
          <w:sz w:val="30"/>
          <w:szCs w:val="30"/>
          <w:cs/>
        </w:rPr>
        <w:t>กลุ่มบริษัทมี</w:t>
      </w:r>
      <w:r w:rsidRPr="00C62AA6">
        <w:rPr>
          <w:rFonts w:ascii="Angsana New" w:hAnsi="Angsana New"/>
          <w:sz w:val="30"/>
          <w:szCs w:val="30"/>
          <w:cs/>
        </w:rPr>
        <w:t>ภาระ</w:t>
      </w:r>
      <w:r w:rsidR="00797B53">
        <w:rPr>
          <w:rFonts w:ascii="Angsana New" w:hAnsi="Angsana New" w:hint="cs"/>
          <w:sz w:val="30"/>
          <w:szCs w:val="30"/>
          <w:cs/>
        </w:rPr>
        <w:t>ผูกพัน</w:t>
      </w:r>
      <w:r w:rsidRPr="00C62AA6">
        <w:rPr>
          <w:rFonts w:ascii="Angsana New" w:hAnsi="Angsana New"/>
          <w:sz w:val="30"/>
          <w:szCs w:val="30"/>
          <w:cs/>
        </w:rPr>
        <w:t>ตามกฎหมาย</w:t>
      </w:r>
      <w:r w:rsidR="00797B53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C62AA6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797B53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62AA6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5B14AD">
        <w:rPr>
          <w:rFonts w:ascii="Angsana New" w:hAnsi="Angsana New" w:hint="cs"/>
          <w:sz w:val="30"/>
          <w:szCs w:val="30"/>
          <w:cs/>
        </w:rPr>
        <w:t>ผูกพัน</w:t>
      </w:r>
      <w:r w:rsidRPr="00C62AA6">
        <w:rPr>
          <w:rFonts w:ascii="Angsana New" w:hAnsi="Angsana New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  <w:r w:rsidRPr="00567BFC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DE151E" w:rsidRPr="00C62AA6">
        <w:rPr>
          <w:rFonts w:ascii="Angsana New" w:hAnsi="Angsana New"/>
          <w:sz w:val="30"/>
          <w:szCs w:val="30"/>
          <w:cs/>
        </w:rPr>
        <w:t xml:space="preserve"> </w:t>
      </w:r>
    </w:p>
    <w:p w14:paraId="798B0A46" w14:textId="77777777" w:rsidR="002B495E" w:rsidRDefault="002B495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66160F12" w14:textId="77777777" w:rsidR="003100E7" w:rsidRDefault="003100E7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774D1840" w14:textId="77777777" w:rsidR="003100E7" w:rsidRDefault="003100E7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63A852F9" w14:textId="77777777" w:rsidR="003100E7" w:rsidRDefault="003100E7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4B8400E2" w14:textId="77777777" w:rsidR="003100E7" w:rsidRPr="004D4116" w:rsidRDefault="003100E7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2222C38E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2AB4F62E" w14:textId="77777777" w:rsidR="00DE151E" w:rsidRPr="004D4116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7B550325" w14:textId="77777777" w:rsidR="006F68F9" w:rsidRDefault="00DE151E" w:rsidP="003239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</w:t>
      </w:r>
    </w:p>
    <w:p w14:paraId="0766AABD" w14:textId="77777777" w:rsidR="000F300C" w:rsidRPr="00AF505B" w:rsidRDefault="000F3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4"/>
          <w:szCs w:val="24"/>
          <w:cs/>
        </w:rPr>
      </w:pPr>
    </w:p>
    <w:p w14:paraId="08B0D7BA" w14:textId="77777777" w:rsidR="00DE151E" w:rsidRPr="00C62AA6" w:rsidRDefault="00D34133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t>การขาย</w:t>
      </w:r>
      <w:r w:rsidR="00DE151E" w:rsidRPr="00C62AA6">
        <w:rPr>
          <w:rFonts w:ascii="Angsana New" w:hAnsi="Angsana New"/>
          <w:iCs/>
          <w:sz w:val="30"/>
          <w:szCs w:val="30"/>
          <w:cs/>
        </w:rPr>
        <w:t>และให้บริการ</w:t>
      </w:r>
    </w:p>
    <w:p w14:paraId="03509D7E" w14:textId="77777777" w:rsidR="00DE151E" w:rsidRPr="00AF505B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6B6909D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ผู้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รายได้จากการให้บริการรับรู้เมื่อมีการให้บริการ</w:t>
      </w:r>
    </w:p>
    <w:p w14:paraId="64D6A676" w14:textId="77777777" w:rsidR="00A91415" w:rsidRPr="00AF505B" w:rsidRDefault="00A91415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9BCDC07" w14:textId="77777777" w:rsidR="00BB7FB9" w:rsidRDefault="00BB7FB9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14:paraId="7D51C63D" w14:textId="77777777" w:rsidR="00BB7FB9" w:rsidRPr="00AF505B" w:rsidRDefault="00BB7FB9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52F2039" w14:textId="77777777" w:rsidR="00DE151E" w:rsidRPr="00C62AA6" w:rsidRDefault="00BB7FB9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567BFC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C62AA6">
        <w:rPr>
          <w:rFonts w:ascii="Angsana New" w:hAnsi="Angsana New"/>
          <w:sz w:val="30"/>
          <w:szCs w:val="30"/>
          <w:cs/>
        </w:rPr>
        <w:t xml:space="preserve">เพื่อการลงทุนรับรู้ในกำไรหรือขาดทุนโดยวิธีเส้นตรงตลอดอายุสัญญาเช่า  </w:t>
      </w:r>
      <w:r w:rsidRPr="00567BFC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ค่าเช่าที่อาจเกิดขึ้นรับรู้เป็นรายได้ในรอบระยะเวลาบัญชีซึ่งค่าเช่านั้นเกิดขึ้น</w:t>
      </w:r>
      <w:r w:rsidR="00DE151E" w:rsidRPr="00C62AA6">
        <w:rPr>
          <w:rFonts w:ascii="Angsana New" w:hAnsi="Angsana New"/>
          <w:sz w:val="30"/>
          <w:szCs w:val="30"/>
          <w:cs/>
        </w:rPr>
        <w:t xml:space="preserve">  </w:t>
      </w:r>
    </w:p>
    <w:p w14:paraId="3BF41388" w14:textId="77777777" w:rsidR="002B495E" w:rsidRPr="00AF505B" w:rsidRDefault="002B495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D9E26AB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ดอกเบี้ยรับและเงินปันผลรับ</w:t>
      </w:r>
    </w:p>
    <w:p w14:paraId="573E34ED" w14:textId="77777777" w:rsidR="00DE151E" w:rsidRPr="00AF505B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8815AE4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  เงินปันผลรับบันทึกในกำไรหรือขาดทุนในวันที่กลุ่มบริษัทมีสิทธิได้รับเงินปันผล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65889ACB" w14:textId="77777777" w:rsidR="00B9531A" w:rsidRPr="00AF505B" w:rsidRDefault="00B9531A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  <w:cs/>
        </w:rPr>
      </w:pPr>
    </w:p>
    <w:p w14:paraId="44A73FE7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ค่าใช้จ่าย</w:t>
      </w:r>
    </w:p>
    <w:p w14:paraId="5F4B58CF" w14:textId="77777777" w:rsidR="00DE151E" w:rsidRPr="00AF505B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89AD982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14:paraId="1797480A" w14:textId="77777777" w:rsidR="00DE151E" w:rsidRPr="00AF505B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1B36C1F" w14:textId="77777777" w:rsidR="003F4CA3" w:rsidRPr="00C62AA6" w:rsidRDefault="00DE151E" w:rsidP="003F4CA3">
      <w:pPr>
        <w:pStyle w:val="AccPolicysubhead"/>
        <w:rPr>
          <w:cs/>
        </w:rPr>
      </w:pPr>
      <w:r w:rsidRPr="00C62AA6">
        <w:rPr>
          <w:cs/>
        </w:rPr>
        <w:t>รายจ่ายภายใต้สัญญาเช่าดำเนินงานบันทึกในกำไร</w:t>
      </w:r>
      <w:r w:rsidR="00E27980" w:rsidRPr="00C62AA6">
        <w:rPr>
          <w:rFonts w:eastAsia="Calibri"/>
          <w:cs/>
        </w:rPr>
        <w:t>หรือ</w:t>
      </w:r>
      <w:r w:rsidRPr="00C62AA6">
        <w:rPr>
          <w:cs/>
        </w:rPr>
        <w:t xml:space="preserve">ขาดทุนโดยวิธีเส้นตรงตลอดอายุสัญญาเช่า  </w:t>
      </w:r>
    </w:p>
    <w:p w14:paraId="7B47957C" w14:textId="77777777" w:rsidR="006F68F9" w:rsidRPr="00AF505B" w:rsidRDefault="006F68F9" w:rsidP="006F68F9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43EA70B" w14:textId="77777777" w:rsidR="00DE151E" w:rsidRPr="00C62AA6" w:rsidRDefault="00DE151E" w:rsidP="00AF6226">
      <w:pPr>
        <w:pStyle w:val="Heading7"/>
        <w:spacing w:line="240" w:lineRule="auto"/>
        <w:ind w:left="540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C62AA6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ค่าซ่อมแซมและค่าบำรุงรักษา</w:t>
      </w:r>
    </w:p>
    <w:p w14:paraId="729B012C" w14:textId="77777777" w:rsidR="00DE151E" w:rsidRPr="00AF505B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F88ED52" w14:textId="77777777" w:rsidR="00F9799A" w:rsidRDefault="00DE151E" w:rsidP="003100E7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62AA6">
        <w:rPr>
          <w:rFonts w:ascii="Angsana New" w:hAnsi="Angsana New" w:cs="Angsana New"/>
          <w:sz w:val="30"/>
          <w:szCs w:val="30"/>
          <w:cs/>
          <w:lang w:val="en-US"/>
        </w:rPr>
        <w:t>รายจ่ายในการ</w:t>
      </w:r>
      <w:r w:rsidRPr="00C62AA6">
        <w:rPr>
          <w:rFonts w:ascii="Angsana New" w:hAnsi="Angsana New" w:cs="Angsana New"/>
          <w:sz w:val="30"/>
          <w:szCs w:val="30"/>
          <w:cs/>
        </w:rPr>
        <w:t>ซ่อมแซมและ</w:t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 xml:space="preserve">บำรุงรักษาบันทึกเป็นค่าใช้จ่ายในกำไรหรือขาดทุนในงวดที่เกิดรายจ่ายนั้น </w:t>
      </w:r>
      <w:r w:rsidR="00C35B47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62AA6">
        <w:rPr>
          <w:rFonts w:ascii="Angsana New" w:hAnsi="Angsana New" w:cs="Angsana New"/>
          <w:sz w:val="30"/>
          <w:szCs w:val="30"/>
          <w:cs/>
          <w:lang w:val="en-US"/>
        </w:rPr>
        <w:t>ส่วนรายจ่ายที่มีลักษณะเป็นรายจ่ายฝ่ายทุนได้บันทึกรวมไว้ในอาคารและอุปกรณ์ที่เกี่ยวข้อง</w:t>
      </w:r>
    </w:p>
    <w:p w14:paraId="030531D8" w14:textId="77777777" w:rsidR="00DE151E" w:rsidRPr="00C62AA6" w:rsidRDefault="00DE151E" w:rsidP="00AF50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C62AA6">
        <w:rPr>
          <w:rFonts w:ascii="Angsana New" w:hAnsi="Angsana New"/>
          <w:iCs/>
          <w:sz w:val="30"/>
          <w:szCs w:val="30"/>
          <w:cs/>
        </w:rPr>
        <w:lastRenderedPageBreak/>
        <w:t>ต้นทุนทางการเงิน</w:t>
      </w:r>
    </w:p>
    <w:p w14:paraId="7955D0C8" w14:textId="77777777" w:rsidR="00DE151E" w:rsidRPr="00F9799A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C377407" w14:textId="77777777" w:rsidR="00DE151E" w:rsidRPr="00C62AA6" w:rsidRDefault="00C16B4F" w:rsidP="00C1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4116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4D4116">
        <w:rPr>
          <w:rFonts w:ascii="Angsana New" w:hAnsi="Angsana New" w:hint="cs"/>
          <w:sz w:val="30"/>
          <w:szCs w:val="30"/>
          <w:cs/>
        </w:rPr>
        <w:t>หรือ</w:t>
      </w:r>
      <w:r w:rsidRPr="004D4116">
        <w:rPr>
          <w:rFonts w:ascii="Angsana New" w:hAnsi="Angsana New"/>
          <w:sz w:val="30"/>
          <w:szCs w:val="30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DE151E" w:rsidRPr="00C62AA6">
        <w:rPr>
          <w:rFonts w:ascii="Angsana New" w:hAnsi="Angsana New"/>
          <w:sz w:val="30"/>
          <w:szCs w:val="30"/>
          <w:cs/>
        </w:rPr>
        <w:t xml:space="preserve"> </w:t>
      </w:r>
    </w:p>
    <w:p w14:paraId="266B2C8D" w14:textId="77777777" w:rsidR="00DE151E" w:rsidRPr="00F9799A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898E85F" w14:textId="77777777" w:rsidR="00DE151E" w:rsidRPr="00C62AA6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ภาษีเงินได้ </w:t>
      </w:r>
    </w:p>
    <w:p w14:paraId="1D178BD6" w14:textId="77777777" w:rsidR="00DE151E" w:rsidRPr="00F9799A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B5C4605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ค่าใช้จ่ายภาษีเงินได้จากกำไรหรือขาดทุนสำหรับปีประกอบด้วย ภาษีเงินได้</w:t>
      </w:r>
      <w:r w:rsidR="00E27980" w:rsidRPr="00C62AA6">
        <w:rPr>
          <w:rFonts w:ascii="Angsana New" w:hAnsi="Angsana New"/>
          <w:sz w:val="30"/>
          <w:szCs w:val="30"/>
          <w:cs/>
        </w:rPr>
        <w:t>ของงวด</w:t>
      </w:r>
      <w:r w:rsidRPr="00C62AA6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</w:p>
    <w:p w14:paraId="0DF6E6EA" w14:textId="77777777" w:rsidR="00DE151E" w:rsidRPr="00F9799A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4056238" w14:textId="77777777" w:rsidR="002B495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62AA6">
        <w:rPr>
          <w:rFonts w:ascii="Angsana New" w:hAnsi="Angsana New"/>
          <w:sz w:val="30"/>
          <w:szCs w:val="30"/>
          <w:cs/>
        </w:rPr>
        <w:t>ภาษีเงินได้</w:t>
      </w:r>
      <w:r w:rsidR="00E27980" w:rsidRPr="00C62AA6">
        <w:rPr>
          <w:rFonts w:ascii="Angsana New" w:hAnsi="Angsana New"/>
          <w:sz w:val="30"/>
          <w:szCs w:val="30"/>
          <w:cs/>
        </w:rPr>
        <w:t>ของงวด</w:t>
      </w:r>
      <w:r w:rsidRPr="00C62AA6">
        <w:rPr>
          <w:rFonts w:ascii="Angsana New" w:hAnsi="Angsana New"/>
          <w:sz w:val="30"/>
          <w:szCs w:val="30"/>
          <w:cs/>
        </w:rPr>
        <w:t>ปัจจุบันคือ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D95D58F" w14:textId="77777777" w:rsidR="00A91415" w:rsidRPr="00F9799A" w:rsidRDefault="00A91415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82EB946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            </w:t>
      </w:r>
      <w:r w:rsidR="004D411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กำไรขาดทุนทางภาษี และผลแตกต่างที่เกี่ยวข้องกับเงินลงทุนในบริษัทย่อยและ</w:t>
      </w:r>
      <w:r w:rsidR="00B9531A" w:rsidRPr="00C62AA6">
        <w:rPr>
          <w:rFonts w:ascii="Angsana New" w:hAnsi="Angsana New"/>
          <w:sz w:val="30"/>
          <w:szCs w:val="30"/>
          <w:cs/>
        </w:rPr>
        <w:t>กิจการที่ควบคุมร่วมกัน</w:t>
      </w:r>
      <w:r w:rsidRPr="00C62AA6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</w:t>
      </w:r>
      <w:r w:rsidR="009A7058" w:rsidRPr="00C62AA6">
        <w:rPr>
          <w:rFonts w:ascii="Angsana New" w:hAnsi="Angsana New"/>
          <w:sz w:val="30"/>
          <w:szCs w:val="30"/>
          <w:cs/>
        </w:rPr>
        <w:t xml:space="preserve">รายการในอนาคตอันใกล้ </w:t>
      </w:r>
    </w:p>
    <w:p w14:paraId="238682AE" w14:textId="77777777" w:rsidR="00DE151E" w:rsidRPr="00F9799A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A50154A" w14:textId="77777777" w:rsidR="008A489A" w:rsidRDefault="008918A3" w:rsidP="000B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การวัดมู</w:t>
      </w:r>
      <w:r w:rsidR="000B41B4" w:rsidRPr="00C62AA6">
        <w:rPr>
          <w:rFonts w:ascii="Angsana New" w:hAnsi="Angsana New"/>
          <w:sz w:val="30"/>
          <w:szCs w:val="30"/>
          <w:cs/>
        </w:rPr>
        <w:t xml:space="preserve"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6D4DAE0B" w14:textId="77777777" w:rsidR="008A489A" w:rsidRDefault="008A489A" w:rsidP="000B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1AC711" w14:textId="77777777" w:rsidR="000B41B4" w:rsidRPr="00C62AA6" w:rsidRDefault="008A489A" w:rsidP="000B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832E69">
        <w:rPr>
          <w:rFonts w:ascii="Angsana New" w:hAnsi="Angsana New" w:hint="cs"/>
          <w:sz w:val="30"/>
          <w:szCs w:val="30"/>
          <w:cs/>
        </w:rPr>
        <w:t>ซึ่งเป็น</w:t>
      </w:r>
      <w:r w:rsidRPr="00C62AA6">
        <w:rPr>
          <w:rFonts w:ascii="Angsana New" w:hAnsi="Angsana New"/>
          <w:sz w:val="30"/>
          <w:szCs w:val="30"/>
          <w:cs/>
        </w:rPr>
        <w:t>อัตราภาษีที่ประกาศใช้หรือที่คาดว่ามีผลบังคับใช้ ณ วันที่รายงาน</w:t>
      </w:r>
    </w:p>
    <w:p w14:paraId="1653C6BF" w14:textId="77777777" w:rsidR="00C16B4F" w:rsidRDefault="00C1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6FC529F" w14:textId="77777777" w:rsidR="00DE151E" w:rsidRPr="00C62AA6" w:rsidRDefault="00DE151E" w:rsidP="001D1AB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</w:t>
      </w:r>
      <w:r w:rsidR="00E27980" w:rsidRPr="00C62AA6">
        <w:rPr>
          <w:rFonts w:ascii="Angsana New" w:hAnsi="Angsana New"/>
          <w:sz w:val="30"/>
          <w:szCs w:val="30"/>
          <w:cs/>
        </w:rPr>
        <w:t>ของงวด</w:t>
      </w:r>
      <w:r w:rsidRPr="00C62AA6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</w:t>
      </w:r>
      <w:r w:rsidR="00C35B47">
        <w:rPr>
          <w:rFonts w:ascii="Angsana New" w:hAnsi="Angsana New"/>
          <w:sz w:val="30"/>
          <w:szCs w:val="30"/>
          <w:cs/>
        </w:rPr>
        <w:br/>
      </w:r>
      <w:r w:rsidRPr="00C62AA6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</w:t>
      </w:r>
      <w:r w:rsidR="005B6A7F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C62AA6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</w:t>
      </w:r>
      <w:r w:rsidR="001D1ABD" w:rsidRPr="00C62AA6">
        <w:rPr>
          <w:rFonts w:ascii="Angsana New" w:hAnsi="Angsana New"/>
          <w:sz w:val="30"/>
          <w:szCs w:val="30"/>
        </w:rPr>
        <w:t xml:space="preserve"> </w:t>
      </w:r>
      <w:r w:rsidR="00C35B47">
        <w:rPr>
          <w:rFonts w:ascii="Angsana New" w:hAnsi="Angsana New"/>
          <w:sz w:val="30"/>
          <w:szCs w:val="30"/>
          <w:cs/>
        </w:rPr>
        <w:br/>
      </w:r>
      <w:r w:rsidRPr="00C62AA6">
        <w:rPr>
          <w:rFonts w:ascii="Angsana New" w:hAnsi="Angsana New"/>
          <w:sz w:val="30"/>
          <w:szCs w:val="30"/>
          <w:cs/>
        </w:rPr>
        <w:t>ข้อมูลใหม่ๆ</w:t>
      </w:r>
      <w:r w:rsidR="00087D53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8FA714F" w14:textId="77777777" w:rsidR="002B495E" w:rsidRPr="004D4116" w:rsidRDefault="002B495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7AD9AB7A" w14:textId="77777777" w:rsidR="00DE151E" w:rsidRPr="00C62AA6" w:rsidRDefault="00DE151E" w:rsidP="00AF622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C256CA" w:rsidRPr="00C62AA6">
        <w:rPr>
          <w:rFonts w:ascii="Angsana New" w:hAnsi="Angsana New" w:hint="cs"/>
          <w:sz w:val="30"/>
          <w:szCs w:val="30"/>
          <w:cs/>
        </w:rPr>
        <w:t xml:space="preserve">    </w:t>
      </w:r>
      <w:r w:rsidRPr="00C62AA6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B9467FA" w14:textId="77777777" w:rsidR="00DE151E" w:rsidRPr="004D4116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576590A6" w14:textId="77777777" w:rsidR="006F68F9" w:rsidRDefault="00DE151E" w:rsidP="0032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E6B1E4C" w14:textId="77777777" w:rsidR="00E653E1" w:rsidRDefault="00E653E1" w:rsidP="00E65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763C54" w14:textId="77777777" w:rsidR="00E653E1" w:rsidRDefault="00E653E1" w:rsidP="00F521B3">
      <w:pPr>
        <w:pStyle w:val="ListParagraph"/>
        <w:numPr>
          <w:ilvl w:val="1"/>
          <w:numId w:val="3"/>
        </w:num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567BF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38F51997" w14:textId="77777777" w:rsidR="00E653E1" w:rsidRDefault="00E653E1" w:rsidP="00E653E1">
      <w:pPr>
        <w:pStyle w:val="ListParagraph"/>
        <w:ind w:left="504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2DE37CBD" w14:textId="77777777" w:rsidR="00E653E1" w:rsidRDefault="00E653E1" w:rsidP="00E653E1">
      <w:pPr>
        <w:pStyle w:val="ListParagraph"/>
        <w:ind w:left="504"/>
        <w:jc w:val="thaiDistribute"/>
        <w:rPr>
          <w:sz w:val="30"/>
          <w:szCs w:val="30"/>
        </w:rPr>
      </w:pPr>
      <w:r w:rsidRPr="00E653E1">
        <w:rPr>
          <w:rFonts w:hint="cs"/>
          <w:b/>
          <w:sz w:val="30"/>
          <w:szCs w:val="30"/>
          <w:cs/>
        </w:rPr>
        <w:t>กลุ่มบริษัท</w:t>
      </w:r>
      <w:r w:rsidRPr="00E653E1">
        <w:rPr>
          <w:b/>
          <w:sz w:val="30"/>
          <w:szCs w:val="30"/>
          <w:cs/>
        </w:rPr>
        <w:t>แสดง</w:t>
      </w:r>
      <w:r w:rsidRPr="009B52FF">
        <w:rPr>
          <w:b/>
          <w:sz w:val="30"/>
          <w:szCs w:val="30"/>
          <w:cs/>
        </w:rPr>
        <w:t>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0B35320F" w14:textId="77777777" w:rsidR="00323992" w:rsidRPr="004D4116" w:rsidRDefault="00323992" w:rsidP="0032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12CE234C" w14:textId="77777777" w:rsidR="000B41B4" w:rsidRPr="00C62AA6" w:rsidRDefault="000B41B4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92CD6C8" w14:textId="77777777" w:rsidR="00C961CF" w:rsidRPr="004D4116" w:rsidRDefault="00C961CF" w:rsidP="00C96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Cs/>
          <w:sz w:val="28"/>
          <w:szCs w:val="28"/>
        </w:rPr>
      </w:pPr>
    </w:p>
    <w:p w14:paraId="183864AA" w14:textId="77777777" w:rsidR="00B9531A" w:rsidRPr="00C62AA6" w:rsidRDefault="00B9531A" w:rsidP="0054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</w:t>
      </w:r>
      <w:r w:rsidR="007659F8" w:rsidRPr="00C62AA6">
        <w:rPr>
          <w:rFonts w:ascii="Angsana New" w:hAnsi="Angsana New"/>
          <w:sz w:val="30"/>
          <w:szCs w:val="30"/>
          <w:cs/>
        </w:rPr>
        <w:t>ส่วนงานดำเนินงานนั้นโดยตรงหรือ</w:t>
      </w:r>
      <w:r w:rsidRPr="00C62AA6">
        <w:rPr>
          <w:rFonts w:ascii="Angsana New" w:hAnsi="Angsana New"/>
          <w:sz w:val="30"/>
          <w:szCs w:val="30"/>
          <w:cs/>
        </w:rPr>
        <w:t xml:space="preserve">รายการที่ได้รับการปันส่วนอย่างสมเหตุสมผล </w:t>
      </w:r>
    </w:p>
    <w:p w14:paraId="467A9577" w14:textId="77777777" w:rsidR="007C4722" w:rsidRPr="004D4116" w:rsidRDefault="007C4722" w:rsidP="007C4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67C4C98C" w14:textId="77777777" w:rsidR="00E653E1" w:rsidRDefault="00E65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</w:rPr>
      </w:pPr>
    </w:p>
    <w:p w14:paraId="0374FF77" w14:textId="77777777" w:rsidR="00255D1A" w:rsidRDefault="00255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</w:rPr>
      </w:pPr>
    </w:p>
    <w:p w14:paraId="3A793885" w14:textId="77777777" w:rsidR="00255D1A" w:rsidRPr="00255D1A" w:rsidRDefault="00255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</w:rPr>
      </w:pPr>
    </w:p>
    <w:p w14:paraId="577A1A4F" w14:textId="2690D4FB" w:rsidR="00421C00" w:rsidRPr="00272944" w:rsidRDefault="007F0795" w:rsidP="00421C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7F0795">
        <w:rPr>
          <w:rFonts w:ascii="Angsana New" w:hAnsi="Angsana New"/>
          <w:sz w:val="30"/>
          <w:szCs w:val="30"/>
          <w:u w:val="none"/>
        </w:rPr>
        <w:lastRenderedPageBreak/>
        <w:t>4</w:t>
      </w:r>
      <w:r w:rsidR="008D4CEA" w:rsidRPr="00272944">
        <w:rPr>
          <w:rFonts w:ascii="Angsana New" w:hAnsi="Angsana New"/>
          <w:sz w:val="30"/>
          <w:szCs w:val="30"/>
          <w:u w:val="none"/>
        </w:rPr>
        <w:tab/>
      </w:r>
      <w:r w:rsidR="00421C00" w:rsidRPr="0027294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2503A4B" w14:textId="77777777" w:rsidR="00421C00" w:rsidRPr="00E33575" w:rsidRDefault="00421C00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</w:p>
    <w:p w14:paraId="5AD910CF" w14:textId="77777777" w:rsidR="00421C00" w:rsidRPr="00C62AA6" w:rsidRDefault="00421C00" w:rsidP="00421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</w:t>
      </w:r>
      <w:r w:rsidR="00A23228" w:rsidRPr="00C62AA6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C62AA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5466AC91" w14:textId="77777777" w:rsidR="00421C00" w:rsidRPr="00E33575" w:rsidRDefault="00421C00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</w:p>
    <w:p w14:paraId="01F71F94" w14:textId="77777777" w:rsidR="00421C00" w:rsidRPr="00C62AA6" w:rsidRDefault="00421C00" w:rsidP="00421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C62AA6">
        <w:rPr>
          <w:rFonts w:ascii="Angsana New" w:hAnsi="Angsana New" w:hint="cs"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มีดังนี้</w:t>
      </w:r>
    </w:p>
    <w:p w14:paraId="00832FA2" w14:textId="77777777" w:rsidR="00421C00" w:rsidRPr="00E33575" w:rsidRDefault="00421C00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</w:p>
    <w:p w14:paraId="43C71C8A" w14:textId="77777777" w:rsidR="00421C00" w:rsidRPr="00C62AA6" w:rsidRDefault="00421C00" w:rsidP="00421C00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88" w:type="dxa"/>
        <w:tblInd w:w="450" w:type="dxa"/>
        <w:tblLook w:val="0000" w:firstRow="0" w:lastRow="0" w:firstColumn="0" w:lastColumn="0" w:noHBand="0" w:noVBand="0"/>
      </w:tblPr>
      <w:tblGrid>
        <w:gridCol w:w="4158"/>
        <w:gridCol w:w="270"/>
        <w:gridCol w:w="1146"/>
        <w:gridCol w:w="3814"/>
      </w:tblGrid>
      <w:tr w:rsidR="00F337F1" w:rsidRPr="00BB78FC" w14:paraId="11CAB04C" w14:textId="77777777" w:rsidTr="00346E7E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BDEE" w14:textId="77777777" w:rsidR="00F337F1" w:rsidRPr="0023339D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93E76" w14:textId="77777777" w:rsidR="00F337F1" w:rsidRPr="0023339D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3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DF707" w14:textId="77777777" w:rsidR="00F337F1" w:rsidRPr="0023339D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37F1" w:rsidRPr="00BB78FC" w14:paraId="6890889D" w14:textId="77777777" w:rsidTr="00346E7E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04B0" w14:textId="77777777" w:rsidR="00F337F1" w:rsidRPr="0023339D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2ACCD" w14:textId="77777777" w:rsidR="00F337F1" w:rsidRPr="0023339D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1EA6" w14:textId="77777777" w:rsidR="00F337F1" w:rsidRPr="0023339D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37F1" w:rsidRPr="00080AB9" w14:paraId="1CADC60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E5BA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AB94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E4A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37F1" w:rsidRPr="00080AB9" w14:paraId="7E09D72C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52A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60B5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A195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080AB9" w14:paraId="3D45C0F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B18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7CD07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73D6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080AB9" w14:paraId="4222E464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B70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30FBE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B156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080AB9" w14:paraId="7716D23C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0BA5A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9E95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A4005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F337F1" w:rsidRPr="00080AB9" w14:paraId="32A1B93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408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86AE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97AF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080AB9" w14:paraId="6C10512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460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968B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3BC0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080AB9" w14:paraId="1E42F782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5F007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6127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0600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F337F1" w:rsidRPr="00080AB9" w14:paraId="369DCFC9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F0F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24385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0E9A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080AB9" w14:paraId="08736AB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2171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4DA9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1E9CE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080AB9" w14:paraId="39F3165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B117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3AB8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92527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</w:t>
            </w:r>
            <w:r w:rsidRPr="00080AB9">
              <w:rPr>
                <w:rFonts w:ascii="Angsana New" w:hAnsi="Angsana New"/>
                <w:sz w:val="30"/>
                <w:szCs w:val="30"/>
              </w:rPr>
              <w:t>/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F337F1" w:rsidRPr="00080AB9" w14:paraId="73FB83F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0B41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59BE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B885F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เป็นบริษัทย่อยทางอ้อมและ/หรือมีกรรมการ</w:t>
            </w:r>
          </w:p>
        </w:tc>
      </w:tr>
      <w:tr w:rsidR="00F337F1" w:rsidRPr="00080AB9" w14:paraId="48222EB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2AAA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396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626F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F337F1" w:rsidRPr="00080AB9" w14:paraId="03673E0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F08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A1F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D3CE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080AB9" w14:paraId="0FCE928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0B34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1850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883A1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080AB9" w14:paraId="42FF4D2F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8131F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24A14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B57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080AB9" w14:paraId="5B104DC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D6B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A381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D61A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080AB9" w14:paraId="567D965A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BD30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A918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D157A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080AB9" w14:paraId="2C6F0B83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DAE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3B27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1BA25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080AB9" w14:paraId="570D4E1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973E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80AB9">
              <w:rPr>
                <w:rFonts w:ascii="Angsana New" w:hAnsi="Angsana New"/>
                <w:sz w:val="30"/>
                <w:szCs w:val="30"/>
              </w:rPr>
              <w:t>Thaioil</w:t>
            </w:r>
            <w:proofErr w:type="spellEnd"/>
            <w:r w:rsidRPr="00080AB9">
              <w:rPr>
                <w:rFonts w:ascii="Angsana New" w:hAnsi="Angsana New"/>
                <w:sz w:val="30"/>
                <w:szCs w:val="30"/>
              </w:rPr>
              <w:t xml:space="preserve"> Marine International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08AE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CE6C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080AB9" w14:paraId="627B661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A5367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E57F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0F8E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080AB9" w14:paraId="3BC86CA6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97B3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7EF0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AC6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547A82" w14:paraId="1FA155E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CE5B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63770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8AE0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080AB9" w14:paraId="41BCDB6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E81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ลาบิกซ์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C4BF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C00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</w:t>
            </w:r>
            <w:r w:rsidRPr="00080AB9">
              <w:rPr>
                <w:rFonts w:ascii="Angsana New" w:hAnsi="Angsana New"/>
                <w:sz w:val="30"/>
                <w:szCs w:val="30"/>
              </w:rPr>
              <w:t>/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หรือมีกรรมการ</w:t>
            </w:r>
          </w:p>
        </w:tc>
      </w:tr>
      <w:tr w:rsidR="00F337F1" w:rsidRPr="00080AB9" w14:paraId="345D33F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F3B7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646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DB1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337F1" w:rsidRPr="00080AB9" w14:paraId="091280C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EFF7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>TOP-NTL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552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C4F1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F337F1" w:rsidRPr="00080AB9" w14:paraId="2ED88506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AD0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 xml:space="preserve">TOP-NTL Shipping Trust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0796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CC18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F337F1" w:rsidRPr="00080AB9" w14:paraId="64831DE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40721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ท็อป นอติคอล สตาร์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24F8F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3013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ของบริษัทย่อยและ</w:t>
            </w:r>
            <w:r w:rsidRPr="00080AB9">
              <w:rPr>
                <w:rFonts w:ascii="Angsana New" w:hAnsi="Angsana New"/>
                <w:sz w:val="30"/>
                <w:szCs w:val="30"/>
              </w:rPr>
              <w:t>/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</w:p>
        </w:tc>
      </w:tr>
      <w:tr w:rsidR="00F337F1" w:rsidRPr="00080AB9" w14:paraId="4F20F3F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2A1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AE2F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AD58" w14:textId="77777777" w:rsidR="00F337F1" w:rsidRPr="00080AB9" w:rsidRDefault="00F337F1" w:rsidP="00096F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F337F1" w:rsidRPr="00080AB9" w14:paraId="0CAF6A33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334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 xml:space="preserve">TOP-NYK </w:t>
            </w:r>
            <w:proofErr w:type="spellStart"/>
            <w:r w:rsidRPr="00080AB9">
              <w:rPr>
                <w:rFonts w:ascii="Angsana New" w:hAnsi="Angsana New"/>
                <w:sz w:val="30"/>
                <w:szCs w:val="30"/>
              </w:rPr>
              <w:t>MarineOne</w:t>
            </w:r>
            <w:proofErr w:type="spellEnd"/>
            <w:r w:rsidRPr="00080AB9">
              <w:rPr>
                <w:rFonts w:ascii="Angsana New" w:hAnsi="Angsana New"/>
                <w:sz w:val="30"/>
                <w:szCs w:val="30"/>
              </w:rPr>
              <w:t xml:space="preserve">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72D5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2014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  <w:r w:rsidR="00906BF5" w:rsidRPr="00080AB9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F337F1" w:rsidRPr="00080AB9" w14:paraId="2728A05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9CC37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41D6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58C7" w14:textId="77777777" w:rsidR="00F337F1" w:rsidRPr="00080AB9" w:rsidRDefault="00F337F1" w:rsidP="0090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และ/หรือมีผู้บริหารของบริษัท</w:t>
            </w:r>
          </w:p>
        </w:tc>
      </w:tr>
      <w:tr w:rsidR="00F337F1" w:rsidRPr="00080AB9" w14:paraId="2001BBD4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F01E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A94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841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080AB9" w14:paraId="4A1CD43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7A72" w14:textId="3D38BA96" w:rsidR="00F337F1" w:rsidRPr="00080AB9" w:rsidRDefault="00F337F1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="00906BF5" w:rsidRPr="00080AB9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  <w:r w:rsidR="004A7877" w:rsidRPr="00080AB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="004A7877" w:rsidRPr="00080AB9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95DB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D7B37" w14:textId="208E74D3" w:rsidR="00F337F1" w:rsidRPr="00080AB9" w:rsidRDefault="00F337F1" w:rsidP="00CF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</w:t>
            </w:r>
            <w:r w:rsidR="004A4928" w:rsidRPr="00080AB9">
              <w:rPr>
                <w:rFonts w:ascii="Angsana New" w:hAnsi="Angsana New"/>
                <w:sz w:val="30"/>
                <w:szCs w:val="30"/>
                <w:cs/>
              </w:rPr>
              <w:t>และ/หรือ</w:t>
            </w:r>
            <w:r w:rsidR="00CF3EA3" w:rsidRPr="00080AB9">
              <w:rPr>
                <w:rFonts w:ascii="Angsana New" w:hAnsi="Angsana New"/>
                <w:sz w:val="30"/>
                <w:szCs w:val="30"/>
                <w:cs/>
              </w:rPr>
              <w:t>มีผู้บริหาร</w:t>
            </w:r>
            <w:r w:rsidR="00344C3E" w:rsidRPr="00080AB9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</w:tr>
      <w:tr w:rsidR="004A4928" w:rsidRPr="00080AB9" w14:paraId="52205599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6C0F6" w14:textId="77777777" w:rsidR="004A4928" w:rsidRPr="00080AB9" w:rsidRDefault="004A4928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57BED" w14:textId="77777777" w:rsidR="004A4928" w:rsidRPr="00080AB9" w:rsidRDefault="004A4928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015C8" w14:textId="464D5A4F" w:rsidR="004A4928" w:rsidRPr="00080AB9" w:rsidRDefault="004A4928" w:rsidP="0034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เป็นกรรมการ</w:t>
            </w:r>
          </w:p>
        </w:tc>
      </w:tr>
      <w:tr w:rsidR="00F337F1" w:rsidRPr="00080AB9" w14:paraId="7DFB0626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0B46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F43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6B42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F337F1" w:rsidRPr="00080AB9" w14:paraId="7389D00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DDE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021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3361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080AB9" w14:paraId="77828465" w14:textId="77777777" w:rsidTr="00346E7E"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D7FF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28C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272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เป็นบริษัทร่วมทางอ้อมและ/หรือมีกรรมการ</w:t>
            </w:r>
          </w:p>
        </w:tc>
      </w:tr>
      <w:tr w:rsidR="00F337F1" w:rsidRPr="00080AB9" w14:paraId="1359209A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14DE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3845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96CA0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F337F1" w:rsidRPr="00080AB9" w14:paraId="23517C4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6BB1" w14:textId="43C855D1" w:rsidR="00F337F1" w:rsidRPr="00080AB9" w:rsidRDefault="00F337F1" w:rsidP="004A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แม่สอดพลังงานสะอาด จำกัด</w:t>
            </w:r>
            <w:r w:rsidR="004A7877" w:rsidRPr="00080AB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="004A7877" w:rsidRPr="00080AB9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4448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1070" w14:textId="77777777" w:rsidR="00F337F1" w:rsidRPr="00080AB9" w:rsidRDefault="00F337F1" w:rsidP="0090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</w:t>
            </w:r>
          </w:p>
        </w:tc>
      </w:tr>
      <w:tr w:rsidR="00F337F1" w:rsidRPr="00080AB9" w14:paraId="54F47DE2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E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FE9A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AA9A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F337F1" w:rsidRPr="00080AB9" w14:paraId="6601650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19D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17B8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0B7B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F337F1" w:rsidRPr="009B5042" w14:paraId="6272147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E3E65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 w:rsidR="00906BF5" w:rsidRPr="00080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เอ็ม. ชิพ แมนเนจเมนท์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C9C0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9C11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F337F1" w:rsidRPr="00080AB9" w14:paraId="3FC17C0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8D3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A131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891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F337F1" w:rsidRPr="00080AB9" w14:paraId="36110294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0846A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CF39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62C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37F1" w:rsidRPr="00080AB9" w14:paraId="6BD5028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BE3C" w14:textId="77777777" w:rsidR="00F337F1" w:rsidRPr="00080AB9" w:rsidRDefault="0013505E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ปตท.</w:t>
            </w:r>
            <w:r w:rsidR="00F337F1" w:rsidRPr="00080AB9">
              <w:rPr>
                <w:rFonts w:ascii="Angsana New" w:hAnsi="Angsana New"/>
                <w:sz w:val="30"/>
                <w:szCs w:val="30"/>
                <w:cs/>
              </w:rPr>
              <w:t>สำรวจและผลิตปิโตรเลียม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CEC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C617E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37F1" w:rsidRPr="00080AB9" w14:paraId="3AD6525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DFA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42DD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D92C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7F1" w:rsidRPr="00080AB9" w14:paraId="686494C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8A68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คอมเพล็กซ์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4A2B5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B4F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37F1" w:rsidRPr="00080AB9" w14:paraId="0ECF73F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CB9EF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5FAA2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1FF3" w14:textId="77777777" w:rsidR="00F337F1" w:rsidRPr="00080AB9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13505E" w:rsidRPr="00080AB9" w14:paraId="590751BA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F7CAD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EE56B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1B47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13505E" w:rsidRPr="00080AB9" w14:paraId="1718420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72BBC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พีทีที โก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บอล 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572A2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988D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080AB9">
              <w:rPr>
                <w:rFonts w:ascii="Angsana New" w:hAnsi="Angsana New"/>
                <w:sz w:val="30"/>
                <w:szCs w:val="30"/>
              </w:rPr>
              <w:t>/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หรือมี</w:t>
            </w:r>
          </w:p>
        </w:tc>
      </w:tr>
      <w:tr w:rsidR="0013505E" w:rsidRPr="00080AB9" w14:paraId="4F49B08F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A49F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E91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6378" w14:textId="77777777" w:rsidR="0013505E" w:rsidRPr="00080AB9" w:rsidRDefault="0013505E" w:rsidP="0013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50BAD" w:rsidRPr="00080AB9" w14:paraId="187BE90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401B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ไทยเอบีเอส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323B4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6656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B50BAD" w:rsidRPr="00080AB9" w14:paraId="2FD761A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882A5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ซ์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แอนด์ เอนจิเนียริง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8D580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35601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B50BAD" w:rsidRPr="00080AB9" w14:paraId="48C8B081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C563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ab/>
              <w:t>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6DFB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642AD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0BAD" w:rsidRPr="007161CD" w14:paraId="280AB6AF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80D8B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พีทีที ฟีนอล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C6EAD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ED33D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DB1E59" w:rsidRPr="007161CD" w14:paraId="55AE8EC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2427" w14:textId="77777777" w:rsidR="00DB1E59" w:rsidRPr="00080AB9" w:rsidRDefault="00DB1E59" w:rsidP="00DB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ไทยสไตรีนิคส์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B811" w14:textId="77777777" w:rsidR="00DB1E59" w:rsidRPr="00080AB9" w:rsidRDefault="00DB1E59" w:rsidP="00DB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6473" w14:textId="77777777" w:rsidR="00DB1E59" w:rsidRPr="00080AB9" w:rsidRDefault="00DB1E59" w:rsidP="00DB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DB1E59" w:rsidRPr="007161CD" w14:paraId="6DE4B1F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86400" w14:textId="77777777" w:rsidR="00DB1E59" w:rsidRPr="00080AB9" w:rsidRDefault="00DB1E59" w:rsidP="00DB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2991" w14:textId="77777777" w:rsidR="00DB1E59" w:rsidRPr="00080AB9" w:rsidRDefault="00DB1E59" w:rsidP="00DB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48A27" w14:textId="77777777" w:rsidR="00DB1E59" w:rsidRPr="00080AB9" w:rsidRDefault="00DB1E59" w:rsidP="00DB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B50BAD" w:rsidRPr="00080AB9" w14:paraId="597720A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D1D1C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2B216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B3A9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B50BAD" w:rsidRPr="00080AB9" w14:paraId="242E846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7539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6E685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5BDA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B50BAD" w:rsidRPr="00080AB9" w14:paraId="5C3AF4E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929F9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BF9CB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AD66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B50BAD" w:rsidRPr="00080AB9" w14:paraId="2686DA5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DE4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ECD8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EC37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B50BAD" w:rsidRPr="00080AB9" w14:paraId="2789EC3F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05B6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E33F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0B057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B50BAD" w:rsidRPr="00080AB9" w14:paraId="4BC1A40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036D" w14:textId="503FAD1F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สานพลัง วิสาหกิจเพื่อสังคม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080AB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080AB9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564EF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F3E1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B50BAD" w:rsidRPr="0028610D" w14:paraId="0DCBEDF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7218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8E7B8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785A" w14:textId="77777777" w:rsidR="00B50BAD" w:rsidRPr="00080AB9" w:rsidRDefault="00B50BAD" w:rsidP="00B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</w:tbl>
    <w:p w14:paraId="4EA3F4FD" w14:textId="77777777" w:rsidR="00827C1A" w:rsidRPr="00827C1A" w:rsidRDefault="00827C1A" w:rsidP="00541D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373D079" w14:textId="01C39A12" w:rsidR="00541D19" w:rsidRDefault="004A7877" w:rsidP="00541D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7F0795" w:rsidRPr="007F079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)</w:t>
      </w:r>
      <w:r w:rsidR="00541D19" w:rsidRPr="00B76EA8">
        <w:rPr>
          <w:rFonts w:ascii="Angsana New" w:hAnsi="Angsana New"/>
          <w:sz w:val="30"/>
          <w:szCs w:val="30"/>
        </w:rPr>
        <w:t xml:space="preserve"> </w:t>
      </w:r>
      <w:r w:rsidR="00541D19" w:rsidRPr="00B76EA8">
        <w:rPr>
          <w:rFonts w:ascii="Angsana New" w:hAnsi="Angsana New" w:hint="cs"/>
          <w:sz w:val="30"/>
          <w:szCs w:val="30"/>
          <w:cs/>
        </w:rPr>
        <w:t>เปลี่ยนชื่อจาก “</w:t>
      </w:r>
      <w:r w:rsidR="00541D19" w:rsidRPr="00B76EA8">
        <w:rPr>
          <w:rFonts w:ascii="Angsana New" w:hAnsi="Angsana New"/>
          <w:sz w:val="30"/>
          <w:szCs w:val="30"/>
          <w:cs/>
        </w:rPr>
        <w:t xml:space="preserve">บริษัท พีทีที </w:t>
      </w:r>
      <w:r w:rsidR="00541D19" w:rsidRPr="00B76EA8">
        <w:rPr>
          <w:rFonts w:ascii="Angsana New" w:hAnsi="Angsana New" w:hint="cs"/>
          <w:sz w:val="30"/>
          <w:szCs w:val="30"/>
          <w:cs/>
        </w:rPr>
        <w:t xml:space="preserve">ไอซีที </w:t>
      </w:r>
      <w:r w:rsidR="00541D19" w:rsidRPr="00B76EA8">
        <w:rPr>
          <w:rFonts w:ascii="Angsana New" w:hAnsi="Angsana New"/>
          <w:sz w:val="30"/>
          <w:szCs w:val="30"/>
          <w:cs/>
        </w:rPr>
        <w:t>โซลูชั่น</w:t>
      </w:r>
      <w:r w:rsidR="000E5DFD">
        <w:rPr>
          <w:rFonts w:ascii="Angsana New" w:hAnsi="Angsana New" w:hint="cs"/>
          <w:sz w:val="30"/>
          <w:szCs w:val="30"/>
          <w:cs/>
        </w:rPr>
        <w:t>ส์</w:t>
      </w:r>
      <w:r w:rsidR="00541D19" w:rsidRPr="00B76EA8">
        <w:rPr>
          <w:rFonts w:ascii="Angsana New" w:hAnsi="Angsana New"/>
          <w:sz w:val="30"/>
          <w:szCs w:val="30"/>
          <w:cs/>
        </w:rPr>
        <w:t xml:space="preserve"> จำกัด</w:t>
      </w:r>
      <w:r w:rsidR="00541D19" w:rsidRPr="00B76EA8">
        <w:rPr>
          <w:rFonts w:ascii="Angsana New" w:hAnsi="Angsana New" w:hint="cs"/>
          <w:sz w:val="30"/>
          <w:szCs w:val="30"/>
          <w:cs/>
        </w:rPr>
        <w:t xml:space="preserve">” โดยมีผลตั้งแต่วันที่ </w:t>
      </w:r>
      <w:r w:rsidR="007F0795" w:rsidRPr="007F0795">
        <w:rPr>
          <w:rFonts w:ascii="Angsana New" w:hAnsi="Angsana New"/>
          <w:sz w:val="30"/>
          <w:szCs w:val="30"/>
        </w:rPr>
        <w:t>22</w:t>
      </w:r>
      <w:r w:rsidR="00541D19" w:rsidRPr="00B76EA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</w:p>
    <w:p w14:paraId="6D11AC50" w14:textId="2663A4B2" w:rsidR="00541D19" w:rsidRDefault="00813643" w:rsidP="00541D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7F0795" w:rsidRPr="007F079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) </w:t>
      </w:r>
      <w:r w:rsidR="00541D19" w:rsidRPr="004637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F0795" w:rsidRPr="007F0795">
        <w:rPr>
          <w:rFonts w:ascii="Angsana New" w:hAnsi="Angsana New"/>
          <w:sz w:val="30"/>
          <w:szCs w:val="30"/>
        </w:rPr>
        <w:t>16</w:t>
      </w:r>
      <w:r w:rsidR="00541D19" w:rsidRPr="004637AA">
        <w:rPr>
          <w:rFonts w:ascii="Angsana New" w:hAnsi="Angsana New"/>
          <w:sz w:val="30"/>
          <w:szCs w:val="30"/>
        </w:rPr>
        <w:t xml:space="preserve"> </w:t>
      </w:r>
      <w:r w:rsidR="00541D19" w:rsidRPr="004637A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541D19" w:rsidRPr="004637AA">
        <w:rPr>
          <w:rFonts w:ascii="Angsana New" w:hAnsi="Angsana New"/>
          <w:sz w:val="30"/>
          <w:szCs w:val="30"/>
        </w:rPr>
        <w:t xml:space="preserve"> </w:t>
      </w:r>
      <w:r w:rsidR="00541D19" w:rsidRPr="004637AA">
        <w:rPr>
          <w:rFonts w:ascii="Angsana New" w:hAnsi="Angsana New" w:hint="cs"/>
          <w:sz w:val="30"/>
          <w:szCs w:val="30"/>
          <w:cs/>
        </w:rPr>
        <w:t xml:space="preserve">บริษัทไทยออยล์ เอทานอล </w:t>
      </w:r>
      <w:r w:rsidR="00541D19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541D19" w:rsidRPr="004637AA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ได้ขายหุ้น</w:t>
      </w:r>
      <w:r w:rsidR="00541D19">
        <w:rPr>
          <w:rFonts w:ascii="Angsana New" w:hAnsi="Angsana New" w:hint="cs"/>
          <w:sz w:val="30"/>
          <w:szCs w:val="30"/>
          <w:cs/>
        </w:rPr>
        <w:t>ทั้งหมดที่ถืออยู่ใน</w:t>
      </w:r>
      <w:r w:rsidR="00541D19" w:rsidRPr="004637AA">
        <w:rPr>
          <w:rFonts w:ascii="Angsana New" w:hAnsi="Angsana New" w:hint="cs"/>
          <w:sz w:val="30"/>
          <w:szCs w:val="30"/>
          <w:cs/>
        </w:rPr>
        <w:t>บริษัท แม่สอดพลังงานสะอาด จำกัด</w:t>
      </w:r>
      <w:r w:rsidR="00541D19">
        <w:rPr>
          <w:rFonts w:ascii="Angsana New" w:hAnsi="Angsana New" w:hint="cs"/>
          <w:sz w:val="30"/>
          <w:szCs w:val="30"/>
          <w:cs/>
        </w:rPr>
        <w:t xml:space="preserve"> รายละเอียดตามที่เปิดเผยในหมายเหตุประกอบงบการเงิน</w:t>
      </w:r>
      <w:r w:rsidR="00541D19" w:rsidRPr="00813643">
        <w:rPr>
          <w:rFonts w:ascii="Angsana New" w:hAnsi="Angsana New" w:hint="cs"/>
          <w:sz w:val="30"/>
          <w:szCs w:val="30"/>
          <w:cs/>
        </w:rPr>
        <w:t xml:space="preserve">ข้อ </w:t>
      </w:r>
      <w:r w:rsidR="007F0795" w:rsidRPr="007F0795">
        <w:rPr>
          <w:rFonts w:ascii="Angsana New" w:hAnsi="Angsana New"/>
          <w:sz w:val="30"/>
          <w:szCs w:val="30"/>
        </w:rPr>
        <w:t>12</w:t>
      </w:r>
      <w:r w:rsidR="00541D19" w:rsidRPr="00813643">
        <w:rPr>
          <w:rFonts w:ascii="Angsana New" w:hAnsi="Angsana New"/>
          <w:sz w:val="30"/>
          <w:szCs w:val="30"/>
        </w:rPr>
        <w:t xml:space="preserve">        </w:t>
      </w:r>
      <w:r w:rsidR="00541D19" w:rsidRPr="00F0168C">
        <w:rPr>
          <w:rFonts w:ascii="Angsana New" w:hAnsi="Angsana New"/>
          <w:sz w:val="30"/>
          <w:szCs w:val="30"/>
          <w:cs/>
        </w:rPr>
        <w:t>เงินลงทุนใน</w:t>
      </w:r>
      <w:r w:rsidR="00541D19" w:rsidRPr="00F0168C">
        <w:rPr>
          <w:rFonts w:ascii="Angsana New" w:hAnsi="Angsana New" w:hint="cs"/>
          <w:sz w:val="30"/>
          <w:szCs w:val="30"/>
          <w:cs/>
        </w:rPr>
        <w:t>การร่วมค้าและ</w:t>
      </w:r>
      <w:r w:rsidR="00541D19" w:rsidRPr="00F0168C">
        <w:rPr>
          <w:rFonts w:ascii="Angsana New" w:hAnsi="Angsana New"/>
          <w:sz w:val="30"/>
          <w:szCs w:val="30"/>
          <w:cs/>
        </w:rPr>
        <w:t>บริษัทร่วม</w:t>
      </w:r>
    </w:p>
    <w:p w14:paraId="5A0C6AA7" w14:textId="67E77240" w:rsidR="00813643" w:rsidRPr="00813643" w:rsidRDefault="00813643" w:rsidP="008136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2E6570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F0795" w:rsidRPr="007F0795">
        <w:rPr>
          <w:rFonts w:ascii="Angsana New" w:hAnsi="Angsana New" w:hint="cs"/>
          <w:sz w:val="30"/>
          <w:szCs w:val="30"/>
        </w:rPr>
        <w:t>7</w:t>
      </w:r>
      <w:r w:rsidRPr="003A577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7F0795" w:rsidRPr="007F0795">
        <w:rPr>
          <w:rFonts w:ascii="Angsana New" w:hAnsi="Angsana New" w:hint="cs"/>
          <w:sz w:val="30"/>
          <w:szCs w:val="30"/>
        </w:rPr>
        <w:t>56</w:t>
      </w:r>
      <w:r w:rsidR="0075357E" w:rsidRPr="0075357E">
        <w:rPr>
          <w:rFonts w:ascii="Angsana New" w:hAnsi="Angsana New" w:hint="cs"/>
          <w:sz w:val="30"/>
          <w:szCs w:val="30"/>
        </w:rPr>
        <w:t>0</w:t>
      </w:r>
      <w:r w:rsidRPr="003A577E">
        <w:rPr>
          <w:rFonts w:ascii="Angsana New" w:hAnsi="Angsana New" w:hint="cs"/>
          <w:sz w:val="30"/>
          <w:szCs w:val="30"/>
          <w:cs/>
        </w:rPr>
        <w:t xml:space="preserve"> บริษัทได้ลงทุนในบริษัท สานพลัง วิสาหกิจเพื่อสังคม จำกัด ร่วมกับบริษัทในกลุ่มปตท. โดยบริษัทถือหุ้นร้อยละ </w:t>
      </w:r>
      <w:r w:rsidR="007F0795" w:rsidRPr="007F0795">
        <w:rPr>
          <w:rFonts w:ascii="Angsana New" w:hAnsi="Angsana New" w:hint="cs"/>
          <w:sz w:val="30"/>
          <w:szCs w:val="30"/>
        </w:rPr>
        <w:t>15</w:t>
      </w:r>
      <w:r w:rsidRPr="003A577E">
        <w:rPr>
          <w:rFonts w:ascii="Angsana New" w:hAnsi="Angsana New" w:hint="cs"/>
          <w:sz w:val="30"/>
          <w:szCs w:val="30"/>
          <w:cs/>
        </w:rPr>
        <w:t xml:space="preserve"> บริษัทดังกล่าวมีทุนจดทะเบียนหุ้นสามัญจำนวน </w:t>
      </w:r>
      <w:r w:rsidR="007F0795" w:rsidRPr="007F0795">
        <w:rPr>
          <w:rFonts w:ascii="Angsana New" w:hAnsi="Angsana New" w:hint="cs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7F0795" w:rsidRPr="007F0795">
        <w:rPr>
          <w:rFonts w:ascii="Angsana New" w:hAnsi="Angsana New" w:hint="cs"/>
          <w:sz w:val="30"/>
          <w:szCs w:val="30"/>
        </w:rPr>
        <w:t>1</w:t>
      </w:r>
      <w:r w:rsidR="0075357E" w:rsidRPr="0075357E">
        <w:rPr>
          <w:rFonts w:ascii="Angsana New" w:hAnsi="Angsana New" w:hint="cs"/>
          <w:sz w:val="30"/>
          <w:szCs w:val="30"/>
        </w:rPr>
        <w:t>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บาท รวมทุนจดทะเบียนหุ้นสามัญ </w:t>
      </w:r>
      <w:r w:rsidR="007F0795" w:rsidRPr="007F0795">
        <w:rPr>
          <w:rFonts w:ascii="Angsana New" w:hAnsi="Angsana New" w:hint="cs"/>
          <w:sz w:val="30"/>
          <w:szCs w:val="30"/>
        </w:rPr>
        <w:t>1</w:t>
      </w:r>
      <w:r w:rsidR="0075357E" w:rsidRPr="0075357E">
        <w:rPr>
          <w:rFonts w:ascii="Angsana New" w:hAnsi="Angsana New" w:hint="cs"/>
          <w:sz w:val="30"/>
          <w:szCs w:val="30"/>
        </w:rPr>
        <w:t>0</w:t>
      </w:r>
      <w:r w:rsidRPr="003A577E">
        <w:rPr>
          <w:rFonts w:ascii="Angsana New" w:hAnsi="Angsana New" w:hint="cs"/>
          <w:sz w:val="30"/>
          <w:szCs w:val="30"/>
          <w:cs/>
        </w:rPr>
        <w:t xml:space="preserve"> ล้านบาท โดยเรียกชำระค่าหุ้นครั้งแรกร้อยละ </w:t>
      </w:r>
      <w:r w:rsidR="007F0795" w:rsidRPr="007F0795">
        <w:rPr>
          <w:rFonts w:ascii="Angsana New" w:hAnsi="Angsana New" w:hint="cs"/>
          <w:sz w:val="30"/>
          <w:szCs w:val="30"/>
        </w:rPr>
        <w:t>25</w:t>
      </w:r>
      <w:r w:rsidRPr="003A577E">
        <w:rPr>
          <w:rFonts w:ascii="Angsana New" w:hAnsi="Angsana New" w:hint="cs"/>
          <w:sz w:val="30"/>
          <w:szCs w:val="30"/>
          <w:cs/>
        </w:rPr>
        <w:t xml:space="preserve"> ของมูลค่าที่ตราไว้ คิดเป็นจำนวน </w:t>
      </w:r>
      <w:r w:rsidR="0075357E" w:rsidRPr="0075357E">
        <w:rPr>
          <w:rFonts w:ascii="Angsana New" w:hAnsi="Angsana New" w:hint="cs"/>
          <w:sz w:val="30"/>
          <w:szCs w:val="30"/>
        </w:rPr>
        <w:t>0</w:t>
      </w:r>
      <w:r w:rsidRPr="003A577E">
        <w:rPr>
          <w:rFonts w:ascii="Angsana New" w:hAnsi="Angsana New" w:hint="cs"/>
          <w:sz w:val="30"/>
          <w:szCs w:val="30"/>
          <w:cs/>
        </w:rPr>
        <w:t>.</w:t>
      </w:r>
      <w:r w:rsidR="007F0795" w:rsidRPr="007F0795">
        <w:rPr>
          <w:rFonts w:ascii="Angsana New" w:hAnsi="Angsana New" w:hint="cs"/>
          <w:sz w:val="30"/>
          <w:szCs w:val="30"/>
        </w:rPr>
        <w:t>3</w:t>
      </w:r>
      <w:r w:rsidR="007F0795" w:rsidRPr="007F0795">
        <w:rPr>
          <w:rFonts w:ascii="Angsana New" w:hAnsi="Angsana New"/>
          <w:sz w:val="30"/>
          <w:szCs w:val="30"/>
        </w:rPr>
        <w:t>8</w:t>
      </w:r>
      <w:r w:rsidRPr="003A577E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9647098" w14:textId="77777777" w:rsidR="00B73A3E" w:rsidRPr="00827C1A" w:rsidRDefault="00B73A3E" w:rsidP="006A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D404E97" w14:textId="77777777" w:rsidR="00DE151E" w:rsidRDefault="00194B55" w:rsidP="00194B55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</w:rPr>
        <w:tab/>
      </w:r>
      <w:r w:rsidRPr="00C62AA6">
        <w:rPr>
          <w:rFonts w:ascii="Angsana New" w:hAnsi="Angsana New"/>
        </w:rPr>
        <w:tab/>
      </w:r>
      <w:r w:rsidR="00DE151E" w:rsidRPr="00C62AA6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7713A263" w14:textId="77777777" w:rsidR="005B211A" w:rsidRPr="00827C1A" w:rsidRDefault="005B211A" w:rsidP="00194B55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7499E42" w14:textId="77777777" w:rsidR="00DE151E" w:rsidRPr="00C62AA6" w:rsidRDefault="00DE151E" w:rsidP="00AF622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"/>
          <w:szCs w:val="2"/>
          <w:cs/>
          <w:lang w:bidi="th-TH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068"/>
        <w:gridCol w:w="5562"/>
      </w:tblGrid>
      <w:tr w:rsidR="00DE151E" w:rsidRPr="00C62AA6" w14:paraId="6F716420" w14:textId="77777777" w:rsidTr="00323A57">
        <w:tc>
          <w:tcPr>
            <w:tcW w:w="4068" w:type="dxa"/>
          </w:tcPr>
          <w:p w14:paraId="6E493233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562" w:type="dxa"/>
          </w:tcPr>
          <w:p w14:paraId="0917C1C5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DE151E" w:rsidRPr="00C62AA6" w14:paraId="69BE27C0" w14:textId="77777777" w:rsidTr="00323A57">
        <w:tc>
          <w:tcPr>
            <w:tcW w:w="4068" w:type="dxa"/>
          </w:tcPr>
          <w:p w14:paraId="6C1B1D5A" w14:textId="77777777" w:rsidR="00DE151E" w:rsidRPr="00D34133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562" w:type="dxa"/>
          </w:tcPr>
          <w:p w14:paraId="6741FE1A" w14:textId="77777777" w:rsidR="00DE151E" w:rsidRPr="00D34133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DE151E" w:rsidRPr="00C62AA6" w14:paraId="0F4F7B4D" w14:textId="77777777" w:rsidTr="00323A57">
        <w:tc>
          <w:tcPr>
            <w:tcW w:w="4068" w:type="dxa"/>
          </w:tcPr>
          <w:p w14:paraId="3F07D7B4" w14:textId="77777777" w:rsidR="00DE151E" w:rsidRPr="00C62AA6" w:rsidRDefault="00541D19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</w:t>
            </w:r>
            <w:r w:rsidR="00DE151E"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และการให้บริการ  </w:t>
            </w:r>
          </w:p>
        </w:tc>
        <w:tc>
          <w:tcPr>
            <w:tcW w:w="5562" w:type="dxa"/>
          </w:tcPr>
          <w:p w14:paraId="2AEADDE6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E151E" w:rsidRPr="00C62AA6" w14:paraId="77E32392" w14:textId="77777777" w:rsidTr="00323A57">
        <w:tc>
          <w:tcPr>
            <w:tcW w:w="4068" w:type="dxa"/>
          </w:tcPr>
          <w:p w14:paraId="7739FC08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รายได้ค่าเช่า ซื้อสินค้าและสินทรัพย์</w:t>
            </w:r>
          </w:p>
        </w:tc>
        <w:tc>
          <w:tcPr>
            <w:tcW w:w="5562" w:type="dxa"/>
          </w:tcPr>
          <w:p w14:paraId="0686AE8E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DE151E" w:rsidRPr="00C62AA6" w14:paraId="0A7F0C29" w14:textId="77777777" w:rsidTr="00323A57">
        <w:tc>
          <w:tcPr>
            <w:tcW w:w="4068" w:type="dxa"/>
          </w:tcPr>
          <w:p w14:paraId="5FD89BC3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62" w:type="dxa"/>
          </w:tcPr>
          <w:p w14:paraId="13DC6E45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ราคาตลาดรองรับ</w:t>
            </w:r>
          </w:p>
        </w:tc>
      </w:tr>
      <w:tr w:rsidR="00DE151E" w:rsidRPr="00C62AA6" w14:paraId="38DA65BF" w14:textId="77777777" w:rsidTr="00323A57">
        <w:tc>
          <w:tcPr>
            <w:tcW w:w="4068" w:type="dxa"/>
          </w:tcPr>
          <w:p w14:paraId="4702321F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562" w:type="dxa"/>
          </w:tcPr>
          <w:p w14:paraId="3A49B610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DE151E" w:rsidRPr="00C62AA6" w14:paraId="74725DC2" w14:textId="77777777" w:rsidTr="00323A57">
        <w:tc>
          <w:tcPr>
            <w:tcW w:w="4068" w:type="dxa"/>
          </w:tcPr>
          <w:p w14:paraId="2D7E1360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5562" w:type="dxa"/>
          </w:tcPr>
          <w:p w14:paraId="58BA0C2F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DE151E" w:rsidRPr="00C62AA6" w14:paraId="4DC4CE1B" w14:textId="77777777" w:rsidTr="00323A57">
        <w:tc>
          <w:tcPr>
            <w:tcW w:w="4068" w:type="dxa"/>
          </w:tcPr>
          <w:p w14:paraId="6283D0E3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562" w:type="dxa"/>
          </w:tcPr>
          <w:p w14:paraId="75F18694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DE151E" w:rsidRPr="00C62AA6" w14:paraId="0EAE25B7" w14:textId="77777777" w:rsidTr="00323A57">
        <w:tc>
          <w:tcPr>
            <w:tcW w:w="4068" w:type="dxa"/>
          </w:tcPr>
          <w:p w14:paraId="1223C2D8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ค่าตอบแทนกรรมการ</w:t>
            </w:r>
          </w:p>
        </w:tc>
        <w:tc>
          <w:tcPr>
            <w:tcW w:w="5562" w:type="dxa"/>
          </w:tcPr>
          <w:p w14:paraId="00F69491" w14:textId="77777777" w:rsidR="00DE151E" w:rsidRPr="00C62AA6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14:paraId="49E9A94F" w14:textId="496E1CAA" w:rsidR="00DE151E" w:rsidRPr="00C62AA6" w:rsidRDefault="00E33575" w:rsidP="00AF622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>
        <w:rPr>
          <w:rFonts w:ascii="Angsana New" w:hAnsi="Angsana New"/>
          <w:sz w:val="30"/>
          <w:szCs w:val="30"/>
        </w:rPr>
        <w:tab/>
      </w:r>
      <w:r w:rsidR="00DE151E" w:rsidRPr="00C62AA6">
        <w:rPr>
          <w:rFonts w:ascii="Angsana New" w:hAnsi="Angsana New"/>
          <w:sz w:val="30"/>
          <w:szCs w:val="30"/>
          <w:cs/>
        </w:rPr>
        <w:t>รายการที่สำคัญกับบุคคล</w:t>
      </w:r>
      <w:r w:rsidR="00DE151E" w:rsidRPr="00C62AA6">
        <w:rPr>
          <w:rFonts w:ascii="Angsana New" w:hAnsi="Angsana New"/>
          <w:spacing w:val="-10"/>
          <w:sz w:val="30"/>
          <w:szCs w:val="30"/>
          <w:cs/>
        </w:rPr>
        <w:t xml:space="preserve">หรือกิจการที่เกี่ยวข้องกันสำหรับแต่ละปีสิ้นสุดวันที่ </w:t>
      </w:r>
      <w:r w:rsidR="007F0795" w:rsidRPr="007F0795">
        <w:rPr>
          <w:rFonts w:ascii="Angsana New" w:hAnsi="Angsana New"/>
          <w:spacing w:val="-10"/>
          <w:sz w:val="30"/>
          <w:szCs w:val="30"/>
        </w:rPr>
        <w:t>31</w:t>
      </w:r>
      <w:r w:rsidR="00DE151E" w:rsidRPr="00C62AA6">
        <w:rPr>
          <w:rFonts w:ascii="Angsana New" w:hAnsi="Angsana New"/>
          <w:spacing w:val="-10"/>
          <w:sz w:val="30"/>
          <w:szCs w:val="30"/>
        </w:rPr>
        <w:t xml:space="preserve"> </w:t>
      </w:r>
      <w:r w:rsidR="00DE151E" w:rsidRPr="00C62AA6">
        <w:rPr>
          <w:rFonts w:ascii="Angsana New" w:hAnsi="Angsana New"/>
          <w:spacing w:val="-10"/>
          <w:sz w:val="30"/>
          <w:szCs w:val="30"/>
          <w:cs/>
        </w:rPr>
        <w:t>ธันวาคม</w:t>
      </w:r>
      <w:r w:rsidR="00DE151E" w:rsidRPr="00C62AA6">
        <w:rPr>
          <w:rFonts w:ascii="Angsana New" w:hAnsi="Angsana New"/>
          <w:spacing w:val="-10"/>
          <w:sz w:val="30"/>
          <w:szCs w:val="30"/>
        </w:rPr>
        <w:t xml:space="preserve">  </w:t>
      </w:r>
      <w:r w:rsidR="007F0795" w:rsidRPr="007F0795">
        <w:rPr>
          <w:rFonts w:ascii="Angsana New" w:hAnsi="Angsana New"/>
          <w:spacing w:val="-10"/>
          <w:sz w:val="30"/>
          <w:szCs w:val="30"/>
          <w:lang w:bidi="ar-SA"/>
        </w:rPr>
        <w:t>256</w:t>
      </w:r>
      <w:r w:rsidR="0075357E" w:rsidRPr="0075357E">
        <w:rPr>
          <w:rFonts w:ascii="Angsana New" w:hAnsi="Angsana New"/>
          <w:spacing w:val="-10"/>
          <w:sz w:val="30"/>
          <w:szCs w:val="30"/>
          <w:lang w:bidi="ar-SA"/>
        </w:rPr>
        <w:t>0</w:t>
      </w:r>
      <w:r w:rsidR="00962472" w:rsidRPr="00C62AA6">
        <w:rPr>
          <w:rFonts w:ascii="Angsana New" w:hAnsi="Angsana New"/>
          <w:spacing w:val="-10"/>
          <w:sz w:val="30"/>
          <w:szCs w:val="30"/>
          <w:lang w:bidi="ar-SA"/>
        </w:rPr>
        <w:t xml:space="preserve"> </w:t>
      </w:r>
      <w:r w:rsidR="00962472" w:rsidRPr="00C62AA6">
        <w:rPr>
          <w:rFonts w:ascii="Angsana New" w:hAnsi="Angsana New"/>
          <w:spacing w:val="-10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pacing w:val="-10"/>
          <w:sz w:val="30"/>
          <w:szCs w:val="30"/>
          <w:lang w:bidi="ar-SA"/>
        </w:rPr>
        <w:t>2559</w:t>
      </w:r>
      <w:r w:rsidR="00541D19">
        <w:rPr>
          <w:rFonts w:ascii="Angsana New" w:hAnsi="Angsana New"/>
          <w:spacing w:val="-10"/>
          <w:sz w:val="30"/>
          <w:szCs w:val="30"/>
          <w:lang w:bidi="ar-SA"/>
        </w:rPr>
        <w:t xml:space="preserve"> </w:t>
      </w:r>
      <w:r w:rsidR="00DE151E" w:rsidRPr="00C62AA6">
        <w:rPr>
          <w:rFonts w:ascii="Angsana New" w:hAnsi="Angsana New"/>
          <w:spacing w:val="-10"/>
          <w:sz w:val="30"/>
          <w:szCs w:val="30"/>
          <w:cs/>
        </w:rPr>
        <w:t xml:space="preserve">สรุปได้ดังนี้  </w:t>
      </w:r>
    </w:p>
    <w:p w14:paraId="24111A26" w14:textId="77777777" w:rsidR="00DE151E" w:rsidRPr="002D4B2D" w:rsidRDefault="00DE151E" w:rsidP="0055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BA44E9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33"/>
        <w:gridCol w:w="270"/>
        <w:gridCol w:w="1260"/>
        <w:gridCol w:w="270"/>
        <w:gridCol w:w="1215"/>
        <w:gridCol w:w="270"/>
        <w:gridCol w:w="1233"/>
      </w:tblGrid>
      <w:tr w:rsidR="00C271A5" w:rsidRPr="00C62AA6" w14:paraId="62ABBC31" w14:textId="77777777" w:rsidTr="00323A57">
        <w:trPr>
          <w:cantSplit/>
          <w:tblHeader/>
        </w:trPr>
        <w:tc>
          <w:tcPr>
            <w:tcW w:w="3618" w:type="dxa"/>
          </w:tcPr>
          <w:p w14:paraId="3F24E8E4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6073871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0CF0B6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317B4FA8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A5" w:rsidRPr="00C62AA6" w14:paraId="03D13B73" w14:textId="77777777" w:rsidTr="00323A57">
        <w:trPr>
          <w:cantSplit/>
          <w:trHeight w:val="391"/>
          <w:tblHeader/>
        </w:trPr>
        <w:tc>
          <w:tcPr>
            <w:tcW w:w="3618" w:type="dxa"/>
          </w:tcPr>
          <w:p w14:paraId="715F8DAC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9CAF292" w14:textId="7D233207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9C8CB3D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9DB46" w14:textId="57542931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0BCDC681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044ED92" w14:textId="102208EE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F5AE869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92CD0C" w14:textId="3EAC7A20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271A5" w:rsidRPr="00C62AA6" w14:paraId="400DCC0A" w14:textId="77777777" w:rsidTr="00323A57">
        <w:trPr>
          <w:cantSplit/>
          <w:trHeight w:val="407"/>
          <w:tblHeader/>
        </w:trPr>
        <w:tc>
          <w:tcPr>
            <w:tcW w:w="3618" w:type="dxa"/>
          </w:tcPr>
          <w:p w14:paraId="0CE26872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64CDA3B2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271A5" w:rsidRPr="00C62AA6" w14:paraId="6281A743" w14:textId="77777777" w:rsidTr="00323A57">
        <w:trPr>
          <w:cantSplit/>
        </w:trPr>
        <w:tc>
          <w:tcPr>
            <w:tcW w:w="3618" w:type="dxa"/>
          </w:tcPr>
          <w:p w14:paraId="6C597672" w14:textId="77777777" w:rsidR="00C271A5" w:rsidRPr="00C62AA6" w:rsidRDefault="00050CAF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14:paraId="3F21D2F3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67E89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510179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B23F2C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02E4804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8D75F1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0FF26E64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333B2746" w14:textId="77777777" w:rsidTr="00323A57">
        <w:trPr>
          <w:cantSplit/>
        </w:trPr>
        <w:tc>
          <w:tcPr>
            <w:tcW w:w="3618" w:type="dxa"/>
          </w:tcPr>
          <w:p w14:paraId="22FAAEF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33" w:type="dxa"/>
          </w:tcPr>
          <w:p w14:paraId="0617E273" w14:textId="2C76AD7E" w:rsidR="005B7271" w:rsidRPr="00C62AA6" w:rsidRDefault="007F0795" w:rsidP="006E584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CE76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</w:tcPr>
          <w:p w14:paraId="5D5714A4" w14:textId="77777777" w:rsidR="005B7271" w:rsidRPr="00C62AA6" w:rsidRDefault="005B7271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BFC0A0" w14:textId="341139BD" w:rsidR="005B7271" w:rsidRPr="00C62AA6" w:rsidRDefault="007F0795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14:paraId="074DAD4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FDD0C4" w14:textId="6C44F8F4" w:rsidR="005B7271" w:rsidRPr="00C62AA6" w:rsidRDefault="007F0795" w:rsidP="005B727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  <w:r w:rsidR="00543BC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93EC3B9" w14:textId="77777777" w:rsidR="005B7271" w:rsidRPr="00C62AA6" w:rsidRDefault="005B7271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7E765D9" w14:textId="5CF7DEF1" w:rsidR="005B7271" w:rsidRPr="00C62AA6" w:rsidRDefault="007F0795" w:rsidP="005B727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  <w:r w:rsidR="005B727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</w:tr>
      <w:tr w:rsidR="005B7271" w:rsidRPr="00C62AA6" w14:paraId="1C1BB56B" w14:textId="77777777" w:rsidTr="00323A57">
        <w:trPr>
          <w:cantSplit/>
        </w:trPr>
        <w:tc>
          <w:tcPr>
            <w:tcW w:w="3618" w:type="dxa"/>
          </w:tcPr>
          <w:p w14:paraId="7F5E826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67BE227A" w14:textId="48694AB5" w:rsidR="005B7271" w:rsidRPr="003438A1" w:rsidRDefault="007F0795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B0D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270" w:type="dxa"/>
          </w:tcPr>
          <w:p w14:paraId="043D99D6" w14:textId="77777777" w:rsidR="005B7271" w:rsidRPr="003438A1" w:rsidRDefault="005B7271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434F5A" w14:textId="33DDC88A" w:rsidR="005B7271" w:rsidRPr="003438A1" w:rsidRDefault="007F0795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270" w:type="dxa"/>
          </w:tcPr>
          <w:p w14:paraId="13481AC5" w14:textId="77777777" w:rsidR="005B7271" w:rsidRPr="003438A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037C0B2" w14:textId="3196B843" w:rsidR="005B7271" w:rsidRPr="003438A1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BB0DCD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E8514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C8381EA" w14:textId="3B7E0D72" w:rsidR="005B7271" w:rsidRPr="003438A1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5B7271" w:rsidRPr="00C62AA6" w14:paraId="364BE4B5" w14:textId="77777777" w:rsidTr="00323A57">
        <w:trPr>
          <w:cantSplit/>
        </w:trPr>
        <w:tc>
          <w:tcPr>
            <w:tcW w:w="3618" w:type="dxa"/>
          </w:tcPr>
          <w:p w14:paraId="6E0B815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4A6CEA26" w14:textId="0294B45B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F5F990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EB0F5" w14:textId="0F562041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45773CF" w14:textId="77777777" w:rsidR="005B7271" w:rsidRPr="00C62AA6" w:rsidRDefault="005B7271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A0286A4" w14:textId="78248B0D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DF4357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CB4FC9D" w14:textId="5C8FB46F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5B7271" w:rsidRPr="00C62AA6" w14:paraId="36DFEE3B" w14:textId="77777777" w:rsidTr="00323A57">
        <w:trPr>
          <w:cantSplit/>
        </w:trPr>
        <w:tc>
          <w:tcPr>
            <w:tcW w:w="3618" w:type="dxa"/>
          </w:tcPr>
          <w:p w14:paraId="1891CD25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2C77D2AB" w14:textId="5F5213AA" w:rsidR="005B7271" w:rsidRPr="00C62AA6" w:rsidRDefault="007F0795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BD9B5E1" w14:textId="77777777" w:rsidR="005B7271" w:rsidRPr="00C62AA6" w:rsidRDefault="005B7271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231E5A" w14:textId="46145E59" w:rsidR="005B7271" w:rsidRPr="00C62AA6" w:rsidRDefault="007F0795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7050439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23D5949" w14:textId="498F36D2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16971B2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DF9E556" w14:textId="2D27BD74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5B7271" w:rsidRPr="00C62AA6" w14:paraId="2E30A5F5" w14:textId="77777777" w:rsidTr="00323A57">
        <w:trPr>
          <w:cantSplit/>
        </w:trPr>
        <w:tc>
          <w:tcPr>
            <w:tcW w:w="3618" w:type="dxa"/>
          </w:tcPr>
          <w:p w14:paraId="47C32D0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25A3D025" w14:textId="77777777" w:rsidR="005B7271" w:rsidRPr="00C62AA6" w:rsidRDefault="009635C5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74EA6B" w14:textId="77777777" w:rsidR="005B7271" w:rsidRPr="00C62AA6" w:rsidRDefault="005B7271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851CF94" w14:textId="44C2D24A" w:rsidR="005B7271" w:rsidRPr="00C62AA6" w:rsidRDefault="007F0795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595504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C34D89B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689F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2C8033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B5B7256" w14:textId="77777777" w:rsidR="00096F00" w:rsidRPr="009D644F" w:rsidRDefault="00096F00" w:rsidP="009D644F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33"/>
        <w:gridCol w:w="270"/>
        <w:gridCol w:w="1260"/>
        <w:gridCol w:w="270"/>
        <w:gridCol w:w="1215"/>
        <w:gridCol w:w="270"/>
        <w:gridCol w:w="1233"/>
      </w:tblGrid>
      <w:tr w:rsidR="00096F00" w:rsidRPr="00C62AA6" w14:paraId="4AFF7884" w14:textId="77777777" w:rsidTr="009D644F">
        <w:trPr>
          <w:cantSplit/>
        </w:trPr>
        <w:tc>
          <w:tcPr>
            <w:tcW w:w="3618" w:type="dxa"/>
          </w:tcPr>
          <w:p w14:paraId="1E3E07EA" w14:textId="77777777" w:rsidR="00096F00" w:rsidRPr="00C62AA6" w:rsidRDefault="00096F0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</w:tcPr>
          <w:p w14:paraId="4CC2581A" w14:textId="77777777" w:rsidR="00096F00" w:rsidRPr="00C62AA6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AAAD8" w14:textId="77777777" w:rsidR="00096F00" w:rsidRPr="00C62AA6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3912A9" w14:textId="77777777" w:rsidR="00096F00" w:rsidRPr="00C62AA6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8DB056" w14:textId="77777777" w:rsidR="00096F00" w:rsidRPr="00C62AA6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0B2D65E" w14:textId="77777777" w:rsidR="00096F00" w:rsidRPr="00C62AA6" w:rsidRDefault="00096F0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6A932" w14:textId="77777777" w:rsidR="00096F00" w:rsidRPr="00C62AA6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71259CDB" w14:textId="77777777" w:rsidR="00096F00" w:rsidRPr="00C62AA6" w:rsidRDefault="00096F0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6E716147" w14:textId="77777777" w:rsidTr="009D644F">
        <w:trPr>
          <w:cantSplit/>
        </w:trPr>
        <w:tc>
          <w:tcPr>
            <w:tcW w:w="3618" w:type="dxa"/>
          </w:tcPr>
          <w:p w14:paraId="45BF3CA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33" w:type="dxa"/>
          </w:tcPr>
          <w:p w14:paraId="54862D81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C841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B4DC45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3227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FD7861" w14:textId="71537B4E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64</w:t>
            </w:r>
            <w:r w:rsidR="001D089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6A0022F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2493B37" w14:textId="578129D0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51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5B7271" w:rsidRPr="00C62AA6" w14:paraId="4C085BF5" w14:textId="77777777" w:rsidTr="009D644F">
        <w:trPr>
          <w:cantSplit/>
        </w:trPr>
        <w:tc>
          <w:tcPr>
            <w:tcW w:w="3618" w:type="dxa"/>
          </w:tcPr>
          <w:p w14:paraId="0EADD8C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3E61369C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8D7F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02CC2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F5D7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C929CBD" w14:textId="61E15ED4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44</w:t>
            </w:r>
            <w:r w:rsidR="001D089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5F93E31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77AC5F0" w14:textId="7FA126B4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36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B7271" w:rsidRPr="00C62AA6" w14:paraId="47B03645" w14:textId="77777777" w:rsidTr="009D644F">
        <w:trPr>
          <w:cantSplit/>
        </w:trPr>
        <w:tc>
          <w:tcPr>
            <w:tcW w:w="3618" w:type="dxa"/>
          </w:tcPr>
          <w:p w14:paraId="77BCA2B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</w:tcPr>
          <w:p w14:paraId="1ABA2E3B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C3D4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9028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82AE3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8623E28" w14:textId="2C35442F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6BF77DFD" w14:textId="77777777" w:rsidR="005B7271" w:rsidRPr="00C62AA6" w:rsidRDefault="005B7271" w:rsidP="005B7271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10A93DB0" w14:textId="7114256A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B7271" w:rsidRPr="00C62AA6" w14:paraId="46F7AF57" w14:textId="77777777" w:rsidTr="009D644F">
        <w:trPr>
          <w:cantSplit/>
        </w:trPr>
        <w:tc>
          <w:tcPr>
            <w:tcW w:w="3618" w:type="dxa"/>
          </w:tcPr>
          <w:p w14:paraId="4E1ECAC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0E565312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D890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F4AF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C4CC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8B81EE" w14:textId="7FF86E95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1D089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4204747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FF5778A" w14:textId="2CADF98E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5B7271" w:rsidRPr="00C62AA6" w14:paraId="5B28A183" w14:textId="77777777" w:rsidTr="009D644F">
        <w:trPr>
          <w:cantSplit/>
        </w:trPr>
        <w:tc>
          <w:tcPr>
            <w:tcW w:w="3618" w:type="dxa"/>
          </w:tcPr>
          <w:p w14:paraId="270E7E0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33" w:type="dxa"/>
          </w:tcPr>
          <w:p w14:paraId="72051805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777D5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04075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597C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51C8DE1" w14:textId="68607BD9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337BA96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A1DFABB" w14:textId="2D751882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5B7271" w:rsidRPr="00C62AA6" w14:paraId="558FC9AB" w14:textId="77777777" w:rsidTr="009D644F">
        <w:trPr>
          <w:cantSplit/>
        </w:trPr>
        <w:tc>
          <w:tcPr>
            <w:tcW w:w="3618" w:type="dxa"/>
          </w:tcPr>
          <w:p w14:paraId="40C906A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7B118D0F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D687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D8C5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E1A8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CDACE6" w14:textId="4BA1730A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1D089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4D6EE24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1EC6948" w14:textId="2F864A37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5B7271" w:rsidRPr="00C62AA6" w14:paraId="09005460" w14:textId="77777777" w:rsidTr="009D644F">
        <w:trPr>
          <w:cantSplit/>
        </w:trPr>
        <w:tc>
          <w:tcPr>
            <w:tcW w:w="3618" w:type="dxa"/>
          </w:tcPr>
          <w:p w14:paraId="08388F2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3" w:type="dxa"/>
          </w:tcPr>
          <w:p w14:paraId="7CD8591A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F326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9D924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1871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CA9046E" w14:textId="5B494F29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B1BBFD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9B4059" w14:textId="0137B8DE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5B7271" w:rsidRPr="00C62AA6" w14:paraId="5BD9A8FF" w14:textId="77777777" w:rsidTr="009D644F">
        <w:trPr>
          <w:cantSplit/>
        </w:trPr>
        <w:tc>
          <w:tcPr>
            <w:tcW w:w="3618" w:type="dxa"/>
          </w:tcPr>
          <w:p w14:paraId="6CB1A9A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</w:tcPr>
          <w:p w14:paraId="76C5A5FB" w14:textId="77777777" w:rsidR="005B7271" w:rsidRPr="00C62AA6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D916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F388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8DB1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AA4D89" w14:textId="4ECEDF35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1D089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6D597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20EC649" w14:textId="0476F8E5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5B7271" w:rsidRPr="00C62AA6" w14:paraId="42D53C24" w14:textId="77777777" w:rsidTr="009D644F">
        <w:trPr>
          <w:cantSplit/>
        </w:trPr>
        <w:tc>
          <w:tcPr>
            <w:tcW w:w="3618" w:type="dxa"/>
          </w:tcPr>
          <w:p w14:paraId="48352D9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3B236D86" w14:textId="77777777" w:rsidR="005B7271" w:rsidRDefault="009635C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2D7BD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45F2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F39E5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0EE992" w14:textId="436063B5" w:rsidR="005B7271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2337B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F1D51BB" w14:textId="0D5843B3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5B7271" w:rsidRPr="00C4667D" w14:paraId="5AE4C70E" w14:textId="77777777" w:rsidTr="009D644F">
        <w:trPr>
          <w:cantSplit/>
        </w:trPr>
        <w:tc>
          <w:tcPr>
            <w:tcW w:w="3618" w:type="dxa"/>
          </w:tcPr>
          <w:p w14:paraId="0970F651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</w:tcPr>
          <w:p w14:paraId="4DA62E9B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56DE73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EA0E26E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1B6B28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6FEAA529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CF089D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</w:tcPr>
          <w:p w14:paraId="7C8A261B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7271" w:rsidRPr="00C62AA6" w14:paraId="407C97A9" w14:textId="77777777" w:rsidTr="009D644F">
        <w:trPr>
          <w:cantSplit/>
        </w:trPr>
        <w:tc>
          <w:tcPr>
            <w:tcW w:w="3618" w:type="dxa"/>
          </w:tcPr>
          <w:p w14:paraId="15B537A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33" w:type="dxa"/>
          </w:tcPr>
          <w:p w14:paraId="642409A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2662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5483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F8D3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28615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B774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8C113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2B78C08B" w14:textId="77777777" w:rsidTr="009D644F">
        <w:trPr>
          <w:cantSplit/>
        </w:trPr>
        <w:tc>
          <w:tcPr>
            <w:tcW w:w="3618" w:type="dxa"/>
          </w:tcPr>
          <w:p w14:paraId="06D308D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33" w:type="dxa"/>
          </w:tcPr>
          <w:p w14:paraId="6906B66F" w14:textId="0D7C1101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41919F1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91C666" w14:textId="2CE170A9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74E6A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0C0BBCE" w14:textId="342F8159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3CF1975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B47C5B7" w14:textId="5FC8F32A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B7271" w:rsidRPr="00C62AA6" w14:paraId="199C2E90" w14:textId="77777777" w:rsidTr="009D644F">
        <w:trPr>
          <w:cantSplit/>
        </w:trPr>
        <w:tc>
          <w:tcPr>
            <w:tcW w:w="3618" w:type="dxa"/>
          </w:tcPr>
          <w:p w14:paraId="527F5DC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7B3D677E" w14:textId="77777777" w:rsidR="005B7271" w:rsidRPr="00C62AA6" w:rsidRDefault="00AF73A2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8428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E5678" w14:textId="41BA086B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A8107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68B602C" w14:textId="77777777" w:rsidR="005B7271" w:rsidRPr="00C62AA6" w:rsidRDefault="00AF73A2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5366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934CCA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271" w:rsidRPr="00C62AA6" w14:paraId="0BD55DBB" w14:textId="77777777" w:rsidTr="009D644F">
        <w:trPr>
          <w:cantSplit/>
        </w:trPr>
        <w:tc>
          <w:tcPr>
            <w:tcW w:w="3618" w:type="dxa"/>
          </w:tcPr>
          <w:p w14:paraId="17B3028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497417E8" w14:textId="52EF2DD4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9C158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C6019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7BD53" w14:textId="738B871D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2D66C6D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E7B81E" w14:textId="60A089CC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9C158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8F3AB5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FCBE322" w14:textId="74FAFB38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5B7271" w:rsidRPr="00C4667D" w14:paraId="104594DE" w14:textId="77777777" w:rsidTr="009D644F">
        <w:trPr>
          <w:cantSplit/>
        </w:trPr>
        <w:tc>
          <w:tcPr>
            <w:tcW w:w="3618" w:type="dxa"/>
          </w:tcPr>
          <w:p w14:paraId="13798243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</w:tcPr>
          <w:p w14:paraId="37870813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24DA288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7612F40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5E56AF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5C304666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099431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186ED2C" w14:textId="77777777" w:rsidR="005B7271" w:rsidRPr="00C4667D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5DFD" w:rsidRPr="00C62AA6" w14:paraId="3FE42D26" w14:textId="77777777" w:rsidTr="009D644F">
        <w:trPr>
          <w:cantSplit/>
        </w:trPr>
        <w:tc>
          <w:tcPr>
            <w:tcW w:w="3618" w:type="dxa"/>
          </w:tcPr>
          <w:p w14:paraId="586CC0FE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3" w:type="dxa"/>
          </w:tcPr>
          <w:p w14:paraId="5F34C0E4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8C4E5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064567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173CF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3E49B8C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0316A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7E4642E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5DFD" w:rsidRPr="00C62AA6" w14:paraId="201AA872" w14:textId="77777777" w:rsidTr="009D644F">
        <w:trPr>
          <w:cantSplit/>
        </w:trPr>
        <w:tc>
          <w:tcPr>
            <w:tcW w:w="3618" w:type="dxa"/>
          </w:tcPr>
          <w:p w14:paraId="2FA4EEFC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33" w:type="dxa"/>
          </w:tcPr>
          <w:p w14:paraId="65710DC4" w14:textId="1171F262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29F856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28D6CF" w14:textId="4482CCF5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C57553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532DED8" w14:textId="3AD7B892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B9C01AC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5AF91154" w14:textId="5DC7A617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5DFD" w:rsidRPr="00C62AA6" w14:paraId="6DC66878" w14:textId="77777777" w:rsidTr="009D644F">
        <w:trPr>
          <w:cantSplit/>
        </w:trPr>
        <w:tc>
          <w:tcPr>
            <w:tcW w:w="3618" w:type="dxa"/>
          </w:tcPr>
          <w:p w14:paraId="39BCEA97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1F808025" w14:textId="20E426CC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1FC0C464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3AE59A" w14:textId="528C5E19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0B872468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8C6CFE" w14:textId="05BBD6FA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583E237D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2E45CBB" w14:textId="7DDE4D50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0E5DFD" w:rsidRPr="00C62AA6" w14:paraId="1CEC3B85" w14:textId="77777777" w:rsidTr="009D644F">
        <w:trPr>
          <w:cantSplit/>
        </w:trPr>
        <w:tc>
          <w:tcPr>
            <w:tcW w:w="3618" w:type="dxa"/>
          </w:tcPr>
          <w:p w14:paraId="6FA2AB11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</w:tcPr>
          <w:p w14:paraId="4E89A588" w14:textId="77777777" w:rsidR="000E5DFD" w:rsidRPr="00C62AA6" w:rsidRDefault="002B4E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A04413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60556F" w14:textId="288EE23E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BA5692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597F14F" w14:textId="77777777" w:rsidR="000E5DFD" w:rsidRPr="00C62AA6" w:rsidRDefault="002B4E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114E79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4FFC4B94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DFD" w:rsidRPr="00C62AA6" w14:paraId="5C3FB700" w14:textId="77777777" w:rsidTr="009D644F">
        <w:trPr>
          <w:cantSplit/>
        </w:trPr>
        <w:tc>
          <w:tcPr>
            <w:tcW w:w="3618" w:type="dxa"/>
          </w:tcPr>
          <w:p w14:paraId="2DB40D1F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6F6833C1" w14:textId="77777777" w:rsidR="000E5DFD" w:rsidRPr="00C62AA6" w:rsidRDefault="002B4E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96569F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85CDA2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E7859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2CBC687" w14:textId="438E19BC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5E8BD480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56419D4" w14:textId="6490CD0A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2D4B2D" w:rsidRPr="00C62AA6" w14:paraId="565C91F2" w14:textId="77777777" w:rsidTr="00226198">
        <w:trPr>
          <w:cantSplit/>
        </w:trPr>
        <w:tc>
          <w:tcPr>
            <w:tcW w:w="3618" w:type="dxa"/>
          </w:tcPr>
          <w:p w14:paraId="135C64CD" w14:textId="77777777" w:rsidR="002D4B2D" w:rsidRPr="00C62AA6" w:rsidRDefault="002D4B2D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33" w:type="dxa"/>
          </w:tcPr>
          <w:p w14:paraId="5A93D23B" w14:textId="0C507525" w:rsidR="002D4B2D" w:rsidRPr="00C62AA6" w:rsidRDefault="007F0795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F4FF64" w14:textId="77777777" w:rsidR="002D4B2D" w:rsidRPr="00C62AA6" w:rsidRDefault="002D4B2D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696FE" w14:textId="049F7461" w:rsidR="002D4B2D" w:rsidRPr="00C62AA6" w:rsidRDefault="007F0795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0B44E5" w14:textId="77777777" w:rsidR="002D4B2D" w:rsidRPr="00C62AA6" w:rsidRDefault="002D4B2D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5EEEFE" w14:textId="66B0E84B" w:rsidR="002D4B2D" w:rsidRPr="00C62AA6" w:rsidRDefault="007F0795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034C08" w14:textId="77777777" w:rsidR="002D4B2D" w:rsidRPr="00C62AA6" w:rsidRDefault="002D4B2D" w:rsidP="00226198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4088ACDE" w14:textId="5F36E950" w:rsidR="002D4B2D" w:rsidRPr="00C62AA6" w:rsidRDefault="007F0795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E5DFD" w:rsidRPr="00C62AA6" w14:paraId="52F6FB64" w14:textId="77777777" w:rsidTr="00E70071">
        <w:trPr>
          <w:cantSplit/>
          <w:tblHeader/>
        </w:trPr>
        <w:tc>
          <w:tcPr>
            <w:tcW w:w="3618" w:type="dxa"/>
          </w:tcPr>
          <w:p w14:paraId="3857CDD3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1B7FFA7C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B930EE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3696D1AF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DFD" w:rsidRPr="00C62AA6" w14:paraId="6482D486" w14:textId="77777777" w:rsidTr="00E70071">
        <w:trPr>
          <w:cantSplit/>
          <w:trHeight w:val="391"/>
          <w:tblHeader/>
        </w:trPr>
        <w:tc>
          <w:tcPr>
            <w:tcW w:w="3618" w:type="dxa"/>
          </w:tcPr>
          <w:p w14:paraId="68171CD8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59BA6B6D" w14:textId="0620AAEB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FB81015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DED84" w14:textId="27B6387A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4F9DAC68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EEBE83F" w14:textId="5C3689F8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B39AA40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4552B6" w14:textId="10DB53F3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5DFD" w:rsidRPr="00C62AA6" w14:paraId="35309B65" w14:textId="77777777" w:rsidTr="00E70071">
        <w:trPr>
          <w:cantSplit/>
          <w:trHeight w:val="407"/>
          <w:tblHeader/>
        </w:trPr>
        <w:tc>
          <w:tcPr>
            <w:tcW w:w="3618" w:type="dxa"/>
          </w:tcPr>
          <w:p w14:paraId="0A2012AB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0B78D283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0E5DFD" w:rsidRPr="00C62AA6" w14:paraId="13B9D48E" w14:textId="77777777" w:rsidTr="00E70071">
        <w:trPr>
          <w:cantSplit/>
        </w:trPr>
        <w:tc>
          <w:tcPr>
            <w:tcW w:w="3618" w:type="dxa"/>
          </w:tcPr>
          <w:p w14:paraId="24C64730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3" w:type="dxa"/>
          </w:tcPr>
          <w:p w14:paraId="65A5B994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D4500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DCC97F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AE553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FAC9955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835F92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19F62A1A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5DFD" w:rsidRPr="00C62AA6" w14:paraId="67037580" w14:textId="77777777" w:rsidTr="009D644F">
        <w:trPr>
          <w:cantSplit/>
        </w:trPr>
        <w:tc>
          <w:tcPr>
            <w:tcW w:w="3618" w:type="dxa"/>
          </w:tcPr>
          <w:p w14:paraId="5B1C0C66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5E148376" w14:textId="7C827D2E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40440F9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D7B01" w14:textId="3FF94773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BA4BA71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9915C2B" w14:textId="492ED139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8898C4E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FD84608" w14:textId="5B60F052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E5DFD" w:rsidRPr="00C62AA6" w14:paraId="3172E8E1" w14:textId="77777777" w:rsidTr="009D644F">
        <w:trPr>
          <w:cantSplit/>
        </w:trPr>
        <w:tc>
          <w:tcPr>
            <w:tcW w:w="3618" w:type="dxa"/>
          </w:tcPr>
          <w:p w14:paraId="0ABF8C1D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</w:tcPr>
          <w:p w14:paraId="716EFB7D" w14:textId="462C5DD0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49B2EB23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FF379F3" w14:textId="59188CB7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6A9A501E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D007E05" w14:textId="5E54148E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56EF479A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49ACB38" w14:textId="1A472933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0E5DFD" w:rsidRPr="00C62AA6" w14:paraId="3BBC3B92" w14:textId="77777777" w:rsidTr="009D644F">
        <w:trPr>
          <w:cantSplit/>
        </w:trPr>
        <w:tc>
          <w:tcPr>
            <w:tcW w:w="3618" w:type="dxa"/>
          </w:tcPr>
          <w:p w14:paraId="205CC8CC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228FF169" w14:textId="37FE6889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072CFE92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2EEE12" w14:textId="115B95BA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7009DE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3787FB" w14:textId="4D7408DC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0D686541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79012382" w14:textId="69DCE721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E5DFD" w:rsidRPr="006C56F8" w14:paraId="376B53A4" w14:textId="77777777" w:rsidTr="009D644F">
        <w:trPr>
          <w:cantSplit/>
        </w:trPr>
        <w:tc>
          <w:tcPr>
            <w:tcW w:w="3618" w:type="dxa"/>
          </w:tcPr>
          <w:p w14:paraId="3F4627EE" w14:textId="77777777" w:rsidR="000E5DFD" w:rsidRPr="006C56F8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</w:tcPr>
          <w:p w14:paraId="0176B1C7" w14:textId="77777777" w:rsidR="000E5DFD" w:rsidRPr="006C56F8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418ECA61" w14:textId="77777777" w:rsidR="000E5DFD" w:rsidRPr="006C56F8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1DF6AFBA" w14:textId="77777777" w:rsidR="000E5DFD" w:rsidRPr="006C56F8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1BC03243" w14:textId="77777777" w:rsidR="000E5DFD" w:rsidRPr="006C56F8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3754F6F4" w14:textId="77777777" w:rsidR="000E5DFD" w:rsidRPr="006C56F8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5192B479" w14:textId="77777777" w:rsidR="000E5DFD" w:rsidRPr="006C56F8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</w:tcPr>
          <w:p w14:paraId="04226AE4" w14:textId="77777777" w:rsidR="000E5DFD" w:rsidRPr="006C56F8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0E5DFD" w:rsidRPr="00C62AA6" w14:paraId="0E7AAE6C" w14:textId="77777777" w:rsidTr="009D644F">
        <w:trPr>
          <w:cantSplit/>
        </w:trPr>
        <w:tc>
          <w:tcPr>
            <w:tcW w:w="3618" w:type="dxa"/>
          </w:tcPr>
          <w:p w14:paraId="2B7497DE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32F2D898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C1ADC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4F2305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FF3A06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361F5C2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1DFDCD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99E71A6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5DFD" w:rsidRPr="00C62AA6" w14:paraId="4AAA1203" w14:textId="77777777" w:rsidTr="009D644F">
        <w:trPr>
          <w:cantSplit/>
        </w:trPr>
        <w:tc>
          <w:tcPr>
            <w:tcW w:w="3618" w:type="dxa"/>
          </w:tcPr>
          <w:p w14:paraId="138212CB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33" w:type="dxa"/>
          </w:tcPr>
          <w:p w14:paraId="0017BA03" w14:textId="792CBA76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58620E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14:paraId="2947A469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7B2723" w14:textId="2676557A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0E5DFD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B994CC5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323005A" w14:textId="2949ADE5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10D14DEC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A70650" w14:textId="3998025C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0E5DFD" w:rsidRPr="00C62AA6" w14:paraId="6B79A8AA" w14:textId="77777777" w:rsidTr="009D644F">
        <w:trPr>
          <w:cantSplit/>
        </w:trPr>
        <w:tc>
          <w:tcPr>
            <w:tcW w:w="3618" w:type="dxa"/>
          </w:tcPr>
          <w:p w14:paraId="7981ECF4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086C541D" w14:textId="0B3E19EE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58620E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69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EE39F99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D6E79DD" w14:textId="5CDCC752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0E5DFD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5245DF7D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D9B8DD5" w14:textId="7BD2DDD9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862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</w:tcPr>
          <w:p w14:paraId="339D12E6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EAD853" w14:textId="0FE70A59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5D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</w:tr>
      <w:tr w:rsidR="000E5DFD" w:rsidRPr="00C62AA6" w14:paraId="38378C33" w14:textId="77777777" w:rsidTr="009D644F">
        <w:trPr>
          <w:cantSplit/>
        </w:trPr>
        <w:tc>
          <w:tcPr>
            <w:tcW w:w="3618" w:type="dxa"/>
          </w:tcPr>
          <w:p w14:paraId="35486AA9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36309443" w14:textId="7B48C513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00B49108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C8659" w14:textId="55C8957B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092ABEC8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E5B158" w14:textId="4868F8E7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</w:tcPr>
          <w:p w14:paraId="51D16561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92B2BAD" w14:textId="39803F41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</w:tr>
      <w:tr w:rsidR="000E5DFD" w:rsidRPr="00C62AA6" w14:paraId="576C07F9" w14:textId="77777777" w:rsidTr="009D644F">
        <w:trPr>
          <w:cantSplit/>
        </w:trPr>
        <w:tc>
          <w:tcPr>
            <w:tcW w:w="3618" w:type="dxa"/>
          </w:tcPr>
          <w:p w14:paraId="460A6023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1716EFDD" w14:textId="064CD836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FCC042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88F0D" w14:textId="1E3FD05D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44AEDA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FF4C5D3" w14:textId="60791FC4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560751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B639C33" w14:textId="76862D27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E5DFD" w:rsidRPr="00C62AA6" w14:paraId="55D58690" w14:textId="77777777" w:rsidTr="009D644F">
        <w:trPr>
          <w:cantSplit/>
        </w:trPr>
        <w:tc>
          <w:tcPr>
            <w:tcW w:w="3618" w:type="dxa"/>
          </w:tcPr>
          <w:p w14:paraId="667AC52E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0EEB5ADE" w14:textId="6DA18653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7609B25D" w14:textId="77777777" w:rsidR="000E5DFD" w:rsidRPr="00C62AA6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0C9112" w14:textId="69DF6846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16263FFA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71049A" w14:textId="05BD590E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ECA7D49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9351E3C" w14:textId="6C59AF76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</w:tr>
      <w:tr w:rsidR="000E5DFD" w:rsidRPr="00BA44E9" w14:paraId="3DFD2317" w14:textId="77777777" w:rsidTr="009D644F">
        <w:trPr>
          <w:cantSplit/>
        </w:trPr>
        <w:tc>
          <w:tcPr>
            <w:tcW w:w="3618" w:type="dxa"/>
          </w:tcPr>
          <w:p w14:paraId="7B9826F0" w14:textId="77777777" w:rsidR="000E5DFD" w:rsidRPr="00BA44E9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171AC338" w14:textId="77777777" w:rsidR="000E5DFD" w:rsidRPr="00BA44E9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C002E6" w14:textId="77777777" w:rsidR="000E5DFD" w:rsidRPr="00BA44E9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793C1D4C" w14:textId="77777777" w:rsidR="000E5DFD" w:rsidRPr="00BA44E9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3CF49B" w14:textId="77777777" w:rsidR="000E5DFD" w:rsidRPr="00BA44E9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780ABDC" w14:textId="77777777" w:rsidR="000E5DFD" w:rsidRPr="00BA44E9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2E4DF0B0" w14:textId="77777777" w:rsidR="000E5DFD" w:rsidRPr="00BA44E9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233" w:type="dxa"/>
          </w:tcPr>
          <w:p w14:paraId="7F175AA3" w14:textId="77777777" w:rsidR="000E5DFD" w:rsidRPr="00BA44E9" w:rsidRDefault="000E5DFD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lang w:val="en-US"/>
              </w:rPr>
            </w:pPr>
          </w:p>
        </w:tc>
      </w:tr>
      <w:tr w:rsidR="000E5DFD" w:rsidRPr="00C62AA6" w14:paraId="07F1866D" w14:textId="77777777" w:rsidTr="009D644F">
        <w:trPr>
          <w:cantSplit/>
        </w:trPr>
        <w:tc>
          <w:tcPr>
            <w:tcW w:w="3618" w:type="dxa"/>
            <w:vAlign w:val="bottom"/>
          </w:tcPr>
          <w:p w14:paraId="3337F735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33" w:type="dxa"/>
            <w:vAlign w:val="bottom"/>
          </w:tcPr>
          <w:p w14:paraId="05137B88" w14:textId="4CCAB96D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  <w:vAlign w:val="bottom"/>
          </w:tcPr>
          <w:p w14:paraId="5776CAA0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483B23" w14:textId="589F2E65" w:rsidR="000E5DFD" w:rsidRPr="00C62AA6" w:rsidRDefault="007F0795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14:paraId="05116D7C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A1D145" w14:textId="464DBB18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vAlign w:val="bottom"/>
          </w:tcPr>
          <w:p w14:paraId="42E5F669" w14:textId="77777777" w:rsidR="000E5DFD" w:rsidRPr="00C62AA6" w:rsidRDefault="000E5DFD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B2AE721" w14:textId="3820D113" w:rsidR="000E5DFD" w:rsidRPr="00C62AA6" w:rsidRDefault="007F0795" w:rsidP="000E5DF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</w:tbl>
    <w:p w14:paraId="57BEC83B" w14:textId="77777777" w:rsidR="009D644F" w:rsidRPr="007D163C" w:rsidRDefault="009D6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4D1467F5" w14:textId="57AB6625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ธันวาคม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  <w:lang w:bidi="ar-SA"/>
        </w:rPr>
        <w:t>256</w:t>
      </w:r>
      <w:r w:rsidR="0075357E" w:rsidRPr="0075357E">
        <w:rPr>
          <w:rFonts w:ascii="Angsana New" w:hAnsi="Angsana New"/>
          <w:sz w:val="30"/>
          <w:szCs w:val="30"/>
          <w:lang w:bidi="ar-SA"/>
        </w:rPr>
        <w:t>0</w:t>
      </w:r>
      <w:r w:rsidR="00962472" w:rsidRPr="00C62AA6">
        <w:rPr>
          <w:rFonts w:ascii="Angsana New" w:hAnsi="Angsana New"/>
          <w:sz w:val="30"/>
          <w:szCs w:val="30"/>
          <w:lang w:bidi="ar-SA"/>
        </w:rPr>
        <w:t xml:space="preserve"> </w:t>
      </w:r>
      <w:r w:rsidR="00962472" w:rsidRPr="00C62AA6">
        <w:rPr>
          <w:rFonts w:ascii="Angsana New" w:hAnsi="Angsana New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  <w:lang w:bidi="ar-SA"/>
        </w:rPr>
        <w:t>2559</w:t>
      </w:r>
      <w:r w:rsidRPr="00C62AA6">
        <w:rPr>
          <w:rFonts w:ascii="Angsana New" w:hAnsi="Angsana New"/>
          <w:sz w:val="30"/>
          <w:szCs w:val="30"/>
          <w:lang w:bidi="ar-SA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22E50AC1" w14:textId="77777777" w:rsidR="00DE151E" w:rsidRPr="002D4B2D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</w:rPr>
      </w:pPr>
    </w:p>
    <w:p w14:paraId="47DA6568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="000E5DFD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14:paraId="207111B6" w14:textId="77777777" w:rsidR="000849E9" w:rsidRPr="007D163C" w:rsidRDefault="000849E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70"/>
        <w:gridCol w:w="1170"/>
        <w:gridCol w:w="270"/>
        <w:gridCol w:w="1260"/>
        <w:gridCol w:w="270"/>
        <w:gridCol w:w="1215"/>
      </w:tblGrid>
      <w:tr w:rsidR="00C271A5" w:rsidRPr="00C62AA6" w14:paraId="3D9FE9D3" w14:textId="77777777" w:rsidTr="00606B56">
        <w:trPr>
          <w:cantSplit/>
          <w:tblHeader/>
        </w:trPr>
        <w:tc>
          <w:tcPr>
            <w:tcW w:w="3798" w:type="dxa"/>
          </w:tcPr>
          <w:p w14:paraId="2CC13F2C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CA13C7A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99BE5B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5" w:type="dxa"/>
            <w:gridSpan w:val="3"/>
          </w:tcPr>
          <w:p w14:paraId="45287F14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A5" w:rsidRPr="00C62AA6" w14:paraId="0877693B" w14:textId="77777777" w:rsidTr="00606B56">
        <w:trPr>
          <w:cantSplit/>
          <w:tblHeader/>
        </w:trPr>
        <w:tc>
          <w:tcPr>
            <w:tcW w:w="3798" w:type="dxa"/>
          </w:tcPr>
          <w:p w14:paraId="3ADA0909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997FC0" w14:textId="25D640A2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0C6CEA6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2B7B5" w14:textId="1C77C1D4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7E68E8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8B5110" w14:textId="180B0F75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AB1C947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18362F0" w14:textId="58F95928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271A5" w:rsidRPr="00C62AA6" w14:paraId="07BD45E0" w14:textId="77777777" w:rsidTr="00606B56">
        <w:trPr>
          <w:cantSplit/>
          <w:tblHeader/>
        </w:trPr>
        <w:tc>
          <w:tcPr>
            <w:tcW w:w="3798" w:type="dxa"/>
          </w:tcPr>
          <w:p w14:paraId="680CC051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5" w:type="dxa"/>
            <w:gridSpan w:val="7"/>
          </w:tcPr>
          <w:p w14:paraId="4C3AD2FE" w14:textId="77777777" w:rsidR="00C271A5" w:rsidRPr="00C62AA6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71A5" w:rsidRPr="00C62AA6" w14:paraId="20282831" w14:textId="77777777" w:rsidTr="00606B56">
        <w:trPr>
          <w:cantSplit/>
        </w:trPr>
        <w:tc>
          <w:tcPr>
            <w:tcW w:w="3798" w:type="dxa"/>
          </w:tcPr>
          <w:p w14:paraId="032E4F90" w14:textId="77777777" w:rsidR="00C271A5" w:rsidRPr="00C62AA6" w:rsidRDefault="004F66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C271A5"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</w:tcPr>
          <w:p w14:paraId="22AEE8BC" w14:textId="77777777" w:rsidR="00C271A5" w:rsidRPr="00C62AA6" w:rsidRDefault="00C271A5" w:rsidP="0044103D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23283A" w14:textId="77777777" w:rsidR="00C271A5" w:rsidRPr="00C62AA6" w:rsidRDefault="00C271A5" w:rsidP="0044103D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CAFED3" w14:textId="77777777" w:rsidR="00C271A5" w:rsidRPr="00C62AA6" w:rsidRDefault="00C271A5" w:rsidP="0044103D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9EE8FA" w14:textId="77777777" w:rsidR="00C271A5" w:rsidRPr="00C62AA6" w:rsidRDefault="00C271A5" w:rsidP="0044103D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5C9045" w14:textId="77777777" w:rsidR="00C271A5" w:rsidRPr="00C62AA6" w:rsidRDefault="00C271A5" w:rsidP="0044103D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176B8E" w14:textId="77777777" w:rsidR="00C271A5" w:rsidRPr="00C62AA6" w:rsidRDefault="00C271A5" w:rsidP="0044103D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E85DACF" w14:textId="77777777" w:rsidR="00C271A5" w:rsidRPr="00C62AA6" w:rsidRDefault="00C271A5" w:rsidP="0044103D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559B" w:rsidRPr="00C62AA6" w14:paraId="31086576" w14:textId="77777777" w:rsidTr="00606B56">
        <w:trPr>
          <w:cantSplit/>
        </w:trPr>
        <w:tc>
          <w:tcPr>
            <w:tcW w:w="3798" w:type="dxa"/>
          </w:tcPr>
          <w:p w14:paraId="3F9AB658" w14:textId="77777777" w:rsidR="003A559B" w:rsidRPr="00C62AA6" w:rsidRDefault="003A559B" w:rsidP="003A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ปตท. จำกัด (มหาชน) </w:t>
            </w:r>
          </w:p>
        </w:tc>
        <w:tc>
          <w:tcPr>
            <w:tcW w:w="1170" w:type="dxa"/>
          </w:tcPr>
          <w:p w14:paraId="2D521FF1" w14:textId="2E1C0012" w:rsidR="003A559B" w:rsidRPr="00C62AA6" w:rsidRDefault="007F0795" w:rsidP="003A559B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135D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42A02F73" w14:textId="77777777" w:rsidR="003A559B" w:rsidRPr="00C62AA6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64932E2" w14:textId="1E9C35E1" w:rsidR="003A559B" w:rsidRPr="00C62AA6" w:rsidRDefault="007F0795" w:rsidP="003A559B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</w:tcPr>
          <w:p w14:paraId="1131D55B" w14:textId="77777777" w:rsidR="003A559B" w:rsidRPr="00C62AA6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D2C1F3" w14:textId="46585A1F" w:rsidR="003A559B" w:rsidRPr="00C62AA6" w:rsidRDefault="007F0795" w:rsidP="003A559B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135D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</w:tcPr>
          <w:p w14:paraId="13676278" w14:textId="77777777" w:rsidR="003A559B" w:rsidRPr="00C62AA6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00394B3F" w14:textId="3D06A06F" w:rsidR="003A559B" w:rsidRPr="00C62AA6" w:rsidRDefault="007F0795" w:rsidP="003A559B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</w:tr>
      <w:tr w:rsidR="003A559B" w:rsidRPr="004439F8" w14:paraId="34F1AABB" w14:textId="77777777" w:rsidTr="00606B56">
        <w:trPr>
          <w:cantSplit/>
        </w:trPr>
        <w:tc>
          <w:tcPr>
            <w:tcW w:w="3798" w:type="dxa"/>
          </w:tcPr>
          <w:p w14:paraId="2A2934D7" w14:textId="77777777" w:rsidR="003A559B" w:rsidRPr="004439F8" w:rsidRDefault="003A559B" w:rsidP="003A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</w:tcPr>
          <w:p w14:paraId="09DCDD39" w14:textId="77777777" w:rsidR="003A559B" w:rsidRPr="004439F8" w:rsidRDefault="003A559B" w:rsidP="003A559B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791F8143" w14:textId="77777777" w:rsidR="003A559B" w:rsidRPr="004439F8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48AED1F6" w14:textId="77777777" w:rsidR="003A559B" w:rsidRPr="004439F8" w:rsidRDefault="003A559B" w:rsidP="003A559B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75B9B67C" w14:textId="77777777" w:rsidR="003A559B" w:rsidRPr="004439F8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</w:tcPr>
          <w:p w14:paraId="709AB75E" w14:textId="77777777" w:rsidR="003A559B" w:rsidRPr="004439F8" w:rsidRDefault="003A559B" w:rsidP="003A559B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7A7988F5" w14:textId="77777777" w:rsidR="003A559B" w:rsidRPr="004439F8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15" w:type="dxa"/>
          </w:tcPr>
          <w:p w14:paraId="238809EE" w14:textId="77777777" w:rsidR="003A559B" w:rsidRPr="004439F8" w:rsidRDefault="003A559B" w:rsidP="003A559B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3A559B" w:rsidRPr="00C62AA6" w14:paraId="24BADF33" w14:textId="77777777" w:rsidTr="00606B56">
        <w:trPr>
          <w:cantSplit/>
        </w:trPr>
        <w:tc>
          <w:tcPr>
            <w:tcW w:w="3798" w:type="dxa"/>
          </w:tcPr>
          <w:p w14:paraId="362F9569" w14:textId="77777777" w:rsidR="003A559B" w:rsidRPr="00C62AA6" w:rsidRDefault="003A559B" w:rsidP="003A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14:paraId="5A83AFF0" w14:textId="77777777" w:rsidR="003A559B" w:rsidRPr="00C62AA6" w:rsidRDefault="003A559B" w:rsidP="003A559B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017F61" w14:textId="77777777" w:rsidR="003A559B" w:rsidRPr="00C62AA6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806303" w14:textId="77777777" w:rsidR="003A559B" w:rsidRPr="00C62AA6" w:rsidRDefault="003A559B" w:rsidP="003A559B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33B76" w14:textId="77777777" w:rsidR="003A559B" w:rsidRPr="00C62AA6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ED01C0" w14:textId="77777777" w:rsidR="003A559B" w:rsidRPr="00C62AA6" w:rsidRDefault="003A559B" w:rsidP="003A559B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8DB2C" w14:textId="77777777" w:rsidR="003A559B" w:rsidRPr="00C62AA6" w:rsidRDefault="003A559B" w:rsidP="003A559B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6ACF835" w14:textId="77777777" w:rsidR="003A559B" w:rsidRPr="00C62AA6" w:rsidRDefault="003A559B" w:rsidP="003A559B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3797EEAD" w14:textId="77777777" w:rsidTr="00606B56">
        <w:trPr>
          <w:cantSplit/>
        </w:trPr>
        <w:tc>
          <w:tcPr>
            <w:tcW w:w="3798" w:type="dxa"/>
          </w:tcPr>
          <w:p w14:paraId="3011681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1170" w:type="dxa"/>
          </w:tcPr>
          <w:p w14:paraId="26D41068" w14:textId="77777777" w:rsidR="005B7271" w:rsidRPr="00135D11" w:rsidRDefault="00135D1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862087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9A9E1B" w14:textId="77777777" w:rsidR="005B7271" w:rsidRPr="00C62AA6" w:rsidRDefault="005B727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AB03B16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D7AD8F" w14:textId="6B8377A9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A29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</w:tcPr>
          <w:p w14:paraId="2E2A1660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1FA92909" w14:textId="7D10938C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</w:tr>
      <w:tr w:rsidR="005B7271" w:rsidRPr="00C62AA6" w14:paraId="061A0773" w14:textId="77777777" w:rsidTr="00606B56">
        <w:trPr>
          <w:cantSplit/>
        </w:trPr>
        <w:tc>
          <w:tcPr>
            <w:tcW w:w="3798" w:type="dxa"/>
          </w:tcPr>
          <w:p w14:paraId="5AAC235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1170" w:type="dxa"/>
          </w:tcPr>
          <w:p w14:paraId="18D56953" w14:textId="77777777" w:rsidR="005B7271" w:rsidRPr="00C62AA6" w:rsidRDefault="00135D1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365404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420681" w14:textId="77777777" w:rsidR="005B7271" w:rsidRPr="00C62AA6" w:rsidRDefault="005B727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004FAB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D0D91" w14:textId="41C73F8F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29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3DFE413A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5E1927D5" w14:textId="6F31D8AA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</w:tr>
      <w:tr w:rsidR="005B7271" w:rsidRPr="00C62AA6" w14:paraId="6FFB7B65" w14:textId="77777777" w:rsidTr="00606B56">
        <w:trPr>
          <w:cantSplit/>
        </w:trPr>
        <w:tc>
          <w:tcPr>
            <w:tcW w:w="3798" w:type="dxa"/>
          </w:tcPr>
          <w:p w14:paraId="2F9C7DE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1170" w:type="dxa"/>
          </w:tcPr>
          <w:p w14:paraId="2197BAF3" w14:textId="77777777" w:rsidR="005B7271" w:rsidRPr="00C62AA6" w:rsidRDefault="00135D1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EBCB8D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ECC0CD" w14:textId="77777777" w:rsidR="005B7271" w:rsidRPr="00C62AA6" w:rsidRDefault="005B727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AD7DD9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C1AD98" w14:textId="4B0E50B9" w:rsidR="005B7271" w:rsidRPr="00C62AA6" w:rsidRDefault="007F0795" w:rsidP="007F0894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542D9029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3005CF8" w14:textId="055673FC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5B7271" w:rsidRPr="00C62AA6" w14:paraId="70B6ABFE" w14:textId="77777777" w:rsidTr="00606B56">
        <w:trPr>
          <w:cantSplit/>
        </w:trPr>
        <w:tc>
          <w:tcPr>
            <w:tcW w:w="3798" w:type="dxa"/>
          </w:tcPr>
          <w:p w14:paraId="1DB9C1B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70" w:type="dxa"/>
          </w:tcPr>
          <w:p w14:paraId="7A492BDF" w14:textId="77777777" w:rsidR="005B7271" w:rsidRPr="00C62AA6" w:rsidRDefault="00135D1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24F229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6AFB50" w14:textId="77777777" w:rsidR="005B7271" w:rsidRPr="00C62AA6" w:rsidRDefault="005B727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3825E6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12A984" w14:textId="6C808CF1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0AFE194E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511D6BA0" w14:textId="51BBDCE4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2D4B2D" w:rsidRPr="00C62AA6" w14:paraId="7D8485F7" w14:textId="77777777" w:rsidTr="00606B56">
        <w:trPr>
          <w:cantSplit/>
        </w:trPr>
        <w:tc>
          <w:tcPr>
            <w:tcW w:w="3798" w:type="dxa"/>
          </w:tcPr>
          <w:p w14:paraId="2AF12B6E" w14:textId="77777777" w:rsidR="002D4B2D" w:rsidRPr="00C62AA6" w:rsidRDefault="002D4B2D" w:rsidP="0022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3339D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170" w:type="dxa"/>
          </w:tcPr>
          <w:p w14:paraId="011BF40E" w14:textId="77777777" w:rsidR="002D4B2D" w:rsidRDefault="00135D11" w:rsidP="0022619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6E6F71" w14:textId="77777777" w:rsidR="002D4B2D" w:rsidRPr="00C62AA6" w:rsidRDefault="002D4B2D" w:rsidP="0022619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B5F7ED" w14:textId="77777777" w:rsidR="002D4B2D" w:rsidRPr="00C62AA6" w:rsidRDefault="002D4B2D" w:rsidP="0022619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F51513" w14:textId="77777777" w:rsidR="002D4B2D" w:rsidRPr="00C62AA6" w:rsidRDefault="002D4B2D" w:rsidP="0022619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367785" w14:textId="2BE28C71" w:rsidR="002D4B2D" w:rsidRPr="00C62AA6" w:rsidRDefault="007F0795" w:rsidP="0022619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2794040E" w14:textId="77777777" w:rsidR="002D4B2D" w:rsidRPr="00C62AA6" w:rsidRDefault="002D4B2D" w:rsidP="0022619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46C65A6" w14:textId="07AAF602" w:rsidR="002D4B2D" w:rsidRPr="00C62AA6" w:rsidRDefault="007F0795" w:rsidP="0022619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5B7271" w:rsidRPr="00C62AA6" w14:paraId="538822A9" w14:textId="77777777" w:rsidTr="00606B56">
        <w:trPr>
          <w:cantSplit/>
        </w:trPr>
        <w:tc>
          <w:tcPr>
            <w:tcW w:w="3798" w:type="dxa"/>
          </w:tcPr>
          <w:p w14:paraId="60144DE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170" w:type="dxa"/>
          </w:tcPr>
          <w:p w14:paraId="05FCF2BB" w14:textId="77777777" w:rsidR="005B7271" w:rsidRPr="00C62AA6" w:rsidRDefault="00135D1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F8ADAC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62B931A" w14:textId="77777777" w:rsidR="005B7271" w:rsidRPr="00C62AA6" w:rsidRDefault="005B7271" w:rsidP="005B7271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B70A56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914606F" w14:textId="4872D945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29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270" w:type="dxa"/>
          </w:tcPr>
          <w:p w14:paraId="3DC437F9" w14:textId="77777777" w:rsidR="005B7271" w:rsidRPr="00C62AA6" w:rsidRDefault="005B7271" w:rsidP="005B7271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2BA42765" w14:textId="23253A7E" w:rsidR="005B7271" w:rsidRPr="00C62AA6" w:rsidRDefault="007F0795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4A00B7" w:rsidRPr="00C62AA6" w14:paraId="625D25EB" w14:textId="77777777" w:rsidTr="00606B56">
        <w:trPr>
          <w:cantSplit/>
        </w:trPr>
        <w:tc>
          <w:tcPr>
            <w:tcW w:w="3798" w:type="dxa"/>
          </w:tcPr>
          <w:p w14:paraId="28A6867C" w14:textId="77777777" w:rsidR="004A00B7" w:rsidRPr="00C62AA6" w:rsidRDefault="004A00B7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17821BC4" w14:textId="77777777" w:rsidR="004A00B7" w:rsidRPr="00C62AA6" w:rsidRDefault="004A00B7" w:rsidP="005B7271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FE413" w14:textId="77777777" w:rsidR="004A00B7" w:rsidRPr="00C62AA6" w:rsidRDefault="004A00B7" w:rsidP="005B7271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8D9DBE" w14:textId="77777777" w:rsidR="004A00B7" w:rsidRPr="00C62AA6" w:rsidRDefault="004A00B7" w:rsidP="005B7271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E97125" w14:textId="77777777" w:rsidR="004A00B7" w:rsidRPr="00C62AA6" w:rsidRDefault="004A00B7" w:rsidP="005B7271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A65A3B" w14:textId="77777777" w:rsidR="004A00B7" w:rsidRPr="00C62AA6" w:rsidRDefault="004A00B7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04F58" w14:textId="77777777" w:rsidR="004A00B7" w:rsidRPr="00C62AA6" w:rsidRDefault="004A00B7" w:rsidP="005B7271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550A880" w14:textId="77777777" w:rsidR="004A00B7" w:rsidRPr="00C62AA6" w:rsidRDefault="004A00B7" w:rsidP="005B7271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0B7" w:rsidRPr="00C62AA6" w14:paraId="22860014" w14:textId="77777777" w:rsidTr="00606B56">
        <w:trPr>
          <w:cantSplit/>
        </w:trPr>
        <w:tc>
          <w:tcPr>
            <w:tcW w:w="3798" w:type="dxa"/>
          </w:tcPr>
          <w:p w14:paraId="2A848608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</w:p>
        </w:tc>
        <w:tc>
          <w:tcPr>
            <w:tcW w:w="1170" w:type="dxa"/>
          </w:tcPr>
          <w:p w14:paraId="3916BCB2" w14:textId="77777777" w:rsidR="004A00B7" w:rsidRPr="00C62AA6" w:rsidRDefault="004A00B7" w:rsidP="004A00B7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51BFB2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333F0FF" w14:textId="77777777" w:rsidR="004A00B7" w:rsidRPr="00C62AA6" w:rsidRDefault="004A00B7" w:rsidP="004A00B7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B13E9A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BB7D3A" w14:textId="77777777" w:rsidR="004A00B7" w:rsidRPr="00C62AA6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BFE766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01CF8E9" w14:textId="77777777" w:rsidR="004A00B7" w:rsidRPr="00C62AA6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0B7" w:rsidRPr="00C62AA6" w14:paraId="33931ED8" w14:textId="77777777" w:rsidTr="00606B56">
        <w:trPr>
          <w:cantSplit/>
        </w:trPr>
        <w:tc>
          <w:tcPr>
            <w:tcW w:w="3798" w:type="dxa"/>
          </w:tcPr>
          <w:p w14:paraId="09BDB571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4DE6700A" w14:textId="62A9779F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C650E1F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DB709C" w14:textId="77777777" w:rsidR="004A00B7" w:rsidRPr="00C62AA6" w:rsidRDefault="004A00B7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7BF719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C35F9D" w14:textId="256BF27E" w:rsidR="004A00B7" w:rsidRPr="00C62AA6" w:rsidRDefault="007F0795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437C23B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A23341C" w14:textId="77777777" w:rsidR="004A00B7" w:rsidRPr="00C62AA6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6B56" w:rsidRPr="004439F8" w14:paraId="245E8346" w14:textId="77777777" w:rsidTr="00606B56">
        <w:trPr>
          <w:cantSplit/>
        </w:trPr>
        <w:tc>
          <w:tcPr>
            <w:tcW w:w="3798" w:type="dxa"/>
          </w:tcPr>
          <w:p w14:paraId="2E1303EF" w14:textId="77777777" w:rsidR="00606B56" w:rsidRPr="004439F8" w:rsidRDefault="00606B56" w:rsidP="0060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</w:tcPr>
          <w:p w14:paraId="2A8ABBE5" w14:textId="77777777" w:rsidR="00606B56" w:rsidRPr="004439F8" w:rsidRDefault="00606B56" w:rsidP="00606B56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27571264" w14:textId="77777777" w:rsidR="00606B56" w:rsidRPr="004439F8" w:rsidRDefault="00606B56" w:rsidP="00606B56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526943C5" w14:textId="77777777" w:rsidR="00606B56" w:rsidRPr="004439F8" w:rsidRDefault="00606B56" w:rsidP="00606B56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2B59B44F" w14:textId="77777777" w:rsidR="00606B56" w:rsidRPr="004439F8" w:rsidRDefault="00606B56" w:rsidP="00606B56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</w:tcPr>
          <w:p w14:paraId="2B670913" w14:textId="77777777" w:rsidR="00606B56" w:rsidRPr="004439F8" w:rsidRDefault="00606B56" w:rsidP="00606B56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2AD3F798" w14:textId="77777777" w:rsidR="00606B56" w:rsidRPr="004439F8" w:rsidRDefault="00606B56" w:rsidP="00606B56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15" w:type="dxa"/>
          </w:tcPr>
          <w:p w14:paraId="20CE45F5" w14:textId="77777777" w:rsidR="00606B56" w:rsidRPr="004439F8" w:rsidRDefault="00606B56" w:rsidP="00606B56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4A00B7" w:rsidRPr="00C62AA6" w14:paraId="56AC2311" w14:textId="77777777" w:rsidTr="00606B56">
        <w:trPr>
          <w:cantSplit/>
        </w:trPr>
        <w:tc>
          <w:tcPr>
            <w:tcW w:w="3798" w:type="dxa"/>
          </w:tcPr>
          <w:p w14:paraId="58DEE1E8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98D5413" w14:textId="77777777" w:rsidR="004A00B7" w:rsidRPr="00C62AA6" w:rsidRDefault="004A00B7" w:rsidP="004A00B7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DF5217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197E" w14:textId="77777777" w:rsidR="004A00B7" w:rsidRPr="00C62AA6" w:rsidRDefault="004A00B7" w:rsidP="004A00B7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A7C824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B61753" w14:textId="77777777" w:rsidR="004A00B7" w:rsidRPr="00C62AA6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A98392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E296FA0" w14:textId="77777777" w:rsidR="004A00B7" w:rsidRPr="00C62AA6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0B7" w:rsidRPr="00C62AA6" w14:paraId="53877A8F" w14:textId="77777777" w:rsidTr="00606B56">
        <w:trPr>
          <w:cantSplit/>
        </w:trPr>
        <w:tc>
          <w:tcPr>
            <w:tcW w:w="3798" w:type="dxa"/>
          </w:tcPr>
          <w:p w14:paraId="24CA2A21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170" w:type="dxa"/>
          </w:tcPr>
          <w:p w14:paraId="7ABEFD7D" w14:textId="1F4A7982" w:rsidR="004A00B7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0C0FABE2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41C029" w14:textId="77777777" w:rsidR="004A00B7" w:rsidRDefault="004A00B7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75D48B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677E56" w14:textId="11943564" w:rsidR="004A00B7" w:rsidRDefault="007F0795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616678AA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3300047" w14:textId="77777777" w:rsidR="004A00B7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00B7" w:rsidRPr="00C62AA6" w14:paraId="6DAF1C39" w14:textId="77777777" w:rsidTr="00606B56">
        <w:trPr>
          <w:cantSplit/>
        </w:trPr>
        <w:tc>
          <w:tcPr>
            <w:tcW w:w="3798" w:type="dxa"/>
          </w:tcPr>
          <w:p w14:paraId="0F75A6D4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>บริษัท ไออาร์พีซี จำกัด (มหาชน)</w:t>
            </w:r>
          </w:p>
        </w:tc>
        <w:tc>
          <w:tcPr>
            <w:tcW w:w="1170" w:type="dxa"/>
          </w:tcPr>
          <w:p w14:paraId="2F8DD58E" w14:textId="6235ECEE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6F466773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FB8FD3" w14:textId="1F0D9854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1FC984F8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FEE68D" w14:textId="77777777" w:rsidR="004A00B7" w:rsidRPr="00C62AA6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DF7B81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2191B3E5" w14:textId="78705298" w:rsidR="004A00B7" w:rsidRPr="00C62AA6" w:rsidRDefault="007F0795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A00B7" w:rsidRPr="00C62AA6" w14:paraId="0267C43A" w14:textId="77777777" w:rsidTr="00606B56">
        <w:trPr>
          <w:cantSplit/>
        </w:trPr>
        <w:tc>
          <w:tcPr>
            <w:tcW w:w="3798" w:type="dxa"/>
          </w:tcPr>
          <w:p w14:paraId="71DAB436" w14:textId="77777777" w:rsidR="004A00B7" w:rsidRPr="00C62AA6" w:rsidRDefault="000C2A39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ปตท.</w:t>
            </w:r>
            <w:r w:rsidR="004A00B7" w:rsidRPr="00C62AA6">
              <w:rPr>
                <w:rFonts w:ascii="Angsana New" w:hAnsi="Angsana New"/>
                <w:sz w:val="30"/>
                <w:szCs w:val="30"/>
                <w:cs/>
              </w:rPr>
              <w:t>สำรวจและผลิตปิโตรเลียม</w:t>
            </w:r>
          </w:p>
        </w:tc>
        <w:tc>
          <w:tcPr>
            <w:tcW w:w="1170" w:type="dxa"/>
          </w:tcPr>
          <w:p w14:paraId="6E405F0B" w14:textId="77777777" w:rsidR="004A00B7" w:rsidRPr="00C62AA6" w:rsidRDefault="004A00B7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8B2AB3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F1D8B1" w14:textId="77777777" w:rsidR="004A00B7" w:rsidRPr="00C62AA6" w:rsidRDefault="004A00B7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12B29A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5A8F8B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199EB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0BA9EB8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0B7" w:rsidRPr="00C62AA6" w14:paraId="18DA63CB" w14:textId="77777777" w:rsidTr="00606B56">
        <w:trPr>
          <w:cantSplit/>
        </w:trPr>
        <w:tc>
          <w:tcPr>
            <w:tcW w:w="3798" w:type="dxa"/>
          </w:tcPr>
          <w:p w14:paraId="61DF8E34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170" w:type="dxa"/>
          </w:tcPr>
          <w:p w14:paraId="585F5661" w14:textId="565941FC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5C81B0E3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6BD2A6" w14:textId="2F6C9570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217D1082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EF1BC6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095EE2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F89E9C7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00B7" w:rsidRPr="00C62AA6" w14:paraId="020A4791" w14:textId="77777777" w:rsidTr="00606B56">
        <w:trPr>
          <w:cantSplit/>
        </w:trPr>
        <w:tc>
          <w:tcPr>
            <w:tcW w:w="3798" w:type="dxa"/>
          </w:tcPr>
          <w:p w14:paraId="0D3316D3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1170" w:type="dxa"/>
          </w:tcPr>
          <w:p w14:paraId="7BFF5957" w14:textId="77777777" w:rsidR="004A00B7" w:rsidRPr="00C62AA6" w:rsidRDefault="004A00B7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1363C2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8E6B46A" w14:textId="77777777" w:rsidR="004A00B7" w:rsidRPr="00C62AA6" w:rsidRDefault="004A00B7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A3FD0E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F2FE4EA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6DD540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4F9AD5D6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0B7" w:rsidRPr="00C62AA6" w14:paraId="57679263" w14:textId="77777777" w:rsidTr="00606B56">
        <w:trPr>
          <w:cantSplit/>
        </w:trPr>
        <w:tc>
          <w:tcPr>
            <w:tcW w:w="3798" w:type="dxa"/>
          </w:tcPr>
          <w:p w14:paraId="5F682A77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62AA6"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/>
                <w:spacing w:val="-2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A31F831" w14:textId="015D63EB" w:rsidR="004A00B7" w:rsidRPr="00C62AA6" w:rsidRDefault="007F0795" w:rsidP="007F0894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F079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A0B3BEE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06E1EC" w14:textId="0B023213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7F15C0A5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8C76B4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B27524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04449DD4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211A" w:rsidRPr="00C62AA6" w14:paraId="01567626" w14:textId="77777777" w:rsidTr="00606B56">
        <w:trPr>
          <w:cantSplit/>
        </w:trPr>
        <w:tc>
          <w:tcPr>
            <w:tcW w:w="3798" w:type="dxa"/>
          </w:tcPr>
          <w:p w14:paraId="3B67C348" w14:textId="77777777" w:rsidR="005B211A" w:rsidRPr="00C62AA6" w:rsidRDefault="005B211A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B211A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170" w:type="dxa"/>
          </w:tcPr>
          <w:p w14:paraId="16BB851D" w14:textId="700A9D4B" w:rsidR="005B211A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2EE68DA" w14:textId="77777777" w:rsidR="005B211A" w:rsidRPr="00C62AA6" w:rsidRDefault="005B211A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393953" w14:textId="77777777" w:rsidR="005B211A" w:rsidRDefault="005B211A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5925F4" w14:textId="77777777" w:rsidR="005B211A" w:rsidRPr="00C62AA6" w:rsidRDefault="005B211A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11E4C5" w14:textId="77777777" w:rsidR="005B211A" w:rsidRDefault="005B211A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823F52" w14:textId="77777777" w:rsidR="005B211A" w:rsidRPr="00C62AA6" w:rsidRDefault="005B211A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28C3F9E4" w14:textId="77777777" w:rsidR="005B211A" w:rsidRDefault="005B211A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00B7" w:rsidRPr="00C62AA6" w14:paraId="3052327C" w14:textId="77777777" w:rsidTr="00606B56">
        <w:trPr>
          <w:cantSplit/>
        </w:trPr>
        <w:tc>
          <w:tcPr>
            <w:tcW w:w="3798" w:type="dxa"/>
          </w:tcPr>
          <w:p w14:paraId="6CFF4CDE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34E247" w14:textId="03044E09" w:rsidR="004A00B7" w:rsidRPr="00C62AA6" w:rsidRDefault="007F0795" w:rsidP="004A00B7">
            <w:pPr>
              <w:pStyle w:val="a0"/>
              <w:tabs>
                <w:tab w:val="decimal" w:pos="95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F0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1CD985F4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F4920B" w14:textId="13C26079" w:rsidR="004A00B7" w:rsidRPr="00C62AA6" w:rsidRDefault="007F0795" w:rsidP="004A00B7">
            <w:pPr>
              <w:pStyle w:val="a0"/>
              <w:tabs>
                <w:tab w:val="decimal" w:pos="95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4A00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</w:tcPr>
          <w:p w14:paraId="449396DF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0FD1E9" w14:textId="1775E7C9" w:rsidR="004A00B7" w:rsidRPr="00C62AA6" w:rsidRDefault="007F0795" w:rsidP="004A00B7">
            <w:pPr>
              <w:pStyle w:val="a0"/>
              <w:tabs>
                <w:tab w:val="decimal" w:pos="104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7F0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70" w:type="dxa"/>
          </w:tcPr>
          <w:p w14:paraId="12F4BCE0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1FEA023" w14:textId="40374B43" w:rsidR="004A00B7" w:rsidRPr="00C62AA6" w:rsidRDefault="007F0795" w:rsidP="004A00B7">
            <w:pPr>
              <w:pStyle w:val="a0"/>
              <w:tabs>
                <w:tab w:val="decimal" w:pos="104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4A00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  <w:tr w:rsidR="004A00B7" w:rsidRPr="00C62AA6" w14:paraId="35E68FA7" w14:textId="77777777" w:rsidTr="00606B56">
        <w:trPr>
          <w:cantSplit/>
        </w:trPr>
        <w:tc>
          <w:tcPr>
            <w:tcW w:w="3798" w:type="dxa"/>
          </w:tcPr>
          <w:p w14:paraId="5C679BBB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CE493A" w14:textId="77777777" w:rsidR="004A00B7" w:rsidRPr="00C62AA6" w:rsidRDefault="007F0894" w:rsidP="004A00B7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DBE5F3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1177BD" w14:textId="77777777" w:rsidR="004A00B7" w:rsidRPr="00C62AA6" w:rsidRDefault="004A00B7" w:rsidP="004A00B7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2B6D0C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3219A" w14:textId="77777777" w:rsidR="004A00B7" w:rsidRPr="00C62AA6" w:rsidRDefault="007F0894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2CEC48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771701B" w14:textId="77777777" w:rsidR="004A00B7" w:rsidRPr="00C62AA6" w:rsidRDefault="004A00B7" w:rsidP="004A00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00B7" w:rsidRPr="00C62AA6" w14:paraId="5B1AB11A" w14:textId="77777777" w:rsidTr="00606B56">
        <w:trPr>
          <w:cantSplit/>
        </w:trPr>
        <w:tc>
          <w:tcPr>
            <w:tcW w:w="3798" w:type="dxa"/>
          </w:tcPr>
          <w:p w14:paraId="6921DD52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3482F5" w14:textId="0CF3D724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F0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2090C7A0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6F7B3" w14:textId="0069B031" w:rsidR="004A00B7" w:rsidRPr="00C62AA6" w:rsidRDefault="007F0795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4A00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</w:tcPr>
          <w:p w14:paraId="56997F2B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07940" w14:textId="272529B9" w:rsidR="004A00B7" w:rsidRPr="00C62AA6" w:rsidRDefault="007F0795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7F0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70" w:type="dxa"/>
          </w:tcPr>
          <w:p w14:paraId="622863EA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28DF5C7" w14:textId="3D64BE60" w:rsidR="004A00B7" w:rsidRPr="00C62AA6" w:rsidRDefault="007F0795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4A00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  <w:tr w:rsidR="004A00B7" w:rsidRPr="00C62AA6" w14:paraId="68A251A0" w14:textId="77777777" w:rsidTr="00606B56">
        <w:trPr>
          <w:cantSplit/>
        </w:trPr>
        <w:tc>
          <w:tcPr>
            <w:tcW w:w="3798" w:type="dxa"/>
          </w:tcPr>
          <w:p w14:paraId="2A091C2C" w14:textId="77777777" w:rsidR="004A00B7" w:rsidRPr="00C62AA6" w:rsidRDefault="004A00B7" w:rsidP="004A0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8A82C6" w14:textId="77777777" w:rsidR="004A00B7" w:rsidRPr="00C62AA6" w:rsidRDefault="007F0894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C7C802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50EC04" w14:textId="77777777" w:rsidR="004A00B7" w:rsidRPr="00C62AA6" w:rsidRDefault="004A00B7" w:rsidP="004A00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7B0F86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0F58C1" w14:textId="77777777" w:rsidR="004A00B7" w:rsidRPr="00C62AA6" w:rsidRDefault="007F0894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CB7A0" w14:textId="77777777" w:rsidR="004A00B7" w:rsidRPr="00C62AA6" w:rsidRDefault="004A00B7" w:rsidP="004A00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17AD2648" w14:textId="77777777" w:rsidR="004A00B7" w:rsidRPr="00C62AA6" w:rsidRDefault="004A00B7" w:rsidP="004A00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078193A" w14:textId="77777777" w:rsidR="00827C1A" w:rsidRDefault="00827C1A" w:rsidP="00AF6226">
      <w:pPr>
        <w:spacing w:line="240" w:lineRule="auto"/>
        <w:ind w:left="446" w:firstLine="86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F7A052" w14:textId="77777777" w:rsidR="00DE151E" w:rsidRPr="00C62AA6" w:rsidRDefault="00DE151E" w:rsidP="00AF6226">
      <w:pPr>
        <w:spacing w:line="240" w:lineRule="auto"/>
        <w:ind w:left="446" w:firstLine="86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ลูกหนี้อื่น </w:t>
      </w:r>
      <w:r w:rsidRPr="00C62AA6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2CE55FD" w14:textId="77777777" w:rsidR="00DE151E" w:rsidRPr="005F6BA8" w:rsidRDefault="00DE151E" w:rsidP="00AF6226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3763"/>
        <w:gridCol w:w="35"/>
        <w:gridCol w:w="1170"/>
        <w:gridCol w:w="17"/>
        <w:gridCol w:w="236"/>
        <w:gridCol w:w="17"/>
        <w:gridCol w:w="1170"/>
        <w:gridCol w:w="17"/>
        <w:gridCol w:w="236"/>
        <w:gridCol w:w="1204"/>
        <w:gridCol w:w="236"/>
        <w:gridCol w:w="1277"/>
      </w:tblGrid>
      <w:tr w:rsidR="00C271A5" w:rsidRPr="00C62AA6" w14:paraId="3246D522" w14:textId="77777777" w:rsidTr="00606B56">
        <w:trPr>
          <w:tblHeader/>
        </w:trPr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0C58979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537DA80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6176D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C7D698B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A5" w:rsidRPr="00C62AA6" w14:paraId="669A2139" w14:textId="77777777" w:rsidTr="00606B56">
        <w:trPr>
          <w:tblHeader/>
        </w:trPr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26B58CF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B3AE6C6" w14:textId="546E4DF6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B41126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02A2C3" w14:textId="3C2AEE6B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B0961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138F7F" w14:textId="0BE6BA3A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5035B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E9C97" w14:textId="3E9A5B6E" w:rsidR="00C271A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271A5" w:rsidRPr="00C62AA6" w14:paraId="115E2E47" w14:textId="77777777" w:rsidTr="00606B56">
        <w:trPr>
          <w:tblHeader/>
        </w:trPr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41F975C7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1A28269E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71A5" w:rsidRPr="00C62AA6" w14:paraId="01B1D440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5221A14" w14:textId="77777777" w:rsidR="00C271A5" w:rsidRPr="00C62AA6" w:rsidRDefault="004F66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84F6B9F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E0A45A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A0DF89F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07C322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59AE2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3BE65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CC10EA" w14:textId="77777777" w:rsidR="00C271A5" w:rsidRPr="00C62AA6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512F093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E285CD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D7D6EEF" w14:textId="5981ECCB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5895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4373A6" w14:textId="3BEB0A88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8905B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86C003" w14:textId="2BB0F0AB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80FB78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C1644" w14:textId="6B7BBB34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06B56" w:rsidRPr="004439F8" w14:paraId="3E678907" w14:textId="77777777" w:rsidTr="00606B56">
        <w:trPr>
          <w:cantSplit/>
        </w:trPr>
        <w:tc>
          <w:tcPr>
            <w:tcW w:w="3798" w:type="dxa"/>
            <w:gridSpan w:val="2"/>
          </w:tcPr>
          <w:p w14:paraId="14816D02" w14:textId="77777777" w:rsidR="00606B56" w:rsidRPr="004439F8" w:rsidRDefault="00606B56" w:rsidP="0060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</w:tcPr>
          <w:p w14:paraId="443F9A07" w14:textId="77777777" w:rsidR="00606B56" w:rsidRPr="004439F8" w:rsidRDefault="00606B56" w:rsidP="00606B56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704D024" w14:textId="77777777" w:rsidR="00606B56" w:rsidRPr="004439F8" w:rsidRDefault="00606B56" w:rsidP="00606B56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6EB1C77F" w14:textId="77777777" w:rsidR="00606B56" w:rsidRPr="004439F8" w:rsidRDefault="00606B56" w:rsidP="00606B56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53" w:type="dxa"/>
            <w:gridSpan w:val="2"/>
          </w:tcPr>
          <w:p w14:paraId="353F4BD9" w14:textId="77777777" w:rsidR="00606B56" w:rsidRPr="004439F8" w:rsidRDefault="00606B56" w:rsidP="00606B56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04" w:type="dxa"/>
          </w:tcPr>
          <w:p w14:paraId="584D8F49" w14:textId="77777777" w:rsidR="00606B56" w:rsidRPr="004439F8" w:rsidRDefault="00606B56" w:rsidP="00606B56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</w:tcPr>
          <w:p w14:paraId="327EB9FD" w14:textId="77777777" w:rsidR="00606B56" w:rsidRPr="004439F8" w:rsidRDefault="00606B56" w:rsidP="00606B56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</w:tcPr>
          <w:p w14:paraId="42B1E9EA" w14:textId="77777777" w:rsidR="00606B56" w:rsidRPr="004439F8" w:rsidRDefault="00606B56" w:rsidP="00606B56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5B7271" w:rsidRPr="00C62AA6" w14:paraId="4709BA5F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2500B54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7370F3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F106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2347F4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B46A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D1661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07934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F6A44C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45A896B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B3FA24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34180D8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F8AC6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8FA74EF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4D15C" w14:textId="77777777" w:rsidR="005B7271" w:rsidRPr="00C62AA6" w:rsidRDefault="005B7271" w:rsidP="005B7271">
            <w:pPr>
              <w:pStyle w:val="a0"/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C09CC5" w14:textId="16EDEB5E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B3669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35C4B" w14:textId="2FBE6C4D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5B7271" w:rsidRPr="00C62AA6" w14:paraId="45B576AB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FAAD2C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7651681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1D103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2047836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45BC0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C0AE12" w14:textId="6C0113D2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E2896E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F3733" w14:textId="2F89FA46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</w:tr>
      <w:tr w:rsidR="005B7271" w:rsidRPr="00C62AA6" w14:paraId="1F0C7DD5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D96617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D26599D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48C32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972ED28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0F078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61CBD" w14:textId="14DE451E" w:rsidR="005B7271" w:rsidRPr="00C62AA6" w:rsidRDefault="007F0795" w:rsidP="005B7271">
            <w:pPr>
              <w:pStyle w:val="a0"/>
              <w:tabs>
                <w:tab w:val="decimal" w:pos="8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hint="cs"/>
                <w:sz w:val="30"/>
                <w:szCs w:val="30"/>
                <w:lang w:val="en-US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593CC7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D6807" w14:textId="6A94ED33" w:rsidR="005B7271" w:rsidRPr="00C62AA6" w:rsidRDefault="007F0795" w:rsidP="005B7271">
            <w:pPr>
              <w:pStyle w:val="a0"/>
              <w:tabs>
                <w:tab w:val="decimal" w:pos="8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5B7271" w:rsidRPr="00C62AA6" w14:paraId="3ACAB6DE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D440B1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669C8AB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4301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9F6F398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C025C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234BE1" w14:textId="343E6B2C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22C304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046D8" w14:textId="73ABD203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06B56" w:rsidRPr="00C62AA6" w14:paraId="713C109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0DD639CB" w14:textId="77777777" w:rsidR="00606B56" w:rsidRPr="00C62AA6" w:rsidRDefault="00606B56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E73DDBC" w14:textId="77777777" w:rsidR="00606B56" w:rsidRDefault="00606B56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0E6FF4" w14:textId="77777777" w:rsidR="00606B56" w:rsidRPr="00C62AA6" w:rsidRDefault="00606B56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AE9CAD1" w14:textId="77777777" w:rsidR="00606B56" w:rsidRDefault="00606B56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169269" w14:textId="77777777" w:rsidR="00606B56" w:rsidRPr="00C62AA6" w:rsidRDefault="00606B56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FBA1DC" w14:textId="77777777" w:rsidR="00606B56" w:rsidRDefault="00606B56" w:rsidP="00ED56F9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D34FC" w14:textId="77777777" w:rsidR="00606B56" w:rsidRPr="00C62AA6" w:rsidRDefault="00606B56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668D00" w14:textId="77777777" w:rsidR="00606B56" w:rsidRDefault="00606B56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502ABF35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285557A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ไทยออยล์ โซลเว้นท์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D10A9F6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52BB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57AF44E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B3299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D0DE64" w14:textId="580A8120" w:rsidR="005B7271" w:rsidRPr="00C62AA6" w:rsidRDefault="007F0795" w:rsidP="00ED56F9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06EC1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5C672" w14:textId="0A4B08E2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E26FE" w:rsidRPr="00C62AA6" w14:paraId="06AAAAC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2F62C26" w14:textId="77777777" w:rsidR="00CE26FE" w:rsidRPr="00C62AA6" w:rsidRDefault="00CE26FE" w:rsidP="00CE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0863C2" w14:textId="77777777" w:rsidR="00CE26FE" w:rsidRPr="00C62AA6" w:rsidRDefault="00F72D7C" w:rsidP="00CE26FE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E7B490" w14:textId="77777777" w:rsidR="00CE26FE" w:rsidRPr="00C62AA6" w:rsidRDefault="00CE26FE" w:rsidP="00CE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106BCCC" w14:textId="77777777" w:rsidR="00CE26FE" w:rsidRPr="00C62AA6" w:rsidRDefault="00CE26FE" w:rsidP="00CE26FE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85B8B4" w14:textId="77777777" w:rsidR="00CE26FE" w:rsidRPr="00C62AA6" w:rsidRDefault="00CE26FE" w:rsidP="00CE26FE">
            <w:pPr>
              <w:pStyle w:val="a0"/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0B75A8" w14:textId="2F6250B6" w:rsidR="00CE26FE" w:rsidRPr="00C62AA6" w:rsidRDefault="007F0795" w:rsidP="00CE26FE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AD8493" w14:textId="77777777" w:rsidR="00CE26FE" w:rsidRPr="00C62AA6" w:rsidRDefault="00CE26FE" w:rsidP="00CE26FE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3CD60" w14:textId="273104C4" w:rsidR="00CE26FE" w:rsidRPr="00C62AA6" w:rsidRDefault="007F0795" w:rsidP="00CE26FE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B7271" w:rsidRPr="00C62AA6" w14:paraId="2F2019B3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C66520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C65F085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9029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374763A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86B16" w14:textId="77777777" w:rsidR="005B7271" w:rsidRPr="00C62AA6" w:rsidRDefault="005B7271" w:rsidP="005B7271">
            <w:pPr>
              <w:pStyle w:val="a0"/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60E092" w14:textId="74160110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3EFA4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D6609" w14:textId="378E9623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5B7271" w:rsidRPr="00C62AA6" w14:paraId="02315D71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7D86A4D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16FC55F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F3969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6E41656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39BD0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5A2F0" w14:textId="6B44B64B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18B28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57049" w14:textId="444FE269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5B7271" w:rsidRPr="00C62AA6" w14:paraId="101862BD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ADA760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EDFDA0" w14:textId="77777777" w:rsidR="005B7271" w:rsidRPr="00C62AA6" w:rsidRDefault="00F72D7C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7D75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7CF3E2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A4DF5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82BCC" w14:textId="7A12835B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5173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948BE" w14:textId="4103D758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B7271" w:rsidRPr="00C62AA6" w14:paraId="1ACD5982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290AB9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313FC99" w14:textId="77777777" w:rsidR="005B7271" w:rsidRPr="00C62AA6" w:rsidRDefault="00026864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E68A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990A34F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D5D7B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1E618" w14:textId="132AC80D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A4F34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67684" w14:textId="26F11CC7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B7271" w:rsidRPr="00C62AA6" w14:paraId="1A1EEFA5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2EF828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96E6422" w14:textId="77777777" w:rsidR="005B7271" w:rsidRPr="00C62AA6" w:rsidRDefault="00026864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43AF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C566ADF" w14:textId="77777777" w:rsidR="005B7271" w:rsidRPr="00C62AA6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4ECAB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C4E425" w14:textId="5B88454D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1228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457826" w14:textId="1CD13F58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5B7271" w:rsidRPr="00342B99" w14:paraId="3777624F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2FDC5C5E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3D04A4E" w14:textId="77777777" w:rsidR="005B7271" w:rsidRPr="005B7271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BF691A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22FF152" w14:textId="77777777" w:rsidR="005B7271" w:rsidRPr="005B7271" w:rsidRDefault="005B7271" w:rsidP="005B7271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49BFB0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4BA82A" w14:textId="77777777" w:rsidR="005B7271" w:rsidRPr="005B7271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F3C4E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396F7F" w14:textId="77777777" w:rsidR="005B7271" w:rsidRPr="005B7271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B7271" w:rsidRPr="00C62AA6" w14:paraId="6BA15EAD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7A033E3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77F70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C1F4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59DEC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C48AA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071284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E052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F79F27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162D60CD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28BA05F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382A208" w14:textId="77777777" w:rsidR="005B7271" w:rsidRPr="00C62AA6" w:rsidRDefault="00715BBC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8EB83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F3DEF60" w14:textId="3924BAF0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4DDB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8B6769" w14:textId="77777777" w:rsidR="005B7271" w:rsidRPr="00C62AA6" w:rsidRDefault="00715BBC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0B197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DD8B14" w14:textId="7BBE57CC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B7271" w:rsidRPr="00C62AA6" w14:paraId="0E940903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5E7467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แม่สอดพลังงานสะอาด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487A463" w14:textId="77777777" w:rsidR="005B7271" w:rsidRPr="00C62AA6" w:rsidRDefault="00715BBC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BA63A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38DB08C" w14:textId="0A0F5EC3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AAB2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44A4CD" w14:textId="77777777" w:rsidR="005B7271" w:rsidRPr="00C62AA6" w:rsidRDefault="00715BBC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317B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115F5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7271" w:rsidRPr="00C62AA6" w14:paraId="14B8EC54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02A639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3CB90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4365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1F467F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4449F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6523B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DA8E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E58F58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5A0A1C1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54EFF5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2A5DE75" w14:textId="553482E3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3F70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038E784" w14:textId="47FDAB87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16853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01D4DF" w14:textId="19528DFC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0177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A15A18" w14:textId="3F75EF37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D56F9" w:rsidRPr="00C62AA6" w14:paraId="2B26D4C8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0E4823C" w14:textId="77777777" w:rsidR="00ED56F9" w:rsidRPr="00C62AA6" w:rsidRDefault="00ED56F9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56F9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651681" w14:textId="374B3700" w:rsidR="00ED56F9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1D437A" w14:textId="77777777" w:rsidR="00ED56F9" w:rsidRPr="00C62AA6" w:rsidRDefault="00ED56F9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BB29FC0" w14:textId="77777777" w:rsidR="00ED56F9" w:rsidRDefault="00ED56F9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A748F6" w14:textId="77777777" w:rsidR="00ED56F9" w:rsidRPr="00C62AA6" w:rsidRDefault="00ED56F9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A6F8C2" w14:textId="77777777" w:rsidR="00ED56F9" w:rsidRDefault="00ED56F9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A1F9D3" w14:textId="77777777" w:rsidR="00ED56F9" w:rsidRPr="00C62AA6" w:rsidRDefault="00ED56F9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F9FB34" w14:textId="77777777" w:rsidR="00ED56F9" w:rsidRDefault="00ED56F9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7271" w:rsidRPr="00C62AA6" w14:paraId="52B9C502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0BBDBCC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ี. ไอ. เอ็ม. ชิพ แมนเนจเมนท์ จำกัด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00A42C" w14:textId="00F3C7FC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A6D91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3E32E88" w14:textId="4ECBAF67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CF5E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F2078B" w14:textId="77777777" w:rsidR="005B7271" w:rsidRPr="00C62AA6" w:rsidRDefault="00715BBC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181F8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F966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271" w:rsidRPr="00C62AA6" w14:paraId="481BD9B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BC7C49B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9CE30D7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4B3B2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EDE9CC9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1C53B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6825BA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C1A60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0CAB7D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7271" w:rsidRPr="00C62AA6" w14:paraId="1D3D1BBD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F7C0C55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22" w:type="dxa"/>
            <w:gridSpan w:val="3"/>
            <w:tcBorders>
              <w:left w:val="nil"/>
              <w:right w:val="nil"/>
            </w:tcBorders>
            <w:noWrap/>
          </w:tcPr>
          <w:p w14:paraId="04F2045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39CD04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right w:val="nil"/>
            </w:tcBorders>
            <w:noWrap/>
          </w:tcPr>
          <w:p w14:paraId="41EEEB6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5C92CA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noWrap/>
          </w:tcPr>
          <w:p w14:paraId="11C1D30A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3C9E31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noWrap/>
          </w:tcPr>
          <w:p w14:paraId="031A2654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57A27B10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4C5DF67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เมนเทนแนนซ์ แอนด์ </w:t>
            </w:r>
          </w:p>
        </w:tc>
        <w:tc>
          <w:tcPr>
            <w:tcW w:w="1222" w:type="dxa"/>
            <w:gridSpan w:val="3"/>
            <w:tcBorders>
              <w:left w:val="nil"/>
              <w:right w:val="nil"/>
            </w:tcBorders>
            <w:noWrap/>
          </w:tcPr>
          <w:p w14:paraId="4BC5AED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79D145FE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right w:val="nil"/>
            </w:tcBorders>
            <w:noWrap/>
          </w:tcPr>
          <w:p w14:paraId="6C7723F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1AAF2B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noWrap/>
          </w:tcPr>
          <w:p w14:paraId="062E8E22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430F698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noWrap/>
          </w:tcPr>
          <w:p w14:paraId="4150E65E" w14:textId="77777777" w:rsidR="005B7271" w:rsidRPr="00C62AA6" w:rsidRDefault="005B7271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6E3655AD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0F5809A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เอนจิเนียริง จำกัด</w:t>
            </w:r>
          </w:p>
        </w:tc>
        <w:tc>
          <w:tcPr>
            <w:tcW w:w="1222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3F761FC8" w14:textId="77777777" w:rsidR="005B7271" w:rsidRPr="00C62AA6" w:rsidRDefault="00715BBC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1AE21A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004D25DD" w14:textId="10CFF640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AB232E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569FEF" w14:textId="77777777" w:rsidR="005B7271" w:rsidRPr="00C62AA6" w:rsidRDefault="00715BBC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43424C8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17F5D97" w14:textId="0862CAE4" w:rsidR="005B7271" w:rsidRPr="00C62AA6" w:rsidRDefault="007F0795" w:rsidP="005B7271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B7271" w:rsidRPr="00C62AA6" w14:paraId="7997FAE9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581B64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C3B638A" w14:textId="4AF798B1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D668E7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74ED5D" w14:textId="0C834BCE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AC2B2BE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A50186F" w14:textId="75D9E714" w:rsidR="005B7271" w:rsidRPr="00C62AA6" w:rsidRDefault="007F0795" w:rsidP="005B7271">
            <w:pPr>
              <w:pStyle w:val="a0"/>
              <w:tabs>
                <w:tab w:val="decimal" w:pos="916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6DC6635E" w14:textId="77777777" w:rsidR="005B7271" w:rsidRPr="00C62AA6" w:rsidRDefault="005B7271" w:rsidP="005B7271">
            <w:pPr>
              <w:pStyle w:val="a0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EDEEF87" w14:textId="09F60FB5" w:rsidR="005B7271" w:rsidRPr="00C62AA6" w:rsidRDefault="007F0795" w:rsidP="005B7271">
            <w:pPr>
              <w:pStyle w:val="a0"/>
              <w:tabs>
                <w:tab w:val="decimal" w:pos="916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5681BA00" w14:textId="77777777" w:rsidR="006976AD" w:rsidRPr="00504D41" w:rsidRDefault="006976AD" w:rsidP="00422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8"/>
          <w:szCs w:val="28"/>
          <w:cs/>
          <w:lang w:val="th-TH"/>
        </w:rPr>
      </w:pPr>
    </w:p>
    <w:p w14:paraId="49C9677E" w14:textId="77777777" w:rsidR="00DE151E" w:rsidRPr="00661C82" w:rsidRDefault="00DE151E" w:rsidP="0082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เงินให้กู้ยืมระยะสั้นแก่กิจการที่เกี่ยวข้องกัน</w:t>
      </w:r>
    </w:p>
    <w:p w14:paraId="4E943047" w14:textId="77777777" w:rsidR="00DE151E" w:rsidRPr="00CE26F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188"/>
        <w:gridCol w:w="270"/>
        <w:gridCol w:w="1170"/>
        <w:gridCol w:w="270"/>
        <w:gridCol w:w="1260"/>
        <w:gridCol w:w="270"/>
        <w:gridCol w:w="1170"/>
      </w:tblGrid>
      <w:tr w:rsidR="00305DD5" w:rsidRPr="00C62AA6" w14:paraId="001CB74A" w14:textId="77777777" w:rsidTr="000C381F">
        <w:trPr>
          <w:cantSplit/>
          <w:tblHeader/>
        </w:trPr>
        <w:tc>
          <w:tcPr>
            <w:tcW w:w="3762" w:type="dxa"/>
          </w:tcPr>
          <w:p w14:paraId="260CF607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5A47230A" w14:textId="77777777" w:rsidR="00305DD5" w:rsidRPr="00C62AA6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180ED2" w14:textId="77777777" w:rsidR="00305DD5" w:rsidRPr="00C62AA6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13FD867A" w14:textId="77777777" w:rsidR="00305DD5" w:rsidRPr="00C62AA6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C62AA6" w14:paraId="57CE4084" w14:textId="77777777" w:rsidTr="000C381F">
        <w:trPr>
          <w:cantSplit/>
          <w:tblHeader/>
        </w:trPr>
        <w:tc>
          <w:tcPr>
            <w:tcW w:w="3762" w:type="dxa"/>
          </w:tcPr>
          <w:p w14:paraId="68B03180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A67EE5E" w14:textId="0D410153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0305F79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CB57D6" w14:textId="4ED7F4E8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5F56D08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49FE7" w14:textId="55F9F2BC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572C26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56F5E" w14:textId="6EE937EA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05DD5" w:rsidRPr="00C62AA6" w14:paraId="573ADBD9" w14:textId="77777777" w:rsidTr="000C381F">
        <w:trPr>
          <w:cantSplit/>
          <w:tblHeader/>
        </w:trPr>
        <w:tc>
          <w:tcPr>
            <w:tcW w:w="3762" w:type="dxa"/>
          </w:tcPr>
          <w:p w14:paraId="1E8DD9DA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8" w:type="dxa"/>
            <w:gridSpan w:val="7"/>
          </w:tcPr>
          <w:p w14:paraId="42EB4820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6BBA" w:rsidRPr="00C62AA6" w14:paraId="6F5014F3" w14:textId="77777777" w:rsidTr="000C381F">
        <w:trPr>
          <w:cantSplit/>
          <w:trHeight w:val="317"/>
        </w:trPr>
        <w:tc>
          <w:tcPr>
            <w:tcW w:w="3762" w:type="dxa"/>
          </w:tcPr>
          <w:p w14:paraId="08110713" w14:textId="77777777" w:rsidR="00936BBA" w:rsidRPr="00C62AA6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10492551" w14:textId="77777777" w:rsidR="00936BBA" w:rsidRPr="00C62AA6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95DDB" w14:textId="77777777" w:rsidR="00936BBA" w:rsidRPr="00C62AA6" w:rsidRDefault="00936BBA" w:rsidP="00936BB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0274B3" w14:textId="77777777" w:rsidR="00936BBA" w:rsidRPr="00C62AA6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3BE35" w14:textId="77777777" w:rsidR="00936BBA" w:rsidRPr="00C62AA6" w:rsidRDefault="00936BBA" w:rsidP="00936BB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9E4E685" w14:textId="77777777" w:rsidR="00936BBA" w:rsidRPr="00C62AA6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C727B" w14:textId="77777777" w:rsidR="00936BBA" w:rsidRPr="00C62AA6" w:rsidRDefault="00936BBA" w:rsidP="00936BB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709D52" w14:textId="77777777" w:rsidR="00936BBA" w:rsidRPr="00C62AA6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309EBB44" w14:textId="77777777" w:rsidTr="000C381F">
        <w:trPr>
          <w:cantSplit/>
          <w:trHeight w:val="317"/>
        </w:trPr>
        <w:tc>
          <w:tcPr>
            <w:tcW w:w="3762" w:type="dxa"/>
          </w:tcPr>
          <w:p w14:paraId="6E40970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88" w:type="dxa"/>
          </w:tcPr>
          <w:p w14:paraId="3EEEBEFC" w14:textId="77777777" w:rsidR="005B7271" w:rsidRDefault="00ED56F9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1A27C" w14:textId="77777777" w:rsidR="005B7271" w:rsidRPr="00C62AA6" w:rsidRDefault="005B7271" w:rsidP="005B7271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63603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DF5EB" w14:textId="77777777" w:rsidR="005B7271" w:rsidRPr="00C62AA6" w:rsidRDefault="005B7271" w:rsidP="005B7271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80022D" w14:textId="5C77A831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ED56F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2E04EF7" w14:textId="77777777" w:rsidR="005B7271" w:rsidRPr="00C62AA6" w:rsidRDefault="005B7271" w:rsidP="005B7271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24232AC" w14:textId="7DDD15B8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739D9" w:rsidRPr="00C62AA6" w14:paraId="7705DBA5" w14:textId="77777777" w:rsidTr="000C381F">
        <w:trPr>
          <w:cantSplit/>
        </w:trPr>
        <w:tc>
          <w:tcPr>
            <w:tcW w:w="3762" w:type="dxa"/>
          </w:tcPr>
          <w:p w14:paraId="5482DDD1" w14:textId="2E0B1061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381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C38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381F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  <w:r w:rsidR="000C381F" w:rsidRPr="000C381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88" w:type="dxa"/>
          </w:tcPr>
          <w:p w14:paraId="3B848B05" w14:textId="77777777" w:rsidR="007739D9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D60E77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F5C84B" w14:textId="77777777" w:rsidR="007739D9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1AFA7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8C5B4F" w14:textId="312DEAB7" w:rsidR="007739D9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C979DAB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F889D43" w14:textId="59EABADC" w:rsidR="007739D9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06B56" w:rsidRPr="00C62AA6" w14:paraId="620B4421" w14:textId="77777777" w:rsidTr="000C381F">
        <w:trPr>
          <w:cantSplit/>
        </w:trPr>
        <w:tc>
          <w:tcPr>
            <w:tcW w:w="3762" w:type="dxa"/>
          </w:tcPr>
          <w:p w14:paraId="36C82DA5" w14:textId="77777777" w:rsidR="00606B56" w:rsidRPr="00C62AA6" w:rsidRDefault="00606B56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88" w:type="dxa"/>
          </w:tcPr>
          <w:p w14:paraId="388BF194" w14:textId="77777777" w:rsidR="00606B56" w:rsidRDefault="00606B56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F7E0D" w14:textId="77777777" w:rsidR="00606B56" w:rsidRPr="00C62AA6" w:rsidRDefault="00606B56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5396E9" w14:textId="77777777" w:rsidR="00606B56" w:rsidRDefault="00606B56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12890" w14:textId="77777777" w:rsidR="00606B56" w:rsidRPr="00C62AA6" w:rsidRDefault="00606B56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0DCD76" w14:textId="77777777" w:rsidR="00606B56" w:rsidRDefault="00606B56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02E11" w14:textId="77777777" w:rsidR="00606B56" w:rsidRPr="00C62AA6" w:rsidRDefault="00606B56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4401F1" w14:textId="77777777" w:rsidR="00606B56" w:rsidRDefault="00606B56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9D9" w:rsidRPr="00C62AA6" w14:paraId="11BD967E" w14:textId="77777777" w:rsidTr="000C381F">
        <w:trPr>
          <w:cantSplit/>
        </w:trPr>
        <w:tc>
          <w:tcPr>
            <w:tcW w:w="3762" w:type="dxa"/>
          </w:tcPr>
          <w:p w14:paraId="65418E10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188" w:type="dxa"/>
          </w:tcPr>
          <w:p w14:paraId="1EF3E11E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0058E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AB1E144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BCEE2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DCA47F" w14:textId="5E21F734" w:rsidR="007739D9" w:rsidRPr="00C62AA6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739D9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9F614B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646D2F" w14:textId="6891D354" w:rsidR="007739D9" w:rsidRPr="00C62AA6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739D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7739D9" w:rsidRPr="00C62AA6" w14:paraId="1F56E493" w14:textId="77777777" w:rsidTr="000C381F">
        <w:trPr>
          <w:cantSplit/>
        </w:trPr>
        <w:tc>
          <w:tcPr>
            <w:tcW w:w="3762" w:type="dxa"/>
          </w:tcPr>
          <w:p w14:paraId="31432156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188" w:type="dxa"/>
          </w:tcPr>
          <w:p w14:paraId="7762B79B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AAD92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51820B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6CF31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77538F" w14:textId="0D89F074" w:rsidR="007739D9" w:rsidRPr="00C62AA6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61CD56BC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855692" w14:textId="6EAD3CA5" w:rsidR="007739D9" w:rsidRPr="00C62AA6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7739D9" w:rsidRPr="00C62AA6" w14:paraId="657F409B" w14:textId="77777777" w:rsidTr="000C381F">
        <w:trPr>
          <w:cantSplit/>
        </w:trPr>
        <w:tc>
          <w:tcPr>
            <w:tcW w:w="3762" w:type="dxa"/>
          </w:tcPr>
          <w:p w14:paraId="638BA475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88" w:type="dxa"/>
          </w:tcPr>
          <w:p w14:paraId="7F30FA29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9F90C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D40877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5A587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C2641" w14:textId="5A99F8C2" w:rsidR="007739D9" w:rsidRPr="00C62AA6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739D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A1448E8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3DB617" w14:textId="3CB81368" w:rsidR="007739D9" w:rsidRPr="00C62AA6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739D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7739D9" w:rsidRPr="00342B99" w14:paraId="01D0E372" w14:textId="77777777" w:rsidTr="000C381F">
        <w:trPr>
          <w:cantSplit/>
        </w:trPr>
        <w:tc>
          <w:tcPr>
            <w:tcW w:w="3762" w:type="dxa"/>
          </w:tcPr>
          <w:p w14:paraId="5DDE799C" w14:textId="77777777" w:rsidR="007739D9" w:rsidRPr="005B7271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3AEC46D0" w14:textId="77777777" w:rsidR="007739D9" w:rsidRPr="005B7271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657E0B" w14:textId="77777777" w:rsidR="007739D9" w:rsidRPr="005B7271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</w:tcPr>
          <w:p w14:paraId="71A135B9" w14:textId="77777777" w:rsidR="007739D9" w:rsidRPr="005B7271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96F038" w14:textId="77777777" w:rsidR="007739D9" w:rsidRPr="005B7271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14:paraId="498A717B" w14:textId="77777777" w:rsidR="007739D9" w:rsidRPr="005B7271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304D0E" w14:textId="77777777" w:rsidR="007739D9" w:rsidRPr="005B7271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</w:tcPr>
          <w:p w14:paraId="5B08F5F7" w14:textId="77777777" w:rsidR="007739D9" w:rsidRPr="005B7271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39D9" w:rsidRPr="00C62AA6" w14:paraId="49B90C49" w14:textId="77777777" w:rsidTr="000C381F">
        <w:trPr>
          <w:cantSplit/>
        </w:trPr>
        <w:tc>
          <w:tcPr>
            <w:tcW w:w="3762" w:type="dxa"/>
          </w:tcPr>
          <w:p w14:paraId="45B2304E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8" w:type="dxa"/>
          </w:tcPr>
          <w:p w14:paraId="5FF3FA67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A18A3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EFE92D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13385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B25CCB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EABAB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F2C8361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9D9" w:rsidRPr="00C62AA6" w14:paraId="1C72823E" w14:textId="77777777" w:rsidTr="000C381F">
        <w:trPr>
          <w:cantSplit/>
        </w:trPr>
        <w:tc>
          <w:tcPr>
            <w:tcW w:w="3762" w:type="dxa"/>
          </w:tcPr>
          <w:p w14:paraId="5B192383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แม่สอดพลังงานสะอาด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742E01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5DF43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22F3C5" w14:textId="0BE3EBBF" w:rsidR="007739D9" w:rsidRPr="00C62AA6" w:rsidRDefault="007F0795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BEE8BBB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73637E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BCBB74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703372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9D9" w:rsidRPr="00C62AA6" w14:paraId="2B3836A3" w14:textId="77777777" w:rsidTr="000C381F">
        <w:trPr>
          <w:cantSplit/>
        </w:trPr>
        <w:tc>
          <w:tcPr>
            <w:tcW w:w="3762" w:type="dxa"/>
          </w:tcPr>
          <w:p w14:paraId="6FFB5897" w14:textId="77777777" w:rsidR="007739D9" w:rsidRPr="00C62AA6" w:rsidRDefault="007739D9" w:rsidP="0077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882916B" w14:textId="77777777" w:rsidR="007739D9" w:rsidRPr="00C62AA6" w:rsidRDefault="007739D9" w:rsidP="007739D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117363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47BAD" w14:textId="0887B737" w:rsidR="007739D9" w:rsidRPr="00C62AA6" w:rsidRDefault="007F0795" w:rsidP="007739D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189661A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1ECD83" w14:textId="27FE7342" w:rsidR="007739D9" w:rsidRPr="00C62AA6" w:rsidRDefault="007F0795" w:rsidP="007739D9">
            <w:pPr>
              <w:pStyle w:val="a1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7739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</w:tcPr>
          <w:p w14:paraId="7BBEDACD" w14:textId="77777777" w:rsidR="007739D9" w:rsidRPr="00C62AA6" w:rsidRDefault="007739D9" w:rsidP="007739D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DCDDDC" w14:textId="6B503124" w:rsidR="007739D9" w:rsidRPr="00C62AA6" w:rsidRDefault="007F0795" w:rsidP="007739D9">
            <w:pPr>
              <w:pStyle w:val="a1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7739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</w:tr>
    </w:tbl>
    <w:p w14:paraId="61F58E81" w14:textId="77777777" w:rsidR="00827C1A" w:rsidRDefault="00827C1A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4" w:name="OLE_LINK9"/>
      <w:bookmarkStart w:id="5" w:name="OLE_LINK17"/>
    </w:p>
    <w:p w14:paraId="792BDF68" w14:textId="378A2915" w:rsidR="000C381F" w:rsidRDefault="000C381F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 w:rsidRPr="000C381F">
        <w:rPr>
          <w:rFonts w:ascii="Angsana New" w:hAnsi="Angsana New"/>
          <w:spacing w:val="-2"/>
          <w:sz w:val="30"/>
          <w:szCs w:val="30"/>
          <w:cs/>
        </w:rPr>
        <w:t xml:space="preserve">โปรดดูหมายเหตุประกอบงบการเงิน </w:t>
      </w:r>
      <w:r w:rsidRPr="000C381F">
        <w:rPr>
          <w:rFonts w:ascii="Angsana New" w:hAnsi="Angsana New"/>
          <w:spacing w:val="-2"/>
          <w:sz w:val="30"/>
          <w:szCs w:val="30"/>
        </w:rPr>
        <w:t xml:space="preserve">10 </w:t>
      </w:r>
      <w:r w:rsidRPr="000C381F">
        <w:rPr>
          <w:rFonts w:ascii="Angsana New" w:hAnsi="Angsana New"/>
          <w:spacing w:val="-2"/>
          <w:sz w:val="30"/>
          <w:szCs w:val="30"/>
          <w:cs/>
        </w:rPr>
        <w:t>การพิจารณาการด้อยค่าเงินให้กู้ยืมและของเงินลงทุนในบริษัทย่อยแห่งหนึ่ง</w:t>
      </w:r>
    </w:p>
    <w:p w14:paraId="232698C3" w14:textId="77777777" w:rsidR="000C381F" w:rsidRDefault="000C381F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72664F" w14:textId="79FBC3C0" w:rsidR="00813643" w:rsidRDefault="00DE151E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อัตราดอกเบี้ยในระหว่างปี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36BBA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มีอัตราเท่ากับอัตราดอกเบี้ยเงินกู้ยืมระยะสั้นตามตลาดเงิน </w:t>
      </w:r>
      <w:r w:rsidRPr="00C62AA6">
        <w:rPr>
          <w:rFonts w:ascii="Angsana New" w:hAnsi="Angsana New"/>
          <w:sz w:val="30"/>
          <w:szCs w:val="30"/>
        </w:rPr>
        <w:t xml:space="preserve">(MMR) </w:t>
      </w:r>
      <w:r w:rsidRPr="00C62AA6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C62AA6">
        <w:rPr>
          <w:rFonts w:ascii="Angsana New" w:hAnsi="Angsana New"/>
          <w:sz w:val="30"/>
          <w:szCs w:val="30"/>
        </w:rPr>
        <w:t xml:space="preserve">(MLR) </w:t>
      </w:r>
      <w:r w:rsidRPr="00C62AA6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C62AA6">
        <w:rPr>
          <w:rFonts w:ascii="Angsana New" w:hAnsi="Angsana New"/>
          <w:sz w:val="30"/>
          <w:szCs w:val="30"/>
          <w:cs/>
        </w:rPr>
        <w:t xml:space="preserve"> แห่ง หักด้วยอัตราส่วนลด</w:t>
      </w:r>
      <w:bookmarkEnd w:id="4"/>
      <w:bookmarkEnd w:id="5"/>
    </w:p>
    <w:p w14:paraId="00CBA4D8" w14:textId="77777777" w:rsidR="00813643" w:rsidRPr="00606B56" w:rsidRDefault="00813643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F7F922A" w14:textId="35FF4114" w:rsidR="00DE151E" w:rsidRDefault="00DE151E" w:rsidP="008751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pacing w:val="-6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รายการเคลื่อนไหวของเงินให้กู้ยืมระยะสั้นแก่กิจการที่เกี่ยวข้องกันสำหรับแต่ละปีสิ้นสุดวันที่ </w:t>
      </w:r>
      <w:r w:rsidR="007F0795" w:rsidRPr="007F0795">
        <w:rPr>
          <w:rFonts w:ascii="Angsana New" w:hAnsi="Angsana New"/>
          <w:spacing w:val="-6"/>
          <w:sz w:val="30"/>
          <w:szCs w:val="30"/>
        </w:rPr>
        <w:t>31</w:t>
      </w:r>
      <w:r w:rsidRPr="00C62AA6">
        <w:rPr>
          <w:rFonts w:ascii="Angsana New" w:hAnsi="Angsana New"/>
          <w:spacing w:val="-6"/>
          <w:sz w:val="30"/>
          <w:szCs w:val="30"/>
        </w:rPr>
        <w:t xml:space="preserve"> </w:t>
      </w:r>
      <w:r w:rsidRPr="00C62AA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pacing w:val="-6"/>
          <w:sz w:val="30"/>
          <w:szCs w:val="30"/>
        </w:rPr>
        <w:t>256</w:t>
      </w:r>
      <w:r w:rsidR="0075357E" w:rsidRPr="0075357E">
        <w:rPr>
          <w:rFonts w:ascii="Angsana New" w:hAnsi="Angsana New"/>
          <w:spacing w:val="-6"/>
          <w:sz w:val="30"/>
          <w:szCs w:val="30"/>
        </w:rPr>
        <w:t>0</w:t>
      </w:r>
      <w:r w:rsidR="00936BBA" w:rsidRPr="00C62AA6">
        <w:rPr>
          <w:rFonts w:ascii="Angsana New" w:hAnsi="Angsana New"/>
          <w:spacing w:val="-6"/>
          <w:sz w:val="30"/>
          <w:szCs w:val="30"/>
        </w:rPr>
        <w:t xml:space="preserve"> </w:t>
      </w:r>
      <w:r w:rsidR="00962472" w:rsidRPr="00C62AA6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pacing w:val="-6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7C1728BA" w14:textId="77777777" w:rsidR="00606B56" w:rsidRPr="00606B56" w:rsidRDefault="00606B56" w:rsidP="008751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81"/>
        <w:gridCol w:w="1260"/>
        <w:gridCol w:w="270"/>
        <w:gridCol w:w="1170"/>
        <w:gridCol w:w="270"/>
        <w:gridCol w:w="1260"/>
        <w:gridCol w:w="270"/>
        <w:gridCol w:w="1170"/>
      </w:tblGrid>
      <w:tr w:rsidR="00305DD5" w:rsidRPr="00C62AA6" w14:paraId="55D64F8C" w14:textId="77777777" w:rsidTr="00E70071">
        <w:trPr>
          <w:cantSplit/>
        </w:trPr>
        <w:tc>
          <w:tcPr>
            <w:tcW w:w="3681" w:type="dxa"/>
          </w:tcPr>
          <w:p w14:paraId="1F825A40" w14:textId="77777777" w:rsidR="00305DD5" w:rsidRPr="00C62AA6" w:rsidRDefault="00305DD5" w:rsidP="004410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6CD100E" w14:textId="77777777" w:rsidR="00305DD5" w:rsidRPr="00C62AA6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EDDBE0" w14:textId="77777777" w:rsidR="00305DD5" w:rsidRPr="00C62AA6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71904B4" w14:textId="77777777" w:rsidR="00305DD5" w:rsidRPr="00C62AA6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C62AA6" w14:paraId="7D20CD40" w14:textId="77777777" w:rsidTr="00E70071">
        <w:trPr>
          <w:cantSplit/>
        </w:trPr>
        <w:tc>
          <w:tcPr>
            <w:tcW w:w="3681" w:type="dxa"/>
          </w:tcPr>
          <w:p w14:paraId="19B685C1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5F311" w14:textId="20B4E3E4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2BA7E42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A94D3" w14:textId="57827CD3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A7C3D3D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63E28" w14:textId="068544F4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0CB34B6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1FC17" w14:textId="22CECAAE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05DD5" w:rsidRPr="00C62AA6" w14:paraId="1868C70D" w14:textId="77777777" w:rsidTr="00E70071">
        <w:trPr>
          <w:cantSplit/>
        </w:trPr>
        <w:tc>
          <w:tcPr>
            <w:tcW w:w="3681" w:type="dxa"/>
          </w:tcPr>
          <w:p w14:paraId="6E6F1AB7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760D218" w14:textId="77777777" w:rsidR="00305DD5" w:rsidRPr="00C62AA6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B7271" w:rsidRPr="00C62AA6" w14:paraId="30168AF3" w14:textId="77777777" w:rsidTr="00E70071">
        <w:trPr>
          <w:cantSplit/>
        </w:trPr>
        <w:tc>
          <w:tcPr>
            <w:tcW w:w="3681" w:type="dxa"/>
          </w:tcPr>
          <w:p w14:paraId="06A8F985" w14:textId="34250A7E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มกราคม</w:t>
            </w:r>
          </w:p>
        </w:tc>
        <w:tc>
          <w:tcPr>
            <w:tcW w:w="1260" w:type="dxa"/>
          </w:tcPr>
          <w:p w14:paraId="1B7914D9" w14:textId="07982316" w:rsidR="005B7271" w:rsidRPr="00C62AA6" w:rsidRDefault="007F0795" w:rsidP="005B7271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F217EC9" w14:textId="77777777" w:rsidR="005B7271" w:rsidRPr="00C62AA6" w:rsidRDefault="005B7271" w:rsidP="005B7271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09901B" w14:textId="35214A9F" w:rsidR="005B7271" w:rsidRPr="00C62AA6" w:rsidRDefault="007F0795" w:rsidP="00AF6039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0EA204A" w14:textId="77777777" w:rsidR="005B7271" w:rsidRPr="00C62AA6" w:rsidRDefault="005B7271" w:rsidP="005B7271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E5B7D5" w14:textId="2D4FEF4A" w:rsidR="005B7271" w:rsidRPr="00C62AA6" w:rsidRDefault="007F0795" w:rsidP="00AF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</w:t>
            </w:r>
            <w:r w:rsidR="005D36C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67CA5772" w14:textId="77777777" w:rsidR="005B7271" w:rsidRPr="00C62AA6" w:rsidRDefault="005B7271" w:rsidP="005B7271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898DEC" w14:textId="66C4FCD4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B7271" w:rsidRPr="00C62AA6" w14:paraId="44CC5BD3" w14:textId="77777777" w:rsidTr="00E70071">
        <w:trPr>
          <w:cantSplit/>
        </w:trPr>
        <w:tc>
          <w:tcPr>
            <w:tcW w:w="3681" w:type="dxa"/>
          </w:tcPr>
          <w:p w14:paraId="6BDD5B8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260" w:type="dxa"/>
          </w:tcPr>
          <w:p w14:paraId="260E10CF" w14:textId="77777777" w:rsidR="005B7271" w:rsidRPr="00C62AA6" w:rsidRDefault="00787F21" w:rsidP="005B7271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A78DED" w14:textId="77777777" w:rsidR="005B7271" w:rsidRPr="00C62AA6" w:rsidRDefault="005B7271" w:rsidP="005B7271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FC5D78" w14:textId="77777777" w:rsidR="005B7271" w:rsidRPr="00C62AA6" w:rsidRDefault="005B7271" w:rsidP="00AF6039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9A8A0E" w14:textId="77777777" w:rsidR="005B7271" w:rsidRPr="00C62AA6" w:rsidRDefault="005B7271" w:rsidP="005B7271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AEFD2B" w14:textId="60248FEA" w:rsidR="005B7271" w:rsidRPr="00C62AA6" w:rsidRDefault="007F0795" w:rsidP="00AF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824AB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493362C4" w14:textId="77777777" w:rsidR="005B7271" w:rsidRPr="00C62AA6" w:rsidRDefault="005B7271" w:rsidP="005B7271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60D4B1" w14:textId="4356827A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5B7271" w:rsidRPr="00C62AA6" w14:paraId="77C871CA" w14:textId="77777777" w:rsidTr="007739D9">
        <w:trPr>
          <w:cantSplit/>
        </w:trPr>
        <w:tc>
          <w:tcPr>
            <w:tcW w:w="3681" w:type="dxa"/>
          </w:tcPr>
          <w:p w14:paraId="6EEB791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91D746" w14:textId="3CEEA0D5" w:rsidR="005B7271" w:rsidRPr="00C62AA6" w:rsidRDefault="00787F21" w:rsidP="005B7271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7FC89F3" w14:textId="77777777" w:rsidR="005B7271" w:rsidRPr="00C62AA6" w:rsidRDefault="005B7271" w:rsidP="005B7271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44E9E0" w14:textId="77777777" w:rsidR="005B7271" w:rsidRPr="00C62AA6" w:rsidRDefault="005B7271" w:rsidP="00AF6039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CCEB80" w14:textId="77777777" w:rsidR="005B7271" w:rsidRPr="00C62AA6" w:rsidRDefault="005B7271" w:rsidP="005B7271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735F05" w14:textId="47ADCA43" w:rsidR="005B7271" w:rsidRPr="00C62AA6" w:rsidRDefault="00824AB3" w:rsidP="00AF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134A1" w14:textId="77777777" w:rsidR="005B7271" w:rsidRPr="00C62AA6" w:rsidRDefault="005B7271" w:rsidP="005B7271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1D0151" w14:textId="0CDFCDD5" w:rsidR="005B7271" w:rsidRPr="00C62AA6" w:rsidRDefault="005B7271" w:rsidP="00AF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271" w:rsidRPr="00C62AA6" w14:paraId="540F9528" w14:textId="77777777" w:rsidTr="00E70071">
        <w:trPr>
          <w:cantSplit/>
        </w:trPr>
        <w:tc>
          <w:tcPr>
            <w:tcW w:w="3681" w:type="dxa"/>
          </w:tcPr>
          <w:p w14:paraId="5FC24BC4" w14:textId="3F8EA603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181EF" w14:textId="77777777" w:rsidR="005B7271" w:rsidRPr="00C62AA6" w:rsidRDefault="00787F21" w:rsidP="005B7271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427E99" w14:textId="77777777" w:rsidR="005B7271" w:rsidRPr="00C62AA6" w:rsidRDefault="005B7271" w:rsidP="005B7271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FF8613" w14:textId="0500D0C7" w:rsidR="005B7271" w:rsidRPr="00C62AA6" w:rsidRDefault="007F0795" w:rsidP="00AF6039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4FC78694" w14:textId="77777777" w:rsidR="005B7271" w:rsidRPr="00C62AA6" w:rsidRDefault="005B7271" w:rsidP="005B7271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2C963" w14:textId="0E5B6BEF" w:rsidR="005B7271" w:rsidRPr="00C62AA6" w:rsidRDefault="007F0795" w:rsidP="00AF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824A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70" w:type="dxa"/>
          </w:tcPr>
          <w:p w14:paraId="1874AAD7" w14:textId="77777777" w:rsidR="005B7271" w:rsidRPr="00C62AA6" w:rsidRDefault="005B7271" w:rsidP="005B7271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CAC5B5" w14:textId="66157FE1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B72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</w:tr>
    </w:tbl>
    <w:p w14:paraId="74DA08A7" w14:textId="77777777" w:rsidR="0087511D" w:rsidRPr="00606B56" w:rsidRDefault="0087511D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B8AE8CC" w14:textId="1F59DBAB" w:rsidR="00D34133" w:rsidRPr="003A577E" w:rsidRDefault="00D34133" w:rsidP="00D34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520F6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C520F6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บริษัทย่อยแห่งหนึ่งได้ขายหุ้นทั้งหมดที่ถืออยู่ในบริษัท แม่สอดพลังงานสะอาด จำกัด </w:t>
      </w:r>
      <w:r w:rsidR="00C520F6" w:rsidRPr="00C520F6">
        <w:rPr>
          <w:rFonts w:ascii="Angsana New" w:hAnsi="Angsana New"/>
          <w:sz w:val="30"/>
          <w:szCs w:val="30"/>
        </w:rPr>
        <w:br/>
      </w:r>
      <w:r w:rsidRPr="00C520F6">
        <w:rPr>
          <w:rFonts w:ascii="Angsana New" w:hAnsi="Angsana New"/>
          <w:sz w:val="30"/>
          <w:szCs w:val="30"/>
          <w:cs/>
        </w:rPr>
        <w:t>ซึ่งเป็นบริษัทร่วมทางอ้อมให้ผู้ถือหุ้นเดิม ดังนั้นในงบการเงินรวมสำหรับ</w:t>
      </w:r>
      <w:r w:rsidRPr="00C520F6">
        <w:rPr>
          <w:rFonts w:ascii="Angsana New" w:hAnsi="Angsana New" w:hint="cs"/>
          <w:sz w:val="30"/>
          <w:szCs w:val="30"/>
          <w:cs/>
        </w:rPr>
        <w:t>ปี</w:t>
      </w:r>
      <w:r w:rsidRPr="00C520F6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C520F6">
        <w:rPr>
          <w:rFonts w:ascii="Angsana New" w:hAnsi="Angsana New"/>
          <w:sz w:val="30"/>
          <w:szCs w:val="30"/>
          <w:cs/>
        </w:rPr>
        <w:t xml:space="preserve"> กลุ่มบริษัทได้จัดประเภทบัญชีใหม่โดยเปลี่ยนจากบัญชี </w:t>
      </w:r>
      <w:r w:rsidRPr="00C520F6">
        <w:rPr>
          <w:rFonts w:ascii="Angsana New" w:hAnsi="Angsana New"/>
          <w:sz w:val="30"/>
          <w:szCs w:val="30"/>
        </w:rPr>
        <w:t>“</w:t>
      </w:r>
      <w:r w:rsidRPr="00C520F6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C520F6">
        <w:rPr>
          <w:rFonts w:ascii="Angsana New" w:hAnsi="Angsana New"/>
          <w:sz w:val="30"/>
          <w:szCs w:val="30"/>
        </w:rPr>
        <w:t xml:space="preserve">” </w:t>
      </w:r>
      <w:r w:rsidRPr="00C520F6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F0795" w:rsidRPr="007F0795">
        <w:rPr>
          <w:rFonts w:ascii="Angsana New" w:hAnsi="Angsana New"/>
          <w:sz w:val="30"/>
          <w:szCs w:val="30"/>
        </w:rPr>
        <w:t>9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C520F6">
        <w:rPr>
          <w:rFonts w:ascii="Angsana New" w:hAnsi="Angsana New"/>
          <w:sz w:val="30"/>
          <w:szCs w:val="30"/>
          <w:cs/>
        </w:rPr>
        <w:t xml:space="preserve"> ล้านบาท เป็นบัญชี </w:t>
      </w:r>
      <w:r w:rsidRPr="00C520F6">
        <w:rPr>
          <w:rFonts w:ascii="Angsana New" w:hAnsi="Angsana New"/>
          <w:sz w:val="30"/>
          <w:szCs w:val="30"/>
        </w:rPr>
        <w:t>“</w:t>
      </w:r>
      <w:r w:rsidRPr="00C520F6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เงินให้กู้ยืมระยะสั้นแก่กิจการอื่น</w:t>
      </w:r>
      <w:r w:rsidRPr="00C520F6">
        <w:rPr>
          <w:rFonts w:ascii="Angsana New" w:hAnsi="Angsana New"/>
          <w:sz w:val="30"/>
          <w:szCs w:val="30"/>
        </w:rPr>
        <w:t xml:space="preserve">” </w:t>
      </w:r>
      <w:r w:rsidRPr="00C520F6">
        <w:rPr>
          <w:rFonts w:ascii="Angsana New" w:hAnsi="Angsana New"/>
          <w:sz w:val="30"/>
          <w:szCs w:val="30"/>
          <w:cs/>
        </w:rPr>
        <w:t>โดย</w:t>
      </w:r>
      <w:r w:rsidRPr="00C520F6">
        <w:rPr>
          <w:rFonts w:ascii="Angsana New" w:hAnsi="Angsana New" w:hint="cs"/>
          <w:sz w:val="30"/>
          <w:szCs w:val="30"/>
          <w:cs/>
        </w:rPr>
        <w:t>มี</w:t>
      </w:r>
      <w:r w:rsidRPr="00C520F6">
        <w:rPr>
          <w:rFonts w:ascii="Angsana New" w:hAnsi="Angsana New"/>
          <w:sz w:val="30"/>
          <w:szCs w:val="30"/>
          <w:cs/>
        </w:rPr>
        <w:t>เงื่อนไข และข้อตกลงอื่นๆ เป็นไปตามสัญญาเดิม</w:t>
      </w:r>
    </w:p>
    <w:p w14:paraId="21B97130" w14:textId="77777777" w:rsidR="00DE151E" w:rsidRDefault="00DE151E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Pr="00C62AA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7511D">
        <w:rPr>
          <w:rFonts w:ascii="Angsana New" w:hAnsi="Angsana New"/>
          <w:b/>
          <w:bCs/>
          <w:i/>
          <w:iCs/>
          <w:sz w:val="30"/>
          <w:szCs w:val="30"/>
        </w:rPr>
        <w:t>–</w:t>
      </w:r>
      <w:r w:rsidRPr="00C62AA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237F12A" w14:textId="77777777" w:rsidR="0087511D" w:rsidRPr="0087511D" w:rsidRDefault="0087511D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5" w:type="dxa"/>
        <w:tblInd w:w="468" w:type="dxa"/>
        <w:tblLook w:val="0000" w:firstRow="0" w:lastRow="0" w:firstColumn="0" w:lastColumn="0" w:noHBand="0" w:noVBand="0"/>
      </w:tblPr>
      <w:tblGrid>
        <w:gridCol w:w="3852"/>
        <w:gridCol w:w="1080"/>
        <w:gridCol w:w="270"/>
        <w:gridCol w:w="1193"/>
        <w:gridCol w:w="270"/>
        <w:gridCol w:w="1260"/>
        <w:gridCol w:w="270"/>
        <w:gridCol w:w="1170"/>
      </w:tblGrid>
      <w:tr w:rsidR="00305DD5" w:rsidRPr="00C62AA6" w14:paraId="63DC3C93" w14:textId="77777777" w:rsidTr="002D4B2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72BB0FA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2311CB3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6A325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24D8B0D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C62AA6" w14:paraId="234B64CD" w14:textId="77777777" w:rsidTr="002D4B2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0CBEDA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0276CD" w14:textId="0189BA2A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48CDC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CAD76" w14:textId="3CE5198C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C76407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554A6B" w14:textId="6AB9FF2B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4B7AC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D7224B" w14:textId="185031E8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05DD5" w:rsidRPr="00C62AA6" w14:paraId="173E3FC7" w14:textId="77777777" w:rsidTr="002D4B2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E66BFE0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6DBBF14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5DD5" w:rsidRPr="00C62AA6" w14:paraId="36001C05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A218325" w14:textId="77777777" w:rsidR="00305DD5" w:rsidRPr="00C62AA6" w:rsidRDefault="004F66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B0F1B8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35DA10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FB76D4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0A536C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F16C0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889D49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6FC0B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63F2A13A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D3FC67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AE2E48" w14:textId="2FDD806B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6F26CC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2529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6CA1D" w14:textId="5662E26A" w:rsidR="005B7271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11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485FD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251162" w14:textId="75BADA80" w:rsidR="005B7271" w:rsidRPr="00C62AA6" w:rsidRDefault="007F0795" w:rsidP="005B7271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F26C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8813E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2FA8D" w14:textId="46509FC2" w:rsidR="005B7271" w:rsidRPr="00C62AA6" w:rsidRDefault="007F0795" w:rsidP="00784497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B7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DB39B5" w:rsidRPr="00C62AA6" w14:paraId="63240393" w14:textId="77777777" w:rsidTr="00DB39B5">
        <w:trPr>
          <w:trHeight w:val="20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E201C23" w14:textId="77777777" w:rsidR="00DB39B5" w:rsidRPr="00DB39B5" w:rsidRDefault="00DB39B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46466" w14:textId="77777777" w:rsidR="00DB39B5" w:rsidRPr="00DB39B5" w:rsidRDefault="00DB39B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C764C" w14:textId="77777777" w:rsidR="00DB39B5" w:rsidRPr="00DB39B5" w:rsidRDefault="00DB39B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8301E5" w14:textId="77777777" w:rsidR="00DB39B5" w:rsidRPr="00DB39B5" w:rsidRDefault="00DB39B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ECA88D" w14:textId="77777777" w:rsidR="00DB39B5" w:rsidRPr="00DB39B5" w:rsidRDefault="00DB39B5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0AF487" w14:textId="77777777" w:rsidR="00DB39B5" w:rsidRPr="00DB39B5" w:rsidRDefault="00DB39B5" w:rsidP="005B7271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3A794" w14:textId="77777777" w:rsidR="00DB39B5" w:rsidRPr="00DB39B5" w:rsidRDefault="00DB39B5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085A6" w14:textId="77777777" w:rsidR="00DB39B5" w:rsidRPr="00DB39B5" w:rsidRDefault="00DB39B5" w:rsidP="00784497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B7271" w:rsidRPr="00C62AA6" w14:paraId="6AF511E0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7AA092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2ED6F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9B6D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E852A2" w14:textId="77777777" w:rsidR="005B7271" w:rsidRPr="00C62AA6" w:rsidRDefault="005B7271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70CB6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6F5F42" w14:textId="77777777" w:rsidR="005B7271" w:rsidRPr="00C62AA6" w:rsidRDefault="005B7271" w:rsidP="005B7271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A64934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53551C" w14:textId="77777777" w:rsidR="005B7271" w:rsidRPr="00C62AA6" w:rsidRDefault="005B7271" w:rsidP="00784497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271" w:rsidRPr="00C62AA6" w14:paraId="4F76E993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BB9E35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B13D61" w14:textId="77777777" w:rsidR="005B7271" w:rsidRPr="00C62AA6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CA22F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36A6F0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AF1210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54D796" w14:textId="2D1D8CEB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6F26CC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F8549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91BA9" w14:textId="49BABAAD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5B727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29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B7271" w:rsidRPr="00C62AA6" w14:paraId="1FC53B99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EB9BAC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FE536" w14:textId="77777777" w:rsidR="005B7271" w:rsidRPr="00C62AA6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9064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2E4CE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074DA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F83A5" w14:textId="12EF7A27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4A3079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28281" w14:textId="65CD2FE2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5B7271" w:rsidRPr="00C62AA6" w14:paraId="2A9F3E87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C8C20E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D7A406" w14:textId="77777777" w:rsidR="005B7271" w:rsidRPr="00C62AA6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C4D2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7A163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2727DC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0F50C" w14:textId="111D1CF1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3583D6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0F5E3E" w14:textId="0A3E06A5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B7271" w:rsidRPr="00C62AA6" w14:paraId="1D23A8F9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A2E77E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A3E2C" w14:textId="77777777" w:rsidR="005B7271" w:rsidRPr="00C62AA6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FD76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268353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8CDE2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4F42ED" w14:textId="0AF282C9" w:rsidR="005B7271" w:rsidRPr="00C62AA6" w:rsidRDefault="007F0795" w:rsidP="005B7271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7402F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F62CDB" w14:textId="67E37168" w:rsidR="005B7271" w:rsidRPr="00C62AA6" w:rsidRDefault="007F0795" w:rsidP="00784497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5B7271" w:rsidRPr="00C62AA6" w14:paraId="3FB5974D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16230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49F9A9" w14:textId="77777777" w:rsidR="005B7271" w:rsidRPr="00C62AA6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FBC500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C16D88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940720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E20EE5" w14:textId="11F60163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250D8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C431C1" w14:textId="74EBB96D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5B7271" w:rsidRPr="00C62AA6" w14:paraId="609D79F1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47A333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ศักดิ์ไชยสิทธิ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AF747" w14:textId="77777777" w:rsidR="005B7271" w:rsidRPr="00C62AA6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D512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DE663B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4E064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2138F0" w14:textId="3D8C7540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23C81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282197" w14:textId="0635223D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B7271" w:rsidRPr="00C62AA6" w14:paraId="0841E51E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5BF57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45A5A" w14:textId="77777777" w:rsidR="005B7271" w:rsidRPr="00C62AA6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6B082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24E217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0253FC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CDD44" w14:textId="5E759E27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A130C8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D9092E" w14:textId="2803C990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5B7271" w:rsidRPr="00C62AA6" w14:paraId="302B849F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2FF746B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7A82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221E1F" w14:textId="77777777" w:rsidR="005B7271" w:rsidRDefault="006F26CC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A8D5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3D02AB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C3F92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FC1FF" w14:textId="15AC44CB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6F26CC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021426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BDEB5" w14:textId="6506527E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  <w:tr w:rsidR="005B7271" w:rsidRPr="0025378D" w14:paraId="129DF6C0" w14:textId="77777777" w:rsidTr="004F02E6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08B8A73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4B2A94" w14:textId="77777777" w:rsidR="005B7271" w:rsidRPr="005B7271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AD5092" w14:textId="77777777" w:rsidR="005B7271" w:rsidRPr="005B7271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F8E4F4" w14:textId="77777777" w:rsidR="005B7271" w:rsidRPr="005B7271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743E68" w14:textId="77777777" w:rsidR="005B7271" w:rsidRPr="005B7271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AE67C" w14:textId="77777777" w:rsidR="005B7271" w:rsidRPr="005B7271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B9008E" w14:textId="77777777" w:rsidR="005B7271" w:rsidRPr="005B7271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73BCD" w14:textId="77777777" w:rsidR="005B7271" w:rsidRPr="005B7271" w:rsidRDefault="005B7271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7271" w:rsidRPr="00C62AA6" w14:paraId="306CF0B6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0FDDF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C3521A" w14:textId="77777777" w:rsidR="005B7271" w:rsidRPr="00C62AA6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31959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3F1FC" w14:textId="77777777" w:rsidR="005B7271" w:rsidRPr="00C62AA6" w:rsidRDefault="005B7271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71242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745349" w14:textId="77777777" w:rsidR="005B7271" w:rsidRPr="00C62AA6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BBAD0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2A863F" w14:textId="77777777" w:rsidR="005B7271" w:rsidRPr="00C62AA6" w:rsidRDefault="005B7271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78080388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E5B3714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054A">
              <w:rPr>
                <w:rFonts w:ascii="Angsana New" w:hAnsi="Angsana New"/>
                <w:sz w:val="30"/>
                <w:szCs w:val="30"/>
              </w:rPr>
              <w:t>TOP-NTL Pte.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CE69C" w14:textId="77777777" w:rsidR="005B7271" w:rsidRDefault="00070782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7E18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643025" w14:textId="0E3584F8" w:rsidR="005B7271" w:rsidRPr="00C62AA6" w:rsidRDefault="007F0795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97BA15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CA8BC6" w14:textId="77777777" w:rsidR="005B7271" w:rsidRDefault="00070782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610418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E6EC67" w14:textId="09A91E2A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930E6" w:rsidRPr="0025378D" w14:paraId="7CCE63E3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67C699F" w14:textId="77777777" w:rsidR="00864022" w:rsidRPr="005B7271" w:rsidRDefault="00864022" w:rsidP="00CE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ECE449" w14:textId="77777777" w:rsidR="00864022" w:rsidRPr="005B7271" w:rsidRDefault="00864022" w:rsidP="00CE26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FE9119" w14:textId="77777777" w:rsidR="00864022" w:rsidRPr="005B7271" w:rsidRDefault="00864022" w:rsidP="00CE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1137FC" w14:textId="77777777" w:rsidR="00864022" w:rsidRPr="005B7271" w:rsidRDefault="00864022" w:rsidP="00B50F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D9876" w14:textId="77777777" w:rsidR="00864022" w:rsidRPr="005B7271" w:rsidRDefault="00864022" w:rsidP="00CE26FE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EEBF82" w14:textId="77777777" w:rsidR="00864022" w:rsidRPr="005B7271" w:rsidRDefault="00864022" w:rsidP="00CE26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5B37E" w14:textId="77777777" w:rsidR="00864022" w:rsidRPr="005B7271" w:rsidRDefault="00864022" w:rsidP="00CE26FE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3DDBC" w14:textId="77777777" w:rsidR="00864022" w:rsidRPr="005B7271" w:rsidRDefault="00864022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7271" w:rsidRPr="00C62AA6" w14:paraId="2FC3176B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DAFF9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8B1A25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6C75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C9725F" w14:textId="77777777" w:rsidR="005B7271" w:rsidRPr="00C62AA6" w:rsidRDefault="005B7271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5A1B1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88F4D1" w14:textId="77777777" w:rsidR="005B7271" w:rsidRPr="00C62AA6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24D6F5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75776" w14:textId="77777777" w:rsidR="005B7271" w:rsidRPr="00C62AA6" w:rsidRDefault="005B7271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02523E17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663DA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แม่สอดพลังงานสะอาด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5760EA" w14:textId="77777777" w:rsidR="005B7271" w:rsidRPr="00C62AA6" w:rsidRDefault="00070782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2DF4E3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84FF4" w14:textId="5C8D0C95" w:rsidR="005B7271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C012EA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A27B97" w14:textId="77777777" w:rsidR="005B7271" w:rsidRPr="00C62AA6" w:rsidRDefault="00070782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6C2EDD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4EBA69" w14:textId="7332DEE1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7271" w:rsidRPr="00C62AA6" w14:paraId="54F88A63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824BA12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03037C" w14:textId="0C43C2A6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A96658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7FD95" w14:textId="76BB5138" w:rsidR="005B7271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581F23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AF4BAC" w14:textId="6FB4BE7A" w:rsidR="005B7271" w:rsidRPr="00C62AA6" w:rsidRDefault="007F0795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6C3AD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D948D" w14:textId="11FAB579" w:rsidR="005B7271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5B7271" w:rsidRPr="00C62AA6" w14:paraId="761E9D46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DE1D56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 w:rsidR="008136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C4974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D385D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84E5B" w14:textId="77777777" w:rsidR="005B7271" w:rsidRPr="00C62AA6" w:rsidRDefault="005B7271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2DB97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AF043A" w14:textId="77777777" w:rsidR="005B7271" w:rsidRPr="00C62AA6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41ECC8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5619D" w14:textId="77777777" w:rsidR="005B7271" w:rsidRPr="00C62AA6" w:rsidRDefault="005B7271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271" w:rsidRPr="00C62AA6" w14:paraId="10AF6119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F846D16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5992C5" w14:textId="19FACE20" w:rsidR="005B7271" w:rsidRPr="00C62AA6" w:rsidRDefault="007F0795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608F19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E6B67" w14:textId="4456A356" w:rsidR="005B7271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B2689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2209F" w14:textId="77777777" w:rsidR="005B7271" w:rsidRPr="00C62AA6" w:rsidRDefault="00070782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7A5F36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A3603A" w14:textId="77777777" w:rsidR="005B7271" w:rsidRPr="00C62AA6" w:rsidRDefault="005B7271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271" w:rsidRPr="0025378D" w14:paraId="49893E2B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32CAF42" w14:textId="77777777" w:rsidR="005B7271" w:rsidRPr="00195352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4C5323" w14:textId="77777777" w:rsidR="005B7271" w:rsidRPr="00195352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1E4F98" w14:textId="77777777" w:rsidR="005B7271" w:rsidRPr="00195352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02096" w14:textId="77777777" w:rsidR="005B7271" w:rsidRPr="00195352" w:rsidRDefault="005B7271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4ECDF7" w14:textId="77777777" w:rsidR="005B7271" w:rsidRPr="00195352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4074C5" w14:textId="77777777" w:rsidR="005B7271" w:rsidRPr="00195352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CC5C98" w14:textId="77777777" w:rsidR="005B7271" w:rsidRPr="00195352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90171" w14:textId="77777777" w:rsidR="005B7271" w:rsidRPr="00195352" w:rsidRDefault="005B7271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7271" w:rsidRPr="00C62AA6" w14:paraId="2B170D29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122C39A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6A577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F69AC1" w14:textId="77777777" w:rsidR="005B7271" w:rsidRPr="00C62AA6" w:rsidRDefault="005B7271" w:rsidP="005B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B8D65" w14:textId="77777777" w:rsidR="005B7271" w:rsidRPr="00C62AA6" w:rsidRDefault="005B7271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8C26C5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B8448E" w14:textId="77777777" w:rsidR="005B7271" w:rsidRPr="00C62AA6" w:rsidRDefault="005B7271" w:rsidP="005B7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2AF87E" w14:textId="77777777" w:rsidR="005B7271" w:rsidRPr="00C62AA6" w:rsidRDefault="005B7271" w:rsidP="005B7271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BCBD2" w14:textId="77777777" w:rsidR="005B7271" w:rsidRPr="00C62AA6" w:rsidRDefault="005B7271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352" w:rsidRPr="00C62AA6" w14:paraId="6C36F497" w14:textId="77777777" w:rsidTr="002D4B2D">
        <w:tc>
          <w:tcPr>
            <w:tcW w:w="3852" w:type="dxa"/>
            <w:tcBorders>
              <w:top w:val="nil"/>
              <w:left w:val="nil"/>
              <w:right w:val="nil"/>
            </w:tcBorders>
          </w:tcPr>
          <w:p w14:paraId="2E609784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A17094" w14:textId="47DE23B7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68BE80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60FB16" w14:textId="5B2EED2E" w:rsidR="00195352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8D3284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7BC48" w14:textId="77777777" w:rsidR="00195352" w:rsidRPr="00C62AA6" w:rsidRDefault="000905BD" w:rsidP="001953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5EF730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DCEE4" w14:textId="77777777" w:rsidR="00195352" w:rsidRPr="00C62AA6" w:rsidRDefault="00195352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352" w:rsidRPr="00C62AA6" w14:paraId="7AEC2CE9" w14:textId="77777777" w:rsidTr="002D4B2D">
        <w:tc>
          <w:tcPr>
            <w:tcW w:w="3852" w:type="dxa"/>
            <w:tcBorders>
              <w:top w:val="nil"/>
              <w:left w:val="nil"/>
              <w:right w:val="nil"/>
            </w:tcBorders>
            <w:noWrap/>
          </w:tcPr>
          <w:p w14:paraId="1352370D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169A4E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2A7F1A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AB6FA" w14:textId="77777777" w:rsidR="00195352" w:rsidRPr="00C62AA6" w:rsidRDefault="00195352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2A66F2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BC1F65" w14:textId="77777777" w:rsidR="00195352" w:rsidRPr="00C62AA6" w:rsidRDefault="00195352" w:rsidP="001953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70D121F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7D2473" w14:textId="77777777" w:rsidR="00195352" w:rsidRPr="00C62AA6" w:rsidRDefault="00195352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352" w:rsidRPr="00C62AA6" w14:paraId="489B5F7B" w14:textId="77777777" w:rsidTr="002D4B2D">
        <w:tc>
          <w:tcPr>
            <w:tcW w:w="3852" w:type="dxa"/>
            <w:tcBorders>
              <w:top w:val="nil"/>
              <w:left w:val="nil"/>
              <w:right w:val="nil"/>
            </w:tcBorders>
            <w:noWrap/>
          </w:tcPr>
          <w:p w14:paraId="5183DE61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71344" w14:textId="1CE8EFBC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AB045A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2B2B5" w14:textId="7B2F8C2F" w:rsidR="00195352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EA490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C2E36" w14:textId="77777777" w:rsidR="00195352" w:rsidRPr="00C62AA6" w:rsidRDefault="000905BD" w:rsidP="001953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4A597DF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C02013" w14:textId="77777777" w:rsidR="00195352" w:rsidRPr="00C62AA6" w:rsidRDefault="00195352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352" w:rsidRPr="00C62AA6" w14:paraId="15B65446" w14:textId="77777777" w:rsidTr="002D4B2D">
        <w:tc>
          <w:tcPr>
            <w:tcW w:w="3852" w:type="dxa"/>
            <w:tcBorders>
              <w:top w:val="nil"/>
              <w:left w:val="nil"/>
              <w:right w:val="nil"/>
            </w:tcBorders>
            <w:noWrap/>
          </w:tcPr>
          <w:p w14:paraId="0BAABEB7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พีทีที ฟีนอล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631B78" w14:textId="7DBB5639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18BC8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FC528B" w14:textId="7E8D158D" w:rsidR="00195352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F78500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61710" w14:textId="77777777" w:rsidR="00195352" w:rsidRPr="00C62AA6" w:rsidRDefault="000905BD" w:rsidP="001953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29F6DEB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8B78D" w14:textId="77777777" w:rsidR="00195352" w:rsidRPr="00C62AA6" w:rsidRDefault="00195352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352" w:rsidRPr="00C62AA6" w14:paraId="20C64015" w14:textId="77777777" w:rsidTr="0087511D">
        <w:tc>
          <w:tcPr>
            <w:tcW w:w="3852" w:type="dxa"/>
            <w:tcBorders>
              <w:top w:val="nil"/>
              <w:left w:val="nil"/>
              <w:right w:val="nil"/>
            </w:tcBorders>
            <w:noWrap/>
          </w:tcPr>
          <w:p w14:paraId="0ECBAFD0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8610D">
              <w:rPr>
                <w:rFonts w:ascii="Angsana New" w:hAnsi="Angsana New" w:hint="cs"/>
                <w:sz w:val="30"/>
                <w:szCs w:val="30"/>
                <w:cs/>
              </w:rPr>
              <w:t>โกลบอลกรีนเคมิคอล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72482C0" w14:textId="0B620ED5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8BE78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FB657" w14:textId="4E33CA5D" w:rsidR="00195352" w:rsidRPr="00C62AA6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B32303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530A26" w14:textId="5F2FF27B" w:rsidR="00195352" w:rsidRPr="00C62AA6" w:rsidRDefault="007F0795" w:rsidP="001953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BB92866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FADAB" w14:textId="454AF8C4" w:rsidR="00195352" w:rsidRPr="00C62AA6" w:rsidRDefault="007F0795" w:rsidP="007844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95352" w:rsidRPr="00C62AA6" w14:paraId="2E033F04" w14:textId="77777777" w:rsidTr="002D4B2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519A0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3051194" w14:textId="736F1E8F" w:rsidR="00195352" w:rsidRPr="008E530B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905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01763" w14:textId="77777777" w:rsidR="00195352" w:rsidRPr="008E530B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10DE26C" w14:textId="04743FD5" w:rsidR="00195352" w:rsidRPr="008E530B" w:rsidRDefault="007F0795" w:rsidP="00B5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195352" w:rsidRPr="008E53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B3F837" w14:textId="77777777" w:rsidR="00195352" w:rsidRPr="008E530B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462B8C" w14:textId="1A45D410" w:rsidR="00195352" w:rsidRPr="008E530B" w:rsidRDefault="007F0795" w:rsidP="00195352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CE4A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18455" w14:textId="77777777" w:rsidR="00195352" w:rsidRPr="00C62AA6" w:rsidRDefault="00195352" w:rsidP="00195352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F3E8F10" w14:textId="648359F2" w:rsidR="00195352" w:rsidRPr="00C62AA6" w:rsidRDefault="007F0795" w:rsidP="00784497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195352" w:rsidRPr="008E53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</w:t>
            </w:r>
          </w:p>
        </w:tc>
      </w:tr>
    </w:tbl>
    <w:p w14:paraId="4D954D00" w14:textId="77777777" w:rsidR="0087511D" w:rsidRPr="0087511D" w:rsidRDefault="00DE151E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เจ้าหนี้อื่น </w:t>
      </w:r>
      <w:r w:rsidR="0087511D">
        <w:rPr>
          <w:rFonts w:ascii="Angsana New" w:hAnsi="Angsana New"/>
          <w:b/>
          <w:bCs/>
          <w:i/>
          <w:iCs/>
          <w:sz w:val="30"/>
          <w:szCs w:val="30"/>
        </w:rPr>
        <w:t>–</w:t>
      </w:r>
      <w:r w:rsidRPr="00C62AA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3761"/>
        <w:gridCol w:w="1175"/>
        <w:gridCol w:w="251"/>
        <w:gridCol w:w="1189"/>
        <w:gridCol w:w="293"/>
        <w:gridCol w:w="1230"/>
        <w:gridCol w:w="236"/>
        <w:gridCol w:w="1189"/>
      </w:tblGrid>
      <w:tr w:rsidR="008E2D30" w:rsidRPr="00C62AA6" w14:paraId="6AB6CDCC" w14:textId="77777777" w:rsidTr="00E33740">
        <w:trPr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73B7DCF4" w14:textId="77777777" w:rsidR="008E2D30" w:rsidRPr="00C62AA6" w:rsidRDefault="008E2D30" w:rsidP="003B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FA46251" w14:textId="77777777" w:rsidR="008E2D30" w:rsidRPr="00C62AA6" w:rsidRDefault="008E2D30" w:rsidP="003B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5CAA00" w14:textId="77777777" w:rsidR="008E2D30" w:rsidRPr="00C62AA6" w:rsidRDefault="008E2D30" w:rsidP="003B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DF27D1E" w14:textId="77777777" w:rsidR="008E2D30" w:rsidRPr="00C62AA6" w:rsidRDefault="008E2D30" w:rsidP="003B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11D" w:rsidRPr="00C62AA6" w14:paraId="160CA937" w14:textId="77777777" w:rsidTr="00E33740">
        <w:trPr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2020C84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3A6CBAB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01CF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0C30E69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11D" w:rsidRPr="00C62AA6" w14:paraId="467E4101" w14:textId="77777777" w:rsidTr="00E33740">
        <w:trPr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7EC4590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753C7" w14:textId="6A049E3B" w:rsidR="0087511D" w:rsidRPr="00C62AA6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5E005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FFAC7" w14:textId="1E6A43A5" w:rsidR="0087511D" w:rsidRPr="00C62AA6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491C2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B8CE23" w14:textId="37C5ED94" w:rsidR="0087511D" w:rsidRPr="00C62AA6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C90EED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E5777" w14:textId="59082030" w:rsidR="0087511D" w:rsidRPr="00C62AA6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7511D" w:rsidRPr="00C62AA6" w14:paraId="3646D56B" w14:textId="77777777" w:rsidTr="00E33740">
        <w:trPr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749095DB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9D1F23C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511D" w:rsidRPr="00C62AA6" w14:paraId="038F86DA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567639BE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921FFE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2115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F1331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4FEC35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589F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29B079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40E8F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11D" w:rsidRPr="00C62AA6" w14:paraId="7588576D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34351943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6DE6D" w14:textId="7785F779" w:rsidR="0087511D" w:rsidRPr="00C62AA6" w:rsidRDefault="007F0795" w:rsidP="0087511D">
            <w:pPr>
              <w:pStyle w:val="a0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FF98E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F57D19" w14:textId="212D60DF" w:rsidR="0087511D" w:rsidRPr="00C62AA6" w:rsidRDefault="007F0795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CD10FA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15269" w14:textId="019AFEA7" w:rsidR="0087511D" w:rsidRPr="00C62AA6" w:rsidRDefault="007F0795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36F45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207DD6" w14:textId="06D63A5D" w:rsidR="0087511D" w:rsidRPr="00C62AA6" w:rsidRDefault="007F0795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7511D" w:rsidRPr="00C62AA6" w14:paraId="15AF7380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A8EE4E4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FAEB6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0E3237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9475D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39D64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9E0AA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0CC3B4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BCCA72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511D" w:rsidRPr="00C62AA6" w14:paraId="47E57E8C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6EEA13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A5DF2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E2C689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E74366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115A6D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C6CE2D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E09899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4AEFFD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511D" w:rsidRPr="00C62AA6" w14:paraId="26A7F2DF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A349F32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C0EF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65FBDC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BE544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1719F9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4C4F1B" w14:textId="5CED639E" w:rsidR="0087511D" w:rsidRPr="00C62AA6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839CFF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2AA27A" w14:textId="7D25EA8E" w:rsidR="0087511D" w:rsidRPr="00C62AA6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87511D" w:rsidRPr="00C62AA6" w14:paraId="71A4A220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141D129B" w14:textId="77777777" w:rsidR="0087511D" w:rsidRPr="00894307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F83A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495741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5596B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641AA3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5EC4F7" w14:textId="65A3FEDC" w:rsidR="0087511D" w:rsidRPr="00C62AA6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B736A9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B8BFD8" w14:textId="289465DA" w:rsidR="0087511D" w:rsidRPr="00C62AA6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87511D" w:rsidRPr="00C62AA6" w14:paraId="308B6E70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53EC8B9A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B47507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FA5E78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6DBA9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25D9D4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228862" w14:textId="77777777" w:rsidR="0087511D" w:rsidRPr="00C62AA6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706CC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2C88DD" w14:textId="3551D922" w:rsidR="0087511D" w:rsidRPr="00C62AA6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11D" w:rsidRPr="00C62AA6" w14:paraId="2CE661EB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701884BE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A966DB" w14:textId="77777777" w:rsidR="0087511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DBC6E3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9B885" w14:textId="77777777" w:rsidR="0087511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D8C027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5058FA" w14:textId="71F6FDEB" w:rsidR="0087511D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727399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962F7" w14:textId="77777777" w:rsidR="0087511D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11D" w:rsidRPr="00C62AA6" w14:paraId="59D79096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1D473317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FAE1B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4716D9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44894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52575B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EE28AE" w14:textId="380E159A" w:rsidR="0087511D" w:rsidRPr="00C62AA6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9B8741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A0C5F8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11D" w:rsidRPr="00C62AA6" w14:paraId="3D88A1E0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3DD2ADFF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9F1DE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70B082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30436B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9731B1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5A3AA1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7F878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540676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511D" w:rsidRPr="00C62AA6" w14:paraId="2431F6F8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3DB6F361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3A462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E61CC4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EA6AE3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35E95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2044FC" w14:textId="77777777" w:rsidR="0087511D" w:rsidRPr="006255EF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033CA1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9D875" w14:textId="77777777" w:rsidR="0087511D" w:rsidRPr="006255EF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7511D" w:rsidRPr="00C62AA6" w14:paraId="577BE3C9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2BDC4251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E8D612" w14:textId="0041E1C7" w:rsidR="0087511D" w:rsidRPr="00991233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956AA" w14:textId="77777777" w:rsidR="0087511D" w:rsidRPr="00991233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2EA7B3" w14:textId="2DFA3906" w:rsidR="0087511D" w:rsidRPr="00991233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E46641" w14:textId="77777777" w:rsidR="0087511D" w:rsidRPr="00991233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33987E" w14:textId="7CF82AD8" w:rsidR="0087511D" w:rsidRPr="00991233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6DDB2F" w14:textId="77777777" w:rsidR="0087511D" w:rsidRPr="00991233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E89DD" w14:textId="564BD029" w:rsidR="0087511D" w:rsidRPr="00991233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7511D" w:rsidRPr="00C62AA6" w14:paraId="5599B869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6DE83A4" w14:textId="77777777" w:rsidR="0087511D" w:rsidRPr="003A577E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235F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6CFA73" w14:textId="6054508B" w:rsidR="0087511D" w:rsidRPr="00991233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D0FFBF" w14:textId="77777777" w:rsidR="0087511D" w:rsidRPr="00991233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F0006D" w14:textId="77777777" w:rsidR="0087511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D3EB9" w14:textId="77777777" w:rsidR="0087511D" w:rsidRPr="00991233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C12FA" w14:textId="098642BC" w:rsidR="0087511D" w:rsidRPr="00991233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0DD82" w14:textId="77777777" w:rsidR="0087511D" w:rsidRPr="00991233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DE9226" w14:textId="77777777" w:rsidR="0087511D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11D" w:rsidRPr="00C62AA6" w14:paraId="19C247AD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544709C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 เพาเวอร์ ซินเนอร์ยี่ </w:t>
            </w:r>
          </w:p>
          <w:p w14:paraId="2DA0C9B2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666DE9" w14:textId="77777777" w:rsidR="0087511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5093389E" w14:textId="77777777" w:rsidR="0087511D" w:rsidRPr="00292F45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FEF59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DFD07" w14:textId="77777777" w:rsidR="0087511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10A0CB44" w14:textId="661953D9" w:rsidR="0087511D" w:rsidRPr="006255EF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14"/>
                <w:szCs w:val="14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A29B64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2FFAD6" w14:textId="77777777" w:rsidR="0087511D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BB69D5D" w14:textId="77777777" w:rsidR="0087511D" w:rsidRPr="006255EF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FC669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2B8AE1" w14:textId="77777777" w:rsidR="0087511D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7BA052" w14:textId="77777777" w:rsidR="0087511D" w:rsidRPr="006255EF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11D" w:rsidRPr="00C62AA6" w14:paraId="12725DBA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D44822D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ี. ไอ. เอ็ม. ชิพ แมนเนจเมนท์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2D961" w14:textId="1C6B660E" w:rsidR="0087511D" w:rsidRPr="00292F45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9A40B2" w14:textId="77777777" w:rsidR="0087511D" w:rsidRPr="00292F45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0BA11" w14:textId="43B15C14" w:rsidR="0087511D" w:rsidRPr="00292F45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EEA00" w14:textId="77777777" w:rsidR="0087511D" w:rsidRPr="00292F45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C3FB4E" w14:textId="77777777" w:rsidR="0087511D" w:rsidRPr="00292F45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CE289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DB7DB5" w14:textId="77777777" w:rsidR="0087511D" w:rsidRPr="006255EF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11D" w:rsidRPr="00C62AA6" w14:paraId="063BE500" w14:textId="77777777" w:rsidTr="00E33740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8825B4C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F54B53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578B64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8B45CE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1DECE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D5F0E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C443E0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6CAD2A" w14:textId="77777777" w:rsidR="0087511D" w:rsidRPr="00C62AA6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511D" w:rsidRPr="00C62AA6" w14:paraId="7DED23EA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2CCE214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9F221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9AC62A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B0FB7E" w14:textId="77777777" w:rsidR="0087511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D007F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F8B4F1" w14:textId="77777777" w:rsidR="0087511D" w:rsidRPr="006255EF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27338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4B0AE0" w14:textId="77777777" w:rsidR="0087511D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11D" w:rsidRPr="00C62AA6" w14:paraId="1143ED1A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right w:val="nil"/>
            </w:tcBorders>
          </w:tcPr>
          <w:p w14:paraId="0D87C19F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2C1B9CBF" w14:textId="577BCF39" w:rsidR="0087511D" w:rsidRPr="00CE4A2C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noWrap/>
          </w:tcPr>
          <w:p w14:paraId="3A5916C4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06CB2CB5" w14:textId="64BE60B5" w:rsidR="0087511D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noWrap/>
          </w:tcPr>
          <w:p w14:paraId="3B7EC484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</w:tcPr>
          <w:p w14:paraId="0945CE9A" w14:textId="77777777" w:rsidR="0087511D" w:rsidRPr="00CE4A2C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5613AAD5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4B8D92C2" w14:textId="321FFE0B" w:rsidR="0087511D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87511D" w:rsidRPr="00C62AA6" w14:paraId="3496DC47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right w:val="nil"/>
            </w:tcBorders>
          </w:tcPr>
          <w:p w14:paraId="75EBC300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70A4DEEB" w14:textId="2B81FC99" w:rsidR="0087511D" w:rsidRPr="00CE4A2C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noWrap/>
          </w:tcPr>
          <w:p w14:paraId="0008CA65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6C494341" w14:textId="66DE94A7" w:rsidR="0087511D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noWrap/>
          </w:tcPr>
          <w:p w14:paraId="51A60827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</w:tcPr>
          <w:p w14:paraId="6993AB3D" w14:textId="1C0ED68E" w:rsidR="0087511D" w:rsidRPr="00CE4A2C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611D32A7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382D154C" w14:textId="2992125D" w:rsidR="0087511D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11D" w:rsidRPr="00C62AA6" w14:paraId="6028110A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right w:val="nil"/>
            </w:tcBorders>
          </w:tcPr>
          <w:p w14:paraId="1A8D5734" w14:textId="77777777" w:rsidR="0087511D" w:rsidRPr="00C62AA6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3B571D57" w14:textId="0AB50E1F" w:rsidR="0087511D" w:rsidRPr="00CE4A2C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noWrap/>
          </w:tcPr>
          <w:p w14:paraId="180D55F8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52A7C9E2" w14:textId="0C34759B" w:rsidR="0087511D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noWrap/>
          </w:tcPr>
          <w:p w14:paraId="09F8C530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</w:tcPr>
          <w:p w14:paraId="27B16D00" w14:textId="69BA06E0" w:rsidR="0087511D" w:rsidRPr="00CE4A2C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5CAF5311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4D12AA9C" w14:textId="358C7F68" w:rsidR="0087511D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7511D" w:rsidRPr="00C62AA6" w14:paraId="22C9030F" w14:textId="77777777" w:rsidTr="00E33740">
        <w:trPr>
          <w:trHeight w:val="281"/>
        </w:trPr>
        <w:tc>
          <w:tcPr>
            <w:tcW w:w="3761" w:type="dxa"/>
            <w:tcBorders>
              <w:left w:val="nil"/>
              <w:right w:val="nil"/>
            </w:tcBorders>
          </w:tcPr>
          <w:p w14:paraId="7C229BD3" w14:textId="77777777" w:rsidR="0087511D" w:rsidRPr="007161C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61CD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175" w:type="dxa"/>
            <w:tcBorders>
              <w:left w:val="nil"/>
              <w:right w:val="nil"/>
            </w:tcBorders>
            <w:noWrap/>
          </w:tcPr>
          <w:p w14:paraId="56C0DCC5" w14:textId="114E7C5C" w:rsidR="0087511D" w:rsidRPr="00CE4A2C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51" w:type="dxa"/>
            <w:tcBorders>
              <w:left w:val="nil"/>
              <w:right w:val="nil"/>
            </w:tcBorders>
            <w:noWrap/>
          </w:tcPr>
          <w:p w14:paraId="3FE259CB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noWrap/>
          </w:tcPr>
          <w:p w14:paraId="699B8D9F" w14:textId="5299B042" w:rsidR="0087511D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3" w:type="dxa"/>
            <w:tcBorders>
              <w:left w:val="nil"/>
              <w:right w:val="nil"/>
            </w:tcBorders>
            <w:noWrap/>
          </w:tcPr>
          <w:p w14:paraId="0F94F48A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noWrap/>
          </w:tcPr>
          <w:p w14:paraId="60761B90" w14:textId="77777777" w:rsidR="0087511D" w:rsidRPr="00CE4A2C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E0C3D74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noWrap/>
          </w:tcPr>
          <w:p w14:paraId="269E5253" w14:textId="77777777" w:rsidR="0087511D" w:rsidRDefault="0087511D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11D" w:rsidRPr="00C62AA6" w14:paraId="4E8B6442" w14:textId="77777777" w:rsidTr="00E33740">
        <w:trPr>
          <w:trHeight w:val="281"/>
        </w:trPr>
        <w:tc>
          <w:tcPr>
            <w:tcW w:w="3761" w:type="dxa"/>
            <w:tcBorders>
              <w:left w:val="nil"/>
              <w:bottom w:val="nil"/>
              <w:right w:val="nil"/>
            </w:tcBorders>
          </w:tcPr>
          <w:p w14:paraId="1487262D" w14:textId="77777777" w:rsidR="0087511D" w:rsidRPr="007161CD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ท่อส่งปิโตรเลียมไทย จำกัด</w:t>
            </w:r>
          </w:p>
        </w:tc>
        <w:tc>
          <w:tcPr>
            <w:tcW w:w="1175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1FD04A04" w14:textId="7127B148" w:rsidR="0087511D" w:rsidRPr="00CE4A2C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noWrap/>
          </w:tcPr>
          <w:p w14:paraId="14B441BD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624AB1AC" w14:textId="33506C12" w:rsidR="0087511D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3" w:type="dxa"/>
            <w:tcBorders>
              <w:left w:val="nil"/>
              <w:bottom w:val="nil"/>
              <w:right w:val="nil"/>
            </w:tcBorders>
            <w:noWrap/>
          </w:tcPr>
          <w:p w14:paraId="668EEE4C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1458B925" w14:textId="2C6FFA2D" w:rsidR="0087511D" w:rsidRPr="00CE4A2C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2AC38A9F" w14:textId="77777777" w:rsidR="0087511D" w:rsidRPr="006255EF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89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2AA9C8DC" w14:textId="7D8975F9" w:rsidR="0087511D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7511D" w:rsidRPr="00C62AA6" w14:paraId="58D29FB0" w14:textId="77777777" w:rsidTr="00E33740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549204A1" w14:textId="77777777" w:rsidR="0087511D" w:rsidRPr="006255EF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5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0C8675D" w14:textId="6F0327D3" w:rsidR="0087511D" w:rsidRPr="00E33740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noWrap/>
          </w:tcPr>
          <w:p w14:paraId="23320A38" w14:textId="77777777" w:rsidR="0087511D" w:rsidRPr="00E33740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1BEB8FF" w14:textId="4D0541D9" w:rsidR="0087511D" w:rsidRPr="006255EF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93" w:type="dxa"/>
            <w:tcBorders>
              <w:left w:val="nil"/>
              <w:bottom w:val="nil"/>
              <w:right w:val="nil"/>
            </w:tcBorders>
            <w:noWrap/>
          </w:tcPr>
          <w:p w14:paraId="1CCBEBE3" w14:textId="77777777" w:rsidR="0087511D" w:rsidRPr="00E33740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6252C25" w14:textId="0D942699" w:rsidR="0087511D" w:rsidRPr="00E33740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6B1B689F" w14:textId="77777777" w:rsidR="0087511D" w:rsidRPr="00E33740" w:rsidRDefault="0087511D" w:rsidP="0087511D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5898C28" w14:textId="0D993F58" w:rsidR="0087511D" w:rsidRPr="006255EF" w:rsidRDefault="007F0795" w:rsidP="00875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</w:tr>
    </w:tbl>
    <w:p w14:paraId="234515E1" w14:textId="77777777" w:rsidR="00504D41" w:rsidRDefault="00504D41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C6524A4" w14:textId="77777777" w:rsidR="0087511D" w:rsidRDefault="0087511D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3B817E" w14:textId="77777777" w:rsidR="0087511D" w:rsidRDefault="0087511D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E39769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14:paraId="7E3492C6" w14:textId="77777777" w:rsidR="00305DD5" w:rsidRPr="00606B56" w:rsidRDefault="00305DD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459" w:type="dxa"/>
        <w:tblInd w:w="450" w:type="dxa"/>
        <w:tblLook w:val="0000" w:firstRow="0" w:lastRow="0" w:firstColumn="0" w:lastColumn="0" w:noHBand="0" w:noVBand="0"/>
      </w:tblPr>
      <w:tblGrid>
        <w:gridCol w:w="3537"/>
        <w:gridCol w:w="1332"/>
        <w:gridCol w:w="236"/>
        <w:gridCol w:w="1303"/>
        <w:gridCol w:w="244"/>
        <w:gridCol w:w="1245"/>
        <w:gridCol w:w="236"/>
        <w:gridCol w:w="1326"/>
      </w:tblGrid>
      <w:tr w:rsidR="00305DD5" w:rsidRPr="00C62AA6" w14:paraId="0D9DCD50" w14:textId="77777777" w:rsidTr="00CD5BF3">
        <w:trPr>
          <w:tblHeader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1EFAAE5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27BDB80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07BD8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BBBC5BE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C62AA6" w14:paraId="4F51647D" w14:textId="77777777" w:rsidTr="00CD5BF3">
        <w:trPr>
          <w:tblHeader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9DA2DE2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1F1D4E" w14:textId="2D2A1059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B409E2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EC070F" w14:textId="32645012" w:rsidR="00305DD5" w:rsidRPr="00C62AA6" w:rsidRDefault="007F0795" w:rsidP="001C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789C3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CEA57" w14:textId="4A70AAF3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6BFAE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345945" w14:textId="0A8AB2E2" w:rsidR="00305DD5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05DD5" w:rsidRPr="00C62AA6" w14:paraId="12A65EB4" w14:textId="77777777" w:rsidTr="00CD5BF3">
        <w:trPr>
          <w:tblHeader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088E0A3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E1E7CCC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5DD5" w:rsidRPr="00C62AA6" w14:paraId="2D453071" w14:textId="77777777" w:rsidTr="00CD5BF3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38BCE09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BF8A9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F553B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E594F9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90D472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2F7E6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D0E44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F92D21" w14:textId="77777777" w:rsidR="00305DD5" w:rsidRPr="00C62AA6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352" w:rsidRPr="00C62AA6" w14:paraId="25ACA959" w14:textId="77777777" w:rsidTr="00CD5BF3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526036CA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2D81F" w14:textId="77777777" w:rsidR="00195352" w:rsidRPr="00C62AA6" w:rsidRDefault="00E33740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C9F6F3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3B260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AEEE82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00BEB3" w14:textId="6CF02B08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0D230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C4A57" w14:textId="1D7CF00B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195352" w:rsidRPr="00C62AA6" w14:paraId="53B3AA47" w14:textId="77777777" w:rsidTr="00CD5BF3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BE98895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9A061" w14:textId="77777777" w:rsidR="00195352" w:rsidRPr="00C62AA6" w:rsidRDefault="00E33740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AAAF0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7CA336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8E2949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D280C1" w14:textId="0B55DDAF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A23E88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45E01E" w14:textId="5F3CA694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195352" w:rsidRPr="00C62AA6" w14:paraId="5005E969" w14:textId="77777777" w:rsidTr="00CD5BF3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E98354B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0414D5F" w14:textId="77777777" w:rsidR="00195352" w:rsidRPr="00C62AA6" w:rsidRDefault="00E33740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420829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3FCDC8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65709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05C4F8" w14:textId="6D9DFAC3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62299F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E39632" w14:textId="42627A6F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95352" w:rsidRPr="00C62AA6" w14:paraId="6B334A4B" w14:textId="77777777" w:rsidTr="00CD5BF3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DD8348B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A647257" w14:textId="77777777" w:rsidR="00195352" w:rsidRPr="00C62AA6" w:rsidRDefault="00E33740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835623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B8C5115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0F80B3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AC92659" w14:textId="2BFFD0AD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D0FD92" w14:textId="77777777" w:rsidR="00195352" w:rsidRPr="00C62AA6" w:rsidRDefault="00195352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99CB0B1" w14:textId="1AAFC93F" w:rsidR="00195352" w:rsidRPr="00C62AA6" w:rsidRDefault="007F0795" w:rsidP="00195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14:paraId="29B610D7" w14:textId="77777777" w:rsidR="00937D8E" w:rsidRPr="00606B56" w:rsidRDefault="00937D8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8B0C9AB" w14:textId="504B03C9" w:rsidR="006A3DAD" w:rsidRPr="00C62AA6" w:rsidRDefault="00DE151E" w:rsidP="008C2E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อัตราดอกเบี้ยในระหว่างปี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36BBA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มีอัตราเท่ากับอัตราดอกเบี้ยเงินกู้ยืมระยะสั้นตามตลาดเงิน </w:t>
      </w:r>
      <w:r w:rsidRPr="00C62AA6">
        <w:rPr>
          <w:rFonts w:ascii="Angsana New" w:hAnsi="Angsana New"/>
          <w:sz w:val="30"/>
          <w:szCs w:val="30"/>
        </w:rPr>
        <w:t xml:space="preserve">(MMR) </w:t>
      </w:r>
      <w:r w:rsidRPr="00C62AA6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C62AA6">
        <w:rPr>
          <w:rFonts w:ascii="Angsana New" w:hAnsi="Angsana New"/>
          <w:sz w:val="30"/>
          <w:szCs w:val="30"/>
        </w:rPr>
        <w:t xml:space="preserve">(MLR) </w:t>
      </w:r>
      <w:r w:rsidRPr="00C62AA6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C62AA6">
        <w:rPr>
          <w:rFonts w:ascii="Angsana New" w:hAnsi="Angsana New"/>
          <w:sz w:val="30"/>
          <w:szCs w:val="30"/>
          <w:cs/>
        </w:rPr>
        <w:t xml:space="preserve"> แห่ง หักด้วยอัตราส่วนลด</w:t>
      </w:r>
    </w:p>
    <w:p w14:paraId="41357C7D" w14:textId="77777777" w:rsidR="00E70071" w:rsidRPr="00606B56" w:rsidRDefault="00E7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BF5994F" w14:textId="02408D69" w:rsidR="00937D8E" w:rsidRDefault="00DE151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รายการเคลื่อนไหวของเงินกู้ยืมระยะสั้นจากกิจการที่เกี่ยวข้องกันสำหรับแต่ละปีสิ้นสุดวันที่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62472" w:rsidRPr="00C62AA6">
        <w:rPr>
          <w:rFonts w:ascii="Angsana New" w:hAnsi="Angsana New"/>
          <w:sz w:val="30"/>
          <w:szCs w:val="30"/>
        </w:rPr>
        <w:t xml:space="preserve"> </w:t>
      </w:r>
      <w:r w:rsidR="00962472" w:rsidRPr="00C62AA6">
        <w:rPr>
          <w:rFonts w:ascii="Angsana New" w:hAnsi="Angsana New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มีดังนี้</w:t>
      </w:r>
    </w:p>
    <w:p w14:paraId="580733A1" w14:textId="77777777" w:rsid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360" w:type="dxa"/>
        <w:tblLook w:val="0000" w:firstRow="0" w:lastRow="0" w:firstColumn="0" w:lastColumn="0" w:noHBand="0" w:noVBand="0"/>
      </w:tblPr>
      <w:tblGrid>
        <w:gridCol w:w="3288"/>
        <w:gridCol w:w="1260"/>
        <w:gridCol w:w="270"/>
        <w:gridCol w:w="1260"/>
        <w:gridCol w:w="270"/>
        <w:gridCol w:w="1308"/>
        <w:gridCol w:w="270"/>
        <w:gridCol w:w="1308"/>
      </w:tblGrid>
      <w:tr w:rsidR="00937D8E" w:rsidRPr="00C62AA6" w14:paraId="697F1711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27548FB7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21A2C5B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2486D5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1558940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D8E" w:rsidRPr="00C62AA6" w14:paraId="2D6822FA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4BA4D791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EEC134" w14:textId="4C75B08A" w:rsidR="00937D8E" w:rsidRPr="00C62AA6" w:rsidRDefault="007F0795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768E1B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66DB6" w14:textId="0BCD4683" w:rsidR="00937D8E" w:rsidRPr="00C62AA6" w:rsidRDefault="007F0795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1BB907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6408C" w14:textId="2CB578AB" w:rsidR="00937D8E" w:rsidRPr="00C62AA6" w:rsidRDefault="007F0795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371035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57075" w14:textId="4D23B666" w:rsidR="00937D8E" w:rsidRPr="00C62AA6" w:rsidRDefault="007F0795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37D8E" w:rsidRPr="00C62AA6" w14:paraId="223FE456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0F12AEEF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5ACDBFB2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D8E" w:rsidRPr="00C62AA6" w14:paraId="0D9AF522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08277476" w14:textId="77777777" w:rsidR="00937D8E" w:rsidRPr="00937D8E" w:rsidRDefault="00937D8E" w:rsidP="00CD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D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4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CAB95B3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37D8E" w:rsidRPr="00C62AA6" w14:paraId="30A45BE5" w14:textId="77777777" w:rsidTr="00CD5BF3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0CBACBA2" w14:textId="49C83702" w:rsidR="00937D8E" w:rsidRPr="00C62AA6" w:rsidRDefault="00937D8E" w:rsidP="00CD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2B4C1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D4513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FD893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43DBF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180A8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A196AE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1E6F65" w14:textId="77777777" w:rsidR="00937D8E" w:rsidRPr="00787F21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D8E" w:rsidRPr="00C62AA6" w14:paraId="73179478" w14:textId="77777777" w:rsidTr="00CD5BF3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2C6630BE" w14:textId="77777777" w:rsidR="00937D8E" w:rsidRPr="00C62AA6" w:rsidRDefault="00937D8E" w:rsidP="00CD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68A69D" w14:textId="77777777" w:rsidR="00937D8E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CBAB7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3C49D" w14:textId="740CD58D" w:rsidR="00937D8E" w:rsidRPr="00C62AA6" w:rsidRDefault="007F0795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A9579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852602" w14:textId="77777777" w:rsidR="00937D8E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101FDF" w14:textId="77777777" w:rsidR="00937D8E" w:rsidRPr="00CF3EA3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A3A5AB" w14:textId="03EE90A1" w:rsidR="00937D8E" w:rsidRPr="00787F21" w:rsidRDefault="007F0795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37D8E" w:rsidRPr="00C62AA6" w14:paraId="4A7D1AC8" w14:textId="77777777" w:rsidTr="00CD5BF3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6AA7A977" w14:textId="77777777" w:rsidR="00937D8E" w:rsidRPr="00C62AA6" w:rsidRDefault="00937D8E" w:rsidP="00CD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D2D65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635C80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5E0680D" w14:textId="1163F70F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04947C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C14A1D" w14:textId="77777777" w:rsidR="00937D8E" w:rsidRPr="00CF3EA3" w:rsidRDefault="00937D8E" w:rsidP="00CF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3EA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51820" w14:textId="77777777" w:rsidR="00937D8E" w:rsidRPr="00CF3EA3" w:rsidRDefault="00937D8E" w:rsidP="00CF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BB3216" w14:textId="7EA9D634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Pr="00787F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7D8E" w:rsidRPr="00C62AA6" w14:paraId="7200B0FA" w14:textId="77777777" w:rsidTr="00CD5BF3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3C794B9D" w14:textId="1630BBD4" w:rsidR="00937D8E" w:rsidRPr="00C62AA6" w:rsidRDefault="00937D8E" w:rsidP="00CD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วันที่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456A187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7F6333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40D8D57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43F6F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33276B2" w14:textId="77777777" w:rsidR="00937D8E" w:rsidRPr="00CF3EA3" w:rsidRDefault="00937D8E" w:rsidP="00CF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14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F3EA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003766" w14:textId="77777777" w:rsidR="00937D8E" w:rsidRPr="00CF3EA3" w:rsidRDefault="00937D8E" w:rsidP="00CF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D5A0864" w14:textId="77777777" w:rsidR="00937D8E" w:rsidRPr="00C62AA6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F92600E" w14:textId="77777777" w:rsid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7BCF07" w14:textId="77777777" w:rsid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C2267F" w14:textId="77777777" w:rsid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4B9FA5" w14:textId="77777777" w:rsid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03837AF" w14:textId="77777777" w:rsid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BD1DFF" w14:textId="77777777" w:rsid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34AF47" w14:textId="77777777" w:rsidR="00937D8E" w:rsidRPr="00937D8E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360" w:type="dxa"/>
        <w:tblLook w:val="0000" w:firstRow="0" w:lastRow="0" w:firstColumn="0" w:lastColumn="0" w:noHBand="0" w:noVBand="0"/>
      </w:tblPr>
      <w:tblGrid>
        <w:gridCol w:w="3288"/>
        <w:gridCol w:w="1260"/>
        <w:gridCol w:w="270"/>
        <w:gridCol w:w="1260"/>
        <w:gridCol w:w="270"/>
        <w:gridCol w:w="1308"/>
        <w:gridCol w:w="270"/>
        <w:gridCol w:w="1308"/>
      </w:tblGrid>
      <w:tr w:rsidR="00846383" w:rsidRPr="00C62AA6" w14:paraId="5EEDB0B9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4935295C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6" w:name="OLE_LINK14"/>
            <w:bookmarkStart w:id="7" w:name="OLE_LINK15"/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7807DD9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8B5FD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71A81AD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383" w:rsidRPr="00C62AA6" w14:paraId="7D527C13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5FA1921B" w14:textId="77777777" w:rsidR="00846383" w:rsidRPr="00C62AA6" w:rsidRDefault="00846383" w:rsidP="00CD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6EFB09" w14:textId="06B2BF81" w:rsidR="00846383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A17152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52398" w14:textId="5B73907F" w:rsidR="00846383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B338A9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919F4E" w14:textId="741939D0" w:rsidR="00846383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997378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EF6715" w14:textId="4471E4DE" w:rsidR="00846383" w:rsidRPr="00C62AA6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46383" w:rsidRPr="00C62AA6" w14:paraId="707C633E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606ED106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655B138" w14:textId="77777777" w:rsidR="00846383" w:rsidRPr="00C62AA6" w:rsidRDefault="008463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D8E" w:rsidRPr="00C62AA6" w14:paraId="63358F63" w14:textId="77777777" w:rsidTr="00CD5BF3">
        <w:trPr>
          <w:tblHeader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6EF840AD" w14:textId="77777777" w:rsidR="00937D8E" w:rsidRPr="00937D8E" w:rsidRDefault="00937D8E" w:rsidP="00CD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D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44D61021" w14:textId="77777777" w:rsidR="00937D8E" w:rsidRPr="00C62AA6" w:rsidRDefault="00937D8E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52E9" w:rsidRPr="00C62AA6" w14:paraId="7866C2A8" w14:textId="77777777" w:rsidTr="00CD5BF3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18CABB29" w14:textId="1842F604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7AC07A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6E514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FF2B86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3585CD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AE650" w14:textId="15CFC733" w:rsidR="000E52E9" w:rsidRPr="00CF3EA3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24090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B3A251" w14:textId="569FEF31" w:rsidR="000E52E9" w:rsidRPr="00787F21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Pr="00787F2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84</w:t>
            </w:r>
            <w:r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E52E9" w:rsidRPr="00C62AA6" w14:paraId="2504D711" w14:textId="77777777" w:rsidTr="00CD5BF3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1946A0F1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990568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1480A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E578A2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19FE4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6FBAC7" w14:textId="0EC80A4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 w:rsidRPr="00787F2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787F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D530A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476BF1" w14:textId="5C2DD210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 w:rsidRPr="00787F21">
              <w:rPr>
                <w:rFonts w:ascii="Angsana New" w:hAnsi="Angsana New"/>
                <w:sz w:val="30"/>
                <w:szCs w:val="30"/>
              </w:rPr>
              <w:t>(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Pr="00787F2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Pr="00787F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52E9" w:rsidRPr="00C62AA6" w14:paraId="28CC93C9" w14:textId="77777777" w:rsidTr="00CD5BF3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14:paraId="45BB6AD6" w14:textId="1113EFCF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วันที่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1FE6E68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DE5D61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5B124A8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D839BD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D2BF967" w14:textId="3EFE270E" w:rsidR="000E52E9" w:rsidRPr="00CF3EA3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0BB3EB" w14:textId="77777777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B020D7F" w14:textId="3045B36D" w:rsidR="000E52E9" w:rsidRPr="00C62AA6" w:rsidRDefault="000E52E9" w:rsidP="000E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14:paraId="4B4E46E8" w14:textId="77777777" w:rsidR="0087511D" w:rsidRPr="00BB1727" w:rsidRDefault="00A301B2" w:rsidP="004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BB1727">
        <w:rPr>
          <w:rFonts w:ascii="Angsana New" w:hAnsi="Angsana New"/>
          <w:b/>
          <w:bCs/>
          <w:i/>
          <w:iCs/>
          <w:sz w:val="24"/>
          <w:szCs w:val="24"/>
        </w:rPr>
        <w:tab/>
      </w:r>
    </w:p>
    <w:p w14:paraId="150317AA" w14:textId="77777777" w:rsidR="00DE151E" w:rsidRPr="00C62AA6" w:rsidRDefault="00E70071" w:rsidP="004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bookmarkEnd w:id="6"/>
    <w:bookmarkEnd w:id="7"/>
    <w:p w14:paraId="32AF7F05" w14:textId="77777777" w:rsidR="00DE151E" w:rsidRPr="00C06DE2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1A8A761" w14:textId="3EB4D68F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="00936BBA"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1C471F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0E29EF6F" w14:textId="77777777" w:rsidR="00A232B5" w:rsidRPr="00C06DE2" w:rsidRDefault="00A23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9D33BD4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สัญญาซื้อขายวัตถุดิบและผลิตภัณฑ์น้ำมัน</w:t>
      </w:r>
    </w:p>
    <w:p w14:paraId="37AB314C" w14:textId="77777777" w:rsidR="00E36366" w:rsidRPr="00C06DE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D8EFF0F" w14:textId="4A09B4CB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บริษัทมีสัญญาซื้อขายวัตถุดิบและผลิตภัณฑ์น้ำมันกับบริษัทย่อยแห่งหนึ่ง โดยที่ปริมาณการซื้อขายและราคาซื้อขายของวัตถุดิบและผลิตภัณฑ์น้ำมันจะเป็นไปตามที่กำหนดไว้ในสัญญา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7F0795" w:rsidRPr="007F0795">
        <w:rPr>
          <w:rFonts w:ascii="Angsana New" w:hAnsi="Angsana New"/>
          <w:sz w:val="30"/>
          <w:szCs w:val="30"/>
        </w:rPr>
        <w:t>6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เดือน</w:t>
      </w:r>
    </w:p>
    <w:p w14:paraId="31DBC31C" w14:textId="77777777" w:rsidR="002D4B2D" w:rsidRDefault="002D4B2D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D8C8C9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559BA906" w14:textId="77777777" w:rsidR="00E36366" w:rsidRPr="00C06DE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FB03B7F" w14:textId="77777777" w:rsidR="00E36366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บริษัทมีสัญญาซื้อขายผลิตภัณฑ์น้ำมันกับบริษัทย่อยแห่งหนึ่ง โดยที่ปริมาณการซื้อขายและราคาซื้อขายผลิตภัณฑ์จะเป็นไปตามที่กำหนดในสัญญา  สัญญาเหล่านี้มีผลบังคับใช้ตั้งแต่วันที่ในสัญญา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จนกว่าคู่สัญญาฝ่ายใดฝ่ายหนึ่งไม่ปฏิบัติตามเงื่อนไขที่กำหนดไว้</w:t>
      </w:r>
    </w:p>
    <w:p w14:paraId="36E75BB1" w14:textId="77777777" w:rsidR="00470A9D" w:rsidRPr="00C06DE2" w:rsidRDefault="00470A9D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4B565FF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E673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สัญญาซื้อขายผลิตภัณฑ์ผลพลอยได้</w:t>
      </w:r>
    </w:p>
    <w:p w14:paraId="1E16D988" w14:textId="77777777" w:rsidR="00E36366" w:rsidRPr="00BB172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DA3ED7A" w14:textId="13E2C5E5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บริษัทมีสัญญาซื้อขายผลิตภัณฑ์ผลพลอยได้กับบริษัทย่อยแห่งหนึ่ง โดยที่ปริมาณการซื้อขายและราคาซื้อขายผลิตภัณฑ์ผลพลอยได้จะเป็นไปตามที่กำหนดไว้ในสัญญา  </w:t>
      </w:r>
      <w:bookmarkStart w:id="8" w:name="OLE_LINK39"/>
      <w:bookmarkStart w:id="9" w:name="OLE_LINK40"/>
      <w:r w:rsidRPr="0028610D">
        <w:rPr>
          <w:rFonts w:ascii="Angsana New" w:hAnsi="Angsana New"/>
          <w:sz w:val="30"/>
          <w:szCs w:val="30"/>
          <w:cs/>
        </w:rPr>
        <w:t xml:space="preserve">สัญญาฉบับนี้มีระยะเวลา </w:t>
      </w:r>
      <w:r w:rsidR="007F0795" w:rsidRPr="007F0795">
        <w:rPr>
          <w:rFonts w:ascii="Angsana New" w:hAnsi="Angsana New"/>
          <w:sz w:val="30"/>
          <w:szCs w:val="30"/>
        </w:rPr>
        <w:t>16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ปี ซึ่งจะสิ้นสุดในเดือน</w:t>
      </w:r>
      <w:r w:rsidRPr="004F02E6">
        <w:rPr>
          <w:rFonts w:ascii="Angsana New" w:hAnsi="Angsana New"/>
          <w:sz w:val="30"/>
          <w:szCs w:val="30"/>
          <w:cs/>
        </w:rPr>
        <w:t xml:space="preserve">กันยายน </w:t>
      </w:r>
      <w:r w:rsidR="007F0795" w:rsidRPr="004F02E6">
        <w:rPr>
          <w:rFonts w:ascii="Angsana New" w:hAnsi="Angsana New"/>
          <w:sz w:val="30"/>
          <w:szCs w:val="30"/>
        </w:rPr>
        <w:t>2563</w:t>
      </w:r>
      <w:r w:rsidRPr="004F02E6">
        <w:rPr>
          <w:rFonts w:ascii="Angsana New" w:hAnsi="Angsana New"/>
          <w:sz w:val="30"/>
          <w:szCs w:val="30"/>
        </w:rPr>
        <w:t xml:space="preserve"> </w:t>
      </w:r>
      <w:r w:rsidRPr="004F02E6">
        <w:rPr>
          <w:rFonts w:ascii="Angsana New" w:hAnsi="Angsana New"/>
          <w:sz w:val="30"/>
          <w:szCs w:val="30"/>
          <w:cs/>
        </w:rPr>
        <w:t>หรือจนกว่าคู่สัญญาฝ่ายใดฝ่ายหนึ่งจะตกลงยินยอมยกเลิกสัญญาร่วมกัน</w:t>
      </w:r>
      <w:bookmarkEnd w:id="8"/>
      <w:bookmarkEnd w:id="9"/>
    </w:p>
    <w:p w14:paraId="44DA4E91" w14:textId="77777777" w:rsidR="00E36366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604E43A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4B4267E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E3563B4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13E9F26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A6C3578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44C0D11" w14:textId="77777777" w:rsidR="007D4363" w:rsidRPr="00BB1727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49E2229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สัญญาใช้บริการเทคโนโลยีและการสื่อสาร</w:t>
      </w:r>
    </w:p>
    <w:p w14:paraId="219168B2" w14:textId="77777777" w:rsidR="00E36366" w:rsidRPr="00BB172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26A3A6C" w14:textId="761CFCCD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บริษัทมีสัญญาใช้บริการเทคโนโลยีและการสื่อสารกับบริษัทร่วมแห่งหนึ่ง</w:t>
      </w:r>
      <w:r w:rsidRPr="0028610D">
        <w:rPr>
          <w:rFonts w:ascii="Angsana New" w:hAnsi="Angsana New"/>
          <w:color w:val="FFFFFF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</w:t>
      </w:r>
      <w:r w:rsidRPr="0028610D">
        <w:rPr>
          <w:rFonts w:ascii="Angsana New" w:hAnsi="Angsana New"/>
          <w:color w:val="FFFFFF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สัญญาฉบับนี้มีระยะเวลา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ปี ซึ่งจะสิ้นสุดในเดือนธันวาคม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Pr="0028610D">
        <w:rPr>
          <w:rFonts w:ascii="Angsana New" w:hAnsi="Angsana New"/>
          <w:sz w:val="30"/>
          <w:szCs w:val="30"/>
          <w:cs/>
        </w:rPr>
        <w:t xml:space="preserve"> สัญญานี้จะต่ออายุออกไปเป็นคราวๆ ตามระยะเวลาที่คู่สัญญาได้ตกลงร่วมกัน จนกว่าคู่สัญญาฝ่ายใดฝ่ายหนึ่งจะยกเลิกสัญญาด้วยการแจ้งเป็นลายลักษณ์อักษรล่วงหน้า</w:t>
      </w:r>
      <w:r w:rsidRPr="0028610D">
        <w:rPr>
          <w:rFonts w:ascii="Angsana New" w:hAnsi="Angsana New" w:hint="cs"/>
          <w:sz w:val="30"/>
          <w:szCs w:val="30"/>
          <w:cs/>
        </w:rPr>
        <w:t>เป็นเวลา</w:t>
      </w:r>
      <w:r w:rsidRPr="0028610D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7F0795" w:rsidRPr="007F0795">
        <w:rPr>
          <w:rFonts w:ascii="Angsana New" w:hAnsi="Angsana New"/>
          <w:sz w:val="30"/>
          <w:szCs w:val="30"/>
        </w:rPr>
        <w:t>18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  <w:cs/>
        </w:rPr>
        <w:t xml:space="preserve"> วันก่อนวันครบกำหนดอายุสัญญา</w:t>
      </w:r>
    </w:p>
    <w:p w14:paraId="20501F32" w14:textId="77777777" w:rsidR="00810E3B" w:rsidRDefault="00810E3B" w:rsidP="00810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CC99276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14:paraId="1C0495C8" w14:textId="77777777" w:rsidR="00E36366" w:rsidRPr="00BB172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6F2D61F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 และน้ำมันดิบล่วงหน้ากับบริษัทที่เกี่ยวข้องกันแห่งหนึ่ง (</w:t>
      </w:r>
      <w:r w:rsidRPr="0028610D">
        <w:rPr>
          <w:rFonts w:ascii="Angsana New" w:hAnsi="Angsana New"/>
          <w:sz w:val="30"/>
          <w:szCs w:val="30"/>
        </w:rPr>
        <w:t>“</w:t>
      </w:r>
      <w:r w:rsidRPr="0028610D">
        <w:rPr>
          <w:rFonts w:ascii="Angsana New" w:hAnsi="Angsana New"/>
          <w:sz w:val="30"/>
          <w:szCs w:val="30"/>
          <w:cs/>
        </w:rPr>
        <w:t>คู่สัญญา</w:t>
      </w:r>
      <w:r w:rsidRPr="0028610D">
        <w:rPr>
          <w:rFonts w:ascii="Angsana New" w:hAnsi="Angsana New"/>
          <w:sz w:val="30"/>
          <w:szCs w:val="30"/>
        </w:rPr>
        <w:t>”</w:t>
      </w:r>
      <w:r w:rsidRPr="0028610D">
        <w:rPr>
          <w:rFonts w:ascii="Angsana New" w:hAnsi="Angsana New"/>
          <w:sz w:val="30"/>
          <w:szCs w:val="30"/>
          <w:cs/>
        </w:rPr>
        <w:t>) 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</w:t>
      </w:r>
      <w:r w:rsidRPr="0028610D">
        <w:rPr>
          <w:rFonts w:ascii="Angsana New" w:hAnsi="Angsana New"/>
          <w:sz w:val="30"/>
          <w:szCs w:val="30"/>
        </w:rPr>
        <w:t xml:space="preserve"> </w:t>
      </w:r>
    </w:p>
    <w:p w14:paraId="5D0D5381" w14:textId="77777777" w:rsidR="004858BC" w:rsidRPr="00BB1727" w:rsidRDefault="004858BC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3495999" w14:textId="1C186A30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="00A714BC">
        <w:rPr>
          <w:rFonts w:ascii="Angsana New" w:hAnsi="Angsana New"/>
          <w:sz w:val="30"/>
          <w:szCs w:val="30"/>
        </w:rPr>
        <w:t xml:space="preserve"> </w:t>
      </w:r>
      <w:r w:rsidR="00A714BC">
        <w:rPr>
          <w:rFonts w:ascii="Angsana New" w:hAnsi="Angsana New" w:hint="cs"/>
          <w:sz w:val="30"/>
          <w:szCs w:val="30"/>
          <w:cs/>
        </w:rPr>
        <w:t>ธันวาคม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บริษั</w:t>
      </w:r>
      <w:r w:rsidRPr="00A97F0C">
        <w:rPr>
          <w:rFonts w:ascii="Angsana New" w:hAnsi="Angsana New"/>
          <w:sz w:val="30"/>
          <w:szCs w:val="30"/>
          <w:cs/>
        </w:rPr>
        <w:t>ท</w:t>
      </w:r>
      <w:r w:rsidR="00276694" w:rsidRPr="00A97F0C">
        <w:rPr>
          <w:rFonts w:ascii="Angsana New" w:hAnsi="Angsana New" w:hint="cs"/>
          <w:sz w:val="30"/>
          <w:szCs w:val="30"/>
          <w:cs/>
        </w:rPr>
        <w:t>ไม่</w:t>
      </w:r>
      <w:r w:rsidRPr="00A97F0C">
        <w:rPr>
          <w:rFonts w:ascii="Angsana New" w:hAnsi="Angsana New"/>
          <w:sz w:val="30"/>
          <w:szCs w:val="30"/>
          <w:cs/>
        </w:rPr>
        <w:t>มีปริมาณน้ำ</w:t>
      </w:r>
      <w:r w:rsidRPr="0028610D">
        <w:rPr>
          <w:rFonts w:ascii="Angsana New" w:hAnsi="Angsana New"/>
          <w:sz w:val="30"/>
          <w:szCs w:val="30"/>
          <w:cs/>
        </w:rPr>
        <w:t>มันภายใต้สัญญาแลกเปลี่ยนส่วนต่างราคาน้ำมันกับบริษัทที่เกี่ยวข้องกัน</w:t>
      </w:r>
      <w:r w:rsidRPr="0028610D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28610D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31</w:t>
      </w:r>
      <w:r w:rsidRPr="0028610D">
        <w:rPr>
          <w:rFonts w:ascii="Angsana New" w:hAnsi="Angsana New"/>
          <w:i/>
          <w:iCs/>
          <w:sz w:val="30"/>
          <w:szCs w:val="30"/>
        </w:rPr>
        <w:t xml:space="preserve"> </w:t>
      </w:r>
      <w:r w:rsidRPr="0028610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Pr="0028610D">
        <w:rPr>
          <w:rFonts w:ascii="Angsana New" w:hAnsi="Angsana New"/>
          <w:i/>
          <w:iCs/>
          <w:sz w:val="30"/>
          <w:szCs w:val="30"/>
        </w:rPr>
        <w:t xml:space="preserve">: </w:t>
      </w:r>
      <w:r w:rsidRPr="0028610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28610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FFF2557" w14:textId="77777777" w:rsidR="00E36366" w:rsidRPr="00BB172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A483D84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สัญญาจัดหาน้ำมันปิโตรเลียมดิบและซื้อน้ำมันสำเร็จรูป</w:t>
      </w:r>
    </w:p>
    <w:p w14:paraId="506CD2A9" w14:textId="77777777" w:rsidR="00E36366" w:rsidRPr="00BB172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9DA71D6" w14:textId="434D2600" w:rsidR="00E36366" w:rsidRDefault="00E36366" w:rsidP="0078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บริษัทมีสัญญาจัดหาน้ำมันปิโตรเลียมดิบและซื้อน้ำมันสำเร็จรูปกับบริษัทที่เกี่ยวข้องกันแห่งหนึ่ง โดย (ก) บริษัทจะขายผลิตภัณฑ์น้ำมันปิโตรเลียมซึ่งผลิตจากโรงกลั่น และบริษัทที่เกี่ยวข้องกันดังกล่าวจะเป็นผู้รับซื้อในปริมาณ        ร้อยละ </w:t>
      </w:r>
      <w:r w:rsidR="007F0795" w:rsidRPr="007F0795">
        <w:rPr>
          <w:rFonts w:ascii="Angsana New" w:hAnsi="Angsana New"/>
          <w:sz w:val="30"/>
          <w:szCs w:val="30"/>
        </w:rPr>
        <w:t>49</w:t>
      </w:r>
      <w:r w:rsidRPr="0028610D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99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7F0795" w:rsidRPr="007F0795">
        <w:rPr>
          <w:rFonts w:ascii="Angsana New" w:hAnsi="Angsana New"/>
          <w:sz w:val="30"/>
          <w:szCs w:val="30"/>
        </w:rPr>
        <w:t>27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</w:rPr>
        <w:t>,</w:t>
      </w:r>
      <w:r w:rsidR="0075357E" w:rsidRPr="0075357E">
        <w:rPr>
          <w:rFonts w:ascii="Angsana New" w:hAnsi="Angsana New"/>
          <w:sz w:val="30"/>
          <w:szCs w:val="30"/>
        </w:rPr>
        <w:t>000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บาร์เรลต่อวัน  และ (ข) บริษัทที่เกี่ยวข้องกันจะจัดหาและบริษัทจะ</w:t>
      </w:r>
      <w:r w:rsidRPr="0028610D">
        <w:rPr>
          <w:rFonts w:ascii="Angsana New" w:hAnsi="Angsana New"/>
          <w:sz w:val="30"/>
          <w:szCs w:val="30"/>
        </w:rPr>
        <w:t xml:space="preserve">  </w:t>
      </w:r>
      <w:r w:rsidRPr="0028610D">
        <w:rPr>
          <w:rFonts w:ascii="Angsana New" w:hAnsi="Angsana New"/>
          <w:sz w:val="30"/>
          <w:szCs w:val="30"/>
          <w:cs/>
        </w:rPr>
        <w:t xml:space="preserve">รับซื้อน้ำมันปิโตรเลียมดิบและ/หรือวัตถุดิบเพื่อรองรับโรงกลั่นที่การผลิตร้อยละ </w:t>
      </w:r>
      <w:r w:rsidR="007F0795" w:rsidRPr="007F0795">
        <w:rPr>
          <w:rFonts w:ascii="Angsana New" w:hAnsi="Angsana New"/>
          <w:sz w:val="30"/>
          <w:szCs w:val="30"/>
        </w:rPr>
        <w:t>49</w:t>
      </w:r>
      <w:r w:rsidRPr="0028610D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99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7F0795" w:rsidRPr="007F0795">
        <w:rPr>
          <w:rFonts w:ascii="Angsana New" w:hAnsi="Angsana New"/>
          <w:sz w:val="30"/>
          <w:szCs w:val="30"/>
        </w:rPr>
        <w:t>27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</w:rPr>
        <w:t>,</w:t>
      </w:r>
      <w:r w:rsidR="0075357E" w:rsidRPr="0075357E">
        <w:rPr>
          <w:rFonts w:ascii="Angsana New" w:hAnsi="Angsana New"/>
          <w:sz w:val="30"/>
          <w:szCs w:val="30"/>
        </w:rPr>
        <w:t>000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บาร์เรลต่อวัน ระยะเวลาการจ่ายชำระค่าน้ำมันปิโตรเลียมดิบเป็นไปตามข้อตกลงที่ตกลงร่วมกัน</w:t>
      </w:r>
    </w:p>
    <w:p w14:paraId="4C4E13C8" w14:textId="77777777" w:rsidR="00937D8E" w:rsidRDefault="00937D8E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59AF01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สัญญาบริการขนส่งน้ำมันทางท่อ</w:t>
      </w:r>
    </w:p>
    <w:p w14:paraId="0D9BA0EB" w14:textId="77777777" w:rsidR="00E36366" w:rsidRPr="00BB172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6790BE6" w14:textId="7CCB9EFE" w:rsidR="00E36366" w:rsidRDefault="002A5A58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บริษัทมีสัญญา</w:t>
      </w:r>
      <w:r w:rsidR="00E36366" w:rsidRPr="0028610D">
        <w:rPr>
          <w:rFonts w:ascii="Angsana New" w:hAnsi="Angsana New"/>
          <w:sz w:val="30"/>
          <w:szCs w:val="30"/>
          <w:cs/>
        </w:rPr>
        <w:t>ใช้บริการขนส่งน้ำมันทางท่อกับ</w:t>
      </w:r>
      <w:r w:rsidR="00A914B6">
        <w:rPr>
          <w:rFonts w:ascii="Angsana New" w:hAnsi="Angsana New" w:hint="cs"/>
          <w:sz w:val="30"/>
          <w:szCs w:val="30"/>
          <w:cs/>
        </w:rPr>
        <w:t>บริษัท</w:t>
      </w:r>
      <w:r w:rsidR="00E36366" w:rsidRPr="0028610D">
        <w:rPr>
          <w:rFonts w:ascii="Angsana New" w:hAnsi="Angsana New"/>
          <w:sz w:val="30"/>
          <w:szCs w:val="30"/>
          <w:cs/>
        </w:rPr>
        <w:t>ที่เกี่ยวข้องกันแห่งหนึ่ง โดยค่าบริการจะเป็นไปตามที่กำหนดไว้ในสัญญา สัญญานี้มีระยะเวลา</w:t>
      </w:r>
      <w:r w:rsidR="00E36366"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E36366" w:rsidRPr="0028610D">
        <w:rPr>
          <w:rFonts w:ascii="Angsana New" w:hAnsi="Angsana New"/>
          <w:sz w:val="30"/>
          <w:szCs w:val="30"/>
          <w:cs/>
        </w:rPr>
        <w:t xml:space="preserve"> ปี ซึ่งจ</w:t>
      </w:r>
      <w:r w:rsidR="00E36366" w:rsidRPr="003F4A65">
        <w:rPr>
          <w:rFonts w:ascii="Angsana New" w:hAnsi="Angsana New"/>
          <w:sz w:val="30"/>
          <w:szCs w:val="30"/>
          <w:cs/>
        </w:rPr>
        <w:t xml:space="preserve">ะสิ้นสุดในปี </w:t>
      </w:r>
      <w:r w:rsidR="007F0795" w:rsidRPr="007F0795">
        <w:rPr>
          <w:rFonts w:ascii="Angsana New" w:hAnsi="Angsana New"/>
          <w:sz w:val="30"/>
          <w:szCs w:val="30"/>
        </w:rPr>
        <w:t>2557</w:t>
      </w:r>
      <w:r w:rsidR="00E36366" w:rsidRPr="003F4A65">
        <w:rPr>
          <w:rFonts w:ascii="Angsana New" w:hAnsi="Angsana New"/>
          <w:sz w:val="30"/>
          <w:szCs w:val="30"/>
        </w:rPr>
        <w:t xml:space="preserve"> </w:t>
      </w:r>
      <w:r w:rsidR="00E36366" w:rsidRPr="003F4A65">
        <w:rPr>
          <w:rFonts w:ascii="Angsana New" w:hAnsi="Angsana New" w:hint="cs"/>
          <w:sz w:val="30"/>
          <w:szCs w:val="30"/>
          <w:cs/>
        </w:rPr>
        <w:t xml:space="preserve">หรือเมื่อบรรลุตามเป้าหมายที่กำหนดไว้ </w:t>
      </w:r>
      <w:r w:rsidR="00E36366" w:rsidRPr="003F4A65">
        <w:rPr>
          <w:rFonts w:ascii="Angsana New" w:hAnsi="Angsana New"/>
          <w:sz w:val="30"/>
          <w:szCs w:val="30"/>
          <w:cs/>
        </w:rPr>
        <w:t>และสามารถต่ออายุสัญญาได้</w:t>
      </w:r>
    </w:p>
    <w:p w14:paraId="0CCA36B2" w14:textId="77777777" w:rsidR="005B567B" w:rsidRPr="005B567B" w:rsidRDefault="005B567B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A110B9" w14:textId="3F8BD1DC" w:rsidR="00491AD0" w:rsidRDefault="00491AD0" w:rsidP="00491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 w:rsidR="004858BC">
        <w:rPr>
          <w:rFonts w:ascii="Angsana New" w:hAnsi="Angsana New" w:hint="cs"/>
          <w:sz w:val="30"/>
          <w:szCs w:val="30"/>
          <w:cs/>
        </w:rPr>
        <w:t>ขนส่งน้ำมันทางท่อ</w:t>
      </w:r>
      <w:r w:rsidRPr="00A97F0C">
        <w:rPr>
          <w:rFonts w:ascii="Angsana New" w:hAnsi="Angsana New"/>
          <w:sz w:val="30"/>
          <w:szCs w:val="30"/>
          <w:cs/>
        </w:rPr>
        <w:t xml:space="preserve">กับบริษัทที่เกี่ยวข้องกันแห่งหนึ่ง โดยค่าบริการจะเป็นไปตามที่กำหนดไว้ในสัญญา สัญญานี้มีระยะเวลา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>ปี</w:t>
      </w:r>
    </w:p>
    <w:p w14:paraId="720B5CAD" w14:textId="77777777" w:rsidR="00491AD0" w:rsidRDefault="00491AD0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8EF4006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D7804AA" w14:textId="77777777" w:rsidR="007D4363" w:rsidRPr="00195352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057C979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สัญญาจัดหาก๊าซธรรมชาติ</w:t>
      </w:r>
    </w:p>
    <w:p w14:paraId="12D8E706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6239045" w14:textId="1E5F1F1B" w:rsidR="00E36366" w:rsidRDefault="00E36366" w:rsidP="0064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บริษัทและบริษัทย่</w:t>
      </w:r>
      <w:r w:rsidRPr="00A97F0C">
        <w:rPr>
          <w:rFonts w:ascii="Angsana New" w:hAnsi="Angsana New"/>
          <w:sz w:val="30"/>
          <w:szCs w:val="30"/>
          <w:cs/>
        </w:rPr>
        <w:t>อย</w:t>
      </w:r>
      <w:r w:rsidR="00491AD0" w:rsidRPr="00A97F0C">
        <w:rPr>
          <w:rFonts w:ascii="Angsana New" w:hAnsi="Angsana New" w:hint="cs"/>
          <w:sz w:val="30"/>
          <w:szCs w:val="30"/>
          <w:cs/>
        </w:rPr>
        <w:t>หลาย</w:t>
      </w:r>
      <w:r w:rsidRPr="00A97F0C">
        <w:rPr>
          <w:rFonts w:ascii="Angsana New" w:hAnsi="Angsana New"/>
          <w:sz w:val="30"/>
          <w:szCs w:val="30"/>
          <w:cs/>
        </w:rPr>
        <w:t xml:space="preserve">แห่งมีสัญญาจัดหาก๊าซธรรมชาติกับบริษัทที่เกี่ยวข้องกันแห่งหนึ่ง โดยบริษัทที่เกี่ยวข้องกันดังกล่าวจะจัดหาก๊าซธรรมชาติให้กับบริษัทและบริษัทย่อยดังกล่าวตามปริมาณและราคาที่กำหนดไว้ในสัญญา สัญญาเหล่านี้มีผลบังคับใช้เป็นเวลา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 xml:space="preserve">ถึง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>ปี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>ซึ่งจะสิ้นสุดในระหว่างปี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Pr="00A97F0C">
        <w:rPr>
          <w:rFonts w:ascii="Angsana New" w:hAnsi="Angsana New"/>
          <w:sz w:val="30"/>
          <w:szCs w:val="30"/>
          <w:cs/>
        </w:rPr>
        <w:t xml:space="preserve"> ถึง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2584</w:t>
      </w:r>
    </w:p>
    <w:p w14:paraId="3D627EA8" w14:textId="77777777" w:rsidR="00810E3B" w:rsidRPr="00195352" w:rsidRDefault="00810E3B" w:rsidP="00810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06A1D9D6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14:paraId="0A2EA250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A159A0D" w14:textId="7454F2F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และบริษัทร่วมแห่งหนึ่งมีสัญญาชดเชยต้นทุนกับบริษัทเพื่อชดเชยต้นทุนการก่อสร้างท่อส่ง</w:t>
      </w:r>
      <w:r w:rsidR="0044078B">
        <w:rPr>
          <w:rFonts w:ascii="Angsana New" w:hAnsi="Angsana New"/>
          <w:sz w:val="30"/>
          <w:szCs w:val="30"/>
        </w:rPr>
        <w:br/>
      </w:r>
      <w:r w:rsidRPr="0028610D">
        <w:rPr>
          <w:rFonts w:ascii="Angsana New" w:hAnsi="Angsana New"/>
          <w:sz w:val="30"/>
          <w:szCs w:val="30"/>
          <w:cs/>
        </w:rPr>
        <w:t>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ไฟฟ้าเพื่อเชื่อมโยงระบบของบริษัทย่อยและบริษัทร่วม</w:t>
      </w:r>
      <w:r w:rsidRPr="0028610D">
        <w:rPr>
          <w:rFonts w:ascii="Angsana New" w:hAnsi="Angsana New" w:hint="cs"/>
          <w:sz w:val="30"/>
          <w:szCs w:val="30"/>
          <w:cs/>
        </w:rPr>
        <w:t>ดังกล่าว</w:t>
      </w:r>
      <w:r w:rsidRPr="0028610D">
        <w:rPr>
          <w:rFonts w:ascii="Angsana New" w:hAnsi="Angsana New"/>
          <w:sz w:val="30"/>
          <w:szCs w:val="30"/>
          <w:cs/>
        </w:rPr>
        <w:t xml:space="preserve">กับการไฟฟ้าฝ่ายผลิตแห่งประเทศไทย (กฟผ.) ภายใต้เงื่อนไขของสัญญาเหล่านั้น บริษัทย่อยและบริษัทร่วมดังกล่าวตกลงที่จะจ่ายชดเชยต้นทุนการลงทุนที่เกิดขึ้นให้กับบริษัทตามหลักเกณฑ์และเงื่อนไขที่ระบุไว้ในสัญญา สัญญาเหล่านี้มีผลบังคับใช้เป็นเวลา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Pr="0028610D">
        <w:rPr>
          <w:rFonts w:ascii="Angsana New" w:hAnsi="Angsana New"/>
          <w:sz w:val="30"/>
          <w:szCs w:val="30"/>
          <w:cs/>
        </w:rPr>
        <w:t xml:space="preserve"> ปี หรือสิ้นสุดพร้อมกับสัญญาซื้อไฟฟ้าที่บริษัทย่อยและบริษัทร่วมดังกล่าวทำไว้กับ กฟผ. แล้วแต่เวลาใดจะถึงก่อน</w:t>
      </w:r>
    </w:p>
    <w:p w14:paraId="69C3A708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0"/>
          <w:szCs w:val="20"/>
          <w:cs/>
        </w:rPr>
      </w:pPr>
    </w:p>
    <w:p w14:paraId="11EBD499" w14:textId="77777777" w:rsidR="00E36366" w:rsidRPr="0028610D" w:rsidRDefault="00E36366" w:rsidP="00A97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14:paraId="1F479A45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8F614BF" w14:textId="53EEFBC3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</w:t>
      </w:r>
      <w:r w:rsidRPr="00A97F0C">
        <w:rPr>
          <w:rFonts w:ascii="Angsana New" w:hAnsi="Angsana New"/>
          <w:sz w:val="30"/>
          <w:szCs w:val="30"/>
          <w:cs/>
        </w:rPr>
        <w:t>อย</w:t>
      </w:r>
      <w:r w:rsidR="00092262" w:rsidRPr="00A97F0C">
        <w:rPr>
          <w:rFonts w:ascii="Angsana New" w:hAnsi="Angsana New" w:hint="cs"/>
          <w:sz w:val="30"/>
          <w:szCs w:val="30"/>
          <w:cs/>
        </w:rPr>
        <w:t>หลาย</w:t>
      </w:r>
      <w:r w:rsidRPr="00A97F0C">
        <w:rPr>
          <w:rFonts w:ascii="Angsana New" w:hAnsi="Angsana New"/>
          <w:sz w:val="30"/>
          <w:szCs w:val="30"/>
          <w:cs/>
        </w:rPr>
        <w:t>แห่ง (</w:t>
      </w:r>
      <w:r w:rsidRPr="00A97F0C">
        <w:rPr>
          <w:rFonts w:ascii="Angsana New" w:hAnsi="Angsana New"/>
          <w:sz w:val="30"/>
          <w:szCs w:val="30"/>
        </w:rPr>
        <w:t>“</w:t>
      </w:r>
      <w:r w:rsidRPr="00A97F0C">
        <w:rPr>
          <w:rFonts w:ascii="Angsana New" w:hAnsi="Angsana New"/>
          <w:sz w:val="30"/>
          <w:szCs w:val="30"/>
          <w:cs/>
        </w:rPr>
        <w:t>ผู้ขาย</w:t>
      </w:r>
      <w:r w:rsidRPr="00A97F0C">
        <w:rPr>
          <w:rFonts w:ascii="Angsana New" w:hAnsi="Angsana New"/>
          <w:sz w:val="30"/>
          <w:szCs w:val="30"/>
        </w:rPr>
        <w:t xml:space="preserve">”) </w:t>
      </w:r>
      <w:r w:rsidRPr="00A97F0C">
        <w:rPr>
          <w:rFonts w:ascii="Angsana New" w:hAnsi="Angsana New"/>
          <w:sz w:val="30"/>
          <w:szCs w:val="30"/>
          <w:cs/>
        </w:rPr>
        <w:t>มีสัญญาซื้อกระแสไฟฟ้ากับบริษัทและบริษัทย่อย</w:t>
      </w:r>
      <w:r w:rsidRPr="00A97F0C">
        <w:rPr>
          <w:rFonts w:ascii="Angsana New" w:hAnsi="Angsana New" w:hint="cs"/>
          <w:sz w:val="30"/>
          <w:szCs w:val="30"/>
          <w:cs/>
        </w:rPr>
        <w:t>หลาย</w:t>
      </w:r>
      <w:r w:rsidRPr="00A97F0C">
        <w:rPr>
          <w:rFonts w:ascii="Angsana New" w:hAnsi="Angsana New"/>
          <w:sz w:val="30"/>
          <w:szCs w:val="30"/>
          <w:cs/>
        </w:rPr>
        <w:t xml:space="preserve">แห่งเป็นเวลา </w:t>
      </w:r>
      <w:r w:rsidR="007F0795" w:rsidRPr="007F0795">
        <w:rPr>
          <w:rFonts w:ascii="Angsana New" w:hAnsi="Angsana New"/>
          <w:sz w:val="30"/>
          <w:szCs w:val="30"/>
        </w:rPr>
        <w:t>24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Pr="00A97F0C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7F0795" w:rsidRPr="007F0795">
        <w:rPr>
          <w:rFonts w:ascii="Angsana New" w:hAnsi="Angsana New"/>
          <w:sz w:val="30"/>
          <w:szCs w:val="30"/>
        </w:rPr>
        <w:t>2566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>ปี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257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 w:hint="cs"/>
          <w:sz w:val="30"/>
          <w:szCs w:val="30"/>
          <w:cs/>
        </w:rPr>
        <w:t xml:space="preserve"> และปี </w:t>
      </w:r>
      <w:r w:rsidR="007F0795" w:rsidRPr="007F0795">
        <w:rPr>
          <w:rFonts w:ascii="Angsana New" w:hAnsi="Angsana New"/>
          <w:sz w:val="30"/>
          <w:szCs w:val="30"/>
        </w:rPr>
        <w:t>2583</w:t>
      </w:r>
      <w:r w:rsidRPr="0028610D">
        <w:rPr>
          <w:rFonts w:ascii="Angsana New" w:hAnsi="Angsana New"/>
          <w:sz w:val="30"/>
          <w:szCs w:val="30"/>
          <w:cs/>
        </w:rPr>
        <w:t xml:space="preserve"> โดยผู้ขายจะขายกระแสไฟฟ้าให้กับบริษัทและบริษัทย่อยดังกล่าวในปริมาณและราคาที่ตกลงกันตามที่ระบุไว้ในสัญญา</w:t>
      </w:r>
    </w:p>
    <w:p w14:paraId="3386A866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FF70FB2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</w:t>
      </w:r>
      <w:r w:rsidRPr="002861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พลังงานไอน้ำ</w:t>
      </w:r>
    </w:p>
    <w:p w14:paraId="5421F3CF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593255D" w14:textId="0E5F56E1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บริษัทและบริษัทย่อยหลายแห่งมีสัญญาซื้อขายพลังงานไอน้ำระหว่างกันเป็นเวลา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7F0795" w:rsidRPr="007F0795">
        <w:rPr>
          <w:rFonts w:ascii="Angsana New" w:hAnsi="Angsana New"/>
          <w:sz w:val="30"/>
          <w:szCs w:val="30"/>
        </w:rPr>
        <w:t>2566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  <w:r w:rsidRPr="0028610D">
        <w:rPr>
          <w:rFonts w:ascii="Angsana New" w:hAnsi="Angsana New" w:hint="cs"/>
          <w:sz w:val="30"/>
          <w:szCs w:val="30"/>
          <w:cs/>
        </w:rPr>
        <w:t xml:space="preserve">ปี </w:t>
      </w:r>
      <w:r w:rsidR="007F0795" w:rsidRPr="007F0795">
        <w:rPr>
          <w:rFonts w:ascii="Angsana New" w:hAnsi="Angsana New"/>
          <w:sz w:val="30"/>
          <w:szCs w:val="30"/>
        </w:rPr>
        <w:t>257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และ</w:t>
      </w:r>
      <w:r w:rsidRPr="0028610D">
        <w:rPr>
          <w:rFonts w:ascii="Angsana New" w:hAnsi="Angsana New" w:hint="cs"/>
          <w:sz w:val="30"/>
          <w:szCs w:val="30"/>
          <w:cs/>
        </w:rPr>
        <w:t>ปี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="007F0795" w:rsidRPr="007F0795">
        <w:rPr>
          <w:rFonts w:ascii="Angsana New" w:hAnsi="Angsana New" w:hint="cs"/>
          <w:sz w:val="30"/>
          <w:szCs w:val="30"/>
        </w:rPr>
        <w:t>83</w:t>
      </w:r>
      <w:r w:rsidRPr="0028610D">
        <w:rPr>
          <w:rFonts w:ascii="Angsana New" w:hAnsi="Angsana New"/>
          <w:sz w:val="30"/>
          <w:szCs w:val="30"/>
          <w:cs/>
        </w:rPr>
        <w:t xml:space="preserve"> โดยที่ปริมาณการซื้อขายและราคาซื้อขายพลังงานไอน้ำจะเป็นไปตามที่ระบุไว้ในสัญญา</w:t>
      </w:r>
    </w:p>
    <w:p w14:paraId="690D4077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3C6F13B6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  <w:r w:rsidRPr="0028610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C53F7F9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C5CD08B" w14:textId="56EDD75E" w:rsidR="00A97F0C" w:rsidRDefault="00E36366" w:rsidP="00CD4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บริษัทย่อยหลายแห่งและบริษัทร่วมหนึ่งแห่งมีสัญญาบริการและจัดหากับบริษัท</w:t>
      </w:r>
      <w:r w:rsidR="002730AB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โดยบริษัท</w:t>
      </w:r>
      <w:r w:rsidR="002730AB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จะให้บริการเกี่ยวกับการดำเนินงาน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การซ่อมแซมและบำรุงรักษา การบริหาร การควบคุมและการจัดการ การจัดซื้อจัดจ้าง การขนส่งน้ำมันทางท่อ การบำบัดน้ำเสียและสาธารณูปโภค การให้บริการทางด้านเทคโนโลยีสารสนเทศ การเงิน การบัญชี และทรัพยากรบุคคลแก่บริษัทย่อยและบริษัทร่วม ซึ่งบริษัทย่อยและ</w:t>
      </w:r>
      <w:r w:rsidR="0013208C">
        <w:rPr>
          <w:rFonts w:ascii="Angsana New" w:hAnsi="Angsana New"/>
          <w:sz w:val="30"/>
          <w:szCs w:val="30"/>
        </w:rPr>
        <w:t xml:space="preserve">  </w:t>
      </w:r>
      <w:r w:rsidRPr="0028610D">
        <w:rPr>
          <w:rFonts w:ascii="Angsana New" w:hAnsi="Angsana New"/>
          <w:sz w:val="30"/>
          <w:szCs w:val="30"/>
          <w:cs/>
        </w:rPr>
        <w:t>บริษัทร่วมดังกล่าวตกลงที่จะจ่ายค่าธรรมเนียมให้กับบริษัท</w:t>
      </w:r>
      <w:r w:rsidR="002730AB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ตามที่ระบุไว้ในสัญญา สัญญาเหล่านี้มี</w:t>
      </w:r>
      <w:r w:rsidRPr="0028610D">
        <w:rPr>
          <w:rFonts w:ascii="Angsana New" w:hAnsi="Angsana New" w:hint="cs"/>
          <w:sz w:val="30"/>
          <w:szCs w:val="30"/>
          <w:cs/>
        </w:rPr>
        <w:t>ระยะเวล</w:t>
      </w:r>
      <w:r w:rsidRPr="00A97F0C">
        <w:rPr>
          <w:rFonts w:ascii="Angsana New" w:hAnsi="Angsana New" w:hint="cs"/>
          <w:sz w:val="30"/>
          <w:szCs w:val="30"/>
          <w:cs/>
        </w:rPr>
        <w:t>า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 w:hint="cs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  <w:cs/>
        </w:rPr>
        <w:t xml:space="preserve"> ปี หรื</w:t>
      </w:r>
      <w:r w:rsidRPr="0028610D">
        <w:rPr>
          <w:rFonts w:ascii="Angsana New" w:hAnsi="Angsana New"/>
          <w:sz w:val="30"/>
          <w:szCs w:val="30"/>
          <w:cs/>
        </w:rPr>
        <w:t xml:space="preserve">อ </w:t>
      </w:r>
      <w:r w:rsidR="007F0795" w:rsidRPr="007F0795">
        <w:rPr>
          <w:rFonts w:ascii="Angsana New" w:hAnsi="Angsana New"/>
          <w:sz w:val="30"/>
          <w:szCs w:val="30"/>
        </w:rPr>
        <w:t>28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ปี หรือสิ้นสุดพร้อมกับสัญญาเช่าที่ดินที่บริษัทย่อยแห่งหนึ่งทำไว้กับบริษัทแล้วแต่เวลาใดจะถึงก่อน หรือสิ้นสุดพร้อมกับสัญญาซื้อไฟฟ้าที่บริษัทร่วมทำไว้กับการไฟฟ้าฝ่ายผลิตแห่งประเทศไทย</w:t>
      </w:r>
    </w:p>
    <w:p w14:paraId="5FB92A1A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สัญญาเช่าที่ดิน</w:t>
      </w:r>
    </w:p>
    <w:p w14:paraId="5D911DD5" w14:textId="77777777" w:rsidR="00E36366" w:rsidRPr="00195352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3324DEC" w14:textId="6D7E1A94" w:rsidR="00E36366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หนึ่งมีสัญญาเช่าที่ดินกับบริษัทเพื่อเช่า/เช่าช่วงที่ดินบางแห่ง</w:t>
      </w:r>
      <w:r w:rsidRPr="0028610D">
        <w:rPr>
          <w:rFonts w:ascii="Angsana New" w:hAnsi="Angsana New"/>
          <w:sz w:val="12"/>
          <w:szCs w:val="12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ซึ่งจะสิ้นสุด</w:t>
      </w:r>
      <w:r w:rsidR="00A92CE4">
        <w:rPr>
          <w:rFonts w:ascii="Angsana New" w:hAnsi="Angsana New"/>
          <w:sz w:val="30"/>
          <w:szCs w:val="30"/>
        </w:rPr>
        <w:br/>
      </w:r>
      <w:r w:rsidRPr="0028610D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="007F0795" w:rsidRPr="007F0795">
        <w:rPr>
          <w:rFonts w:ascii="Angsana New" w:hAnsi="Angsana New"/>
          <w:sz w:val="30"/>
          <w:szCs w:val="30"/>
        </w:rPr>
        <w:t>2565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 w:hint="cs"/>
          <w:sz w:val="30"/>
          <w:szCs w:val="30"/>
        </w:rPr>
        <w:t>2584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และเดือนสิงหาคม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2586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A97F0C"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="009D7C9E">
        <w:rPr>
          <w:rFonts w:ascii="Angsana New" w:hAnsi="Angsana New"/>
          <w:sz w:val="30"/>
          <w:szCs w:val="30"/>
        </w:rPr>
        <w:t xml:space="preserve"> </w:t>
      </w:r>
      <w:r w:rsidRPr="008E530B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8E530B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8E530B">
        <w:rPr>
          <w:rFonts w:ascii="Angsana New" w:hAnsi="Angsana New"/>
          <w:sz w:val="30"/>
          <w:szCs w:val="30"/>
        </w:rPr>
        <w:t xml:space="preserve"> </w:t>
      </w:r>
      <w:r w:rsidRPr="008E530B">
        <w:rPr>
          <w:rFonts w:ascii="Angsana New" w:hAnsi="Angsana New"/>
          <w:sz w:val="30"/>
          <w:szCs w:val="30"/>
          <w:cs/>
        </w:rPr>
        <w:t>ปี</w:t>
      </w:r>
      <w:r w:rsidRPr="008E530B">
        <w:rPr>
          <w:rFonts w:ascii="Angsana New" w:hAnsi="Angsana New"/>
          <w:sz w:val="30"/>
          <w:szCs w:val="30"/>
        </w:rPr>
        <w:t xml:space="preserve"> </w:t>
      </w:r>
    </w:p>
    <w:p w14:paraId="5BE40C88" w14:textId="77777777" w:rsidR="005B567B" w:rsidRPr="00787F21" w:rsidRDefault="005B567B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6C1A747" w14:textId="4B1CEEFE" w:rsidR="005B567B" w:rsidRPr="003A577E" w:rsidRDefault="005B567B" w:rsidP="005B5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0"/>
          <w:szCs w:val="2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บริษัทมีสัญญาเช่าที่ดินกับบริษัท</w:t>
      </w:r>
      <w:r w:rsidRPr="003A577E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3A577E">
        <w:rPr>
          <w:rFonts w:ascii="Angsana New" w:hAnsi="Angsana New"/>
          <w:sz w:val="30"/>
          <w:szCs w:val="30"/>
          <w:cs/>
        </w:rPr>
        <w:t>เพื่อเช่าที่ดินบางแห่ง ซึ่งจะสิ้นสุดในเดือน</w:t>
      </w:r>
      <w:r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2589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3A577E">
        <w:rPr>
          <w:rFonts w:ascii="Angsana New" w:hAnsi="Angsana New"/>
          <w:sz w:val="24"/>
          <w:szCs w:val="24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</w:t>
      </w:r>
    </w:p>
    <w:p w14:paraId="5E3B41E2" w14:textId="77777777" w:rsidR="00E36366" w:rsidRPr="00787F21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0"/>
          <w:szCs w:val="20"/>
        </w:rPr>
      </w:pPr>
    </w:p>
    <w:p w14:paraId="225B54F1" w14:textId="732C0508" w:rsidR="003A05ED" w:rsidRPr="00787F21" w:rsidRDefault="00E36366" w:rsidP="0078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530B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บริษัทมีสัญญาเช่าที่ดินกับบริษัทที่เกี่ยวข้องกันแห่งหนึ่งเพื่อเช่าที่ดินบางแห่ง ซึ่งจะสิ้นสุดในเดือนสิงหาคม </w:t>
      </w:r>
      <w:r w:rsidR="007F0795" w:rsidRPr="007F0795">
        <w:rPr>
          <w:rFonts w:ascii="Angsana New" w:hAnsi="Angsana New" w:hint="cs"/>
          <w:sz w:val="30"/>
          <w:szCs w:val="30"/>
        </w:rPr>
        <w:t>2569</w:t>
      </w:r>
      <w:r w:rsidRPr="008E530B">
        <w:rPr>
          <w:rFonts w:ascii="Angsana New" w:hAnsi="Angsana New"/>
          <w:sz w:val="30"/>
          <w:szCs w:val="30"/>
          <w:cs/>
        </w:rPr>
        <w:t xml:space="preserve"> </w:t>
      </w:r>
      <w:r w:rsidR="00A97F0C"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8E530B">
        <w:rPr>
          <w:rFonts w:ascii="Angsana New" w:hAnsi="Angsana New"/>
          <w:sz w:val="24"/>
          <w:szCs w:val="24"/>
          <w:cs/>
        </w:rPr>
        <w:t xml:space="preserve"> </w:t>
      </w:r>
      <w:r w:rsidRPr="008E530B">
        <w:rPr>
          <w:rFonts w:ascii="Angsana New" w:hAnsi="Angsana New"/>
          <w:sz w:val="30"/>
          <w:szCs w:val="30"/>
          <w:cs/>
        </w:rPr>
        <w:t>หากบริษัทไม่แจ้งยกเลิกสัญญาภาย</w:t>
      </w:r>
      <w:r w:rsidRPr="0028610D">
        <w:rPr>
          <w:rFonts w:ascii="Angsana New" w:hAnsi="Angsana New"/>
          <w:sz w:val="30"/>
          <w:szCs w:val="30"/>
          <w:cs/>
        </w:rPr>
        <w:t xml:space="preserve">ใน </w:t>
      </w:r>
      <w:r w:rsidR="007F0795" w:rsidRPr="007F0795">
        <w:rPr>
          <w:rFonts w:ascii="Angsana New" w:hAnsi="Angsana New" w:hint="cs"/>
          <w:sz w:val="30"/>
          <w:szCs w:val="30"/>
        </w:rPr>
        <w:t>1</w:t>
      </w:r>
      <w:r w:rsidRPr="0028610D">
        <w:rPr>
          <w:rFonts w:ascii="Angsana New" w:hAnsi="Angsana New"/>
          <w:sz w:val="30"/>
          <w:szCs w:val="30"/>
          <w:cs/>
        </w:rPr>
        <w:t xml:space="preserve"> เดือนก่อนวันที่สัญญาจะสิ้นสุดลง สัญญาจะถูกต่ออายุออกไปอีก </w:t>
      </w:r>
      <w:r w:rsidR="007F0795" w:rsidRPr="007F0795">
        <w:rPr>
          <w:rFonts w:ascii="Angsana New" w:hAnsi="Angsana New" w:hint="cs"/>
          <w:sz w:val="30"/>
          <w:szCs w:val="30"/>
        </w:rPr>
        <w:t>15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</w:p>
    <w:p w14:paraId="24D67339" w14:textId="77777777" w:rsidR="005B567B" w:rsidRPr="00A92CE4" w:rsidRDefault="005B567B" w:rsidP="006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20F2B19" w14:textId="77777777" w:rsidR="00E36366" w:rsidRPr="0028610D" w:rsidRDefault="00E36366" w:rsidP="000D3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สัญญาซื้อขายวัตถุดิบและผลิตภัณฑ์ปิโตรเคมี</w:t>
      </w:r>
    </w:p>
    <w:p w14:paraId="2AF52C4F" w14:textId="77777777" w:rsidR="00E36366" w:rsidRPr="00A92CE4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AB19E74" w14:textId="5A1132BE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</w:t>
      </w:r>
      <w:r w:rsidRPr="0028610D">
        <w:rPr>
          <w:rFonts w:ascii="Angsana New" w:hAnsi="Angsana New" w:hint="cs"/>
          <w:sz w:val="30"/>
          <w:szCs w:val="30"/>
          <w:cs/>
        </w:rPr>
        <w:t>ทางอ้อม</w:t>
      </w:r>
      <w:r w:rsidRPr="0028610D">
        <w:rPr>
          <w:rFonts w:ascii="Angsana New" w:hAnsi="Angsana New"/>
          <w:sz w:val="30"/>
          <w:szCs w:val="30"/>
          <w:cs/>
        </w:rPr>
        <w:t>แห่งหนึ่งมีสัญญาซื้อขายวัตถุดิบและผลิตภัณฑ์ปิโตรเคมีกับ</w:t>
      </w:r>
      <w:r w:rsidR="00592461">
        <w:rPr>
          <w:rFonts w:ascii="Angsana New" w:hAnsi="Angsana New" w:hint="cs"/>
          <w:sz w:val="30"/>
          <w:szCs w:val="30"/>
          <w:cs/>
        </w:rPr>
        <w:t>บริษัท</w:t>
      </w:r>
      <w:r w:rsidRPr="0028610D">
        <w:rPr>
          <w:rFonts w:ascii="Angsana New" w:hAnsi="Angsana New"/>
          <w:sz w:val="30"/>
          <w:szCs w:val="30"/>
          <w:cs/>
        </w:rPr>
        <w:t xml:space="preserve">ที่เกี่ยวข้องกันหลายแห่ง โดยที่ปริมาณการซื้อขายและราคาซื้อขายของวัตถุดิบและผลิตภัณฑ์ปิโตรเคมีจะเป็นไปตามที่กำหนดไว้ในสัญญา สัญญาเหล่านี้มีระยะเวลา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 xml:space="preserve">ปี ถึง </w:t>
      </w:r>
      <w:r w:rsidR="007F0795" w:rsidRPr="007F0795">
        <w:rPr>
          <w:rFonts w:ascii="Angsana New" w:hAnsi="Angsana New"/>
          <w:sz w:val="30"/>
          <w:szCs w:val="30"/>
        </w:rPr>
        <w:t>15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BE042B">
        <w:rPr>
          <w:rFonts w:ascii="Angsana New" w:hAnsi="Angsana New"/>
          <w:sz w:val="30"/>
          <w:szCs w:val="30"/>
          <w:cs/>
        </w:rPr>
        <w:t xml:space="preserve">ปี </w:t>
      </w:r>
      <w:r w:rsidRPr="005324E6">
        <w:rPr>
          <w:rFonts w:ascii="Angsana New" w:hAnsi="Angsana New"/>
          <w:sz w:val="30"/>
          <w:szCs w:val="30"/>
          <w:cs/>
        </w:rPr>
        <w:t>ซึ่งจะสิ้นสุดในปี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</w:p>
    <w:p w14:paraId="2B18941F" w14:textId="77777777" w:rsidR="00E36366" w:rsidRPr="00787F21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8F723C7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สัญญาให้บริการให้คำแนะนำทางด้านเทคนิค</w:t>
      </w:r>
    </w:p>
    <w:p w14:paraId="6C24842C" w14:textId="77777777" w:rsidR="00E36366" w:rsidRPr="00A92CE4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FEF87FD" w14:textId="51C44798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ร่วมแห่งหนึ่งมีสัญญาให้บริการให้คำแนะนำด้านเทคนิคที่เกี่ยวข้องกับธุรกิจพลังงานและปิโตรเคมีกับบริษัท โดยค่าบริการจะเป็นตามที่กำหนดไว้ในสัญญา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สัญญาจะสิ้นสุดในเดือน</w:t>
      </w:r>
      <w:r w:rsidRPr="0028610D">
        <w:rPr>
          <w:rFonts w:ascii="Angsana New" w:hAnsi="Angsana New" w:hint="cs"/>
          <w:sz w:val="30"/>
          <w:szCs w:val="30"/>
          <w:cs/>
        </w:rPr>
        <w:t>ธันวา</w:t>
      </w:r>
      <w:r w:rsidRPr="00A97F0C">
        <w:rPr>
          <w:rFonts w:ascii="Angsana New" w:hAnsi="Angsana New" w:hint="cs"/>
          <w:sz w:val="30"/>
          <w:szCs w:val="30"/>
          <w:cs/>
        </w:rPr>
        <w:t>คม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2562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</w:p>
    <w:p w14:paraId="3340E66D" w14:textId="77777777" w:rsidR="00787F21" w:rsidRPr="00A92CE4" w:rsidRDefault="00787F21" w:rsidP="00350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BD4C48E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56FB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สัญญาให้บริการขนส่งทางเรือแบบเช่าเหมา</w:t>
      </w:r>
    </w:p>
    <w:p w14:paraId="0C855714" w14:textId="77777777" w:rsidR="00E36366" w:rsidRPr="00A92CE4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26A456C" w14:textId="33467F00" w:rsidR="00E36366" w:rsidRPr="00A97F0C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บริษัทย่อยแห่งหนึ่งมีสัญญาให้บริการขนส่งทางเรือแบบเช่าเหมากับบริษัท</w:t>
      </w:r>
      <w:r w:rsidRPr="0028610D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</w:t>
      </w:r>
      <w:r w:rsidRPr="0028610D">
        <w:rPr>
          <w:rFonts w:ascii="Angsana New" w:hAnsi="Angsana New"/>
          <w:sz w:val="30"/>
          <w:szCs w:val="30"/>
          <w:cs/>
        </w:rPr>
        <w:t>และบริษัทย่อย</w:t>
      </w:r>
      <w:r w:rsidRPr="0028610D">
        <w:rPr>
          <w:rFonts w:ascii="Angsana New" w:hAnsi="Angsana New" w:hint="cs"/>
          <w:sz w:val="30"/>
          <w:szCs w:val="30"/>
          <w:cs/>
        </w:rPr>
        <w:t>ทางอ้อม</w:t>
      </w:r>
      <w:r w:rsidRPr="0028610D">
        <w:rPr>
          <w:rFonts w:ascii="Angsana New" w:hAnsi="Angsana New"/>
          <w:sz w:val="30"/>
          <w:szCs w:val="30"/>
          <w:cs/>
        </w:rPr>
        <w:t>อีกแห่งห</w:t>
      </w:r>
      <w:r w:rsidRPr="00A97F0C">
        <w:rPr>
          <w:rFonts w:ascii="Angsana New" w:hAnsi="Angsana New"/>
          <w:sz w:val="30"/>
          <w:szCs w:val="30"/>
          <w:cs/>
        </w:rPr>
        <w:t xml:space="preserve">นึ่ง โดยค่าบริการจะเป็นไปตามที่กำหนดไว้ในสัญญา สัญญาเหล่านี้มีกำหนดระยะเวลา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A97F0C">
        <w:rPr>
          <w:rFonts w:ascii="Angsana New" w:hAnsi="Angsana New"/>
          <w:sz w:val="30"/>
          <w:szCs w:val="30"/>
          <w:cs/>
        </w:rPr>
        <w:t xml:space="preserve"> ปี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7F0795" w:rsidRPr="007F0795">
        <w:rPr>
          <w:rFonts w:ascii="Angsana New" w:hAnsi="Angsana New"/>
          <w:sz w:val="30"/>
          <w:szCs w:val="30"/>
        </w:rPr>
        <w:t>8</w:t>
      </w:r>
      <w:r w:rsidRPr="00A97F0C">
        <w:rPr>
          <w:rFonts w:ascii="Angsana New" w:hAnsi="Angsana New" w:hint="cs"/>
          <w:sz w:val="30"/>
          <w:szCs w:val="30"/>
          <w:cs/>
        </w:rPr>
        <w:t xml:space="preserve"> ปี </w:t>
      </w:r>
      <w:r w:rsidRPr="00A97F0C">
        <w:rPr>
          <w:rFonts w:ascii="Angsana New" w:hAnsi="Angsana New"/>
          <w:sz w:val="30"/>
          <w:szCs w:val="30"/>
          <w:cs/>
        </w:rPr>
        <w:t>ซึ่งจะสิ้นสุดในระหว่างปี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A97F0C">
        <w:rPr>
          <w:rFonts w:ascii="Angsana New" w:hAnsi="Angsana New" w:hint="cs"/>
          <w:sz w:val="30"/>
          <w:szCs w:val="30"/>
          <w:cs/>
        </w:rPr>
        <w:t xml:space="preserve"> ปี </w:t>
      </w:r>
      <w:r w:rsidR="007F0795" w:rsidRPr="007F0795">
        <w:rPr>
          <w:rFonts w:ascii="Angsana New" w:hAnsi="Angsana New"/>
          <w:sz w:val="30"/>
          <w:szCs w:val="30"/>
        </w:rPr>
        <w:t>2563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7F0795" w:rsidRPr="007F0795">
        <w:rPr>
          <w:rFonts w:ascii="Angsana New" w:hAnsi="Angsana New"/>
          <w:sz w:val="30"/>
          <w:szCs w:val="30"/>
        </w:rPr>
        <w:t>2567</w:t>
      </w:r>
    </w:p>
    <w:p w14:paraId="71F6320C" w14:textId="77777777" w:rsidR="000500C9" w:rsidRPr="00A92CE4" w:rsidRDefault="000500C9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CEAF345" w14:textId="63C93131" w:rsidR="00E36366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การ</w:t>
      </w:r>
      <w:r w:rsidRPr="00A97F0C">
        <w:rPr>
          <w:rFonts w:ascii="Angsana New" w:hAnsi="Angsana New" w:hint="cs"/>
          <w:sz w:val="30"/>
          <w:szCs w:val="30"/>
          <w:cs/>
        </w:rPr>
        <w:t>ร่วมค้า</w:t>
      </w:r>
      <w:r w:rsidR="00702856" w:rsidRPr="00A97F0C">
        <w:rPr>
          <w:rFonts w:ascii="Angsana New" w:hAnsi="Angsana New" w:hint="cs"/>
          <w:sz w:val="30"/>
          <w:szCs w:val="30"/>
          <w:cs/>
        </w:rPr>
        <w:t>หลาย</w:t>
      </w:r>
      <w:r w:rsidRPr="00A97F0C">
        <w:rPr>
          <w:rFonts w:ascii="Angsana New" w:hAnsi="Angsana New"/>
          <w:sz w:val="30"/>
          <w:szCs w:val="30"/>
          <w:cs/>
        </w:rPr>
        <w:t>แห่งมีสัญญาให้บริการขนส่งทางเรือแบบเช่าเหมากับบริษัท โดยค่าบริการจะเป็นไปตามที่กำหนดไว้ในสัญญา สัญญาเหล่</w:t>
      </w:r>
      <w:r w:rsidRPr="0028610D">
        <w:rPr>
          <w:rFonts w:ascii="Angsana New" w:hAnsi="Angsana New"/>
          <w:sz w:val="30"/>
          <w:szCs w:val="30"/>
          <w:cs/>
        </w:rPr>
        <w:t>านี้มีกำหนดระยะเวลา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 w:hint="cs"/>
          <w:sz w:val="30"/>
          <w:szCs w:val="30"/>
        </w:rPr>
        <w:t>1</w:t>
      </w:r>
      <w:r w:rsidR="0075357E" w:rsidRPr="0075357E">
        <w:rPr>
          <w:rFonts w:ascii="Angsana New" w:hAnsi="Angsana New" w:hint="cs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ซึ่งจะสิ้นสุดในปี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2564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  <w:r w:rsidRPr="0028610D">
        <w:rPr>
          <w:rFonts w:ascii="Angsana New" w:hAnsi="Angsana New" w:hint="cs"/>
          <w:sz w:val="30"/>
          <w:szCs w:val="30"/>
          <w:cs/>
        </w:rPr>
        <w:t xml:space="preserve">ปี </w:t>
      </w:r>
      <w:r w:rsidR="007F0795" w:rsidRPr="007F0795">
        <w:rPr>
          <w:rFonts w:ascii="Angsana New" w:hAnsi="Angsana New"/>
          <w:sz w:val="30"/>
          <w:szCs w:val="30"/>
        </w:rPr>
        <w:t>2565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และ</w:t>
      </w:r>
      <w:r w:rsidRPr="0028610D">
        <w:rPr>
          <w:rFonts w:ascii="Angsana New" w:hAnsi="Angsana New" w:hint="cs"/>
          <w:sz w:val="30"/>
          <w:szCs w:val="30"/>
          <w:cs/>
        </w:rPr>
        <w:t>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 w:hint="cs"/>
          <w:sz w:val="30"/>
          <w:szCs w:val="30"/>
        </w:rPr>
        <w:t>2567</w:t>
      </w:r>
    </w:p>
    <w:p w14:paraId="2C8349C0" w14:textId="77777777" w:rsidR="00810E3B" w:rsidRPr="00810E3B" w:rsidRDefault="00810E3B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3B1209E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3D2D61" w14:textId="77777777" w:rsidR="007D4363" w:rsidRDefault="007D436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02D63B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6FB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สัญญาให้บริการขนส่งลูกเรือและสัมภาระ</w:t>
      </w:r>
    </w:p>
    <w:p w14:paraId="1AE14FCE" w14:textId="77777777" w:rsidR="00E36366" w:rsidRPr="00A92CE4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0BF586B" w14:textId="3E97C308" w:rsidR="005B567B" w:rsidRPr="003A577E" w:rsidRDefault="005B567B" w:rsidP="005B567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ทางอ้อมแห่งหนึ่งมีสัญญาให้บริการขนส่งลูกเรือและสัมภาระกับบริษัทที่เกี่ยวข้องกันแห่งหนึ่ง โดยค่าบริการจะเป็นไปตามที่กำหนดไว้ในสัญญา สัญญา</w:t>
      </w:r>
      <w:r w:rsidR="00313AD5">
        <w:rPr>
          <w:rFonts w:ascii="Angsana New" w:hAnsi="Angsana New" w:hint="cs"/>
          <w:sz w:val="30"/>
          <w:szCs w:val="30"/>
          <w:cs/>
        </w:rPr>
        <w:t>เหล่า</w:t>
      </w:r>
      <w:r w:rsidRPr="003A577E">
        <w:rPr>
          <w:rFonts w:ascii="Angsana New" w:hAnsi="Angsana New"/>
          <w:sz w:val="30"/>
          <w:szCs w:val="30"/>
          <w:cs/>
        </w:rPr>
        <w:t>นี้มีกำหนดระยะเวลา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  <w:cs/>
        </w:rPr>
        <w:t xml:space="preserve"> ปี ซึ่งจะ</w:t>
      </w:r>
      <w:r w:rsidRPr="005324E6">
        <w:rPr>
          <w:rFonts w:ascii="Angsana New" w:hAnsi="Angsana New"/>
          <w:sz w:val="30"/>
          <w:szCs w:val="30"/>
          <w:cs/>
        </w:rPr>
        <w:t>สิ้นสุดในปี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Pr="005324E6">
        <w:rPr>
          <w:rFonts w:ascii="Angsana New" w:hAnsi="Angsana New"/>
          <w:sz w:val="30"/>
          <w:szCs w:val="30"/>
          <w:cs/>
        </w:rPr>
        <w:t xml:space="preserve"> </w:t>
      </w:r>
      <w:r w:rsidRPr="005324E6">
        <w:rPr>
          <w:rFonts w:ascii="Angsana New" w:hAnsi="Angsana New"/>
          <w:sz w:val="30"/>
          <w:szCs w:val="30"/>
        </w:rPr>
        <w:br/>
      </w:r>
      <w:r w:rsidR="007F0795" w:rsidRPr="007F0795">
        <w:rPr>
          <w:rFonts w:ascii="Angsana New" w:hAnsi="Angsana New"/>
          <w:sz w:val="30"/>
          <w:szCs w:val="30"/>
        </w:rPr>
        <w:t>2562</w:t>
      </w:r>
      <w:r w:rsidR="003E707C" w:rsidRPr="005324E6">
        <w:rPr>
          <w:rFonts w:ascii="Angsana New" w:hAnsi="Angsana New"/>
          <w:sz w:val="30"/>
          <w:szCs w:val="30"/>
        </w:rPr>
        <w:t xml:space="preserve"> </w:t>
      </w:r>
      <w:r w:rsidRPr="005324E6">
        <w:rPr>
          <w:rFonts w:ascii="Angsana New" w:hAnsi="Angsana New"/>
          <w:sz w:val="30"/>
          <w:szCs w:val="30"/>
          <w:cs/>
        </w:rPr>
        <w:t>และ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2563</w:t>
      </w:r>
    </w:p>
    <w:p w14:paraId="57AFDEC1" w14:textId="77777777" w:rsidR="00350473" w:rsidRDefault="00350473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182CF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สัญญาเช่าพื้นที่สำนักงาน</w:t>
      </w:r>
    </w:p>
    <w:p w14:paraId="0203F9DF" w14:textId="77777777" w:rsidR="00E36366" w:rsidRPr="00A92CE4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A96463">
        <w:rPr>
          <w:rFonts w:ascii="Angsana New" w:hAnsi="Angsana New"/>
          <w:sz w:val="24"/>
          <w:szCs w:val="24"/>
        </w:rPr>
        <w:t xml:space="preserve"> </w:t>
      </w:r>
    </w:p>
    <w:p w14:paraId="6D959C1A" w14:textId="5F21ECBC" w:rsidR="00702856" w:rsidRDefault="00E36366" w:rsidP="006407F9">
      <w:pPr>
        <w:tabs>
          <w:tab w:val="left" w:pos="540"/>
        </w:tabs>
        <w:ind w:left="547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บริษัทมีสัญญาเช่าพ</w:t>
      </w:r>
      <w:r w:rsidR="00A914B6">
        <w:rPr>
          <w:rFonts w:ascii="Angsana New" w:hAnsi="Angsana New"/>
          <w:sz w:val="30"/>
          <w:szCs w:val="30"/>
          <w:cs/>
        </w:rPr>
        <w:t>ื้นที่และบริการสำนักงานกับบริษัท</w:t>
      </w:r>
      <w:r w:rsidRPr="0028610D">
        <w:rPr>
          <w:rFonts w:ascii="Angsana New" w:hAnsi="Angsana New"/>
          <w:sz w:val="30"/>
          <w:szCs w:val="30"/>
          <w:cs/>
        </w:rPr>
        <w:t xml:space="preserve">ที่เกี่ยวข้องกันแห่งหนึ่ง โดยค่าเช่าและค่าบริการจะเป็นไปตามที่กำหนดไว้ในสัญญา สัญญานี้มีระยะเวลา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ซึ่งจะสิ้นสุดในเดือนพฤศจิกายน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Pr="0028610D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และสามารถต่ออายุสัญญาได้ครั้งละ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</w:p>
    <w:p w14:paraId="1F928537" w14:textId="77777777" w:rsidR="00C06DE2" w:rsidRDefault="00C06DE2" w:rsidP="006407F9">
      <w:pPr>
        <w:tabs>
          <w:tab w:val="left" w:pos="540"/>
        </w:tabs>
        <w:ind w:left="547" w:right="2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30D4B72" w14:textId="77777777" w:rsidR="00E36366" w:rsidRPr="0028610D" w:rsidRDefault="00E36366" w:rsidP="006407F9">
      <w:pPr>
        <w:tabs>
          <w:tab w:val="left" w:pos="540"/>
        </w:tabs>
        <w:ind w:left="547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39C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สัญญาซื้อขายผลิตภัณฑ์เอทานอล</w:t>
      </w:r>
    </w:p>
    <w:p w14:paraId="401444A8" w14:textId="77777777" w:rsidR="00E36366" w:rsidRPr="00A92CE4" w:rsidRDefault="00E36366" w:rsidP="00E36366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49ABE9D" w14:textId="3383D88A" w:rsidR="00E36366" w:rsidRPr="00A9099F" w:rsidRDefault="00E36366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trike/>
          <w:color w:val="FF0000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บริษัทร่วมแห่งหนึ่งมีสัญญาซื้อขายผลิตภัณฑ์เอทานอลกับบริษัท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โดยที่ปริมาณการซื้อขายและราคาซื้อขายของผลิตภัณฑ์เอทานอลจะเป็นไปตามที่กำหนดไว้ในสัญญา สัญญา</w:t>
      </w:r>
      <w:r w:rsidRPr="0028610D">
        <w:rPr>
          <w:rFonts w:ascii="Angsana New" w:hAnsi="Angsana New" w:hint="cs"/>
          <w:sz w:val="30"/>
          <w:szCs w:val="30"/>
          <w:cs/>
        </w:rPr>
        <w:t>นี้</w:t>
      </w:r>
      <w:r w:rsidRPr="0028610D">
        <w:rPr>
          <w:rFonts w:ascii="Angsana New" w:hAnsi="Angsana New"/>
          <w:sz w:val="30"/>
          <w:szCs w:val="30"/>
          <w:cs/>
        </w:rPr>
        <w:t>สิ้นสุดในเ</w:t>
      </w:r>
      <w:r w:rsidRPr="005324E6">
        <w:rPr>
          <w:rFonts w:ascii="Angsana New" w:hAnsi="Angsana New"/>
          <w:sz w:val="30"/>
          <w:szCs w:val="30"/>
          <w:cs/>
        </w:rPr>
        <w:t>ดือนธันวาคม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5324E6">
        <w:rPr>
          <w:rFonts w:ascii="Angsana New" w:hAnsi="Angsana New"/>
          <w:sz w:val="30"/>
          <w:szCs w:val="30"/>
          <w:cs/>
        </w:rPr>
        <w:t xml:space="preserve"> ทั้งนี้จะต่ออายุออกไปโดยอัตโนมัติอีกครั้งละ</w:t>
      </w:r>
      <w:r w:rsidRPr="005324E6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5324E6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5324E6">
        <w:rPr>
          <w:rFonts w:ascii="Angsana New" w:hAnsi="Angsana New"/>
          <w:sz w:val="30"/>
          <w:szCs w:val="30"/>
          <w:cs/>
        </w:rPr>
        <w:t>ปี จนกว่าคู่สัญญาฝ่ายหนึ่งฝ่ายใดแจ้งยกเลิกสัญญาเป็นลายลักษณ์อั</w:t>
      </w:r>
      <w:r w:rsidRPr="0028610D">
        <w:rPr>
          <w:rFonts w:ascii="Angsana New" w:hAnsi="Angsana New"/>
          <w:sz w:val="30"/>
          <w:szCs w:val="30"/>
          <w:cs/>
        </w:rPr>
        <w:t>กษร</w:t>
      </w:r>
    </w:p>
    <w:p w14:paraId="1F8F8838" w14:textId="77777777" w:rsidR="00E36366" w:rsidRPr="00A92CE4" w:rsidRDefault="00E36366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20"/>
          <w:szCs w:val="20"/>
        </w:rPr>
      </w:pPr>
    </w:p>
    <w:p w14:paraId="6069977F" w14:textId="4EC083E2" w:rsidR="00E36366" w:rsidRPr="0028610D" w:rsidRDefault="00E36366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</w:t>
      </w:r>
      <w:r w:rsidR="00A92CE4">
        <w:rPr>
          <w:rFonts w:ascii="Angsana New" w:hAnsi="Angsana New" w:hint="cs"/>
          <w:sz w:val="30"/>
          <w:szCs w:val="30"/>
          <w:cs/>
        </w:rPr>
        <w:t>ทางอ้อม</w:t>
      </w:r>
      <w:r w:rsidRPr="0028610D">
        <w:rPr>
          <w:rFonts w:ascii="Angsana New" w:hAnsi="Angsana New"/>
          <w:sz w:val="30"/>
          <w:szCs w:val="30"/>
          <w:cs/>
        </w:rPr>
        <w:t>แห่งหนึ่งมีสัญญาซื้อขายผลิตภัณฑ์เอทานอลกับบริษัทที่เกี่ยวข้องกันแห่งหนึ่ง โดยที่ปริมาณการซื้อขายและราคาซื้อขายของผลิตภัณฑ์เอทานอลจะเป็นไปตามที่กำหนดไว้ในสัญญา สัญญาฉบับนี้มีระยะเวลา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  <w:cs/>
        </w:rPr>
        <w:t xml:space="preserve"> ปีซึ่งจะสิ้นสุดในเดือนมิถุนายน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2564</w:t>
      </w:r>
      <w:r w:rsidRPr="0028610D">
        <w:rPr>
          <w:rFonts w:ascii="Angsana New" w:hAnsi="Angsana New"/>
          <w:sz w:val="30"/>
          <w:szCs w:val="30"/>
          <w:cs/>
        </w:rPr>
        <w:t xml:space="preserve"> และสามารถต่อสัญญาได้โดยให้แจ้งคู่สัญญาอีกฝ่ายหนึ่งเป็นลายลักษณ์อักษรล่วงหน้าไม่น้อยกว่า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6</w:t>
      </w:r>
      <w:r w:rsidRPr="0028610D">
        <w:rPr>
          <w:rFonts w:ascii="Angsana New" w:hAnsi="Angsana New"/>
          <w:sz w:val="30"/>
          <w:szCs w:val="30"/>
          <w:cs/>
        </w:rPr>
        <w:t xml:space="preserve"> เดือน ก่อนวันที่สัญญาจะสิ้นสุดลง</w:t>
      </w:r>
    </w:p>
    <w:p w14:paraId="4DE5C418" w14:textId="77777777" w:rsidR="00A854EC" w:rsidRDefault="00A854EC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20"/>
          <w:szCs w:val="20"/>
        </w:rPr>
      </w:pPr>
    </w:p>
    <w:p w14:paraId="02A0A836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86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6861CAC6" w14:textId="77777777" w:rsidR="00E36366" w:rsidRPr="00A92CE4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AACFFC0" w14:textId="641703B7" w:rsidR="00A96463" w:rsidRPr="005324E6" w:rsidRDefault="00E36366" w:rsidP="00A9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</w:t>
      </w:r>
      <w:r w:rsidRPr="005324E6">
        <w:rPr>
          <w:rFonts w:ascii="Angsana New" w:hAnsi="Angsana New"/>
          <w:sz w:val="30"/>
          <w:szCs w:val="30"/>
          <w:cs/>
        </w:rPr>
        <w:t>งมีสัญญาให้บริการ</w:t>
      </w:r>
      <w:r w:rsidR="002730AB" w:rsidRPr="005324E6"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5324E6">
        <w:rPr>
          <w:rFonts w:ascii="Angsana New" w:hAnsi="Angsana New"/>
          <w:sz w:val="30"/>
          <w:szCs w:val="30"/>
          <w:cs/>
        </w:rPr>
        <w:t>กับบริษัท  โดยค่าบริการจะเป็นไปตามที่กำหนดไว้ในสัญญา  สัญญา</w:t>
      </w:r>
      <w:r w:rsidR="00313AD5">
        <w:rPr>
          <w:rFonts w:ascii="Angsana New" w:hAnsi="Angsana New" w:hint="cs"/>
          <w:sz w:val="30"/>
          <w:szCs w:val="30"/>
          <w:cs/>
        </w:rPr>
        <w:t>นี้</w:t>
      </w:r>
      <w:r w:rsidRPr="005324E6">
        <w:rPr>
          <w:rFonts w:ascii="Angsana New" w:hAnsi="Angsana New"/>
          <w:sz w:val="30"/>
          <w:szCs w:val="30"/>
          <w:cs/>
        </w:rPr>
        <w:t>จะสิ้นสุดในเดือน</w:t>
      </w:r>
      <w:r w:rsidRPr="005324E6">
        <w:rPr>
          <w:rFonts w:ascii="Angsana New" w:hAnsi="Angsana New" w:hint="cs"/>
          <w:sz w:val="30"/>
          <w:szCs w:val="30"/>
          <w:cs/>
        </w:rPr>
        <w:t>ธันวาคม</w:t>
      </w:r>
      <w:r w:rsidRPr="005324E6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2561</w:t>
      </w:r>
    </w:p>
    <w:p w14:paraId="29DC2FDC" w14:textId="77777777" w:rsidR="00A96463" w:rsidRPr="00313AD5" w:rsidRDefault="00A96463" w:rsidP="00A9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0"/>
          <w:szCs w:val="20"/>
          <w:cs/>
        </w:rPr>
      </w:pPr>
    </w:p>
    <w:p w14:paraId="7F24CCDB" w14:textId="35AAE0E6" w:rsidR="00E36366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324E6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 w:rsidR="002730AB" w:rsidRPr="005324E6"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5324E6">
        <w:rPr>
          <w:rFonts w:ascii="Angsana New" w:hAnsi="Angsana New"/>
          <w:sz w:val="30"/>
          <w:szCs w:val="30"/>
          <w:cs/>
        </w:rPr>
        <w:t>กับบริษัทย่อย</w:t>
      </w:r>
      <w:r w:rsidR="00A9099F" w:rsidRPr="005324E6">
        <w:rPr>
          <w:rFonts w:ascii="Angsana New" w:hAnsi="Angsana New" w:hint="cs"/>
          <w:sz w:val="30"/>
          <w:szCs w:val="30"/>
          <w:cs/>
        </w:rPr>
        <w:t>หลายแห่ง</w:t>
      </w:r>
      <w:r w:rsidRPr="005324E6">
        <w:rPr>
          <w:rFonts w:ascii="Angsana New" w:hAnsi="Angsana New"/>
          <w:sz w:val="30"/>
          <w:szCs w:val="30"/>
          <w:cs/>
        </w:rPr>
        <w:t xml:space="preserve">  โดยค่าบริการจะเป็นไปตามที่กำหนดไว้ในสัญญา  สัญญา</w:t>
      </w:r>
      <w:r w:rsidR="00A21337">
        <w:rPr>
          <w:rFonts w:ascii="Angsana New" w:hAnsi="Angsana New" w:hint="cs"/>
          <w:sz w:val="30"/>
          <w:szCs w:val="30"/>
          <w:cs/>
        </w:rPr>
        <w:t>เหล่า</w:t>
      </w:r>
      <w:r w:rsidR="00313AD5">
        <w:rPr>
          <w:rFonts w:ascii="Angsana New" w:hAnsi="Angsana New" w:hint="cs"/>
          <w:sz w:val="30"/>
          <w:szCs w:val="30"/>
          <w:cs/>
        </w:rPr>
        <w:t>นี้</w:t>
      </w:r>
      <w:r w:rsidRPr="005324E6">
        <w:rPr>
          <w:rFonts w:ascii="Angsana New" w:hAnsi="Angsana New"/>
          <w:sz w:val="30"/>
          <w:szCs w:val="30"/>
          <w:cs/>
        </w:rPr>
        <w:t xml:space="preserve">จะสิ้นสุดในเดือนธันวาคม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="00A9099F" w:rsidRPr="005324E6">
        <w:rPr>
          <w:rFonts w:ascii="Angsana New" w:hAnsi="Angsana New"/>
          <w:sz w:val="30"/>
          <w:szCs w:val="30"/>
        </w:rPr>
        <w:t xml:space="preserve"> </w:t>
      </w:r>
      <w:r w:rsidR="00A9099F" w:rsidRPr="005324E6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7F0795" w:rsidRPr="007F0795">
        <w:rPr>
          <w:rFonts w:ascii="Angsana New" w:hAnsi="Angsana New"/>
          <w:sz w:val="30"/>
          <w:szCs w:val="30"/>
        </w:rPr>
        <w:t>2562</w:t>
      </w:r>
    </w:p>
    <w:p w14:paraId="41D3E7C4" w14:textId="77777777" w:rsidR="00A92CE4" w:rsidRDefault="00A92CE4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4"/>
          <w:szCs w:val="24"/>
        </w:rPr>
      </w:pPr>
    </w:p>
    <w:p w14:paraId="796F2DEE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สัญญาให้บริการถังเก็บน้ำมันดิบ</w:t>
      </w:r>
    </w:p>
    <w:p w14:paraId="3941FA99" w14:textId="77777777" w:rsidR="00E36366" w:rsidRPr="00A92CE4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337923B" w14:textId="0DBD6D9B" w:rsidR="00E36366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บริษัทที่เกี่ยวข้องกันแห่งหนึ่งมีสัญญาให้บริการถังเก็บน้ำมันดิบกับบริษัท โดยค่าบริการจะเป็นไปตามที่กำหนดไว้ในสัญญา สัญญา</w:t>
      </w:r>
      <w:r w:rsidR="00313AD5">
        <w:rPr>
          <w:rFonts w:ascii="Angsana New" w:hAnsi="Angsana New" w:hint="cs"/>
          <w:sz w:val="30"/>
          <w:szCs w:val="30"/>
          <w:cs/>
        </w:rPr>
        <w:t>เหล่า</w:t>
      </w:r>
      <w:r w:rsidRPr="0028610D">
        <w:rPr>
          <w:rFonts w:ascii="Angsana New" w:hAnsi="Angsana New"/>
          <w:sz w:val="30"/>
          <w:szCs w:val="30"/>
          <w:cs/>
        </w:rPr>
        <w:t xml:space="preserve">นี้มีระยะเวลา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ซึ่งจะสิ้นสุดในเดือนกันยายน </w:t>
      </w:r>
      <w:r w:rsidR="007F0795" w:rsidRPr="007F0795">
        <w:rPr>
          <w:rFonts w:ascii="Angsana New" w:hAnsi="Angsana New"/>
          <w:sz w:val="30"/>
          <w:szCs w:val="30"/>
        </w:rPr>
        <w:t>2561</w:t>
      </w:r>
      <w:r w:rsidRPr="005324E6">
        <w:rPr>
          <w:rFonts w:ascii="Angsana New" w:hAnsi="Angsana New"/>
          <w:sz w:val="30"/>
          <w:szCs w:val="30"/>
          <w:cs/>
        </w:rPr>
        <w:t xml:space="preserve"> </w:t>
      </w:r>
      <w:r w:rsidR="00BF594F" w:rsidRPr="005324E6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7F0795" w:rsidRPr="007F0795">
        <w:rPr>
          <w:rFonts w:ascii="Angsana New" w:hAnsi="Angsana New"/>
          <w:sz w:val="30"/>
          <w:szCs w:val="30"/>
        </w:rPr>
        <w:t>2562</w:t>
      </w:r>
    </w:p>
    <w:p w14:paraId="75F1A252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444A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สัญญาการให้บริการใช้ท่าเทียบเรือและขนส่งน้ำมันทางท่อ</w:t>
      </w:r>
    </w:p>
    <w:p w14:paraId="51ED092B" w14:textId="77777777" w:rsidR="00E36366" w:rsidRPr="00273A8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0D858753" w14:textId="1C3A1059" w:rsidR="00E36366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การให้บริการใช้ท่าเทียบเรือและขนส่งน้ำมันทางท่อกับบริษัท โดยค่าบริการจะเป็นไปตามที่กำหนดไว้ในสัญญา สัญญานี้มีระยะเวลา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ปี</w:t>
      </w:r>
    </w:p>
    <w:p w14:paraId="56A52051" w14:textId="77777777" w:rsidR="00C06DE2" w:rsidRPr="00273A87" w:rsidRDefault="00C06DE2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17D5A0DD" w14:textId="77777777" w:rsidR="00E36366" w:rsidRPr="0028610D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7989052A" w14:textId="77777777" w:rsidR="00E36366" w:rsidRPr="00273A87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8981605" w14:textId="2F60C9FD" w:rsidR="00A805F9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กู้ยืมเงินระหว่างกันกับบริษัทที่เกี่ยวข้องกันแห่งหนึ่งเพื่อใช้บริหารสภาพคล่องของบริษัท ซึ่งเป็นวงเงินสินเชื่อระยะสั้นชนิดไม่ผูกพันและไม่มีหลักประกันโดยมีวงเงินกู้ยืมและวงเงินให้กู้ยืมจำนวนวงละไม่เกิน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>,</w:t>
      </w:r>
      <w:r w:rsidR="0075357E" w:rsidRPr="0075357E">
        <w:rPr>
          <w:rFonts w:ascii="Angsana New" w:hAnsi="Angsana New"/>
          <w:sz w:val="30"/>
          <w:szCs w:val="30"/>
        </w:rPr>
        <w:t>000</w:t>
      </w:r>
      <w:r w:rsidRPr="0028610D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ที่อัตราดอกเบี้ยอ้างอิงอัตราดอกเบี้ยระยะสั้น </w:t>
      </w:r>
      <w:r w:rsidRPr="0028610D">
        <w:rPr>
          <w:rFonts w:ascii="Angsana New" w:hAnsi="Angsana New"/>
          <w:sz w:val="30"/>
          <w:szCs w:val="30"/>
        </w:rPr>
        <w:t xml:space="preserve">BIBOR </w:t>
      </w:r>
      <w:r w:rsidRPr="0028610D">
        <w:rPr>
          <w:rFonts w:ascii="Angsana New" w:hAnsi="Angsana New"/>
          <w:sz w:val="30"/>
          <w:szCs w:val="30"/>
          <w:cs/>
        </w:rPr>
        <w:t xml:space="preserve">หรือ </w:t>
      </w:r>
      <w:r w:rsidRPr="0028610D">
        <w:rPr>
          <w:rFonts w:ascii="Angsana New" w:hAnsi="Angsana New"/>
          <w:sz w:val="30"/>
          <w:szCs w:val="30"/>
        </w:rPr>
        <w:t xml:space="preserve">LIBOR </w:t>
      </w:r>
      <w:r w:rsidRPr="0028610D">
        <w:rPr>
          <w:rFonts w:ascii="Angsana New" w:hAnsi="Angsana New"/>
          <w:sz w:val="30"/>
          <w:szCs w:val="30"/>
          <w:cs/>
        </w:rPr>
        <w:t>บวกส่วนต่างอัตราดอกเบี้ย โดยคำนึงถึงอัตราดอกเบี้ยเงินกู้ยืมระยะสั้น อัตราผลตอบแทนเงินลงทุ</w:t>
      </w:r>
      <w:r w:rsidRPr="005324E6">
        <w:rPr>
          <w:rFonts w:ascii="Angsana New" w:hAnsi="Angsana New"/>
          <w:sz w:val="30"/>
          <w:szCs w:val="30"/>
          <w:cs/>
        </w:rPr>
        <w:t>นระยะสั้น และอันดับความน่าเชื่อถือของบริษัทและของคู่สัญญา สัญญานี้มีระยะเวลา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5324E6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ซึ่งจะสิ้นสุดในเดือนธันวาคม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2561</w:t>
      </w:r>
    </w:p>
    <w:p w14:paraId="1D9177BD" w14:textId="77777777" w:rsidR="0063489A" w:rsidRDefault="0063489A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0AB50CB" w14:textId="29D9C024" w:rsidR="0063489A" w:rsidRDefault="007F0795" w:rsidP="0063489A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5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083A8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747725B" w14:textId="77777777" w:rsidR="00350473" w:rsidRPr="0063489A" w:rsidRDefault="00350473" w:rsidP="0063489A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350"/>
        <w:gridCol w:w="270"/>
        <w:gridCol w:w="1350"/>
        <w:gridCol w:w="270"/>
        <w:gridCol w:w="1350"/>
        <w:gridCol w:w="236"/>
        <w:gridCol w:w="1267"/>
      </w:tblGrid>
      <w:tr w:rsidR="00DE151E" w:rsidRPr="00C62AA6" w14:paraId="1285DC85" w14:textId="77777777" w:rsidTr="005857E9">
        <w:trPr>
          <w:trHeight w:val="282"/>
        </w:trPr>
        <w:tc>
          <w:tcPr>
            <w:tcW w:w="3348" w:type="dxa"/>
            <w:tcBorders>
              <w:top w:val="nil"/>
              <w:left w:val="nil"/>
              <w:right w:val="nil"/>
            </w:tcBorders>
          </w:tcPr>
          <w:p w14:paraId="0AFAFB95" w14:textId="77777777" w:rsidR="00DE151E" w:rsidRPr="00C62AA6" w:rsidRDefault="00DE151E" w:rsidP="00AF6226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14:paraId="5992339B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D2AF27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nil"/>
              <w:right w:val="nil"/>
            </w:tcBorders>
          </w:tcPr>
          <w:p w14:paraId="25964FF3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51E" w:rsidRPr="00C62AA6" w14:paraId="2D422180" w14:textId="77777777" w:rsidTr="005857E9">
        <w:tc>
          <w:tcPr>
            <w:tcW w:w="3348" w:type="dxa"/>
            <w:tcBorders>
              <w:top w:val="nil"/>
              <w:left w:val="nil"/>
              <w:right w:val="nil"/>
            </w:tcBorders>
          </w:tcPr>
          <w:p w14:paraId="3469997B" w14:textId="77777777" w:rsidR="00DE151E" w:rsidRPr="00C62AA6" w:rsidRDefault="00DE151E" w:rsidP="00AF6226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31E23E" w14:textId="0C84CD48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C1473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D57833" w14:textId="31464C5A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70FBF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0801357" w14:textId="448597BE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72E92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5F67D423" w14:textId="2798F9E0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E151E" w:rsidRPr="00C62AA6" w14:paraId="697D67C1" w14:textId="77777777" w:rsidTr="005857E9">
        <w:tc>
          <w:tcPr>
            <w:tcW w:w="3348" w:type="dxa"/>
            <w:tcBorders>
              <w:top w:val="nil"/>
              <w:left w:val="nil"/>
              <w:right w:val="nil"/>
            </w:tcBorders>
          </w:tcPr>
          <w:p w14:paraId="5D0BFCB9" w14:textId="77777777" w:rsidR="00DE151E" w:rsidRPr="00C62AA6" w:rsidRDefault="00DE151E" w:rsidP="00AF6226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093" w:type="dxa"/>
            <w:gridSpan w:val="7"/>
            <w:tcBorders>
              <w:top w:val="nil"/>
              <w:left w:val="nil"/>
              <w:right w:val="nil"/>
            </w:tcBorders>
          </w:tcPr>
          <w:p w14:paraId="2FEB1B27" w14:textId="77777777" w:rsidR="00DE151E" w:rsidRPr="00C62AA6" w:rsidRDefault="00DE151E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3A87" w:rsidRPr="00C62AA6" w14:paraId="07A39959" w14:textId="77777777" w:rsidTr="005857E9">
        <w:tc>
          <w:tcPr>
            <w:tcW w:w="3348" w:type="dxa"/>
            <w:tcBorders>
              <w:left w:val="nil"/>
              <w:bottom w:val="nil"/>
              <w:right w:val="nil"/>
            </w:tcBorders>
          </w:tcPr>
          <w:p w14:paraId="0B0246FC" w14:textId="77777777" w:rsidR="00273A87" w:rsidRPr="005324E6" w:rsidRDefault="00273A87" w:rsidP="00273A87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169EC4A" w14:textId="24508EDA" w:rsidR="00273A87" w:rsidRPr="005324E6" w:rsidRDefault="007F0795" w:rsidP="00FD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9ABC50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636EC0E" w14:textId="4D7079A1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40AA842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7E5B747" w14:textId="5C98B371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2B50DB0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</w:tcPr>
          <w:p w14:paraId="36DAEC2F" w14:textId="6142C6E4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73A87" w:rsidRPr="00C62AA6" w14:paraId="1E652AEB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A3EAFBE" w14:textId="77777777" w:rsidR="00273A87" w:rsidRPr="005324E6" w:rsidRDefault="00273A87" w:rsidP="00273A87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E8DFA5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88BB2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73DB79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76016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EE0F7F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D55D5E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66BBE01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A87" w:rsidRPr="00C62AA6" w14:paraId="341109AA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A2C4B45" w14:textId="77777777" w:rsidR="00273A87" w:rsidRPr="005324E6" w:rsidRDefault="00273A87" w:rsidP="00273A87">
            <w:pPr>
              <w:pStyle w:val="Heading6"/>
              <w:tabs>
                <w:tab w:val="left" w:pos="237"/>
              </w:tabs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324E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5324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และกระแสรายวัน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505E00" w14:textId="34282D06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63489A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2E7DD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F5D62B" w14:textId="281474B7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</w:t>
            </w:r>
            <w:r w:rsidR="00273A87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25D90F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04D915" w14:textId="552B55F4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63489A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08E327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2FF37EB" w14:textId="12127F68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  <w:r w:rsidR="00273A87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273A87" w:rsidRPr="00C62AA6" w14:paraId="19989CC6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CAC89B1" w14:textId="77777777" w:rsidR="00273A87" w:rsidRPr="005324E6" w:rsidRDefault="00273A87" w:rsidP="00273A87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2AF0FD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6C01C3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C663D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B082D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B59445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05E087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B835D22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A87" w:rsidRPr="00C62AA6" w14:paraId="19CA11ED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EC30CFB" w14:textId="77777777" w:rsidR="00273A87" w:rsidRPr="005324E6" w:rsidRDefault="00273A87" w:rsidP="00273A87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4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D5C3BC" w14:textId="28A716F3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2F93D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E0490B" w14:textId="4C0C0AED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273A87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EE11A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E4C19" w14:textId="7838FBB6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A2561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2A89E35" w14:textId="458EA7D2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273A87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73A87" w:rsidRPr="00C62AA6" w14:paraId="4939611C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81E6D30" w14:textId="77777777" w:rsidR="00273A87" w:rsidRPr="005324E6" w:rsidRDefault="00273A87" w:rsidP="00273A87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FD534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31505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3A0E38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07D64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1759B2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D8B897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A2E31CD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A87" w:rsidRPr="00C62AA6" w14:paraId="40C48A26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94F4EA2" w14:textId="288FDA2B" w:rsidR="00273A87" w:rsidRPr="005324E6" w:rsidRDefault="00273A87" w:rsidP="00273A87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(ระยะสั้นกว่า </w:t>
            </w:r>
            <w:r w:rsidR="007F0795" w:rsidRPr="007F079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เดือนนับตั้งแต่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886010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DA1D08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987FDE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6E37D3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605AC4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86E520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F10C0E2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A87" w:rsidRPr="00C62AA6" w14:paraId="780830AC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EF4AAF2" w14:textId="77777777" w:rsidR="00273A87" w:rsidRPr="005324E6" w:rsidRDefault="00273A87" w:rsidP="00273A87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วันที่ลงทุน)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4EE946" w14:textId="1A8134C1" w:rsidR="00273A87" w:rsidRPr="005324E6" w:rsidRDefault="007F0795" w:rsidP="00FD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63489A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57D05C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14085" w14:textId="26BA7DA2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273A87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52C20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2A7A33" w14:textId="4EF49834" w:rsidR="00273A87" w:rsidRPr="005324E6" w:rsidRDefault="007F0795" w:rsidP="00FD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63489A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9EE7AC" w14:textId="77777777" w:rsidR="00273A87" w:rsidRPr="005324E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52A6F99" w14:textId="70951C88" w:rsidR="00273A87" w:rsidRPr="005324E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273A87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63489A" w:rsidRPr="00C62AA6" w14:paraId="798C01AE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D402C7E" w14:textId="77777777" w:rsidR="0063489A" w:rsidRPr="005324E6" w:rsidRDefault="0063489A" w:rsidP="0063489A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324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บัตรเงิน</w:t>
            </w:r>
            <w:r w:rsidRPr="005324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7E146" w14:textId="77777777" w:rsidR="0063489A" w:rsidRPr="005324E6" w:rsidRDefault="0063489A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A0BE1" w14:textId="77777777" w:rsidR="0063489A" w:rsidRPr="005324E6" w:rsidRDefault="0063489A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F67B3A" w14:textId="77777777" w:rsidR="0063489A" w:rsidRPr="005324E6" w:rsidRDefault="0063489A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2144C" w14:textId="77777777" w:rsidR="0063489A" w:rsidRPr="005324E6" w:rsidRDefault="0063489A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1723E" w14:textId="77777777" w:rsidR="0063489A" w:rsidRPr="005324E6" w:rsidRDefault="0063489A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F864B4" w14:textId="77777777" w:rsidR="0063489A" w:rsidRPr="005324E6" w:rsidRDefault="0063489A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C3C1F5E" w14:textId="77777777" w:rsidR="0063489A" w:rsidRPr="005324E6" w:rsidRDefault="0063489A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473" w:rsidRPr="00C62AA6" w14:paraId="5E84E164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B297AAF" w14:textId="7BC6077C" w:rsidR="00350473" w:rsidRPr="005324E6" w:rsidRDefault="00350473" w:rsidP="00350473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(ระยะสั้นกว่า </w:t>
            </w:r>
            <w:r w:rsidR="007F0795" w:rsidRPr="007F079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เดือนนับตั้งแต่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543276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0BD20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042973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B6FCCB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0CAD52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1F7C2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86AA690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473" w:rsidRPr="00C62AA6" w14:paraId="244A5400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AC79591" w14:textId="77777777" w:rsidR="00350473" w:rsidRPr="005324E6" w:rsidRDefault="00350473" w:rsidP="00350473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5324E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วันที่ลงทุน)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1A628" w14:textId="44D5E580" w:rsidR="00350473" w:rsidRPr="005324E6" w:rsidRDefault="007F0795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350473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101523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07B9EE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24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74AD9D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3524D3" w14:textId="087BD7ED" w:rsidR="00350473" w:rsidRPr="005324E6" w:rsidRDefault="007F0795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350473" w:rsidRPr="005324E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D25C64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D2F2279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4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473" w:rsidRPr="00C62AA6" w14:paraId="21842DE1" w14:textId="77777777" w:rsidTr="005857E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28547E2" w14:textId="77777777" w:rsidR="00350473" w:rsidRPr="005324E6" w:rsidRDefault="00350473" w:rsidP="00350473">
            <w:pPr>
              <w:pStyle w:val="Heading6"/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4E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398AB" w14:textId="22BC4F1B" w:rsidR="00350473" w:rsidRPr="005324E6" w:rsidRDefault="007F0795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50473" w:rsidRPr="00532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A4C3B9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53D63" w14:textId="18330F2D" w:rsidR="00350473" w:rsidRPr="005324E6" w:rsidRDefault="007F0795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50473" w:rsidRPr="00532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0ED1C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52576" w14:textId="7D57B730" w:rsidR="00350473" w:rsidRPr="005324E6" w:rsidRDefault="007F0795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350473" w:rsidRPr="00532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0AF4FC" w14:textId="77777777" w:rsidR="00350473" w:rsidRPr="005324E6" w:rsidRDefault="00350473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54E93" w14:textId="3A06637A" w:rsidR="00350473" w:rsidRPr="005324E6" w:rsidRDefault="007F0795" w:rsidP="00350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350473" w:rsidRPr="00532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66E0C75C" w14:textId="77777777" w:rsidR="00724028" w:rsidRDefault="00724028" w:rsidP="00E3532A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84CFE38" w14:textId="77777777" w:rsidR="00350473" w:rsidRDefault="00350473" w:rsidP="00AF6226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0C4CB06" w14:textId="35D41F3A" w:rsidR="00DE151E" w:rsidRDefault="00DE151E" w:rsidP="00AF6226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left="540" w:right="-7"/>
        <w:jc w:val="thaiDistribute"/>
        <w:rPr>
          <w:rFonts w:ascii="Angsana New" w:hAnsi="Angsana New"/>
          <w:spacing w:val="-6"/>
          <w:sz w:val="30"/>
          <w:szCs w:val="30"/>
        </w:rPr>
      </w:pPr>
      <w:r w:rsidRPr="00C62AA6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ณ วันที่ </w:t>
      </w:r>
      <w:r w:rsidR="007F0795" w:rsidRPr="007F0795">
        <w:rPr>
          <w:rFonts w:ascii="Angsana New" w:hAnsi="Angsana New"/>
          <w:spacing w:val="-6"/>
          <w:sz w:val="30"/>
          <w:szCs w:val="30"/>
        </w:rPr>
        <w:t>31</w:t>
      </w:r>
      <w:r w:rsidRPr="00C62AA6">
        <w:rPr>
          <w:rFonts w:ascii="Angsana New" w:hAnsi="Angsana New"/>
          <w:spacing w:val="-6"/>
          <w:sz w:val="30"/>
          <w:szCs w:val="30"/>
        </w:rPr>
        <w:t xml:space="preserve"> </w:t>
      </w:r>
      <w:r w:rsidRPr="00C62AA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pacing w:val="-6"/>
          <w:sz w:val="30"/>
          <w:szCs w:val="30"/>
        </w:rPr>
        <w:t>256</w:t>
      </w:r>
      <w:r w:rsidR="0075357E" w:rsidRPr="0075357E">
        <w:rPr>
          <w:rFonts w:ascii="Angsana New" w:hAnsi="Angsana New"/>
          <w:spacing w:val="-6"/>
          <w:sz w:val="30"/>
          <w:szCs w:val="30"/>
        </w:rPr>
        <w:t>0</w:t>
      </w:r>
      <w:r w:rsidRPr="00C62AA6">
        <w:rPr>
          <w:rFonts w:ascii="Angsana New" w:hAnsi="Angsana New"/>
          <w:spacing w:val="-6"/>
          <w:sz w:val="30"/>
          <w:szCs w:val="30"/>
        </w:rPr>
        <w:t xml:space="preserve"> </w:t>
      </w:r>
      <w:r w:rsidR="002E06A2" w:rsidRPr="00C62AA6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E73B24" w:rsidRPr="00C62AA6">
        <w:rPr>
          <w:rFonts w:ascii="Angsana New" w:hAnsi="Angsana New"/>
          <w:spacing w:val="-6"/>
          <w:sz w:val="30"/>
          <w:szCs w:val="30"/>
          <w:cs/>
        </w:rPr>
        <w:t>มี</w:t>
      </w:r>
      <w:r w:rsidRPr="00C62AA6">
        <w:rPr>
          <w:rFonts w:ascii="Angsana New" w:hAnsi="Angsana New"/>
          <w:spacing w:val="-6"/>
          <w:sz w:val="30"/>
          <w:szCs w:val="30"/>
          <w:cs/>
        </w:rPr>
        <w:t>เงินฝากออมทรัพย์ เงินฝากกระแ</w:t>
      </w:r>
      <w:r w:rsidR="00E474E9" w:rsidRPr="00C62AA6">
        <w:rPr>
          <w:rFonts w:ascii="Angsana New" w:hAnsi="Angsana New"/>
          <w:spacing w:val="-6"/>
          <w:sz w:val="30"/>
          <w:szCs w:val="30"/>
          <w:cs/>
        </w:rPr>
        <w:t>สรายวัน</w:t>
      </w:r>
      <w:r w:rsidR="008E530B">
        <w:rPr>
          <w:rFonts w:ascii="Angsana New" w:hAnsi="Angsana New" w:hint="cs"/>
          <w:spacing w:val="-6"/>
          <w:sz w:val="30"/>
          <w:szCs w:val="30"/>
          <w:cs/>
        </w:rPr>
        <w:t xml:space="preserve">และเงินฝากประจำ (ระยะสั้นกว่า </w:t>
      </w:r>
      <w:r w:rsidR="007F0795" w:rsidRPr="007F0795">
        <w:rPr>
          <w:rFonts w:ascii="Angsana New" w:hAnsi="Angsana New"/>
          <w:spacing w:val="-6"/>
          <w:sz w:val="30"/>
          <w:szCs w:val="30"/>
        </w:rPr>
        <w:t>3</w:t>
      </w:r>
      <w:r w:rsidR="008E530B">
        <w:rPr>
          <w:rFonts w:ascii="Angsana New" w:hAnsi="Angsana New"/>
          <w:spacing w:val="-6"/>
          <w:sz w:val="30"/>
          <w:szCs w:val="30"/>
        </w:rPr>
        <w:t xml:space="preserve"> </w:t>
      </w:r>
      <w:r w:rsidR="008E530B">
        <w:rPr>
          <w:rFonts w:ascii="Angsana New" w:hAnsi="Angsana New" w:hint="cs"/>
          <w:spacing w:val="-6"/>
          <w:sz w:val="30"/>
          <w:szCs w:val="30"/>
          <w:cs/>
        </w:rPr>
        <w:t>เดือนนับตั้งแต่วันที่ลงทุน)</w:t>
      </w:r>
      <w:r w:rsidR="00E474E9" w:rsidRPr="00C62AA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73B24" w:rsidRPr="00C62AA6">
        <w:rPr>
          <w:rFonts w:ascii="Angsana New" w:hAnsi="Angsana New"/>
          <w:spacing w:val="-6"/>
          <w:sz w:val="30"/>
          <w:szCs w:val="30"/>
          <w:cs/>
        </w:rPr>
        <w:t>ที่นำไปเป็น</w:t>
      </w:r>
      <w:r w:rsidR="003C6836" w:rsidRPr="00C62AA6">
        <w:rPr>
          <w:rFonts w:ascii="Angsana New" w:hAnsi="Angsana New"/>
          <w:spacing w:val="-6"/>
          <w:sz w:val="30"/>
          <w:szCs w:val="30"/>
          <w:cs/>
        </w:rPr>
        <w:t>หลัก</w:t>
      </w:r>
      <w:r w:rsidRPr="00C62AA6">
        <w:rPr>
          <w:rFonts w:ascii="Angsana New" w:hAnsi="Angsana New"/>
          <w:spacing w:val="-6"/>
          <w:sz w:val="30"/>
          <w:szCs w:val="30"/>
          <w:cs/>
        </w:rPr>
        <w:t>ประกันวงเงินสินเชื่อตามที่กล่าวไว้ในหมายเหตุประกอบงบการเงิน</w:t>
      </w:r>
      <w:r w:rsidRPr="00F919A5">
        <w:rPr>
          <w:rFonts w:ascii="Angsana New" w:hAnsi="Angsana New"/>
          <w:spacing w:val="-6"/>
          <w:sz w:val="30"/>
          <w:szCs w:val="30"/>
          <w:cs/>
        </w:rPr>
        <w:t>ข้อ</w:t>
      </w:r>
      <w:r w:rsidRPr="00F919A5">
        <w:rPr>
          <w:rFonts w:ascii="Angsana New" w:hAnsi="Angsana New"/>
          <w:spacing w:val="-6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pacing w:val="-6"/>
          <w:sz w:val="30"/>
          <w:szCs w:val="30"/>
        </w:rPr>
        <w:t>18</w:t>
      </w:r>
      <w:r w:rsidRPr="00273A87">
        <w:rPr>
          <w:rFonts w:ascii="Angsana New" w:hAnsi="Angsana New"/>
          <w:spacing w:val="-6"/>
          <w:sz w:val="30"/>
          <w:szCs w:val="30"/>
          <w:highlight w:val="yellow"/>
        </w:rPr>
        <w:t xml:space="preserve"> </w:t>
      </w:r>
      <w:r w:rsidR="00724028">
        <w:rPr>
          <w:rFonts w:ascii="Angsana New" w:hAnsi="Angsana New"/>
          <w:spacing w:val="-6"/>
          <w:sz w:val="30"/>
          <w:szCs w:val="30"/>
          <w:highlight w:val="yellow"/>
        </w:rPr>
        <w:br/>
      </w:r>
      <w:r w:rsidR="002E06A2" w:rsidRPr="0063489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56791B" w:rsidRPr="0063489A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2E06A2" w:rsidRPr="0063489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pacing w:val="-6"/>
          <w:sz w:val="30"/>
          <w:szCs w:val="30"/>
        </w:rPr>
        <w:t>54</w:t>
      </w:r>
      <w:r w:rsidR="0063489A" w:rsidRPr="0063489A">
        <w:rPr>
          <w:rFonts w:ascii="Angsana New" w:hAnsi="Angsana New"/>
          <w:spacing w:val="-6"/>
          <w:sz w:val="30"/>
          <w:szCs w:val="30"/>
        </w:rPr>
        <w:t xml:space="preserve"> </w:t>
      </w:r>
      <w:r w:rsidR="002E06A2" w:rsidRPr="0063489A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2E06A2" w:rsidRPr="0063489A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E73B24" w:rsidRPr="0063489A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7F0795" w:rsidRPr="007F0795">
        <w:rPr>
          <w:rFonts w:ascii="Angsana New" w:hAnsi="Angsana New"/>
          <w:i/>
          <w:iCs/>
          <w:spacing w:val="-6"/>
          <w:sz w:val="30"/>
          <w:szCs w:val="30"/>
        </w:rPr>
        <w:t>2559</w:t>
      </w:r>
      <w:r w:rsidR="007A50BA" w:rsidRPr="00C62AA6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AC22D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i/>
          <w:iCs/>
          <w:spacing w:val="-6"/>
          <w:sz w:val="30"/>
          <w:szCs w:val="30"/>
        </w:rPr>
        <w:t>316</w:t>
      </w:r>
      <w:r w:rsidR="00936BBA" w:rsidRPr="00C62AA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36BBA" w:rsidRPr="00C62AA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E73B24" w:rsidRPr="00C62AA6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E73B24" w:rsidRPr="00C62AA6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18AD56DC" w14:textId="77777777" w:rsidR="00E3532A" w:rsidRPr="008A1B78" w:rsidRDefault="00E3532A" w:rsidP="00AF6226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left="540" w:right="-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4CE9F9CF" w14:textId="18237E9E" w:rsidR="00DE151E" w:rsidRPr="00C62AA6" w:rsidRDefault="007F0795" w:rsidP="00AF6226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6</w:t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6C15D4">
        <w:rPr>
          <w:rFonts w:ascii="Angsana New" w:hAnsi="Angsana New"/>
          <w:b/>
          <w:bCs/>
          <w:sz w:val="30"/>
          <w:szCs w:val="30"/>
          <w:cs/>
        </w:rPr>
        <w:t>เงินลงทุนอื่น</w:t>
      </w:r>
    </w:p>
    <w:p w14:paraId="47214EE8" w14:textId="77777777" w:rsidR="00DE151E" w:rsidRPr="008A1B78" w:rsidRDefault="00DE151E" w:rsidP="00AF6226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1"/>
        <w:gridCol w:w="270"/>
        <w:gridCol w:w="1170"/>
        <w:gridCol w:w="270"/>
        <w:gridCol w:w="1170"/>
        <w:gridCol w:w="236"/>
        <w:gridCol w:w="1204"/>
      </w:tblGrid>
      <w:tr w:rsidR="00DE151E" w:rsidRPr="00C62AA6" w14:paraId="7DAD9EDA" w14:textId="77777777" w:rsidTr="00313AD5">
        <w:trPr>
          <w:trHeight w:val="282"/>
        </w:trPr>
        <w:tc>
          <w:tcPr>
            <w:tcW w:w="3798" w:type="dxa"/>
            <w:tcBorders>
              <w:top w:val="nil"/>
              <w:left w:val="nil"/>
              <w:right w:val="nil"/>
            </w:tcBorders>
          </w:tcPr>
          <w:p w14:paraId="63DCEE3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tcBorders>
              <w:top w:val="nil"/>
              <w:left w:val="nil"/>
              <w:right w:val="nil"/>
            </w:tcBorders>
          </w:tcPr>
          <w:p w14:paraId="2DAB0527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F16EDB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0D367831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94" w:rsidRPr="00C62AA6" w14:paraId="055A4909" w14:textId="77777777" w:rsidTr="00313AD5">
        <w:tc>
          <w:tcPr>
            <w:tcW w:w="3798" w:type="dxa"/>
            <w:tcBorders>
              <w:top w:val="nil"/>
              <w:left w:val="nil"/>
              <w:right w:val="nil"/>
            </w:tcBorders>
          </w:tcPr>
          <w:p w14:paraId="08B41419" w14:textId="77777777" w:rsidR="00B30C94" w:rsidRPr="00C62AA6" w:rsidRDefault="00B30C94" w:rsidP="00AF622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7F73C324" w14:textId="20002295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1247E6" w14:textId="77777777" w:rsidR="00B30C94" w:rsidRPr="00C62AA6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5CF3EF" w14:textId="088E230A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06E634" w14:textId="77777777" w:rsidR="00B30C94" w:rsidRPr="00C62AA6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3BA0C37" w14:textId="447AA22F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738414" w14:textId="77777777" w:rsidR="00B30C94" w:rsidRPr="00C62AA6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419ED4E6" w14:textId="4E8CADBB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30C94" w:rsidRPr="00C62AA6" w14:paraId="01B71D1F" w14:textId="77777777" w:rsidTr="00313AD5">
        <w:tc>
          <w:tcPr>
            <w:tcW w:w="3798" w:type="dxa"/>
            <w:tcBorders>
              <w:top w:val="nil"/>
              <w:left w:val="nil"/>
              <w:right w:val="nil"/>
            </w:tcBorders>
          </w:tcPr>
          <w:p w14:paraId="73B08AB3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right w:val="nil"/>
            </w:tcBorders>
          </w:tcPr>
          <w:p w14:paraId="56C5EA37" w14:textId="77777777" w:rsidR="00B30C94" w:rsidRPr="00C62AA6" w:rsidRDefault="00B30C94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0C94" w:rsidRPr="00C62AA6" w14:paraId="3B0D146C" w14:textId="77777777" w:rsidTr="00313AD5">
        <w:trPr>
          <w:trHeight w:val="40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8E4D945" w14:textId="77777777" w:rsidR="00B30C94" w:rsidRPr="00C62AA6" w:rsidRDefault="00B30C94" w:rsidP="00AF6226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E700FF3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0ACA1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8B5DAD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590BC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DE62CC" w14:textId="77777777" w:rsidR="00B30C94" w:rsidRPr="00C62AA6" w:rsidRDefault="00B30C94" w:rsidP="00AF62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811887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A96ECF3" w14:textId="77777777" w:rsidR="00B30C94" w:rsidRPr="00C62AA6" w:rsidRDefault="00B30C94" w:rsidP="00AF62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A87" w:rsidRPr="00C62AA6" w14:paraId="68936240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FD54D85" w14:textId="77777777" w:rsidR="00273A87" w:rsidRPr="00C62AA6" w:rsidRDefault="00273A87" w:rsidP="00273A87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350BE2CD" w14:textId="0FC63876" w:rsidR="00273A87" w:rsidRPr="00C62AA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43</w:t>
            </w:r>
            <w:r w:rsidR="0063489A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089323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01762F" w14:textId="286691C8" w:rsidR="00273A87" w:rsidRPr="00C62AA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28</w:t>
            </w:r>
            <w:r w:rsidR="00273A8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1FEC6C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BDD51C" w14:textId="71054FA2" w:rsidR="00273A87" w:rsidRPr="0063489A" w:rsidRDefault="007F079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6348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7A55FFA" w14:textId="77777777" w:rsidR="00273A87" w:rsidRPr="00C62AA6" w:rsidRDefault="00273A87" w:rsidP="00273A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6E5FB443" w14:textId="150FE879" w:rsidR="00273A87" w:rsidRPr="00C62AA6" w:rsidRDefault="007F079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273A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497</w:t>
            </w:r>
          </w:p>
        </w:tc>
      </w:tr>
      <w:tr w:rsidR="00273A87" w:rsidRPr="00C62AA6" w14:paraId="7BCD20DD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2D3173" w14:textId="77777777" w:rsidR="00273A87" w:rsidRPr="00AB28C7" w:rsidRDefault="00273A87" w:rsidP="00273A87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8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55CF00D0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5F051B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553929C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2C2E2F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3F4994D" w14:textId="77777777" w:rsidR="00273A87" w:rsidRPr="00C62AA6" w:rsidRDefault="00273A87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AA076C" w14:textId="77777777" w:rsidR="00273A87" w:rsidRPr="00C62AA6" w:rsidRDefault="00273A87" w:rsidP="00273A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3AEB9C04" w14:textId="77777777" w:rsidR="00273A87" w:rsidRPr="00C62AA6" w:rsidRDefault="00273A87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A87" w:rsidRPr="00C62AA6" w14:paraId="2B6B9735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772AF35" w14:textId="77777777" w:rsidR="00273A87" w:rsidRPr="00AB28C7" w:rsidRDefault="00273A87" w:rsidP="00273A87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8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55B82D8A" w14:textId="6C79D18A" w:rsidR="00273A87" w:rsidRPr="00C62AA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="0063489A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B7E432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ABA1C91" w14:textId="7A338D6E" w:rsidR="00273A87" w:rsidRPr="00C62AA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E6CEAD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193A12F" w14:textId="7F80CAF8" w:rsidR="00273A87" w:rsidRPr="0063489A" w:rsidRDefault="007F079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6348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9B55D9" w14:textId="77777777" w:rsidR="00273A87" w:rsidRPr="00C62AA6" w:rsidRDefault="00273A87" w:rsidP="00273A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4D395480" w14:textId="08CCA921" w:rsidR="00273A87" w:rsidRPr="00C62AA6" w:rsidRDefault="007F079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273A87" w:rsidRPr="00C62AA6" w14:paraId="37BDA44B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948486" w14:textId="77777777" w:rsidR="00273A87" w:rsidRPr="00C62AA6" w:rsidRDefault="00273A87" w:rsidP="00273A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CF254" w14:textId="58994312" w:rsidR="00273A87" w:rsidRPr="00C62AA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6348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D95EB3" w14:textId="77777777" w:rsidR="00273A87" w:rsidRPr="00C62AA6" w:rsidRDefault="00273A87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2DF3A" w14:textId="55A2F338" w:rsidR="00273A87" w:rsidRPr="00C62AA6" w:rsidRDefault="007F079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273A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AAFC" w14:textId="77777777" w:rsidR="00273A87" w:rsidRPr="00C62AA6" w:rsidRDefault="00273A87" w:rsidP="00273A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E4337" w14:textId="73C9A60A" w:rsidR="00273A87" w:rsidRPr="0063489A" w:rsidRDefault="007F079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6348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5B44" w14:textId="77777777" w:rsidR="00273A87" w:rsidRPr="00C62AA6" w:rsidRDefault="00273A87" w:rsidP="00273A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B01B8" w14:textId="109F01CC" w:rsidR="00273A87" w:rsidRPr="00C62AA6" w:rsidRDefault="007F079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="00273A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</w:tr>
      <w:tr w:rsidR="00313AD5" w:rsidRPr="00C62AA6" w14:paraId="6D4508F0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9E60A60" w14:textId="3F3F7F81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2928B25C" w14:textId="77777777" w:rsidR="00313AD5" w:rsidRPr="007F0795" w:rsidRDefault="00313AD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F30B7" w14:textId="77777777" w:rsidR="00313AD5" w:rsidRPr="00C62AA6" w:rsidRDefault="00313AD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E0CA64A" w14:textId="77777777" w:rsidR="00313AD5" w:rsidRPr="007F0795" w:rsidRDefault="00313AD5" w:rsidP="0027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41524" w14:textId="77777777" w:rsidR="00313AD5" w:rsidRPr="00C62AA6" w:rsidRDefault="00313AD5" w:rsidP="00273A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BB8A8" w14:textId="77777777" w:rsidR="00313AD5" w:rsidRPr="007F0795" w:rsidRDefault="00313AD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6A7CFCF" w14:textId="77777777" w:rsidR="00313AD5" w:rsidRPr="00C62AA6" w:rsidRDefault="00313AD5" w:rsidP="00273A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C1CAD" w14:textId="77777777" w:rsidR="00313AD5" w:rsidRPr="007F0795" w:rsidRDefault="00313AD5" w:rsidP="00273A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13AD5" w:rsidRPr="00C62AA6" w14:paraId="77C48D26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9AD90BD" w14:textId="3748A0F7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4296A14A" w14:textId="7DAB7017" w:rsidR="00313AD5" w:rsidRPr="007F0795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66CAD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73E5B1" w14:textId="34F81BAA" w:rsidR="00313AD5" w:rsidRPr="007F0795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F7DA9" w14:textId="77777777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C48561" w14:textId="2D4A2598" w:rsidR="00313AD5" w:rsidRPr="007F0795" w:rsidRDefault="00313AD5" w:rsidP="00313A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3D8A92" w14:textId="77777777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0F9BC96" w14:textId="10911416" w:rsidR="00313AD5" w:rsidRPr="007F0795" w:rsidRDefault="00313AD5" w:rsidP="00313A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313AD5" w:rsidRPr="00C62AA6" w14:paraId="470D0F17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154B0C9" w14:textId="4292013A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28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290EB2D6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EF8ED7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479DF2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301DA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EADB7A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F2C038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9C50992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3AD5" w:rsidRPr="00C62AA6" w14:paraId="5624FC31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B08B228" w14:textId="2B2E0761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8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78956" w14:textId="1FDDDA13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74</w:t>
            </w:r>
            <w:r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4C9C27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F845F" w14:textId="1D03C978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60243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17E55" w14:textId="3554CDC5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74</w:t>
            </w:r>
            <w:r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787359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EDE989" w14:textId="1166DBDB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313AD5" w:rsidRPr="00C62AA6" w14:paraId="79EC2532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3EBD251" w14:textId="0FD04A33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06A8E" w14:textId="6F73405C" w:rsidR="00313AD5" w:rsidRPr="00313AD5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AD5">
              <w:rPr>
                <w:rFonts w:ascii="Angsana New" w:hAnsi="Angsana New"/>
                <w:b/>
                <w:bCs/>
                <w:sz w:val="30"/>
                <w:szCs w:val="30"/>
              </w:rPr>
              <w:t>3,103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34B076" w14:textId="77777777" w:rsidR="00313AD5" w:rsidRPr="00313AD5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287C5" w14:textId="6E835AF2" w:rsidR="00313AD5" w:rsidRPr="00313AD5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FF4F6F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1804" w14:textId="4044E2C9" w:rsidR="00313AD5" w:rsidRPr="00313AD5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810EE5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53EEF" w14:textId="2DBD1003" w:rsidR="00313AD5" w:rsidRPr="00313AD5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313AD5" w:rsidRPr="00C62AA6" w14:paraId="3BEC4006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35BEF37" w14:textId="04CD15B3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28F4FB28" w14:textId="2B7FD2FD" w:rsidR="00313AD5" w:rsidRPr="00C62AA6" w:rsidRDefault="00313AD5" w:rsidP="00313A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53EFD7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42501CC" w14:textId="64EB21E2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C297CC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64638CA" w14:textId="06256D9F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FD6264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14:paraId="19B47B56" w14:textId="1B7582BE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3AD5" w:rsidRPr="00C62AA6" w14:paraId="53E9FBBF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60FF57" w14:textId="4AC631C5" w:rsidR="00313AD5" w:rsidRPr="00D87714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green"/>
                <w:cs/>
              </w:rPr>
            </w:pPr>
            <w:r w:rsidRPr="00C62AA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ตราสารอื่นที่ไม่อยู่ในความต้องการ</w:t>
            </w: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130B2A7" w14:textId="0437A298" w:rsidR="00313AD5" w:rsidRPr="00C62AA6" w:rsidRDefault="00313AD5" w:rsidP="00313A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4288DC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8931BE" w14:textId="1BE03AAC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462D59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469BC1" w14:textId="0F8C7E91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D20E95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7886514D" w14:textId="5D11D104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3AD5" w:rsidRPr="00C62AA6" w14:paraId="232D76A7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6BA321" w14:textId="3F268DDE" w:rsidR="00313AD5" w:rsidRPr="00D87714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green"/>
                <w:cs/>
              </w:rPr>
            </w:pPr>
            <w:bookmarkStart w:id="10" w:name="OLE_LINK1"/>
            <w:bookmarkStart w:id="11" w:name="OLE_LINK2"/>
            <w:r w:rsidRPr="00AB28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C62AA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ของตลาด </w:t>
            </w:r>
            <w:bookmarkEnd w:id="10"/>
            <w:bookmarkEnd w:id="11"/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5E138A" w14:textId="5881792E" w:rsidR="00313AD5" w:rsidRPr="00C62AA6" w:rsidRDefault="00313AD5" w:rsidP="00313A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053D9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D86F3" w14:textId="7A12B4E5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6EC6F6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38511" w14:textId="3AB2B791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A48B69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4F164" w14:textId="7539119C" w:rsidR="00313AD5" w:rsidRPr="00C62AA6" w:rsidRDefault="00313AD5" w:rsidP="00313A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779</w:t>
            </w:r>
          </w:p>
        </w:tc>
      </w:tr>
      <w:tr w:rsidR="00313AD5" w:rsidRPr="00C62AA6" w14:paraId="6F7DF45A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2D98AC" w14:textId="77777777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6B435" w14:textId="2BE55B6A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7C382A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34DBE" w14:textId="6272778C" w:rsidR="00313AD5" w:rsidRPr="00787F21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A4B7E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ECF9B" w14:textId="3580725F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AF34F0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ECDE7" w14:textId="4DFC9F2C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</w:tr>
      <w:tr w:rsidR="00313AD5" w:rsidRPr="00C62AA6" w14:paraId="618849F4" w14:textId="77777777" w:rsidTr="00313AD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E140DF1" w14:textId="77777777" w:rsidR="00313AD5" w:rsidRPr="00C62AA6" w:rsidRDefault="00313AD5" w:rsidP="00313AD5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7AA18" w14:textId="59B07C4F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DF548DE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920BA" w14:textId="5A7EB2F9" w:rsidR="00313AD5" w:rsidRPr="00787F21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87F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693C44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9B521" w14:textId="5587E13A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E65DD8" w14:textId="77777777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B23C7" w14:textId="7C5706CC" w:rsidR="00313AD5" w:rsidRPr="00C62AA6" w:rsidRDefault="00313AD5" w:rsidP="0031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</w:tr>
    </w:tbl>
    <w:p w14:paraId="448A0C7A" w14:textId="77777777" w:rsidR="002E3184" w:rsidRDefault="002E3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4ADA7A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C62AA6">
        <w:rPr>
          <w:rFonts w:ascii="Angsana New" w:hAnsi="Angsana New"/>
          <w:i/>
          <w:iCs/>
          <w:spacing w:val="-4"/>
          <w:sz w:val="30"/>
          <w:szCs w:val="30"/>
          <w:cs/>
        </w:rPr>
        <w:t>เงินฝากธนาคารประเภทประจำ</w:t>
      </w:r>
    </w:p>
    <w:p w14:paraId="71AC416D" w14:textId="77777777" w:rsidR="00DE151E" w:rsidRPr="008D37D3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56DAE5" w14:textId="48D0EC09" w:rsidR="00C251D5" w:rsidRPr="00C62AA6" w:rsidRDefault="00C251D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pacing w:val="-4"/>
          <w:sz w:val="30"/>
          <w:szCs w:val="30"/>
        </w:rPr>
        <w:t>31</w:t>
      </w:r>
      <w:r w:rsidRPr="00C62AA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pacing w:val="-4"/>
          <w:sz w:val="30"/>
          <w:szCs w:val="30"/>
        </w:rPr>
        <w:t>256</w:t>
      </w:r>
      <w:r w:rsidR="0075357E" w:rsidRPr="0075357E">
        <w:rPr>
          <w:rFonts w:ascii="Angsana New" w:hAnsi="Angsana New"/>
          <w:spacing w:val="-4"/>
          <w:sz w:val="30"/>
          <w:szCs w:val="30"/>
        </w:rPr>
        <w:t>0</w:t>
      </w:r>
      <w:r w:rsidRPr="00C62AA6">
        <w:rPr>
          <w:rFonts w:ascii="Angsana New" w:hAnsi="Angsana New"/>
          <w:spacing w:val="-4"/>
          <w:sz w:val="30"/>
          <w:szCs w:val="30"/>
        </w:rPr>
        <w:t xml:space="preserve"> </w:t>
      </w:r>
      <w:r w:rsidR="00CC53EC" w:rsidRPr="00C62AA6">
        <w:rPr>
          <w:rFonts w:ascii="Angsana New" w:hAnsi="Angsana New"/>
          <w:spacing w:val="-4"/>
          <w:sz w:val="30"/>
          <w:szCs w:val="30"/>
          <w:cs/>
        </w:rPr>
        <w:t>กลุ่มบริษัทมี</w:t>
      </w:r>
      <w:r w:rsidRPr="00C62AA6">
        <w:rPr>
          <w:rFonts w:ascii="Angsana New" w:hAnsi="Angsana New"/>
          <w:spacing w:val="-4"/>
          <w:sz w:val="30"/>
          <w:szCs w:val="30"/>
          <w:cs/>
        </w:rPr>
        <w:t>เงินฝากธนาคารประเภทประจำ</w:t>
      </w:r>
      <w:r w:rsidR="00CC53EC" w:rsidRPr="00C62AA6">
        <w:rPr>
          <w:rFonts w:ascii="Angsana New" w:hAnsi="Angsana New"/>
          <w:spacing w:val="-4"/>
          <w:sz w:val="30"/>
          <w:szCs w:val="30"/>
          <w:cs/>
        </w:rPr>
        <w:t>ไปเป็นหลักประกันวงเงินสินเชื่อตามที่กล่าวไว้ในหมายเหตุประกอบงบการเงิน</w:t>
      </w:r>
      <w:r w:rsidR="00CC53EC" w:rsidRPr="00F919A5">
        <w:rPr>
          <w:rFonts w:ascii="Angsana New" w:hAnsi="Angsana New"/>
          <w:sz w:val="30"/>
          <w:szCs w:val="30"/>
          <w:cs/>
        </w:rPr>
        <w:t xml:space="preserve">ข้อ </w:t>
      </w:r>
      <w:r w:rsidR="007F0795" w:rsidRPr="007F0795">
        <w:rPr>
          <w:rFonts w:ascii="Angsana New" w:hAnsi="Angsana New"/>
          <w:sz w:val="30"/>
          <w:szCs w:val="30"/>
        </w:rPr>
        <w:t>18</w:t>
      </w:r>
      <w:r w:rsidR="002E06A2" w:rsidRPr="00F919A5">
        <w:rPr>
          <w:rFonts w:ascii="Angsana New" w:hAnsi="Angsana New"/>
          <w:sz w:val="30"/>
          <w:szCs w:val="30"/>
        </w:rPr>
        <w:t xml:space="preserve"> </w:t>
      </w:r>
      <w:r w:rsidR="002E06A2" w:rsidRPr="0063489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56791B" w:rsidRPr="0063489A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2E06A2" w:rsidRPr="0063489A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421</w:t>
      </w:r>
      <w:r w:rsidR="002E06A2" w:rsidRPr="0063489A">
        <w:rPr>
          <w:rFonts w:ascii="Angsana New" w:hAnsi="Angsana New"/>
          <w:spacing w:val="-6"/>
          <w:sz w:val="30"/>
          <w:szCs w:val="30"/>
        </w:rPr>
        <w:t xml:space="preserve"> </w:t>
      </w:r>
      <w:r w:rsidR="002E06A2" w:rsidRPr="0063489A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CC53EC" w:rsidRPr="00C62AA6">
        <w:rPr>
          <w:rFonts w:ascii="Angsana New" w:hAnsi="Angsana New"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pacing w:val="-4"/>
          <w:sz w:val="30"/>
          <w:szCs w:val="30"/>
        </w:rPr>
        <w:t>2559</w:t>
      </w:r>
      <w:r w:rsidR="0080009A" w:rsidRPr="00C62AA6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273A8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i/>
          <w:iCs/>
          <w:spacing w:val="-4"/>
          <w:sz w:val="30"/>
          <w:szCs w:val="30"/>
        </w:rPr>
        <w:t>456</w:t>
      </w:r>
      <w:r w:rsidR="00936BBA" w:rsidRPr="00C62AA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C62AA6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="003C6836" w:rsidRPr="00C62AA6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37187D66" w14:textId="77777777" w:rsidR="00FC25F1" w:rsidRDefault="00DE151E" w:rsidP="008D37D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i/>
          <w:iCs/>
          <w:spacing w:val="-4"/>
          <w:lang w:val="en-US"/>
        </w:rPr>
      </w:pPr>
      <w:r w:rsidRPr="008D37D3">
        <w:rPr>
          <w:rFonts w:ascii="Angsana New" w:hAnsi="Angsana New" w:cs="Angsana New"/>
          <w:i/>
          <w:iCs/>
          <w:spacing w:val="-4"/>
          <w:lang w:val="en-US"/>
        </w:rPr>
        <w:tab/>
      </w:r>
    </w:p>
    <w:p w14:paraId="7FC463D1" w14:textId="77777777" w:rsidR="008A1B78" w:rsidRDefault="008A1B78" w:rsidP="008D37D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i/>
          <w:iCs/>
          <w:spacing w:val="-4"/>
          <w:lang w:val="en-US"/>
        </w:rPr>
      </w:pPr>
    </w:p>
    <w:p w14:paraId="418F95C9" w14:textId="77777777" w:rsidR="00DE151E" w:rsidRPr="00C62AA6" w:rsidRDefault="001826CD" w:rsidP="008D37D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i/>
          <w:iCs/>
          <w:spacing w:val="-4"/>
          <w:lang w:val="en-US"/>
        </w:rPr>
      </w:pPr>
      <w:r>
        <w:rPr>
          <w:rFonts w:ascii="Angsana New" w:hAnsi="Angsana New" w:cs="Angsana New"/>
          <w:i/>
          <w:iCs/>
          <w:spacing w:val="-4"/>
          <w:cs/>
          <w:lang w:val="en-US"/>
        </w:rPr>
        <w:lastRenderedPageBreak/>
        <w:tab/>
      </w:r>
      <w:r w:rsidR="00DE151E" w:rsidRPr="00C62AA6">
        <w:rPr>
          <w:rFonts w:ascii="Angsana New" w:hAnsi="Angsana New" w:cs="Angsana New"/>
          <w:i/>
          <w:iCs/>
          <w:spacing w:val="-4"/>
          <w:cs/>
          <w:lang w:val="en-US"/>
        </w:rPr>
        <w:t>ตราสารทุนที่เป็นหลักทรัพย์เผื่อขาย</w:t>
      </w:r>
    </w:p>
    <w:p w14:paraId="3C7210CB" w14:textId="77777777" w:rsidR="00A96463" w:rsidRPr="008D37D3" w:rsidRDefault="00A96463" w:rsidP="00A9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EFB0E3D" w14:textId="597C024E" w:rsidR="003B05AC" w:rsidRPr="008A1B78" w:rsidRDefault="00E925B5" w:rsidP="000C088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C62AA6">
        <w:rPr>
          <w:rFonts w:ascii="Angsana New" w:hAnsi="Angsana New" w:cs="Angsana New"/>
          <w:spacing w:val="-4"/>
          <w:cs/>
          <w:lang w:val="en-US"/>
        </w:rPr>
        <w:t xml:space="preserve">ในปี </w:t>
      </w:r>
      <w:r w:rsidR="007F0795" w:rsidRPr="007F0795">
        <w:rPr>
          <w:rFonts w:ascii="Angsana New" w:hAnsi="Angsana New" w:cs="Angsana New"/>
          <w:spacing w:val="-4"/>
          <w:lang w:val="en-US"/>
        </w:rPr>
        <w:t>255</w:t>
      </w:r>
      <w:r w:rsidR="0075357E" w:rsidRPr="0075357E">
        <w:rPr>
          <w:rFonts w:ascii="Angsana New" w:hAnsi="Angsana New" w:cs="Angsana New"/>
          <w:spacing w:val="-4"/>
          <w:lang w:val="en-US"/>
        </w:rPr>
        <w:t>0</w:t>
      </w:r>
      <w:r w:rsidR="000C0884" w:rsidRPr="00C62AA6">
        <w:rPr>
          <w:rFonts w:ascii="Angsana New" w:hAnsi="Angsana New" w:cs="Angsana New"/>
          <w:spacing w:val="-4"/>
          <w:cs/>
          <w:lang w:val="en-US"/>
        </w:rPr>
        <w:t xml:space="preserve"> บริษัทได้เข้าร่วมทำสัญญาการลงทุนในกองทุนเปิด เอ็มเอฟซี เอนเนอร์จี ฟันด์ กับบริษัทหลายแห่ง         </w:t>
      </w:r>
      <w:r w:rsidR="000C0884" w:rsidRPr="00C62AA6">
        <w:rPr>
          <w:rFonts w:ascii="Angsana New" w:hAnsi="Angsana New" w:cs="Angsana New"/>
          <w:spacing w:val="-4"/>
          <w:lang w:val="en-US"/>
        </w:rPr>
        <w:t xml:space="preserve">   </w:t>
      </w:r>
      <w:r w:rsidR="000C0884" w:rsidRPr="00C62AA6">
        <w:rPr>
          <w:rFonts w:ascii="Angsana New" w:hAnsi="Angsana New" w:cs="Angsana New"/>
          <w:spacing w:val="-4"/>
          <w:cs/>
          <w:lang w:val="en-US"/>
        </w:rPr>
        <w:t xml:space="preserve">โดยมีวัตถุประสงค์เพื่อระดมเงินลงทุนจากผู้ลงทุนสถาบันที่ต้องการลงทุนส่วนใหญ่ในธุรกิจหรือกิจการที่เกี่ยวข้องกับพลังงาน </w:t>
      </w:r>
      <w:r w:rsidR="00C256CA" w:rsidRPr="00C62AA6">
        <w:rPr>
          <w:rFonts w:ascii="Angsana New" w:hAnsi="Angsana New" w:cs="Angsana New" w:hint="cs"/>
          <w:spacing w:val="-4"/>
          <w:cs/>
          <w:lang w:val="en-US"/>
        </w:rPr>
        <w:t xml:space="preserve">และต่อมาเมื่อเดือนพฤษภาคม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2557</w:t>
      </w:r>
      <w:r w:rsidR="00C256CA" w:rsidRPr="00C62AA6">
        <w:rPr>
          <w:rFonts w:ascii="Angsana New" w:hAnsi="Angsana New" w:cs="Angsana New" w:hint="cs"/>
          <w:spacing w:val="-4"/>
          <w:cs/>
          <w:lang w:val="en-US"/>
        </w:rPr>
        <w:t xml:space="preserve"> กองทุนได้เปลี่ยนชื่อกองทุนเป็นกองทุนเปิด คอร์ เฟล็กซิเบิล ฟันด์และให้ปรับนโยบายการลงทุนให้กองทุน</w:t>
      </w:r>
      <w:r w:rsidR="002647B2" w:rsidRPr="00C62AA6">
        <w:rPr>
          <w:rFonts w:ascii="Angsana New" w:hAnsi="Angsana New" w:cs="Angsana New" w:hint="cs"/>
          <w:spacing w:val="-4"/>
          <w:cs/>
          <w:lang w:val="en-US"/>
        </w:rPr>
        <w:t>สามารถลงทุนในหลักทรัพย์ของกลุ่มอุตสาหกรรมอื่นๆ ที่จดทะเบียนในตลาดหลักทรัพ</w:t>
      </w:r>
      <w:r w:rsidR="002647B2" w:rsidRPr="008A1B78">
        <w:rPr>
          <w:rFonts w:ascii="Angsana New" w:hAnsi="Angsana New" w:cs="Angsana New" w:hint="cs"/>
          <w:spacing w:val="-4"/>
          <w:cs/>
          <w:lang w:val="en-US"/>
        </w:rPr>
        <w:t xml:space="preserve">ย์ได้ </w:t>
      </w:r>
      <w:r w:rsidR="000C0884" w:rsidRPr="008A1B78">
        <w:rPr>
          <w:rFonts w:ascii="Angsana New" w:hAnsi="Angsana New" w:cs="Angsana New"/>
          <w:spacing w:val="-4"/>
          <w:cs/>
          <w:lang w:val="en-US"/>
        </w:rPr>
        <w:t xml:space="preserve">ในการนี้ บริษัทผูกพันจองซื้อหน่วยลงทุนจำนวน </w:t>
      </w:r>
      <w:r w:rsidR="007F0795" w:rsidRPr="007F0795">
        <w:rPr>
          <w:rFonts w:ascii="Angsana New" w:hAnsi="Angsana New" w:cs="Angsana New"/>
          <w:spacing w:val="-4"/>
          <w:lang w:val="en-US"/>
        </w:rPr>
        <w:t>4</w:t>
      </w:r>
      <w:r w:rsidR="0075357E" w:rsidRPr="0075357E">
        <w:rPr>
          <w:rFonts w:ascii="Angsana New" w:hAnsi="Angsana New" w:cs="Angsana New"/>
          <w:spacing w:val="-4"/>
          <w:lang w:val="en-US"/>
        </w:rPr>
        <w:t>0</w:t>
      </w:r>
      <w:r w:rsidR="000C0884" w:rsidRPr="008A1B78">
        <w:rPr>
          <w:rFonts w:ascii="Angsana New" w:hAnsi="Angsana New" w:cs="Angsana New"/>
          <w:spacing w:val="-4"/>
          <w:lang w:val="en-US"/>
        </w:rPr>
        <w:t xml:space="preserve"> </w:t>
      </w:r>
      <w:r w:rsidR="000C0884" w:rsidRPr="008A1B78">
        <w:rPr>
          <w:rFonts w:ascii="Angsana New" w:hAnsi="Angsana New" w:cs="Angsana New"/>
          <w:spacing w:val="-4"/>
          <w:cs/>
          <w:lang w:val="en-US"/>
        </w:rPr>
        <w:t xml:space="preserve">ล้านหน่วย ในราคาเท่ากับมูลค่าที่ตราไว้หน่วยละ </w:t>
      </w:r>
      <w:r w:rsidR="007F0795" w:rsidRPr="007F0795">
        <w:rPr>
          <w:rFonts w:ascii="Angsana New" w:hAnsi="Angsana New" w:cs="Angsana New"/>
          <w:spacing w:val="-4"/>
          <w:lang w:val="en-US"/>
        </w:rPr>
        <w:t>1</w:t>
      </w:r>
      <w:r w:rsidR="0075357E" w:rsidRPr="0075357E">
        <w:rPr>
          <w:rFonts w:ascii="Angsana New" w:hAnsi="Angsana New" w:cs="Angsana New"/>
          <w:spacing w:val="-4"/>
          <w:lang w:val="en-US"/>
        </w:rPr>
        <w:t>0</w:t>
      </w:r>
      <w:r w:rsidR="000C0884" w:rsidRPr="008A1B78">
        <w:rPr>
          <w:rFonts w:ascii="Angsana New" w:hAnsi="Angsana New" w:cs="Angsana New"/>
          <w:spacing w:val="-4"/>
          <w:cs/>
          <w:lang w:val="en-US"/>
        </w:rPr>
        <w:t xml:space="preserve"> บาท หรือคิดเป็นเงินลง</w:t>
      </w:r>
      <w:r w:rsidR="003B05AC" w:rsidRPr="008A1B78">
        <w:rPr>
          <w:rFonts w:ascii="Angsana New" w:hAnsi="Angsana New" w:cs="Angsana New"/>
          <w:spacing w:val="-4"/>
          <w:cs/>
          <w:lang w:val="en-US"/>
        </w:rPr>
        <w:t xml:space="preserve">ทุน </w:t>
      </w:r>
      <w:r w:rsidR="007F0795" w:rsidRPr="007F0795">
        <w:rPr>
          <w:rFonts w:ascii="Angsana New" w:hAnsi="Angsana New" w:cs="Angsana New"/>
          <w:spacing w:val="-4"/>
          <w:lang w:val="en-US"/>
        </w:rPr>
        <w:t>4</w:t>
      </w:r>
      <w:r w:rsidR="0075357E" w:rsidRPr="0075357E">
        <w:rPr>
          <w:rFonts w:ascii="Angsana New" w:hAnsi="Angsana New" w:cs="Angsana New"/>
          <w:spacing w:val="-4"/>
          <w:lang w:val="en-US"/>
        </w:rPr>
        <w:t>00</w:t>
      </w:r>
      <w:r w:rsidR="003B05AC" w:rsidRPr="008A1B78">
        <w:rPr>
          <w:rFonts w:ascii="Angsana New" w:hAnsi="Angsana New" w:cs="Angsana New"/>
          <w:spacing w:val="-4"/>
          <w:cs/>
          <w:lang w:val="en-US"/>
        </w:rPr>
        <w:t xml:space="preserve"> ล้านบาท </w:t>
      </w:r>
      <w:r w:rsidRPr="008A1B78">
        <w:rPr>
          <w:rFonts w:ascii="Angsana New" w:hAnsi="Angsana New" w:cs="Angsana New"/>
          <w:spacing w:val="-4"/>
          <w:cs/>
          <w:lang w:val="en-US"/>
        </w:rPr>
        <w:t xml:space="preserve">ในระหว่างปี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256</w:t>
      </w:r>
      <w:r w:rsidR="0075357E" w:rsidRPr="0075357E">
        <w:rPr>
          <w:rFonts w:ascii="Angsana New" w:hAnsi="Angsana New" w:cs="Angsana New" w:hint="cs"/>
          <w:spacing w:val="-4"/>
          <w:lang w:val="en-US"/>
        </w:rPr>
        <w:t>0</w:t>
      </w:r>
      <w:r w:rsidR="003B05AC" w:rsidRPr="008A1B78">
        <w:rPr>
          <w:rFonts w:ascii="Angsana New" w:hAnsi="Angsana New" w:cs="Angsana New"/>
          <w:spacing w:val="-4"/>
          <w:lang w:val="en-US"/>
        </w:rPr>
        <w:t xml:space="preserve"> </w:t>
      </w:r>
      <w:r w:rsidR="000C0884" w:rsidRPr="008A1B78">
        <w:rPr>
          <w:rFonts w:ascii="Angsana New" w:hAnsi="Angsana New" w:cs="Angsana New"/>
          <w:spacing w:val="-4"/>
          <w:cs/>
          <w:lang w:val="en-US"/>
        </w:rPr>
        <w:t>กองทุนดังกล่าวได้มีการรับซื้อคืน</w:t>
      </w:r>
      <w:r w:rsidR="003B05AC" w:rsidRPr="008A1B78">
        <w:rPr>
          <w:rFonts w:ascii="Angsana New" w:hAnsi="Angsana New" w:cs="Angsana New"/>
          <w:spacing w:val="-4"/>
          <w:cs/>
          <w:lang w:val="en-US"/>
        </w:rPr>
        <w:t xml:space="preserve">หน่วยลงทุนแบบอัตโนมัติจำนวน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16</w:t>
      </w:r>
      <w:r w:rsidR="002E129F" w:rsidRPr="008A1B78">
        <w:rPr>
          <w:rFonts w:ascii="Angsana New" w:hAnsi="Angsana New" w:cs="Angsana New" w:hint="cs"/>
          <w:spacing w:val="-4"/>
          <w:cs/>
          <w:lang w:val="en-US"/>
        </w:rPr>
        <w:t>.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5</w:t>
      </w:r>
      <w:r w:rsidR="0075357E" w:rsidRPr="0075357E">
        <w:rPr>
          <w:rFonts w:ascii="Angsana New" w:hAnsi="Angsana New" w:cs="Angsana New" w:hint="cs"/>
          <w:spacing w:val="-4"/>
          <w:lang w:val="en-US"/>
        </w:rPr>
        <w:t>0</w:t>
      </w:r>
      <w:r w:rsidR="002E129F" w:rsidRPr="008A1B7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3B05AC" w:rsidRPr="008A1B78">
        <w:rPr>
          <w:rFonts w:ascii="Angsana New" w:hAnsi="Angsana New" w:cs="Angsana New" w:hint="cs"/>
          <w:spacing w:val="-4"/>
          <w:cs/>
          <w:lang w:val="en-US"/>
        </w:rPr>
        <w:t>ล้านหน่วย</w:t>
      </w:r>
      <w:r w:rsidR="003B05AC" w:rsidRPr="008A1B78">
        <w:rPr>
          <w:rFonts w:ascii="Angsana New" w:hAnsi="Angsana New" w:cs="Angsana New"/>
          <w:spacing w:val="-4"/>
          <w:cs/>
          <w:lang w:val="en-US"/>
        </w:rPr>
        <w:t xml:space="preserve"> หรือเป็นจำนวน</w:t>
      </w:r>
      <w:r w:rsidR="003B05AC" w:rsidRPr="008A1B78">
        <w:rPr>
          <w:rFonts w:ascii="Angsana New" w:hAnsi="Angsana New" w:cs="Angsana New"/>
          <w:spacing w:val="-4"/>
          <w:lang w:val="en-US"/>
        </w:rPr>
        <w:t xml:space="preserve">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11</w:t>
      </w:r>
      <w:r w:rsidR="0075357E" w:rsidRPr="0075357E">
        <w:rPr>
          <w:rFonts w:ascii="Angsana New" w:hAnsi="Angsana New" w:cs="Angsana New" w:hint="cs"/>
          <w:spacing w:val="-4"/>
          <w:lang w:val="en-US"/>
        </w:rPr>
        <w:t>0</w:t>
      </w:r>
      <w:r w:rsidR="002E129F" w:rsidRPr="008A1B78">
        <w:rPr>
          <w:rFonts w:ascii="Angsana New" w:hAnsi="Angsana New" w:cs="Angsana New" w:hint="cs"/>
          <w:spacing w:val="-4"/>
          <w:cs/>
          <w:lang w:val="en-US"/>
        </w:rPr>
        <w:t>.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4</w:t>
      </w:r>
      <w:r w:rsidR="000C0884" w:rsidRPr="008A1B78">
        <w:rPr>
          <w:rFonts w:ascii="Angsana New" w:hAnsi="Angsana New" w:cs="Angsana New"/>
          <w:spacing w:val="-4"/>
          <w:cs/>
          <w:lang w:val="en-US"/>
        </w:rPr>
        <w:t xml:space="preserve"> ล้านบาท </w:t>
      </w:r>
      <w:r w:rsidR="002E129F" w:rsidRPr="008A1B78">
        <w:rPr>
          <w:rFonts w:ascii="Angsana New" w:hAnsi="Angsana New" w:cs="Angsana New" w:hint="cs"/>
          <w:spacing w:val="-4"/>
          <w:cs/>
          <w:lang w:val="en-US"/>
        </w:rPr>
        <w:t xml:space="preserve">และเมื่อวันที่ </w:t>
      </w:r>
      <w:r w:rsidR="007F0795" w:rsidRPr="007F0795">
        <w:rPr>
          <w:rFonts w:ascii="Angsana New" w:hAnsi="Angsana New" w:cs="Angsana New"/>
          <w:spacing w:val="-4"/>
          <w:lang w:val="en-US"/>
        </w:rPr>
        <w:t>28</w:t>
      </w:r>
      <w:r w:rsidR="002E129F" w:rsidRPr="008A1B78">
        <w:rPr>
          <w:rFonts w:ascii="Angsana New" w:hAnsi="Angsana New" w:cs="Angsana New"/>
          <w:spacing w:val="-4"/>
          <w:lang w:val="en-US"/>
        </w:rPr>
        <w:t xml:space="preserve"> </w:t>
      </w:r>
      <w:r w:rsidR="00C54571" w:rsidRPr="008A1B78">
        <w:rPr>
          <w:rFonts w:ascii="Angsana New" w:hAnsi="Angsana New" w:cs="Angsana New" w:hint="cs"/>
          <w:spacing w:val="-4"/>
          <w:cs/>
          <w:lang w:val="en-US"/>
        </w:rPr>
        <w:t>สิงหาคม</w:t>
      </w:r>
      <w:r w:rsidR="002E129F" w:rsidRPr="008A1B7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256</w:t>
      </w:r>
      <w:r w:rsidR="0075357E" w:rsidRPr="0075357E">
        <w:rPr>
          <w:rFonts w:ascii="Angsana New" w:hAnsi="Angsana New" w:cs="Angsana New" w:hint="cs"/>
          <w:spacing w:val="-4"/>
          <w:lang w:val="en-US"/>
        </w:rPr>
        <w:t>0</w:t>
      </w:r>
      <w:r w:rsidR="002E129F" w:rsidRPr="008A1B78">
        <w:rPr>
          <w:rFonts w:ascii="Angsana New" w:hAnsi="Angsana New" w:cs="Angsana New" w:hint="cs"/>
          <w:spacing w:val="-4"/>
          <w:cs/>
          <w:lang w:val="en-US"/>
        </w:rPr>
        <w:t xml:space="preserve"> กองทุนดังกล่าวได้ครบกำหนดอายุ</w:t>
      </w:r>
      <w:r w:rsidR="00C54571" w:rsidRPr="008A1B78">
        <w:rPr>
          <w:rFonts w:ascii="Angsana New" w:hAnsi="Angsana New" w:cs="Angsana New" w:hint="cs"/>
          <w:spacing w:val="-4"/>
          <w:cs/>
          <w:lang w:val="en-US"/>
        </w:rPr>
        <w:t>โครงการ</w:t>
      </w:r>
      <w:r w:rsidR="00A65767" w:rsidRPr="008A1B78">
        <w:rPr>
          <w:rFonts w:ascii="Angsana New" w:hAnsi="Angsana New" w:cs="Angsana New" w:hint="cs"/>
          <w:spacing w:val="-4"/>
          <w:cs/>
          <w:lang w:val="en-US"/>
        </w:rPr>
        <w:t xml:space="preserve">จึงมีการรับซื้อคืนหน่วยลงทุนคงเหลือทั้งหมด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5</w:t>
      </w:r>
      <w:r w:rsidR="00A65767" w:rsidRPr="008A1B78">
        <w:rPr>
          <w:rFonts w:ascii="Angsana New" w:hAnsi="Angsana New" w:cs="Angsana New" w:hint="cs"/>
          <w:spacing w:val="-4"/>
          <w:cs/>
          <w:lang w:val="en-US"/>
        </w:rPr>
        <w:t>.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99</w:t>
      </w:r>
      <w:r w:rsidR="00A65767" w:rsidRPr="008A1B78">
        <w:rPr>
          <w:rFonts w:ascii="Angsana New" w:hAnsi="Angsana New" w:cs="Angsana New" w:hint="cs"/>
          <w:spacing w:val="-4"/>
          <w:cs/>
          <w:lang w:val="en-US"/>
        </w:rPr>
        <w:t xml:space="preserve"> ล้านหน่วย หรือเป็นจำนวน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4</w:t>
      </w:r>
      <w:r w:rsidR="0075357E" w:rsidRPr="0075357E">
        <w:rPr>
          <w:rFonts w:ascii="Angsana New" w:hAnsi="Angsana New" w:cs="Angsana New" w:hint="cs"/>
          <w:spacing w:val="-4"/>
          <w:lang w:val="en-US"/>
        </w:rPr>
        <w:t>0</w:t>
      </w:r>
      <w:r w:rsidR="00A65767" w:rsidRPr="008A1B78">
        <w:rPr>
          <w:rFonts w:ascii="Angsana New" w:hAnsi="Angsana New" w:cs="Angsana New" w:hint="cs"/>
          <w:spacing w:val="-4"/>
          <w:cs/>
          <w:lang w:val="en-US"/>
        </w:rPr>
        <w:t>.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2</w:t>
      </w:r>
      <w:r w:rsidR="00A65767" w:rsidRPr="008A1B78">
        <w:rPr>
          <w:rFonts w:ascii="Angsana New" w:hAnsi="Angsana New" w:cs="Angsana New" w:hint="cs"/>
          <w:spacing w:val="-4"/>
          <w:cs/>
          <w:lang w:val="en-US"/>
        </w:rPr>
        <w:t xml:space="preserve"> ล้านบาท ทำให้ ณ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31</w:t>
      </w:r>
      <w:r w:rsidR="00A65767" w:rsidRPr="008A1B78">
        <w:rPr>
          <w:rFonts w:ascii="Angsana New" w:hAnsi="Angsana New" w:cs="Angsana New" w:hint="cs"/>
          <w:spacing w:val="-4"/>
          <w:cs/>
          <w:lang w:val="en-US"/>
        </w:rPr>
        <w:t xml:space="preserve"> ธันวาคม </w:t>
      </w:r>
      <w:r w:rsidR="007F0795" w:rsidRPr="007F0795">
        <w:rPr>
          <w:rFonts w:ascii="Angsana New" w:hAnsi="Angsana New" w:cs="Angsana New" w:hint="cs"/>
          <w:spacing w:val="-4"/>
          <w:lang w:val="en-US"/>
        </w:rPr>
        <w:t>256</w:t>
      </w:r>
      <w:r w:rsidR="0075357E" w:rsidRPr="0075357E">
        <w:rPr>
          <w:rFonts w:ascii="Angsana New" w:hAnsi="Angsana New" w:cs="Angsana New" w:hint="cs"/>
          <w:spacing w:val="-4"/>
          <w:lang w:val="en-US"/>
        </w:rPr>
        <w:t>0</w:t>
      </w:r>
      <w:r w:rsidR="00A65767" w:rsidRPr="008A1B78">
        <w:rPr>
          <w:rFonts w:ascii="Angsana New" w:hAnsi="Angsana New" w:cs="Angsana New" w:hint="cs"/>
          <w:spacing w:val="-4"/>
          <w:cs/>
          <w:lang w:val="en-US"/>
        </w:rPr>
        <w:t xml:space="preserve"> บริษัทไม่มีหน่วยลงทุนคงเหลือในกองทุนดังกล่าว </w:t>
      </w:r>
      <w:r w:rsidR="00DE0E8F" w:rsidRPr="00313AD5">
        <w:rPr>
          <w:rFonts w:ascii="Angsana New" w:hAnsi="Angsana New" w:cs="Angsana New"/>
          <w:i/>
          <w:iCs/>
          <w:spacing w:val="-4"/>
          <w:lang w:val="en-US"/>
        </w:rPr>
        <w:t>(</w:t>
      </w:r>
      <w:r w:rsidR="007F0795" w:rsidRPr="00313AD5">
        <w:rPr>
          <w:rFonts w:ascii="Angsana New" w:hAnsi="Angsana New" w:cs="Angsana New"/>
          <w:i/>
          <w:iCs/>
          <w:spacing w:val="-4"/>
          <w:lang w:val="en-US"/>
        </w:rPr>
        <w:t>2559</w:t>
      </w:r>
      <w:r w:rsidR="00DE0E8F" w:rsidRPr="00313AD5">
        <w:rPr>
          <w:rFonts w:ascii="Angsana New" w:hAnsi="Angsana New" w:cs="Angsana New"/>
          <w:i/>
          <w:iCs/>
          <w:spacing w:val="-4"/>
          <w:lang w:val="en-US"/>
        </w:rPr>
        <w:t xml:space="preserve"> : </w:t>
      </w:r>
      <w:r w:rsidR="007F0795" w:rsidRPr="00313AD5">
        <w:rPr>
          <w:rFonts w:ascii="Angsana New" w:hAnsi="Angsana New" w:cs="Angsana New"/>
          <w:i/>
          <w:iCs/>
          <w:spacing w:val="-4"/>
          <w:lang w:val="en-US"/>
        </w:rPr>
        <w:t>22</w:t>
      </w:r>
      <w:r w:rsidR="00DE0E8F" w:rsidRPr="00313AD5">
        <w:rPr>
          <w:rFonts w:ascii="Angsana New" w:hAnsi="Angsana New" w:cs="Angsana New"/>
          <w:i/>
          <w:iCs/>
          <w:spacing w:val="-4"/>
          <w:lang w:val="en-US"/>
        </w:rPr>
        <w:t>.</w:t>
      </w:r>
      <w:r w:rsidR="007F0795" w:rsidRPr="00313AD5">
        <w:rPr>
          <w:rFonts w:ascii="Angsana New" w:hAnsi="Angsana New" w:cs="Angsana New"/>
          <w:i/>
          <w:iCs/>
          <w:spacing w:val="-4"/>
          <w:lang w:val="en-US"/>
        </w:rPr>
        <w:t>5</w:t>
      </w:r>
      <w:r w:rsidR="00DE0E8F" w:rsidRPr="00313AD5">
        <w:rPr>
          <w:rFonts w:ascii="Angsana New" w:hAnsi="Angsana New" w:cs="Angsana New"/>
          <w:i/>
          <w:iCs/>
          <w:spacing w:val="-4"/>
          <w:lang w:val="en-US"/>
        </w:rPr>
        <w:t xml:space="preserve"> </w:t>
      </w:r>
      <w:r w:rsidR="00DE0E8F" w:rsidRPr="00313AD5">
        <w:rPr>
          <w:rFonts w:ascii="Angsana New" w:hAnsi="Angsana New" w:cs="Angsana New" w:hint="cs"/>
          <w:i/>
          <w:iCs/>
          <w:spacing w:val="-4"/>
          <w:cs/>
          <w:lang w:val="en-US"/>
        </w:rPr>
        <w:t>ล้านหน่วย</w:t>
      </w:r>
      <w:r w:rsidR="00DE0E8F" w:rsidRPr="00313AD5">
        <w:rPr>
          <w:rFonts w:ascii="Angsana New" w:hAnsi="Angsana New" w:cs="Angsana New"/>
          <w:i/>
          <w:iCs/>
          <w:spacing w:val="-4"/>
          <w:lang w:val="en-US"/>
        </w:rPr>
        <w:t>)</w:t>
      </w:r>
    </w:p>
    <w:p w14:paraId="005E39D8" w14:textId="77777777" w:rsidR="00DE151E" w:rsidRPr="008A1B78" w:rsidRDefault="00DE151E" w:rsidP="00AF622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</w:p>
    <w:p w14:paraId="552DE462" w14:textId="0A200FD3" w:rsidR="00DE0E8F" w:rsidRDefault="00C54571" w:rsidP="00A26C9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8A1B78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="007F0795" w:rsidRPr="007F0795">
        <w:rPr>
          <w:rFonts w:ascii="Angsana New" w:hAnsi="Angsana New" w:cs="Angsana New" w:hint="cs"/>
          <w:lang w:val="en-US"/>
        </w:rPr>
        <w:t>256</w:t>
      </w:r>
      <w:r w:rsidR="0075357E" w:rsidRPr="0075357E">
        <w:rPr>
          <w:rFonts w:ascii="Angsana New" w:hAnsi="Angsana New" w:cs="Angsana New" w:hint="cs"/>
          <w:lang w:val="en-US"/>
        </w:rPr>
        <w:t>0</w:t>
      </w:r>
      <w:r w:rsidRPr="008A1B78">
        <w:rPr>
          <w:rFonts w:ascii="Angsana New" w:hAnsi="Angsana New" w:cs="Angsana New" w:hint="cs"/>
          <w:cs/>
          <w:lang w:val="en-US"/>
        </w:rPr>
        <w:t xml:space="preserve"> บริษัทได้ลงทุนในกองทุนเปิดซีไอเอ็มบี-พรินซิเพิล ดัชนีธุรกิจพลังงานและธุรกิจปิโตรเคมีและผลิตภัณฑ์ </w:t>
      </w:r>
      <w:r w:rsidRPr="008A1B78">
        <w:rPr>
          <w:rFonts w:ascii="Angsana New" w:hAnsi="Angsana New" w:cs="Angsana New"/>
          <w:lang w:val="en-US"/>
        </w:rPr>
        <w:t>(CIMB</w:t>
      </w:r>
      <w:r w:rsidR="0068149A" w:rsidRPr="008A1B78">
        <w:rPr>
          <w:rFonts w:ascii="Angsana New" w:hAnsi="Angsana New" w:cs="Angsana New"/>
          <w:lang w:val="en-US"/>
        </w:rPr>
        <w:t xml:space="preserve"> </w:t>
      </w:r>
      <w:r w:rsidRPr="008A1B78">
        <w:rPr>
          <w:rFonts w:ascii="Angsana New" w:hAnsi="Angsana New" w:cs="Angsana New"/>
          <w:lang w:val="en-US"/>
        </w:rPr>
        <w:t>-</w:t>
      </w:r>
      <w:r w:rsidR="0068149A" w:rsidRPr="008A1B78">
        <w:rPr>
          <w:rFonts w:ascii="Angsana New" w:hAnsi="Angsana New" w:cs="Angsana New"/>
          <w:lang w:val="en-US"/>
        </w:rPr>
        <w:t xml:space="preserve"> </w:t>
      </w:r>
      <w:r w:rsidRPr="008A1B78">
        <w:rPr>
          <w:rFonts w:ascii="Angsana New" w:hAnsi="Angsana New" w:cs="Angsana New"/>
          <w:lang w:val="en-US"/>
        </w:rPr>
        <w:t>PRINCIP</w:t>
      </w:r>
      <w:r w:rsidR="0068149A" w:rsidRPr="008A1B78">
        <w:rPr>
          <w:rFonts w:ascii="Angsana New" w:hAnsi="Angsana New" w:cs="Angsana New"/>
          <w:lang w:val="en-US"/>
        </w:rPr>
        <w:t>A</w:t>
      </w:r>
      <w:r w:rsidRPr="008A1B78">
        <w:rPr>
          <w:rFonts w:ascii="Angsana New" w:hAnsi="Angsana New" w:cs="Angsana New"/>
          <w:lang w:val="en-US"/>
        </w:rPr>
        <w:t>L EPIF)</w:t>
      </w:r>
      <w:r w:rsidR="00242235" w:rsidRPr="008A1B78">
        <w:rPr>
          <w:rFonts w:ascii="Angsana New" w:hAnsi="Angsana New" w:cs="Angsana New"/>
          <w:lang w:val="en-US"/>
        </w:rPr>
        <w:t xml:space="preserve"> </w:t>
      </w:r>
      <w:r w:rsidR="00242235" w:rsidRPr="008A1B78">
        <w:rPr>
          <w:rFonts w:ascii="Angsana New" w:hAnsi="Angsana New" w:cs="Angsana New" w:hint="cs"/>
          <w:cs/>
          <w:lang w:val="en-US"/>
        </w:rPr>
        <w:t>โดยมีนโยบายการลงทุนเพื่อลงทุนในหุ้นที่ออกโดยบริษัทธุรกิจพล</w:t>
      </w:r>
      <w:r w:rsidR="0013208C">
        <w:rPr>
          <w:rFonts w:ascii="Angsana New" w:hAnsi="Angsana New" w:cs="Angsana New" w:hint="cs"/>
          <w:cs/>
          <w:lang w:val="en-US"/>
        </w:rPr>
        <w:t>ังงาน ธุรกิจปิโตรเคมีและเคมีภัณฑ์</w:t>
      </w:r>
      <w:r w:rsidR="00242235" w:rsidRPr="008A1B78">
        <w:rPr>
          <w:rFonts w:ascii="Angsana New" w:hAnsi="Angsana New" w:cs="Angsana New" w:hint="cs"/>
          <w:cs/>
          <w:lang w:val="en-US"/>
        </w:rPr>
        <w:t>ของบริษัทจดทะเบี</w:t>
      </w:r>
      <w:r w:rsidR="00DE0E8F" w:rsidRPr="008A1B78">
        <w:rPr>
          <w:rFonts w:ascii="Angsana New" w:hAnsi="Angsana New" w:cs="Angsana New" w:hint="cs"/>
          <w:cs/>
          <w:lang w:val="en-US"/>
        </w:rPr>
        <w:t>ยนในตลาดหลักทรัพย์แห่งประเทศไทย</w:t>
      </w:r>
      <w:r w:rsidR="0054052A">
        <w:rPr>
          <w:rFonts w:ascii="Angsana New" w:hAnsi="Angsana New" w:cs="Angsana New"/>
          <w:lang w:val="en-US"/>
        </w:rPr>
        <w:t xml:space="preserve"> </w:t>
      </w:r>
      <w:r w:rsidR="00242235" w:rsidRPr="008A1B78">
        <w:rPr>
          <w:rFonts w:ascii="Angsana New" w:hAnsi="Angsana New" w:cs="Angsana New" w:hint="cs"/>
          <w:cs/>
          <w:lang w:val="en-US"/>
        </w:rPr>
        <w:t>บริษัทได้</w:t>
      </w:r>
      <w:r w:rsidR="00DE0E8F" w:rsidRPr="008A1B78">
        <w:rPr>
          <w:rFonts w:ascii="Angsana New" w:hAnsi="Angsana New" w:cs="Angsana New" w:hint="cs"/>
          <w:cs/>
          <w:lang w:val="en-US"/>
        </w:rPr>
        <w:t xml:space="preserve">ซื้อหน่วยลงทุนรวมทั้งสิ้น </w:t>
      </w:r>
      <w:r w:rsidR="007F0795" w:rsidRPr="007F0795">
        <w:rPr>
          <w:rFonts w:ascii="Angsana New" w:hAnsi="Angsana New" w:cs="Angsana New"/>
          <w:lang w:val="en-US"/>
        </w:rPr>
        <w:t>28</w:t>
      </w:r>
      <w:r w:rsidR="00DE0E8F" w:rsidRPr="008A1B78">
        <w:rPr>
          <w:rFonts w:ascii="Angsana New" w:hAnsi="Angsana New" w:cs="Angsana New"/>
          <w:lang w:val="en-US"/>
        </w:rPr>
        <w:t>.</w:t>
      </w:r>
      <w:r w:rsidR="007F0795" w:rsidRPr="007F0795">
        <w:rPr>
          <w:rFonts w:ascii="Angsana New" w:hAnsi="Angsana New" w:cs="Angsana New"/>
          <w:lang w:val="en-US"/>
        </w:rPr>
        <w:t>85</w:t>
      </w:r>
      <w:r w:rsidR="00DE0E8F" w:rsidRPr="008A1B78">
        <w:rPr>
          <w:rFonts w:ascii="Angsana New" w:hAnsi="Angsana New" w:cs="Angsana New"/>
          <w:lang w:val="en-US"/>
        </w:rPr>
        <w:t xml:space="preserve"> </w:t>
      </w:r>
      <w:r w:rsidR="00DE0E8F" w:rsidRPr="008A1B78">
        <w:rPr>
          <w:rFonts w:ascii="Angsana New" w:hAnsi="Angsana New" w:cs="Angsana New" w:hint="cs"/>
          <w:cs/>
          <w:lang w:val="en-US"/>
        </w:rPr>
        <w:t xml:space="preserve">ล้านหน่วย หรือคิดเป็นเงินลงทุน </w:t>
      </w:r>
      <w:r w:rsidR="007F0795" w:rsidRPr="007F0795">
        <w:rPr>
          <w:rFonts w:ascii="Angsana New" w:hAnsi="Angsana New" w:cs="Angsana New"/>
          <w:lang w:val="en-US"/>
        </w:rPr>
        <w:t>3</w:t>
      </w:r>
      <w:r w:rsidR="0075357E" w:rsidRPr="0075357E">
        <w:rPr>
          <w:rFonts w:ascii="Angsana New" w:hAnsi="Angsana New" w:cs="Angsana New"/>
          <w:lang w:val="en-US"/>
        </w:rPr>
        <w:t>00</w:t>
      </w:r>
      <w:r w:rsidR="00DE0E8F" w:rsidRPr="008A1B78">
        <w:rPr>
          <w:rFonts w:ascii="Angsana New" w:hAnsi="Angsana New" w:cs="Angsana New"/>
          <w:lang w:val="en-US"/>
        </w:rPr>
        <w:t xml:space="preserve"> </w:t>
      </w:r>
      <w:r w:rsidR="00DE0E8F" w:rsidRPr="008A1B78">
        <w:rPr>
          <w:rFonts w:ascii="Angsana New" w:hAnsi="Angsana New" w:cs="Angsana New" w:hint="cs"/>
          <w:cs/>
          <w:lang w:val="en-US"/>
        </w:rPr>
        <w:t>ล้านบาท</w:t>
      </w:r>
      <w:r w:rsidR="0013208C">
        <w:rPr>
          <w:rFonts w:ascii="Angsana New" w:hAnsi="Angsana New" w:cs="Angsana New"/>
          <w:lang w:val="en-US"/>
        </w:rPr>
        <w:t xml:space="preserve"> </w:t>
      </w:r>
      <w:r w:rsidR="00DE0E8F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7F0795" w:rsidRPr="007F0795">
        <w:rPr>
          <w:rFonts w:ascii="Angsana New" w:hAnsi="Angsana New" w:cs="Angsana New"/>
          <w:lang w:val="en-US"/>
        </w:rPr>
        <w:t>31</w:t>
      </w:r>
      <w:r w:rsidR="00DE0E8F">
        <w:rPr>
          <w:rFonts w:ascii="Angsana New" w:hAnsi="Angsana New" w:cs="Angsana New"/>
          <w:lang w:val="en-US"/>
        </w:rPr>
        <w:t xml:space="preserve"> </w:t>
      </w:r>
      <w:r w:rsidR="00DE0E8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7F0795" w:rsidRPr="007F0795">
        <w:rPr>
          <w:rFonts w:ascii="Angsana New" w:hAnsi="Angsana New" w:cs="Angsana New"/>
          <w:lang w:val="en-US"/>
        </w:rPr>
        <w:t>256</w:t>
      </w:r>
      <w:r w:rsidR="0075357E" w:rsidRPr="0075357E">
        <w:rPr>
          <w:rFonts w:ascii="Angsana New" w:hAnsi="Angsana New" w:cs="Angsana New"/>
          <w:lang w:val="en-US"/>
        </w:rPr>
        <w:t>0</w:t>
      </w:r>
      <w:r w:rsidR="00DE0E8F">
        <w:rPr>
          <w:rFonts w:ascii="Angsana New" w:hAnsi="Angsana New" w:cs="Angsana New"/>
          <w:lang w:val="en-US"/>
        </w:rPr>
        <w:t xml:space="preserve"> </w:t>
      </w:r>
      <w:r w:rsidR="00DE0E8F">
        <w:rPr>
          <w:rFonts w:ascii="Angsana New" w:hAnsi="Angsana New" w:cs="Angsana New" w:hint="cs"/>
          <w:cs/>
          <w:lang w:val="en-US"/>
        </w:rPr>
        <w:t xml:space="preserve">มูลค่ายุติธรรมของเงินลงทุนในกองทุนดังกล่าวเป็นจำนวนเงิน </w:t>
      </w:r>
      <w:r w:rsidR="0013208C">
        <w:rPr>
          <w:rFonts w:ascii="Angsana New" w:hAnsi="Angsana New" w:cs="Angsana New"/>
          <w:lang w:val="en-US"/>
        </w:rPr>
        <w:t>36</w:t>
      </w:r>
      <w:r w:rsidR="007F0795" w:rsidRPr="007F0795">
        <w:rPr>
          <w:rFonts w:ascii="Angsana New" w:hAnsi="Angsana New" w:cs="Angsana New"/>
          <w:lang w:val="en-US"/>
        </w:rPr>
        <w:t>4</w:t>
      </w:r>
      <w:r w:rsidR="00DE0E8F">
        <w:rPr>
          <w:rFonts w:ascii="Angsana New" w:hAnsi="Angsana New" w:cs="Angsana New"/>
          <w:lang w:val="en-US"/>
        </w:rPr>
        <w:t xml:space="preserve"> </w:t>
      </w:r>
      <w:r w:rsidR="00DE0E8F">
        <w:rPr>
          <w:rFonts w:ascii="Angsana New" w:hAnsi="Angsana New" w:cs="Angsana New" w:hint="cs"/>
          <w:cs/>
          <w:lang w:val="en-US"/>
        </w:rPr>
        <w:t>ล้านบาท</w:t>
      </w:r>
    </w:p>
    <w:p w14:paraId="0502F83C" w14:textId="77777777" w:rsidR="008A1B78" w:rsidRDefault="008A1B78" w:rsidP="00CD5BF3">
      <w:pPr>
        <w:pStyle w:val="a"/>
        <w:tabs>
          <w:tab w:val="clear" w:pos="1080"/>
        </w:tabs>
        <w:ind w:firstLine="540"/>
        <w:jc w:val="both"/>
        <w:rPr>
          <w:rFonts w:ascii="Angsana New" w:hAnsi="Angsana New" w:cs="Angsana New"/>
          <w:i/>
          <w:iCs/>
          <w:spacing w:val="-4"/>
          <w:lang w:val="en-US"/>
        </w:rPr>
      </w:pPr>
    </w:p>
    <w:p w14:paraId="5C9F6335" w14:textId="77777777" w:rsidR="00832E69" w:rsidRDefault="00832E69" w:rsidP="00CD5BF3">
      <w:pPr>
        <w:pStyle w:val="a"/>
        <w:tabs>
          <w:tab w:val="clear" w:pos="1080"/>
        </w:tabs>
        <w:ind w:firstLine="540"/>
        <w:jc w:val="both"/>
        <w:rPr>
          <w:rFonts w:ascii="Angsana New" w:hAnsi="Angsana New" w:cs="Angsana New"/>
          <w:i/>
          <w:iCs/>
          <w:spacing w:val="-4"/>
          <w:lang w:val="en-US"/>
        </w:rPr>
      </w:pPr>
      <w:r>
        <w:rPr>
          <w:rFonts w:ascii="Angsana New" w:hAnsi="Angsana New" w:cs="Angsana New"/>
          <w:i/>
          <w:iCs/>
          <w:spacing w:val="-4"/>
          <w:cs/>
          <w:lang w:val="en-US"/>
        </w:rPr>
        <w:t>ตราสาร</w:t>
      </w:r>
      <w:r>
        <w:rPr>
          <w:rFonts w:ascii="Angsana New" w:hAnsi="Angsana New" w:cs="Angsana New" w:hint="cs"/>
          <w:i/>
          <w:iCs/>
          <w:spacing w:val="-4"/>
          <w:cs/>
          <w:lang w:val="en-US"/>
        </w:rPr>
        <w:t>หนี้</w:t>
      </w:r>
      <w:r w:rsidRPr="00C62AA6">
        <w:rPr>
          <w:rFonts w:ascii="Angsana New" w:hAnsi="Angsana New" w:cs="Angsana New"/>
          <w:i/>
          <w:iCs/>
          <w:spacing w:val="-4"/>
          <w:cs/>
          <w:lang w:val="en-US"/>
        </w:rPr>
        <w:t>ที่เป็นหลักทรัพย์เผื่อขาย</w:t>
      </w:r>
    </w:p>
    <w:p w14:paraId="69ADDFC3" w14:textId="77777777" w:rsidR="00832E69" w:rsidRDefault="00832E69" w:rsidP="00AF622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</w:p>
    <w:p w14:paraId="4E6E312D" w14:textId="3F40D7FE" w:rsidR="00832E69" w:rsidRDefault="00832E69" w:rsidP="00832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7714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="004A37DB">
        <w:rPr>
          <w:rFonts w:ascii="Angsana New" w:hAnsi="Angsana New"/>
          <w:sz w:val="30"/>
          <w:szCs w:val="30"/>
        </w:rPr>
        <w:t xml:space="preserve"> </w:t>
      </w:r>
      <w:r w:rsidR="004A37DB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4A37DB">
        <w:rPr>
          <w:rFonts w:ascii="Angsana New" w:hAnsi="Angsana New"/>
          <w:sz w:val="30"/>
          <w:szCs w:val="30"/>
        </w:rPr>
        <w:t>2560</w:t>
      </w:r>
      <w:r w:rsidRPr="00D87714">
        <w:rPr>
          <w:rFonts w:ascii="Angsana New" w:hAnsi="Angsana New"/>
          <w:sz w:val="30"/>
          <w:szCs w:val="30"/>
        </w:rPr>
        <w:t xml:space="preserve"> </w:t>
      </w:r>
      <w:r w:rsidRPr="00D87714"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บริษัทได้จัดตั้งกองทุนส่วนบุคคลซึ่งบริหารงานโดยบริษัทบริหารสินทรัพย์อิสระหลายแห่ง ทั้งนี้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D87714">
        <w:rPr>
          <w:rFonts w:ascii="Angsana New" w:hAnsi="Angsana New"/>
          <w:sz w:val="30"/>
          <w:szCs w:val="30"/>
        </w:rPr>
        <w:t xml:space="preserve"> </w:t>
      </w:r>
      <w:r w:rsidRPr="00D8771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D87714">
        <w:rPr>
          <w:rFonts w:ascii="Angsana New" w:hAnsi="Angsana New"/>
          <w:sz w:val="30"/>
          <w:szCs w:val="30"/>
        </w:rPr>
        <w:t xml:space="preserve"> </w:t>
      </w:r>
      <w:r w:rsidRPr="0063489A">
        <w:rPr>
          <w:rFonts w:ascii="Angsana New" w:hAnsi="Angsana New" w:hint="cs"/>
          <w:sz w:val="30"/>
          <w:szCs w:val="30"/>
          <w:cs/>
        </w:rPr>
        <w:t xml:space="preserve">มูลค่ากองทุนส่วนบุคคลมีจำนวนรวมทั้งสิ้น </w:t>
      </w:r>
      <w:r w:rsidR="007F0795" w:rsidRPr="007F0795">
        <w:rPr>
          <w:rFonts w:ascii="Angsana New" w:hAnsi="Angsana New"/>
          <w:sz w:val="30"/>
          <w:szCs w:val="30"/>
        </w:rPr>
        <w:t>12</w:t>
      </w:r>
      <w:r w:rsidR="0063489A" w:rsidRPr="0063489A">
        <w:rPr>
          <w:rFonts w:ascii="Angsana New" w:hAnsi="Angsana New"/>
          <w:sz w:val="30"/>
          <w:szCs w:val="30"/>
        </w:rPr>
        <w:t>,</w:t>
      </w:r>
      <w:r w:rsidR="0075357E" w:rsidRPr="0075357E">
        <w:rPr>
          <w:rFonts w:ascii="Angsana New" w:hAnsi="Angsana New"/>
          <w:sz w:val="30"/>
          <w:szCs w:val="30"/>
        </w:rPr>
        <w:t>00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Pr="0063489A">
        <w:rPr>
          <w:rFonts w:ascii="Angsana New" w:hAnsi="Angsana New"/>
          <w:sz w:val="30"/>
          <w:szCs w:val="30"/>
        </w:rPr>
        <w:t xml:space="preserve"> </w:t>
      </w:r>
      <w:r w:rsidRPr="0063489A">
        <w:rPr>
          <w:rFonts w:ascii="Angsana New" w:hAnsi="Angsana New" w:hint="cs"/>
          <w:sz w:val="30"/>
          <w:szCs w:val="30"/>
          <w:cs/>
        </w:rPr>
        <w:t>ล้านบาท (</w:t>
      </w:r>
      <w:r>
        <w:rPr>
          <w:rFonts w:ascii="Angsana New" w:hAnsi="Angsana New" w:hint="cs"/>
          <w:sz w:val="30"/>
          <w:szCs w:val="30"/>
          <w:cs/>
        </w:rPr>
        <w:t>รวมเงิน</w:t>
      </w:r>
      <w:r w:rsidRPr="00670440">
        <w:rPr>
          <w:rFonts w:ascii="Angsana New" w:hAnsi="Angsana New"/>
          <w:sz w:val="30"/>
          <w:szCs w:val="30"/>
          <w:cs/>
        </w:rPr>
        <w:t>ฝากธนาคารประเภทออมทรัพย์</w:t>
      </w:r>
      <w:r>
        <w:rPr>
          <w:rFonts w:ascii="Angsana New" w:hAnsi="Angsana New" w:hint="cs"/>
          <w:sz w:val="30"/>
          <w:szCs w:val="30"/>
          <w:cs/>
        </w:rPr>
        <w:t xml:space="preserve"> ตามที่เปิดเผยในหมายเหตุประกอบงบการเงินข้อ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D87714">
        <w:rPr>
          <w:rFonts w:ascii="Angsana New" w:hAnsi="Angsana New" w:hint="cs"/>
          <w:sz w:val="30"/>
          <w:szCs w:val="30"/>
          <w:cs/>
        </w:rPr>
        <w:t>กองทุนส่วนบุคคลดังกล่าวได้ลงทุนใน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D87714">
        <w:rPr>
          <w:rFonts w:ascii="Angsana New" w:hAnsi="Angsana New" w:hint="cs"/>
          <w:sz w:val="30"/>
          <w:szCs w:val="30"/>
          <w:cs/>
        </w:rPr>
        <w:t>ตราสารหนี้ที่ถูกจัดอันดับอยู่ในระดับความน่าเชื่อถือที่สามารถลงทุนได้</w:t>
      </w:r>
    </w:p>
    <w:p w14:paraId="7461766B" w14:textId="77777777" w:rsidR="00DE0E8F" w:rsidRDefault="00DE0E8F" w:rsidP="00832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5FEED" w14:textId="77777777" w:rsidR="00DE0E8F" w:rsidRPr="00DE0E8F" w:rsidRDefault="00DE0E8F" w:rsidP="00AF622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cs/>
          <w:lang w:val="en-US"/>
        </w:rPr>
        <w:sectPr w:rsidR="00DE0E8F" w:rsidRPr="00DE0E8F" w:rsidSect="002122E8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14:paraId="12218D76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62AA6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ตราสารอื่นที่ไม่อยู่ในความต้องการของตลาด</w:t>
      </w:r>
    </w:p>
    <w:p w14:paraId="2C3CA6A9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tbl>
      <w:tblPr>
        <w:tblW w:w="135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339"/>
        <w:gridCol w:w="1620"/>
        <w:gridCol w:w="810"/>
        <w:gridCol w:w="270"/>
        <w:gridCol w:w="810"/>
        <w:gridCol w:w="900"/>
        <w:gridCol w:w="270"/>
        <w:gridCol w:w="810"/>
        <w:gridCol w:w="270"/>
        <w:gridCol w:w="990"/>
        <w:gridCol w:w="270"/>
        <w:gridCol w:w="900"/>
        <w:gridCol w:w="270"/>
        <w:gridCol w:w="900"/>
        <w:gridCol w:w="270"/>
        <w:gridCol w:w="900"/>
      </w:tblGrid>
      <w:tr w:rsidR="00DE151E" w:rsidRPr="00C62AA6" w14:paraId="602E9255" w14:textId="77777777" w:rsidTr="0063489A">
        <w:trPr>
          <w:trHeight w:val="345"/>
        </w:trPr>
        <w:tc>
          <w:tcPr>
            <w:tcW w:w="3339" w:type="dxa"/>
            <w:vAlign w:val="center"/>
          </w:tcPr>
          <w:p w14:paraId="2DD25D1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center"/>
          </w:tcPr>
          <w:p w14:paraId="7A4AF27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40" w:type="dxa"/>
            <w:gridSpan w:val="14"/>
            <w:vAlign w:val="center"/>
          </w:tcPr>
          <w:p w14:paraId="284452F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62A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51E" w:rsidRPr="00C62AA6" w14:paraId="0D41984F" w14:textId="77777777" w:rsidTr="0063489A">
        <w:trPr>
          <w:trHeight w:val="345"/>
        </w:trPr>
        <w:tc>
          <w:tcPr>
            <w:tcW w:w="3339" w:type="dxa"/>
            <w:vAlign w:val="center"/>
          </w:tcPr>
          <w:p w14:paraId="75B0BC3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center"/>
          </w:tcPr>
          <w:p w14:paraId="1831750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890" w:type="dxa"/>
            <w:gridSpan w:val="3"/>
            <w:vAlign w:val="center"/>
          </w:tcPr>
          <w:p w14:paraId="3C64634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980" w:type="dxa"/>
            <w:gridSpan w:val="3"/>
            <w:vAlign w:val="center"/>
          </w:tcPr>
          <w:p w14:paraId="7241F97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center"/>
          </w:tcPr>
          <w:p w14:paraId="680CB73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4ADE1A4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  <w:vAlign w:val="center"/>
          </w:tcPr>
          <w:p w14:paraId="45A36A2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92BB81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B30C94" w:rsidRPr="00C62AA6" w14:paraId="1FDE47AA" w14:textId="77777777" w:rsidTr="0063489A">
        <w:trPr>
          <w:trHeight w:val="345"/>
        </w:trPr>
        <w:tc>
          <w:tcPr>
            <w:tcW w:w="3339" w:type="dxa"/>
            <w:vAlign w:val="center"/>
          </w:tcPr>
          <w:p w14:paraId="287CB54A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center"/>
          </w:tcPr>
          <w:p w14:paraId="5343A043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ของธุรกิจ</w:t>
            </w:r>
          </w:p>
        </w:tc>
        <w:tc>
          <w:tcPr>
            <w:tcW w:w="810" w:type="dxa"/>
            <w:vAlign w:val="center"/>
          </w:tcPr>
          <w:p w14:paraId="64681603" w14:textId="20D005E8" w:rsidR="00B30C94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08214B9B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05E3CF9" w14:textId="7341AA6D" w:rsidR="00B30C94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center"/>
          </w:tcPr>
          <w:p w14:paraId="3A55D0C2" w14:textId="1A4D7E2F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09367414" w14:textId="77777777" w:rsidR="00B30C94" w:rsidRPr="00C62AA6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90FDDB7" w14:textId="1DC14DD0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40B95CAB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224E5E3" w14:textId="40990D4A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7C94002A" w14:textId="77777777" w:rsidR="00B30C94" w:rsidRPr="00C62AA6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4D74F21" w14:textId="03C7DD06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63039933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C192F2B" w14:textId="68A10280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0D333ED8" w14:textId="77777777" w:rsidR="00B30C94" w:rsidRPr="00C62AA6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1FE9D1E" w14:textId="5BA3070F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30C94" w:rsidRPr="00C62AA6" w14:paraId="22FA77CA" w14:textId="77777777" w:rsidTr="0063489A">
        <w:trPr>
          <w:trHeight w:val="345"/>
        </w:trPr>
        <w:tc>
          <w:tcPr>
            <w:tcW w:w="3339" w:type="dxa"/>
            <w:vAlign w:val="center"/>
          </w:tcPr>
          <w:p w14:paraId="2D700E57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EE2F852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245D3E07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6750" w:type="dxa"/>
            <w:gridSpan w:val="11"/>
            <w:vAlign w:val="center"/>
          </w:tcPr>
          <w:p w14:paraId="28215D06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62AA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30C94" w:rsidRPr="00C62AA6" w14:paraId="75BCACF5" w14:textId="77777777" w:rsidTr="0063489A">
        <w:trPr>
          <w:trHeight w:val="345"/>
        </w:trPr>
        <w:tc>
          <w:tcPr>
            <w:tcW w:w="3339" w:type="dxa"/>
            <w:vAlign w:val="center"/>
          </w:tcPr>
          <w:p w14:paraId="7DD2343B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center"/>
          </w:tcPr>
          <w:p w14:paraId="042AAFF3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4ACC222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2A08FC9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4B8C832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FE4E627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5E44A7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A7C9661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8A1EDAB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727784A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03E6714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5054CF2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765C238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5D8C42C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7EAA00F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F0B0B48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574B85" w:rsidRPr="00C62AA6" w14:paraId="04DBF90A" w14:textId="77777777" w:rsidTr="00746E33">
        <w:trPr>
          <w:trHeight w:val="345"/>
        </w:trPr>
        <w:tc>
          <w:tcPr>
            <w:tcW w:w="3339" w:type="dxa"/>
            <w:vAlign w:val="center"/>
          </w:tcPr>
          <w:p w14:paraId="6244311B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620" w:type="dxa"/>
            <w:vAlign w:val="center"/>
          </w:tcPr>
          <w:p w14:paraId="6D1CCD9F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ขนส่งน้ำมันทางท่อ</w:t>
            </w:r>
          </w:p>
        </w:tc>
        <w:tc>
          <w:tcPr>
            <w:tcW w:w="810" w:type="dxa"/>
            <w:vAlign w:val="center"/>
          </w:tcPr>
          <w:p w14:paraId="05092D6C" w14:textId="2CB827EC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  <w:r w:rsidR="0063489A">
              <w:rPr>
                <w:rFonts w:ascii="Angsana New" w:hAnsi="Angsana New"/>
                <w:sz w:val="28"/>
                <w:szCs w:val="28"/>
              </w:rPr>
              <w:t>.</w:t>
            </w:r>
            <w:r w:rsidRPr="007F079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70" w:type="dxa"/>
            <w:vAlign w:val="center"/>
          </w:tcPr>
          <w:p w14:paraId="4C2047FF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D76F195" w14:textId="26A917F0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  <w:r w:rsidR="00574B85" w:rsidRPr="00C62AA6">
              <w:rPr>
                <w:rFonts w:ascii="Angsana New" w:hAnsi="Angsana New"/>
                <w:sz w:val="28"/>
                <w:szCs w:val="28"/>
              </w:rPr>
              <w:t>.</w:t>
            </w:r>
            <w:r w:rsidRPr="007F079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00" w:type="dxa"/>
            <w:vAlign w:val="center"/>
          </w:tcPr>
          <w:p w14:paraId="271EA2D8" w14:textId="130F8B6B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8</w:t>
            </w:r>
            <w:r w:rsidR="0063489A">
              <w:rPr>
                <w:rFonts w:ascii="Angsana New" w:hAnsi="Angsana New"/>
                <w:sz w:val="28"/>
                <w:szCs w:val="28"/>
              </w:rPr>
              <w:t>,</w:t>
            </w:r>
            <w:r w:rsidRPr="007F0795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70" w:type="dxa"/>
            <w:vAlign w:val="center"/>
          </w:tcPr>
          <w:p w14:paraId="5D59F768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F7540CC" w14:textId="5FDAE4C4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8</w:t>
            </w:r>
            <w:r w:rsidR="00574B85" w:rsidRPr="00C62AA6">
              <w:rPr>
                <w:rFonts w:ascii="Angsana New" w:hAnsi="Angsana New"/>
                <w:sz w:val="28"/>
                <w:szCs w:val="28"/>
              </w:rPr>
              <w:t>,</w:t>
            </w:r>
            <w:r w:rsidRPr="007F0795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70" w:type="dxa"/>
            <w:vAlign w:val="center"/>
          </w:tcPr>
          <w:p w14:paraId="3043C128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255D65A" w14:textId="3BE318EE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70" w:type="dxa"/>
            <w:vAlign w:val="center"/>
          </w:tcPr>
          <w:p w14:paraId="220D04BA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87B18BA" w14:textId="438FFC14" w:rsidR="00574B85" w:rsidRPr="00C62AA6" w:rsidRDefault="007F0795" w:rsidP="0023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70" w:type="dxa"/>
            <w:vAlign w:val="center"/>
          </w:tcPr>
          <w:p w14:paraId="55708A82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97E8F7E" w14:textId="7B65AEF9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270" w:type="dxa"/>
            <w:vAlign w:val="center"/>
          </w:tcPr>
          <w:p w14:paraId="6753AEAF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0616E95" w14:textId="60909D6D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63489A" w:rsidRPr="00C62AA6" w14:paraId="39C3B022" w14:textId="77777777" w:rsidTr="00746E33">
        <w:trPr>
          <w:trHeight w:val="345"/>
        </w:trPr>
        <w:tc>
          <w:tcPr>
            <w:tcW w:w="3339" w:type="dxa"/>
            <w:vAlign w:val="center"/>
          </w:tcPr>
          <w:p w14:paraId="05ED9CE0" w14:textId="77777777" w:rsidR="0063489A" w:rsidRPr="00C62AA6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620" w:type="dxa"/>
            <w:vAlign w:val="center"/>
          </w:tcPr>
          <w:p w14:paraId="07A7DF3F" w14:textId="388A6F4D" w:rsidR="0063489A" w:rsidRPr="008A1B78" w:rsidRDefault="0063489A" w:rsidP="00F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vAlign w:val="center"/>
          </w:tcPr>
          <w:p w14:paraId="4E2C2B42" w14:textId="545E164D" w:rsidR="0063489A" w:rsidRPr="008A1B78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F8465BC" w14:textId="77777777" w:rsidR="0063489A" w:rsidRPr="008A1B78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53FA035" w14:textId="13FFB8B8" w:rsidR="0063489A" w:rsidRPr="008A1B78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4F1F2F6" w14:textId="340A8E3E" w:rsidR="0063489A" w:rsidRPr="008A1B78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029BCF" w14:textId="77777777" w:rsidR="0063489A" w:rsidRPr="008A1B78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C20493D" w14:textId="565272CA" w:rsidR="0063489A" w:rsidRPr="008A1B78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DA6785C" w14:textId="77777777" w:rsidR="0063489A" w:rsidRPr="00C62AA6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6643B09" w14:textId="320DCBDC" w:rsidR="0063489A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39AB66" w14:textId="77777777" w:rsidR="0063489A" w:rsidRPr="00C62AA6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5714DCF" w14:textId="318E1023" w:rsidR="0063489A" w:rsidRPr="00C62AA6" w:rsidRDefault="0063489A" w:rsidP="0023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6C2CB4D" w14:textId="77777777" w:rsidR="0063489A" w:rsidRPr="00C62AA6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9FE1F4B" w14:textId="4F70B2F4" w:rsidR="0063489A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5033D50" w14:textId="77777777" w:rsidR="0063489A" w:rsidRPr="00C62AA6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8540154" w14:textId="10D4D15E" w:rsidR="0063489A" w:rsidRDefault="0063489A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E33" w:rsidRPr="00C62AA6" w14:paraId="4388A704" w14:textId="77777777" w:rsidTr="00746E33">
        <w:trPr>
          <w:trHeight w:val="345"/>
        </w:trPr>
        <w:tc>
          <w:tcPr>
            <w:tcW w:w="3339" w:type="dxa"/>
            <w:vAlign w:val="center"/>
          </w:tcPr>
          <w:p w14:paraId="2C5BC60D" w14:textId="0AC726FB" w:rsidR="00746E33" w:rsidRPr="00746E33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46E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46E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746E33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620" w:type="dxa"/>
            <w:vAlign w:val="center"/>
          </w:tcPr>
          <w:p w14:paraId="57C99CBD" w14:textId="1F5C346B" w:rsidR="00746E33" w:rsidRPr="008A1B78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A1B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ธุรกิจเพื่อสังคม</w:t>
            </w:r>
          </w:p>
        </w:tc>
        <w:tc>
          <w:tcPr>
            <w:tcW w:w="810" w:type="dxa"/>
            <w:vAlign w:val="center"/>
          </w:tcPr>
          <w:p w14:paraId="6C8EEB74" w14:textId="2F53B63A" w:rsidR="00746E33" w:rsidRPr="007F0795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8A1B7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5357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41EBB774" w14:textId="77777777" w:rsidR="00746E33" w:rsidRPr="008A1B78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AE9AFCA" w14:textId="3982A23E" w:rsidR="00746E33" w:rsidRPr="008A1B78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1B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42099945" w14:textId="6396EFD3" w:rsidR="00746E33" w:rsidRPr="007F0795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0549D173" w14:textId="77777777" w:rsidR="00746E33" w:rsidRPr="008A1B78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BF4D309" w14:textId="307B608C" w:rsidR="00746E33" w:rsidRPr="008A1B78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1B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A50EB30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D5B9870" w14:textId="0833AE1C" w:rsidR="00746E33" w:rsidRPr="007F0795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0DF3A7E1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77C1623" w14:textId="41AB1415" w:rsidR="00746E33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E6A2DC8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6B2F2A" w14:textId="5B2E2E09" w:rsidR="00746E33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CFD5278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D51BB3A" w14:textId="15A90941" w:rsidR="00746E33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6E33" w:rsidRPr="00C62AA6" w14:paraId="3827347E" w14:textId="77777777" w:rsidTr="0063489A">
        <w:trPr>
          <w:trHeight w:val="345"/>
        </w:trPr>
        <w:tc>
          <w:tcPr>
            <w:tcW w:w="3339" w:type="dxa"/>
            <w:vAlign w:val="center"/>
          </w:tcPr>
          <w:p w14:paraId="2348E02B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DCCA6F7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10" w:type="dxa"/>
            <w:vAlign w:val="center"/>
          </w:tcPr>
          <w:p w14:paraId="6F2E274C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  <w:vAlign w:val="center"/>
          </w:tcPr>
          <w:p w14:paraId="58A67915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10" w:type="dxa"/>
            <w:vAlign w:val="center"/>
          </w:tcPr>
          <w:p w14:paraId="057FF8D1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center"/>
          </w:tcPr>
          <w:p w14:paraId="197929C4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84414C0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10" w:type="dxa"/>
            <w:vAlign w:val="center"/>
          </w:tcPr>
          <w:p w14:paraId="46DCEDB4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  <w:vAlign w:val="center"/>
          </w:tcPr>
          <w:p w14:paraId="2497F812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1490AB" w14:textId="031DAB66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Pr="0075357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30FEF0ED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D70DD" w14:textId="26E81112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70" w:type="dxa"/>
            <w:vAlign w:val="center"/>
          </w:tcPr>
          <w:p w14:paraId="648FB409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FAB0BB" w14:textId="1297810B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70" w:type="dxa"/>
            <w:vAlign w:val="center"/>
          </w:tcPr>
          <w:p w14:paraId="675AF29D" w14:textId="77777777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A5478" w14:textId="01F2088A" w:rsidR="00746E33" w:rsidRPr="00C62AA6" w:rsidRDefault="00746E33" w:rsidP="0074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</w:tr>
    </w:tbl>
    <w:p w14:paraId="5315A8C1" w14:textId="77777777" w:rsidR="00DE151E" w:rsidRPr="00C62AA6" w:rsidRDefault="00DE151E" w:rsidP="00AF6226">
      <w:pPr>
        <w:rPr>
          <w:rFonts w:ascii="Angsana New" w:hAnsi="Angsana New"/>
        </w:rPr>
        <w:sectPr w:rsidR="00DE151E" w:rsidRPr="00C62AA6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0F7CBEF" w14:textId="19EB33BA" w:rsidR="00DE151E" w:rsidRPr="00C62AA6" w:rsidRDefault="007F0795" w:rsidP="00AF622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Cs/>
          <w:lang w:val="en-US"/>
        </w:rPr>
      </w:pPr>
      <w:r w:rsidRPr="007F0795">
        <w:rPr>
          <w:rFonts w:ascii="Angsana New" w:hAnsi="Angsana New" w:cs="Angsana New"/>
          <w:b/>
          <w:bCs/>
          <w:lang w:val="en-US"/>
        </w:rPr>
        <w:lastRenderedPageBreak/>
        <w:t>7</w:t>
      </w:r>
      <w:r w:rsidR="00DE151E" w:rsidRPr="00C62AA6">
        <w:rPr>
          <w:rFonts w:ascii="Angsana New" w:hAnsi="Angsana New" w:cs="Angsana New"/>
          <w:b/>
          <w:bCs/>
          <w:lang w:val="en-US"/>
        </w:rPr>
        <w:tab/>
      </w:r>
      <w:r w:rsidR="00DE151E" w:rsidRPr="00C62AA6">
        <w:rPr>
          <w:rFonts w:ascii="Angsana New" w:hAnsi="Angsana New" w:cs="Angsana New"/>
          <w:b/>
          <w:bCs/>
          <w:cs/>
        </w:rPr>
        <w:t>ลูกหนี้</w:t>
      </w:r>
      <w:r w:rsidR="00DE151E" w:rsidRPr="00C62AA6">
        <w:rPr>
          <w:rFonts w:ascii="Angsana New" w:hAnsi="Angsana New" w:cs="Angsana New"/>
          <w:bCs/>
          <w:cs/>
        </w:rPr>
        <w:t xml:space="preserve">การค้า </w:t>
      </w:r>
      <w:r w:rsidR="00DE151E" w:rsidRPr="00C62AA6">
        <w:rPr>
          <w:rFonts w:ascii="Angsana New" w:hAnsi="Angsana New" w:cs="Angsana New"/>
          <w:bCs/>
          <w:lang w:val="en-US"/>
        </w:rPr>
        <w:t xml:space="preserve"> </w:t>
      </w:r>
    </w:p>
    <w:p w14:paraId="3D573ECE" w14:textId="77777777" w:rsidR="00DE151E" w:rsidRPr="00C62AA6" w:rsidRDefault="00DE151E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09" w:type="dxa"/>
        <w:tblInd w:w="3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846"/>
        <w:gridCol w:w="1134"/>
        <w:gridCol w:w="180"/>
        <w:gridCol w:w="1170"/>
        <w:gridCol w:w="180"/>
        <w:gridCol w:w="1170"/>
        <w:gridCol w:w="180"/>
        <w:gridCol w:w="1170"/>
      </w:tblGrid>
      <w:tr w:rsidR="00DE151E" w:rsidRPr="00C62AA6" w14:paraId="004BD908" w14:textId="77777777" w:rsidTr="00E57139">
        <w:trPr>
          <w:cantSplit/>
          <w:tblHeader/>
        </w:trPr>
        <w:tc>
          <w:tcPr>
            <w:tcW w:w="3679" w:type="dxa"/>
          </w:tcPr>
          <w:p w14:paraId="57113A67" w14:textId="77777777" w:rsidR="00DE151E" w:rsidRPr="00C62AA6" w:rsidRDefault="00DE151E" w:rsidP="00AF6226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4AFA775B" w14:textId="77777777" w:rsidR="00DE151E" w:rsidRPr="00C62AA6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84" w:type="dxa"/>
            <w:gridSpan w:val="3"/>
          </w:tcPr>
          <w:p w14:paraId="05C1B428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290AB1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88C0FEE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94" w:rsidRPr="00C62AA6" w14:paraId="3C15D0CD" w14:textId="77777777" w:rsidTr="00E57139">
        <w:trPr>
          <w:cantSplit/>
          <w:tblHeader/>
        </w:trPr>
        <w:tc>
          <w:tcPr>
            <w:tcW w:w="3679" w:type="dxa"/>
          </w:tcPr>
          <w:p w14:paraId="78D1CAE4" w14:textId="77777777" w:rsidR="00B30C94" w:rsidRPr="00C62AA6" w:rsidRDefault="00B30C94" w:rsidP="00AF6226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14:paraId="23617582" w14:textId="77777777" w:rsidR="00B30C94" w:rsidRPr="00C62AA6" w:rsidRDefault="00B30C94" w:rsidP="00AF6226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34" w:type="dxa"/>
          </w:tcPr>
          <w:p w14:paraId="6CE5B4A5" w14:textId="0C82A7F6" w:rsidR="00B30C94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43501587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6B1FC" w14:textId="49550912" w:rsidR="00B30C94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2F6F781" w14:textId="77777777" w:rsidR="00B30C94" w:rsidRPr="00C62AA6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1B327" w14:textId="37CAC683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5C2CE37" w14:textId="77777777" w:rsidR="00B30C94" w:rsidRPr="00C62AA6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DE5CD" w14:textId="53A428DF" w:rsidR="00B30C94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30C94" w:rsidRPr="00C62AA6" w14:paraId="2AC5616E" w14:textId="77777777" w:rsidTr="00E57139">
        <w:trPr>
          <w:cantSplit/>
          <w:trHeight w:val="227"/>
        </w:trPr>
        <w:tc>
          <w:tcPr>
            <w:tcW w:w="3679" w:type="dxa"/>
          </w:tcPr>
          <w:p w14:paraId="2BF80E75" w14:textId="77777777" w:rsidR="00B30C94" w:rsidRPr="00C62AA6" w:rsidRDefault="00B30C94" w:rsidP="00AF6226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664F6B01" w14:textId="77777777" w:rsidR="00B30C94" w:rsidRPr="00C62AA6" w:rsidRDefault="00B30C94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14:paraId="0FC8F0AA" w14:textId="77777777" w:rsidR="00B30C94" w:rsidRPr="00C62AA6" w:rsidRDefault="00B30C94" w:rsidP="00AF6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A09C8" w:rsidRPr="00C62AA6" w14:paraId="581941BD" w14:textId="77777777" w:rsidTr="00E57139">
        <w:trPr>
          <w:cantSplit/>
        </w:trPr>
        <w:tc>
          <w:tcPr>
            <w:tcW w:w="3679" w:type="dxa"/>
          </w:tcPr>
          <w:p w14:paraId="71379139" w14:textId="77777777" w:rsidR="001A09C8" w:rsidRPr="00C62AA6" w:rsidRDefault="001A09C8" w:rsidP="00DA7CC0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6" w:type="dxa"/>
            <w:vAlign w:val="bottom"/>
          </w:tcPr>
          <w:p w14:paraId="7BCB36DB" w14:textId="22C71A8C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E047934" w14:textId="05334B44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91728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  <w:vAlign w:val="bottom"/>
          </w:tcPr>
          <w:p w14:paraId="4CAA8D4B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FB4213" w14:textId="43CEEB81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1A09C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180" w:type="dxa"/>
            <w:vAlign w:val="bottom"/>
          </w:tcPr>
          <w:p w14:paraId="5322A5D9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415297" w14:textId="0FB04B29" w:rsidR="001A09C8" w:rsidRPr="00C62AA6" w:rsidRDefault="007F0795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9172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80" w:type="dxa"/>
            <w:vAlign w:val="bottom"/>
          </w:tcPr>
          <w:p w14:paraId="2C0A661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5FC38BC" w14:textId="401DF62D" w:rsidR="001A09C8" w:rsidRPr="00C62AA6" w:rsidRDefault="007F0795" w:rsidP="00787F2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1A09C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</w:tr>
      <w:tr w:rsidR="001A09C8" w:rsidRPr="00C62AA6" w14:paraId="6272A4A0" w14:textId="77777777" w:rsidTr="00E57139">
        <w:trPr>
          <w:cantSplit/>
        </w:trPr>
        <w:tc>
          <w:tcPr>
            <w:tcW w:w="3679" w:type="dxa"/>
          </w:tcPr>
          <w:p w14:paraId="5BFBC766" w14:textId="77777777" w:rsidR="001A09C8" w:rsidRPr="00C62AA6" w:rsidRDefault="001A09C8" w:rsidP="00DA7CC0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46" w:type="dxa"/>
            <w:vAlign w:val="bottom"/>
          </w:tcPr>
          <w:p w14:paraId="651D88CB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3915AD70" w14:textId="712B88F3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91728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FAB656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5EC1DE" w14:textId="111835C9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1A09C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  <w:vAlign w:val="bottom"/>
          </w:tcPr>
          <w:p w14:paraId="77402F1F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5CB16B" w14:textId="642DE588" w:rsidR="001A09C8" w:rsidRPr="00C62AA6" w:rsidRDefault="007F0795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9172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80" w:type="dxa"/>
            <w:vAlign w:val="bottom"/>
          </w:tcPr>
          <w:p w14:paraId="230F4B23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C23B88" w14:textId="294D9436" w:rsidR="001A09C8" w:rsidRPr="00C62AA6" w:rsidRDefault="007F0795" w:rsidP="00787F2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A09C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822</w:t>
            </w:r>
          </w:p>
        </w:tc>
      </w:tr>
      <w:tr w:rsidR="001A09C8" w:rsidRPr="00C62AA6" w14:paraId="303DC73E" w14:textId="77777777" w:rsidTr="00E57139">
        <w:trPr>
          <w:cantSplit/>
        </w:trPr>
        <w:tc>
          <w:tcPr>
            <w:tcW w:w="3679" w:type="dxa"/>
          </w:tcPr>
          <w:p w14:paraId="63226E42" w14:textId="77777777" w:rsidR="001A09C8" w:rsidRPr="00C62AA6" w:rsidRDefault="00392EED" w:rsidP="00DA7CC0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14:paraId="3AECB58A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FD47A0" w14:textId="2882D6AB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9172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vAlign w:val="bottom"/>
          </w:tcPr>
          <w:p w14:paraId="00B18C76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663B59" w14:textId="2E42C15A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0AFF8CD1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9F7CF" w14:textId="23C65E02" w:rsidR="001A09C8" w:rsidRPr="00C62AA6" w:rsidRDefault="007F0795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9172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  <w:vAlign w:val="bottom"/>
          </w:tcPr>
          <w:p w14:paraId="4734776C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D63F0E" w14:textId="479B537C" w:rsidR="001A09C8" w:rsidRPr="00C62AA6" w:rsidRDefault="007F0795" w:rsidP="00787F2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A09C8" w:rsidRPr="00787F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</w:tr>
      <w:tr w:rsidR="001A09C8" w:rsidRPr="00C62AA6" w14:paraId="0CDE1DC0" w14:textId="77777777" w:rsidTr="00E57139">
        <w:trPr>
          <w:cantSplit/>
        </w:trPr>
        <w:tc>
          <w:tcPr>
            <w:tcW w:w="3679" w:type="dxa"/>
            <w:tcBorders>
              <w:bottom w:val="nil"/>
            </w:tcBorders>
          </w:tcPr>
          <w:p w14:paraId="4D11501E" w14:textId="77777777" w:rsidR="001A09C8" w:rsidRPr="00C62AA6" w:rsidRDefault="001A09C8" w:rsidP="00DA7CC0">
            <w:pPr>
              <w:spacing w:line="240" w:lineRule="auto"/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14:paraId="2C3B6A63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6D297C" w14:textId="77777777" w:rsidR="001A09C8" w:rsidRPr="00C62AA6" w:rsidRDefault="00917281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CDD6BD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7FD3D5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3EE3DFC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CCE1CF" w14:textId="77777777" w:rsidR="001A09C8" w:rsidRPr="00C62AA6" w:rsidRDefault="00917281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FFFA64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BCB96" w14:textId="77777777" w:rsidR="001A09C8" w:rsidRPr="00C62AA6" w:rsidRDefault="001A09C8" w:rsidP="00787F2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09C8" w:rsidRPr="00C62AA6" w14:paraId="44C234A7" w14:textId="77777777" w:rsidTr="00E57139">
        <w:trPr>
          <w:cantSplit/>
        </w:trPr>
        <w:tc>
          <w:tcPr>
            <w:tcW w:w="3679" w:type="dxa"/>
            <w:tcBorders>
              <w:bottom w:val="nil"/>
            </w:tcBorders>
          </w:tcPr>
          <w:p w14:paraId="402803BA" w14:textId="77777777" w:rsidR="001A09C8" w:rsidRPr="00C62AA6" w:rsidRDefault="00392EED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14:paraId="5A23BA28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9643A" w14:textId="00AAA55D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9172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876DACA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4496D" w14:textId="75D326A5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971D6D5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B6325" w14:textId="1364A2F2" w:rsidR="001A09C8" w:rsidRPr="00C62AA6" w:rsidRDefault="007F0795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9172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A27845E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DE2CB" w14:textId="705FEBB2" w:rsidR="001A09C8" w:rsidRPr="00C62AA6" w:rsidRDefault="007F0795" w:rsidP="00787F2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A09C8" w:rsidRPr="00787F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</w:tr>
      <w:tr w:rsidR="001A09C8" w:rsidRPr="00C62AA6" w14:paraId="65A70605" w14:textId="77777777" w:rsidTr="00E57139">
        <w:trPr>
          <w:cantSplit/>
        </w:trPr>
        <w:tc>
          <w:tcPr>
            <w:tcW w:w="3679" w:type="dxa"/>
          </w:tcPr>
          <w:p w14:paraId="696AB944" w14:textId="77777777" w:rsidR="001A09C8" w:rsidRPr="00C62AA6" w:rsidRDefault="001A09C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3E52544C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778C557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7A3B9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90D9A2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F9E536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4DAF56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0621E6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4F6373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A09C8" w:rsidRPr="00C62AA6" w14:paraId="7F7F1A0A" w14:textId="77777777" w:rsidTr="00E57139">
        <w:trPr>
          <w:cantSplit/>
        </w:trPr>
        <w:tc>
          <w:tcPr>
            <w:tcW w:w="3679" w:type="dxa"/>
            <w:tcBorders>
              <w:bottom w:val="nil"/>
            </w:tcBorders>
          </w:tcPr>
          <w:p w14:paraId="539EE673" w14:textId="77777777" w:rsidR="001A09C8" w:rsidRPr="00C62AA6" w:rsidRDefault="001A09C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14:paraId="11FBB48E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14:paraId="004A58D9" w14:textId="77777777" w:rsidR="001A09C8" w:rsidRPr="00C62AA6" w:rsidRDefault="00917281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F3F2538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483AB83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A57A477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F4D6E62" w14:textId="77777777" w:rsidR="001A09C8" w:rsidRPr="00C62AA6" w:rsidRDefault="00917281" w:rsidP="001A09C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890508A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36E74AE" w14:textId="77777777" w:rsidR="001A09C8" w:rsidRPr="00787F21" w:rsidRDefault="001A09C8" w:rsidP="00787F2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7F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16E1E0" w14:textId="77777777" w:rsidR="00DE151E" w:rsidRPr="00C62AA6" w:rsidRDefault="00DE151E" w:rsidP="00AF6226">
      <w:pPr>
        <w:pStyle w:val="a"/>
        <w:tabs>
          <w:tab w:val="clear" w:pos="1080"/>
          <w:tab w:val="left" w:pos="1710"/>
        </w:tabs>
        <w:ind w:left="630"/>
        <w:jc w:val="thaiDistribute"/>
        <w:rPr>
          <w:rFonts w:ascii="Angsana New" w:hAnsi="Angsana New" w:cs="Angsana New"/>
          <w:lang w:val="en-US"/>
        </w:rPr>
      </w:pPr>
    </w:p>
    <w:p w14:paraId="6AE42C1C" w14:textId="77777777" w:rsidR="00DE151E" w:rsidRPr="00C62AA6" w:rsidRDefault="00DE151E" w:rsidP="00AF6226">
      <w:pPr>
        <w:pStyle w:val="a"/>
        <w:tabs>
          <w:tab w:val="clear" w:pos="1080"/>
          <w:tab w:val="left" w:pos="171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62AA6">
        <w:rPr>
          <w:rFonts w:ascii="Angsana New" w:hAnsi="Angsana New" w:cs="Angsana New"/>
          <w:cs/>
          <w:lang w:val="en-US"/>
        </w:rPr>
        <w:t>การวิเคราะห์อายุ</w:t>
      </w:r>
      <w:r w:rsidR="00B57831">
        <w:rPr>
          <w:rFonts w:ascii="Angsana New" w:hAnsi="Angsana New" w:cs="Angsana New" w:hint="cs"/>
          <w:cs/>
          <w:lang w:val="en-US"/>
        </w:rPr>
        <w:t>ของ</w:t>
      </w:r>
      <w:r w:rsidR="00B57831">
        <w:rPr>
          <w:rFonts w:ascii="Angsana New" w:hAnsi="Angsana New" w:cs="Angsana New"/>
          <w:cs/>
          <w:lang w:val="en-US"/>
        </w:rPr>
        <w:t>ลูกหนี้การค้าแสดงได้</w:t>
      </w:r>
      <w:r w:rsidRPr="00C62AA6">
        <w:rPr>
          <w:rFonts w:ascii="Angsana New" w:hAnsi="Angsana New" w:cs="Angsana New"/>
          <w:cs/>
          <w:lang w:val="en-US"/>
        </w:rPr>
        <w:t>ดังนี้</w:t>
      </w:r>
    </w:p>
    <w:p w14:paraId="4E7D10ED" w14:textId="77777777" w:rsidR="00DE151E" w:rsidRPr="00C62AA6" w:rsidRDefault="00DE151E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378" w:type="dxa"/>
        <w:tblLook w:val="0000" w:firstRow="0" w:lastRow="0" w:firstColumn="0" w:lastColumn="0" w:noHBand="0" w:noVBand="0"/>
      </w:tblPr>
      <w:tblGrid>
        <w:gridCol w:w="3482"/>
        <w:gridCol w:w="801"/>
        <w:gridCol w:w="1165"/>
        <w:gridCol w:w="236"/>
        <w:gridCol w:w="1201"/>
        <w:gridCol w:w="243"/>
        <w:gridCol w:w="1184"/>
        <w:gridCol w:w="270"/>
        <w:gridCol w:w="1120"/>
      </w:tblGrid>
      <w:tr w:rsidR="00953158" w:rsidRPr="00C62AA6" w14:paraId="418C18BB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FF3D86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06F6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05FD792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DCB76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2D35C63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B85" w:rsidRPr="00C62AA6" w14:paraId="3A95FB14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9DA4D0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8C88219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33DE50" w14:textId="3D52B0F2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E465C0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20438E" w14:textId="520E7B9E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C5908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805575" w14:textId="45D2B1D0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5B4345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3078C6" w14:textId="47D76538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53158" w:rsidRPr="00C62AA6" w14:paraId="71175BAF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CDFC1E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DA2C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8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0B7AA92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53158" w:rsidRPr="00C62AA6" w14:paraId="71766EB3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252EB4" w14:textId="77777777" w:rsidR="00953158" w:rsidRPr="00C62AA6" w:rsidRDefault="0095315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790C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98A0B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182D2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455F5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25D2B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CF7D4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C59F5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40310" w14:textId="77777777" w:rsidR="00953158" w:rsidRPr="00C62AA6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9C8" w:rsidRPr="00C62AA6" w14:paraId="51C00A26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81CCD3" w14:textId="77777777" w:rsidR="001A09C8" w:rsidRPr="00C62AA6" w:rsidRDefault="001A09C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A7F8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7D5D2" w14:textId="7378CDFD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91728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2B586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AC685" w14:textId="14FAB35C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1A09C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ECB70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F497A" w14:textId="60D159B4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91728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2933A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703F8" w14:textId="5672CD62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1A09C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</w:tr>
      <w:tr w:rsidR="001A09C8" w:rsidRPr="00C62AA6" w14:paraId="47F952A3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523177" w14:textId="7F77502E" w:rsidR="001A09C8" w:rsidRPr="00C62AA6" w:rsidRDefault="001A09C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43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07E05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F4CDA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A4022B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F3DD39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AB6FC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CAD53C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34A04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B78E2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09C8" w:rsidRPr="00C62AA6" w14:paraId="4A175C0E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E41D91" w14:textId="6D37CC4A" w:rsidR="001A09C8" w:rsidRPr="00C62AA6" w:rsidRDefault="001A09C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2229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E5A9C" w14:textId="77777777" w:rsidR="001A09C8" w:rsidRPr="00C62AA6" w:rsidRDefault="00917281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46D2BD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F5BC0" w14:textId="6ED44795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FAC58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C36C68" w14:textId="77777777" w:rsidR="001A09C8" w:rsidRPr="00C62AA6" w:rsidRDefault="00917281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22B3B6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553677" w14:textId="77777777" w:rsidR="001A09C8" w:rsidRPr="00C62AA6" w:rsidRDefault="001A09C8" w:rsidP="00787F2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09C8" w:rsidRPr="00C62AA6" w14:paraId="5922ACC5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33636B" w14:textId="77777777" w:rsidR="001A09C8" w:rsidRPr="00C62AA6" w:rsidRDefault="001A09C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F403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92DF8B" w14:textId="20EA63F7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172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96CA24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D5771B" w14:textId="39C13EE9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A09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473135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379565" w14:textId="5D717FE7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9172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6B270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C5CBA7" w14:textId="1DE5B37F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  <w:tr w:rsidR="001A09C8" w:rsidRPr="00C62AA6" w14:paraId="06EFA73F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4AD903" w14:textId="77777777" w:rsidR="001A09C8" w:rsidRPr="00C62AA6" w:rsidRDefault="001A09C8" w:rsidP="00DA7CC0">
            <w:pPr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FA98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615D07" w14:textId="77777777" w:rsidR="001A09C8" w:rsidRPr="00C62AA6" w:rsidRDefault="00917281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3ABE24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9D5ACC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1748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6F075" w14:textId="77777777" w:rsidR="001A09C8" w:rsidRPr="00C62AA6" w:rsidRDefault="00917281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3A766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9C74C" w14:textId="77777777" w:rsidR="001A09C8" w:rsidRPr="00C62AA6" w:rsidRDefault="001A09C8" w:rsidP="0078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09C8" w:rsidRPr="00C62AA6" w14:paraId="0A7549B4" w14:textId="77777777" w:rsidTr="00E571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EFE072" w14:textId="77777777" w:rsidR="001A09C8" w:rsidRPr="00C62AA6" w:rsidRDefault="001A09C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56F9" w14:textId="125CC8B8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4F54F8" w14:textId="49AB3327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172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7B5EA5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EAD4C1" w14:textId="2904210A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A09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2AF0D0C6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85FBB1" w14:textId="74F9C7B8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9172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615A53E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7123C0" w14:textId="7F0E2223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</w:tbl>
    <w:p w14:paraId="509946C5" w14:textId="77777777" w:rsidR="00DE151E" w:rsidRPr="00C62AA6" w:rsidRDefault="00DE151E" w:rsidP="00AF6226">
      <w:pPr>
        <w:pStyle w:val="block"/>
        <w:tabs>
          <w:tab w:val="left" w:pos="450"/>
          <w:tab w:val="left" w:pos="540"/>
        </w:tabs>
        <w:spacing w:after="0" w:line="240" w:lineRule="auto"/>
        <w:ind w:left="547"/>
        <w:jc w:val="both"/>
        <w:rPr>
          <w:rFonts w:ascii="Angsana New" w:hAnsi="Angsana New" w:cs="Angsana New"/>
          <w:sz w:val="10"/>
          <w:szCs w:val="10"/>
          <w:lang w:val="en-US"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</w:p>
    <w:tbl>
      <w:tblPr>
        <w:tblW w:w="9117" w:type="dxa"/>
        <w:tblInd w:w="513" w:type="dxa"/>
        <w:tblLook w:val="0000" w:firstRow="0" w:lastRow="0" w:firstColumn="0" w:lastColumn="0" w:noHBand="0" w:noVBand="0"/>
      </w:tblPr>
      <w:tblGrid>
        <w:gridCol w:w="3807"/>
        <w:gridCol w:w="1170"/>
        <w:gridCol w:w="270"/>
        <w:gridCol w:w="1170"/>
        <w:gridCol w:w="270"/>
        <w:gridCol w:w="1080"/>
        <w:gridCol w:w="270"/>
        <w:gridCol w:w="1080"/>
      </w:tblGrid>
      <w:tr w:rsidR="00A23709" w:rsidRPr="00C62AA6" w14:paraId="2627F24C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33CDF3E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14D01AC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60D82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4810EF7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B85" w:rsidRPr="00C62AA6" w14:paraId="4D6C5F08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5871BE8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468C5E" w14:textId="3690319A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83BA02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83999F" w14:textId="34564A2F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939C2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19AEE1" w14:textId="22A4D26A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56BAB0" w14:textId="77777777" w:rsidR="00574B85" w:rsidRPr="00C62AA6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44E0AE" w14:textId="65C98604" w:rsidR="00574B85" w:rsidRPr="00C62AA6" w:rsidRDefault="007F079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23709" w:rsidRPr="00C62AA6" w14:paraId="2ABF1585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1869E5B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475EAD7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23709" w:rsidRPr="00C62AA6" w14:paraId="55A06F10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FA959DE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98F97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643BD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15FC3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374DD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0A07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89887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D05D83" w14:textId="77777777" w:rsidR="00A23709" w:rsidRPr="00C62AA6" w:rsidRDefault="00A23709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9C8" w:rsidRPr="00C62AA6" w14:paraId="1AC488E6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6D1980D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2D908" w14:textId="0FDF2448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11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CC520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31F76" w14:textId="02F4364C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11</w:t>
            </w:r>
            <w:r w:rsidR="001A09C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ACC9B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82EE1" w14:textId="0EE60AE1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F1C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B15AE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B6092" w14:textId="6B664855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A09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822</w:t>
            </w:r>
          </w:p>
        </w:tc>
      </w:tr>
      <w:tr w:rsidR="001A09C8" w:rsidRPr="00C62AA6" w14:paraId="0CBF7AB6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0C4A817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1273E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B216E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E6F3D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E332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E3224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68564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81FFA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A09C8" w:rsidRPr="00C62AA6" w14:paraId="3872CF01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8D35723" w14:textId="424EFD33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C29AF8" w14:textId="27BAFEB1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FEEB4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354003" w14:textId="50A3EE58" w:rsidR="001A09C8" w:rsidRPr="00C62AA6" w:rsidRDefault="007F0795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59E04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EBBAA5" w14:textId="77777777" w:rsidR="001A09C8" w:rsidRPr="00C62AA6" w:rsidRDefault="007F1CDB" w:rsidP="001A09C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438D1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45A8E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09C8" w:rsidRPr="00C62AA6" w14:paraId="147F28DA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77C35E7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2C9EE8" w14:textId="1D5B0C9D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D908C4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3222EA" w14:textId="39632562" w:rsidR="001A09C8" w:rsidRPr="00C62AA6" w:rsidRDefault="007F0795" w:rsidP="001A09C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725170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AAF4C7" w14:textId="3DC03A4C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7D4DE2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21BDE7" w14:textId="64059098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  <w:tr w:rsidR="001A09C8" w:rsidRPr="00C62AA6" w14:paraId="7695D71A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D4EF62E" w14:textId="77777777" w:rsidR="001A09C8" w:rsidRPr="00C62AA6" w:rsidRDefault="001A09C8" w:rsidP="001A09C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472B64" w14:textId="77777777" w:rsidR="001A09C8" w:rsidRPr="00C62AA6" w:rsidRDefault="007F1CDB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8455E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69D6CD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26465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B23C27" w14:textId="77777777" w:rsidR="001A09C8" w:rsidRPr="00C62AA6" w:rsidRDefault="007F1CDB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A6641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F1AD64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09C8" w:rsidRPr="00C62AA6" w14:paraId="5E176B03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D69F15C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5D4C70" w14:textId="3B112565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4A1B75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C4F3D" w14:textId="593208F8" w:rsidR="001A09C8" w:rsidRPr="00C62AA6" w:rsidRDefault="007F0795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B48BB0A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3C4D57" w14:textId="6FFA7390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6FF339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D2ABD8" w14:textId="580F6C3B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  <w:tr w:rsidR="001A09C8" w:rsidRPr="00C62AA6" w14:paraId="73D6098E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371415C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E53625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65B0D78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20A151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4D9697B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B07159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2F918C2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379182" w14:textId="77777777" w:rsidR="001A09C8" w:rsidRPr="00C62AA6" w:rsidRDefault="001A09C8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A09C8" w:rsidRPr="00C62AA6" w14:paraId="4E626885" w14:textId="77777777" w:rsidTr="001454EA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5398AEA" w14:textId="77777777" w:rsidR="001A09C8" w:rsidRPr="00C62AA6" w:rsidRDefault="001A09C8" w:rsidP="001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B931670" w14:textId="448C6E4F" w:rsidR="001A09C8" w:rsidRPr="00C62AA6" w:rsidRDefault="007F0795" w:rsidP="001454E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D0A207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2E4AA21" w14:textId="7F368331" w:rsidR="001A09C8" w:rsidRPr="00C62AA6" w:rsidRDefault="007F0795" w:rsidP="001454E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5F87AF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E51A4B" w14:textId="626D4B41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2E814C" w14:textId="77777777" w:rsidR="001A09C8" w:rsidRPr="00C62AA6" w:rsidRDefault="001A09C8" w:rsidP="001A0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22F01D" w14:textId="3E80B754" w:rsidR="001A09C8" w:rsidRPr="00C62AA6" w:rsidRDefault="007F0795" w:rsidP="001A09C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1A09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</w:tr>
    </w:tbl>
    <w:p w14:paraId="305083F2" w14:textId="77777777" w:rsidR="00DE151E" w:rsidRPr="00C62AA6" w:rsidRDefault="00DE151E" w:rsidP="00AF6226">
      <w:pPr>
        <w:pStyle w:val="block"/>
        <w:tabs>
          <w:tab w:val="left" w:pos="450"/>
          <w:tab w:val="left" w:pos="540"/>
        </w:tabs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1BE29549" w14:textId="5F0E5D9D" w:rsidR="00402200" w:rsidRPr="00C62AA6" w:rsidRDefault="00DE151E" w:rsidP="00376B35">
      <w:pPr>
        <w:pStyle w:val="block"/>
        <w:tabs>
          <w:tab w:val="left" w:pos="450"/>
          <w:tab w:val="left" w:pos="540"/>
        </w:tabs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ระยะเวลาการให้สินเชื่อแก่ลูกค้าของกลุ่มบริษัทมีระยะเวลาตั้งแต่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C62AA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62AA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วัน ถึง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75357E" w:rsidRPr="0075357E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C62AA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วัน </w:t>
      </w:r>
      <w:r w:rsidRPr="00C62AA6">
        <w:rPr>
          <w:rFonts w:ascii="Angsana New" w:hAnsi="Angsana New"/>
          <w:sz w:val="30"/>
          <w:szCs w:val="30"/>
          <w:rtl/>
          <w:cs/>
        </w:rPr>
        <w:tab/>
      </w:r>
    </w:p>
    <w:p w14:paraId="7BFE33B7" w14:textId="6D55A00C" w:rsidR="008418B4" w:rsidRPr="008A1B78" w:rsidRDefault="008418B4" w:rsidP="008A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12F734" w14:textId="4C497B4D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t>8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784062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14:paraId="0CA277B6" w14:textId="77777777" w:rsidR="00DE151E" w:rsidRPr="00C62AA6" w:rsidRDefault="00DE151E" w:rsidP="00AF6226">
      <w:pPr>
        <w:spacing w:line="240" w:lineRule="auto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</w:rPr>
        <w:tab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59"/>
        <w:gridCol w:w="236"/>
        <w:gridCol w:w="1143"/>
        <w:gridCol w:w="236"/>
        <w:gridCol w:w="1114"/>
      </w:tblGrid>
      <w:tr w:rsidR="00DE151E" w:rsidRPr="00C62AA6" w14:paraId="59E98B2F" w14:textId="77777777" w:rsidTr="001454EA">
        <w:trPr>
          <w:trHeight w:val="282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FD7313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right w:val="nil"/>
            </w:tcBorders>
          </w:tcPr>
          <w:p w14:paraId="0D8822B7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A87323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right w:val="nil"/>
            </w:tcBorders>
          </w:tcPr>
          <w:p w14:paraId="6B55E971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E0" w:rsidRPr="00C62AA6" w14:paraId="01BFD6AB" w14:textId="77777777" w:rsidTr="001454E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6F8D8315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2EAA3E2" w14:textId="01275EED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9DD445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27E51344" w14:textId="4BFBDE30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20D406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7872A61F" w14:textId="3D22AD75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5BD916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1BA41B81" w14:textId="29131DAE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A4327" w:rsidRPr="00C62AA6" w14:paraId="322EAD7B" w14:textId="77777777" w:rsidTr="001454E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379B1771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right w:val="nil"/>
            </w:tcBorders>
          </w:tcPr>
          <w:p w14:paraId="53DF222B" w14:textId="77777777" w:rsidR="008A4327" w:rsidRPr="00C62AA6" w:rsidRDefault="008A4327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3FFF" w:rsidRPr="00C62AA6" w14:paraId="5893A629" w14:textId="77777777" w:rsidTr="001454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C203B4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14D6D4" w14:textId="36B27A08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22C9B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BF5E285" w14:textId="00AEA60D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FFC23C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8CB614B" w14:textId="6D82D3AD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6070DB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7D67000" w14:textId="232421D8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8"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33FFF" w:rsidRPr="00C62AA6" w14:paraId="2709365D" w14:textId="77777777" w:rsidTr="001454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5A5DE5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D0DC5B" w14:textId="36CAF5C5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25171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51B59B4" w14:textId="7BC25890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4D3FAE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F90E8A0" w14:textId="3EDFC17D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3929FA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D0C2C39" w14:textId="3534E346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433FFF" w:rsidRPr="00C62AA6" w14:paraId="2DA6E961" w14:textId="77777777" w:rsidTr="001454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775558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เงินให้กู้ยืมระยะยาวแก่สหกรณ์ออมทรัพย์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11D65B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91C2D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89AD040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340249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4489EF6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70130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4C53C4B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FFF" w:rsidRPr="00C62AA6" w14:paraId="0F7C616B" w14:textId="77777777" w:rsidTr="001454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5409CC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ของพนักงาน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08D5F6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52C23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57B189A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B9646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070DC77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67D52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DC2A68D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FFF" w:rsidRPr="00C62AA6" w14:paraId="0EEA1800" w14:textId="77777777" w:rsidTr="001454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B1F274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AF28E8" w14:textId="3EC173C5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0FACF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A62CFAF" w14:textId="0F69593A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C6496A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0FB1D02" w14:textId="2773C051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94A3BA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D59F3C8" w14:textId="64A4131E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33FFF" w:rsidRPr="00C62AA6" w14:paraId="2A8BAE7A" w14:textId="77777777" w:rsidTr="001454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A77165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60EC7" w14:textId="5ACF9FC2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61AF07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6500" w14:textId="696F0056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39974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2B28F" w14:textId="188A9F63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48F35E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D1858" w14:textId="576BEA99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433FFF" w:rsidRPr="00C62AA6" w14:paraId="2CC9797B" w14:textId="77777777" w:rsidTr="001454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B1553D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FD39C" w14:textId="2E1CEF25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05E854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EC4A4" w14:textId="4AB399EF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AB799" w14:textId="77777777" w:rsidR="00433FFF" w:rsidRPr="00113304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3156" w14:textId="0E67AE66" w:rsidR="00433FFF" w:rsidRPr="00113304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CB9864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22099" w14:textId="03BDBC5A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33FFF" w:rsidRPr="001133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</w:tbl>
    <w:p w14:paraId="48462CBD" w14:textId="77777777" w:rsidR="00CF3B98" w:rsidRDefault="00CF3B9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E9CDB2" w14:textId="77777777" w:rsidR="008A1B78" w:rsidRDefault="008A1B7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84D758" w14:textId="77777777" w:rsidR="008A1B78" w:rsidRDefault="008A1B7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B4B0C4" w14:textId="77777777" w:rsidR="008A1B78" w:rsidRPr="00C62AA6" w:rsidRDefault="008A1B7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72F2C52" w14:textId="1B8F485B" w:rsidR="00DE151E" w:rsidRPr="00C62AA6" w:rsidRDefault="007F0795" w:rsidP="008C6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8C6448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784062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DE151E" w:rsidRPr="00C62AA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7C42193" w14:textId="77777777" w:rsidR="00DE151E" w:rsidRPr="00C62AA6" w:rsidRDefault="00DE151E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260"/>
        <w:gridCol w:w="180"/>
        <w:gridCol w:w="1260"/>
        <w:gridCol w:w="180"/>
        <w:gridCol w:w="1143"/>
        <w:gridCol w:w="180"/>
        <w:gridCol w:w="1170"/>
      </w:tblGrid>
      <w:tr w:rsidR="00DE151E" w:rsidRPr="00C62AA6" w14:paraId="7FF8449F" w14:textId="77777777" w:rsidTr="00134F38">
        <w:trPr>
          <w:cantSplit/>
          <w:tblHeader/>
        </w:trPr>
        <w:tc>
          <w:tcPr>
            <w:tcW w:w="3825" w:type="dxa"/>
          </w:tcPr>
          <w:p w14:paraId="3A48F1C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B710072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2AC704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3" w:type="dxa"/>
            <w:gridSpan w:val="3"/>
          </w:tcPr>
          <w:p w14:paraId="5921C7BB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E0" w:rsidRPr="00C62AA6" w14:paraId="54BA7140" w14:textId="77777777" w:rsidTr="00134F38">
        <w:trPr>
          <w:cantSplit/>
          <w:tblHeader/>
        </w:trPr>
        <w:tc>
          <w:tcPr>
            <w:tcW w:w="3825" w:type="dxa"/>
          </w:tcPr>
          <w:p w14:paraId="726D72FB" w14:textId="77777777" w:rsidR="00BB31E0" w:rsidRPr="00C62AA6" w:rsidRDefault="00BB31E0" w:rsidP="00BB31E0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E104B0" w14:textId="1F336D62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27DB75E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06C7D" w14:textId="7FC50372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17EBAFE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D89C55" w14:textId="4F351570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1F23EAD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B2580" w14:textId="6FEB0623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A4327" w:rsidRPr="00C62AA6" w14:paraId="1D91B8D6" w14:textId="77777777" w:rsidTr="00134F38">
        <w:trPr>
          <w:cantSplit/>
        </w:trPr>
        <w:tc>
          <w:tcPr>
            <w:tcW w:w="3825" w:type="dxa"/>
          </w:tcPr>
          <w:p w14:paraId="0F977540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3" w:type="dxa"/>
            <w:gridSpan w:val="7"/>
          </w:tcPr>
          <w:p w14:paraId="4079D94A" w14:textId="77777777" w:rsidR="008A4327" w:rsidRPr="00C62AA6" w:rsidRDefault="008A4327" w:rsidP="00AF622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3FFF" w:rsidRPr="00C62AA6" w14:paraId="665BCA0B" w14:textId="77777777" w:rsidTr="00134F38">
        <w:trPr>
          <w:cantSplit/>
        </w:trPr>
        <w:tc>
          <w:tcPr>
            <w:tcW w:w="3825" w:type="dxa"/>
          </w:tcPr>
          <w:p w14:paraId="7A6CB21F" w14:textId="77777777" w:rsidR="00433FFF" w:rsidRPr="00C62AA6" w:rsidRDefault="00433FFF" w:rsidP="00433FFF">
            <w:pPr>
              <w:pStyle w:val="a"/>
              <w:tabs>
                <w:tab w:val="clear" w:pos="1080"/>
              </w:tabs>
              <w:ind w:right="-34"/>
              <w:rPr>
                <w:rFonts w:ascii="Angsana New" w:hAnsi="Angsana New" w:cs="Angsana New"/>
                <w:cs/>
              </w:rPr>
            </w:pPr>
            <w:r w:rsidRPr="00C62AA6">
              <w:rPr>
                <w:rFonts w:ascii="Angsana New" w:hAnsi="Angsana New" w:cs="Angsana New"/>
                <w:cs/>
              </w:rPr>
              <w:t>น้ำมันปิโตรเลียมดิบและวัตถุดิบ</w:t>
            </w:r>
          </w:p>
        </w:tc>
        <w:tc>
          <w:tcPr>
            <w:tcW w:w="1260" w:type="dxa"/>
          </w:tcPr>
          <w:p w14:paraId="36FA3AEF" w14:textId="65BAF3C0" w:rsidR="00433FFF" w:rsidRPr="00C62AA6" w:rsidRDefault="007F0795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7F1CD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38B3BD6A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65622" w14:textId="02116FAC" w:rsidR="00433FFF" w:rsidRPr="00C62AA6" w:rsidRDefault="007F0795" w:rsidP="00433FF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433FF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180" w:type="dxa"/>
          </w:tcPr>
          <w:p w14:paraId="70D35341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62DDCF2" w14:textId="5AD22C18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F1C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180" w:type="dxa"/>
          </w:tcPr>
          <w:p w14:paraId="58822553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ED345" w14:textId="2E9F3496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33F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</w:tr>
      <w:tr w:rsidR="00433FFF" w:rsidRPr="00C62AA6" w14:paraId="6CAFFFFC" w14:textId="77777777" w:rsidTr="00134F38">
        <w:trPr>
          <w:cantSplit/>
        </w:trPr>
        <w:tc>
          <w:tcPr>
            <w:tcW w:w="3825" w:type="dxa"/>
          </w:tcPr>
          <w:p w14:paraId="6A62E8E0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วัสดุ อะไหล่และของใช้สิ้นเปลือง</w:t>
            </w:r>
          </w:p>
        </w:tc>
        <w:tc>
          <w:tcPr>
            <w:tcW w:w="1260" w:type="dxa"/>
          </w:tcPr>
          <w:p w14:paraId="6F8CD441" w14:textId="2B370383" w:rsidR="00433FFF" w:rsidRPr="00C62AA6" w:rsidRDefault="007F0795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F1C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80" w:type="dxa"/>
          </w:tcPr>
          <w:p w14:paraId="08B7BDA0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247EB" w14:textId="0F6EAAF8" w:rsidR="00433FFF" w:rsidRPr="00C62AA6" w:rsidRDefault="007F0795" w:rsidP="00433FF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33F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180" w:type="dxa"/>
          </w:tcPr>
          <w:p w14:paraId="68BDBCF6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52072B38" w14:textId="26889E04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F1C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80" w:type="dxa"/>
          </w:tcPr>
          <w:p w14:paraId="7811D4DD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20141A" w14:textId="6BEEC798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33F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33FFF" w:rsidRPr="00C62AA6" w14:paraId="0A3E7C41" w14:textId="77777777" w:rsidTr="00134F38">
        <w:trPr>
          <w:cantSplit/>
        </w:trPr>
        <w:tc>
          <w:tcPr>
            <w:tcW w:w="3825" w:type="dxa"/>
          </w:tcPr>
          <w:p w14:paraId="36FC5EE2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ผลิตภัณฑ์สำเร็จรูป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และผลิตภัณฑ์กึ่งสำเร็จรูป</w:t>
            </w:r>
          </w:p>
        </w:tc>
        <w:tc>
          <w:tcPr>
            <w:tcW w:w="1260" w:type="dxa"/>
          </w:tcPr>
          <w:p w14:paraId="0AD0D328" w14:textId="44AD0632" w:rsidR="00433FFF" w:rsidRPr="00C62AA6" w:rsidRDefault="007F0795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7F1C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08414AD9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12BD7" w14:textId="0A577326" w:rsidR="00433FFF" w:rsidRPr="00C62AA6" w:rsidRDefault="007F0795" w:rsidP="00433FF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33F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180" w:type="dxa"/>
          </w:tcPr>
          <w:p w14:paraId="185BBC1D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24C5252" w14:textId="293D41D8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F1C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180" w:type="dxa"/>
          </w:tcPr>
          <w:p w14:paraId="14FEC698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56E8B" w14:textId="48589B7A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33F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</w:tr>
      <w:tr w:rsidR="00433FFF" w:rsidRPr="00C62AA6" w14:paraId="2E87933B" w14:textId="77777777" w:rsidTr="00134F38">
        <w:trPr>
          <w:cantSplit/>
        </w:trPr>
        <w:tc>
          <w:tcPr>
            <w:tcW w:w="3825" w:type="dxa"/>
          </w:tcPr>
          <w:p w14:paraId="1A316E1B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7559C6E4" w14:textId="77777777" w:rsidR="00433FFF" w:rsidRPr="00C62AA6" w:rsidRDefault="00433FFF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004CE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34FC93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CA4D8D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0DCBE7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5420CE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7B480A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33FFF" w:rsidRPr="00C62AA6" w14:paraId="71FDF455" w14:textId="77777777" w:rsidTr="00134F38">
        <w:trPr>
          <w:cantSplit/>
        </w:trPr>
        <w:tc>
          <w:tcPr>
            <w:tcW w:w="3825" w:type="dxa"/>
          </w:tcPr>
          <w:p w14:paraId="222811FB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น้ำมันปิโตรเลียมดิบ</w:t>
            </w:r>
          </w:p>
        </w:tc>
        <w:tc>
          <w:tcPr>
            <w:tcW w:w="1260" w:type="dxa"/>
          </w:tcPr>
          <w:p w14:paraId="764691F6" w14:textId="17CBDCEE" w:rsidR="00433FFF" w:rsidRPr="00C62AA6" w:rsidRDefault="007F0795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F1C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180" w:type="dxa"/>
          </w:tcPr>
          <w:p w14:paraId="0C5A8B06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941403" w14:textId="719741C1" w:rsidR="00433FFF" w:rsidRPr="00C62AA6" w:rsidRDefault="007F0795" w:rsidP="00433FFF">
            <w:pPr>
              <w:pStyle w:val="a0"/>
              <w:tabs>
                <w:tab w:val="decimal" w:pos="104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33F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  <w:tc>
          <w:tcPr>
            <w:tcW w:w="180" w:type="dxa"/>
          </w:tcPr>
          <w:p w14:paraId="33D07EB9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09A4B8F" w14:textId="7E0F2DBA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F1C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180" w:type="dxa"/>
          </w:tcPr>
          <w:p w14:paraId="1A518A50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33DEFA" w14:textId="4A919491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33F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33FFF" w:rsidRPr="00C62AA6" w14:paraId="361E50A7" w14:textId="77777777" w:rsidTr="00134F38">
        <w:trPr>
          <w:cantSplit/>
        </w:trPr>
        <w:tc>
          <w:tcPr>
            <w:tcW w:w="3825" w:type="dxa"/>
          </w:tcPr>
          <w:p w14:paraId="36936714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วัสดุ อะไหล่และของใช้สิ้นเปลือง</w:t>
            </w:r>
          </w:p>
        </w:tc>
        <w:tc>
          <w:tcPr>
            <w:tcW w:w="1260" w:type="dxa"/>
          </w:tcPr>
          <w:p w14:paraId="4FE62A07" w14:textId="45CA83AB" w:rsidR="00433FFF" w:rsidRPr="00C62AA6" w:rsidRDefault="007F0795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4BE73E7C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01550320" w14:textId="0ED10BF1" w:rsidR="00433FFF" w:rsidRPr="00C62AA6" w:rsidRDefault="007F0795" w:rsidP="00433FFF">
            <w:pPr>
              <w:pStyle w:val="a0"/>
              <w:tabs>
                <w:tab w:val="decimal" w:pos="104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3565A191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6F40156" w14:textId="37303DB1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9E3EE06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2F3559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3FFF" w:rsidRPr="00C62AA6" w14:paraId="7411E859" w14:textId="77777777" w:rsidTr="00134F38">
        <w:trPr>
          <w:cantSplit/>
        </w:trPr>
        <w:tc>
          <w:tcPr>
            <w:tcW w:w="3825" w:type="dxa"/>
          </w:tcPr>
          <w:p w14:paraId="4408EEC9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BD5FE0" w14:textId="663BB7C8" w:rsidR="00433FFF" w:rsidRPr="00C62AA6" w:rsidRDefault="007F0795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849</w:t>
            </w:r>
          </w:p>
        </w:tc>
        <w:tc>
          <w:tcPr>
            <w:tcW w:w="180" w:type="dxa"/>
          </w:tcPr>
          <w:p w14:paraId="6D13D975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8A497A" w14:textId="0E05516D" w:rsidR="00433FFF" w:rsidRPr="00C62AA6" w:rsidRDefault="007F0795" w:rsidP="00433FFF">
            <w:pPr>
              <w:pStyle w:val="a0"/>
              <w:tabs>
                <w:tab w:val="decimal" w:pos="104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433F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2D319D6C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370F260" w14:textId="234D18AB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80" w:type="dxa"/>
          </w:tcPr>
          <w:p w14:paraId="7F0F4B47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C7CD0C" w14:textId="3719CAC8" w:rsidR="00433FFF" w:rsidRPr="00C62AA6" w:rsidRDefault="007F0795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433F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tr w:rsidR="00433FFF" w:rsidRPr="00C62AA6" w14:paraId="4BE7F551" w14:textId="77777777" w:rsidTr="00134F38">
        <w:trPr>
          <w:cantSplit/>
        </w:trPr>
        <w:tc>
          <w:tcPr>
            <w:tcW w:w="3825" w:type="dxa"/>
          </w:tcPr>
          <w:p w14:paraId="6E0B97DD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CDEB1A" w14:textId="77777777" w:rsidR="00433FFF" w:rsidRPr="00C62AA6" w:rsidRDefault="00433FFF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FC11AFC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52DE1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2E0627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AED1D9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EB536D8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5BB1C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3FFF" w:rsidRPr="00C62AA6" w14:paraId="0C8DF903" w14:textId="77777777" w:rsidTr="00134F38">
        <w:trPr>
          <w:cantSplit/>
        </w:trPr>
        <w:tc>
          <w:tcPr>
            <w:tcW w:w="3825" w:type="dxa"/>
          </w:tcPr>
          <w:p w14:paraId="1CBAFD98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ค่าเผื่อมูลค่าสินค้าลดลงให้เท่ากับ</w:t>
            </w:r>
          </w:p>
        </w:tc>
        <w:tc>
          <w:tcPr>
            <w:tcW w:w="1260" w:type="dxa"/>
          </w:tcPr>
          <w:p w14:paraId="4C9F698A" w14:textId="77777777" w:rsidR="00433FFF" w:rsidRPr="00C62AA6" w:rsidRDefault="00433FFF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AA0AB40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6811B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23ADE4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3D2EFCD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E465B7F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0F0AD" w14:textId="77777777" w:rsidR="00433FFF" w:rsidRPr="00C62AA6" w:rsidRDefault="00433FFF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FFF" w:rsidRPr="00C62AA6" w14:paraId="4FA40A4B" w14:textId="77777777" w:rsidTr="00134F38">
        <w:trPr>
          <w:cantSplit/>
        </w:trPr>
        <w:tc>
          <w:tcPr>
            <w:tcW w:w="3825" w:type="dxa"/>
          </w:tcPr>
          <w:p w14:paraId="3D96AB9A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  มูลค่าสุทธิที่จะได้รับ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41FFAC" w14:textId="60AFDC81" w:rsidR="00433FFF" w:rsidRPr="00C62AA6" w:rsidRDefault="007F0795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6FA4352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F598D2" w14:textId="5994AE4A" w:rsidR="00433FFF" w:rsidRPr="00C62AA6" w:rsidRDefault="007F0795" w:rsidP="00433FF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DF4B031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F18240A" w14:textId="77777777" w:rsidR="00433FFF" w:rsidRPr="00C62AA6" w:rsidRDefault="007F1CDB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2B5E1D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64725" w14:textId="60C0A515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433FFF" w:rsidRPr="00C62AA6" w14:paraId="42D3FC12" w14:textId="77777777" w:rsidTr="00134F38">
        <w:trPr>
          <w:cantSplit/>
        </w:trPr>
        <w:tc>
          <w:tcPr>
            <w:tcW w:w="3825" w:type="dxa"/>
          </w:tcPr>
          <w:p w14:paraId="632BAD65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A7E6D7" w14:textId="22908185" w:rsidR="00433FFF" w:rsidRPr="00C62AA6" w:rsidRDefault="007F0795" w:rsidP="00415E5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80" w:type="dxa"/>
          </w:tcPr>
          <w:p w14:paraId="4D4F9634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422967" w14:textId="1209F7F6" w:rsidR="00433FFF" w:rsidRPr="00C62AA6" w:rsidRDefault="007F0795" w:rsidP="00433FF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433F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80" w:type="dxa"/>
          </w:tcPr>
          <w:p w14:paraId="623B0618" w14:textId="77777777" w:rsidR="00433FFF" w:rsidRPr="00C62AA6" w:rsidRDefault="00433FFF" w:rsidP="00433FF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D65B0F9" w14:textId="6D42D227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180" w:type="dxa"/>
          </w:tcPr>
          <w:p w14:paraId="1142EEC4" w14:textId="77777777" w:rsidR="00433FFF" w:rsidRPr="00C62AA6" w:rsidRDefault="00433FFF" w:rsidP="0043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E926B" w14:textId="21842B21" w:rsidR="00433FFF" w:rsidRPr="00C62AA6" w:rsidRDefault="007F0795" w:rsidP="00433FFF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433F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996</w:t>
            </w:r>
          </w:p>
        </w:tc>
      </w:tr>
    </w:tbl>
    <w:p w14:paraId="597A1947" w14:textId="77777777" w:rsidR="004B079A" w:rsidRPr="00C62AA6" w:rsidRDefault="004B079A" w:rsidP="0040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3C28915C" w14:textId="33FCAB4D" w:rsidR="00862A93" w:rsidRDefault="00862A93" w:rsidP="0040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สินค้าคงเหลือข้างต้นบริษัทได้รวมสินค้าคงเหลือที่ต้องสำรองไว้ตามกฎหมายเป็นจำนวน</w:t>
      </w:r>
      <w:r w:rsidRPr="007F1CDB">
        <w:rPr>
          <w:rFonts w:ascii="Angsana New" w:hAnsi="Angsana New"/>
          <w:sz w:val="30"/>
          <w:szCs w:val="30"/>
          <w:cs/>
        </w:rPr>
        <w:t>เงิน</w:t>
      </w:r>
      <w:r w:rsidR="0056791B" w:rsidRPr="007F1CDB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7F1CDB" w:rsidRPr="007F1CDB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829</w:t>
      </w:r>
      <w:r w:rsidR="0056791B" w:rsidRPr="007F1CDB">
        <w:rPr>
          <w:rFonts w:ascii="Angsana New" w:hAnsi="Angsana New"/>
          <w:sz w:val="30"/>
          <w:szCs w:val="30"/>
        </w:rPr>
        <w:t xml:space="preserve"> </w:t>
      </w:r>
      <w:r w:rsidR="0056791B" w:rsidRPr="007F1CDB">
        <w:rPr>
          <w:rFonts w:ascii="Angsana New" w:hAnsi="Angsana New"/>
          <w:sz w:val="30"/>
          <w:szCs w:val="30"/>
          <w:cs/>
        </w:rPr>
        <w:t>ล้านบาท</w:t>
      </w:r>
      <w:r w:rsidR="0056791B" w:rsidRPr="00C62AA6">
        <w:rPr>
          <w:rFonts w:ascii="Angsana New" w:hAnsi="Angsana New"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Pr="00C62AA6">
        <w:rPr>
          <w:rFonts w:ascii="Angsana New" w:hAnsi="Angsana New"/>
          <w:i/>
          <w:iCs/>
          <w:sz w:val="30"/>
          <w:szCs w:val="30"/>
        </w:rPr>
        <w:t>:</w:t>
      </w:r>
      <w:r w:rsidRPr="00BB31E0">
        <w:rPr>
          <w:rFonts w:ascii="Angsana New" w:hAnsi="Angsana New"/>
          <w:i/>
          <w:iCs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9</w:t>
      </w:r>
      <w:r w:rsidR="005608A2">
        <w:rPr>
          <w:rFonts w:ascii="Angsana New" w:hAnsi="Angsana New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562</w:t>
      </w:r>
      <w:r w:rsidRPr="00C62AA6">
        <w:rPr>
          <w:rFonts w:ascii="Angsana New" w:hAnsi="Angsana New"/>
          <w:i/>
          <w:iCs/>
          <w:sz w:val="30"/>
          <w:szCs w:val="30"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  <w:cs/>
        </w:rPr>
        <w:t>ล้านบา</w:t>
      </w:r>
      <w:r w:rsidR="00337120" w:rsidRPr="00C62AA6">
        <w:rPr>
          <w:rFonts w:ascii="Angsana New" w:hAnsi="Angsana New" w:hint="cs"/>
          <w:i/>
          <w:iCs/>
          <w:sz w:val="30"/>
          <w:szCs w:val="30"/>
          <w:cs/>
        </w:rPr>
        <w:t>ท</w:t>
      </w:r>
      <w:r w:rsidRPr="00C62AA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7EE1470" w14:textId="77777777" w:rsidR="008A1B78" w:rsidRPr="00C62AA6" w:rsidRDefault="008A1B78" w:rsidP="0040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260"/>
        <w:gridCol w:w="180"/>
        <w:gridCol w:w="1260"/>
        <w:gridCol w:w="270"/>
        <w:gridCol w:w="1080"/>
        <w:gridCol w:w="180"/>
        <w:gridCol w:w="1170"/>
      </w:tblGrid>
      <w:tr w:rsidR="00B515AE" w:rsidRPr="00C62AA6" w14:paraId="57EC3BB8" w14:textId="77777777" w:rsidTr="00134F38">
        <w:trPr>
          <w:cantSplit/>
          <w:tblHeader/>
        </w:trPr>
        <w:tc>
          <w:tcPr>
            <w:tcW w:w="3791" w:type="dxa"/>
          </w:tcPr>
          <w:p w14:paraId="7B5D44B8" w14:textId="77777777" w:rsidR="00B515AE" w:rsidRPr="00C62AA6" w:rsidRDefault="00B515AE" w:rsidP="003E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4223FEE" w14:textId="77777777" w:rsidR="00B515AE" w:rsidRPr="00C62AA6" w:rsidRDefault="00B515AE" w:rsidP="00A1149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FB5551" w14:textId="77777777" w:rsidR="00B515AE" w:rsidRPr="00C62AA6" w:rsidRDefault="00B515AE" w:rsidP="00A1149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504E5AE" w14:textId="77777777" w:rsidR="00B515AE" w:rsidRPr="00C62AA6" w:rsidRDefault="00B515AE" w:rsidP="003E758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E0" w:rsidRPr="00C62AA6" w14:paraId="66F4055B" w14:textId="77777777" w:rsidTr="00134F38">
        <w:trPr>
          <w:cantSplit/>
          <w:tblHeader/>
        </w:trPr>
        <w:tc>
          <w:tcPr>
            <w:tcW w:w="3791" w:type="dxa"/>
          </w:tcPr>
          <w:p w14:paraId="1CBBF742" w14:textId="77777777" w:rsidR="00BB31E0" w:rsidRPr="00C62AA6" w:rsidRDefault="00BB31E0" w:rsidP="00BB31E0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096AA7" w14:textId="00D168F5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6E4D740A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988B6" w14:textId="692B4741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7AE894E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65159" w14:textId="26523DC2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1FB9F46" w14:textId="77777777" w:rsidR="00BB31E0" w:rsidRPr="00C62AA6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9EF08" w14:textId="4D5C2B2E" w:rsidR="00BB31E0" w:rsidRPr="00C62AA6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36CC0" w:rsidRPr="00C62AA6" w14:paraId="24168203" w14:textId="77777777" w:rsidTr="00134F38">
        <w:trPr>
          <w:cantSplit/>
        </w:trPr>
        <w:tc>
          <w:tcPr>
            <w:tcW w:w="3791" w:type="dxa"/>
          </w:tcPr>
          <w:p w14:paraId="3A7E7336" w14:textId="77777777" w:rsidR="00E36CC0" w:rsidRPr="00C62AA6" w:rsidRDefault="00E36CC0" w:rsidP="003E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016C1D3" w14:textId="77777777" w:rsidR="00E36CC0" w:rsidRPr="00C62AA6" w:rsidRDefault="00E36CC0" w:rsidP="003E758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227D1" w:rsidRPr="00C62AA6" w14:paraId="6D75B33B" w14:textId="77777777" w:rsidTr="00134F38">
        <w:trPr>
          <w:cantSplit/>
        </w:trPr>
        <w:tc>
          <w:tcPr>
            <w:tcW w:w="3791" w:type="dxa"/>
          </w:tcPr>
          <w:p w14:paraId="0E867613" w14:textId="77777777" w:rsidR="000227D1" w:rsidRPr="00C62AA6" w:rsidRDefault="000227D1" w:rsidP="00F5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ต้นทุนของสินค้าคงเหลือที่บันทึกเป็น</w:t>
            </w:r>
          </w:p>
          <w:p w14:paraId="576C673B" w14:textId="77777777" w:rsidR="000227D1" w:rsidRPr="00C62AA6" w:rsidRDefault="000227D1" w:rsidP="0058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</w:t>
            </w:r>
            <w:r w:rsidR="0058574D"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และได้รวมในบัญชีต้นทุนขาย</w:t>
            </w:r>
          </w:p>
        </w:tc>
        <w:tc>
          <w:tcPr>
            <w:tcW w:w="1260" w:type="dxa"/>
          </w:tcPr>
          <w:p w14:paraId="74C12257" w14:textId="77777777" w:rsidR="000227D1" w:rsidRPr="00C62AA6" w:rsidRDefault="000227D1" w:rsidP="003E758A">
            <w:pPr>
              <w:pStyle w:val="a0"/>
              <w:tabs>
                <w:tab w:val="decimal" w:pos="104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04F50A1" w14:textId="77777777" w:rsidR="000227D1" w:rsidRPr="00C62AA6" w:rsidRDefault="000227D1" w:rsidP="003E758A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D4EF0D" w14:textId="77777777" w:rsidR="000227D1" w:rsidRPr="00C62AA6" w:rsidRDefault="000227D1" w:rsidP="003E758A">
            <w:pPr>
              <w:pStyle w:val="a0"/>
              <w:tabs>
                <w:tab w:val="decimal" w:pos="104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E3B944" w14:textId="77777777" w:rsidR="000227D1" w:rsidRPr="00C62AA6" w:rsidRDefault="000227D1" w:rsidP="003E758A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471CC6" w14:textId="77777777" w:rsidR="000227D1" w:rsidRPr="00C62AA6" w:rsidRDefault="000227D1" w:rsidP="003E758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27C52D" w14:textId="77777777" w:rsidR="000227D1" w:rsidRPr="00C62AA6" w:rsidRDefault="000227D1" w:rsidP="003E758A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C422BE" w14:textId="77777777" w:rsidR="000227D1" w:rsidRPr="00C62AA6" w:rsidRDefault="000227D1" w:rsidP="003E758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8A2" w:rsidRPr="00C62AA6" w14:paraId="7A8085EA" w14:textId="77777777" w:rsidTr="00134F38">
        <w:trPr>
          <w:cantSplit/>
        </w:trPr>
        <w:tc>
          <w:tcPr>
            <w:tcW w:w="3791" w:type="dxa"/>
          </w:tcPr>
          <w:p w14:paraId="5769C0F7" w14:textId="77777777" w:rsidR="005608A2" w:rsidRPr="00C62AA6" w:rsidRDefault="005608A2" w:rsidP="0056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- ต้นทุนขาย</w:t>
            </w:r>
          </w:p>
        </w:tc>
        <w:tc>
          <w:tcPr>
            <w:tcW w:w="1260" w:type="dxa"/>
          </w:tcPr>
          <w:p w14:paraId="0F1C982E" w14:textId="7F86FDAB" w:rsidR="005608A2" w:rsidRPr="00C62AA6" w:rsidRDefault="007F0795" w:rsidP="005608A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F1CD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80" w:type="dxa"/>
          </w:tcPr>
          <w:p w14:paraId="5706C505" w14:textId="77777777" w:rsidR="005608A2" w:rsidRPr="00C62AA6" w:rsidRDefault="005608A2" w:rsidP="005608A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14661" w14:textId="3FD81036" w:rsidR="005608A2" w:rsidRPr="00C62AA6" w:rsidRDefault="007F0795" w:rsidP="005608A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</w:t>
            </w:r>
            <w:r w:rsidR="005608A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6B5D0DA" w14:textId="77777777" w:rsidR="005608A2" w:rsidRPr="00C62AA6" w:rsidRDefault="005608A2" w:rsidP="005608A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A1E53" w14:textId="554AEA0B" w:rsidR="005608A2" w:rsidRPr="00C62AA6" w:rsidRDefault="007F0795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="007F1C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180" w:type="dxa"/>
          </w:tcPr>
          <w:p w14:paraId="2D0A3BE8" w14:textId="77777777" w:rsidR="005608A2" w:rsidRPr="00C62AA6" w:rsidRDefault="005608A2" w:rsidP="0056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90061" w14:textId="3E06373D" w:rsidR="005608A2" w:rsidRPr="00C62AA6" w:rsidRDefault="007F0795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="005608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</w:tr>
      <w:tr w:rsidR="005608A2" w:rsidRPr="00C62AA6" w14:paraId="2ADF9B23" w14:textId="77777777" w:rsidTr="00134F38">
        <w:trPr>
          <w:cantSplit/>
        </w:trPr>
        <w:tc>
          <w:tcPr>
            <w:tcW w:w="3791" w:type="dxa"/>
          </w:tcPr>
          <w:p w14:paraId="2F9E6BCD" w14:textId="77777777" w:rsidR="005608A2" w:rsidRPr="00C62AA6" w:rsidRDefault="005608A2" w:rsidP="0056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ปรับลดมูลค่า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9A72CF" w14:textId="08EC7EA8" w:rsidR="005608A2" w:rsidRPr="00D9410D" w:rsidRDefault="007F1CDB" w:rsidP="00415E5B">
            <w:pPr>
              <w:pStyle w:val="acctfourfigures"/>
              <w:tabs>
                <w:tab w:val="clear" w:pos="765"/>
                <w:tab w:val="decimal" w:pos="1289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335926" w14:textId="77777777" w:rsidR="005608A2" w:rsidRPr="00D9410D" w:rsidRDefault="005608A2" w:rsidP="005608A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EFDAA7" w14:textId="216A7D63" w:rsidR="005608A2" w:rsidRPr="00C62AA6" w:rsidRDefault="005608A2" w:rsidP="00415E5B">
            <w:pPr>
              <w:pStyle w:val="acctfourfigures"/>
              <w:tabs>
                <w:tab w:val="clear" w:pos="765"/>
                <w:tab w:val="decimal" w:pos="1289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41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Pr="00D941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A3F5F5" w14:textId="77777777" w:rsidR="005608A2" w:rsidRPr="00C62AA6" w:rsidRDefault="005608A2" w:rsidP="005608A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1FA82C" w14:textId="1C1A3A6C" w:rsidR="005608A2" w:rsidRPr="00C62AA6" w:rsidRDefault="007F1CDB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98376AD" w14:textId="77777777" w:rsidR="005608A2" w:rsidRPr="00C62AA6" w:rsidRDefault="005608A2" w:rsidP="0056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6CAAC1" w14:textId="292E6127" w:rsidR="005608A2" w:rsidRPr="00C62AA6" w:rsidRDefault="005608A2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08A2" w:rsidRPr="00C62AA6" w14:paraId="0081793F" w14:textId="77777777" w:rsidTr="00134F38">
        <w:trPr>
          <w:cantSplit/>
        </w:trPr>
        <w:tc>
          <w:tcPr>
            <w:tcW w:w="3791" w:type="dxa"/>
          </w:tcPr>
          <w:p w14:paraId="5F4F4C47" w14:textId="77777777" w:rsidR="005608A2" w:rsidRPr="00C62AA6" w:rsidRDefault="005608A2" w:rsidP="0056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E3356" w14:textId="29846ED0" w:rsidR="005608A2" w:rsidRPr="00C62AA6" w:rsidRDefault="007F0795" w:rsidP="005608A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7F1C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180" w:type="dxa"/>
          </w:tcPr>
          <w:p w14:paraId="0774212B" w14:textId="77777777" w:rsidR="005608A2" w:rsidRPr="00C62AA6" w:rsidRDefault="005608A2" w:rsidP="005608A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292792" w14:textId="3101741E" w:rsidR="005608A2" w:rsidRPr="00C62AA6" w:rsidRDefault="007F0795" w:rsidP="005608A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245</w:t>
            </w:r>
            <w:r w:rsidR="005608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752</w:t>
            </w:r>
          </w:p>
        </w:tc>
        <w:tc>
          <w:tcPr>
            <w:tcW w:w="270" w:type="dxa"/>
          </w:tcPr>
          <w:p w14:paraId="7EDFCFB0" w14:textId="77777777" w:rsidR="005608A2" w:rsidRPr="00C62AA6" w:rsidRDefault="005608A2" w:rsidP="005608A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2F84B4" w14:textId="6D992233" w:rsidR="005608A2" w:rsidRPr="00C62AA6" w:rsidRDefault="007F0795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80" w:type="dxa"/>
          </w:tcPr>
          <w:p w14:paraId="1902EAC0" w14:textId="77777777" w:rsidR="005608A2" w:rsidRPr="00C62AA6" w:rsidRDefault="005608A2" w:rsidP="0056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F476E2" w14:textId="7714AE9E" w:rsidR="005608A2" w:rsidRPr="00C62AA6" w:rsidRDefault="007F0795" w:rsidP="00415E5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265</w:t>
            </w:r>
            <w:r w:rsidR="005608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</w:tbl>
    <w:p w14:paraId="021521C2" w14:textId="77777777" w:rsidR="00076B2C" w:rsidRDefault="00076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92E03C" w14:textId="77777777" w:rsidR="008A1B78" w:rsidRDefault="008A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B12593" w14:textId="77777777" w:rsidR="008A1B78" w:rsidRPr="00C62AA6" w:rsidRDefault="008A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FBCC7F8" w14:textId="72227A6F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5357E" w:rsidRPr="0075357E">
        <w:rPr>
          <w:rFonts w:ascii="Angsana New" w:hAnsi="Angsana New"/>
          <w:b/>
          <w:bCs/>
          <w:sz w:val="30"/>
          <w:szCs w:val="30"/>
        </w:rPr>
        <w:t>0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A23E13" w:rsidRPr="00C62AA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8507F27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179"/>
        <w:gridCol w:w="843"/>
        <w:gridCol w:w="1412"/>
        <w:gridCol w:w="282"/>
        <w:gridCol w:w="1374"/>
      </w:tblGrid>
      <w:tr w:rsidR="000D25E7" w:rsidRPr="00C62AA6" w14:paraId="6D76409E" w14:textId="77777777" w:rsidTr="00134F38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A9E50" w14:textId="77777777" w:rsidR="000D25E7" w:rsidRPr="00C62AA6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5081DCE" w14:textId="77777777" w:rsidR="000D25E7" w:rsidRPr="00C62AA6" w:rsidRDefault="000D25E7" w:rsidP="000D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C5144" w14:textId="77777777" w:rsidR="000D25E7" w:rsidRPr="00C62AA6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5E7" w:rsidRPr="00C62AA6" w14:paraId="1C3F9B2D" w14:textId="77777777" w:rsidTr="00134F38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9DFF6" w14:textId="77777777" w:rsidR="000D25E7" w:rsidRPr="00C62AA6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631D63A" w14:textId="77777777" w:rsidR="000D25E7" w:rsidRPr="00C62AA6" w:rsidRDefault="000D25E7" w:rsidP="00AB3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0F464A3" w14:textId="6FAD8C76" w:rsidR="000D25E7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AC57477" w14:textId="77777777" w:rsidR="000D25E7" w:rsidRPr="00C62AA6" w:rsidRDefault="000D25E7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411DC5C" w14:textId="35BA852C" w:rsidR="000D25E7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D25E7" w:rsidRPr="00C62AA6" w14:paraId="32A1FD12" w14:textId="77777777" w:rsidTr="00134F38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0DA73" w14:textId="77777777" w:rsidR="000D25E7" w:rsidRPr="00C62AA6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0394419" w14:textId="77777777" w:rsidR="000D25E7" w:rsidRPr="00C62AA6" w:rsidRDefault="000D25E7" w:rsidP="000D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63026" w14:textId="77777777" w:rsidR="000D25E7" w:rsidRPr="00C62AA6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4900" w:rsidRPr="00C62AA6" w14:paraId="155DEE4C" w14:textId="77777777" w:rsidTr="00134F38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 w14:paraId="0B765829" w14:textId="4EC4066A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620CE59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901AD" w14:textId="56FC9129" w:rsidR="00214900" w:rsidRPr="00C62AA6" w:rsidRDefault="007F0795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E21F6A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C0FFC" w14:textId="794AC1A4" w:rsidR="00214900" w:rsidRPr="00C62AA6" w:rsidRDefault="007F0795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</w:t>
            </w:r>
            <w:r w:rsidR="00214900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214900" w:rsidRPr="00C62AA6" w14:paraId="0CAB86AE" w14:textId="77777777" w:rsidTr="00134F38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B927B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87F58DB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09564" w14:textId="47B6D8BC" w:rsidR="00214900" w:rsidRPr="00C62AA6" w:rsidRDefault="007F0795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</w:tcPr>
          <w:p w14:paraId="47EFC9E9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21CC68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900" w:rsidRPr="00C62AA6" w14:paraId="4C465094" w14:textId="77777777" w:rsidTr="00134F38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A6CF8" w14:textId="52EEE9F3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71342EE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8FB8053" w14:textId="5EAA262C" w:rsidR="00214900" w:rsidRPr="00C62AA6" w:rsidRDefault="007F0795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132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</w:tcPr>
          <w:p w14:paraId="7376BE26" w14:textId="77777777" w:rsidR="00214900" w:rsidRPr="00C62AA6" w:rsidRDefault="00214900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D69BB61" w14:textId="2528F0B7" w:rsidR="00214900" w:rsidRPr="00C62AA6" w:rsidRDefault="007F0795" w:rsidP="0021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14900" w:rsidRPr="00C62A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</w:tr>
    </w:tbl>
    <w:p w14:paraId="408E1D86" w14:textId="77777777" w:rsidR="00DE151E" w:rsidRPr="00BC1752" w:rsidRDefault="00DE151E" w:rsidP="00AF6226">
      <w:pPr>
        <w:rPr>
          <w:rFonts w:ascii="Angsana New" w:hAnsi="Angsana New"/>
          <w:sz w:val="22"/>
          <w:szCs w:val="22"/>
        </w:rPr>
      </w:pPr>
    </w:p>
    <w:p w14:paraId="270F7CC4" w14:textId="29C98A38" w:rsidR="00DE151E" w:rsidRDefault="00966179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66179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7F0795" w:rsidRPr="007F0795">
        <w:rPr>
          <w:rFonts w:ascii="Angsana New" w:hAnsi="Angsana New"/>
          <w:sz w:val="30"/>
          <w:szCs w:val="30"/>
        </w:rPr>
        <w:t>29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="000132A1">
        <w:rPr>
          <w:rFonts w:ascii="Angsana New" w:hAnsi="Angsana New" w:hint="cs"/>
          <w:sz w:val="30"/>
          <w:szCs w:val="30"/>
          <w:cs/>
        </w:rPr>
        <w:t>กันยายน</w:t>
      </w:r>
      <w:r w:rsidRPr="00966179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Pr="00966179">
        <w:rPr>
          <w:rFonts w:ascii="Angsana New" w:hAnsi="Angsana New"/>
          <w:sz w:val="30"/>
          <w:szCs w:val="30"/>
          <w:cs/>
        </w:rPr>
        <w:t>คณะกรรมกา</w:t>
      </w:r>
      <w:r w:rsidR="000132A1">
        <w:rPr>
          <w:rFonts w:ascii="Angsana New" w:hAnsi="Angsana New"/>
          <w:sz w:val="30"/>
          <w:szCs w:val="30"/>
          <w:cs/>
        </w:rPr>
        <w:t>รมีมติอนุมัติให้จัดตั้ง</w:t>
      </w:r>
      <w:r w:rsidR="009C4085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0132A1">
        <w:rPr>
          <w:rFonts w:ascii="Angsana New" w:hAnsi="Angsana New"/>
          <w:sz w:val="30"/>
          <w:szCs w:val="30"/>
          <w:cs/>
        </w:rPr>
        <w:t>บริษัท ไทยออยล์</w:t>
      </w:r>
      <w:r w:rsidRPr="00966179">
        <w:rPr>
          <w:rFonts w:ascii="Angsana New" w:hAnsi="Angsana New"/>
          <w:sz w:val="30"/>
          <w:szCs w:val="30"/>
          <w:cs/>
        </w:rPr>
        <w:t xml:space="preserve"> ศูนย์บริหารเงิน จำกัด เพื่อบริหารจัดการด้านการเงินของกลุ่มบริษัท โดยถือหุ้นในสัดส่วน</w:t>
      </w:r>
      <w:r w:rsidR="009C4085">
        <w:rPr>
          <w:rFonts w:ascii="Angsana New" w:hAnsi="Angsana New" w:hint="cs"/>
          <w:sz w:val="30"/>
          <w:szCs w:val="30"/>
          <w:cs/>
        </w:rPr>
        <w:t xml:space="preserve">       </w:t>
      </w:r>
      <w:r w:rsidRPr="00966179">
        <w:rPr>
          <w:rFonts w:ascii="Angsana New" w:hAnsi="Angsana New"/>
          <w:sz w:val="30"/>
          <w:szCs w:val="30"/>
          <w:cs/>
        </w:rPr>
        <w:t xml:space="preserve">ร้อยละ </w:t>
      </w:r>
      <w:r w:rsidR="00391EEF">
        <w:rPr>
          <w:rFonts w:ascii="Angsana New" w:hAnsi="Angsana New"/>
          <w:sz w:val="30"/>
          <w:szCs w:val="30"/>
        </w:rPr>
        <w:t>99.99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Pr="00966179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="000132A1">
        <w:rPr>
          <w:rFonts w:ascii="Angsana New" w:hAnsi="Angsana New" w:hint="cs"/>
          <w:sz w:val="30"/>
          <w:szCs w:val="30"/>
          <w:cs/>
        </w:rPr>
        <w:t>ตุล</w:t>
      </w:r>
      <w:r w:rsidRPr="00966179">
        <w:rPr>
          <w:rFonts w:ascii="Angsana New" w:hAnsi="Angsana New"/>
          <w:sz w:val="30"/>
          <w:szCs w:val="30"/>
          <w:cs/>
        </w:rPr>
        <w:t xml:space="preserve">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Pr="00966179">
        <w:rPr>
          <w:rFonts w:ascii="Angsana New" w:hAnsi="Angsana New"/>
          <w:sz w:val="30"/>
          <w:szCs w:val="30"/>
          <w:cs/>
        </w:rPr>
        <w:t xml:space="preserve">บริษัทดังกล่าวได้จดทะเบียนจัดตั้งบริษัทด้วยทุนจดทะเบียน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Pr="00966179">
        <w:rPr>
          <w:rFonts w:ascii="Angsana New" w:hAnsi="Angsana New"/>
          <w:sz w:val="30"/>
          <w:szCs w:val="30"/>
          <w:cs/>
        </w:rPr>
        <w:t xml:space="preserve">ล้านบาท และได้เรียกชำระค่าหุ้นจำนวน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Pr="00966179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="007F0795" w:rsidRPr="007F0795">
        <w:rPr>
          <w:rFonts w:ascii="Angsana New" w:hAnsi="Angsana New" w:hint="cs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Pr="00966179">
        <w:rPr>
          <w:rFonts w:ascii="Angsana New" w:hAnsi="Angsana New"/>
          <w:sz w:val="30"/>
          <w:szCs w:val="30"/>
          <w:cs/>
        </w:rPr>
        <w:t xml:space="preserve">บาท เป็นจำนวนเงินรวม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966179">
        <w:rPr>
          <w:rFonts w:ascii="Angsana New" w:hAnsi="Angsana New"/>
          <w:sz w:val="30"/>
          <w:szCs w:val="30"/>
        </w:rPr>
        <w:t xml:space="preserve"> </w:t>
      </w:r>
      <w:r w:rsidRPr="00966179">
        <w:rPr>
          <w:rFonts w:ascii="Angsana New" w:hAnsi="Angsana New"/>
          <w:sz w:val="30"/>
          <w:szCs w:val="30"/>
          <w:cs/>
        </w:rPr>
        <w:t>ล้านบาท พร้อม</w:t>
      </w:r>
      <w:r w:rsidR="005A7D4F">
        <w:rPr>
          <w:rFonts w:ascii="Angsana New" w:hAnsi="Angsana New" w:hint="cs"/>
          <w:sz w:val="30"/>
          <w:szCs w:val="30"/>
          <w:cs/>
        </w:rPr>
        <w:t>ทั้ง</w:t>
      </w:r>
      <w:r w:rsidRPr="00966179">
        <w:rPr>
          <w:rFonts w:ascii="Angsana New" w:hAnsi="Angsana New"/>
          <w:sz w:val="30"/>
          <w:szCs w:val="30"/>
          <w:cs/>
        </w:rPr>
        <w:t xml:space="preserve">ชำระเงินค่าหุ้นดังกล่าวเต็มจำนวนแล้วในเดือนธันวาคม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</w:p>
    <w:p w14:paraId="642B4F23" w14:textId="77777777" w:rsidR="002122E8" w:rsidRPr="000E52E9" w:rsidRDefault="002122E8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DB1864B" w14:textId="316A26D7" w:rsidR="002B4884" w:rsidRPr="002B4884" w:rsidRDefault="002B4884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ภายใต้สัญญาการให้การสนับสนุนทางการเงินกับสถาบันการเงินหลายแห่ง บริษัทย่อยแห่งห</w:t>
      </w:r>
      <w:r w:rsidR="00F81AD9">
        <w:rPr>
          <w:rFonts w:ascii="Angsana New" w:hAnsi="Angsana New" w:hint="cs"/>
          <w:sz w:val="30"/>
          <w:szCs w:val="30"/>
          <w:cs/>
        </w:rPr>
        <w:t>นึ่ง</w:t>
      </w:r>
      <w:r>
        <w:rPr>
          <w:rFonts w:ascii="Angsana New" w:hAnsi="Angsana New" w:hint="cs"/>
          <w:sz w:val="30"/>
          <w:szCs w:val="30"/>
          <w:cs/>
        </w:rPr>
        <w:t>ในฐานะผู้ถือหุ้นบริษัท</w:t>
      </w:r>
      <w:r w:rsidR="00F81AD9">
        <w:rPr>
          <w:rFonts w:ascii="Angsana New" w:hAnsi="Angsana New" w:hint="cs"/>
          <w:sz w:val="30"/>
          <w:szCs w:val="30"/>
          <w:cs/>
        </w:rPr>
        <w:t>ย่อยทางอ้อมแห่งหนึ่ง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มีภาระผูกพันตามที่ระบุไว้ในสัญญา เช่น การรักษาสัดส่วนการถือหุ้น การให้</w:t>
      </w:r>
      <w:r w:rsidR="00F81AD9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>การสนับสนุนทางการเงินตามสัดส่วนการถือหุ้น ทั้งนี้เพื่อให้เป็นไปตามเงื่อนไขสัญญาเงินกู้ยืมระยะยาว</w:t>
      </w:r>
    </w:p>
    <w:p w14:paraId="3221972E" w14:textId="77777777" w:rsidR="002B4884" w:rsidRDefault="002B4884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3C7F23A" w14:textId="6643AB2F" w:rsidR="002122E8" w:rsidRDefault="000C381F" w:rsidP="002122E8">
      <w:pPr>
        <w:tabs>
          <w:tab w:val="clear" w:pos="680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C381F">
        <w:rPr>
          <w:rFonts w:ascii="Angsana New" w:hAnsi="Angsana New"/>
          <w:b/>
          <w:bCs/>
          <w:sz w:val="30"/>
          <w:szCs w:val="30"/>
          <w:cs/>
        </w:rPr>
        <w:t>การพิจารณาการด้อยค่าของเงินให้กู้ยืมและเงินลงทุนในบริษัทย่อยแห่งหนึ่ง</w:t>
      </w:r>
    </w:p>
    <w:p w14:paraId="4D0B2974" w14:textId="77777777" w:rsidR="000C381F" w:rsidRPr="002122E8" w:rsidRDefault="000C381F" w:rsidP="002122E8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C87D5F7" w14:textId="3B4C33E4" w:rsidR="002122E8" w:rsidRDefault="002122E8" w:rsidP="002122E8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122E8">
        <w:rPr>
          <w:rFonts w:ascii="Angsana New" w:hAnsi="Angsana New"/>
          <w:sz w:val="30"/>
          <w:szCs w:val="30"/>
          <w:cs/>
        </w:rPr>
        <w:t>บริษัทได้ประเมินมูลค่าที่คาดว่าจะได้รับคืน</w:t>
      </w:r>
      <w:r w:rsidR="000C381F">
        <w:rPr>
          <w:rFonts w:ascii="Angsana New" w:hAnsi="Angsana New" w:hint="cs"/>
          <w:sz w:val="30"/>
          <w:szCs w:val="30"/>
          <w:cs/>
        </w:rPr>
        <w:t>ขอ</w:t>
      </w:r>
      <w:r w:rsidR="000C381F" w:rsidRPr="002122E8">
        <w:rPr>
          <w:rFonts w:ascii="Angsana New" w:hAnsi="Angsana New"/>
          <w:sz w:val="30"/>
          <w:szCs w:val="30"/>
          <w:cs/>
        </w:rPr>
        <w:t>ง</w:t>
      </w:r>
      <w:r w:rsidR="000C381F">
        <w:rPr>
          <w:rFonts w:ascii="Angsana New" w:hAnsi="Angsana New" w:hint="cs"/>
          <w:sz w:val="30"/>
          <w:szCs w:val="30"/>
          <w:cs/>
        </w:rPr>
        <w:t>เงินให้กู้ยืมและ</w:t>
      </w:r>
      <w:r w:rsidR="000C381F" w:rsidRPr="002122E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2122E8">
        <w:rPr>
          <w:rFonts w:ascii="Angsana New" w:hAnsi="Angsana New"/>
          <w:sz w:val="30"/>
          <w:szCs w:val="30"/>
          <w:cs/>
        </w:rPr>
        <w:t xml:space="preserve"> ไทยออยล์มารีน จำกัด โดยพิจารณาจากประมาณการคิดลดกระแสเงินสดที่จะได้รับในอนาคต ข้อสมมติฐานที่สำคัญที่ใช้ในการประเมิน</w:t>
      </w:r>
      <w:r w:rsidR="000C381F">
        <w:rPr>
          <w:rFonts w:ascii="Angsana New" w:hAnsi="Angsana New" w:hint="cs"/>
          <w:sz w:val="30"/>
          <w:szCs w:val="30"/>
          <w:cs/>
        </w:rPr>
        <w:t xml:space="preserve">      </w:t>
      </w:r>
      <w:r w:rsidRPr="002122E8">
        <w:rPr>
          <w:rFonts w:ascii="Angsana New" w:hAnsi="Angsana New"/>
          <w:sz w:val="30"/>
          <w:szCs w:val="30"/>
          <w:cs/>
        </w:rPr>
        <w:t>มูลค่าที่คาดว่าจะได้รับคืน ได้แก่ ปริมาณการให้บริการขนส่ง ราคาค่าบริการขนส่ง ต้นทุนจากการดำเนินงาน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r w:rsidRPr="002122E8">
        <w:rPr>
          <w:rFonts w:ascii="Angsana New" w:hAnsi="Angsana New"/>
          <w:sz w:val="30"/>
          <w:szCs w:val="30"/>
        </w:rPr>
        <w:t xml:space="preserve">WACC) </w:t>
      </w:r>
      <w:r w:rsidRPr="002122E8">
        <w:rPr>
          <w:rFonts w:ascii="Angsana New" w:hAnsi="Angsana New"/>
          <w:sz w:val="30"/>
          <w:szCs w:val="30"/>
          <w:cs/>
        </w:rPr>
        <w:t xml:space="preserve">ที่อัตราร้อยละ </w:t>
      </w:r>
      <w:r w:rsidRPr="002122E8">
        <w:rPr>
          <w:rFonts w:ascii="Angsana New" w:hAnsi="Angsana New"/>
          <w:sz w:val="30"/>
          <w:szCs w:val="30"/>
        </w:rPr>
        <w:t>7.9</w:t>
      </w:r>
      <w:r w:rsidR="009923A1">
        <w:rPr>
          <w:rFonts w:ascii="Angsana New" w:hAnsi="Angsana New"/>
          <w:sz w:val="30"/>
          <w:szCs w:val="30"/>
        </w:rPr>
        <w:t xml:space="preserve"> </w:t>
      </w:r>
      <w:r w:rsidRPr="002122E8">
        <w:rPr>
          <w:rFonts w:ascii="Angsana New" w:hAnsi="Angsana New"/>
          <w:sz w:val="30"/>
          <w:szCs w:val="30"/>
        </w:rPr>
        <w:t xml:space="preserve"> </w:t>
      </w:r>
      <w:r w:rsidRPr="002122E8">
        <w:rPr>
          <w:rFonts w:ascii="Angsana New" w:hAnsi="Angsana New"/>
          <w:sz w:val="30"/>
          <w:szCs w:val="30"/>
          <w:cs/>
        </w:rPr>
        <w:t xml:space="preserve">การประมาณการมูลค่าที่จะได้รับคืนสูงกว่ามูลค่าตามบัญชี บริษัทจึงไม่รับรู้ขาดทุนจากการด้อยค่าในงบการเงินของบริษัท ทั้งนี้การเพิ่มขึ้นของอัตราคิดลดในอัตราที่มากกว่าร้อยละ </w:t>
      </w:r>
      <w:r w:rsidR="00391EEF">
        <w:rPr>
          <w:rFonts w:ascii="Angsana New" w:hAnsi="Angsana New"/>
          <w:sz w:val="30"/>
          <w:szCs w:val="30"/>
        </w:rPr>
        <w:t>4.7</w:t>
      </w:r>
      <w:r w:rsidRPr="002122E8">
        <w:rPr>
          <w:rFonts w:ascii="Angsana New" w:hAnsi="Angsana New"/>
          <w:sz w:val="30"/>
          <w:szCs w:val="30"/>
        </w:rPr>
        <w:t xml:space="preserve"> </w:t>
      </w:r>
      <w:r w:rsidRPr="002122E8">
        <w:rPr>
          <w:rFonts w:ascii="Angsana New" w:hAnsi="Angsana New"/>
          <w:sz w:val="30"/>
          <w:szCs w:val="30"/>
          <w:cs/>
        </w:rPr>
        <w:t>จะทำให้มูลค่าตามบัญชีสูงกว่ามูลค่าที่คาดว่าจะได้รับคืน</w:t>
      </w:r>
    </w:p>
    <w:p w14:paraId="6D64A666" w14:textId="77777777" w:rsidR="002122E8" w:rsidRPr="00966179" w:rsidRDefault="002122E8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  <w:sectPr w:rsidR="002122E8" w:rsidRPr="00966179" w:rsidSect="00F61830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83231F0" w14:textId="49C8D2FB" w:rsidR="00DE151E" w:rsidRPr="00C62AA6" w:rsidRDefault="00DE151E" w:rsidP="0083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62472" w:rsidRPr="00C62AA6">
        <w:rPr>
          <w:rFonts w:ascii="Angsana New" w:hAnsi="Angsana New"/>
          <w:sz w:val="30"/>
          <w:szCs w:val="30"/>
        </w:rPr>
        <w:t xml:space="preserve"> </w:t>
      </w:r>
      <w:r w:rsidR="00962472" w:rsidRPr="00C62AA6">
        <w:rPr>
          <w:rFonts w:ascii="Angsana New" w:hAnsi="Angsana New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และเงินปันผลรับสำหรับแต่ละปีสิ้นสุดวันเดียวกัน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มีดังนี้</w:t>
      </w:r>
    </w:p>
    <w:p w14:paraId="58B289A5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81" w:type="dxa"/>
        <w:tblInd w:w="-72" w:type="dxa"/>
        <w:tblLook w:val="0000" w:firstRow="0" w:lastRow="0" w:firstColumn="0" w:lastColumn="0" w:noHBand="0" w:noVBand="0"/>
      </w:tblPr>
      <w:tblGrid>
        <w:gridCol w:w="3333"/>
        <w:gridCol w:w="978"/>
        <w:gridCol w:w="236"/>
        <w:gridCol w:w="1082"/>
        <w:gridCol w:w="252"/>
        <w:gridCol w:w="1243"/>
        <w:gridCol w:w="236"/>
        <w:gridCol w:w="1294"/>
        <w:gridCol w:w="236"/>
        <w:gridCol w:w="1222"/>
        <w:gridCol w:w="236"/>
        <w:gridCol w:w="1204"/>
        <w:gridCol w:w="236"/>
        <w:gridCol w:w="1355"/>
        <w:gridCol w:w="283"/>
        <w:gridCol w:w="1355"/>
      </w:tblGrid>
      <w:tr w:rsidR="00DE151E" w:rsidRPr="00C62AA6" w14:paraId="2FCF9296" w14:textId="77777777" w:rsidTr="00FD5869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457676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826491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51E" w:rsidRPr="00C62AA6" w14:paraId="5DFAB11F" w14:textId="77777777" w:rsidTr="00FD5869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9374F0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04EE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D40FCE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391E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70E5D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D64C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802F0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9591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51E" w:rsidRPr="00C62AA6" w14:paraId="66E79A02" w14:textId="77777777" w:rsidTr="00FD5869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569EB3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0BD7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F20A7F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96C3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18D1D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6315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0FBE7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A5EE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8A4327" w:rsidRPr="00C62AA6" w14:paraId="137F9117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E0C339D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1524F5AA" w14:textId="58510589" w:rsidR="008A4327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F13640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1BB17A1" w14:textId="0DBB5EDC" w:rsidR="008A4327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186684A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C5B8877" w14:textId="4D15468F" w:rsidR="008A4327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8F362B" w14:textId="77777777" w:rsidR="008A4327" w:rsidRPr="00C62AA6" w:rsidRDefault="008A4327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71DC9B1" w14:textId="7F98333C" w:rsidR="008A4327" w:rsidRPr="00C62AA6" w:rsidRDefault="007F0795" w:rsidP="0020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CF5C60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A1796E1" w14:textId="044558A2" w:rsidR="008A4327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424EE" w14:textId="77777777" w:rsidR="008A4327" w:rsidRPr="00C62AA6" w:rsidRDefault="008A4327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809AD95" w14:textId="4C4D208C" w:rsidR="008A4327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54EEFE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43615326" w14:textId="2864B9D2" w:rsidR="008A4327" w:rsidRPr="00C62AA6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BFC096" w14:textId="77777777" w:rsidR="008A4327" w:rsidRPr="00C62AA6" w:rsidRDefault="008A4327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24BDD8F" w14:textId="33F575C3" w:rsidR="008A4327" w:rsidRPr="00C62AA6" w:rsidRDefault="007F0795" w:rsidP="0020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A4327" w:rsidRPr="00C62AA6" w14:paraId="6DAE63A3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FEDE68A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2050B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C78205B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77E2716" w14:textId="77777777" w:rsidR="008A4327" w:rsidRPr="00C62AA6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F1CDB" w:rsidRPr="00C62AA6" w14:paraId="5D5F88CA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6314C9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C5417BE" w14:textId="642BCBEE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1FBA8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943931A" w14:textId="556BC077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3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06F1FE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846A5" w14:textId="19153574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B24D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316AE1" w14:textId="4FEC6919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E0F9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098D4C" w14:textId="293B2CEE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7E43D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A2BE" w14:textId="1030F372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6400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3CAEC" w14:textId="014AC251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CB34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661B8" w14:textId="656B6A76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7F1CDB" w:rsidRPr="00C62AA6" w14:paraId="130E17C9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50F890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0086447" w14:textId="40D69CF5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BB0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041EC94" w14:textId="1E1250AA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C1DD41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5E469B" w14:textId="14952EBA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C7706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2F7C21" w14:textId="1BE1DC8A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9C2A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6C364A" w14:textId="2CAACC4D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6B774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CB695C" w14:textId="18889B2A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5B95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F47DBF" w14:textId="34A271DE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88F03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7524B5" w14:textId="5522E59B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7F1CDB" w:rsidRPr="00C62AA6" w14:paraId="4116FC56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B3406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DB99238" w14:textId="4F9E2273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2B450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E044A2E" w14:textId="142776C2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59E8D5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23400" w14:textId="2524FB26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B1D09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B5273" w14:textId="6D85E17E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B6BE5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B13B7E" w14:textId="60DE62D0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41E7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51EFA9" w14:textId="61117E74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3E8D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8F7D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77FA3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81D40" w14:textId="7DB2B61A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F1CDB" w:rsidRPr="00C62AA6" w14:paraId="23F1E1F0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9DB522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DEB4CA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E87C2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FEEF98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E8377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A5A920" w14:textId="77777777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560DF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362D3" w14:textId="77777777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3102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0217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0453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B51C7" w14:textId="77777777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D052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818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8F1C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FA320" w14:textId="77777777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CDB" w:rsidRPr="00C62AA6" w14:paraId="3B470A8F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175697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05BB353" w14:textId="4FA293B7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FB60B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EBA96CA" w14:textId="284CBA26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737875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00B25" w14:textId="18E1FB9F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C84BB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0D1A40" w14:textId="07AF1902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4C54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0AE7F" w14:textId="5360EAAE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33347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6FF258" w14:textId="5AFB0338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1209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D109B" w14:textId="179EEE7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B307E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279CA" w14:textId="15389573" w:rsidR="007F1CDB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F1CDB" w:rsidRPr="00C62AA6" w14:paraId="0E2E38ED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F6CD11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C9D26BB" w14:textId="6E09529E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3BE8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31239B5" w14:textId="2A7B19B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3CB2B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0E7C8" w14:textId="7FB92C79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E89A3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09FB8" w14:textId="65FD6043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AC461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99794" w14:textId="1D155E7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8DD9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98EA6" w14:textId="5EB5D327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5230E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AC30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894E9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8EFA4" w14:textId="77777777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25149534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4AA77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107C2D2" w14:textId="033C5CC1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C9C16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40DD228" w14:textId="5BC2772B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144096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A3340" w14:textId="3EE166FC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FCEED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4CBEF" w14:textId="5F36A791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0716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3A831D" w14:textId="50603425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4A02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140AD" w14:textId="1BCAA8A6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B14D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BA72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8EA6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5135C" w14:textId="77777777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7858E3D4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1ACAB2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82DF683" w14:textId="6EDAE6B4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7048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354F86C" w14:textId="468BECA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DCB111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5C631F" w14:textId="53367FEC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3711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5FDC8" w14:textId="790C8C2A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85C2B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ABC64" w14:textId="7F408587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195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6A3C1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0308C" w14:textId="2B6B0E1C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195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33DC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6E498" w14:textId="06572DB6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FC967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59883" w14:textId="0487C10F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7F1CDB" w:rsidRPr="00C62AA6" w14:paraId="4B95BA7B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29412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1AB5B98F" w14:textId="1A7BC792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C597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1223FF8" w14:textId="03412FDB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.</w:t>
            </w: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FCD6F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CFEC0B" w14:textId="7649D3B2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F36D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06BB14" w14:textId="1D25D5F4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43CF3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19932" w14:textId="658C21FF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0EE4B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67FF65" w14:textId="400B42DF" w:rsidR="007F1CDB" w:rsidRPr="00C62AA6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F1CD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BD75C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CDE1D" w14:textId="1A9817D5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C1DD0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A546C" w14:textId="77777777" w:rsidR="007F1CDB" w:rsidRPr="00C62AA6" w:rsidRDefault="007F1CD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5869" w:rsidRPr="00C62AA6" w14:paraId="3B6A2EB5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A1FD547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8A1B78"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245E168" w14:textId="13CF8A05" w:rsidR="00FD5869" w:rsidRPr="008A1B78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FD5869" w:rsidRPr="008A1B7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E519BE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9194207" w14:textId="77777777" w:rsidR="00FD5869" w:rsidRPr="008A1B7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B78">
              <w:rPr>
                <w:rFonts w:ascii="Angsana New" w:hAnsi="Angsana New" w:hint="cs"/>
                <w:sz w:val="30"/>
                <w:szCs w:val="30"/>
                <w:cs/>
              </w:rPr>
              <w:t xml:space="preserve">      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906BC44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15F9C" w14:textId="31DE2943" w:rsidR="00FD5869" w:rsidRPr="008A1B78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DB484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32BC7" w14:textId="77777777" w:rsidR="00FD5869" w:rsidRPr="008A1B78" w:rsidRDefault="00FD5869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1B7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A36CFF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96EA5" w14:textId="1951CE02" w:rsidR="00FD5869" w:rsidRPr="008A1B78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67B19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D28AC" w14:textId="77777777" w:rsidR="00FD5869" w:rsidRPr="008A1B78" w:rsidRDefault="00FD5869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1B78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AE5056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CC4D7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A1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83E88" w14:textId="77777777" w:rsidR="00FD5869" w:rsidRPr="008A1B78" w:rsidRDefault="00FD5869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39364" w14:textId="77777777" w:rsidR="00FD5869" w:rsidRPr="008A1B78" w:rsidRDefault="00FD5869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8A1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020C6CA0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38EA54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2667DB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F28E4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44A2D9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CC3B90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B9DD361" w14:textId="57BEFC4D" w:rsidR="007F1CDB" w:rsidRPr="000E195B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FD5869" w:rsidRPr="000E19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2EC8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0F9E5E5" w14:textId="79DF5A0F" w:rsidR="007F1CDB" w:rsidRPr="000E195B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F1CDB" w:rsidRPr="000E19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541A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4E49E1A" w14:textId="387B3785" w:rsidR="007F1CDB" w:rsidRPr="00C62AA6" w:rsidRDefault="007F0795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F1CDB" w:rsidRPr="002049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21DA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D880063" w14:textId="38CCA951" w:rsidR="007F1CDB" w:rsidRPr="000E195B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F1CDB" w:rsidRPr="000E19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3875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1EC0959" w14:textId="6FB99B53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46" w:right="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2F4EA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CE96D21" w14:textId="1DEE4592" w:rsidR="007F1CDB" w:rsidRPr="000E195B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F1CDB" w:rsidRPr="000E19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</w:tbl>
    <w:p w14:paraId="4E26C6CE" w14:textId="77777777" w:rsidR="00BC1752" w:rsidRDefault="00BC1752" w:rsidP="00AF6226">
      <w:pPr>
        <w:rPr>
          <w:rFonts w:ascii="Angsana New" w:hAnsi="Angsana New"/>
          <w:sz w:val="30"/>
          <w:szCs w:val="30"/>
        </w:rPr>
      </w:pPr>
    </w:p>
    <w:p w14:paraId="7B57357E" w14:textId="1FAA900B" w:rsidR="00BC1752" w:rsidRPr="002122E8" w:rsidRDefault="00DE151E" w:rsidP="002122E8">
      <w:pPr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</w:t>
      </w:r>
      <w:r w:rsidR="003C6836" w:rsidRPr="00C62AA6">
        <w:rPr>
          <w:rFonts w:ascii="Angsana New" w:hAnsi="Angsana New"/>
          <w:sz w:val="30"/>
          <w:szCs w:val="30"/>
          <w:cs/>
        </w:rPr>
        <w:t>ต้อง</w:t>
      </w:r>
      <w:r w:rsidRPr="00C62AA6">
        <w:rPr>
          <w:rFonts w:ascii="Angsana New" w:hAnsi="Angsana New"/>
          <w:sz w:val="30"/>
          <w:szCs w:val="30"/>
          <w:cs/>
        </w:rPr>
        <w:t>เปิดเผยต่อสาธารณชน</w:t>
      </w:r>
      <w:r w:rsidR="00BC1752">
        <w:rPr>
          <w:sz w:val="30"/>
          <w:szCs w:val="30"/>
          <w:cs/>
        </w:rPr>
        <w:br w:type="page"/>
      </w:r>
    </w:p>
    <w:p w14:paraId="70ED7FD4" w14:textId="3AF944A4" w:rsidR="00974EB0" w:rsidRPr="00C62AA6" w:rsidRDefault="007F0795" w:rsidP="0097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974EB0" w:rsidRPr="00C62AA6">
        <w:rPr>
          <w:rFonts w:ascii="Angsana New" w:hAnsi="Angsana New"/>
          <w:b/>
          <w:bCs/>
          <w:sz w:val="30"/>
          <w:szCs w:val="30"/>
        </w:rPr>
        <w:tab/>
      </w:r>
      <w:r w:rsidR="00974EB0" w:rsidRPr="00867C22"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736971" w:rsidRPr="00867C22">
        <w:rPr>
          <w:rFonts w:ascii="Angsana New" w:hAnsi="Angsana New" w:hint="cs"/>
          <w:b/>
          <w:bCs/>
          <w:sz w:val="30"/>
          <w:szCs w:val="30"/>
          <w:cs/>
        </w:rPr>
        <w:t>ได้เสีย</w:t>
      </w:r>
      <w:r w:rsidR="00974EB0" w:rsidRPr="00867C22">
        <w:rPr>
          <w:rFonts w:ascii="Angsana New" w:hAnsi="Angsana New" w:hint="cs"/>
          <w:b/>
          <w:bCs/>
          <w:sz w:val="30"/>
          <w:szCs w:val="30"/>
          <w:cs/>
        </w:rPr>
        <w:t>ที่ไม่มีอำนาจควบคุม</w:t>
      </w:r>
    </w:p>
    <w:p w14:paraId="624DE272" w14:textId="77777777" w:rsidR="00974EB0" w:rsidRPr="00C62AA6" w:rsidRDefault="00974EB0" w:rsidP="0097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4"/>
          <w:szCs w:val="24"/>
        </w:rPr>
      </w:pPr>
    </w:p>
    <w:p w14:paraId="60F5281F" w14:textId="77777777" w:rsidR="00625738" w:rsidRPr="00C62AA6" w:rsidRDefault="00974EB0" w:rsidP="00974EB0">
      <w:pPr>
        <w:ind w:left="540"/>
        <w:rPr>
          <w:rFonts w:ascii="Angsana New" w:hAnsi="Angsana New"/>
          <w:sz w:val="30"/>
          <w:szCs w:val="30"/>
        </w:rPr>
      </w:pPr>
      <w:r w:rsidRPr="00C62AA6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</w:t>
      </w:r>
      <w:r w:rsidRPr="00C62AA6">
        <w:rPr>
          <w:rFonts w:asciiTheme="majorBidi" w:hAnsiTheme="majorBidi"/>
          <w:sz w:val="30"/>
          <w:szCs w:val="30"/>
          <w:cs/>
        </w:rPr>
        <w:t>บริษัทย่อยแต่ละรายของกลุ่มบริษัทที่มี</w:t>
      </w:r>
      <w:r w:rsidRPr="00C62AA6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ส่วนได้เสียที่ไม่มีอำนาจควบคุมที่มีสาระสำคัญ ก่อนการตัดรายการระหว่างกัน</w:t>
      </w:r>
    </w:p>
    <w:tbl>
      <w:tblPr>
        <w:tblpPr w:leftFromText="180" w:rightFromText="180" w:vertAnchor="text" w:horzAnchor="margin" w:tblpXSpec="center" w:tblpY="261"/>
        <w:tblW w:w="14342" w:type="dxa"/>
        <w:tblLayout w:type="fixed"/>
        <w:tblLook w:val="0000" w:firstRow="0" w:lastRow="0" w:firstColumn="0" w:lastColumn="0" w:noHBand="0" w:noVBand="0"/>
      </w:tblPr>
      <w:tblGrid>
        <w:gridCol w:w="4407"/>
        <w:gridCol w:w="993"/>
        <w:gridCol w:w="267"/>
        <w:gridCol w:w="1074"/>
        <w:gridCol w:w="270"/>
        <w:gridCol w:w="236"/>
        <w:gridCol w:w="975"/>
        <w:gridCol w:w="270"/>
        <w:gridCol w:w="990"/>
        <w:gridCol w:w="304"/>
        <w:gridCol w:w="956"/>
        <w:gridCol w:w="270"/>
        <w:gridCol w:w="900"/>
        <w:gridCol w:w="304"/>
        <w:gridCol w:w="866"/>
        <w:gridCol w:w="270"/>
        <w:gridCol w:w="990"/>
      </w:tblGrid>
      <w:tr w:rsidR="00333DF3" w:rsidRPr="00C62AA6" w14:paraId="15D9707E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8111F01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DF38DE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54569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949FCA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2C2EFA2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6FFF3A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9F4B0E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40F4301" w14:textId="77777777" w:rsidR="00333DF3" w:rsidRPr="00C62AA6" w:rsidRDefault="00333DF3" w:rsidP="001F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2A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Pr="00C62AA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อื่นที่</w:t>
            </w:r>
          </w:p>
          <w:p w14:paraId="088A8549" w14:textId="77777777" w:rsidR="00333DF3" w:rsidRPr="00C62AA6" w:rsidRDefault="00333DF3" w:rsidP="001F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 w:cstheme="minorBidi"/>
                <w:b/>
                <w:sz w:val="30"/>
                <w:szCs w:val="30"/>
              </w:rPr>
            </w:pPr>
            <w:r w:rsidRPr="00C62A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ไม่มีสาระสำคัญ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528082D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BCE8B34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BF101A" w14:textId="77777777" w:rsidR="00333DF3" w:rsidRPr="00C62AA6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46F4B" w:rsidRPr="00C62AA6" w14:paraId="546E5BED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1BD4A58" w14:textId="77777777" w:rsidR="00C46F4B" w:rsidRPr="00C62AA6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9F120" w14:textId="33885324" w:rsidR="00C46F4B" w:rsidRPr="00C62AA6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044CB0" w14:textId="77777777" w:rsidR="00C46F4B" w:rsidRPr="00C62AA6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0FEE3A3" w14:textId="2CBC8C69" w:rsidR="00C46F4B" w:rsidRPr="00C62AA6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FCD0B" w14:textId="77777777" w:rsidR="00C46F4B" w:rsidRPr="00C62AA6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19D6E5" w14:textId="75BD5465" w:rsidR="00C46F4B" w:rsidRPr="00C62AA6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B55D600" w14:textId="77777777" w:rsidR="00C46F4B" w:rsidRPr="00C62AA6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6FF8A6D" w14:textId="0435C6ED" w:rsidR="00C46F4B" w:rsidRPr="00C62AA6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33DF3" w:rsidRPr="00C62AA6" w14:paraId="50B7BC6C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28C97541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A41681" w14:textId="7F738AAE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9002F2C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1EA2CB" w14:textId="79854FE8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83097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D11F4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6BCA6" w14:textId="1697F944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FDB49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3C5516" w14:textId="56003F47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991778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260E6B" w14:textId="0F27AE1A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03DEB6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3BCAB" w14:textId="28BE6CAF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CE9A9B7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2090CB" w14:textId="6BCC553D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5FA83E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62CF6" w14:textId="69E9E380" w:rsidR="00333DF3" w:rsidRPr="00C62AA6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33DF3" w:rsidRPr="00C62AA6" w14:paraId="341EAC94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3C45A05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BE430B" w14:textId="77777777" w:rsidR="00333DF3" w:rsidRPr="00C62AA6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170EB" w:rsidRPr="00C62AA6" w14:paraId="2839B2EC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7CF6A5B" w14:textId="77777777" w:rsidR="00C170EB" w:rsidRPr="00C62AA6" w:rsidRDefault="00C46F4B" w:rsidP="00C4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ร้อยละของส่วนได้เสียที่ไม่มี</w:t>
            </w:r>
            <w:r w:rsidR="00C170EB" w:rsidRPr="00C62AA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อำนาจควบคุม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0B2FEE91" w14:textId="2226DDF2" w:rsidR="00C170EB" w:rsidRPr="000E195B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68149A" w:rsidRPr="000E19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48DFEB6B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</w:tcPr>
          <w:p w14:paraId="5157514B" w14:textId="256CEBCE" w:rsidR="00C170EB" w:rsidRPr="00134F38" w:rsidRDefault="0021544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C170EB" w:rsidRPr="00134F3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699E4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4CDA8C08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773ADE54" w14:textId="0D8EA5F2" w:rsidR="00C170EB" w:rsidRPr="00134F38" w:rsidRDefault="000E195B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8702B09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22FCF1C" w14:textId="168D6453" w:rsidR="00C170EB" w:rsidRPr="00134F38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F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2F295305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5F62A561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66F6DC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5BD34894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53943513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77C4F589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0C8E9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EC72095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70EB" w:rsidRPr="00C62AA6" w14:paraId="6D559EFB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891C374" w14:textId="77777777" w:rsidR="00C170EB" w:rsidRPr="00C62AA6" w:rsidRDefault="00C170EB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1B040A11" w14:textId="6C1AFC43" w:rsidR="00C170EB" w:rsidRPr="00134F38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0502E840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</w:tcPr>
          <w:p w14:paraId="5B9489F5" w14:textId="138AF101" w:rsidR="00C170EB" w:rsidRPr="000E195B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195B">
              <w:rPr>
                <w:rFonts w:ascii="Angsana New" w:hAnsi="Angsana New"/>
                <w:sz w:val="30"/>
                <w:szCs w:val="30"/>
              </w:rPr>
              <w:t>91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D6A5F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266ADB5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5822C182" w14:textId="4055B28D" w:rsidR="00C170EB" w:rsidRPr="00134F38" w:rsidRDefault="004F18A2" w:rsidP="004F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668060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F57CF26" w14:textId="554CEB52" w:rsidR="00C170EB" w:rsidRPr="00215447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447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2</w:t>
            </w:r>
            <w:r w:rsidRPr="00215447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06B2AA58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0F3D94AA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7CF50E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7CD1F5DF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1DD25969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29BCCC1D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AEF4C80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956ADC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EB" w:rsidRPr="00C62AA6" w14:paraId="31C14C1E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8C0EE69" w14:textId="77777777" w:rsidR="00C170EB" w:rsidRPr="00C62AA6" w:rsidRDefault="00C170EB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C86E2EC" w14:textId="7D3FCD4C" w:rsidR="00C170EB" w:rsidRPr="00134F38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4F18A2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0DBC5B18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</w:tcPr>
          <w:p w14:paraId="0DFF55CE" w14:textId="7786B995" w:rsidR="00C170EB" w:rsidRPr="000E195B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195B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C170EB" w:rsidRPr="000E195B">
              <w:rPr>
                <w:rFonts w:ascii="Angsana New" w:hAnsi="Angsana New"/>
                <w:sz w:val="30"/>
                <w:szCs w:val="30"/>
              </w:rPr>
              <w:t>,</w:t>
            </w:r>
            <w:r w:rsidRPr="000E195B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8B6826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A274901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302884FB" w14:textId="2B4A9508" w:rsidR="00C170EB" w:rsidRPr="00134F38" w:rsidRDefault="004F18A2" w:rsidP="004F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12</w:t>
            </w:r>
            <w:r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D824DF4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AF54908" w14:textId="729B78F0" w:rsidR="00C170EB" w:rsidRPr="00215447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44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12</w:t>
            </w:r>
            <w:r w:rsidRPr="00215447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1EFF8503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4B9E740B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8D6AD6E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7EC809DB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5B2F1FE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39E7B8CF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9A9B984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F3EA809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EB" w:rsidRPr="00C62AA6" w14:paraId="38CD34C6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F91F57C" w14:textId="77777777" w:rsidR="00C170EB" w:rsidRPr="00C62AA6" w:rsidRDefault="00C170EB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D838709" w14:textId="45E93155" w:rsidR="00C170EB" w:rsidRPr="00134F38" w:rsidRDefault="004F18A2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675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9E0612D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6FFCCD64" w14:textId="7C557D6E" w:rsidR="00C170EB" w:rsidRPr="000E195B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195B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0E195B">
              <w:rPr>
                <w:rFonts w:ascii="Angsana New" w:hAnsi="Angsana New"/>
                <w:sz w:val="30"/>
                <w:szCs w:val="30"/>
              </w:rPr>
              <w:t>521</w:t>
            </w:r>
            <w:r w:rsidRPr="000E19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0718F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EF15B16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2C401031" w14:textId="0C60FF45" w:rsidR="00C170EB" w:rsidRPr="00134F38" w:rsidRDefault="004F18A2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986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0BA004B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6AAA0493" w14:textId="5DA01FA3" w:rsidR="00C170EB" w:rsidRPr="00215447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447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3</w:t>
            </w:r>
            <w:r w:rsidRPr="00215447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267</w:t>
            </w:r>
            <w:r w:rsidRPr="002154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177E789C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69E5C02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E097CF3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3D0B3584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7210EE7A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0E99C33F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BE4045B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3587E0F0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EB" w:rsidRPr="00C62AA6" w14:paraId="207039DD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36E64C0" w14:textId="77777777" w:rsidR="00C170EB" w:rsidRPr="00C62AA6" w:rsidRDefault="00C170EB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D1BE4E8" w14:textId="77777777" w:rsidR="00C170EB" w:rsidRPr="00134F38" w:rsidRDefault="004F18A2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22952E1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</w:tcPr>
          <w:p w14:paraId="265D36DD" w14:textId="2EC2940C" w:rsidR="00C170EB" w:rsidRPr="000E195B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195B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0E195B">
              <w:rPr>
                <w:rFonts w:ascii="Angsana New" w:hAnsi="Angsana New"/>
                <w:sz w:val="30"/>
                <w:szCs w:val="30"/>
              </w:rPr>
              <w:t>164</w:t>
            </w:r>
            <w:r w:rsidRPr="000E19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E8DCE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66309A8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762223" w14:textId="387FE4E7" w:rsidR="00C170EB" w:rsidRPr="00134F38" w:rsidRDefault="005A7D4F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53</w:t>
            </w:r>
            <w:r w:rsidR="004F18A2"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F0863B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E65CDE" w14:textId="5B23A83B" w:rsidR="00C170EB" w:rsidRPr="00215447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447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7</w:t>
            </w:r>
            <w:r w:rsidRPr="00215447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455</w:t>
            </w:r>
            <w:r w:rsidRPr="002154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33856E04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20DA603A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4AA6390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47BA8AFD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5A72F98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07DBA649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086E3C3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1DC6DE2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70EB" w:rsidRPr="00C62AA6" w14:paraId="4EA94D4B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C68A70F" w14:textId="77777777" w:rsidR="00C170EB" w:rsidRPr="00C62AA6" w:rsidRDefault="00C170EB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A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DA0C6" w14:textId="6A09CC12" w:rsidR="00C170EB" w:rsidRPr="000E195B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F18A2" w:rsidRPr="000E19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95B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426D99DB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43CCE" w14:textId="7223A865" w:rsidR="00C170EB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170EB" w:rsidRPr="0013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D60EE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CCC9036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EC53ADC" w14:textId="717BF548" w:rsidR="00C170EB" w:rsidRPr="00134F38" w:rsidRDefault="007F0795" w:rsidP="004F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F18A2" w:rsidRPr="0013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F70028F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1EEC83" w14:textId="5F29F67B" w:rsidR="00C170EB" w:rsidRPr="00134F38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F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13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686418C8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63179D86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C031AF6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3E2E1DD1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0A3ABB96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0A3B291C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AA4D2D1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03865E1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EB" w:rsidRPr="00C62AA6" w14:paraId="4C60AF4E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00706F1" w14:textId="77777777" w:rsidR="00C170EB" w:rsidRPr="00C62AA6" w:rsidRDefault="00C170EB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23D71" w14:textId="775F48B1" w:rsidR="00C170EB" w:rsidRPr="00134F38" w:rsidRDefault="007F0795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4F18A2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31BF57D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5834B" w14:textId="1BEBB253" w:rsidR="00C170EB" w:rsidRPr="000E195B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195B">
              <w:rPr>
                <w:rFonts w:ascii="Angsana New" w:hAnsi="Angsana New"/>
                <w:sz w:val="30"/>
                <w:szCs w:val="30"/>
              </w:rPr>
              <w:t>2</w:t>
            </w:r>
            <w:r w:rsidR="00C170EB" w:rsidRPr="000E195B">
              <w:rPr>
                <w:rFonts w:ascii="Angsana New" w:hAnsi="Angsana New"/>
                <w:sz w:val="30"/>
                <w:szCs w:val="30"/>
              </w:rPr>
              <w:t>,</w:t>
            </w:r>
            <w:r w:rsidRPr="000E195B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A7A4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7EE1ECA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1FE78C" w14:textId="603DB307" w:rsidR="00C170EB" w:rsidRPr="00134F38" w:rsidRDefault="007F0795" w:rsidP="004F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4F18A2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402E097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6EEF13" w14:textId="6A498736" w:rsidR="00C170EB" w:rsidRPr="00215447" w:rsidRDefault="00C170E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4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544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1</w:t>
            </w:r>
            <w:r w:rsidRPr="00215447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0795" w:rsidRPr="0021544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03D68D2A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58F22EE4" w14:textId="21211457" w:rsidR="00C170EB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5A7D4F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DFDC83A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6BF74C62" w14:textId="53E653CE" w:rsidR="00C170EB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304" w:type="dxa"/>
            <w:tcBorders>
              <w:left w:val="nil"/>
            </w:tcBorders>
            <w:noWrap/>
          </w:tcPr>
          <w:p w14:paraId="093A3A59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19DD2DCB" w14:textId="4F7101C7" w:rsidR="00C170EB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34812" w:rsidRPr="0013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53286D5" w14:textId="77777777" w:rsidR="00C170EB" w:rsidRPr="00134F38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E6B7B2A" w14:textId="21D241AE" w:rsidR="00C170EB" w:rsidRPr="00134F38" w:rsidRDefault="007F0795" w:rsidP="00C4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170EB" w:rsidRPr="0013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C170EB" w:rsidRPr="00C62AA6" w14:paraId="23DD7E1D" w14:textId="77777777" w:rsidTr="004F18A2">
        <w:tc>
          <w:tcPr>
            <w:tcW w:w="4407" w:type="dxa"/>
            <w:tcBorders>
              <w:top w:val="nil"/>
              <w:left w:val="nil"/>
              <w:right w:val="nil"/>
            </w:tcBorders>
          </w:tcPr>
          <w:p w14:paraId="34323441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050B7131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3021488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</w:tcPr>
          <w:p w14:paraId="21DA73EF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9E5916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9CC82D9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5C4A137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369816A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1968F74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380A4E13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7E620F55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2F32751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15381696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23C728E6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2A78C012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56D3513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999FF21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33BF262" w14:textId="77777777" w:rsidR="00A9095A" w:rsidRPr="00C62AA6" w:rsidRDefault="00A9095A">
      <w:r w:rsidRPr="00C62AA6">
        <w:br w:type="page"/>
      </w:r>
    </w:p>
    <w:tbl>
      <w:tblPr>
        <w:tblpPr w:leftFromText="180" w:rightFromText="180" w:vertAnchor="text" w:horzAnchor="margin" w:tblpXSpec="center" w:tblpY="261"/>
        <w:tblW w:w="14670" w:type="dxa"/>
        <w:tblLayout w:type="fixed"/>
        <w:tblLook w:val="0000" w:firstRow="0" w:lastRow="0" w:firstColumn="0" w:lastColumn="0" w:noHBand="0" w:noVBand="0"/>
      </w:tblPr>
      <w:tblGrid>
        <w:gridCol w:w="4680"/>
        <w:gridCol w:w="1098"/>
        <w:gridCol w:w="252"/>
        <w:gridCol w:w="1080"/>
        <w:gridCol w:w="252"/>
        <w:gridCol w:w="18"/>
        <w:gridCol w:w="218"/>
        <w:gridCol w:w="682"/>
        <w:gridCol w:w="270"/>
        <w:gridCol w:w="972"/>
        <w:gridCol w:w="18"/>
        <w:gridCol w:w="218"/>
        <w:gridCol w:w="18"/>
        <w:gridCol w:w="34"/>
        <w:gridCol w:w="990"/>
        <w:gridCol w:w="236"/>
        <w:gridCol w:w="34"/>
        <w:gridCol w:w="990"/>
        <w:gridCol w:w="270"/>
        <w:gridCol w:w="990"/>
        <w:gridCol w:w="270"/>
        <w:gridCol w:w="1062"/>
        <w:gridCol w:w="18"/>
      </w:tblGrid>
      <w:tr w:rsidR="007B7BEE" w:rsidRPr="00C62AA6" w14:paraId="5EF32817" w14:textId="77777777" w:rsidTr="009A4E50">
        <w:trPr>
          <w:gridAfter w:val="1"/>
          <w:wAfter w:w="18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CE56E5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858FF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AB1C41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7DFDA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60379F3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6A2B41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0A3D80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45E605A8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2A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Pr="00C62AA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อื่นที่</w:t>
            </w:r>
          </w:p>
          <w:p w14:paraId="2473D3AD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 w:cstheme="minorBidi"/>
                <w:b/>
                <w:sz w:val="30"/>
                <w:szCs w:val="30"/>
              </w:rPr>
            </w:pPr>
            <w:r w:rsidRPr="00C62AA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ไม่มีสาระสำคัญ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A8C5EEE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6228416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321F9A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C07C7" w:rsidRPr="00C62AA6" w14:paraId="483C09F5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55EFB2" w14:textId="77777777" w:rsidR="00DC07C7" w:rsidRPr="00C62AA6" w:rsidRDefault="00DC07C7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D94460" w14:textId="39C3544C" w:rsidR="00DC07C7" w:rsidRPr="00C62AA6" w:rsidRDefault="007F0795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5220E001" w14:textId="4456043E" w:rsidR="00DC07C7" w:rsidRPr="00C62AA6" w:rsidRDefault="007F0795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0" w:type="dxa"/>
            <w:gridSpan w:val="8"/>
            <w:tcBorders>
              <w:top w:val="nil"/>
              <w:left w:val="nil"/>
              <w:bottom w:val="nil"/>
            </w:tcBorders>
            <w:noWrap/>
          </w:tcPr>
          <w:p w14:paraId="523E6AFE" w14:textId="5DF590BC" w:rsidR="00DC07C7" w:rsidRPr="00C62AA6" w:rsidRDefault="007F0795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3F9B69F1" w14:textId="12D878EC" w:rsidR="00DC07C7" w:rsidRPr="00C62AA6" w:rsidRDefault="007F0795" w:rsidP="00A542C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C62AA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C62AA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C07C7" w:rsidRPr="00C62AA6" w14:paraId="29C078E3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56D9D0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8EEEA4A" w14:textId="03AFC636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09ED7AD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4C392" w14:textId="5CBC2192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F6298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C66804" w14:textId="6E5203F9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13299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4F0CEC" w14:textId="762C8E59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AF7E71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92A48B" w14:textId="57650421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F4D21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FE9C4A" w14:textId="7CC68FD3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EBEB0A7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BD47A" w14:textId="4511C248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63360B" w14:textId="77777777" w:rsidR="00DC07C7" w:rsidRPr="00C62AA6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01D2926" w14:textId="571D153D" w:rsidR="00DC07C7" w:rsidRPr="00C62AA6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B7BEE" w:rsidRPr="00C62AA6" w14:paraId="6C003704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EA6D76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57762F44" w14:textId="77777777" w:rsidR="007B7BEE" w:rsidRPr="00C62AA6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07C7" w:rsidRPr="00C62AA6" w14:paraId="098CC7C5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4B8332" w14:textId="77777777" w:rsidR="00DC07C7" w:rsidRPr="00C62AA6" w:rsidRDefault="0040263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  <w:r w:rsidR="00DC07C7" w:rsidRPr="00C62AA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6EF500FC" w14:textId="0788CF72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234812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4833ABF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5A3792" w14:textId="48B7FF29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DC07C7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D129F06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6B91DB" w14:textId="3D080A56" w:rsidR="00DC07C7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15</w:t>
            </w:r>
            <w:r w:rsidR="003D351D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FC75A80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E78F1A" w14:textId="4E9B272F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11</w:t>
            </w:r>
            <w:r w:rsidR="00DC07C7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6769D7E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28C6B58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FFEF22D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329D6EB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5CACDEB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6EE9A8FD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504D1D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74F22BF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7C7" w:rsidRPr="00C62AA6" w14:paraId="6AD6CDAC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D896EC" w14:textId="77777777" w:rsidR="00DC07C7" w:rsidRPr="00C62AA6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2822CB14" w14:textId="164918E2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234812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59D5951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1C61AA7" w14:textId="52DB7CAE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C07C7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7F95D7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</w:tcPr>
          <w:p w14:paraId="1482C418" w14:textId="5C6AD366" w:rsidR="00DC07C7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7A992D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</w:tcPr>
          <w:p w14:paraId="3F738FA2" w14:textId="4E3F815F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F5A1CF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F16AEF0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441FA4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22BBF3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352EAF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F0C944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0A0D7B0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357F2C6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7C7" w:rsidRPr="00C62AA6" w14:paraId="1269F96A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D9D2084" w14:textId="77777777" w:rsidR="00DC07C7" w:rsidRPr="00C62AA6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C62AA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62AA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FF54A7C" w14:textId="1BED1444" w:rsidR="00DC07C7" w:rsidRPr="00134F38" w:rsidRDefault="00234812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11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20374B6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4550F95" w14:textId="7D1C11CE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437416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0CC9493C" w14:textId="77777777" w:rsidR="00DC07C7" w:rsidRPr="00134F38" w:rsidRDefault="003D351D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10B4316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481976FD" w14:textId="77777777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13F6932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75778DA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681A3F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367B4CF6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33444F3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EA090C7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0DF1648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1966A8E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7C7" w:rsidRPr="00C62AA6" w14:paraId="075658FB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6920F09" w14:textId="77777777" w:rsidR="00DC07C7" w:rsidRPr="00C62AA6" w:rsidRDefault="00DC07C7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AA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7703D" w14:textId="202B0328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34812" w:rsidRPr="0013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1798ED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93D79" w14:textId="4195D11D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C07C7" w:rsidRPr="0013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68185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7B4D3F" w14:textId="7FE5BC26" w:rsidR="00DC07C7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44F6331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9D5201" w14:textId="098B1E2A" w:rsidR="00DC07C7" w:rsidRPr="00215447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44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0795" w:rsidRPr="0021544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1544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25FA5F0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A6DBD27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EFE80A0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54992C7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134C208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6A89D86D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540BC91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5F8EE0E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07C7" w:rsidRPr="00C62AA6" w14:paraId="1538123A" w14:textId="77777777" w:rsidTr="003D351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6A059F8" w14:textId="77777777" w:rsidR="00DC07C7" w:rsidRDefault="00DC07C7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กำไร 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(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bidi="th-TH"/>
              </w:rPr>
              <w:t>ขาดทุน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AA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</w:t>
            </w:r>
          </w:p>
          <w:p w14:paraId="20A84F32" w14:textId="77777777" w:rsidR="00DC07C7" w:rsidRPr="00F143BA" w:rsidRDefault="00DC07C7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  </w:t>
            </w:r>
            <w:r w:rsidRPr="00C62AA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2EB4E" w14:textId="03EB97A0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493A0DBD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DF5FC" w14:textId="12772631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29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54294B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503E53" w14:textId="3DE6BE73" w:rsidR="00DC07C7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F73A3B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5C4161" w14:textId="768D078C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844EBE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1B93BB" w14:textId="4DDD004F" w:rsidR="00DC07C7" w:rsidRPr="00134F38" w:rsidRDefault="007F0795" w:rsidP="003D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7FF1BF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30E19573" w14:textId="77777777" w:rsidR="00DC07C7" w:rsidRPr="00134F38" w:rsidRDefault="00DC07C7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2F1CC4" w14:textId="436B03D5" w:rsidR="00DC07C7" w:rsidRPr="00134F38" w:rsidRDefault="007F0795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  <w:tcBorders>
              <w:left w:val="nil"/>
            </w:tcBorders>
            <w:noWrap/>
          </w:tcPr>
          <w:p w14:paraId="7F6F69A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03660A6" w14:textId="72D7CA46" w:rsidR="00DC07C7" w:rsidRPr="00134F38" w:rsidRDefault="007F0795" w:rsidP="003D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26A6B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72D73975" w14:textId="77777777" w:rsidR="00DC07C7" w:rsidRPr="00134F38" w:rsidRDefault="00DC07C7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C44280" w14:textId="20C6CBC2" w:rsidR="00DC07C7" w:rsidRPr="00134F38" w:rsidRDefault="007F0795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</w:tr>
      <w:tr w:rsidR="00DC07C7" w:rsidRPr="00C62AA6" w14:paraId="0EA51F5E" w14:textId="77777777" w:rsidTr="003D351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31FF9DD" w14:textId="77777777" w:rsidR="00DC07C7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/>
                <w:sz w:val="30"/>
                <w:szCs w:val="30"/>
              </w:rPr>
            </w:pPr>
            <w:r w:rsidRPr="00C62AA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C62AA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62A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62AA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C62AA6">
              <w:rPr>
                <w:rFonts w:asciiTheme="majorBidi" w:hAnsiTheme="majorBidi" w:hint="cs"/>
                <w:sz w:val="30"/>
                <w:szCs w:val="30"/>
                <w:cs/>
              </w:rPr>
              <w:t>ที่แบ่งให้กับส่วนได้เสียที่</w:t>
            </w:r>
          </w:p>
          <w:p w14:paraId="1CC14F01" w14:textId="77777777" w:rsidR="00DC07C7" w:rsidRPr="00F143BA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C62AA6">
              <w:rPr>
                <w:rFonts w:asciiTheme="majorBidi" w:hAnsiTheme="majorBidi" w:hint="cs"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0AA49" w14:textId="4CEF6398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79192F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F6BB7" w14:textId="4417506B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94137D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BC6B3E" w14:textId="2383B9B2" w:rsidR="00DC07C7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E6AF248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DD75F2" w14:textId="3B76841F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6028AD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94862F" w14:textId="7679CB87" w:rsidR="00DC07C7" w:rsidRPr="00134F38" w:rsidRDefault="007F0795" w:rsidP="003D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EECA87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3808C76F" w14:textId="77777777" w:rsidR="00DC07C7" w:rsidRPr="00134F38" w:rsidRDefault="00DC07C7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D7C91D" w14:textId="4DC49727" w:rsidR="00DC07C7" w:rsidRPr="00134F38" w:rsidRDefault="007F0795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  <w:tcBorders>
              <w:left w:val="nil"/>
            </w:tcBorders>
            <w:noWrap/>
          </w:tcPr>
          <w:p w14:paraId="484B2491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5C6B003" w14:textId="799B9801" w:rsidR="00DC07C7" w:rsidRPr="00134F38" w:rsidRDefault="007F0795" w:rsidP="003D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25B14B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6B35AD94" w14:textId="77777777" w:rsidR="00DC07C7" w:rsidRPr="00134F38" w:rsidRDefault="00DC07C7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50FA75" w14:textId="024976F8" w:rsidR="00DC07C7" w:rsidRPr="00134F38" w:rsidRDefault="007F0795" w:rsidP="009A4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</w:tr>
      <w:tr w:rsidR="00DC07C7" w:rsidRPr="00847230" w14:paraId="00B25732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B109D9" w14:textId="77777777" w:rsidR="00DC07C7" w:rsidRPr="009A4E50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75D3CC94" w14:textId="77777777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5C489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5AC32B" w14:textId="77777777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8FE266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791533A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D6CA5B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0C1EB2CE" w14:textId="77777777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10BE4156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DDD3211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9D6AE5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1BEBE6C0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40019B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2E80DC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B66366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0B4211D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</w:rPr>
            </w:pPr>
          </w:p>
        </w:tc>
      </w:tr>
      <w:tr w:rsidR="00DC07C7" w:rsidRPr="00C62AA6" w14:paraId="19E791E5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CB97" w14:textId="77777777" w:rsidR="00DC07C7" w:rsidRPr="00C62AA6" w:rsidRDefault="00DC07C7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FDA4311" w14:textId="261AA4F9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89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4B8EA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ABC42D" w14:textId="564842CA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C91DEB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191F2A" w14:textId="725E5E4B" w:rsidR="00DC07C7" w:rsidRPr="00134F3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D351D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5CD798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BD1A9F" w14:textId="60895B69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0FB31E08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593CB5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71EC5F1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1408955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285666C1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5B0B16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692E4E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3C656BD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7C7" w:rsidRPr="00C62AA6" w14:paraId="1071F20B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AFCB" w14:textId="77777777" w:rsidR="00DC07C7" w:rsidRPr="00C62AA6" w:rsidRDefault="00DC07C7" w:rsidP="00C170E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2AA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168E206" w14:textId="65EDAA05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B3F3D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9F76E0" w14:textId="3E40AB1C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1A0201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</w:tcPr>
          <w:p w14:paraId="16FB7BA8" w14:textId="4C4702E2" w:rsidR="00DC07C7" w:rsidRPr="00134F38" w:rsidRDefault="003D351D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84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C38E1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</w:tcPr>
          <w:p w14:paraId="112EA25C" w14:textId="219B3104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165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5175806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2B98A54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A09C9D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0490512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2F856902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C1A3B88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56AA707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67966A1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7C7" w:rsidRPr="00C62AA6" w14:paraId="28BE0A72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E5F4E1C" w14:textId="77777777" w:rsidR="00DC07C7" w:rsidRPr="00C62AA6" w:rsidRDefault="00DC07C7" w:rsidP="00C170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62AA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29447844" w14:textId="7F14082F" w:rsidR="00DC07C7" w:rsidRPr="00134F38" w:rsidRDefault="00234812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222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2C6985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CF91C1" w14:textId="12EB5978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172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11789E1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0F1164BE" w14:textId="4ADA2BD2" w:rsidR="00DC07C7" w:rsidRPr="00134F38" w:rsidRDefault="003D351D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34F3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938</w:t>
            </w:r>
            <w:r w:rsidRPr="00134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95284F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5DC4F869" w14:textId="701969D2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DC07C7" w:rsidRPr="00134F3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687AC2D0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8908A4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6C153156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041299E5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58A69E2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B0E7F0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62C449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2B4FA01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7C7" w:rsidRPr="00C62AA6" w14:paraId="675B39B6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37AB4" w14:textId="77777777" w:rsidR="00DC07C7" w:rsidRPr="00C62AA6" w:rsidRDefault="00DC07C7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AA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C62AA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62AA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C62AA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) </w:t>
            </w:r>
            <w:r w:rsidRPr="00C62AA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70337" w14:textId="09BD8966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3314D1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28CD7" w14:textId="387E0B08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F3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134F3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7D1D1B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667F58" w14:textId="6E08A8FC" w:rsidR="00DC07C7" w:rsidRPr="00215447" w:rsidRDefault="003D351D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44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0795" w:rsidRPr="00215447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  <w:r w:rsidRPr="0021544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230191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3FD4E3" w14:textId="79E4CF2D" w:rsidR="00DC07C7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DD6C52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356854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694506EE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1827D37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AE96C5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7EEA1E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C5A8E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71EE8B1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7C7" w:rsidRPr="00847230" w14:paraId="052A60A5" w14:textId="77777777" w:rsidTr="00DC07C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1F03B" w14:textId="77777777" w:rsidR="00DC07C7" w:rsidRPr="00847230" w:rsidRDefault="00DC07C7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29DD99" w14:textId="77777777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7326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C6D644" w14:textId="77777777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16D7FA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68739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727B65B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98BB1FA" w14:textId="77777777" w:rsidR="00DC07C7" w:rsidRPr="00134F3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6F37936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21E5FC9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24D709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0FE64BFF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10FE2D03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211887C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5ADBFF4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25A9FBB7" w14:textId="77777777" w:rsidR="00DC07C7" w:rsidRPr="00134F3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</w:rPr>
            </w:pPr>
          </w:p>
        </w:tc>
      </w:tr>
      <w:tr w:rsidR="009A4E50" w:rsidRPr="00C62AA6" w14:paraId="5BC85B03" w14:textId="77777777" w:rsidTr="0086699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5CA4028" w14:textId="77777777" w:rsidR="009A4E50" w:rsidRPr="009D1962" w:rsidRDefault="009A4E50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D196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B0C0A6E" w14:textId="36F8AE75" w:rsidR="009A4E50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7F91E3E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09E2CD" w14:textId="21E56A06" w:rsidR="009A4E50" w:rsidRPr="00134F38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54EA7BD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</w:tcPr>
          <w:p w14:paraId="4585F2A0" w14:textId="77777777" w:rsidR="009A4E50" w:rsidRPr="00134F38" w:rsidRDefault="00BE0571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F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EB9AC5B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15FCCB" w14:textId="77777777" w:rsidR="009A4E50" w:rsidRPr="00134F38" w:rsidRDefault="009A4E50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F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noWrap/>
          </w:tcPr>
          <w:p w14:paraId="0A8FDA81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BBE49EC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noWrap/>
          </w:tcPr>
          <w:p w14:paraId="5E26D260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2619F72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62E817A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129ED7B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0883816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</w:tcPr>
          <w:p w14:paraId="44DC8ADF" w14:textId="77777777" w:rsidR="009A4E50" w:rsidRPr="00134F3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0585F4D" w14:textId="77777777" w:rsidR="005020B4" w:rsidRPr="00134F38" w:rsidRDefault="005020B4" w:rsidP="00625738">
      <w:pPr>
        <w:rPr>
          <w:sz w:val="6"/>
          <w:szCs w:val="6"/>
        </w:rPr>
        <w:sectPr w:rsidR="005020B4" w:rsidRPr="00134F38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94CE550" w14:textId="09D0BD61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B57831" w:rsidRPr="00C62AA6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B57831" w:rsidRPr="00C62AA6">
        <w:rPr>
          <w:rFonts w:ascii="Angsana New" w:hAnsi="Angsana New"/>
          <w:b/>
          <w:bCs/>
          <w:sz w:val="30"/>
          <w:szCs w:val="30"/>
          <w:cs/>
        </w:rPr>
        <w:t>บริษัทร่วม</w:t>
      </w:r>
    </w:p>
    <w:p w14:paraId="26060DD3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03" w:type="dxa"/>
        <w:tblInd w:w="108" w:type="dxa"/>
        <w:tblLook w:val="0000" w:firstRow="0" w:lastRow="0" w:firstColumn="0" w:lastColumn="0" w:noHBand="0" w:noVBand="0"/>
      </w:tblPr>
      <w:tblGrid>
        <w:gridCol w:w="4302"/>
        <w:gridCol w:w="1254"/>
        <w:gridCol w:w="270"/>
        <w:gridCol w:w="1262"/>
        <w:gridCol w:w="236"/>
        <w:gridCol w:w="1123"/>
        <w:gridCol w:w="236"/>
        <w:gridCol w:w="1132"/>
      </w:tblGrid>
      <w:tr w:rsidR="004A7BF1" w:rsidRPr="00C62AA6" w14:paraId="5C4F8F78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14D105F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479F99C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99B22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C712970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F1" w:rsidRPr="00C62AA6" w14:paraId="1CF65720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33FCA01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57947" w14:textId="0C2C90B8" w:rsidR="004A7BF1" w:rsidRPr="00C62AA6" w:rsidRDefault="007F0795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7A8ECE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551F9" w14:textId="797C5B01" w:rsidR="004A7BF1" w:rsidRPr="00C62AA6" w:rsidRDefault="007F0795" w:rsidP="00F3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E68ED5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23EE5" w14:textId="5BBE732E" w:rsidR="004A7BF1" w:rsidRPr="00C62AA6" w:rsidRDefault="007F0795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3B5E6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D6292B" w14:textId="76F8A918" w:rsidR="004A7BF1" w:rsidRPr="00C62AA6" w:rsidRDefault="007F0795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A7BF1" w:rsidRPr="00C62AA6" w14:paraId="4A32706C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1792DE2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1" w:type="dxa"/>
            <w:gridSpan w:val="7"/>
            <w:tcBorders>
              <w:top w:val="nil"/>
              <w:left w:val="nil"/>
              <w:right w:val="nil"/>
            </w:tcBorders>
            <w:noWrap/>
          </w:tcPr>
          <w:p w14:paraId="10E206FA" w14:textId="77777777" w:rsidR="004A7BF1" w:rsidRPr="00C62AA6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170EB" w:rsidRPr="00C62AA6" w14:paraId="57DBC2DE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C0FC3A4" w14:textId="1261A7E8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D12D57" w14:textId="2E28C3A2" w:rsidR="00C170EB" w:rsidRPr="00C62AA6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13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C53661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C3DD90" w14:textId="27CB7796" w:rsidR="00C170EB" w:rsidRPr="00C62AA6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13</w:t>
            </w:r>
            <w:r w:rsidR="00C170E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6717AB3C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noWrap/>
          </w:tcPr>
          <w:p w14:paraId="12111968" w14:textId="0B78B570" w:rsidR="00C170EB" w:rsidRPr="00C62AA6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350860E1" w14:textId="77777777" w:rsidR="00C170EB" w:rsidRPr="00C62AA6" w:rsidRDefault="00C170EB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</w:tcPr>
          <w:p w14:paraId="1D797720" w14:textId="7FC0841E" w:rsidR="00C170EB" w:rsidRPr="00C62AA6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C170EB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7F1CDB" w:rsidRPr="00C62AA6" w14:paraId="4AFCF6DD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4CF99F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ส่วนแบ่งกำไรสุทธิจากเงินลงทุนตามวิธีส่วนได้เสีย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3427F" w14:textId="7CB1EDE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F1CD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AD5D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A221A" w14:textId="510AF738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AEB2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7B26D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E7F8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BFC53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13432311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597651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EC16E" w14:textId="48F71275" w:rsidR="007F1CDB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F862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992DB" w14:textId="77777777" w:rsidR="007F1CDB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3A07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0DFC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B6E08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0EDE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0D32454C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4F17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0DF42" w14:textId="71EAA055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11F68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BE6DF" w14:textId="1E9CB33A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6E44D19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6128E91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98203F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F364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3CD41B1B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91F9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5ED446" w14:textId="712B4244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02868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EECD1D" w14:textId="51531C2C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093FD1F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7066B0F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2E9F00F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24F3ECE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503944E6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0B5B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เบ็ดเสร็จอื่นในบริษัทร่วม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E7542A" w14:textId="4C1A7F9E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4BBA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F0D5C2" w14:textId="7A5ADCF6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68453B4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42FF2D4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52785ED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6EDA855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CDB" w:rsidRPr="00C62AA6" w14:paraId="35C72655" w14:textId="77777777" w:rsidTr="00B57831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508B1" w14:textId="6C7CAA01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FB3FAD" w14:textId="4AB2D19F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C68D5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2A077F" w14:textId="056CF9E0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616E746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57417B0" w14:textId="0911E0E3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1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1BDA25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309B08E" w14:textId="5B774D53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1CDB" w:rsidRPr="00C62A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</w:tbl>
    <w:p w14:paraId="34165030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0F1BF3" w14:textId="77777777" w:rsidR="000F0079" w:rsidRPr="00C62AA6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B0234C" w14:textId="77777777" w:rsidR="000F0079" w:rsidRPr="00C62AA6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471BA2" w14:textId="77777777" w:rsidR="000F0079" w:rsidRPr="00C62AA6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FC0DF6" w14:textId="77777777" w:rsidR="000F0079" w:rsidRPr="00C62AA6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B076CD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DE151E" w:rsidRPr="00C62AA6" w:rsidSect="00F61830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7CA678C" w14:textId="6897C15E" w:rsidR="009B57A2" w:rsidRDefault="009B57A2" w:rsidP="009B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C62AA6">
        <w:rPr>
          <w:rFonts w:ascii="Angsana New" w:hAnsi="Angsana New"/>
          <w:sz w:val="28"/>
          <w:szCs w:val="28"/>
          <w:cs/>
        </w:rPr>
        <w:lastRenderedPageBreak/>
        <w:t>เงินลงทุนใน</w:t>
      </w:r>
      <w:r w:rsidR="00912237" w:rsidRPr="00C62AA6">
        <w:rPr>
          <w:rFonts w:ascii="Angsana New" w:hAnsi="Angsana New" w:hint="cs"/>
          <w:sz w:val="28"/>
          <w:szCs w:val="28"/>
          <w:cs/>
        </w:rPr>
        <w:t>การร่วมค้า</w:t>
      </w:r>
      <w:r w:rsidRPr="00C62AA6">
        <w:rPr>
          <w:rFonts w:ascii="Angsana New" w:hAnsi="Angsana New" w:hint="cs"/>
          <w:sz w:val="28"/>
          <w:szCs w:val="28"/>
          <w:cs/>
        </w:rPr>
        <w:t>และ</w:t>
      </w:r>
      <w:r w:rsidR="00912237" w:rsidRPr="00C62AA6">
        <w:rPr>
          <w:rFonts w:ascii="Angsana New" w:hAnsi="Angsana New"/>
          <w:sz w:val="28"/>
          <w:szCs w:val="28"/>
          <w:cs/>
        </w:rPr>
        <w:t>บริษัทร่วม</w:t>
      </w:r>
      <w:r w:rsidRPr="00C62AA6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7F0795" w:rsidRPr="007F0795">
        <w:rPr>
          <w:rFonts w:ascii="Angsana New" w:hAnsi="Angsana New"/>
          <w:sz w:val="28"/>
          <w:szCs w:val="28"/>
        </w:rPr>
        <w:t>31</w:t>
      </w:r>
      <w:r w:rsidRPr="00C62AA6">
        <w:rPr>
          <w:rFonts w:ascii="Angsana New" w:hAnsi="Angsana New"/>
          <w:sz w:val="28"/>
          <w:szCs w:val="28"/>
        </w:rPr>
        <w:t xml:space="preserve"> </w:t>
      </w:r>
      <w:r w:rsidRPr="00C62AA6">
        <w:rPr>
          <w:rFonts w:ascii="Angsana New" w:hAnsi="Angsana New"/>
          <w:sz w:val="28"/>
          <w:szCs w:val="28"/>
          <w:cs/>
        </w:rPr>
        <w:t xml:space="preserve">ธันวาคม </w:t>
      </w:r>
      <w:r w:rsidR="007F0795" w:rsidRPr="007F0795">
        <w:rPr>
          <w:rFonts w:ascii="Angsana New" w:hAnsi="Angsana New"/>
          <w:sz w:val="28"/>
          <w:szCs w:val="28"/>
        </w:rPr>
        <w:t>256</w:t>
      </w:r>
      <w:r w:rsidR="0075357E" w:rsidRPr="0075357E">
        <w:rPr>
          <w:rFonts w:ascii="Angsana New" w:hAnsi="Angsana New"/>
          <w:sz w:val="28"/>
          <w:szCs w:val="28"/>
        </w:rPr>
        <w:t>0</w:t>
      </w:r>
      <w:r w:rsidRPr="00C62AA6">
        <w:rPr>
          <w:rFonts w:ascii="Angsana New" w:hAnsi="Angsana New"/>
          <w:sz w:val="28"/>
          <w:szCs w:val="28"/>
          <w:lang w:val="en-GB"/>
        </w:rPr>
        <w:t xml:space="preserve"> </w:t>
      </w:r>
      <w:r w:rsidRPr="00C62AA6">
        <w:rPr>
          <w:rFonts w:ascii="Angsana New" w:hAnsi="Angsana New" w:hint="cs"/>
          <w:sz w:val="28"/>
          <w:szCs w:val="28"/>
          <w:cs/>
          <w:lang w:val="en-GB"/>
        </w:rPr>
        <w:t xml:space="preserve">และ </w:t>
      </w:r>
      <w:r w:rsidR="007F0795" w:rsidRPr="007F0795">
        <w:rPr>
          <w:rFonts w:ascii="Angsana New" w:hAnsi="Angsana New"/>
          <w:sz w:val="28"/>
          <w:szCs w:val="28"/>
        </w:rPr>
        <w:t>2559</w:t>
      </w:r>
      <w:r w:rsidRPr="00C62AA6">
        <w:rPr>
          <w:rFonts w:ascii="Angsana New" w:hAnsi="Angsana New"/>
          <w:sz w:val="28"/>
          <w:szCs w:val="28"/>
        </w:rPr>
        <w:t xml:space="preserve"> </w:t>
      </w:r>
      <w:r w:rsidRPr="00C62AA6">
        <w:rPr>
          <w:rFonts w:ascii="Angsana New" w:hAnsi="Angsana New"/>
          <w:sz w:val="28"/>
          <w:szCs w:val="28"/>
          <w:cs/>
        </w:rPr>
        <w:t>และเงินปันผลรับสำหรับแต่</w:t>
      </w:r>
      <w:r w:rsidRPr="00C62AA6">
        <w:rPr>
          <w:rFonts w:ascii="Angsana New" w:hAnsi="Angsana New" w:hint="cs"/>
          <w:sz w:val="28"/>
          <w:szCs w:val="28"/>
          <w:cs/>
        </w:rPr>
        <w:t>ละปีสิ้น</w:t>
      </w:r>
      <w:r w:rsidRPr="00C62AA6">
        <w:rPr>
          <w:rFonts w:ascii="Angsana New" w:hAnsi="Angsana New"/>
          <w:sz w:val="28"/>
          <w:szCs w:val="28"/>
          <w:cs/>
        </w:rPr>
        <w:t>สุด</w:t>
      </w:r>
      <w:r w:rsidRPr="00C62AA6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C62AA6">
        <w:rPr>
          <w:rFonts w:ascii="Angsana New" w:hAnsi="Angsana New"/>
          <w:sz w:val="28"/>
          <w:szCs w:val="28"/>
        </w:rPr>
        <w:t xml:space="preserve"> </w:t>
      </w:r>
      <w:r w:rsidRPr="00C62AA6">
        <w:rPr>
          <w:rFonts w:ascii="Angsana New" w:hAnsi="Angsana New"/>
          <w:sz w:val="28"/>
          <w:szCs w:val="28"/>
          <w:cs/>
        </w:rPr>
        <w:t>มีดังนี้</w:t>
      </w:r>
    </w:p>
    <w:p w14:paraId="7AF32DDD" w14:textId="77777777" w:rsidR="00912237" w:rsidRPr="00C62AA6" w:rsidRDefault="00912237" w:rsidP="009B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84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918"/>
        <w:gridCol w:w="252"/>
        <w:gridCol w:w="900"/>
        <w:gridCol w:w="270"/>
        <w:gridCol w:w="900"/>
        <w:gridCol w:w="270"/>
        <w:gridCol w:w="900"/>
        <w:gridCol w:w="270"/>
        <w:gridCol w:w="900"/>
        <w:gridCol w:w="270"/>
        <w:gridCol w:w="918"/>
        <w:gridCol w:w="236"/>
        <w:gridCol w:w="736"/>
        <w:gridCol w:w="180"/>
        <w:gridCol w:w="270"/>
        <w:gridCol w:w="900"/>
        <w:gridCol w:w="270"/>
        <w:gridCol w:w="900"/>
        <w:gridCol w:w="270"/>
        <w:gridCol w:w="900"/>
      </w:tblGrid>
      <w:tr w:rsidR="009B57A2" w:rsidRPr="00C62AA6" w14:paraId="1A47C1D7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E33667A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74EF4570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B57A2" w:rsidRPr="00C62AA6" w14:paraId="53A41368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E41B2A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2EDBA" w14:textId="77777777" w:rsidR="009B57A2" w:rsidRPr="00C62AA6" w:rsidRDefault="00BC6A67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C96DFBE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1280CC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7E3E6DB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C23BE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B941519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7AFA618E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27D7FFD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B57A2" w:rsidRPr="00C62AA6" w14:paraId="684C33B8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89586B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1E055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0D7E017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BCA993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C2305D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62FF6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62AB17B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4EE78F9A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C62AA6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7CF192" w14:textId="77777777" w:rsidR="009B57A2" w:rsidRPr="00C62AA6" w:rsidRDefault="0076437E" w:rsidP="0058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เงินปันผลร</w:t>
            </w:r>
            <w:r w:rsidR="0058626A" w:rsidRPr="00C62AA6">
              <w:rPr>
                <w:rFonts w:ascii="Angsana New" w:hAnsi="Angsana New"/>
                <w:sz w:val="27"/>
                <w:szCs w:val="27"/>
                <w:cs/>
              </w:rPr>
              <w:t>ับ</w:t>
            </w:r>
          </w:p>
        </w:tc>
      </w:tr>
      <w:tr w:rsidR="009B57A2" w:rsidRPr="00C62AA6" w14:paraId="696B3A50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E691733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ABD4F2" w14:textId="20AAD770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52473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243622" w14:textId="22AF3B47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3D6E79" w14:textId="091F891E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3F3AC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67CD8D" w14:textId="0A46A3BB" w:rsidR="009B57A2" w:rsidRPr="00C62AA6" w:rsidRDefault="007F0795" w:rsidP="0064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455951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029A7" w14:textId="274368D3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AD278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F92787" w14:textId="5A4D10C1" w:rsidR="009B57A2" w:rsidRPr="00C62AA6" w:rsidRDefault="007F0795" w:rsidP="0064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E2908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28DA38" w14:textId="405C5B05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87DAC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09F578" w14:textId="68B99A21" w:rsidR="009B57A2" w:rsidRPr="00C62AA6" w:rsidRDefault="007F0795" w:rsidP="0099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71AC918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09A18905" w14:textId="0FB01005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123C7E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7A75FAC" w14:textId="3D4507C3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14:paraId="6B0E48A3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05787F" w14:textId="29813849" w:rsidR="009B57A2" w:rsidRPr="00C62AA6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C6D89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3312F6" w14:textId="03228642" w:rsidR="009B57A2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9B57A2" w:rsidRPr="00C62AA6" w14:paraId="2F737805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A8EBD3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BD28C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62AA6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430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</w:tcPr>
          <w:p w14:paraId="3B7916FB" w14:textId="77777777" w:rsidR="009B57A2" w:rsidRPr="00C62AA6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62AA6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912237" w:rsidRPr="00C62AA6" w14:paraId="2BD2DE97" w14:textId="77777777" w:rsidTr="001C49D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BD033AD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C62AA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5B6835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9BCE7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90C94E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63877194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5E1D161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CE5CD65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7056F63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68EFEAE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6CD51A0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DC116A1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38DFE78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9683596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DDC75DC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DA265DF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2A2AD3AF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6" w:type="dxa"/>
            <w:tcBorders>
              <w:top w:val="nil"/>
            </w:tcBorders>
            <w:vAlign w:val="bottom"/>
          </w:tcPr>
          <w:p w14:paraId="4807B8D7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0" w:type="dxa"/>
            <w:gridSpan w:val="2"/>
            <w:tcBorders>
              <w:top w:val="nil"/>
            </w:tcBorders>
            <w:vAlign w:val="bottom"/>
          </w:tcPr>
          <w:p w14:paraId="6B4AE8E5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3D57C66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20121B6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B27A7C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11E41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996E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1CDB" w:rsidRPr="00C62AA6" w14:paraId="19E2D817" w14:textId="77777777" w:rsidTr="001C49D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3B2013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>TOP-NTL Pte. Ltd.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E5D4A6" w14:textId="39A6EC8E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6473F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1BE88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B559FE" w14:textId="50005FB4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6473F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5F4A26E9" w14:textId="662F7E79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3AC3ADF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FF6053E" w14:textId="5F9097A7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C3408E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34700B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73F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5F2D15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F567356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73F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2939DE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41E9EAF" w14:textId="20A74B1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5BA76A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4D664DF7" w14:textId="57785C2F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68C9D52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14:paraId="2202D32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50" w:type="dxa"/>
            <w:gridSpan w:val="2"/>
            <w:tcBorders>
              <w:top w:val="nil"/>
            </w:tcBorders>
          </w:tcPr>
          <w:p w14:paraId="616BF39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6C889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FC13DE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36FDAF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3D1ED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2F599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48BFFD8" w14:textId="77777777" w:rsidR="007F1CDB" w:rsidRPr="003D1ED2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ED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F1CDB" w:rsidRPr="00C62AA6" w14:paraId="084CEEAC" w14:textId="77777777" w:rsidTr="007F1CDB">
        <w:trPr>
          <w:trHeight w:val="80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E889CE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 xml:space="preserve">TOP-NTL Shipping Trust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F9479A" w14:textId="4B4C5AC8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6473F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3CC36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21F653" w14:textId="6756D6DB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6473F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62F3C42A" w14:textId="58169F3E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3CB95C5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E178032" w14:textId="3CA04A0F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69DBFC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CD3F9CE" w14:textId="6E4C4382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B2347F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38D0A47" w14:textId="2CBD151F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4D0122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D54F2CE" w14:textId="6D5ED590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EF388C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FD20544" w14:textId="5067BE5A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2720E18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14:paraId="33792AD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50" w:type="dxa"/>
            <w:gridSpan w:val="2"/>
            <w:tcBorders>
              <w:top w:val="nil"/>
            </w:tcBorders>
          </w:tcPr>
          <w:p w14:paraId="4A6CA34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C02D8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1B9FC5B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B70313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3D1ED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C752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0C81EA8" w14:textId="77777777" w:rsidR="007F1CDB" w:rsidRPr="003D1ED2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ED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F1CDB" w:rsidRPr="00C62AA6" w14:paraId="2CA09A6F" w14:textId="77777777" w:rsidTr="001C49D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A6CF59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ท็อป นอติคอล </w:t>
            </w:r>
          </w:p>
          <w:p w14:paraId="1116185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 w:hint="cs"/>
                <w:sz w:val="28"/>
                <w:szCs w:val="28"/>
                <w:cs/>
              </w:rPr>
              <w:t xml:space="preserve">   สตาร์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B098D3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CE39A9C" w14:textId="21119219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35</w:t>
            </w:r>
            <w:r w:rsidR="007F1CDB" w:rsidRPr="006473F6">
              <w:rPr>
                <w:rFonts w:ascii="Angsana New" w:hAnsi="Angsana New"/>
                <w:sz w:val="27"/>
                <w:szCs w:val="27"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AF493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985DE1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55662AB" w14:textId="3A509B22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35</w:t>
            </w:r>
            <w:r w:rsidR="007F1CDB" w:rsidRPr="006473F6">
              <w:rPr>
                <w:rFonts w:ascii="Angsana New" w:hAnsi="Angsana New"/>
                <w:sz w:val="27"/>
                <w:szCs w:val="27"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E142379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5A19B6B" w14:textId="07FC2BFB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13D4362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F2D7D28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F275A53" w14:textId="7AD8EEC0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3C0E01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962C10E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C950DFA" w14:textId="2D93AA25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D460C2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34C45CC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01E8DF5" w14:textId="4E92EE33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F38CA9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C0F3DA" w14:textId="6003D844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57A26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FD0ED9" w14:textId="487B3EAC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102F69B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14:paraId="05F80F0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865BFE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50" w:type="dxa"/>
            <w:gridSpan w:val="2"/>
            <w:tcBorders>
              <w:top w:val="nil"/>
            </w:tcBorders>
          </w:tcPr>
          <w:p w14:paraId="127F255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2C8EF3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18F1FE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6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4AC7967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E534BD" w14:textId="77777777" w:rsidR="007F1CDB" w:rsidRPr="003D1ED2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525361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3D1ED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99CF4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AB0A67C" w14:textId="77777777" w:rsidR="007F1CDB" w:rsidRPr="003D1ED2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5EFD3E4" w14:textId="77777777" w:rsidR="007F1CDB" w:rsidRPr="003D1ED2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1ED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F1CDB" w:rsidRPr="00C62AA6" w14:paraId="2671335C" w14:textId="77777777" w:rsidTr="001C49D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8516E8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 xml:space="preserve">TOP-NYK </w:t>
            </w:r>
            <w:proofErr w:type="spellStart"/>
            <w:r w:rsidRPr="00C62AA6">
              <w:rPr>
                <w:rFonts w:ascii="Angsana New" w:hAnsi="Angsana New"/>
                <w:sz w:val="28"/>
                <w:szCs w:val="28"/>
              </w:rPr>
              <w:t>MarineOne</w:t>
            </w:r>
            <w:proofErr w:type="spellEnd"/>
            <w:r w:rsidRPr="00C62AA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70A724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62AA6">
              <w:rPr>
                <w:rFonts w:ascii="Angsana New" w:hAnsi="Angsana New"/>
                <w:sz w:val="28"/>
                <w:szCs w:val="28"/>
              </w:rPr>
              <w:t>Pte. Ltd.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6CF1F4E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2F0C370" w14:textId="75764D1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6473F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8659D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31186B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082AB1E" w14:textId="15CD244B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6473F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FEB8D9F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5AA4B991" w14:textId="5872B6F5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548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7C6FE15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B24B57F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A53C2BE" w14:textId="43BE28FC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A62EBB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FFA56C0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1DEDA4C" w14:textId="2E242591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D69413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9F7D03F" w14:textId="77777777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2FCD5A2" w14:textId="18FF1CCE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9C6C0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97A5A" w14:textId="44CB13AA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837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A8175" w14:textId="7DDFAA98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445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1B55459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6" w:type="dxa"/>
            <w:tcBorders>
              <w:top w:val="nil"/>
            </w:tcBorders>
            <w:vAlign w:val="bottom"/>
          </w:tcPr>
          <w:p w14:paraId="315A79E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50" w:type="dxa"/>
            <w:gridSpan w:val="2"/>
            <w:tcBorders>
              <w:top w:val="nil"/>
            </w:tcBorders>
            <w:vAlign w:val="bottom"/>
          </w:tcPr>
          <w:p w14:paraId="770395E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A392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3A8F413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6CA95" w14:textId="6E12C1FF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566E8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BE873" w14:textId="5168E881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27</w:t>
            </w:r>
          </w:p>
        </w:tc>
      </w:tr>
      <w:tr w:rsidR="007F1CDB" w:rsidRPr="003D1ED2" w14:paraId="6580EEC4" w14:textId="77777777" w:rsidTr="001C49D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FCC110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2B5699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A0CD5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F1D29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28411E" w14:textId="42CC4712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747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6A57156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DE0EC7" w14:textId="168DEC68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6E9BEC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04809D9" w14:textId="0EF06693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6AE767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E047D23" w14:textId="6FD7C180" w:rsidR="007F1CDB" w:rsidRPr="006473F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D419ED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77E3B2" w14:textId="544578EF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542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766D6B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471287" w14:textId="7244AF28" w:rsidR="007F1CDB" w:rsidRPr="006473F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473F6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="007F0795" w:rsidRPr="007F0795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7F0795" w:rsidRPr="007F0795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049E90C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6" w:type="dxa"/>
            <w:tcBorders>
              <w:top w:val="nil"/>
            </w:tcBorders>
            <w:vAlign w:val="bottom"/>
          </w:tcPr>
          <w:p w14:paraId="5225AE1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0" w:type="dxa"/>
            <w:gridSpan w:val="2"/>
            <w:tcBorders>
              <w:top w:val="nil"/>
            </w:tcBorders>
            <w:vAlign w:val="bottom"/>
          </w:tcPr>
          <w:p w14:paraId="0A9462E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9A1FFE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56E2C9D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65E1E5" w14:textId="14F4CC96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7EF2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BE604B" w14:textId="39B7D14F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27</w:t>
            </w:r>
          </w:p>
        </w:tc>
      </w:tr>
    </w:tbl>
    <w:p w14:paraId="1E54C706" w14:textId="77777777" w:rsidR="0076437E" w:rsidRPr="00C62AA6" w:rsidRDefault="0076437E" w:rsidP="00AF6226">
      <w:pPr>
        <w:rPr>
          <w:rFonts w:ascii="Angsana New" w:hAnsi="Angsana New"/>
        </w:rPr>
      </w:pPr>
    </w:p>
    <w:p w14:paraId="3563E149" w14:textId="77777777" w:rsidR="00822382" w:rsidRPr="00C62AA6" w:rsidRDefault="008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C62AA6">
        <w:rPr>
          <w:rFonts w:ascii="Angsana New" w:hAnsi="Angsana New"/>
        </w:rPr>
        <w:br w:type="page"/>
      </w:r>
    </w:p>
    <w:tbl>
      <w:tblPr>
        <w:tblW w:w="15822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918"/>
        <w:gridCol w:w="236"/>
        <w:gridCol w:w="898"/>
        <w:gridCol w:w="270"/>
        <w:gridCol w:w="900"/>
        <w:gridCol w:w="270"/>
        <w:gridCol w:w="900"/>
        <w:gridCol w:w="270"/>
        <w:gridCol w:w="900"/>
        <w:gridCol w:w="270"/>
        <w:gridCol w:w="918"/>
        <w:gridCol w:w="236"/>
        <w:gridCol w:w="916"/>
        <w:gridCol w:w="270"/>
        <w:gridCol w:w="900"/>
        <w:gridCol w:w="270"/>
        <w:gridCol w:w="900"/>
        <w:gridCol w:w="270"/>
        <w:gridCol w:w="900"/>
      </w:tblGrid>
      <w:tr w:rsidR="00C036C9" w:rsidRPr="00C62AA6" w14:paraId="2DD1D9C2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C67886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8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00A7FB4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036C9" w:rsidRPr="00C62AA6" w14:paraId="79C1B9F3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9BB840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84F61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70A3E2B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FA9E5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125B1D3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3BA68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BB2D797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67056AFC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E6290D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036C9" w:rsidRPr="00C62AA6" w14:paraId="537B0B7E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07A481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E9AD6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4C709DE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D24285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74EBCFC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4F321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2DFFBD3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45CCA864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C62AA6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764DCE4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</w:tr>
      <w:tr w:rsidR="00C34C54" w:rsidRPr="00C62AA6" w14:paraId="3F78D449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74B37F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16D6FE" w14:textId="3D2955FB" w:rsidR="00C34C54" w:rsidRPr="00C62AA6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2AF89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4C567" w14:textId="37C3BBF7" w:rsidR="00C34C54" w:rsidRPr="00C62AA6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5E7D2" w14:textId="6D4D5AD7" w:rsidR="00C34C54" w:rsidRPr="00C62AA6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3B3BC8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12EFD" w14:textId="30BC9ADE" w:rsidR="00C34C54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476C0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C9197" w14:textId="44B5E26E" w:rsidR="00C34C54" w:rsidRPr="00C62AA6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A5926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5AD40E" w14:textId="3B99D764" w:rsidR="00C34C54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860156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E41CA" w14:textId="25485D9B" w:rsidR="00C34C54" w:rsidRPr="00C62AA6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5EE4C3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AC269" w14:textId="5FF9FEF6" w:rsidR="00C34C54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181317B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  <w:bottom w:val="nil"/>
            </w:tcBorders>
          </w:tcPr>
          <w:p w14:paraId="5453EE8F" w14:textId="6757EFB5" w:rsidR="00C34C54" w:rsidRPr="00C62AA6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F3CA9A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B05567" w14:textId="4E86849C" w:rsidR="00C34C54" w:rsidRPr="00C62AA6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14:paraId="00C939FF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29C7D" w14:textId="4BFC6846" w:rsidR="00C34C54" w:rsidRPr="00C62AA6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7F0795">
              <w:rPr>
                <w:rFonts w:ascii="Angsana New" w:hAnsi="Angsana New"/>
                <w:sz w:val="27"/>
                <w:szCs w:val="27"/>
              </w:rPr>
              <w:t>6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A51BC" w14:textId="77777777" w:rsidR="00C34C54" w:rsidRPr="00C62AA6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E74F0" w14:textId="4CDFD347" w:rsidR="00C34C54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7F0795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C036C9" w:rsidRPr="00C62AA6" w14:paraId="187A862A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974B7BC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95827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62AA6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412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14:paraId="3A779421" w14:textId="77777777" w:rsidR="00C036C9" w:rsidRPr="00C62AA6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62AA6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912237" w:rsidRPr="00C62AA6" w14:paraId="67C26E05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F79BA5F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EFA26E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374095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9B58040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305F536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69CE9E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3CC692EB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8FF2434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F1CA8C5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9836B26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1B28BFC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9B13410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E272AD8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FA382ED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4EE28B7F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640E7953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A515E77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A1B1A1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C284261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0F877BB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2450B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3F92DB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F1CFEC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2237" w:rsidRPr="00C62AA6" w14:paraId="42E9882D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9039520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 xml:space="preserve">บริษัท พีทีที </w:t>
            </w: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>ดิจิตอล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97CC844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1B91CD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B528AF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7E698C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648067B4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2D175B01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0AFD71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4A9CE36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58D8B0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87DC76F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C58AB96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0BB9785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7B0B73C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172649F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1C8AE9D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183A0B9E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DC6CF4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44C7F7A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35C361AC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386C666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5F267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BE10780" w14:textId="77777777" w:rsidR="00912237" w:rsidRPr="00C62AA6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1CDB" w:rsidRPr="00C62AA6" w14:paraId="311E2E35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1419F58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="008E0C3A">
              <w:rPr>
                <w:rFonts w:ascii="Angsana New" w:hAnsi="Angsana New"/>
                <w:sz w:val="27"/>
                <w:szCs w:val="27"/>
                <w:cs/>
              </w:rPr>
              <w:t>โซลูชั่น</w:t>
            </w:r>
            <w:r w:rsidRPr="00C62AA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EDD579" w14:textId="00C560A5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144F9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23661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103FBF" w14:textId="67863BF0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144F9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06A4F7C" w14:textId="2227B9B1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97844B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55F17700" w14:textId="77F5EAD5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B6F164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FB5EB52" w14:textId="75D7855C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11809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77F8FA6" w14:textId="47D70F38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3B6CF3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7391B6B" w14:textId="752CBEA0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DDC3FD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AB4C53B" w14:textId="145D9759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272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03FF603F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771C1571" w14:textId="77777777" w:rsidR="007F1CDB" w:rsidRPr="00144F9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B6F97F9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325F21D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71C62763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9E1ED89" w14:textId="2A9D9771" w:rsidR="007F1CDB" w:rsidRPr="00144F96" w:rsidRDefault="007F0795" w:rsidP="00EF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28240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D2BB728" w14:textId="36048807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8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13</w:t>
            </w:r>
          </w:p>
        </w:tc>
      </w:tr>
      <w:tr w:rsidR="007F1CDB" w:rsidRPr="00C62AA6" w14:paraId="75BFE991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DDF755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บริษัท พีทีที เอนเนอร์ยี่</w:t>
            </w:r>
            <w:r w:rsidRPr="00C62AA6">
              <w:rPr>
                <w:rFonts w:ascii="Angsana New" w:hAnsi="Angsana New"/>
                <w:sz w:val="27"/>
                <w:szCs w:val="27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0A4FBB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58AFF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963311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D5FB04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2AF9601E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3BE922B6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9E5625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FFB0669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C31E3C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0FB357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03EBB3E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1A22F89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60677E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3132D0A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057B7A8D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6D192B9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9A94A4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E93F96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3DD31239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6EE4A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46D39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A309B3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F1CDB" w:rsidRPr="00C62AA6" w14:paraId="63D16292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E705649" w14:textId="61DBF31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>
              <w:rPr>
                <w:rFonts w:ascii="Angsana New" w:hAnsi="Angsana New"/>
                <w:sz w:val="27"/>
                <w:szCs w:val="27"/>
                <w:cs/>
              </w:rPr>
              <w:t>โซลูชั่น</w:t>
            </w:r>
            <w:r w:rsidR="0095771A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r w:rsidRPr="00C62AA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6AB1D0B" w14:textId="38F5C102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144F9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85DF66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D832EE" w14:textId="163A952E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144F9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826BD5D" w14:textId="3B405B66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13B57A6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0C9E645C" w14:textId="0FF8E68E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37CC403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4786F78" w14:textId="6959ABAB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B593A4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91D1D38" w14:textId="33AA2346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CF6B10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EF14E06" w14:textId="71DB335C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A4B342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21C1B92" w14:textId="6DA7815B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3B5AAFB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113ED1A" w14:textId="77777777" w:rsidR="007F1CDB" w:rsidRPr="00144F9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7BCE5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CA6EB6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5AA13FB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716D20E" w14:textId="77777777" w:rsidR="007F1CDB" w:rsidRPr="00144F9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55D3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4560A2E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F1CDB" w:rsidRPr="00C62AA6" w14:paraId="131EFB92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2BF6F6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โกลบอล เพาเวอร์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219FA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F5BBD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3393C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8B8F20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0A294A30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6D0FD8E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400B1A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9ABC28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D51DE93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8D4963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E940D5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0D03CB0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FB4F87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CABCBF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55BD609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D2F0C6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FB577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557ECE3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4927AD30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2BD37F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5D666F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82F8C1D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1CDB" w:rsidRPr="00C62AA6" w14:paraId="0F0FE797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6A5CB0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 xml:space="preserve">   ซินเนอร์ยี่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69E3B1" w14:textId="312D92A8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29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.</w:t>
            </w:r>
            <w:r w:rsidRPr="007F0795">
              <w:rPr>
                <w:rFonts w:ascii="Angsana New" w:hAnsi="Angsana New"/>
                <w:sz w:val="27"/>
                <w:szCs w:val="27"/>
              </w:rPr>
              <w:t>7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50E09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C48175" w14:textId="49C22BB9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29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.</w:t>
            </w:r>
            <w:r w:rsidRPr="007F0795">
              <w:rPr>
                <w:rFonts w:ascii="Angsana New" w:hAnsi="Angsana New"/>
                <w:sz w:val="27"/>
                <w:szCs w:val="27"/>
              </w:rPr>
              <w:t>7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8A72A5E" w14:textId="1D7C72D5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14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101108D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788D6F94" w14:textId="309C5560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14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4FE7F8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6FDE3A" w14:textId="12F2BEDF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8AD0BA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1A58C97" w14:textId="2C821D76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70F652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4A88361" w14:textId="53FEE081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12</w:t>
            </w:r>
            <w:r w:rsidR="00137E6D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FC4DD8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4E737436" w14:textId="7D52483A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12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3E3E123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E4E60BC" w14:textId="557D974A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32</w:t>
            </w:r>
            <w:r w:rsidR="00137E6D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FE1FD70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BC49651" w14:textId="33AAC038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16</w:t>
            </w:r>
            <w:r w:rsidR="007F1CDB" w:rsidRPr="00144F9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572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2FC7791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7D5521" w14:textId="5A81BDCB" w:rsidR="007F1CDB" w:rsidRPr="00144F96" w:rsidRDefault="007F0795" w:rsidP="00EF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78A6F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6C6AE0D" w14:textId="75695570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467</w:t>
            </w:r>
          </w:p>
        </w:tc>
      </w:tr>
      <w:tr w:rsidR="007F1CDB" w:rsidRPr="00C62AA6" w14:paraId="70509BCA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0344E8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บริษัท แม่สอดพลังงานสะอาด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1B5F74D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DCFF7D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42594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D6867E3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296660E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57A07E6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31EBC6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D2F1DC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3962B0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FD1C7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33A875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76689E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3C4CAA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6F9ED51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3B6283B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4D63D6B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316FD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59C75E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7E630C5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8DDF42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ED123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2E1178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F1CDB" w:rsidRPr="00C62AA6" w14:paraId="1B2A7948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F7576F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  <w:r w:rsidRPr="003A577E"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862A340" w14:textId="77777777" w:rsidR="007F1CDB" w:rsidRPr="00144F96" w:rsidRDefault="00BE0571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1D91D6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70926F" w14:textId="1CD04777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7F1CDB" w:rsidRPr="00144F9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1AEA869" w14:textId="77777777" w:rsidR="007F1CDB" w:rsidRPr="00144F96" w:rsidRDefault="00BE0571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47F6FD3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57F1EDE2" w14:textId="3FB51B1C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675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73FD73B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730F45B" w14:textId="77777777" w:rsidR="007F1CDB" w:rsidRPr="00144F96" w:rsidRDefault="00BE0571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C1B4610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D5BA915" w14:textId="5EEB642D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072593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DD5F4AB" w14:textId="77777777" w:rsidR="007F1CDB" w:rsidRPr="00144F9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417FB7F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717F388" w14:textId="5341B823" w:rsidR="007F1CDB" w:rsidRPr="00144F9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0CE66B5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7EAFE421" w14:textId="77777777" w:rsidR="007F1CDB" w:rsidRPr="00144F9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CCFC0C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92420DD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4A0D6E1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0453DDA" w14:textId="77777777" w:rsidR="007F1CDB" w:rsidRPr="00144F9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62915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F6E727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144F9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F1CDB" w:rsidRPr="00C62AA6" w14:paraId="71C8766A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77B732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>บริษัท อุบล ไบโอ เอทานอล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FDA19E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2E0D4E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C13A2F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AE1F68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9BBE154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77C01B25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FDE4D29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E42D4F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4F0F4FA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AF2EE3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4A9943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8A6D7F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3B8197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8B5B1F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3D78178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432AAF77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9A4EE2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5D10818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4F30724F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09E28A1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89597E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63B08AC" w14:textId="77777777" w:rsidR="007F1CDB" w:rsidRPr="00144F9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F1CDB" w:rsidRPr="00C62AA6" w14:paraId="06DCF55B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273A8B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A1D0140" w14:textId="21E45FB9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21</w:t>
            </w:r>
            <w:r w:rsidR="007F1CDB" w:rsidRPr="00C62AA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F0795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C5BCA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E25828" w14:textId="10ABDA1C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21</w:t>
            </w:r>
            <w:r w:rsidR="007F1CDB" w:rsidRPr="00C62AA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F0795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F5CF769" w14:textId="48D197CB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F1CDB" w:rsidRPr="00C62AA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74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4C8C3AC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3AB8CB80" w14:textId="7A0C962D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F1CDB" w:rsidRPr="00C62AA6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74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E63BF1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3A6F481" w14:textId="7E807224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6FECB3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7C6A1FF" w14:textId="617A06E2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A41832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E50A4D6" w14:textId="668F5113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8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6D09EC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3C671314" w14:textId="09D01FDC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8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5953AC5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7A06BF9F" w14:textId="77777777" w:rsidR="007F1CDB" w:rsidRPr="00C62AA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FF21DE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6735EA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0303C84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326EC76" w14:textId="1E291D1F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A4C3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85A2F8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F1CDB" w:rsidRPr="00C62AA6" w14:paraId="15BF372F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5BD4BD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>ที. ไอ. เอ็ม. ชิพ</w:t>
            </w:r>
            <w:r w:rsidRPr="00C62AA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13889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CE57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AD19A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61BDA6F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43BBD56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17F7CC8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86E42A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8FF611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3DD06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671001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81C87A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98D1F1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5ED52E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C9304B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2F28F0A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50A4AFB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8F543F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3E123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6C4D582A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E3C261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E0A5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82E5D5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1CDB" w:rsidRPr="00C62AA6" w14:paraId="527ECD29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3B4CD7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C62AA6">
              <w:rPr>
                <w:rFonts w:ascii="Angsana New" w:hAnsi="Angsana New" w:hint="cs"/>
                <w:sz w:val="27"/>
                <w:szCs w:val="27"/>
                <w:cs/>
              </w:rPr>
              <w:t>แมนเนจเมนท์</w:t>
            </w:r>
            <w:r w:rsidRPr="00C62AA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3BC57F" w14:textId="5CBF0EC1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33</w:t>
            </w:r>
            <w:r w:rsidR="007F1CDB" w:rsidRPr="00C62AA6">
              <w:rPr>
                <w:rFonts w:ascii="Angsana New" w:hAnsi="Angsana New"/>
                <w:sz w:val="27"/>
                <w:szCs w:val="27"/>
              </w:rPr>
              <w:t>.</w:t>
            </w:r>
            <w:r w:rsidRPr="007F0795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145C7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2D594A" w14:textId="601BEF7B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33</w:t>
            </w:r>
            <w:r w:rsidR="007F1CDB" w:rsidRPr="00C62AA6">
              <w:rPr>
                <w:rFonts w:ascii="Angsana New" w:hAnsi="Angsana New"/>
                <w:sz w:val="27"/>
                <w:szCs w:val="27"/>
              </w:rPr>
              <w:t>.</w:t>
            </w:r>
            <w:r w:rsidRPr="007F0795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0C74DF7" w14:textId="020E0428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0906CDB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0F3FF8" w14:textId="27812030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516006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1A8487" w14:textId="6845BBD5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C5AF45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5CFB35" w14:textId="00626321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21E0A4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57D2075" w14:textId="77777777" w:rsidR="007F1CDB" w:rsidRPr="00C62AA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C52FA1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65189D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4122DBF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715E9103" w14:textId="77777777" w:rsidR="007F1CDB" w:rsidRPr="00C62AA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3EE15F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CD00D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6A611B9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02A2F9" w14:textId="77777777" w:rsidR="007F1CDB" w:rsidRPr="00C62AA6" w:rsidRDefault="00137E6D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33103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01B4B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C62AA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F1CDB" w:rsidRPr="00C62AA6" w14:paraId="7788FA26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591815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A1B286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EA4D7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AB8C3B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92F626A" w14:textId="4137D002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18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9DF521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5C8D60" w14:textId="7AD8D6E4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18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75357E" w:rsidRPr="0075357E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4A879F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5C97C8" w14:textId="64E4AECB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137A853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415BBC" w14:textId="462662D4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968FE21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EA3917" w14:textId="22D2758B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="00137E6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39CFFFE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15AEE7" w14:textId="61E679EB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361</w:t>
            </w:r>
          </w:p>
        </w:tc>
        <w:tc>
          <w:tcPr>
            <w:tcW w:w="236" w:type="dxa"/>
            <w:tcBorders>
              <w:left w:val="nil"/>
            </w:tcBorders>
            <w:noWrap/>
          </w:tcPr>
          <w:p w14:paraId="7FE3C90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6" w:type="dxa"/>
          </w:tcPr>
          <w:p w14:paraId="60A40E12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0BCC48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4CCF9F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69D462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A9A0BF5" w14:textId="067E5E79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591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2C9872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52B224" w14:textId="2C69B0C4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48</w:t>
            </w:r>
            <w:r w:rsidR="0075357E" w:rsidRPr="0075357E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</w:tr>
      <w:tr w:rsidR="007F1CDB" w:rsidRPr="00C62AA6" w14:paraId="54DDBF39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CF1734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E10F3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126ED4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C32826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8C2470C" w14:textId="4320EBB6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18</w:t>
            </w:r>
            <w:r w:rsidR="008E0C3A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773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02C5AB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0A129FF" w14:textId="0F44C63C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19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1D4FDD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1C0C96" w14:textId="711FFB30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215447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61B8F5D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A57B774" w14:textId="70D1B61A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225C0B8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5F3C0B" w14:textId="445B6C19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137E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98F4CBC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7FA0DD" w14:textId="27959907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="007F1CDB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404B0C96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A2EA93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B1E6AD7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8F57500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6B9651FF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0D48B0B" w14:textId="5E3E857A" w:rsidR="007F1CDB" w:rsidRPr="00C62AA6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E6CB95" w14:textId="77777777" w:rsidR="007F1CDB" w:rsidRPr="00C62AA6" w:rsidRDefault="007F1CDB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51D01E0" w14:textId="206670C8" w:rsidR="007F1CDB" w:rsidRPr="003D1ED2" w:rsidRDefault="007F0795" w:rsidP="007F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75357E" w:rsidRPr="0075357E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</w:tr>
    </w:tbl>
    <w:p w14:paraId="59FDC72C" w14:textId="77777777" w:rsidR="00822382" w:rsidRPr="00C62AA6" w:rsidRDefault="008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C62AA6">
        <w:rPr>
          <w:rFonts w:ascii="Angsana New" w:hAnsi="Angsana New"/>
        </w:rPr>
        <w:br w:type="page"/>
      </w:r>
    </w:p>
    <w:tbl>
      <w:tblPr>
        <w:tblW w:w="147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247"/>
        <w:gridCol w:w="927"/>
        <w:gridCol w:w="243"/>
        <w:gridCol w:w="945"/>
        <w:gridCol w:w="236"/>
        <w:gridCol w:w="979"/>
        <w:gridCol w:w="270"/>
        <w:gridCol w:w="972"/>
        <w:gridCol w:w="288"/>
        <w:gridCol w:w="990"/>
        <w:gridCol w:w="243"/>
        <w:gridCol w:w="945"/>
        <w:gridCol w:w="252"/>
        <w:gridCol w:w="990"/>
        <w:gridCol w:w="270"/>
        <w:gridCol w:w="945"/>
        <w:gridCol w:w="236"/>
        <w:gridCol w:w="937"/>
        <w:gridCol w:w="18"/>
      </w:tblGrid>
      <w:tr w:rsidR="00B25C33" w:rsidRPr="00C62AA6" w14:paraId="53EDF052" w14:textId="77777777" w:rsidTr="00B25C33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EB82D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07C8457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C33" w:rsidRPr="00C62AA6" w14:paraId="2FA57580" w14:textId="77777777" w:rsidTr="00B25C33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5726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13315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18424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75F46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E690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FC588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9B41E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FD3B4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961BB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70565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D1F4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14473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BBC34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FFB37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5C33" w:rsidRPr="00C62AA6" w14:paraId="30B5286E" w14:textId="77777777" w:rsidTr="00B25C33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878A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1A362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5AFF4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C1D2D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812CC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618F0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7A08E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73A9B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62AA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03009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FC068" w14:textId="77777777" w:rsidR="00B25C33" w:rsidRPr="00C62AA6" w:rsidRDefault="00CC01C8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B25C33" w:rsidRPr="00C62AA6" w14:paraId="13623875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C4DA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89E36" w14:textId="71BF446F" w:rsidR="00B25C33" w:rsidRPr="00C62AA6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4E3D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86514" w14:textId="24162B70" w:rsidR="00B25C33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AB830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8D018" w14:textId="17BF33EB" w:rsidR="00B25C33" w:rsidRPr="00C62AA6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40D92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2986C2" w14:textId="1D8309FE" w:rsidR="00B25C33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3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3AFD2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CE221" w14:textId="74FD2DA5" w:rsidR="00B25C33" w:rsidRPr="00C62AA6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BF9D5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C454F" w14:textId="283E51F7" w:rsidR="00B25C33" w:rsidRPr="00C62AA6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BB4E1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26D2A9" w14:textId="686FEF41" w:rsidR="00B25C33" w:rsidRPr="00C62AA6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6C7CB5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F8E108" w14:textId="6AB4CCA2" w:rsidR="00B25C33" w:rsidRPr="00C62AA6" w:rsidRDefault="007F0795" w:rsidP="0006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DA900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94E93" w14:textId="43D8B5DE" w:rsidR="00B25C33" w:rsidRPr="00C62AA6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0795">
              <w:rPr>
                <w:rFonts w:ascii="Angsana New" w:hAnsi="Angsana New"/>
                <w:sz w:val="28"/>
                <w:szCs w:val="28"/>
              </w:rPr>
              <w:t>6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8349E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77BB9" w14:textId="75EAAACF" w:rsidR="00B25C33" w:rsidRPr="00C62AA6" w:rsidRDefault="007F0795" w:rsidP="0006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25C33" w:rsidRPr="00C62AA6" w14:paraId="34DA7617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A896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C524A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2AA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DCBE1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35F44" w14:textId="77777777" w:rsidR="00B25C33" w:rsidRPr="00C62AA6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2AA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37E6D" w:rsidRPr="00C62AA6" w14:paraId="7DC2ACBC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127A6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AD63C" w14:textId="0000DD23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987D9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ED77AF" w14:textId="1FFB4C21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1544F9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03DA7A" w14:textId="668742DE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E141E0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A91A1F" w14:textId="6DFEFC8B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5BF8B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276EC" w14:textId="1C940B80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93D22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2B35DD" w14:textId="26E11672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E4A83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1D3D344C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00BFDA2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70E0844" w14:textId="77777777" w:rsidR="00137E6D" w:rsidRPr="003D1ED2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  <w:r w:rsidRPr="003D1ED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5FFF6D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6FA00" w14:textId="5E637BA5" w:rsidR="00137E6D" w:rsidRPr="00C62AA6" w:rsidRDefault="007F0795" w:rsidP="000F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1A027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9BCF5" w14:textId="36F8CC30" w:rsidR="00137E6D" w:rsidRPr="00062DBB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13</w:t>
            </w:r>
          </w:p>
        </w:tc>
      </w:tr>
      <w:tr w:rsidR="00137E6D" w:rsidRPr="00C62AA6" w14:paraId="209D6339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AF2B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C62AA6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C62A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2AA6">
              <w:rPr>
                <w:rFonts w:ascii="Angsana New" w:hAnsi="Angsana New"/>
                <w:sz w:val="28"/>
                <w:szCs w:val="28"/>
                <w:cs/>
              </w:rPr>
              <w:t xml:space="preserve">โซลูชั่นส์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1DCA9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B29A4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E96825" w14:textId="77777777" w:rsidR="00137E6D" w:rsidRPr="003D1ED2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4D3F0A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78362D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C34A7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0D9E36" w14:textId="77777777" w:rsidR="00137E6D" w:rsidRPr="003D1ED2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7B60AD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388544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D794A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02E1D4" w14:textId="77777777" w:rsidR="00137E6D" w:rsidRPr="003D1ED2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429A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A6DFDD0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8AEF5B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B166A6B" w14:textId="77777777" w:rsidR="00137E6D" w:rsidRPr="003D1ED2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FD5007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0F7C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02D419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FAAE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7E6D" w:rsidRPr="00C62AA6" w14:paraId="0595C9B7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57B9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64220" w14:textId="697D4046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3B15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A86AFF" w14:textId="0434BE3C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.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1D782E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83163" w14:textId="2AF07E77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AB710A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1C70D0" w14:textId="451FB237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15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20AFC7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046BC9" w14:textId="0FAE8E64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0006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159F59" w14:textId="346A9B3A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3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8F09D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397AA99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A0B1C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18FC8D" w14:textId="77777777" w:rsidR="00137E6D" w:rsidRPr="003D1ED2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  <w:r w:rsidRPr="003D1ED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D7CB8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left="-5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69454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355387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22301" w14:textId="77777777" w:rsidR="00137E6D" w:rsidRPr="00062DBB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062DB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37E6D" w:rsidRPr="00C62AA6" w14:paraId="0A60E4F2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179E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ซินเนอร์ยี่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EF3B2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7D1B4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F4984B" w14:textId="77777777" w:rsidR="00137E6D" w:rsidRPr="003D1ED2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834E0A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55927A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E118AD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7C9431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4DF27E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5CABA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31F3B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41FF4A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B8017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5E9DD3C3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7D1BEC6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909116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AED0E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519DD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DFCB7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4D29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7E6D" w:rsidRPr="00C62AA6" w14:paraId="2203A84D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E0D2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C62AA6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  <w:r w:rsidRPr="00C62A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2AA6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CA804" w14:textId="2AC52CC2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8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.</w:t>
            </w:r>
            <w:r w:rsidRPr="007F0795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65F1E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EBEE8B" w14:textId="28490F68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5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 w:hint="cs"/>
                <w:sz w:val="27"/>
                <w:szCs w:val="27"/>
              </w:rPr>
              <w:t>8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.</w:t>
            </w:r>
            <w:r w:rsidRPr="007F0795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2B32D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4B6FD4" w14:textId="6E182E4E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14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0DD130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1EE89E" w14:textId="3662D98A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14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CEC87F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EE7479" w14:textId="26BB44A5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7129C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91BD8B" w14:textId="6EC63905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2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  <w:r w:rsidRPr="007F079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1534B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0B8516E7" w14:textId="50332A5C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9</w:t>
            </w:r>
            <w:r w:rsidR="00137E6D">
              <w:rPr>
                <w:rFonts w:ascii="Angsana New" w:hAnsi="Angsana New"/>
                <w:sz w:val="28"/>
                <w:szCs w:val="28"/>
              </w:rPr>
              <w:t>,</w:t>
            </w:r>
            <w:r w:rsidRPr="007F0795">
              <w:rPr>
                <w:rFonts w:ascii="Angsana New" w:hAnsi="Angsana New"/>
                <w:sz w:val="28"/>
                <w:szCs w:val="28"/>
              </w:rPr>
              <w:t>61</w:t>
            </w:r>
            <w:r w:rsidR="0075357E" w:rsidRPr="007535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CC474E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6D83555" w14:textId="2708D609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4</w:t>
            </w:r>
            <w:r w:rsidR="00137E6D" w:rsidRPr="003D1ED2">
              <w:rPr>
                <w:rFonts w:ascii="Angsana New" w:hAnsi="Angsana New"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sz w:val="27"/>
                <w:szCs w:val="27"/>
              </w:rPr>
              <w:t>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2C7FC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EDAAC" w14:textId="7F9496BB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795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7E74E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167B0" w14:textId="7BC53147" w:rsidR="00137E6D" w:rsidRPr="00062DBB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0795">
              <w:rPr>
                <w:rFonts w:ascii="Angsana New" w:hAnsi="Angsana New"/>
                <w:sz w:val="27"/>
                <w:szCs w:val="27"/>
              </w:rPr>
              <w:t>14</w:t>
            </w:r>
            <w:r w:rsidR="0075357E" w:rsidRPr="0075357E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137E6D" w:rsidRPr="00C62AA6" w14:paraId="578B41B8" w14:textId="77777777" w:rsidTr="00B25C33">
        <w:tc>
          <w:tcPr>
            <w:tcW w:w="28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C51E4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A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BE48FB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02A505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817BF8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7DBA0D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576036" w14:textId="0D6DBE1F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15</w:t>
            </w:r>
            <w:r w:rsidR="00137E6D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283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12C924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BB3588" w14:textId="54837B04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15</w:t>
            </w:r>
            <w:r w:rsidR="00137E6D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283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0178E0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E86F461" w14:textId="75406ABD" w:rsidR="00137E6D" w:rsidRPr="00C62AA6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137E6D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261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5A0042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9C8C7B5" w14:textId="4E37DF35" w:rsidR="00137E6D" w:rsidRPr="003D1ED2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137E6D" w:rsidRPr="003D1ED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261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23B88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8D27C89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009372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7256A09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1AB37" w14:textId="77777777" w:rsidR="00137E6D" w:rsidRPr="00C62AA6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AF255E9" w14:textId="5C6F823F" w:rsidR="00137E6D" w:rsidRPr="00062DBB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795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6D24B" w14:textId="77777777" w:rsidR="00137E6D" w:rsidRPr="00062DBB" w:rsidRDefault="00137E6D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4E4A74" w14:textId="300790EB" w:rsidR="00137E6D" w:rsidRPr="00062DBB" w:rsidRDefault="007F0795" w:rsidP="00137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0795">
              <w:rPr>
                <w:rFonts w:ascii="Angsana New" w:hAnsi="Angsana New"/>
                <w:b/>
                <w:bCs/>
                <w:sz w:val="27"/>
                <w:szCs w:val="27"/>
              </w:rPr>
              <w:t>153</w:t>
            </w:r>
          </w:p>
        </w:tc>
      </w:tr>
    </w:tbl>
    <w:p w14:paraId="14651A2C" w14:textId="77777777" w:rsidR="00DE151E" w:rsidRDefault="00DE151E" w:rsidP="00912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A9B3CC" w14:textId="536E0390" w:rsidR="00912237" w:rsidRPr="003A577E" w:rsidRDefault="00912237" w:rsidP="00912237">
      <w:pPr>
        <w:tabs>
          <w:tab w:val="clear" w:pos="227"/>
          <w:tab w:val="left" w:pos="360"/>
        </w:tabs>
        <w:ind w:left="90" w:right="-50"/>
        <w:rPr>
          <w:rFonts w:ascii="Angsana New" w:hAnsi="Angsana New"/>
          <w:strike/>
          <w:sz w:val="30"/>
          <w:szCs w:val="30"/>
        </w:rPr>
      </w:pPr>
      <w:r w:rsidRPr="003A577E">
        <w:rPr>
          <w:rFonts w:ascii="Angsana New" w:hAnsi="Angsana New"/>
          <w:sz w:val="28"/>
          <w:szCs w:val="28"/>
        </w:rPr>
        <w:t xml:space="preserve">* </w:t>
      </w:r>
      <w:r w:rsidRPr="003A577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7F0795" w:rsidRPr="007F0795">
        <w:rPr>
          <w:rFonts w:ascii="Angsana New" w:hAnsi="Angsana New"/>
          <w:sz w:val="28"/>
          <w:szCs w:val="28"/>
        </w:rPr>
        <w:t>16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7F0795" w:rsidRPr="007F0795">
        <w:rPr>
          <w:rFonts w:ascii="Angsana New" w:hAnsi="Angsana New"/>
          <w:sz w:val="28"/>
          <w:szCs w:val="28"/>
        </w:rPr>
        <w:t>256</w:t>
      </w:r>
      <w:r w:rsidR="0075357E" w:rsidRPr="0075357E">
        <w:rPr>
          <w:rFonts w:ascii="Angsana New" w:hAnsi="Angsana New"/>
          <w:sz w:val="28"/>
          <w:szCs w:val="28"/>
        </w:rPr>
        <w:t>0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บริษัทไทยออยล์ เอทานอล จำกัด ซึ่งเป็นบริษัทย่อยของบริษัท ได้ขายหุ้นที่ถืออยู่ทั้งหมดจำนวน </w:t>
      </w:r>
      <w:r w:rsidR="007F0795" w:rsidRPr="007F0795">
        <w:rPr>
          <w:rFonts w:ascii="Angsana New" w:hAnsi="Angsana New"/>
          <w:sz w:val="28"/>
          <w:szCs w:val="28"/>
        </w:rPr>
        <w:t>2</w:t>
      </w:r>
      <w:r w:rsidR="0075357E" w:rsidRPr="0075357E">
        <w:rPr>
          <w:rFonts w:ascii="Angsana New" w:hAnsi="Angsana New"/>
          <w:sz w:val="28"/>
          <w:szCs w:val="28"/>
        </w:rPr>
        <w:t>0</w:t>
      </w:r>
      <w:r w:rsidRPr="003A577E">
        <w:rPr>
          <w:rFonts w:ascii="Angsana New" w:hAnsi="Angsana New"/>
          <w:sz w:val="28"/>
          <w:szCs w:val="28"/>
        </w:rPr>
        <w:t>.</w:t>
      </w:r>
      <w:r w:rsidR="007F0795" w:rsidRPr="007F0795">
        <w:rPr>
          <w:rFonts w:ascii="Angsana New" w:hAnsi="Angsana New"/>
          <w:sz w:val="28"/>
          <w:szCs w:val="28"/>
        </w:rPr>
        <w:t>25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ล้านหุ้นหรือเท่ากับร้อยละ </w:t>
      </w:r>
      <w:r w:rsidR="007F0795" w:rsidRPr="007F0795">
        <w:rPr>
          <w:rFonts w:ascii="Angsana New" w:hAnsi="Angsana New"/>
          <w:sz w:val="28"/>
          <w:szCs w:val="28"/>
        </w:rPr>
        <w:t>3</w:t>
      </w:r>
      <w:r w:rsidR="0075357E" w:rsidRPr="0075357E">
        <w:rPr>
          <w:rFonts w:ascii="Angsana New" w:hAnsi="Angsana New"/>
          <w:sz w:val="28"/>
          <w:szCs w:val="28"/>
        </w:rPr>
        <w:t>0</w:t>
      </w:r>
      <w:r w:rsidRPr="003A577E">
        <w:rPr>
          <w:rFonts w:ascii="Angsana New" w:hAnsi="Angsana New" w:hint="cs"/>
          <w:sz w:val="28"/>
          <w:szCs w:val="28"/>
          <w:cs/>
        </w:rPr>
        <w:t xml:space="preserve"> ในบริษัท แม่สอดพลังงาน</w:t>
      </w:r>
      <w:r>
        <w:rPr>
          <w:rFonts w:ascii="Angsana New" w:hAnsi="Angsana New" w:hint="cs"/>
          <w:sz w:val="28"/>
          <w:szCs w:val="28"/>
          <w:cs/>
        </w:rPr>
        <w:t>ส</w:t>
      </w:r>
      <w:r w:rsidRPr="003A577E">
        <w:rPr>
          <w:rFonts w:ascii="Angsana New" w:hAnsi="Angsana New" w:hint="cs"/>
          <w:sz w:val="28"/>
          <w:szCs w:val="28"/>
          <w:cs/>
        </w:rPr>
        <w:t>ะอาด จำกัด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ที่ราคาหุ้นละ </w:t>
      </w:r>
      <w:r w:rsidR="007F0795" w:rsidRPr="007F0795">
        <w:rPr>
          <w:rFonts w:ascii="Angsana New" w:hAnsi="Angsana New"/>
          <w:sz w:val="28"/>
          <w:szCs w:val="28"/>
        </w:rPr>
        <w:t>2</w:t>
      </w:r>
      <w:r w:rsidRPr="003A577E">
        <w:rPr>
          <w:rFonts w:ascii="Angsana New" w:hAnsi="Angsana New"/>
          <w:sz w:val="28"/>
          <w:szCs w:val="28"/>
        </w:rPr>
        <w:t>.</w:t>
      </w:r>
      <w:r w:rsidR="007F0795" w:rsidRPr="007F0795">
        <w:rPr>
          <w:rFonts w:ascii="Angsana New" w:hAnsi="Angsana New"/>
          <w:sz w:val="28"/>
          <w:szCs w:val="28"/>
        </w:rPr>
        <w:t>5</w:t>
      </w:r>
      <w:r w:rsidR="0075357E" w:rsidRPr="0075357E">
        <w:rPr>
          <w:rFonts w:ascii="Angsana New" w:hAnsi="Angsana New"/>
          <w:sz w:val="28"/>
          <w:szCs w:val="28"/>
        </w:rPr>
        <w:t>0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บาท รวมเป็นเงินทั้งสิ้น </w:t>
      </w:r>
      <w:r w:rsidR="007F0795" w:rsidRPr="007F0795">
        <w:rPr>
          <w:rFonts w:ascii="Angsana New" w:hAnsi="Angsana New"/>
          <w:sz w:val="28"/>
          <w:szCs w:val="28"/>
        </w:rPr>
        <w:t>5</w:t>
      </w:r>
      <w:r w:rsidR="0075357E" w:rsidRPr="0075357E">
        <w:rPr>
          <w:rFonts w:ascii="Angsana New" w:hAnsi="Angsana New"/>
          <w:sz w:val="28"/>
          <w:szCs w:val="28"/>
        </w:rPr>
        <w:t>0</w:t>
      </w:r>
      <w:r w:rsidRPr="003A577E">
        <w:rPr>
          <w:rFonts w:ascii="Angsana New" w:hAnsi="Angsana New"/>
          <w:sz w:val="28"/>
          <w:szCs w:val="28"/>
        </w:rPr>
        <w:t>.</w:t>
      </w:r>
      <w:r w:rsidR="007F0795" w:rsidRPr="007F0795">
        <w:rPr>
          <w:rFonts w:ascii="Angsana New" w:hAnsi="Angsana New"/>
          <w:sz w:val="28"/>
          <w:szCs w:val="28"/>
        </w:rPr>
        <w:t>63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>ล้านบาท</w:t>
      </w:r>
    </w:p>
    <w:p w14:paraId="5A635A39" w14:textId="77777777" w:rsidR="00912237" w:rsidRPr="00C62AA6" w:rsidRDefault="00912237" w:rsidP="004A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80" w:hanging="180"/>
        <w:jc w:val="thaiDistribute"/>
        <w:rPr>
          <w:rFonts w:ascii="Angsana New" w:hAnsi="Angsana New"/>
          <w:sz w:val="30"/>
          <w:szCs w:val="30"/>
          <w:cs/>
        </w:rPr>
        <w:sectPr w:rsidR="00912237" w:rsidRPr="00C62AA6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08910A1" w14:textId="77777777" w:rsidR="00726EEE" w:rsidRPr="00C62AA6" w:rsidRDefault="00912237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925D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การร่วมค้า</w:t>
      </w:r>
      <w:r w:rsidR="00726EEE" w:rsidRPr="00925D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</w:t>
      </w:r>
      <w:r w:rsidRPr="00925D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บริษัทร่วม</w:t>
      </w:r>
    </w:p>
    <w:p w14:paraId="154FB4C0" w14:textId="77777777" w:rsidR="00726EEE" w:rsidRPr="00912237" w:rsidRDefault="00726EEE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DD5EF6F" w14:textId="77777777" w:rsidR="00DE151E" w:rsidRPr="00C62AA6" w:rsidRDefault="00B36E59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</w:t>
      </w:r>
      <w:r w:rsidR="00912237" w:rsidRPr="00C62AA6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912237" w:rsidRPr="00C62AA6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ที่รวมอยู่ในงบการเงินของ</w:t>
      </w:r>
      <w:r w:rsidR="00912237" w:rsidRPr="00C62AA6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912237" w:rsidRPr="00C62AA6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C62AA6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กิจการในกิจการเหล่านี้</w:t>
      </w:r>
    </w:p>
    <w:p w14:paraId="034F4C52" w14:textId="77777777" w:rsidR="00B36E59" w:rsidRPr="00DF1577" w:rsidRDefault="00B36E59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Light1"/>
        <w:tblpPr w:leftFromText="180" w:rightFromText="180" w:vertAnchor="text" w:tblpX="468" w:tblpY="1"/>
        <w:tblOverlap w:val="never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530"/>
      </w:tblGrid>
      <w:tr w:rsidR="00D5110C" w:rsidRPr="001D78C4" w14:paraId="16DCC6B9" w14:textId="77777777" w:rsidTr="001D78C4">
        <w:trPr>
          <w:trHeight w:val="440"/>
          <w:tblHeader/>
        </w:trPr>
        <w:tc>
          <w:tcPr>
            <w:tcW w:w="6030" w:type="dxa"/>
          </w:tcPr>
          <w:p w14:paraId="142F94D9" w14:textId="77777777" w:rsidR="00D5110C" w:rsidRPr="001D78C4" w:rsidRDefault="00D5110C" w:rsidP="001D78C4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006DFF03" w14:textId="77777777" w:rsidR="00D5110C" w:rsidRPr="001D78C4" w:rsidRDefault="00D5110C" w:rsidP="001D78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โกลบอล เพาเวอร์ ซินเนอร์ยี่ จำกัด (มหาชน)</w:t>
            </w:r>
          </w:p>
        </w:tc>
      </w:tr>
      <w:tr w:rsidR="00D5110C" w:rsidRPr="001D78C4" w14:paraId="786B34F5" w14:textId="77777777" w:rsidTr="001D78C4">
        <w:trPr>
          <w:tblHeader/>
        </w:trPr>
        <w:tc>
          <w:tcPr>
            <w:tcW w:w="6030" w:type="dxa"/>
          </w:tcPr>
          <w:p w14:paraId="2EC05644" w14:textId="77777777" w:rsidR="00D5110C" w:rsidRPr="001D78C4" w:rsidRDefault="00D5110C" w:rsidP="001D78C4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BA3061" w14:textId="0C545A41" w:rsidR="00D5110C" w:rsidRPr="001D78C4" w:rsidRDefault="007F0795" w:rsidP="001D78C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8DEC7E0" w14:textId="77777777" w:rsidR="00D5110C" w:rsidRPr="001D78C4" w:rsidRDefault="00D5110C" w:rsidP="001D78C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A6BB45" w14:textId="25E723B1" w:rsidR="00D5110C" w:rsidRPr="001D78C4" w:rsidRDefault="007F0795" w:rsidP="001D78C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2559</w:t>
            </w:r>
          </w:p>
        </w:tc>
      </w:tr>
      <w:tr w:rsidR="00F45B07" w:rsidRPr="001D78C4" w14:paraId="2C3103FB" w14:textId="77777777" w:rsidTr="001D78C4">
        <w:trPr>
          <w:trHeight w:val="422"/>
        </w:trPr>
        <w:tc>
          <w:tcPr>
            <w:tcW w:w="6030" w:type="dxa"/>
          </w:tcPr>
          <w:p w14:paraId="43DB949D" w14:textId="77777777" w:rsidR="00F45B07" w:rsidRPr="001D78C4" w:rsidRDefault="00F45B07" w:rsidP="001D78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9E11D61" w14:textId="77777777" w:rsidR="00F45B07" w:rsidRPr="001D78C4" w:rsidRDefault="00F45B0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78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12237" w:rsidRPr="001D78C4" w14:paraId="750A92AC" w14:textId="77777777" w:rsidTr="00144F96">
        <w:trPr>
          <w:trHeight w:val="422"/>
        </w:trPr>
        <w:tc>
          <w:tcPr>
            <w:tcW w:w="6030" w:type="dxa"/>
          </w:tcPr>
          <w:p w14:paraId="6F7283AE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17329FB4" w14:textId="5336E5AA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EF39E0"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70" w:type="dxa"/>
          </w:tcPr>
          <w:p w14:paraId="0C2568AD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2D75BD" w14:textId="667ABA88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</w:tr>
      <w:tr w:rsidR="00912237" w:rsidRPr="001D78C4" w14:paraId="3DA70400" w14:textId="77777777" w:rsidTr="00144F96">
        <w:tc>
          <w:tcPr>
            <w:tcW w:w="6030" w:type="dxa"/>
          </w:tcPr>
          <w:p w14:paraId="31A9C779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</w:tcPr>
          <w:p w14:paraId="59563184" w14:textId="3F675B3A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F39E0" w:rsidRPr="00144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AB67682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ED4619" w14:textId="1F345323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</w:tr>
      <w:tr w:rsidR="00912237" w:rsidRPr="001D78C4" w14:paraId="32E67C24" w14:textId="77777777" w:rsidTr="00144F96">
        <w:tc>
          <w:tcPr>
            <w:tcW w:w="6030" w:type="dxa"/>
            <w:shd w:val="clear" w:color="auto" w:fill="auto"/>
          </w:tcPr>
          <w:p w14:paraId="4B514273" w14:textId="77777777" w:rsidR="00912237" w:rsidRPr="00144F96" w:rsidRDefault="00912237" w:rsidP="00912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F39E0" w:rsidRPr="00144F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F39E0" w:rsidRPr="00144F9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144F9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6F1670" w14:textId="4AB878D1" w:rsidR="00912237" w:rsidRPr="00144F96" w:rsidRDefault="00EF39E0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144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BC864D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7919FB" w14:textId="27E3988F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912237" w:rsidRPr="001D78C4" w14:paraId="09049666" w14:textId="77777777" w:rsidTr="00144F96">
        <w:tc>
          <w:tcPr>
            <w:tcW w:w="6030" w:type="dxa"/>
            <w:shd w:val="clear" w:color="auto" w:fill="auto"/>
          </w:tcPr>
          <w:p w14:paraId="4F352F45" w14:textId="77777777" w:rsidR="00912237" w:rsidRPr="00144F96" w:rsidRDefault="00912237" w:rsidP="00912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14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3AC4" w14:textId="2B9BBF0C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F39E0" w:rsidRPr="0014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67D23CBB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70AF5F" w14:textId="639A9013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12237" w:rsidRPr="001D78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</w:tr>
      <w:tr w:rsidR="00912237" w:rsidRPr="001D78C4" w14:paraId="0B2995DF" w14:textId="77777777" w:rsidTr="00144F96">
        <w:tc>
          <w:tcPr>
            <w:tcW w:w="6030" w:type="dxa"/>
          </w:tcPr>
          <w:p w14:paraId="100A7417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145032" w14:textId="7657D5F1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</w:tcPr>
          <w:p w14:paraId="3255970F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90EEE5" w14:textId="4E219968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</w:tr>
      <w:tr w:rsidR="00912237" w:rsidRPr="001D78C4" w14:paraId="1D15D839" w14:textId="77777777" w:rsidTr="00144F96">
        <w:tc>
          <w:tcPr>
            <w:tcW w:w="6030" w:type="dxa"/>
          </w:tcPr>
          <w:p w14:paraId="556734D9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440" w:type="dxa"/>
            <w:shd w:val="clear" w:color="auto" w:fill="auto"/>
          </w:tcPr>
          <w:p w14:paraId="73634272" w14:textId="2097C886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1D93" w:rsidRPr="00144F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1F8F28B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7DA454" w14:textId="70D8C97D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</w:tr>
      <w:tr w:rsidR="00912237" w:rsidRPr="001D78C4" w14:paraId="7382E15B" w14:textId="77777777" w:rsidTr="00144F96">
        <w:tc>
          <w:tcPr>
            <w:tcW w:w="6030" w:type="dxa"/>
          </w:tcPr>
          <w:p w14:paraId="6A14D4E7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3885B9" w14:textId="77777777" w:rsidR="00912237" w:rsidRPr="00144F96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EE1F2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DEF5A7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237" w:rsidRPr="001D78C4" w14:paraId="10F81670" w14:textId="77777777" w:rsidTr="00144F96">
        <w:tc>
          <w:tcPr>
            <w:tcW w:w="6030" w:type="dxa"/>
          </w:tcPr>
          <w:p w14:paraId="7F0C4A27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1585C22A" w14:textId="3455E770" w:rsidR="00912237" w:rsidRPr="00144F96" w:rsidRDefault="00391EEF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9,918</w:t>
            </w:r>
          </w:p>
        </w:tc>
        <w:tc>
          <w:tcPr>
            <w:tcW w:w="270" w:type="dxa"/>
          </w:tcPr>
          <w:p w14:paraId="477692CF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EAE8F7" w14:textId="6783A9C4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</w:tr>
      <w:tr w:rsidR="00912237" w:rsidRPr="001D78C4" w14:paraId="49392A11" w14:textId="77777777" w:rsidTr="00144F96">
        <w:tc>
          <w:tcPr>
            <w:tcW w:w="6030" w:type="dxa"/>
          </w:tcPr>
          <w:p w14:paraId="18817DD6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AC54898" w14:textId="19215967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F39E0"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D7EBE7E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5EC85B" w14:textId="05A088B7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</w:tr>
      <w:tr w:rsidR="00912237" w:rsidRPr="001D78C4" w14:paraId="1C400E7B" w14:textId="77777777" w:rsidTr="00144F96">
        <w:tc>
          <w:tcPr>
            <w:tcW w:w="6030" w:type="dxa"/>
          </w:tcPr>
          <w:p w14:paraId="310FB44E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4284DDEA" w14:textId="57D46E96" w:rsidR="00912237" w:rsidRPr="00144F96" w:rsidRDefault="00EF39E0" w:rsidP="00391E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1E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  <w:r w:rsidRPr="00144F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424214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E04EE" w14:textId="0966517C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1D78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2237" w:rsidRPr="001D78C4" w14:paraId="0680D39A" w14:textId="77777777" w:rsidTr="00144F96">
        <w:tc>
          <w:tcPr>
            <w:tcW w:w="6030" w:type="dxa"/>
          </w:tcPr>
          <w:p w14:paraId="60784D5D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3CC9F9" w14:textId="614EE9C2" w:rsidR="00912237" w:rsidRPr="00144F96" w:rsidRDefault="00EF39E0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44F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1CF91F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8E05C8" w14:textId="3757A86B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1D78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2237" w:rsidRPr="001D78C4" w14:paraId="50EE16C1" w14:textId="77777777" w:rsidTr="00144F96">
        <w:tc>
          <w:tcPr>
            <w:tcW w:w="6030" w:type="dxa"/>
          </w:tcPr>
          <w:p w14:paraId="17427DDC" w14:textId="77777777" w:rsidR="00912237" w:rsidRPr="001D78C4" w:rsidRDefault="00912237" w:rsidP="009122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31C43" w14:textId="4180149E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EF39E0" w:rsidRPr="0014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270" w:type="dxa"/>
          </w:tcPr>
          <w:p w14:paraId="5FC03125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2A4D8D" w14:textId="4FB82167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912237" w:rsidRPr="001D78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754</w:t>
            </w:r>
          </w:p>
        </w:tc>
      </w:tr>
      <w:tr w:rsidR="00912237" w:rsidRPr="001D78C4" w14:paraId="79F7583C" w14:textId="77777777" w:rsidTr="00144F96">
        <w:tc>
          <w:tcPr>
            <w:tcW w:w="6030" w:type="dxa"/>
          </w:tcPr>
          <w:p w14:paraId="58EBBFC1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28408D" w14:textId="5097A753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39E0"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</w:tcPr>
          <w:p w14:paraId="0E416194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492402" w14:textId="49F28944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12237" w:rsidRPr="001D78C4" w14:paraId="7DEA4FD6" w14:textId="77777777" w:rsidTr="00144F96">
        <w:tc>
          <w:tcPr>
            <w:tcW w:w="6030" w:type="dxa"/>
          </w:tcPr>
          <w:p w14:paraId="2100EB36" w14:textId="77777777" w:rsidR="00912237" w:rsidRPr="001D78C4" w:rsidRDefault="00912237" w:rsidP="009122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440" w:type="dxa"/>
            <w:shd w:val="clear" w:color="auto" w:fill="auto"/>
          </w:tcPr>
          <w:p w14:paraId="3B4C425F" w14:textId="0D3EC74C" w:rsidR="00912237" w:rsidRPr="00144F96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EF39E0"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70" w:type="dxa"/>
          </w:tcPr>
          <w:p w14:paraId="779B027C" w14:textId="77777777" w:rsidR="00912237" w:rsidRPr="001D78C4" w:rsidRDefault="00912237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BB564C" w14:textId="33555BC1" w:rsidR="00912237" w:rsidRPr="001D78C4" w:rsidRDefault="007F0795" w:rsidP="009122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6C4477" w:rsidRPr="001D78C4" w14:paraId="24CC56AA" w14:textId="77777777" w:rsidTr="001D78C4">
        <w:tc>
          <w:tcPr>
            <w:tcW w:w="6030" w:type="dxa"/>
          </w:tcPr>
          <w:p w14:paraId="2105C7B8" w14:textId="77777777" w:rsidR="006C4477" w:rsidRPr="001D78C4" w:rsidRDefault="006C4477" w:rsidP="001D78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5CBA4CC" w14:textId="77777777" w:rsidR="006C4477" w:rsidRPr="001D78C4" w:rsidRDefault="006C447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E26D7" w14:textId="77777777" w:rsidR="006C4477" w:rsidRPr="001D78C4" w:rsidRDefault="006C447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A4BBFB" w14:textId="77777777" w:rsidR="006C4477" w:rsidRPr="001D78C4" w:rsidRDefault="006C447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E25805D" w14:textId="77777777" w:rsidR="00DF1577" w:rsidRDefault="00DF1577">
      <w:r>
        <w:br w:type="page"/>
      </w:r>
    </w:p>
    <w:tbl>
      <w:tblPr>
        <w:tblStyle w:val="TableGridLight1"/>
        <w:tblpPr w:leftFromText="180" w:rightFromText="180" w:vertAnchor="text" w:tblpX="378" w:tblpY="1"/>
        <w:tblOverlap w:val="never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360"/>
        <w:gridCol w:w="1080"/>
        <w:gridCol w:w="270"/>
        <w:gridCol w:w="1530"/>
      </w:tblGrid>
      <w:tr w:rsidR="00DF1577" w:rsidRPr="001D78C4" w14:paraId="6D338CF3" w14:textId="77777777" w:rsidTr="00134F38">
        <w:tc>
          <w:tcPr>
            <w:tcW w:w="6120" w:type="dxa"/>
          </w:tcPr>
          <w:p w14:paraId="0FBA4A01" w14:textId="77777777" w:rsidR="00DF1577" w:rsidRPr="001D78C4" w:rsidRDefault="00DF1577" w:rsidP="00134F38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4"/>
          </w:tcPr>
          <w:p w14:paraId="78B5B026" w14:textId="77777777" w:rsidR="00DF1577" w:rsidRPr="001D78C4" w:rsidRDefault="00DF1577" w:rsidP="00134F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โกลบอล เพาเวอร์ ซินเนอร์ยี่ จำ</w:t>
            </w:r>
            <w:r w:rsidRPr="001D78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กัด (มหาชน)</w:t>
            </w:r>
          </w:p>
        </w:tc>
      </w:tr>
      <w:tr w:rsidR="00DF1577" w:rsidRPr="001D78C4" w14:paraId="071360FB" w14:textId="77777777" w:rsidTr="00134F38">
        <w:tc>
          <w:tcPr>
            <w:tcW w:w="6120" w:type="dxa"/>
          </w:tcPr>
          <w:p w14:paraId="6DB33CE3" w14:textId="77777777" w:rsidR="00DF1577" w:rsidRPr="001D78C4" w:rsidRDefault="00DF1577" w:rsidP="00134F38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033BEFD" w14:textId="649E5D00" w:rsidR="00DF1577" w:rsidRPr="001D78C4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C32A064" w14:textId="77777777" w:rsidR="00DF1577" w:rsidRPr="001D78C4" w:rsidRDefault="00DF157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3FE3D0" w14:textId="4A9385EE" w:rsidR="00DF1577" w:rsidRPr="001D78C4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2559</w:t>
            </w:r>
          </w:p>
        </w:tc>
      </w:tr>
      <w:tr w:rsidR="00DF1577" w:rsidRPr="001D78C4" w14:paraId="58897766" w14:textId="77777777" w:rsidTr="00134F38">
        <w:tc>
          <w:tcPr>
            <w:tcW w:w="6120" w:type="dxa"/>
          </w:tcPr>
          <w:p w14:paraId="0D7C3C6D" w14:textId="77777777" w:rsidR="00DF1577" w:rsidRPr="001D78C4" w:rsidRDefault="00DF1577" w:rsidP="00134F38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4"/>
          </w:tcPr>
          <w:p w14:paraId="7226E0C2" w14:textId="77777777" w:rsidR="00DF1577" w:rsidRPr="001D78C4" w:rsidRDefault="00DF157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7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12237" w:rsidRPr="001D78C4" w14:paraId="4385EDCE" w14:textId="77777777" w:rsidTr="00134F38">
        <w:tc>
          <w:tcPr>
            <w:tcW w:w="6480" w:type="dxa"/>
            <w:gridSpan w:val="2"/>
          </w:tcPr>
          <w:p w14:paraId="2CB666E3" w14:textId="6FD3F7E8" w:rsidR="00912237" w:rsidRPr="00CC3B0B" w:rsidRDefault="00912237" w:rsidP="00134F38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CC3B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C3B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B0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C95DC57" w14:textId="0D2976F3" w:rsidR="00912237" w:rsidRPr="00144F96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F39E0"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  <w:vAlign w:val="bottom"/>
          </w:tcPr>
          <w:p w14:paraId="4C32F98E" w14:textId="77777777" w:rsidR="00912237" w:rsidRPr="001D78C4" w:rsidRDefault="0091223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9C917A" w14:textId="5F9CF06E" w:rsidR="00912237" w:rsidRPr="001D78C4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</w:tr>
      <w:tr w:rsidR="00912237" w:rsidRPr="001D78C4" w14:paraId="069DBEB3" w14:textId="77777777" w:rsidTr="00134F38">
        <w:tc>
          <w:tcPr>
            <w:tcW w:w="6120" w:type="dxa"/>
          </w:tcPr>
          <w:p w14:paraId="0400D4AD" w14:textId="77777777" w:rsidR="00912237" w:rsidRPr="00CC3B0B" w:rsidRDefault="00912237" w:rsidP="00134F38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CC3B0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เบ็ดเสร็จรวมส่วนที่เป็นของกลุ่มบริษัท</w:t>
            </w:r>
          </w:p>
        </w:tc>
        <w:tc>
          <w:tcPr>
            <w:tcW w:w="1440" w:type="dxa"/>
            <w:gridSpan w:val="2"/>
          </w:tcPr>
          <w:p w14:paraId="2EEBA659" w14:textId="51499F14" w:rsidR="00912237" w:rsidRPr="00144F96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</w:tcPr>
          <w:p w14:paraId="21597256" w14:textId="77777777" w:rsidR="00912237" w:rsidRPr="001D78C4" w:rsidRDefault="0091223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840416" w14:textId="268952B5" w:rsidR="00912237" w:rsidRPr="001D78C4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12237" w:rsidRPr="001D78C4" w14:paraId="65B80C50" w14:textId="77777777" w:rsidTr="00134F38">
        <w:tc>
          <w:tcPr>
            <w:tcW w:w="6120" w:type="dxa"/>
          </w:tcPr>
          <w:p w14:paraId="6CA9927F" w14:textId="77777777" w:rsidR="00912237" w:rsidRPr="00CC3B0B" w:rsidRDefault="00912237" w:rsidP="00134F38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CC3B0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1440" w:type="dxa"/>
            <w:gridSpan w:val="2"/>
          </w:tcPr>
          <w:p w14:paraId="4065F830" w14:textId="0E33DC25" w:rsidR="00912237" w:rsidRPr="00144F96" w:rsidRDefault="00EF39E0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  <w:r w:rsidRPr="00144F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EF3290" w14:textId="77777777" w:rsidR="00912237" w:rsidRPr="001D78C4" w:rsidRDefault="0091223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739215" w14:textId="00FAC1A4" w:rsidR="00912237" w:rsidRPr="001D78C4" w:rsidRDefault="0091223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78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Pr="001D78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2237" w:rsidRPr="001D78C4" w14:paraId="566EC78B" w14:textId="77777777" w:rsidTr="00134F38">
        <w:tc>
          <w:tcPr>
            <w:tcW w:w="6120" w:type="dxa"/>
          </w:tcPr>
          <w:p w14:paraId="60BD4D59" w14:textId="77777777" w:rsidR="00912237" w:rsidRPr="00CC3B0B" w:rsidRDefault="00912237" w:rsidP="00134F38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CC3B0B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 ณ วันสิ้นปี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94D4BF0" w14:textId="333D9469" w:rsidR="00912237" w:rsidRPr="00144F96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F39E0" w:rsidRPr="00144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270" w:type="dxa"/>
            <w:vAlign w:val="bottom"/>
          </w:tcPr>
          <w:p w14:paraId="056712A7" w14:textId="77777777" w:rsidR="00912237" w:rsidRPr="001D78C4" w:rsidRDefault="0091223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4349B0" w14:textId="50F0E2FA" w:rsidR="00912237" w:rsidRPr="001D78C4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12237" w:rsidRPr="001D7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912237" w:rsidRPr="001D78C4" w14:paraId="5B881F12" w14:textId="77777777" w:rsidTr="00134F38">
        <w:tc>
          <w:tcPr>
            <w:tcW w:w="6120" w:type="dxa"/>
          </w:tcPr>
          <w:p w14:paraId="72E9FAD5" w14:textId="7FB5E911" w:rsidR="00912237" w:rsidRPr="00CC3B0B" w:rsidRDefault="00912237" w:rsidP="00134F38">
            <w:pPr>
              <w:tabs>
                <w:tab w:val="clear" w:pos="227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3B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CC3B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8A755" w14:textId="762068E0" w:rsidR="00912237" w:rsidRPr="00144F96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EF39E0" w:rsidRPr="0014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70" w:type="dxa"/>
            <w:vAlign w:val="bottom"/>
          </w:tcPr>
          <w:p w14:paraId="1F48155D" w14:textId="77777777" w:rsidR="00912237" w:rsidRPr="001D78C4" w:rsidRDefault="0091223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84E14" w14:textId="25E1F624" w:rsidR="00912237" w:rsidRPr="001D78C4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912237" w:rsidRPr="001D78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</w:tbl>
    <w:p w14:paraId="101CCC29" w14:textId="77777777" w:rsidR="00BC6DDA" w:rsidRPr="00802801" w:rsidRDefault="00BC6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5A1933BC" w14:textId="77777777" w:rsidR="00726EEE" w:rsidRPr="00C62AA6" w:rsidRDefault="002415A7" w:rsidP="00134F38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62AA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การร่วมค้า</w:t>
      </w:r>
      <w:r w:rsidR="00726EEE" w:rsidRPr="00C62AA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และ</w:t>
      </w:r>
      <w:r w:rsidRPr="00C62AA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บริษัทร่วม</w:t>
      </w:r>
      <w:r w:rsidR="00726EEE" w:rsidRPr="00C62AA6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ที่ไม่มีสาระสำคัญ</w:t>
      </w:r>
    </w:p>
    <w:p w14:paraId="13E297C7" w14:textId="77777777" w:rsidR="00726EEE" w:rsidRPr="00802801" w:rsidRDefault="00726EEE" w:rsidP="00726EEE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30"/>
          <w:szCs w:val="30"/>
          <w:lang w:val="en-US"/>
        </w:rPr>
      </w:pPr>
    </w:p>
    <w:p w14:paraId="76E57705" w14:textId="77777777" w:rsidR="00726EEE" w:rsidRDefault="00726EEE" w:rsidP="00134F3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62AA6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</w:t>
      </w:r>
      <w:r w:rsidR="002415A7" w:rsidRPr="00C62AA6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2415A7" w:rsidRPr="00C62AA6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ที่ไม่มีสาระสำคัญ จากจำนวนเงินที่รายงานในงบการเงินรวมของกลุ่มบริษัท</w:t>
      </w:r>
    </w:p>
    <w:p w14:paraId="5C13F0D4" w14:textId="77777777" w:rsidR="00A03178" w:rsidRPr="00802801" w:rsidRDefault="00A03178" w:rsidP="00726EEE">
      <w:pPr>
        <w:pStyle w:val="block"/>
        <w:spacing w:after="0" w:line="240" w:lineRule="atLeast"/>
        <w:ind w:left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180"/>
        <w:gridCol w:w="990"/>
        <w:gridCol w:w="180"/>
        <w:gridCol w:w="990"/>
        <w:gridCol w:w="180"/>
        <w:gridCol w:w="990"/>
      </w:tblGrid>
      <w:tr w:rsidR="00A03178" w:rsidRPr="00B377E0" w14:paraId="3AE650BA" w14:textId="77777777" w:rsidTr="009A24B1">
        <w:trPr>
          <w:cantSplit/>
          <w:tblHeader/>
        </w:trPr>
        <w:tc>
          <w:tcPr>
            <w:tcW w:w="4770" w:type="dxa"/>
          </w:tcPr>
          <w:p w14:paraId="040AD228" w14:textId="77777777" w:rsidR="00A03178" w:rsidRPr="00A03178" w:rsidRDefault="00A03178" w:rsidP="00A031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E2CF38B" w14:textId="77777777" w:rsidR="00A03178" w:rsidRPr="00A03178" w:rsidRDefault="002415A7" w:rsidP="002415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031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="00A03178" w:rsidRPr="00A031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0D87D904" w14:textId="77777777" w:rsidR="00A03178" w:rsidRPr="00A0317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F9D26CD" w14:textId="77777777" w:rsidR="00A03178" w:rsidRPr="00A03178" w:rsidRDefault="002415A7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31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  <w:r w:rsidR="00C61D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A03178" w:rsidRPr="00A031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</w:tr>
      <w:tr w:rsidR="00A03178" w:rsidRPr="00B377E0" w14:paraId="4D459039" w14:textId="77777777" w:rsidTr="009A24B1">
        <w:trPr>
          <w:cantSplit/>
          <w:trHeight w:val="103"/>
          <w:tblHeader/>
        </w:trPr>
        <w:tc>
          <w:tcPr>
            <w:tcW w:w="4770" w:type="dxa"/>
          </w:tcPr>
          <w:p w14:paraId="30B3C9A3" w14:textId="77777777" w:rsidR="00A03178" w:rsidRPr="00A03178" w:rsidRDefault="00A03178" w:rsidP="00A0317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B326D" w14:textId="37E0BC91" w:rsidR="00A03178" w:rsidRPr="00A0317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6BDA72FC" w14:textId="77777777" w:rsidR="00A03178" w:rsidRPr="00A0317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A2343" w14:textId="1C1EFC9B" w:rsidR="00A03178" w:rsidRPr="00A0317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180" w:type="dxa"/>
          </w:tcPr>
          <w:p w14:paraId="06A7829B" w14:textId="77777777" w:rsidR="00A03178" w:rsidRPr="00A0317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4A2FCD" w14:textId="241F19B3" w:rsidR="00A03178" w:rsidRPr="00A0317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3018ADDB" w14:textId="77777777" w:rsidR="00A03178" w:rsidRPr="00A0317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D270FE" w14:textId="48DF167D" w:rsidR="00A03178" w:rsidRPr="00A0317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A03178" w:rsidRPr="00B377E0" w14:paraId="677D8B67" w14:textId="77777777" w:rsidTr="009A24B1">
        <w:trPr>
          <w:cantSplit/>
          <w:tblHeader/>
        </w:trPr>
        <w:tc>
          <w:tcPr>
            <w:tcW w:w="4770" w:type="dxa"/>
          </w:tcPr>
          <w:p w14:paraId="00BAAD48" w14:textId="77777777" w:rsidR="00A03178" w:rsidRPr="00A03178" w:rsidRDefault="00A03178" w:rsidP="00A0317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14965D14" w14:textId="77777777" w:rsidR="00A03178" w:rsidRPr="00A03178" w:rsidRDefault="00A03178" w:rsidP="00A0317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1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31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031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15A7" w:rsidRPr="00144F96" w14:paraId="42369A5C" w14:textId="77777777" w:rsidTr="009A24B1">
        <w:trPr>
          <w:cantSplit/>
        </w:trPr>
        <w:tc>
          <w:tcPr>
            <w:tcW w:w="4770" w:type="dxa"/>
          </w:tcPr>
          <w:p w14:paraId="5659CA2B" w14:textId="77777777" w:rsidR="002415A7" w:rsidRPr="00144F96" w:rsidRDefault="002415A7" w:rsidP="00134F38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144F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</w:t>
            </w:r>
            <w:r w:rsidRPr="00144F96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  <w:p w14:paraId="4DADAA63" w14:textId="77777777" w:rsidR="002415A7" w:rsidRPr="00144F96" w:rsidRDefault="002415A7" w:rsidP="00134F38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44F96">
              <w:rPr>
                <w:rFonts w:ascii="Angsana New" w:hAnsi="Angsana New" w:hint="cs"/>
                <w:sz w:val="30"/>
                <w:szCs w:val="30"/>
                <w:cs/>
              </w:rPr>
              <w:t>และบริษัทร่วม</w:t>
            </w:r>
            <w:r w:rsidRPr="00144F96">
              <w:rPr>
                <w:rFonts w:ascii="Angsana New" w:hAnsi="Angsana New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080" w:type="dxa"/>
            <w:vAlign w:val="bottom"/>
          </w:tcPr>
          <w:p w14:paraId="1A6E7ED8" w14:textId="5F1D801A" w:rsidR="002415A7" w:rsidRPr="00144F96" w:rsidRDefault="007F0795" w:rsidP="002415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  <w:tc>
          <w:tcPr>
            <w:tcW w:w="180" w:type="dxa"/>
            <w:vAlign w:val="bottom"/>
          </w:tcPr>
          <w:p w14:paraId="1C04E702" w14:textId="77777777" w:rsidR="002415A7" w:rsidRPr="00144F96" w:rsidRDefault="002415A7" w:rsidP="002415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EF698" w14:textId="52DD0BE4" w:rsidR="002415A7" w:rsidRPr="00144F96" w:rsidRDefault="007F0795" w:rsidP="002415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55E6E7E7" w14:textId="77777777" w:rsidR="002415A7" w:rsidRPr="00144F96" w:rsidRDefault="002415A7" w:rsidP="002415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5B7C17" w14:textId="6182C14A" w:rsidR="002415A7" w:rsidRPr="00144F96" w:rsidRDefault="007F0795" w:rsidP="002415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45E6E" w:rsidRPr="0014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</w:p>
        </w:tc>
        <w:tc>
          <w:tcPr>
            <w:tcW w:w="180" w:type="dxa"/>
            <w:vAlign w:val="bottom"/>
          </w:tcPr>
          <w:p w14:paraId="4EB42970" w14:textId="77777777" w:rsidR="002415A7" w:rsidRPr="00144F96" w:rsidRDefault="002415A7" w:rsidP="002415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A69888" w14:textId="5C4C89D2" w:rsidR="002415A7" w:rsidRPr="00144F96" w:rsidRDefault="007F0795" w:rsidP="002415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5A7" w:rsidRPr="0014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</w:tr>
      <w:tr w:rsidR="002415A7" w:rsidRPr="00144F96" w14:paraId="77A2D866" w14:textId="77777777" w:rsidTr="009A24B1">
        <w:trPr>
          <w:cantSplit/>
        </w:trPr>
        <w:tc>
          <w:tcPr>
            <w:tcW w:w="4770" w:type="dxa"/>
          </w:tcPr>
          <w:p w14:paraId="43CC8620" w14:textId="77777777" w:rsidR="002415A7" w:rsidRPr="00144F96" w:rsidRDefault="002415A7" w:rsidP="00134F38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080" w:type="dxa"/>
          </w:tcPr>
          <w:p w14:paraId="18425723" w14:textId="77777777" w:rsidR="002415A7" w:rsidRPr="00144F96" w:rsidRDefault="002415A7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15A791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A34F4" w14:textId="77777777" w:rsidR="002415A7" w:rsidRPr="00144F96" w:rsidRDefault="002415A7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5E2EDD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388CEF" w14:textId="77777777" w:rsidR="002415A7" w:rsidRPr="00144F96" w:rsidRDefault="002415A7" w:rsidP="002415A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836C96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9A670" w14:textId="77777777" w:rsidR="002415A7" w:rsidRPr="00144F96" w:rsidRDefault="002415A7" w:rsidP="002415A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5A7" w:rsidRPr="00144F96" w14:paraId="5C826087" w14:textId="77777777" w:rsidTr="009A24B1">
        <w:trPr>
          <w:cantSplit/>
        </w:trPr>
        <w:tc>
          <w:tcPr>
            <w:tcW w:w="4770" w:type="dxa"/>
          </w:tcPr>
          <w:p w14:paraId="3D54A65C" w14:textId="77777777" w:rsidR="002415A7" w:rsidRPr="00144F96" w:rsidRDefault="00134F38" w:rsidP="00134F38">
            <w:pPr>
              <w:ind w:left="10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415A7" w:rsidRPr="00144F9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415A7" w:rsidRPr="00144F96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080" w:type="dxa"/>
          </w:tcPr>
          <w:p w14:paraId="737EE113" w14:textId="48234F85" w:rsidR="002415A7" w:rsidRPr="00144F96" w:rsidRDefault="007F0795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58D84F2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21940" w14:textId="6DC9EE68" w:rsidR="002415A7" w:rsidRPr="00144F96" w:rsidRDefault="007F0795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79FF5DD9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C0577A" w14:textId="22BCE9E9" w:rsidR="002415A7" w:rsidRPr="00144F96" w:rsidRDefault="007F0795" w:rsidP="002415A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</w:tcPr>
          <w:p w14:paraId="71E8BC42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8B211F" w14:textId="04051160" w:rsidR="002415A7" w:rsidRPr="00144F96" w:rsidRDefault="007F0795" w:rsidP="00062D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2415A7" w:rsidRPr="00144F96" w14:paraId="7A2C6E6B" w14:textId="77777777" w:rsidTr="009A24B1">
        <w:trPr>
          <w:cantSplit/>
        </w:trPr>
        <w:tc>
          <w:tcPr>
            <w:tcW w:w="4770" w:type="dxa"/>
          </w:tcPr>
          <w:p w14:paraId="10BDF2B6" w14:textId="77777777" w:rsidR="002415A7" w:rsidRPr="00144F96" w:rsidRDefault="00134F38" w:rsidP="00134F38">
            <w:pPr>
              <w:ind w:left="10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415A7" w:rsidRPr="00144F9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415A7" w:rsidRPr="00144F9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415A7" w:rsidRPr="00144F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="002415A7" w:rsidRPr="00144F9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2415A7" w:rsidRPr="00144F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2415A7" w:rsidRPr="00144F9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14F786" w14:textId="34C2F8B3" w:rsidR="002415A7" w:rsidRPr="00144F96" w:rsidRDefault="00C61D93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144F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968AD7D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D47E23" w14:textId="5BD92DCB" w:rsidR="002415A7" w:rsidRPr="00144F96" w:rsidRDefault="002415A7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44F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F7C381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140DF1" w14:textId="77777777" w:rsidR="002415A7" w:rsidRPr="00144F96" w:rsidRDefault="00C61D93" w:rsidP="002415A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67CDD7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506B2C" w14:textId="77777777" w:rsidR="002415A7" w:rsidRPr="00144F96" w:rsidRDefault="002415A7" w:rsidP="00062D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15A7" w:rsidRPr="00062DBB" w14:paraId="07FE0C03" w14:textId="77777777" w:rsidTr="009A24B1">
        <w:trPr>
          <w:cantSplit/>
        </w:trPr>
        <w:tc>
          <w:tcPr>
            <w:tcW w:w="4770" w:type="dxa"/>
          </w:tcPr>
          <w:p w14:paraId="1594ED65" w14:textId="77777777" w:rsidR="002415A7" w:rsidRPr="00144F96" w:rsidRDefault="00134F38" w:rsidP="00134F38">
            <w:pPr>
              <w:ind w:left="10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144F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415A7" w:rsidRPr="00144F9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415A7" w:rsidRPr="00144F96">
              <w:rPr>
                <w:rFonts w:asciiTheme="majorBidi" w:hAnsiTheme="majorBidi"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3EC2C" w14:textId="1774B5D9" w:rsidR="002415A7" w:rsidRPr="00144F96" w:rsidRDefault="007F0795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180" w:type="dxa"/>
          </w:tcPr>
          <w:p w14:paraId="4D681B77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28903" w14:textId="0E5ABE42" w:rsidR="002415A7" w:rsidRPr="00144F96" w:rsidRDefault="007F0795" w:rsidP="002415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</w:p>
        </w:tc>
        <w:tc>
          <w:tcPr>
            <w:tcW w:w="180" w:type="dxa"/>
          </w:tcPr>
          <w:p w14:paraId="4C7EF754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E3370B" w14:textId="41BC90C9" w:rsidR="002415A7" w:rsidRPr="00144F96" w:rsidRDefault="007F0795" w:rsidP="002415A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180" w:type="dxa"/>
          </w:tcPr>
          <w:p w14:paraId="50C37F8E" w14:textId="77777777" w:rsidR="002415A7" w:rsidRPr="00144F96" w:rsidRDefault="002415A7" w:rsidP="002415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014D43" w14:textId="52B81782" w:rsidR="002415A7" w:rsidRPr="00062DBB" w:rsidRDefault="007F0795" w:rsidP="00062D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</w:p>
        </w:tc>
      </w:tr>
    </w:tbl>
    <w:p w14:paraId="381F8E8E" w14:textId="77777777" w:rsidR="00726EEE" w:rsidRPr="00C62AA6" w:rsidRDefault="00726EEE" w:rsidP="00726EEE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18"/>
          <w:szCs w:val="18"/>
          <w:lang w:val="en-US"/>
        </w:rPr>
      </w:pPr>
    </w:p>
    <w:p w14:paraId="2DACB1A8" w14:textId="77777777" w:rsidR="00802801" w:rsidRDefault="0080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5284C3A" w14:textId="780402C1" w:rsidR="00DE151E" w:rsidRPr="00C62AA6" w:rsidRDefault="007F0795" w:rsidP="0006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144F96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60130E1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378"/>
        <w:gridCol w:w="942"/>
        <w:gridCol w:w="1080"/>
        <w:gridCol w:w="270"/>
        <w:gridCol w:w="990"/>
        <w:gridCol w:w="270"/>
        <w:gridCol w:w="1080"/>
        <w:gridCol w:w="270"/>
        <w:gridCol w:w="990"/>
      </w:tblGrid>
      <w:tr w:rsidR="00DE151E" w:rsidRPr="00C62AA6" w14:paraId="0CFA99F4" w14:textId="77777777" w:rsidTr="00DB71F3">
        <w:trPr>
          <w:tblHeader/>
        </w:trPr>
        <w:tc>
          <w:tcPr>
            <w:tcW w:w="3378" w:type="dxa"/>
          </w:tcPr>
          <w:p w14:paraId="76BCD91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2" w:type="dxa"/>
          </w:tcPr>
          <w:p w14:paraId="45E22246" w14:textId="77777777" w:rsidR="00DE151E" w:rsidRPr="00C62AA6" w:rsidRDefault="00DE151E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0F49B14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62AA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92275B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A0BAD0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2AA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85E9D" w:rsidRPr="00C62AA6" w14:paraId="1C01FEF3" w14:textId="77777777" w:rsidTr="00DB71F3">
        <w:trPr>
          <w:tblHeader/>
        </w:trPr>
        <w:tc>
          <w:tcPr>
            <w:tcW w:w="3378" w:type="dxa"/>
          </w:tcPr>
          <w:p w14:paraId="04F0CB09" w14:textId="77777777" w:rsidR="00A85E9D" w:rsidRPr="00C62AA6" w:rsidRDefault="00A85E9D" w:rsidP="00AF6226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</w:tcPr>
          <w:p w14:paraId="24A9BDE3" w14:textId="77777777" w:rsidR="00A85E9D" w:rsidRPr="00C62AA6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1EE667FC" w14:textId="0D61CF62" w:rsidR="00A85E9D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8300312" w14:textId="77777777" w:rsidR="00A85E9D" w:rsidRPr="00C62AA6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278D2" w14:textId="78D1DE67" w:rsidR="00A85E9D" w:rsidRPr="00C62AA6" w:rsidRDefault="007F0795" w:rsidP="00A8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5511DB5E" w14:textId="77777777" w:rsidR="00A85E9D" w:rsidRPr="00C62AA6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97F24" w14:textId="2DD788FD" w:rsidR="00A85E9D" w:rsidRPr="00C62AA6" w:rsidRDefault="007F0795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22F4153" w14:textId="77777777" w:rsidR="00A85E9D" w:rsidRPr="00C62AA6" w:rsidRDefault="00A85E9D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E9DE4C" w14:textId="1CBD0538" w:rsidR="00A85E9D" w:rsidRPr="00C62AA6" w:rsidRDefault="007F0795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85E9D" w:rsidRPr="00C62AA6" w14:paraId="376FA56A" w14:textId="77777777" w:rsidTr="00DB71F3">
        <w:trPr>
          <w:tblHeader/>
        </w:trPr>
        <w:tc>
          <w:tcPr>
            <w:tcW w:w="3378" w:type="dxa"/>
          </w:tcPr>
          <w:p w14:paraId="139E7524" w14:textId="77777777" w:rsidR="00A85E9D" w:rsidRPr="00C62AA6" w:rsidRDefault="00A85E9D" w:rsidP="00AF62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</w:tcPr>
          <w:p w14:paraId="410096C8" w14:textId="77777777" w:rsidR="00A85E9D" w:rsidRPr="00C62AA6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EA5530B" w14:textId="77777777" w:rsidR="00A85E9D" w:rsidRPr="00C62AA6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5E9D" w:rsidRPr="00C62AA6" w14:paraId="350C3F7F" w14:textId="77777777" w:rsidTr="00DB71F3">
        <w:tc>
          <w:tcPr>
            <w:tcW w:w="3378" w:type="dxa"/>
          </w:tcPr>
          <w:p w14:paraId="512993DF" w14:textId="77777777" w:rsidR="00A85E9D" w:rsidRPr="00C62AA6" w:rsidRDefault="00A85E9D" w:rsidP="00062DB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42" w:type="dxa"/>
          </w:tcPr>
          <w:p w14:paraId="431AACFA" w14:textId="77777777" w:rsidR="00A85E9D" w:rsidRPr="00C62AA6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AB9ED" w14:textId="77777777" w:rsidR="00A85E9D" w:rsidRPr="00C62AA6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BA166" w14:textId="77777777" w:rsidR="00A85E9D" w:rsidRPr="00C62AA6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B99E7" w14:textId="77777777" w:rsidR="00A85E9D" w:rsidRPr="00C62AA6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BF035" w14:textId="77777777" w:rsidR="00A85E9D" w:rsidRPr="00C62AA6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B116B" w14:textId="77777777" w:rsidR="00A85E9D" w:rsidRPr="00C62AA6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832DB" w14:textId="77777777" w:rsidR="00A85E9D" w:rsidRPr="00C62AA6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3AE22" w14:textId="77777777" w:rsidR="00A85E9D" w:rsidRPr="00C62AA6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4FB2" w:rsidRPr="00C62AA6" w14:paraId="2C3F6AD9" w14:textId="77777777" w:rsidTr="00DB71F3">
        <w:tc>
          <w:tcPr>
            <w:tcW w:w="3378" w:type="dxa"/>
          </w:tcPr>
          <w:p w14:paraId="31ECA941" w14:textId="5795B811" w:rsidR="00B74FB2" w:rsidRPr="00C62AA6" w:rsidRDefault="00B74FB2" w:rsidP="00B74F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42" w:type="dxa"/>
          </w:tcPr>
          <w:p w14:paraId="5F25EC57" w14:textId="77777777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8BB9E" w14:textId="6BE66B9F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17727976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DAA6E46" w14:textId="5CF7806E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2E553511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E1AB83" w14:textId="1B733352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E41BD" w:rsidRPr="00144F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0D7D8E5E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7475" w14:textId="522E9B37" w:rsidR="00B74FB2" w:rsidRPr="00C62AA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74FB2"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</w:tr>
      <w:tr w:rsidR="00B74FB2" w:rsidRPr="00C62AA6" w14:paraId="48DA53AD" w14:textId="77777777" w:rsidTr="00DB71F3">
        <w:tc>
          <w:tcPr>
            <w:tcW w:w="3378" w:type="dxa"/>
          </w:tcPr>
          <w:p w14:paraId="17F2BF1B" w14:textId="77777777" w:rsidR="00B74FB2" w:rsidRPr="00C62AA6" w:rsidRDefault="00B74FB2" w:rsidP="00B74F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  <w:r w:rsidR="00DB71F3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C61D9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42" w:type="dxa"/>
          </w:tcPr>
          <w:p w14:paraId="569A3218" w14:textId="14F0AFDF" w:rsidR="00B74FB2" w:rsidRPr="00C62AA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80A0E7" w14:textId="15CFD90A" w:rsidR="00B74FB2" w:rsidRPr="00144F96" w:rsidRDefault="007F0795" w:rsidP="008A3E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5A9A420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0A09CF" w14:textId="28AB930E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4272E28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273D9" w14:textId="0669DB1F" w:rsidR="00B74FB2" w:rsidRPr="00144F96" w:rsidRDefault="007F0795" w:rsidP="008A3E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4AC311F7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950B2B" w14:textId="102CC715" w:rsidR="00B74FB2" w:rsidRPr="00C62AA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74FB2" w:rsidRPr="00C62AA6" w14:paraId="46DC04E2" w14:textId="77777777" w:rsidTr="00DB71F3">
        <w:tc>
          <w:tcPr>
            <w:tcW w:w="3378" w:type="dxa"/>
          </w:tcPr>
          <w:p w14:paraId="7AC8F2A1" w14:textId="61F837CA" w:rsidR="00B74FB2" w:rsidRPr="00C62AA6" w:rsidRDefault="00B74FB2" w:rsidP="00B74F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2" w:type="dxa"/>
          </w:tcPr>
          <w:p w14:paraId="0A110214" w14:textId="77777777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8968D8" w14:textId="29BEBB83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7880D6C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77B1BC" w14:textId="067F5CD9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7FEA80C3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5AC8A0" w14:textId="701A8537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A3ED8" w:rsidRPr="00144F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4FCF91D8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1ADEA3" w14:textId="60473A4F" w:rsidR="00B74FB2" w:rsidRPr="00C62AA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74FB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</w:tr>
      <w:tr w:rsidR="00074059" w:rsidRPr="00C62AA6" w14:paraId="37EBA61C" w14:textId="77777777" w:rsidTr="00DB71F3">
        <w:tc>
          <w:tcPr>
            <w:tcW w:w="3378" w:type="dxa"/>
          </w:tcPr>
          <w:p w14:paraId="01B41AA3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42" w:type="dxa"/>
          </w:tcPr>
          <w:p w14:paraId="756E8C18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16D5B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2ACD178C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0D2762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28ACA60E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6B3D8F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67253B96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6BE2E2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074059" w:rsidRPr="00C62AA6" w14:paraId="0F324AE8" w14:textId="77777777" w:rsidTr="00DB71F3">
        <w:tc>
          <w:tcPr>
            <w:tcW w:w="3378" w:type="dxa"/>
          </w:tcPr>
          <w:p w14:paraId="665047E0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42" w:type="dxa"/>
          </w:tcPr>
          <w:p w14:paraId="30E2560F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C56B0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68497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1F96900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DFE2B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C70F2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5A5AB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0015BFA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74FB2" w:rsidRPr="00C62AA6" w14:paraId="19E2A374" w14:textId="77777777" w:rsidTr="00DB71F3">
        <w:tc>
          <w:tcPr>
            <w:tcW w:w="3378" w:type="dxa"/>
          </w:tcPr>
          <w:p w14:paraId="17706BE4" w14:textId="4F9744E0" w:rsidR="00B74FB2" w:rsidRPr="00C62AA6" w:rsidRDefault="00B74FB2" w:rsidP="00B74F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42" w:type="dxa"/>
          </w:tcPr>
          <w:p w14:paraId="4EE7D9DA" w14:textId="77777777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D59BC" w14:textId="77777777" w:rsidR="00B74FB2" w:rsidRPr="00144F96" w:rsidRDefault="008A3ED8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F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885D75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63B62" w14:textId="77777777" w:rsidR="00B74FB2" w:rsidRPr="00144F9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F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D0C4F7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11192" w14:textId="3DA9BD47" w:rsidR="00B74FB2" w:rsidRPr="00144F96" w:rsidRDefault="008A3ED8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F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144F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ABDFB6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B22282" w14:textId="60E3D0D1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4FB2" w:rsidRPr="00C62AA6" w14:paraId="0A6C2F3B" w14:textId="77777777" w:rsidTr="00DB71F3">
        <w:tc>
          <w:tcPr>
            <w:tcW w:w="3378" w:type="dxa"/>
          </w:tcPr>
          <w:p w14:paraId="26A564E5" w14:textId="6A914120" w:rsidR="00B74FB2" w:rsidRPr="00C62AA6" w:rsidRDefault="00B74FB2" w:rsidP="00B74F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2" w:type="dxa"/>
          </w:tcPr>
          <w:p w14:paraId="321C712B" w14:textId="77777777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2E5F82" w14:textId="77777777" w:rsidR="00B74FB2" w:rsidRPr="00144F96" w:rsidRDefault="008A3ED8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4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12AC61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6C013F" w14:textId="77777777" w:rsidR="00B74FB2" w:rsidRPr="00144F9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4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78990A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93F597" w14:textId="7C8E277F" w:rsidR="00B74FB2" w:rsidRPr="00144F96" w:rsidRDefault="008A3ED8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4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144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3417D59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726A7D" w14:textId="48F3F5AF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074059" w:rsidRPr="00C62AA6" w14:paraId="79772E1F" w14:textId="77777777" w:rsidTr="00DB71F3">
        <w:tc>
          <w:tcPr>
            <w:tcW w:w="3378" w:type="dxa"/>
          </w:tcPr>
          <w:p w14:paraId="735C9A89" w14:textId="77777777" w:rsidR="00074059" w:rsidRPr="00C62AA6" w:rsidRDefault="00074059" w:rsidP="0007405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42" w:type="dxa"/>
          </w:tcPr>
          <w:p w14:paraId="42A16B23" w14:textId="77777777" w:rsidR="00074059" w:rsidRPr="00C62AA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97F0CF" w14:textId="77777777" w:rsidR="00074059" w:rsidRPr="00144F9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0FE1FE5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1A8734" w14:textId="77777777" w:rsidR="00074059" w:rsidRPr="00144F9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4C1CF32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36B44A" w14:textId="77777777" w:rsidR="00074059" w:rsidRPr="00144F9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AF4FEE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9A1727" w14:textId="77777777" w:rsidR="00074059" w:rsidRPr="00C62AA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74059" w:rsidRPr="00C62AA6" w14:paraId="7B36FC75" w14:textId="77777777" w:rsidTr="00DB71F3">
        <w:tc>
          <w:tcPr>
            <w:tcW w:w="3378" w:type="dxa"/>
          </w:tcPr>
          <w:p w14:paraId="6C315E4F" w14:textId="77777777" w:rsidR="00074059" w:rsidRPr="00C62AA6" w:rsidRDefault="00074059" w:rsidP="000740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42" w:type="dxa"/>
          </w:tcPr>
          <w:p w14:paraId="3CFBF110" w14:textId="77777777" w:rsidR="00074059" w:rsidRPr="00C62AA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BD01A" w14:textId="77777777" w:rsidR="00074059" w:rsidRPr="00144F9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B2E64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03F8DF8" w14:textId="77777777" w:rsidR="00074059" w:rsidRPr="00144F9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1C30" w14:textId="77777777" w:rsidR="00074059" w:rsidRPr="00144F9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44703" w14:textId="77777777" w:rsidR="00074059" w:rsidRPr="00144F9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51562" w14:textId="77777777" w:rsidR="00074059" w:rsidRPr="00C62AA6" w:rsidRDefault="00074059" w:rsidP="0007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921B88" w14:textId="77777777" w:rsidR="00074059" w:rsidRPr="00C62AA6" w:rsidRDefault="00074059" w:rsidP="000740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74FB2" w:rsidRPr="00C62AA6" w14:paraId="472A1E25" w14:textId="77777777" w:rsidTr="00DB71F3">
        <w:tc>
          <w:tcPr>
            <w:tcW w:w="3378" w:type="dxa"/>
          </w:tcPr>
          <w:p w14:paraId="077FFC5C" w14:textId="73E3344C" w:rsidR="00B74FB2" w:rsidRPr="00C62AA6" w:rsidRDefault="00B74FB2" w:rsidP="00B74F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42" w:type="dxa"/>
          </w:tcPr>
          <w:p w14:paraId="5400FF9B" w14:textId="77777777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5AC143" w14:textId="3D045826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45B50D04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C13EF3" w14:textId="1B3B18B8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0998CAB8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A5B189" w14:textId="137BDCD7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41BD" w:rsidRPr="00144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</w:tcPr>
          <w:p w14:paraId="0098B38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2D1FCE" w14:textId="069505B8" w:rsidR="00B74FB2" w:rsidRPr="00C62AA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74FB2" w:rsidRPr="00C62A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</w:tr>
      <w:tr w:rsidR="00B74FB2" w:rsidRPr="00C62AA6" w14:paraId="26D1784F" w14:textId="77777777" w:rsidTr="00DB71F3">
        <w:trPr>
          <w:trHeight w:val="305"/>
        </w:trPr>
        <w:tc>
          <w:tcPr>
            <w:tcW w:w="3378" w:type="dxa"/>
          </w:tcPr>
          <w:p w14:paraId="35D33DA5" w14:textId="7C7B026F" w:rsidR="00B74FB2" w:rsidRPr="00C62AA6" w:rsidRDefault="00B74FB2" w:rsidP="00B74F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42" w:type="dxa"/>
          </w:tcPr>
          <w:p w14:paraId="03F0B25F" w14:textId="77777777" w:rsidR="00B74FB2" w:rsidRPr="00C62AA6" w:rsidRDefault="00B74FB2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3F7884E" w14:textId="5E37F1CE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A34EF1B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BC59F53" w14:textId="771040AC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577DF5B0" w14:textId="77777777" w:rsidR="00B74FB2" w:rsidRPr="00144F9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647462B" w14:textId="33042C8D" w:rsidR="00B74FB2" w:rsidRPr="00144F9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A3ED8" w:rsidRPr="00144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75BA24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16E7D81" w14:textId="7815C426" w:rsidR="00B74FB2" w:rsidRPr="00C62AA6" w:rsidRDefault="007F0795" w:rsidP="00B74F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74FB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</w:tr>
    </w:tbl>
    <w:p w14:paraId="4D013C40" w14:textId="77777777" w:rsidR="00802801" w:rsidRDefault="00802801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3713D04" w14:textId="1621AD49" w:rsidR="00DE151E" w:rsidRPr="00D75427" w:rsidRDefault="00065C2D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7542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D75427">
        <w:rPr>
          <w:rFonts w:ascii="Angsana New" w:hAnsi="Angsana New"/>
          <w:sz w:val="24"/>
          <w:szCs w:val="24"/>
          <w:cs/>
        </w:rPr>
        <w:t xml:space="preserve"> </w:t>
      </w:r>
      <w:r w:rsidRPr="00D75427">
        <w:rPr>
          <w:rFonts w:ascii="Angsana New" w:hAnsi="Angsana New"/>
          <w:sz w:val="30"/>
          <w:szCs w:val="30"/>
          <w:cs/>
        </w:rPr>
        <w:t>ณ</w:t>
      </w:r>
      <w:r w:rsidRPr="00D75427">
        <w:rPr>
          <w:rFonts w:ascii="Angsana New" w:hAnsi="Angsana New"/>
          <w:sz w:val="24"/>
          <w:szCs w:val="24"/>
          <w:cs/>
        </w:rPr>
        <w:t xml:space="preserve"> </w:t>
      </w:r>
      <w:r w:rsidRPr="00D75427">
        <w:rPr>
          <w:rFonts w:ascii="Angsana New" w:hAnsi="Angsana New"/>
          <w:sz w:val="30"/>
          <w:szCs w:val="30"/>
          <w:cs/>
        </w:rPr>
        <w:t>วันที่</w:t>
      </w:r>
      <w:r w:rsidRPr="00D75427">
        <w:rPr>
          <w:rFonts w:ascii="Angsana New" w:hAnsi="Angsana New"/>
          <w:sz w:val="24"/>
          <w:szCs w:val="24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D75427">
        <w:rPr>
          <w:rFonts w:ascii="Angsana New" w:hAnsi="Angsana New"/>
          <w:sz w:val="24"/>
          <w:szCs w:val="24"/>
          <w:cs/>
        </w:rPr>
        <w:t xml:space="preserve"> </w:t>
      </w:r>
      <w:r w:rsidRPr="00D75427">
        <w:rPr>
          <w:rFonts w:ascii="Angsana New" w:hAnsi="Angsana New"/>
          <w:sz w:val="30"/>
          <w:szCs w:val="30"/>
          <w:cs/>
        </w:rPr>
        <w:t>ธันวาคม</w:t>
      </w:r>
      <w:r w:rsidRPr="00D75427">
        <w:rPr>
          <w:rFonts w:ascii="Angsana New" w:hAnsi="Angsana New"/>
          <w:sz w:val="24"/>
          <w:szCs w:val="24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62472" w:rsidRPr="00D75427">
        <w:rPr>
          <w:rFonts w:ascii="Angsana New" w:hAnsi="Angsana New"/>
          <w:sz w:val="24"/>
          <w:szCs w:val="24"/>
          <w:cs/>
        </w:rPr>
        <w:t xml:space="preserve"> </w:t>
      </w:r>
      <w:r w:rsidR="00962472" w:rsidRPr="00D75427">
        <w:rPr>
          <w:rFonts w:ascii="Angsana New" w:hAnsi="Angsana New"/>
          <w:sz w:val="30"/>
          <w:szCs w:val="30"/>
          <w:cs/>
        </w:rPr>
        <w:t>และ</w:t>
      </w:r>
      <w:r w:rsidR="00962472" w:rsidRPr="00D75427">
        <w:rPr>
          <w:rFonts w:ascii="Angsana New" w:hAnsi="Angsana New"/>
          <w:sz w:val="24"/>
          <w:szCs w:val="24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D75427">
        <w:rPr>
          <w:rFonts w:ascii="Angsana New" w:hAnsi="Angsana New"/>
          <w:sz w:val="24"/>
          <w:szCs w:val="24"/>
        </w:rPr>
        <w:t xml:space="preserve"> </w:t>
      </w:r>
      <w:r w:rsidRPr="00D75427">
        <w:rPr>
          <w:rFonts w:ascii="Angsana New" w:hAnsi="Angsana New"/>
          <w:sz w:val="30"/>
          <w:szCs w:val="30"/>
          <w:cs/>
        </w:rPr>
        <w:t>ประเมินราคาโดยบริษัทผู้ประเมินอิสระแห่งหนึ่ง โดยพิจารณาราคาตลาดตามเกณฑ์ของสินทรัพย์ที่ใช้งานอยู่ในปัจจุบัน</w:t>
      </w:r>
      <w:r w:rsidR="00D555F3" w:rsidRPr="00D75427">
        <w:rPr>
          <w:rFonts w:ascii="Angsana New" w:hAnsi="Angsana New" w:hint="cs"/>
          <w:sz w:val="30"/>
          <w:szCs w:val="30"/>
          <w:cs/>
        </w:rPr>
        <w:t>และวิธีรายได้</w:t>
      </w:r>
      <w:r w:rsidRPr="00D75427">
        <w:rPr>
          <w:rFonts w:ascii="Angsana New" w:hAnsi="Angsana New"/>
          <w:sz w:val="30"/>
          <w:szCs w:val="30"/>
        </w:rPr>
        <w:t xml:space="preserve"> </w:t>
      </w:r>
      <w:r w:rsidRPr="00D75427">
        <w:rPr>
          <w:rFonts w:ascii="Angsana New" w:hAnsi="Angsana New"/>
          <w:sz w:val="30"/>
          <w:szCs w:val="30"/>
          <w:cs/>
        </w:rPr>
        <w:t>ราคาประเมิน</w:t>
      </w:r>
      <w:r w:rsidR="00D8751E" w:rsidRPr="00D75427">
        <w:rPr>
          <w:rFonts w:ascii="Angsana New" w:hAnsi="Angsana New"/>
          <w:sz w:val="30"/>
          <w:szCs w:val="30"/>
          <w:cs/>
        </w:rPr>
        <w:t>สำหรับกลุ่มบริษัทและบริษัท</w:t>
      </w:r>
      <w:r w:rsidR="00D8751E" w:rsidRPr="000F4C7F">
        <w:rPr>
          <w:rFonts w:ascii="Angsana New" w:hAnsi="Angsana New"/>
          <w:sz w:val="30"/>
          <w:szCs w:val="30"/>
          <w:cs/>
        </w:rPr>
        <w:t>เป็น</w:t>
      </w:r>
      <w:r w:rsidR="00495625" w:rsidRPr="000F4C7F">
        <w:rPr>
          <w:rFonts w:ascii="Angsana New" w:hAnsi="Angsana New"/>
          <w:sz w:val="30"/>
          <w:szCs w:val="30"/>
          <w:cs/>
        </w:rPr>
        <w:t>จำนว</w:t>
      </w:r>
      <w:r w:rsidR="00495625" w:rsidRPr="000F4C7F">
        <w:rPr>
          <w:rFonts w:ascii="Angsana New" w:hAnsi="Angsana New" w:hint="cs"/>
          <w:sz w:val="30"/>
          <w:szCs w:val="30"/>
          <w:cs/>
        </w:rPr>
        <w:t>น</w:t>
      </w:r>
      <w:r w:rsidR="00495625" w:rsidRPr="0095771A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95771A">
        <w:rPr>
          <w:rFonts w:ascii="Angsana New" w:hAnsi="Angsana New" w:hint="cs"/>
          <w:sz w:val="30"/>
          <w:szCs w:val="30"/>
        </w:rPr>
        <w:t>273</w:t>
      </w:r>
      <w:r w:rsidR="00A52155" w:rsidRPr="0095771A">
        <w:rPr>
          <w:rFonts w:ascii="Angsana New" w:hAnsi="Angsana New"/>
          <w:sz w:val="30"/>
          <w:szCs w:val="30"/>
        </w:rPr>
        <w:t xml:space="preserve"> </w:t>
      </w:r>
      <w:r w:rsidR="00A52155" w:rsidRPr="00144F96">
        <w:rPr>
          <w:rFonts w:ascii="Angsana New" w:hAnsi="Angsana New"/>
          <w:sz w:val="30"/>
          <w:szCs w:val="30"/>
          <w:cs/>
        </w:rPr>
        <w:t>ล้านบาท</w:t>
      </w:r>
      <w:r w:rsidR="00A52155" w:rsidRPr="00144F96">
        <w:rPr>
          <w:rFonts w:ascii="Angsana New" w:hAnsi="Angsana New"/>
          <w:sz w:val="28"/>
          <w:szCs w:val="28"/>
        </w:rPr>
        <w:t xml:space="preserve"> </w:t>
      </w:r>
      <w:r w:rsidR="00A52155" w:rsidRPr="00144F96">
        <w:rPr>
          <w:rFonts w:ascii="Angsana New" w:hAnsi="Angsana New"/>
          <w:sz w:val="30"/>
          <w:szCs w:val="30"/>
          <w:cs/>
        </w:rPr>
        <w:t>และ</w:t>
      </w:r>
      <w:r w:rsidR="00495625" w:rsidRPr="00144F96">
        <w:rPr>
          <w:rFonts w:ascii="Angsana New" w:hAnsi="Angsana New"/>
          <w:sz w:val="28"/>
          <w:szCs w:val="28"/>
        </w:rPr>
        <w:t xml:space="preserve"> </w:t>
      </w:r>
      <w:r w:rsidR="007F0795" w:rsidRPr="007F0795">
        <w:rPr>
          <w:rFonts w:ascii="Angsana New" w:hAnsi="Angsana New" w:hint="cs"/>
          <w:sz w:val="30"/>
          <w:szCs w:val="30"/>
        </w:rPr>
        <w:t>1</w:t>
      </w:r>
      <w:r w:rsidR="000F4C7F" w:rsidRPr="00144F96">
        <w:rPr>
          <w:rFonts w:ascii="Angsana New" w:hAnsi="Angsana New" w:hint="cs"/>
          <w:sz w:val="30"/>
          <w:szCs w:val="30"/>
          <w:cs/>
        </w:rPr>
        <w:t>,</w:t>
      </w:r>
      <w:r w:rsidR="007F0795" w:rsidRPr="007F0795">
        <w:rPr>
          <w:rFonts w:ascii="Angsana New" w:hAnsi="Angsana New" w:hint="cs"/>
          <w:sz w:val="30"/>
          <w:szCs w:val="30"/>
        </w:rPr>
        <w:t>764</w:t>
      </w:r>
      <w:r w:rsidR="00495625" w:rsidRPr="00144F96">
        <w:rPr>
          <w:rFonts w:ascii="Angsana New" w:hAnsi="Angsana New"/>
          <w:sz w:val="28"/>
          <w:szCs w:val="28"/>
        </w:rPr>
        <w:t xml:space="preserve"> </w:t>
      </w:r>
      <w:r w:rsidRPr="00144F96">
        <w:rPr>
          <w:rFonts w:ascii="Angsana New" w:hAnsi="Angsana New"/>
          <w:sz w:val="30"/>
          <w:szCs w:val="30"/>
          <w:cs/>
        </w:rPr>
        <w:t>ล้านบาท</w:t>
      </w:r>
      <w:r w:rsidRPr="00144F96">
        <w:rPr>
          <w:rFonts w:ascii="Angsana New" w:hAnsi="Angsana New"/>
          <w:sz w:val="28"/>
          <w:szCs w:val="28"/>
          <w:cs/>
        </w:rPr>
        <w:t xml:space="preserve"> </w:t>
      </w:r>
      <w:r w:rsidR="00A52155" w:rsidRPr="00144F96">
        <w:rPr>
          <w:rFonts w:ascii="Angsana New" w:hAnsi="Angsana New"/>
          <w:sz w:val="30"/>
          <w:szCs w:val="30"/>
          <w:cs/>
        </w:rPr>
        <w:t>ตามลำดับ</w:t>
      </w:r>
      <w:r w:rsidR="00203A4C" w:rsidRPr="00144F96">
        <w:rPr>
          <w:rFonts w:ascii="Angsana New" w:hAnsi="Angsana New"/>
          <w:sz w:val="28"/>
          <w:szCs w:val="28"/>
        </w:rPr>
        <w:t xml:space="preserve"> </w:t>
      </w:r>
      <w:r w:rsidRPr="00144F96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Pr="00144F96">
        <w:rPr>
          <w:rFonts w:ascii="Angsana New" w:hAnsi="Angsana New"/>
          <w:i/>
          <w:iCs/>
          <w:sz w:val="30"/>
          <w:szCs w:val="30"/>
        </w:rPr>
        <w:t>:</w:t>
      </w:r>
      <w:r w:rsidRPr="00144F96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247</w:t>
      </w:r>
      <w:r w:rsidR="00A52155" w:rsidRPr="00144F96">
        <w:rPr>
          <w:rFonts w:ascii="Angsana New" w:hAnsi="Angsana New"/>
          <w:i/>
          <w:iCs/>
          <w:sz w:val="28"/>
          <w:szCs w:val="28"/>
        </w:rPr>
        <w:t xml:space="preserve"> </w:t>
      </w:r>
      <w:r w:rsidR="00A52155" w:rsidRPr="00144F9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52155" w:rsidRPr="00144F96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A52155" w:rsidRPr="00144F96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A52155" w:rsidRPr="00144F96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1</w:t>
      </w:r>
      <w:r w:rsidR="008924F5" w:rsidRPr="00144F96">
        <w:rPr>
          <w:rFonts w:ascii="Angsana New" w:hAnsi="Angsana New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73</w:t>
      </w:r>
      <w:r w:rsidR="0075357E" w:rsidRPr="0075357E">
        <w:rPr>
          <w:rFonts w:ascii="Angsana New" w:hAnsi="Angsana New"/>
          <w:i/>
          <w:iCs/>
          <w:sz w:val="30"/>
          <w:szCs w:val="30"/>
        </w:rPr>
        <w:t>0</w:t>
      </w:r>
      <w:r w:rsidR="008924F5" w:rsidRPr="00144F96">
        <w:rPr>
          <w:rFonts w:ascii="Angsana New" w:hAnsi="Angsana New"/>
          <w:i/>
          <w:iCs/>
          <w:sz w:val="28"/>
          <w:szCs w:val="28"/>
        </w:rPr>
        <w:t xml:space="preserve"> </w:t>
      </w:r>
      <w:r w:rsidRPr="00144F9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52155" w:rsidRPr="00144F96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144F9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A3E8D28" w14:textId="77777777" w:rsidR="002F5DC9" w:rsidRPr="00D75427" w:rsidRDefault="002F5DC9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14:paraId="7CBA150A" w14:textId="77777777" w:rsidR="002F5DC9" w:rsidRDefault="002F5DC9" w:rsidP="002F5DC9">
      <w:pPr>
        <w:ind w:left="540" w:right="-360"/>
        <w:jc w:val="both"/>
        <w:rPr>
          <w:b/>
          <w:bCs/>
          <w:sz w:val="30"/>
          <w:szCs w:val="30"/>
        </w:rPr>
      </w:pPr>
      <w:r w:rsidRPr="00D75427">
        <w:rPr>
          <w:b/>
          <w:bCs/>
          <w:sz w:val="30"/>
          <w:szCs w:val="30"/>
          <w:cs/>
        </w:rPr>
        <w:t>การวัดมูลค่ายุติธรรม</w:t>
      </w:r>
    </w:p>
    <w:p w14:paraId="09C614DA" w14:textId="77777777" w:rsidR="002F5DC9" w:rsidRPr="00144F96" w:rsidRDefault="002F5DC9" w:rsidP="0014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F96">
        <w:rPr>
          <w:rFonts w:ascii="Angsana New" w:hAnsi="Angsana New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0F1A982F" w14:textId="77777777" w:rsidR="002F5DC9" w:rsidRPr="00D75427" w:rsidRDefault="002F5DC9" w:rsidP="002F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D75427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C63956">
        <w:rPr>
          <w:rFonts w:ascii="Angsana New" w:hAnsi="Angsana New"/>
          <w:sz w:val="30"/>
          <w:szCs w:val="30"/>
          <w:cs/>
        </w:rPr>
        <w:t>กลุ่มบริษัท</w:t>
      </w:r>
      <w:r w:rsidRPr="00D75427">
        <w:rPr>
          <w:rFonts w:ascii="Angsana New" w:hAnsi="Angsana New" w:hint="cs"/>
          <w:sz w:val="30"/>
          <w:szCs w:val="30"/>
          <w:cs/>
        </w:rPr>
        <w:t>เป็นประจำ</w:t>
      </w:r>
    </w:p>
    <w:p w14:paraId="0A4D0444" w14:textId="61FEFFCA" w:rsidR="002F5DC9" w:rsidRPr="00D75427" w:rsidRDefault="002F5DC9" w:rsidP="002F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75427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A7451A" w:rsidRPr="00D75427">
        <w:rPr>
          <w:rFonts w:ascii="Angsana New" w:hAnsi="Angsana New" w:hint="cs"/>
          <w:sz w:val="30"/>
          <w:szCs w:val="30"/>
          <w:cs/>
        </w:rPr>
        <w:t>ทั้งหมด</w:t>
      </w:r>
      <w:r w:rsidRPr="00D75427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D75427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D754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A9593A" w14:textId="77777777" w:rsidR="002F5DC9" w:rsidRPr="00D75427" w:rsidRDefault="002F5DC9" w:rsidP="002F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  <w:shd w:val="clear" w:color="auto" w:fill="D9D9D9" w:themeFill="background1" w:themeFillShade="D9"/>
        </w:rPr>
      </w:pPr>
    </w:p>
    <w:p w14:paraId="46D0EC92" w14:textId="77777777" w:rsidR="002F5DC9" w:rsidRPr="00D75427" w:rsidRDefault="002F5DC9" w:rsidP="002F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D75427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58108976" w14:textId="77777777" w:rsidR="002F5DC9" w:rsidRPr="00D75427" w:rsidRDefault="002F5DC9" w:rsidP="002F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D75427">
        <w:rPr>
          <w:rFonts w:ascii="Angsana New" w:hAnsi="Angsana New" w:hint="cs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0D764757" w14:textId="77777777" w:rsidR="002F5DC9" w:rsidRPr="00D75427" w:rsidRDefault="002F5DC9" w:rsidP="002F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2610"/>
        <w:gridCol w:w="2970"/>
      </w:tblGrid>
      <w:tr w:rsidR="002F5DC9" w:rsidRPr="00D75427" w14:paraId="0CE6101B" w14:textId="77777777" w:rsidTr="00C47224">
        <w:tc>
          <w:tcPr>
            <w:tcW w:w="3708" w:type="dxa"/>
            <w:vAlign w:val="bottom"/>
          </w:tcPr>
          <w:p w14:paraId="0D9B956C" w14:textId="77777777" w:rsidR="002F5DC9" w:rsidRPr="00D75427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610" w:type="dxa"/>
            <w:vAlign w:val="bottom"/>
          </w:tcPr>
          <w:p w14:paraId="24C00848" w14:textId="77777777" w:rsidR="002F5DC9" w:rsidRPr="00D75427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0" w:type="dxa"/>
            <w:vAlign w:val="bottom"/>
          </w:tcPr>
          <w:p w14:paraId="760A86E6" w14:textId="77777777" w:rsidR="002F5DC9" w:rsidRPr="00D75427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54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F5DC9" w:rsidRPr="00D75427" w14:paraId="28311C97" w14:textId="77777777" w:rsidTr="00C47224">
        <w:tc>
          <w:tcPr>
            <w:tcW w:w="3708" w:type="dxa"/>
          </w:tcPr>
          <w:p w14:paraId="71049AAC" w14:textId="77777777" w:rsidR="002F5DC9" w:rsidRPr="00D75427" w:rsidRDefault="002F5DC9" w:rsidP="001D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54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</w:t>
            </w:r>
            <w:r w:rsidR="00A7451A" w:rsidRPr="00D75427">
              <w:rPr>
                <w:rFonts w:ascii="Angsana New" w:hAnsi="Angsana New" w:hint="cs"/>
                <w:sz w:val="30"/>
                <w:szCs w:val="30"/>
                <w:cs/>
              </w:rPr>
              <w:t xml:space="preserve">ิ่มขึ้นของอัตราค่าเช่าที่คาดไว้ </w:t>
            </w: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 xml:space="preserve">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2610" w:type="dxa"/>
          </w:tcPr>
          <w:p w14:paraId="58AEA188" w14:textId="77777777" w:rsidR="002F5DC9" w:rsidRPr="00D75427" w:rsidRDefault="00D75427" w:rsidP="002F5DC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14:paraId="3E77D1B9" w14:textId="6F80DA91" w:rsidR="002F5DC9" w:rsidRPr="00D75427" w:rsidRDefault="002F5DC9" w:rsidP="00954A7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อัตราคิดลดที่ปรับค่าความเสี่ยงแล้ว  </w:t>
            </w:r>
            <w:r w:rsidR="00D75427" w:rsidRPr="00D75427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="00954A75">
              <w:rPr>
                <w:rFonts w:ascii="Angsana New" w:hAnsi="Angsana New"/>
                <w:sz w:val="30"/>
                <w:szCs w:val="30"/>
              </w:rPr>
              <w:t>%</w:t>
            </w:r>
            <w:r w:rsidRPr="00D754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70" w:type="dxa"/>
          </w:tcPr>
          <w:p w14:paraId="15B56E97" w14:textId="77777777" w:rsidR="002F5DC9" w:rsidRPr="00D75427" w:rsidRDefault="002F5DC9" w:rsidP="003371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D7542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D7542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</w:p>
          <w:p w14:paraId="6C605C29" w14:textId="77777777" w:rsidR="002F5DC9" w:rsidRPr="00D75427" w:rsidRDefault="002F5DC9" w:rsidP="00220BBF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47BC91C5" w14:textId="77777777" w:rsidR="002F5DC9" w:rsidRPr="00D75427" w:rsidRDefault="002F5DC9" w:rsidP="002F5DC9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75427">
              <w:rPr>
                <w:rFonts w:ascii="Angsana New" w:hAnsi="Angsana New" w:hint="cs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7F22A784" w14:textId="77777777" w:rsidR="00663AD4" w:rsidRDefault="00663AD4"/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2610"/>
        <w:gridCol w:w="2970"/>
      </w:tblGrid>
      <w:tr w:rsidR="002F5DC9" w:rsidRPr="00B377E0" w14:paraId="73228ED6" w14:textId="77777777" w:rsidTr="00C47224">
        <w:tc>
          <w:tcPr>
            <w:tcW w:w="3708" w:type="dxa"/>
          </w:tcPr>
          <w:p w14:paraId="6F816AE9" w14:textId="77777777" w:rsidR="002F5DC9" w:rsidRPr="00D75427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754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610" w:type="dxa"/>
          </w:tcPr>
          <w:p w14:paraId="52EF6581" w14:textId="77777777" w:rsidR="002F5DC9" w:rsidRPr="00D75427" w:rsidRDefault="002F5DC9" w:rsidP="00D3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5427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970" w:type="dxa"/>
          </w:tcPr>
          <w:p w14:paraId="4515DF41" w14:textId="77777777" w:rsidR="002F5DC9" w:rsidRPr="00B377E0" w:rsidRDefault="002F5DC9" w:rsidP="003371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D7542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0FCE99DC" w14:textId="77777777" w:rsidR="002F5DC9" w:rsidRPr="00B377E0" w:rsidRDefault="002F5DC9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3F158FA" w14:textId="77777777" w:rsidR="008924F5" w:rsidRPr="00B377E0" w:rsidRDefault="008924F5" w:rsidP="00392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EF304E" w14:textId="77777777" w:rsidR="008924F5" w:rsidRPr="00B377E0" w:rsidRDefault="008924F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8924F5" w:rsidRPr="00B377E0" w:rsidSect="00F61830">
          <w:pgSz w:w="11909" w:h="16834" w:code="9"/>
          <w:pgMar w:top="691" w:right="1152" w:bottom="576" w:left="1152" w:header="720" w:footer="720" w:gutter="0"/>
          <w:cols w:space="720"/>
        </w:sectPr>
      </w:pPr>
    </w:p>
    <w:p w14:paraId="5F1D1719" w14:textId="04C5EA5F" w:rsidR="00DE151E" w:rsidRDefault="007F0795" w:rsidP="00950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A0BF019" w14:textId="77777777" w:rsidR="00784D47" w:rsidRPr="0082715D" w:rsidRDefault="00784D47" w:rsidP="00950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8"/>
          <w:szCs w:val="8"/>
        </w:rPr>
      </w:pPr>
    </w:p>
    <w:tbl>
      <w:tblPr>
        <w:tblW w:w="15392" w:type="dxa"/>
        <w:tblInd w:w="-7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567"/>
        <w:gridCol w:w="239"/>
        <w:gridCol w:w="611"/>
        <w:gridCol w:w="236"/>
        <w:gridCol w:w="817"/>
        <w:gridCol w:w="237"/>
        <w:gridCol w:w="809"/>
        <w:gridCol w:w="236"/>
        <w:gridCol w:w="799"/>
        <w:gridCol w:w="253"/>
        <w:gridCol w:w="873"/>
        <w:gridCol w:w="252"/>
        <w:gridCol w:w="810"/>
        <w:gridCol w:w="252"/>
        <w:gridCol w:w="842"/>
        <w:gridCol w:w="252"/>
        <w:gridCol w:w="855"/>
        <w:gridCol w:w="247"/>
        <w:gridCol w:w="837"/>
        <w:gridCol w:w="252"/>
        <w:gridCol w:w="763"/>
        <w:gridCol w:w="251"/>
        <w:gridCol w:w="902"/>
        <w:gridCol w:w="261"/>
        <w:gridCol w:w="882"/>
      </w:tblGrid>
      <w:tr w:rsidR="00DE151E" w:rsidRPr="00C62AA6" w14:paraId="024C44BE" w14:textId="77777777" w:rsidTr="00AE2AD6">
        <w:trPr>
          <w:tblHeader/>
        </w:trPr>
        <w:tc>
          <w:tcPr>
            <w:tcW w:w="2057" w:type="dxa"/>
          </w:tcPr>
          <w:p w14:paraId="3706DD01" w14:textId="77777777" w:rsidR="00DE151E" w:rsidRPr="00C62AA6" w:rsidRDefault="00DE151E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35" w:type="dxa"/>
            <w:gridSpan w:val="25"/>
          </w:tcPr>
          <w:p w14:paraId="1D5934D3" w14:textId="77777777" w:rsidR="00DE151E" w:rsidRPr="00C62AA6" w:rsidRDefault="00DE151E" w:rsidP="00784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35588C" w:rsidRPr="00C62AA6" w14:paraId="2A809628" w14:textId="77777777" w:rsidTr="00AE2AD6">
        <w:trPr>
          <w:tblHeader/>
        </w:trPr>
        <w:tc>
          <w:tcPr>
            <w:tcW w:w="2057" w:type="dxa"/>
          </w:tcPr>
          <w:p w14:paraId="42F5E871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6EE31277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184840C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</w:tcPr>
          <w:p w14:paraId="26EA4C0B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0574007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E43819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</w:tcPr>
          <w:p w14:paraId="0ED06BCF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</w:tcPr>
          <w:p w14:paraId="6CC49CC5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4DBF10B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</w:tcPr>
          <w:p w14:paraId="35F17D6C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</w:tcPr>
          <w:p w14:paraId="0C65678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</w:tcPr>
          <w:p w14:paraId="2940C6D0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3517D236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DE82161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7D55762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</w:tcPr>
          <w:p w14:paraId="52A3AAEF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6BE1862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45E3DB75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เรือบรรทุก</w:t>
            </w:r>
          </w:p>
        </w:tc>
        <w:tc>
          <w:tcPr>
            <w:tcW w:w="247" w:type="dxa"/>
          </w:tcPr>
          <w:p w14:paraId="5167035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77F76F99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6A8148B9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</w:tcPr>
          <w:p w14:paraId="7CCFE30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</w:tcPr>
          <w:p w14:paraId="4E4687F8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02DB26E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2C708F1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752F168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35588C" w:rsidRPr="00C62AA6" w14:paraId="154A828C" w14:textId="77777777" w:rsidTr="00AE2AD6">
        <w:trPr>
          <w:tblHeader/>
        </w:trPr>
        <w:tc>
          <w:tcPr>
            <w:tcW w:w="2057" w:type="dxa"/>
          </w:tcPr>
          <w:p w14:paraId="220D5746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4D9CAA1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623F7726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</w:tcPr>
          <w:p w14:paraId="37CAE5F7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DE5038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55C63BB9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</w:tcPr>
          <w:p w14:paraId="30EDF9A8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</w:tcPr>
          <w:p w14:paraId="348F6684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C5CB08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</w:tcPr>
          <w:p w14:paraId="0AED8F21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</w:tcPr>
          <w:p w14:paraId="5698952B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</w:tcPr>
          <w:p w14:paraId="369F6498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1BE2EA1F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B3C6500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06FBA49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</w:tcPr>
          <w:p w14:paraId="7EE6FF5C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7EDF74F0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5D961997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น้ำมัน</w:t>
            </w:r>
            <w:r w:rsidR="007C1CBC" w:rsidRPr="00C62AA6">
              <w:rPr>
                <w:rFonts w:ascii="Angsana New" w:hAnsi="Angsana New"/>
                <w:sz w:val="21"/>
                <w:szCs w:val="21"/>
                <w:cs/>
              </w:rPr>
              <w:t>และ</w:t>
            </w:r>
          </w:p>
        </w:tc>
        <w:tc>
          <w:tcPr>
            <w:tcW w:w="247" w:type="dxa"/>
          </w:tcPr>
          <w:p w14:paraId="6260A02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2FEDD4E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252" w:type="dxa"/>
          </w:tcPr>
          <w:p w14:paraId="520CC994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</w:tcPr>
          <w:p w14:paraId="4F9E06AF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</w:tcPr>
          <w:p w14:paraId="7C73523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6F253435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0150D2C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14B23FE9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35588C" w:rsidRPr="00C62AA6" w14:paraId="7F308445" w14:textId="77777777" w:rsidTr="00AE2AD6">
        <w:trPr>
          <w:tblHeader/>
        </w:trPr>
        <w:tc>
          <w:tcPr>
            <w:tcW w:w="2057" w:type="dxa"/>
          </w:tcPr>
          <w:p w14:paraId="667EFCF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0BBE949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33F16B3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</w:tcPr>
          <w:p w14:paraId="4FABD535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0E1F2820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5C530D3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</w:tcPr>
          <w:p w14:paraId="792FF78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</w:tcPr>
          <w:p w14:paraId="40373D5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22385FD0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</w:tcPr>
          <w:p w14:paraId="67C06D0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</w:tcPr>
          <w:p w14:paraId="5C24784B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</w:tcPr>
          <w:p w14:paraId="7E27B6A6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5497039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40720A2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71FD5B61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</w:tcPr>
          <w:p w14:paraId="1FA77BD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252" w:type="dxa"/>
          </w:tcPr>
          <w:p w14:paraId="7745EA3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5036883C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ผลิตภัณฑ์</w:t>
            </w:r>
          </w:p>
        </w:tc>
        <w:tc>
          <w:tcPr>
            <w:tcW w:w="247" w:type="dxa"/>
          </w:tcPr>
          <w:p w14:paraId="57153A3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64682B3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ติดตั้ง</w:t>
            </w:r>
          </w:p>
        </w:tc>
        <w:tc>
          <w:tcPr>
            <w:tcW w:w="252" w:type="dxa"/>
          </w:tcPr>
          <w:p w14:paraId="0B4E12BB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</w:tcPr>
          <w:p w14:paraId="4D31432F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</w:tcPr>
          <w:p w14:paraId="75EB4534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5DCAC1A4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4673A431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5D6ED00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4A40E3" w:rsidRPr="00C62AA6" w14:paraId="17D7EE5E" w14:textId="77777777" w:rsidTr="00AE2AD6">
        <w:trPr>
          <w:tblHeader/>
        </w:trPr>
        <w:tc>
          <w:tcPr>
            <w:tcW w:w="2057" w:type="dxa"/>
          </w:tcPr>
          <w:p w14:paraId="034F4D7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45AC3FE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791D95E1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</w:tcPr>
          <w:p w14:paraId="7F0BC8D4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02246308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8F7E0AE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237" w:type="dxa"/>
          </w:tcPr>
          <w:p w14:paraId="68734495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</w:tcPr>
          <w:p w14:paraId="291B0303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โรงกลั่น</w:t>
            </w:r>
          </w:p>
        </w:tc>
        <w:tc>
          <w:tcPr>
            <w:tcW w:w="236" w:type="dxa"/>
          </w:tcPr>
          <w:p w14:paraId="0C4F5FBD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</w:tcPr>
          <w:p w14:paraId="5C187A60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</w:tcPr>
          <w:p w14:paraId="321B8EDD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</w:tcPr>
          <w:p w14:paraId="664493E4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6FEA8956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13A39D95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06E121FE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</w:tcPr>
          <w:p w14:paraId="05E1BDFB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เครื่องมือ</w:t>
            </w:r>
          </w:p>
        </w:tc>
        <w:tc>
          <w:tcPr>
            <w:tcW w:w="252" w:type="dxa"/>
          </w:tcPr>
          <w:p w14:paraId="4041FC35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3E7555AB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เคมีเหลว และ</w:t>
            </w:r>
          </w:p>
        </w:tc>
        <w:tc>
          <w:tcPr>
            <w:tcW w:w="247" w:type="dxa"/>
          </w:tcPr>
          <w:p w14:paraId="366467D9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44F0CACC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เครื่องใช้</w:t>
            </w:r>
          </w:p>
        </w:tc>
        <w:tc>
          <w:tcPr>
            <w:tcW w:w="252" w:type="dxa"/>
          </w:tcPr>
          <w:p w14:paraId="64A0BB37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</w:tcPr>
          <w:p w14:paraId="053B1549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</w:tcPr>
          <w:p w14:paraId="46AC3F00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58F9C6A7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0146E4D7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17C5BC5D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4A40E3" w:rsidRPr="00C62AA6" w14:paraId="7C511752" w14:textId="77777777" w:rsidTr="00AE2AD6">
        <w:trPr>
          <w:tblHeader/>
        </w:trPr>
        <w:tc>
          <w:tcPr>
            <w:tcW w:w="2057" w:type="dxa"/>
          </w:tcPr>
          <w:p w14:paraId="51E03C10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26D24F1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502EFBBB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</w:tcPr>
          <w:p w14:paraId="357C0808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24CDF3D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A1D1A2E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1982034C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</w:tcPr>
          <w:p w14:paraId="2BC5310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น้ำมัน</w:t>
            </w:r>
          </w:p>
        </w:tc>
        <w:tc>
          <w:tcPr>
            <w:tcW w:w="236" w:type="dxa"/>
          </w:tcPr>
          <w:p w14:paraId="46F5EE9F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</w:tcPr>
          <w:p w14:paraId="63D01BE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โรงผลิต</w:t>
            </w:r>
          </w:p>
        </w:tc>
        <w:tc>
          <w:tcPr>
            <w:tcW w:w="253" w:type="dxa"/>
          </w:tcPr>
          <w:p w14:paraId="41CA89F0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</w:tcPr>
          <w:p w14:paraId="121A980D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โรงผลิต</w:t>
            </w:r>
          </w:p>
        </w:tc>
        <w:tc>
          <w:tcPr>
            <w:tcW w:w="252" w:type="dxa"/>
          </w:tcPr>
          <w:p w14:paraId="2147F8BA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11DAE6B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ระบบ</w:t>
            </w:r>
          </w:p>
        </w:tc>
        <w:tc>
          <w:tcPr>
            <w:tcW w:w="252" w:type="dxa"/>
          </w:tcPr>
          <w:p w14:paraId="4AB91736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</w:tcPr>
          <w:p w14:paraId="39BC5260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08B10BF6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0B24A31A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เรือขนส่ง</w:t>
            </w:r>
          </w:p>
        </w:tc>
        <w:tc>
          <w:tcPr>
            <w:tcW w:w="247" w:type="dxa"/>
          </w:tcPr>
          <w:p w14:paraId="1791E1E8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5294435E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252" w:type="dxa"/>
          </w:tcPr>
          <w:p w14:paraId="1CE94EEF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</w:tcPr>
          <w:p w14:paraId="3D85DBE0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</w:tcPr>
          <w:p w14:paraId="5350EAEE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62517C08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ระหว่าง</w:t>
            </w:r>
          </w:p>
        </w:tc>
        <w:tc>
          <w:tcPr>
            <w:tcW w:w="261" w:type="dxa"/>
          </w:tcPr>
          <w:p w14:paraId="6B103B5C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68C22D4F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4A40E3" w:rsidRPr="00C62AA6" w14:paraId="41C9C04A" w14:textId="77777777" w:rsidTr="00AE2AD6">
        <w:trPr>
          <w:tblHeader/>
        </w:trPr>
        <w:tc>
          <w:tcPr>
            <w:tcW w:w="2057" w:type="dxa"/>
          </w:tcPr>
          <w:p w14:paraId="4DF8AD0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812084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239" w:type="dxa"/>
          </w:tcPr>
          <w:p w14:paraId="46D3A059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</w:tcPr>
          <w:p w14:paraId="3FBB3E0A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อาคาร</w:t>
            </w:r>
          </w:p>
        </w:tc>
        <w:tc>
          <w:tcPr>
            <w:tcW w:w="236" w:type="dxa"/>
          </w:tcPr>
          <w:p w14:paraId="0D47D8F5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85AE1E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ที่เช่า</w:t>
            </w:r>
          </w:p>
        </w:tc>
        <w:tc>
          <w:tcPr>
            <w:tcW w:w="237" w:type="dxa"/>
          </w:tcPr>
          <w:p w14:paraId="71985B63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</w:tcPr>
          <w:p w14:paraId="7CF6DF5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5E23E75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</w:tcPr>
          <w:p w14:paraId="7382D71B" w14:textId="77777777" w:rsidR="004A40E3" w:rsidRPr="00C62AA6" w:rsidRDefault="00310E92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ปิโตรเคมี</w:t>
            </w:r>
          </w:p>
        </w:tc>
        <w:tc>
          <w:tcPr>
            <w:tcW w:w="253" w:type="dxa"/>
          </w:tcPr>
          <w:p w14:paraId="7D83276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</w:tcPr>
          <w:p w14:paraId="2B8ACF1E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กระแสไฟฟ้า</w:t>
            </w:r>
          </w:p>
        </w:tc>
        <w:tc>
          <w:tcPr>
            <w:tcW w:w="252" w:type="dxa"/>
          </w:tcPr>
          <w:p w14:paraId="073876C3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1C30C78C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สายส่งไฟฟ้า</w:t>
            </w:r>
          </w:p>
        </w:tc>
        <w:tc>
          <w:tcPr>
            <w:tcW w:w="252" w:type="dxa"/>
          </w:tcPr>
          <w:p w14:paraId="1663FBE3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</w:tcPr>
          <w:p w14:paraId="14C2E585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โรงงาน</w:t>
            </w:r>
          </w:p>
        </w:tc>
        <w:tc>
          <w:tcPr>
            <w:tcW w:w="252" w:type="dxa"/>
          </w:tcPr>
          <w:p w14:paraId="13EBDFAF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5AF0F12C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ผู้โดยสาร</w:t>
            </w:r>
          </w:p>
        </w:tc>
        <w:tc>
          <w:tcPr>
            <w:tcW w:w="247" w:type="dxa"/>
          </w:tcPr>
          <w:p w14:paraId="68611274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6F0DD470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และอื่นๆ</w:t>
            </w:r>
          </w:p>
        </w:tc>
        <w:tc>
          <w:tcPr>
            <w:tcW w:w="252" w:type="dxa"/>
          </w:tcPr>
          <w:p w14:paraId="009BC6E6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</w:tcPr>
          <w:p w14:paraId="732A22EB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251" w:type="dxa"/>
          </w:tcPr>
          <w:p w14:paraId="328A8882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07A3C144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ก่อสร้าง</w:t>
            </w:r>
          </w:p>
        </w:tc>
        <w:tc>
          <w:tcPr>
            <w:tcW w:w="261" w:type="dxa"/>
          </w:tcPr>
          <w:p w14:paraId="3039FF9B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3C0FB619" w14:textId="77777777" w:rsidR="004A40E3" w:rsidRPr="00C62AA6" w:rsidRDefault="004A40E3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35588C" w:rsidRPr="00C62AA6" w14:paraId="26CD57B5" w14:textId="77777777" w:rsidTr="00AE2AD6">
        <w:trPr>
          <w:tblHeader/>
        </w:trPr>
        <w:tc>
          <w:tcPr>
            <w:tcW w:w="2057" w:type="dxa"/>
          </w:tcPr>
          <w:p w14:paraId="73E29D3D" w14:textId="77777777" w:rsidR="0035588C" w:rsidRPr="0082715D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35" w:type="dxa"/>
            <w:gridSpan w:val="25"/>
          </w:tcPr>
          <w:p w14:paraId="57B71C81" w14:textId="77777777" w:rsidR="0035588C" w:rsidRPr="0082715D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82715D">
              <w:rPr>
                <w:rFonts w:ascii="Angsana New" w:hAnsi="Angsana New"/>
                <w:b/>
                <w:i/>
                <w:iCs/>
                <w:sz w:val="20"/>
                <w:szCs w:val="20"/>
                <w:cs/>
              </w:rPr>
              <w:t>(ล้านบาท)</w:t>
            </w:r>
          </w:p>
        </w:tc>
      </w:tr>
      <w:tr w:rsidR="0035588C" w:rsidRPr="00C62AA6" w14:paraId="397A1473" w14:textId="77777777" w:rsidTr="00AE2AD6">
        <w:tc>
          <w:tcPr>
            <w:tcW w:w="2057" w:type="dxa"/>
          </w:tcPr>
          <w:p w14:paraId="2EAA823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567" w:type="dxa"/>
            <w:tcBorders>
              <w:bottom w:val="nil"/>
            </w:tcBorders>
          </w:tcPr>
          <w:p w14:paraId="5E531C9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57C190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74D820E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272A964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23D91DCC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5B58E4FD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7C559B7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B3B2BF4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28122129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5A8EDC90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35B062C5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C9ECF8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F94B1EC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67A7DAE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43458F8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7461D5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67E0D7D1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  <w:tcBorders>
              <w:bottom w:val="nil"/>
            </w:tcBorders>
          </w:tcPr>
          <w:p w14:paraId="37C449C3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004E99B5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26B5C64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4BC4458A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43ACA5DC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5163C3E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7B5EA292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788FA356" w14:textId="77777777" w:rsidR="0035588C" w:rsidRPr="00C62AA6" w:rsidRDefault="0035588C" w:rsidP="0095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74FB2" w:rsidRPr="00C62AA6" w14:paraId="55E0EEF3" w14:textId="77777777" w:rsidTr="00AE2AD6">
        <w:tc>
          <w:tcPr>
            <w:tcW w:w="2057" w:type="dxa"/>
          </w:tcPr>
          <w:p w14:paraId="1B6F6382" w14:textId="6F631E0E" w:rsidR="00B74FB2" w:rsidRPr="00C62AA6" w:rsidRDefault="004D3C86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1</w:t>
            </w:r>
            <w:r w:rsidR="00B74FB2" w:rsidRPr="00C62AA6">
              <w:rPr>
                <w:rFonts w:ascii="Angsana New" w:hAnsi="Angsana New"/>
                <w:sz w:val="21"/>
                <w:szCs w:val="21"/>
                <w:cs/>
              </w:rPr>
              <w:t xml:space="preserve"> มกราคม 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567" w:type="dxa"/>
            <w:tcBorders>
              <w:bottom w:val="nil"/>
            </w:tcBorders>
          </w:tcPr>
          <w:p w14:paraId="1B494300" w14:textId="43F46204" w:rsidR="00B74FB2" w:rsidRPr="00C62AA6" w:rsidRDefault="007F0795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239" w:type="dxa"/>
            <w:tcBorders>
              <w:bottom w:val="nil"/>
            </w:tcBorders>
          </w:tcPr>
          <w:p w14:paraId="649C297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55F0C673" w14:textId="2ED8875C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927</w:t>
            </w:r>
          </w:p>
        </w:tc>
        <w:tc>
          <w:tcPr>
            <w:tcW w:w="236" w:type="dxa"/>
            <w:tcBorders>
              <w:bottom w:val="nil"/>
            </w:tcBorders>
          </w:tcPr>
          <w:p w14:paraId="10FA1767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656073ED" w14:textId="65748D1F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211</w:t>
            </w:r>
          </w:p>
        </w:tc>
        <w:tc>
          <w:tcPr>
            <w:tcW w:w="237" w:type="dxa"/>
            <w:tcBorders>
              <w:bottom w:val="nil"/>
            </w:tcBorders>
          </w:tcPr>
          <w:p w14:paraId="404C3D10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7CF7337" w14:textId="556FAF16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99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85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</w:tcPr>
          <w:p w14:paraId="7C83EE1A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6C525593" w14:textId="059E2449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23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466</w:t>
            </w:r>
          </w:p>
        </w:tc>
        <w:tc>
          <w:tcPr>
            <w:tcW w:w="253" w:type="dxa"/>
            <w:tcBorders>
              <w:bottom w:val="nil"/>
            </w:tcBorders>
          </w:tcPr>
          <w:p w14:paraId="2DA9EB9A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6AC04EE1" w14:textId="4C76BA02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419</w:t>
            </w:r>
          </w:p>
        </w:tc>
        <w:tc>
          <w:tcPr>
            <w:tcW w:w="252" w:type="dxa"/>
            <w:tcBorders>
              <w:bottom w:val="nil"/>
            </w:tcBorders>
          </w:tcPr>
          <w:p w14:paraId="6E9F0911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62BD0A0" w14:textId="5AB83198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193</w:t>
            </w:r>
          </w:p>
        </w:tc>
        <w:tc>
          <w:tcPr>
            <w:tcW w:w="252" w:type="dxa"/>
            <w:tcBorders>
              <w:bottom w:val="nil"/>
            </w:tcBorders>
          </w:tcPr>
          <w:p w14:paraId="39EF8947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35724C00" w14:textId="1A59D748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671</w:t>
            </w:r>
          </w:p>
        </w:tc>
        <w:tc>
          <w:tcPr>
            <w:tcW w:w="252" w:type="dxa"/>
            <w:tcBorders>
              <w:bottom w:val="nil"/>
            </w:tcBorders>
          </w:tcPr>
          <w:p w14:paraId="7CDA625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60FC2C66" w14:textId="4FC66B03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154</w:t>
            </w:r>
          </w:p>
        </w:tc>
        <w:tc>
          <w:tcPr>
            <w:tcW w:w="247" w:type="dxa"/>
            <w:tcBorders>
              <w:bottom w:val="nil"/>
            </w:tcBorders>
          </w:tcPr>
          <w:p w14:paraId="45404243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4D3ACBD2" w14:textId="13B4205E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636</w:t>
            </w:r>
          </w:p>
        </w:tc>
        <w:tc>
          <w:tcPr>
            <w:tcW w:w="252" w:type="dxa"/>
            <w:tcBorders>
              <w:bottom w:val="nil"/>
            </w:tcBorders>
          </w:tcPr>
          <w:p w14:paraId="63AA1C11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10039DC8" w14:textId="1421079A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51" w:type="dxa"/>
            <w:tcBorders>
              <w:bottom w:val="nil"/>
            </w:tcBorders>
          </w:tcPr>
          <w:p w14:paraId="75C8C0D1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319A16DA" w14:textId="0910A2D7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23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953</w:t>
            </w:r>
          </w:p>
        </w:tc>
        <w:tc>
          <w:tcPr>
            <w:tcW w:w="261" w:type="dxa"/>
          </w:tcPr>
          <w:p w14:paraId="7F6B65A9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5627F4A3" w14:textId="71823CFE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172</w:t>
            </w:r>
            <w:r w:rsidR="00B74FB2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53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</w:tr>
      <w:tr w:rsidR="00B74FB2" w:rsidRPr="00C62AA6" w14:paraId="0ED57CE4" w14:textId="77777777" w:rsidTr="00AE2AD6">
        <w:tc>
          <w:tcPr>
            <w:tcW w:w="2057" w:type="dxa"/>
          </w:tcPr>
          <w:p w14:paraId="313BC309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567" w:type="dxa"/>
            <w:tcBorders>
              <w:top w:val="nil"/>
            </w:tcBorders>
          </w:tcPr>
          <w:p w14:paraId="5CB5F32E" w14:textId="17E1E9A0" w:rsidR="00B74FB2" w:rsidRPr="00C62AA6" w:rsidRDefault="007F0795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173</w:t>
            </w:r>
          </w:p>
        </w:tc>
        <w:tc>
          <w:tcPr>
            <w:tcW w:w="239" w:type="dxa"/>
            <w:tcBorders>
              <w:top w:val="nil"/>
            </w:tcBorders>
          </w:tcPr>
          <w:p w14:paraId="4B3F0D6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4CF29651" w14:textId="06C8EF6E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</w:tcBorders>
          </w:tcPr>
          <w:p w14:paraId="117D701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nil"/>
            </w:tcBorders>
          </w:tcPr>
          <w:p w14:paraId="144264A6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top w:val="nil"/>
            </w:tcBorders>
          </w:tcPr>
          <w:p w14:paraId="521BE78E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138F15B8" w14:textId="4A168948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72</w:t>
            </w:r>
          </w:p>
        </w:tc>
        <w:tc>
          <w:tcPr>
            <w:tcW w:w="236" w:type="dxa"/>
            <w:tcBorders>
              <w:top w:val="nil"/>
            </w:tcBorders>
          </w:tcPr>
          <w:p w14:paraId="7340F33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nil"/>
            </w:tcBorders>
          </w:tcPr>
          <w:p w14:paraId="1DC011E7" w14:textId="633A8E10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45</w:t>
            </w:r>
          </w:p>
        </w:tc>
        <w:tc>
          <w:tcPr>
            <w:tcW w:w="253" w:type="dxa"/>
            <w:tcBorders>
              <w:top w:val="nil"/>
            </w:tcBorders>
          </w:tcPr>
          <w:p w14:paraId="6C7B7AF2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58288050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24CF5435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0DE323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273A6F2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07C81ED1" w14:textId="1AA4858D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</w:t>
            </w:r>
            <w:r w:rsidR="0075357E" w:rsidRPr="0075357E">
              <w:rPr>
                <w:rFonts w:ascii="Angsana New" w:hAnsi="Angsana New"/>
                <w:sz w:val="21"/>
                <w:szCs w:val="21"/>
              </w:rPr>
              <w:t>0</w:t>
            </w:r>
          </w:p>
        </w:tc>
        <w:tc>
          <w:tcPr>
            <w:tcW w:w="252" w:type="dxa"/>
            <w:tcBorders>
              <w:top w:val="nil"/>
            </w:tcBorders>
          </w:tcPr>
          <w:p w14:paraId="2352E902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14:paraId="3EC1A43B" w14:textId="0FA3088E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231</w:t>
            </w:r>
          </w:p>
        </w:tc>
        <w:tc>
          <w:tcPr>
            <w:tcW w:w="247" w:type="dxa"/>
            <w:tcBorders>
              <w:top w:val="nil"/>
            </w:tcBorders>
          </w:tcPr>
          <w:p w14:paraId="25C62F3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3F0F4620" w14:textId="1BDAE246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23</w:t>
            </w:r>
          </w:p>
        </w:tc>
        <w:tc>
          <w:tcPr>
            <w:tcW w:w="252" w:type="dxa"/>
            <w:tcBorders>
              <w:top w:val="nil"/>
            </w:tcBorders>
          </w:tcPr>
          <w:p w14:paraId="480202F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nil"/>
            </w:tcBorders>
          </w:tcPr>
          <w:p w14:paraId="10392A5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tcBorders>
              <w:top w:val="nil"/>
            </w:tcBorders>
          </w:tcPr>
          <w:p w14:paraId="7C1AB05C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26ECA851" w14:textId="793C828A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5</w:t>
            </w:r>
            <w:r w:rsidR="00B74FB2">
              <w:rPr>
                <w:rFonts w:ascii="Angsana New" w:hAnsi="Angsana New"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sz w:val="21"/>
                <w:szCs w:val="21"/>
              </w:rPr>
              <w:t>476</w:t>
            </w:r>
          </w:p>
        </w:tc>
        <w:tc>
          <w:tcPr>
            <w:tcW w:w="261" w:type="dxa"/>
          </w:tcPr>
          <w:p w14:paraId="6001FEA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4793DEC1" w14:textId="1C8884B0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6</w:t>
            </w:r>
            <w:r w:rsidR="00B74FB2">
              <w:rPr>
                <w:rFonts w:ascii="Angsana New" w:hAnsi="Angsana New"/>
                <w:sz w:val="21"/>
                <w:szCs w:val="21"/>
              </w:rPr>
              <w:t>,</w:t>
            </w:r>
            <w:r w:rsidR="0075357E" w:rsidRPr="0075357E">
              <w:rPr>
                <w:rFonts w:ascii="Angsana New" w:hAnsi="Angsana New"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sz w:val="21"/>
                <w:szCs w:val="21"/>
              </w:rPr>
              <w:t>41</w:t>
            </w:r>
          </w:p>
        </w:tc>
      </w:tr>
      <w:tr w:rsidR="00B74FB2" w:rsidRPr="00C62AA6" w14:paraId="55E5737F" w14:textId="77777777" w:rsidTr="00AE2AD6">
        <w:tc>
          <w:tcPr>
            <w:tcW w:w="2057" w:type="dxa"/>
          </w:tcPr>
          <w:p w14:paraId="2F24E416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โอน</w:t>
            </w:r>
            <w:r w:rsidR="00DD49BD">
              <w:rPr>
                <w:rFonts w:ascii="Angsana New" w:hAnsi="Angsana New"/>
                <w:sz w:val="21"/>
                <w:szCs w:val="21"/>
              </w:rPr>
              <w:t xml:space="preserve"> -</w:t>
            </w:r>
            <w:r w:rsidRPr="00C62AA6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567" w:type="dxa"/>
          </w:tcPr>
          <w:p w14:paraId="354EEEBE" w14:textId="77777777" w:rsidR="00B74FB2" w:rsidRPr="00C62AA6" w:rsidRDefault="00B74FB2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9" w:type="dxa"/>
          </w:tcPr>
          <w:p w14:paraId="3029C531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</w:tcPr>
          <w:p w14:paraId="4D7EBE4B" w14:textId="2E9CA8F0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46</w:t>
            </w:r>
          </w:p>
        </w:tc>
        <w:tc>
          <w:tcPr>
            <w:tcW w:w="236" w:type="dxa"/>
          </w:tcPr>
          <w:p w14:paraId="125726C1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347675F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</w:tcPr>
          <w:p w14:paraId="3F98FD0B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</w:tcPr>
          <w:p w14:paraId="6B30672F" w14:textId="15683936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</w:t>
            </w:r>
            <w:r w:rsidR="00B74FB2">
              <w:rPr>
                <w:rFonts w:ascii="Angsana New" w:hAnsi="Angsana New"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sz w:val="21"/>
                <w:szCs w:val="21"/>
              </w:rPr>
              <w:t>864</w:t>
            </w:r>
          </w:p>
        </w:tc>
        <w:tc>
          <w:tcPr>
            <w:tcW w:w="236" w:type="dxa"/>
          </w:tcPr>
          <w:p w14:paraId="3AF36E43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</w:tcPr>
          <w:p w14:paraId="27D9C14E" w14:textId="516C53FD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11</w:t>
            </w:r>
            <w:r w:rsidR="00B74FB2">
              <w:rPr>
                <w:rFonts w:ascii="Angsana New" w:hAnsi="Angsana New"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sz w:val="21"/>
                <w:szCs w:val="21"/>
              </w:rPr>
              <w:t>172</w:t>
            </w:r>
          </w:p>
        </w:tc>
        <w:tc>
          <w:tcPr>
            <w:tcW w:w="253" w:type="dxa"/>
          </w:tcPr>
          <w:p w14:paraId="67D99351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</w:tcPr>
          <w:p w14:paraId="20F57D4B" w14:textId="73598CF1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</w:t>
            </w:r>
            <w:r w:rsidR="0075357E" w:rsidRPr="0075357E">
              <w:rPr>
                <w:rFonts w:ascii="Angsana New" w:hAnsi="Angsana New"/>
                <w:sz w:val="21"/>
                <w:szCs w:val="21"/>
              </w:rPr>
              <w:t>0</w:t>
            </w:r>
            <w:r w:rsidR="00B74FB2">
              <w:rPr>
                <w:rFonts w:ascii="Angsana New" w:hAnsi="Angsana New"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sz w:val="21"/>
                <w:szCs w:val="21"/>
              </w:rPr>
              <w:t>941</w:t>
            </w:r>
          </w:p>
        </w:tc>
        <w:tc>
          <w:tcPr>
            <w:tcW w:w="252" w:type="dxa"/>
          </w:tcPr>
          <w:p w14:paraId="04D46B2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420A1BE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52E9F4A7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</w:tcPr>
          <w:p w14:paraId="745B8375" w14:textId="5D309345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472</w:t>
            </w:r>
          </w:p>
        </w:tc>
        <w:tc>
          <w:tcPr>
            <w:tcW w:w="252" w:type="dxa"/>
          </w:tcPr>
          <w:p w14:paraId="75CF02B5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21A7C67A" w14:textId="4F1A30DB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158</w:t>
            </w:r>
          </w:p>
        </w:tc>
        <w:tc>
          <w:tcPr>
            <w:tcW w:w="247" w:type="dxa"/>
          </w:tcPr>
          <w:p w14:paraId="3C75FF60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15D2E38A" w14:textId="06C94870" w:rsidR="00B74FB2" w:rsidRPr="00C62AA6" w:rsidRDefault="007F0795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169</w:t>
            </w:r>
          </w:p>
        </w:tc>
        <w:tc>
          <w:tcPr>
            <w:tcW w:w="252" w:type="dxa"/>
          </w:tcPr>
          <w:p w14:paraId="566FDA8E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</w:tcPr>
          <w:p w14:paraId="1C2066FC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</w:tcPr>
          <w:p w14:paraId="221B8C85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15EA7BEC" w14:textId="0525D1EF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25</w:t>
            </w:r>
            <w:r>
              <w:rPr>
                <w:rFonts w:ascii="Angsana New" w:hAnsi="Angsana New"/>
                <w:sz w:val="21"/>
                <w:szCs w:val="21"/>
              </w:rPr>
              <w:t>,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822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61" w:type="dxa"/>
          </w:tcPr>
          <w:p w14:paraId="5FA0C9A6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3664D8FF" w14:textId="77777777" w:rsidR="00B74FB2" w:rsidRPr="00C62AA6" w:rsidRDefault="00B74FB2" w:rsidP="00B7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230F2" w:rsidRPr="00C62AA6" w14:paraId="321BB16C" w14:textId="77777777" w:rsidTr="00AE2AD6">
        <w:tc>
          <w:tcPr>
            <w:tcW w:w="2057" w:type="dxa"/>
          </w:tcPr>
          <w:p w14:paraId="5E8CA634" w14:textId="57F59CA5" w:rsidR="00D230F2" w:rsidRPr="00C62AA6" w:rsidRDefault="00D230F2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โอนไปอสังหาริมทรัพย์</w:t>
            </w:r>
            <w:r w:rsidR="00144F96">
              <w:rPr>
                <w:rFonts w:ascii="Angsana New" w:hAnsi="Angsana New" w:hint="cs"/>
                <w:sz w:val="21"/>
                <w:szCs w:val="21"/>
                <w:cs/>
              </w:rPr>
              <w:t>เพื่อ</w:t>
            </w:r>
          </w:p>
        </w:tc>
        <w:tc>
          <w:tcPr>
            <w:tcW w:w="567" w:type="dxa"/>
            <w:tcBorders>
              <w:bottom w:val="nil"/>
            </w:tcBorders>
          </w:tcPr>
          <w:p w14:paraId="54D0F547" w14:textId="77777777" w:rsidR="00D230F2" w:rsidRPr="00C62AA6" w:rsidRDefault="00D230F2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6F5E7D35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16F640FC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027B83A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0ED330C9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57034CD6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34A79055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58C9B9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383F8491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77CD77A7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20743EBA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6971F31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E94686E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E76FE54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607C976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C891E7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5092232F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  <w:tcBorders>
              <w:bottom w:val="nil"/>
            </w:tcBorders>
          </w:tcPr>
          <w:p w14:paraId="115C9ADE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8ADF37E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62EF22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527CB455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151EF793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600C7BF2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9FBDFEF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2ECAB8AE" w14:textId="77777777" w:rsidR="00D230F2" w:rsidRPr="00C62AA6" w:rsidRDefault="00D230F2" w:rsidP="00D23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D49BD" w:rsidRPr="00C62AA6" w14:paraId="26090D52" w14:textId="77777777" w:rsidTr="00AE2AD6">
        <w:tc>
          <w:tcPr>
            <w:tcW w:w="2057" w:type="dxa"/>
          </w:tcPr>
          <w:p w14:paraId="6B723747" w14:textId="1BB307DF" w:rsidR="00DD49BD" w:rsidRPr="00C62AA6" w:rsidRDefault="00AE2AD6" w:rsidP="0014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="00DD49BD">
              <w:rPr>
                <w:rFonts w:ascii="Angsana New" w:hAnsi="Angsana New" w:hint="cs"/>
                <w:sz w:val="21"/>
                <w:szCs w:val="21"/>
                <w:cs/>
              </w:rPr>
              <w:t>การลงทุน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  <w:r w:rsidR="00D75760">
              <w:rPr>
                <w:rFonts w:ascii="Angsana New" w:hAnsi="Angsana New" w:hint="cs"/>
                <w:sz w:val="21"/>
                <w:szCs w:val="21"/>
                <w:cs/>
              </w:rPr>
              <w:t>สุทธิ</w:t>
            </w:r>
            <w:r w:rsidR="0021544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DD49BD" w:rsidRPr="00310E92">
              <w:rPr>
                <w:rFonts w:ascii="Angsana New" w:hAnsi="Angsana New" w:hint="cs"/>
                <w:i/>
                <w:iCs/>
                <w:sz w:val="21"/>
                <w:szCs w:val="21"/>
                <w:cs/>
              </w:rPr>
              <w:t xml:space="preserve">(หมายเหตุ </w:t>
            </w:r>
            <w:r w:rsidR="007F0795" w:rsidRPr="007F0795">
              <w:rPr>
                <w:rFonts w:ascii="Angsana New" w:hAnsi="Angsana New"/>
                <w:i/>
                <w:iCs/>
                <w:sz w:val="21"/>
                <w:szCs w:val="21"/>
              </w:rPr>
              <w:t>13</w:t>
            </w:r>
            <w:r w:rsidR="00DD49BD" w:rsidRPr="00310E92">
              <w:rPr>
                <w:rFonts w:ascii="Angsana New" w:hAnsi="Angsan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567" w:type="dxa"/>
            <w:tcBorders>
              <w:bottom w:val="nil"/>
            </w:tcBorders>
          </w:tcPr>
          <w:p w14:paraId="17BF7DBB" w14:textId="7B7A2D86" w:rsidR="00DD49BD" w:rsidRPr="00C62AA6" w:rsidRDefault="00DD49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6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284727C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4CCEDE8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73ADE7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68747E3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581C37F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D9CBD7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11DBFA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3D4D097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4F71A1E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555CFC2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6B431B5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7CE66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A9E977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7125789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4590E45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6294DE8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042ADE9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7BA9AA4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6F76AA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4CC4178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19C7AE7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1C7C36C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644EA20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37AA9453" w14:textId="14FE6F22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6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D49BD" w:rsidRPr="00C62AA6" w14:paraId="52A1C893" w14:textId="77777777" w:rsidTr="00AE2AD6">
        <w:tc>
          <w:tcPr>
            <w:tcW w:w="2057" w:type="dxa"/>
          </w:tcPr>
          <w:p w14:paraId="4450BC1C" w14:textId="7777777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 w:hint="cs"/>
                <w:sz w:val="21"/>
                <w:szCs w:val="21"/>
                <w:cs/>
              </w:rPr>
              <w:t>ตัด</w:t>
            </w:r>
            <w:r w:rsidRPr="00C62AA6">
              <w:rPr>
                <w:rFonts w:ascii="Angsana New" w:hAnsi="Angsana New"/>
                <w:sz w:val="21"/>
                <w:szCs w:val="21"/>
                <w:cs/>
              </w:rPr>
              <w:t>จำหน่าย</w:t>
            </w:r>
          </w:p>
        </w:tc>
        <w:tc>
          <w:tcPr>
            <w:tcW w:w="567" w:type="dxa"/>
            <w:tcBorders>
              <w:bottom w:val="nil"/>
            </w:tcBorders>
          </w:tcPr>
          <w:p w14:paraId="684D5649" w14:textId="77777777" w:rsidR="00DD49BD" w:rsidRDefault="00DD49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79F41FB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25725ABF" w14:textId="790CCBD4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39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F10172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1754C467" w14:textId="7777777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29FF74B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82D6D64" w14:textId="05F3FA78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5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1CA782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1F7086C7" w14:textId="7777777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3AEF378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063197C7" w14:textId="7777777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798521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991D095" w14:textId="7777777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19FBE5F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FB29FB4" w14:textId="792B75F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32A5AE3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1918FDCC" w14:textId="7777777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6ECD4D1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5512ED87" w14:textId="1A1E3D2B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7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522F383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788CB6EC" w14:textId="7777777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4952823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7D5AED11" w14:textId="159619E7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18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</w:tcPr>
          <w:p w14:paraId="2445AB0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1FBDE25D" w14:textId="23776228" w:rsidR="00DD49BD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71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D49BD" w:rsidRPr="00C62AA6" w14:paraId="7D73EAF4" w14:textId="77777777" w:rsidTr="00AE2AD6">
        <w:tc>
          <w:tcPr>
            <w:tcW w:w="2057" w:type="dxa"/>
          </w:tcPr>
          <w:p w14:paraId="2398917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ผลต่างจากการแปลงค่าใน</w:t>
            </w:r>
          </w:p>
        </w:tc>
        <w:tc>
          <w:tcPr>
            <w:tcW w:w="567" w:type="dxa"/>
            <w:tcBorders>
              <w:bottom w:val="nil"/>
            </w:tcBorders>
          </w:tcPr>
          <w:p w14:paraId="2F1212F9" w14:textId="77777777" w:rsidR="00DD49BD" w:rsidRPr="00C62AA6" w:rsidRDefault="00DD49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636E948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2444D01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EF0D6E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78714B1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D5B604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2589DF1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541020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19F86E2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6AA5FE2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7D13AB9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6AA3A4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8BD81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EEED4A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B602DA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3C55C7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2578ABE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  <w:tcBorders>
              <w:bottom w:val="nil"/>
            </w:tcBorders>
          </w:tcPr>
          <w:p w14:paraId="2166932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7727424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825E60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20F72EC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45CB638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26B567C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185B8A0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0AC9DEC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D49BD" w:rsidRPr="00C62AA6" w14:paraId="3B6E931A" w14:textId="77777777" w:rsidTr="00AE2AD6">
        <w:tc>
          <w:tcPr>
            <w:tcW w:w="2057" w:type="dxa"/>
          </w:tcPr>
          <w:p w14:paraId="6309861A" w14:textId="77777777" w:rsidR="00DD49BD" w:rsidRPr="00C62AA6" w:rsidRDefault="00AE2AD6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 xml:space="preserve">  </w:t>
            </w:r>
            <w:r w:rsidR="00DD49BD" w:rsidRPr="00C62AA6">
              <w:rPr>
                <w:rFonts w:ascii="Angsana New" w:hAnsi="Angsana New"/>
                <w:sz w:val="21"/>
                <w:szCs w:val="21"/>
                <w:cs/>
              </w:rPr>
              <w:t>การจัดทำงบการเงินรวม</w:t>
            </w:r>
          </w:p>
        </w:tc>
        <w:tc>
          <w:tcPr>
            <w:tcW w:w="567" w:type="dxa"/>
            <w:tcBorders>
              <w:bottom w:val="nil"/>
            </w:tcBorders>
          </w:tcPr>
          <w:p w14:paraId="7F6A9033" w14:textId="77777777" w:rsidR="00DD49BD" w:rsidRPr="00C62AA6" w:rsidRDefault="00DD49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362ADEE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25B7013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8B7648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2E97F04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15E8881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14B8AC3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BB3DB7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0DF6B55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4C97163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5B3CB08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424DBFE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BC7E0F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E0EAB6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13D2DE1F" w14:textId="2ECCF12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3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1BA0123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66E7C8B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650BA3D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0A99520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6EC0DF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18DF89A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52B0A0D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5D1805E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7DA7D4B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2A989A92" w14:textId="118D5340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3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D49BD" w:rsidRPr="00C62AA6" w14:paraId="3FB0094C" w14:textId="77777777" w:rsidTr="00AE2AD6">
        <w:tc>
          <w:tcPr>
            <w:tcW w:w="2057" w:type="dxa"/>
          </w:tcPr>
          <w:p w14:paraId="1C0E31E7" w14:textId="0DAFD611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2559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79D1C25" w14:textId="77777777" w:rsidR="00DD49BD" w:rsidRPr="00C62AA6" w:rsidRDefault="00DD49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14D9E3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nil"/>
            </w:tcBorders>
          </w:tcPr>
          <w:p w14:paraId="69BC927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4B557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14:paraId="1F1B851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DCD6D5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14:paraId="4CE7A27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510B7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nil"/>
            </w:tcBorders>
          </w:tcPr>
          <w:p w14:paraId="5930E82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4482FE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14:paraId="2062D98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F1E3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F77744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4B4C67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nil"/>
            </w:tcBorders>
          </w:tcPr>
          <w:p w14:paraId="562FD5E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42D916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</w:tcPr>
          <w:p w14:paraId="6330D74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63BF2F4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nil"/>
            </w:tcBorders>
          </w:tcPr>
          <w:p w14:paraId="3885C65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176BC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408F49A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540A404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14:paraId="2851844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A4C0AA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nil"/>
            </w:tcBorders>
          </w:tcPr>
          <w:p w14:paraId="3242973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DD49BD" w:rsidRPr="00C62AA6" w14:paraId="61E06544" w14:textId="77777777" w:rsidTr="00AE2AD6">
        <w:tc>
          <w:tcPr>
            <w:tcW w:w="2057" w:type="dxa"/>
          </w:tcPr>
          <w:p w14:paraId="5F618D29" w14:textId="67115D69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  และ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มกราคม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3C7154F5" w14:textId="6B565583" w:rsidR="00DD49BD" w:rsidRPr="00C62AA6" w:rsidRDefault="007F0795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194</w:t>
            </w:r>
          </w:p>
        </w:tc>
        <w:tc>
          <w:tcPr>
            <w:tcW w:w="239" w:type="dxa"/>
            <w:tcBorders>
              <w:top w:val="nil"/>
            </w:tcBorders>
          </w:tcPr>
          <w:p w14:paraId="62D5068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21686CD8" w14:textId="3AFFC84E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935</w:t>
            </w:r>
          </w:p>
        </w:tc>
        <w:tc>
          <w:tcPr>
            <w:tcW w:w="236" w:type="dxa"/>
            <w:tcBorders>
              <w:top w:val="nil"/>
            </w:tcBorders>
          </w:tcPr>
          <w:p w14:paraId="3E24615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nil"/>
            </w:tcBorders>
          </w:tcPr>
          <w:p w14:paraId="14B78D18" w14:textId="2640CC8E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211</w:t>
            </w:r>
          </w:p>
        </w:tc>
        <w:tc>
          <w:tcPr>
            <w:tcW w:w="237" w:type="dxa"/>
            <w:tcBorders>
              <w:top w:val="nil"/>
            </w:tcBorders>
          </w:tcPr>
          <w:p w14:paraId="60AC8B9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5672F5D8" w14:textId="544B57BA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781</w:t>
            </w:r>
          </w:p>
        </w:tc>
        <w:tc>
          <w:tcPr>
            <w:tcW w:w="236" w:type="dxa"/>
            <w:tcBorders>
              <w:top w:val="nil"/>
            </w:tcBorders>
          </w:tcPr>
          <w:p w14:paraId="134E33D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nil"/>
            </w:tcBorders>
          </w:tcPr>
          <w:p w14:paraId="3A2786D0" w14:textId="30D030B3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34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683</w:t>
            </w:r>
          </w:p>
        </w:tc>
        <w:tc>
          <w:tcPr>
            <w:tcW w:w="253" w:type="dxa"/>
            <w:tcBorders>
              <w:top w:val="nil"/>
            </w:tcBorders>
          </w:tcPr>
          <w:p w14:paraId="196BACE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52D43357" w14:textId="3C416BFF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17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52" w:type="dxa"/>
            <w:tcBorders>
              <w:top w:val="nil"/>
            </w:tcBorders>
          </w:tcPr>
          <w:p w14:paraId="31C2774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C65F2FA" w14:textId="79BC1118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193</w:t>
            </w:r>
          </w:p>
        </w:tc>
        <w:tc>
          <w:tcPr>
            <w:tcW w:w="252" w:type="dxa"/>
            <w:tcBorders>
              <w:top w:val="nil"/>
            </w:tcBorders>
          </w:tcPr>
          <w:p w14:paraId="3E2705A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7A11F27F" w14:textId="32A0A6D9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158</w:t>
            </w:r>
          </w:p>
        </w:tc>
        <w:tc>
          <w:tcPr>
            <w:tcW w:w="252" w:type="dxa"/>
            <w:tcBorders>
              <w:top w:val="nil"/>
            </w:tcBorders>
          </w:tcPr>
          <w:p w14:paraId="1D90EFD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14:paraId="5C4EE9B2" w14:textId="0CB73EF1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543</w:t>
            </w:r>
          </w:p>
        </w:tc>
        <w:tc>
          <w:tcPr>
            <w:tcW w:w="247" w:type="dxa"/>
            <w:tcBorders>
              <w:top w:val="nil"/>
            </w:tcBorders>
          </w:tcPr>
          <w:p w14:paraId="5A68278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68C16C63" w14:textId="69D344D6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821</w:t>
            </w:r>
          </w:p>
        </w:tc>
        <w:tc>
          <w:tcPr>
            <w:tcW w:w="252" w:type="dxa"/>
            <w:tcBorders>
              <w:top w:val="nil"/>
            </w:tcBorders>
          </w:tcPr>
          <w:p w14:paraId="5F6805F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nil"/>
            </w:tcBorders>
          </w:tcPr>
          <w:p w14:paraId="34B94260" w14:textId="21D6C32D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51" w:type="dxa"/>
            <w:tcBorders>
              <w:top w:val="nil"/>
            </w:tcBorders>
          </w:tcPr>
          <w:p w14:paraId="4234237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65411D63" w14:textId="008E138D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589</w:t>
            </w:r>
          </w:p>
        </w:tc>
        <w:tc>
          <w:tcPr>
            <w:tcW w:w="261" w:type="dxa"/>
            <w:tcBorders>
              <w:top w:val="nil"/>
            </w:tcBorders>
          </w:tcPr>
          <w:p w14:paraId="0E114FA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4929C110" w14:textId="7DE4E388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178</w:t>
            </w:r>
            <w:r w:rsidR="00DD49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491</w:t>
            </w:r>
          </w:p>
        </w:tc>
      </w:tr>
      <w:tr w:rsidR="00DD49BD" w:rsidRPr="00C62AA6" w14:paraId="59DCF99A" w14:textId="77777777" w:rsidTr="00AE2AD6">
        <w:tc>
          <w:tcPr>
            <w:tcW w:w="2057" w:type="dxa"/>
            <w:tcBorders>
              <w:top w:val="nil"/>
            </w:tcBorders>
          </w:tcPr>
          <w:p w14:paraId="7899D57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567" w:type="dxa"/>
            <w:tcBorders>
              <w:top w:val="nil"/>
            </w:tcBorders>
          </w:tcPr>
          <w:p w14:paraId="409F286C" w14:textId="4F7F8C02" w:rsidR="00DD49BD" w:rsidRPr="00C62AA6" w:rsidRDefault="007F0795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52</w:t>
            </w:r>
          </w:p>
        </w:tc>
        <w:tc>
          <w:tcPr>
            <w:tcW w:w="239" w:type="dxa"/>
            <w:tcBorders>
              <w:top w:val="nil"/>
            </w:tcBorders>
          </w:tcPr>
          <w:p w14:paraId="34DE8A2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5867E379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248E6DD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nil"/>
            </w:tcBorders>
          </w:tcPr>
          <w:p w14:paraId="07191652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top w:val="nil"/>
            </w:tcBorders>
          </w:tcPr>
          <w:p w14:paraId="6879FE4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2B1C2C34" w14:textId="420F1853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136</w:t>
            </w:r>
          </w:p>
        </w:tc>
        <w:tc>
          <w:tcPr>
            <w:tcW w:w="236" w:type="dxa"/>
            <w:tcBorders>
              <w:top w:val="nil"/>
            </w:tcBorders>
          </w:tcPr>
          <w:p w14:paraId="72D894E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nil"/>
            </w:tcBorders>
          </w:tcPr>
          <w:p w14:paraId="79D4CC09" w14:textId="6D78760D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25</w:t>
            </w:r>
          </w:p>
        </w:tc>
        <w:tc>
          <w:tcPr>
            <w:tcW w:w="253" w:type="dxa"/>
            <w:tcBorders>
              <w:top w:val="nil"/>
            </w:tcBorders>
          </w:tcPr>
          <w:p w14:paraId="73A473F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0701F74B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7178B80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F3814AB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657DCC5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26153F36" w14:textId="11180A0F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252" w:type="dxa"/>
            <w:tcBorders>
              <w:top w:val="nil"/>
            </w:tcBorders>
          </w:tcPr>
          <w:p w14:paraId="1826BC0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14:paraId="21084857" w14:textId="7FDAD48D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23</w:t>
            </w:r>
          </w:p>
        </w:tc>
        <w:tc>
          <w:tcPr>
            <w:tcW w:w="247" w:type="dxa"/>
            <w:tcBorders>
              <w:top w:val="nil"/>
            </w:tcBorders>
          </w:tcPr>
          <w:p w14:paraId="55CBE56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0A2BA7C9" w14:textId="1A91A7EB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24</w:t>
            </w:r>
          </w:p>
        </w:tc>
        <w:tc>
          <w:tcPr>
            <w:tcW w:w="252" w:type="dxa"/>
            <w:tcBorders>
              <w:top w:val="nil"/>
            </w:tcBorders>
          </w:tcPr>
          <w:p w14:paraId="47D092E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nil"/>
            </w:tcBorders>
          </w:tcPr>
          <w:p w14:paraId="27A15DD3" w14:textId="158E1C4B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251" w:type="dxa"/>
            <w:tcBorders>
              <w:top w:val="nil"/>
            </w:tcBorders>
          </w:tcPr>
          <w:p w14:paraId="7499255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32398113" w14:textId="069A596E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3</w:t>
            </w:r>
            <w:r w:rsidR="00B65D35">
              <w:rPr>
                <w:rFonts w:ascii="Angsana New" w:hAnsi="Angsana New"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sz w:val="21"/>
                <w:szCs w:val="21"/>
              </w:rPr>
              <w:t>567</w:t>
            </w:r>
          </w:p>
        </w:tc>
        <w:tc>
          <w:tcPr>
            <w:tcW w:w="261" w:type="dxa"/>
            <w:tcBorders>
              <w:top w:val="nil"/>
            </w:tcBorders>
          </w:tcPr>
          <w:p w14:paraId="6319781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631FE68F" w14:textId="199F1C38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3</w:t>
            </w:r>
            <w:r w:rsidR="00D75760">
              <w:rPr>
                <w:rFonts w:ascii="Angsana New" w:hAnsi="Angsana New"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sz w:val="21"/>
                <w:szCs w:val="21"/>
              </w:rPr>
              <w:t>846</w:t>
            </w:r>
          </w:p>
        </w:tc>
      </w:tr>
      <w:tr w:rsidR="00DD49BD" w:rsidRPr="00C62AA6" w14:paraId="49129E54" w14:textId="77777777" w:rsidTr="00AE2AD6">
        <w:tc>
          <w:tcPr>
            <w:tcW w:w="2057" w:type="dxa"/>
          </w:tcPr>
          <w:p w14:paraId="0D607A3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โอน</w:t>
            </w:r>
            <w:r>
              <w:rPr>
                <w:rFonts w:ascii="Angsana New" w:hAnsi="Angsana New"/>
                <w:sz w:val="21"/>
                <w:szCs w:val="21"/>
              </w:rPr>
              <w:t xml:space="preserve"> -</w:t>
            </w:r>
            <w:r w:rsidRPr="00C62AA6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567" w:type="dxa"/>
            <w:tcBorders>
              <w:bottom w:val="nil"/>
            </w:tcBorders>
          </w:tcPr>
          <w:p w14:paraId="493E4236" w14:textId="77777777" w:rsidR="00DD49BD" w:rsidRPr="00C62AA6" w:rsidRDefault="000E41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747EF97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463540FE" w14:textId="0ED56A13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78</w:t>
            </w:r>
          </w:p>
        </w:tc>
        <w:tc>
          <w:tcPr>
            <w:tcW w:w="236" w:type="dxa"/>
            <w:tcBorders>
              <w:bottom w:val="nil"/>
            </w:tcBorders>
          </w:tcPr>
          <w:p w14:paraId="040B265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3ACBB2AD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3392581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104B0C08" w14:textId="1AE2B224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</w:t>
            </w:r>
            <w:r w:rsidR="000E41BD">
              <w:rPr>
                <w:rFonts w:ascii="Angsana New" w:hAnsi="Angsana New"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sz w:val="21"/>
                <w:szCs w:val="21"/>
              </w:rPr>
              <w:t>754</w:t>
            </w:r>
          </w:p>
        </w:tc>
        <w:tc>
          <w:tcPr>
            <w:tcW w:w="236" w:type="dxa"/>
            <w:tcBorders>
              <w:bottom w:val="nil"/>
            </w:tcBorders>
          </w:tcPr>
          <w:p w14:paraId="2A194AE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275C2C88" w14:textId="68DA65AD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175</w:t>
            </w:r>
          </w:p>
        </w:tc>
        <w:tc>
          <w:tcPr>
            <w:tcW w:w="253" w:type="dxa"/>
            <w:tcBorders>
              <w:bottom w:val="nil"/>
            </w:tcBorders>
          </w:tcPr>
          <w:p w14:paraId="16252D5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2B49CEA2" w14:textId="09361298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28</w:t>
            </w:r>
          </w:p>
        </w:tc>
        <w:tc>
          <w:tcPr>
            <w:tcW w:w="252" w:type="dxa"/>
            <w:tcBorders>
              <w:bottom w:val="nil"/>
            </w:tcBorders>
          </w:tcPr>
          <w:p w14:paraId="4988D6C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A42D11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261B56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979DEAD" w14:textId="521B38DC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68</w:t>
            </w:r>
          </w:p>
        </w:tc>
        <w:tc>
          <w:tcPr>
            <w:tcW w:w="252" w:type="dxa"/>
            <w:tcBorders>
              <w:bottom w:val="nil"/>
            </w:tcBorders>
          </w:tcPr>
          <w:p w14:paraId="0360890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2974FCBA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08102DB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6FB747AE" w14:textId="1E8EFAE5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7F0795">
              <w:rPr>
                <w:rFonts w:ascii="Angsana New" w:hAnsi="Angsana New"/>
                <w:sz w:val="21"/>
                <w:szCs w:val="21"/>
              </w:rPr>
              <w:t>68</w:t>
            </w:r>
          </w:p>
        </w:tc>
        <w:tc>
          <w:tcPr>
            <w:tcW w:w="252" w:type="dxa"/>
            <w:tcBorders>
              <w:bottom w:val="nil"/>
            </w:tcBorders>
          </w:tcPr>
          <w:p w14:paraId="6545DBD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44109EA7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4CA33FB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2DCF26AB" w14:textId="28BEDDAA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</w:t>
            </w:r>
            <w:r>
              <w:rPr>
                <w:rFonts w:ascii="Angsana New" w:hAnsi="Angsana New"/>
                <w:sz w:val="21"/>
                <w:szCs w:val="21"/>
              </w:rPr>
              <w:t>,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171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</w:tcPr>
          <w:p w14:paraId="7F0B3EE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6D78A9AF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222F0" w:rsidRPr="00C62AA6" w14:paraId="1AD7DE68" w14:textId="77777777" w:rsidTr="00AE2AD6">
        <w:tc>
          <w:tcPr>
            <w:tcW w:w="2057" w:type="dxa"/>
            <w:tcBorders>
              <w:bottom w:val="nil"/>
            </w:tcBorders>
          </w:tcPr>
          <w:p w14:paraId="6A50CAD0" w14:textId="5D9C805F" w:rsidR="009222F0" w:rsidRPr="00C62AA6" w:rsidRDefault="00D7576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โอน</w:t>
            </w:r>
            <w:r w:rsidR="009222F0">
              <w:rPr>
                <w:rFonts w:ascii="Angsana New" w:hAnsi="Angsana New" w:hint="cs"/>
                <w:sz w:val="21"/>
                <w:szCs w:val="21"/>
                <w:cs/>
              </w:rPr>
              <w:t>ไปอสังหาริมทรัพย์</w:t>
            </w:r>
            <w:r w:rsidR="00144F96">
              <w:rPr>
                <w:rFonts w:ascii="Angsana New" w:hAnsi="Angsana New" w:hint="cs"/>
                <w:sz w:val="21"/>
                <w:szCs w:val="21"/>
                <w:cs/>
              </w:rPr>
              <w:t>เพื่อ</w:t>
            </w:r>
          </w:p>
        </w:tc>
        <w:tc>
          <w:tcPr>
            <w:tcW w:w="567" w:type="dxa"/>
            <w:tcBorders>
              <w:bottom w:val="nil"/>
            </w:tcBorders>
          </w:tcPr>
          <w:p w14:paraId="388186A6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C175629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06514428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6B05D2A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66F2FBA8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12AD4F59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1DC9D1B7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27F1ECA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41CD05E5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71680C36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3FA974A5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2ECAFB0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D1CD34C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5E2D4B7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2A073C9C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2ACF520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7044BF43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  <w:tcBorders>
              <w:bottom w:val="nil"/>
            </w:tcBorders>
          </w:tcPr>
          <w:p w14:paraId="186A6A40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457AC4EF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1E1DAB2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208F9849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3FD1F625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74DCCA2C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544E6EE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4F5C167F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222F0" w:rsidRPr="00C62AA6" w14:paraId="15A043DB" w14:textId="77777777" w:rsidTr="00AE2AD6">
        <w:tc>
          <w:tcPr>
            <w:tcW w:w="2057" w:type="dxa"/>
            <w:tcBorders>
              <w:bottom w:val="nil"/>
            </w:tcBorders>
          </w:tcPr>
          <w:p w14:paraId="667BEE35" w14:textId="3E41B70D" w:rsidR="009222F0" w:rsidRPr="00C62AA6" w:rsidRDefault="00AE2AD6" w:rsidP="0014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="009222F0">
              <w:rPr>
                <w:rFonts w:ascii="Angsana New" w:hAnsi="Angsana New" w:hint="cs"/>
                <w:sz w:val="21"/>
                <w:szCs w:val="21"/>
                <w:cs/>
              </w:rPr>
              <w:t>การลงทุน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  <w:r w:rsidR="00D75760">
              <w:rPr>
                <w:rFonts w:ascii="Angsana New" w:hAnsi="Angsana New" w:hint="cs"/>
                <w:sz w:val="21"/>
                <w:szCs w:val="21"/>
                <w:cs/>
              </w:rPr>
              <w:t>สุทธิ</w:t>
            </w:r>
            <w:r w:rsidR="00215447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9222F0" w:rsidRPr="00310E92">
              <w:rPr>
                <w:rFonts w:ascii="Angsana New" w:hAnsi="Angsana New" w:hint="cs"/>
                <w:i/>
                <w:iCs/>
                <w:sz w:val="21"/>
                <w:szCs w:val="21"/>
                <w:cs/>
              </w:rPr>
              <w:t xml:space="preserve">(หมายเหตุ </w:t>
            </w:r>
            <w:r w:rsidR="007F0795" w:rsidRPr="007F0795">
              <w:rPr>
                <w:rFonts w:ascii="Angsana New" w:hAnsi="Angsana New"/>
                <w:i/>
                <w:iCs/>
                <w:sz w:val="21"/>
                <w:szCs w:val="21"/>
              </w:rPr>
              <w:t>13</w:t>
            </w:r>
            <w:r w:rsidR="009222F0" w:rsidRPr="00310E92">
              <w:rPr>
                <w:rFonts w:ascii="Angsana New" w:hAnsi="Angsan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567" w:type="dxa"/>
            <w:tcBorders>
              <w:bottom w:val="nil"/>
            </w:tcBorders>
          </w:tcPr>
          <w:p w14:paraId="3B6E4A76" w14:textId="1B28B3BC" w:rsidR="009222F0" w:rsidRPr="00C62AA6" w:rsidRDefault="00D7576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9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112B573A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46BE150D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53A6A6B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2D11446B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0A7A8388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1914B6E6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AB95BC3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4402293F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21F534D3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56F83B72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0C0D787B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D3C805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06AD50A5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41FB81EA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68B3BBC8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5237D653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432612DB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6AE3A32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04FB5374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38BD40F7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4F720392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63FFC896" w14:textId="77777777" w:rsidR="009222F0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66BF0672" w14:textId="77777777" w:rsidR="009222F0" w:rsidRPr="00C62AA6" w:rsidRDefault="009222F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49672917" w14:textId="75AC31EF" w:rsidR="009222F0" w:rsidRDefault="00D75760" w:rsidP="0092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9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D49BD" w:rsidRPr="00C62AA6" w14:paraId="026972C6" w14:textId="77777777" w:rsidTr="00AE2AD6">
        <w:tc>
          <w:tcPr>
            <w:tcW w:w="2057" w:type="dxa"/>
            <w:tcBorders>
              <w:bottom w:val="nil"/>
            </w:tcBorders>
          </w:tcPr>
          <w:p w14:paraId="4057DCA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 w:hint="cs"/>
                <w:sz w:val="21"/>
                <w:szCs w:val="21"/>
                <w:cs/>
              </w:rPr>
              <w:t>ตัด</w:t>
            </w:r>
            <w:r w:rsidRPr="00C62AA6">
              <w:rPr>
                <w:rFonts w:ascii="Angsana New" w:hAnsi="Angsana New"/>
                <w:sz w:val="21"/>
                <w:szCs w:val="21"/>
                <w:cs/>
              </w:rPr>
              <w:t>จำหน่าย</w:t>
            </w:r>
          </w:p>
        </w:tc>
        <w:tc>
          <w:tcPr>
            <w:tcW w:w="567" w:type="dxa"/>
            <w:tcBorders>
              <w:bottom w:val="nil"/>
            </w:tcBorders>
          </w:tcPr>
          <w:p w14:paraId="05B815E9" w14:textId="77777777" w:rsidR="00DD49BD" w:rsidRPr="00C62AA6" w:rsidRDefault="000E41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022D441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1D991167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43D4C0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0E997398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2FF44EA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A7A64F6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4801AB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518DC728" w14:textId="38A534AD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21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3" w:type="dxa"/>
            <w:tcBorders>
              <w:bottom w:val="nil"/>
            </w:tcBorders>
          </w:tcPr>
          <w:p w14:paraId="471E19D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68D2B59B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68DED5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DD75AB4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09BF907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151626B6" w14:textId="59F65115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5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0DD7C2C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2958EC2B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5369023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7E86D497" w14:textId="740912A5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1596922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4C72A2C9" w14:textId="4FA21388" w:rsidR="00DD49BD" w:rsidRPr="00C62AA6" w:rsidRDefault="00D75760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9</w:t>
            </w:r>
            <w:r w:rsidR="00B65D35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1" w:type="dxa"/>
            <w:tcBorders>
              <w:bottom w:val="nil"/>
            </w:tcBorders>
          </w:tcPr>
          <w:p w14:paraId="64DBDC1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6196A3AF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6B12682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3C32C2D6" w14:textId="725DCBA4" w:rsidR="00DD49BD" w:rsidRPr="00C62AA6" w:rsidRDefault="00D75760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37</w:t>
            </w:r>
            <w:r w:rsidR="00B65D35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D49BD" w:rsidRPr="00C62AA6" w14:paraId="2B45D505" w14:textId="77777777" w:rsidTr="00AE2AD6">
        <w:tc>
          <w:tcPr>
            <w:tcW w:w="2057" w:type="dxa"/>
            <w:tcBorders>
              <w:bottom w:val="nil"/>
            </w:tcBorders>
          </w:tcPr>
          <w:p w14:paraId="2264C00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ผลต่างจากการแปลงค่าใน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E281CA0" w14:textId="77777777" w:rsidR="00DD49BD" w:rsidRPr="00C62AA6" w:rsidRDefault="00DD49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3DEDA3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</w:tcPr>
          <w:p w14:paraId="0765B99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8D67E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14:paraId="1FD84D3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817A66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4E5697D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0B698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2FDBF46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243CBCA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14:paraId="491E68A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A2810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3D9F2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0F3CF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 w14:paraId="41A2802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1A7F6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1D957CB7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0ADE2F1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</w:tcPr>
          <w:p w14:paraId="08C1E23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1150A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04FA7E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6AE91A3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14:paraId="0B9F8CE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2ECE9A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55CCC24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D49BD" w:rsidRPr="00C62AA6" w14:paraId="2D5754D5" w14:textId="77777777" w:rsidTr="00AE2AD6">
        <w:tc>
          <w:tcPr>
            <w:tcW w:w="2057" w:type="dxa"/>
            <w:tcBorders>
              <w:bottom w:val="nil"/>
            </w:tcBorders>
          </w:tcPr>
          <w:p w14:paraId="3109E647" w14:textId="77777777" w:rsidR="00DD49BD" w:rsidRPr="00C62AA6" w:rsidRDefault="00AE2AD6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 xml:space="preserve">  </w:t>
            </w:r>
            <w:r w:rsidR="00DD49BD" w:rsidRPr="00C62AA6">
              <w:rPr>
                <w:rFonts w:ascii="Angsana New" w:hAnsi="Angsana New"/>
                <w:sz w:val="21"/>
                <w:szCs w:val="21"/>
                <w:cs/>
              </w:rPr>
              <w:t>การจัดทำงบการเงินรวม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3D3F3E1" w14:textId="77777777" w:rsidR="00DD49BD" w:rsidRPr="00C62AA6" w:rsidRDefault="000E41BD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53FE085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nil"/>
              <w:bottom w:val="single" w:sz="4" w:space="0" w:color="auto"/>
            </w:tcBorders>
          </w:tcPr>
          <w:p w14:paraId="0E9529BB" w14:textId="4B78E073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6EB57E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14:paraId="31354BFC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4B0D8A3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6F73DA1A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82FF1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nil"/>
              <w:bottom w:val="single" w:sz="4" w:space="0" w:color="auto"/>
            </w:tcBorders>
          </w:tcPr>
          <w:p w14:paraId="1E803779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37DCDFF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14:paraId="2F88093A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0D6C66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A85DFBE" w14:textId="77777777" w:rsidR="00DD49BD" w:rsidRPr="00C62AA6" w:rsidRDefault="000E41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E547B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bottom w:val="single" w:sz="4" w:space="0" w:color="auto"/>
            </w:tcBorders>
          </w:tcPr>
          <w:p w14:paraId="22FC8967" w14:textId="5C15710D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14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2FF30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14:paraId="438C5A98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7A7C5261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</w:tcPr>
          <w:p w14:paraId="0E71594A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7B1DB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672FA0F0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293DFE8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14:paraId="4A59D3F0" w14:textId="77777777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3246AB0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14:paraId="571DCD3C" w14:textId="185AC418" w:rsidR="00DD49BD" w:rsidRPr="00C62AA6" w:rsidRDefault="00B65D3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16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D49BD" w:rsidRPr="00C62AA6" w14:paraId="42B38EF6" w14:textId="77777777" w:rsidTr="00AE2AD6">
        <w:tc>
          <w:tcPr>
            <w:tcW w:w="2057" w:type="dxa"/>
            <w:tcBorders>
              <w:top w:val="nil"/>
              <w:bottom w:val="nil"/>
            </w:tcBorders>
          </w:tcPr>
          <w:p w14:paraId="0A5E47A6" w14:textId="024B02C8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DEF5DBB" w14:textId="072FE222" w:rsidR="00DD49BD" w:rsidRPr="00C62AA6" w:rsidRDefault="007F0795" w:rsidP="00ED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0E41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237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2EBB224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671DD56F" w14:textId="779BF900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0E41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91F2AA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01760D0" w14:textId="6BA87B59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211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BE9EB8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7FE277C" w14:textId="33FC5EEF" w:rsidR="00DD49BD" w:rsidRPr="00C62AA6" w:rsidRDefault="007F0795" w:rsidP="002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  <w:r w:rsidR="000E41BD" w:rsidRPr="00CF5EA4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3DA0C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534DDF3D" w14:textId="0B36924F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34</w:t>
            </w:r>
            <w:r w:rsidR="000E41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862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6D7A050B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7D2067AF" w14:textId="314D7C63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17</w:t>
            </w:r>
            <w:r w:rsidR="000E41BD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36ABF8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F702BA0" w14:textId="40F333E5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466D7F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31E368D8" w14:textId="63FF5102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B65D3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39F9C9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730939F" w14:textId="35C4F41B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  <w:r w:rsidR="00B65D3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566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7D9C217C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69BD935F" w14:textId="12F91C6B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CB9122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248B953A" w14:textId="7F5A16B6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9E89DAD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0BF5B3E4" w14:textId="6E7B700F" w:rsidR="00DD49BD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  <w:r w:rsidR="00B65D3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985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C02F496" w14:textId="77777777" w:rsidR="00DD49BD" w:rsidRPr="00C62AA6" w:rsidRDefault="00DD49BD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486E18A0" w14:textId="71DE4A3E" w:rsidR="00DD49BD" w:rsidRPr="00C62AA6" w:rsidRDefault="007F0795" w:rsidP="00B6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182</w:t>
            </w:r>
            <w:r w:rsidR="00B65D3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275</w:t>
            </w:r>
          </w:p>
        </w:tc>
      </w:tr>
    </w:tbl>
    <w:p w14:paraId="7D804F3A" w14:textId="77777777" w:rsidR="00DE151E" w:rsidRPr="00C62AA6" w:rsidRDefault="00DE151E" w:rsidP="00AF6226">
      <w:pPr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1543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800"/>
        <w:gridCol w:w="657"/>
        <w:gridCol w:w="243"/>
        <w:gridCol w:w="808"/>
        <w:gridCol w:w="7"/>
        <w:gridCol w:w="236"/>
        <w:gridCol w:w="807"/>
        <w:gridCol w:w="8"/>
        <w:gridCol w:w="228"/>
        <w:gridCol w:w="8"/>
        <w:gridCol w:w="806"/>
        <w:gridCol w:w="241"/>
        <w:gridCol w:w="797"/>
        <w:gridCol w:w="261"/>
        <w:gridCol w:w="870"/>
        <w:gridCol w:w="261"/>
        <w:gridCol w:w="810"/>
        <w:gridCol w:w="236"/>
        <w:gridCol w:w="16"/>
        <w:gridCol w:w="855"/>
        <w:gridCol w:w="7"/>
        <w:gridCol w:w="270"/>
        <w:gridCol w:w="11"/>
        <w:gridCol w:w="833"/>
        <w:gridCol w:w="9"/>
        <w:gridCol w:w="247"/>
        <w:gridCol w:w="14"/>
        <w:gridCol w:w="808"/>
        <w:gridCol w:w="9"/>
        <w:gridCol w:w="252"/>
        <w:gridCol w:w="9"/>
        <w:gridCol w:w="746"/>
        <w:gridCol w:w="242"/>
        <w:gridCol w:w="9"/>
        <w:gridCol w:w="916"/>
        <w:gridCol w:w="261"/>
        <w:gridCol w:w="837"/>
      </w:tblGrid>
      <w:tr w:rsidR="00DE151E" w:rsidRPr="00C62AA6" w14:paraId="7DBE7AFA" w14:textId="77777777" w:rsidTr="008A0656">
        <w:trPr>
          <w:tblHeader/>
        </w:trPr>
        <w:tc>
          <w:tcPr>
            <w:tcW w:w="1800" w:type="dxa"/>
          </w:tcPr>
          <w:p w14:paraId="3E6C586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635" w:type="dxa"/>
            <w:gridSpan w:val="36"/>
          </w:tcPr>
          <w:p w14:paraId="5D89779C" w14:textId="77777777" w:rsidR="00DE151E" w:rsidRPr="00C62AA6" w:rsidRDefault="00AD72A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7C1CBC" w:rsidRPr="00C62AA6" w14:paraId="21DAB108" w14:textId="77777777" w:rsidTr="008A0656">
        <w:trPr>
          <w:tblHeader/>
        </w:trPr>
        <w:tc>
          <w:tcPr>
            <w:tcW w:w="1800" w:type="dxa"/>
          </w:tcPr>
          <w:p w14:paraId="0F80CAD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7" w:type="dxa"/>
          </w:tcPr>
          <w:p w14:paraId="5AF1B9D2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06729DD6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761DC77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6F7A57A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438194A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5D31D08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B195B14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76C7E328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6D626E0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74236C4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0DFE2ED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6B57035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0427B3F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022ED2E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2" w:type="dxa"/>
            <w:gridSpan w:val="2"/>
          </w:tcPr>
          <w:p w14:paraId="595EDF02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79E34C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7B5CB4F3" w14:textId="77777777" w:rsidR="007C1CBC" w:rsidRPr="00C62AA6" w:rsidRDefault="007C1CBC" w:rsidP="0019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เรือบรรทุก</w:t>
            </w:r>
          </w:p>
        </w:tc>
        <w:tc>
          <w:tcPr>
            <w:tcW w:w="247" w:type="dxa"/>
          </w:tcPr>
          <w:p w14:paraId="2E96C09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68684E6E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0495B46C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7E373A4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27C35B42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0C90C5ED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2905CB7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5E5C9C0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C1CBC" w:rsidRPr="00C62AA6" w14:paraId="04A3E5D4" w14:textId="77777777" w:rsidTr="008A0656">
        <w:trPr>
          <w:tblHeader/>
        </w:trPr>
        <w:tc>
          <w:tcPr>
            <w:tcW w:w="1800" w:type="dxa"/>
          </w:tcPr>
          <w:p w14:paraId="5DC6366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7" w:type="dxa"/>
          </w:tcPr>
          <w:p w14:paraId="1821031A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4580CA72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78E3549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4432567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5A2BF310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631892DD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0C7114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2FEDFD2D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581665E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6E508F2E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2391DB5D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2D9937C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9FEBC70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6C90166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2" w:type="dxa"/>
            <w:gridSpan w:val="2"/>
          </w:tcPr>
          <w:p w14:paraId="6EB7BDE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19FD8DDB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2F37C7ED" w14:textId="77777777" w:rsidR="007C1CBC" w:rsidRPr="00C62AA6" w:rsidRDefault="007C1CBC" w:rsidP="0019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น้ำมันและ</w:t>
            </w:r>
          </w:p>
        </w:tc>
        <w:tc>
          <w:tcPr>
            <w:tcW w:w="247" w:type="dxa"/>
          </w:tcPr>
          <w:p w14:paraId="09FD9FE0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61EB0082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252" w:type="dxa"/>
          </w:tcPr>
          <w:p w14:paraId="0F7F548B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22DB1FC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4B5DFEFD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700BFB8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16BCB4F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60785D6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C1CBC" w:rsidRPr="00C62AA6" w14:paraId="06AAD05E" w14:textId="77777777" w:rsidTr="008A0656">
        <w:trPr>
          <w:tblHeader/>
        </w:trPr>
        <w:tc>
          <w:tcPr>
            <w:tcW w:w="1800" w:type="dxa"/>
          </w:tcPr>
          <w:p w14:paraId="1EB4AC5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7" w:type="dxa"/>
          </w:tcPr>
          <w:p w14:paraId="1444538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1C455EA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2C4CE2C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1CA4589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67E7551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30B87B6C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063A1D2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7943C8FB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38824144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780E9FB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64135E9E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5621B388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5F143F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73C9599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2" w:type="dxa"/>
            <w:gridSpan w:val="2"/>
          </w:tcPr>
          <w:p w14:paraId="0E7E96D4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96CF37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53C6169E" w14:textId="77777777" w:rsidR="007C1CBC" w:rsidRPr="00C62AA6" w:rsidRDefault="007C1CBC" w:rsidP="0019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ผลิตภัณฑ์</w:t>
            </w:r>
          </w:p>
        </w:tc>
        <w:tc>
          <w:tcPr>
            <w:tcW w:w="247" w:type="dxa"/>
          </w:tcPr>
          <w:p w14:paraId="715E902D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53CDF3F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ติดตั้ง</w:t>
            </w:r>
          </w:p>
        </w:tc>
        <w:tc>
          <w:tcPr>
            <w:tcW w:w="252" w:type="dxa"/>
          </w:tcPr>
          <w:p w14:paraId="1F1496C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73EA3B6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7BF5745E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127E42E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10D911B4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7288D6F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4A40E3" w:rsidRPr="00C62AA6" w14:paraId="2CCE3868" w14:textId="77777777" w:rsidTr="008A0656">
        <w:trPr>
          <w:tblHeader/>
        </w:trPr>
        <w:tc>
          <w:tcPr>
            <w:tcW w:w="1800" w:type="dxa"/>
          </w:tcPr>
          <w:p w14:paraId="62086084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7" w:type="dxa"/>
          </w:tcPr>
          <w:p w14:paraId="766B94E5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183C1971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54A8CE74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6B052024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3EAEE36A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236" w:type="dxa"/>
            <w:gridSpan w:val="2"/>
          </w:tcPr>
          <w:p w14:paraId="5657275B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688DC3B2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โรงกลั่น</w:t>
            </w:r>
          </w:p>
        </w:tc>
        <w:tc>
          <w:tcPr>
            <w:tcW w:w="241" w:type="dxa"/>
          </w:tcPr>
          <w:p w14:paraId="21996440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14A7A3E6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7E476E51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1560095F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20544360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5BA986C0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11A35B87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2" w:type="dxa"/>
            <w:gridSpan w:val="2"/>
          </w:tcPr>
          <w:p w14:paraId="42FB1379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526E319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2FE2FD44" w14:textId="77777777" w:rsidR="004A40E3" w:rsidRPr="00C62AA6" w:rsidRDefault="004A40E3" w:rsidP="0019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เคมีเหลว และ</w:t>
            </w:r>
          </w:p>
        </w:tc>
        <w:tc>
          <w:tcPr>
            <w:tcW w:w="247" w:type="dxa"/>
          </w:tcPr>
          <w:p w14:paraId="321AE29C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4C744A65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เครื่องใช้</w:t>
            </w:r>
          </w:p>
        </w:tc>
        <w:tc>
          <w:tcPr>
            <w:tcW w:w="252" w:type="dxa"/>
          </w:tcPr>
          <w:p w14:paraId="2456E8B9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352AC77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4533EEC9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745C6FD4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193B1DEA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0BF76444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4A40E3" w:rsidRPr="00C62AA6" w14:paraId="247637B4" w14:textId="77777777" w:rsidTr="008A0656">
        <w:trPr>
          <w:tblHeader/>
        </w:trPr>
        <w:tc>
          <w:tcPr>
            <w:tcW w:w="1800" w:type="dxa"/>
          </w:tcPr>
          <w:p w14:paraId="7E56ADF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7" w:type="dxa"/>
          </w:tcPr>
          <w:p w14:paraId="5E5DDCA9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51E7351B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2DED345C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FFE884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62C02533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14:paraId="006001F4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E379AB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น้ำมัน</w:t>
            </w:r>
          </w:p>
        </w:tc>
        <w:tc>
          <w:tcPr>
            <w:tcW w:w="241" w:type="dxa"/>
          </w:tcPr>
          <w:p w14:paraId="36387891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2F76192F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โรงผลิต</w:t>
            </w:r>
          </w:p>
        </w:tc>
        <w:tc>
          <w:tcPr>
            <w:tcW w:w="261" w:type="dxa"/>
          </w:tcPr>
          <w:p w14:paraId="60B0F6FD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00003CBA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โรงผลิต</w:t>
            </w:r>
          </w:p>
        </w:tc>
        <w:tc>
          <w:tcPr>
            <w:tcW w:w="261" w:type="dxa"/>
          </w:tcPr>
          <w:p w14:paraId="242665D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01EB543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ระบบ</w:t>
            </w:r>
          </w:p>
        </w:tc>
        <w:tc>
          <w:tcPr>
            <w:tcW w:w="252" w:type="dxa"/>
            <w:gridSpan w:val="2"/>
          </w:tcPr>
          <w:p w14:paraId="651CBB22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2" w:type="dxa"/>
            <w:gridSpan w:val="2"/>
          </w:tcPr>
          <w:p w14:paraId="1A43E17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92E65F5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440A30E9" w14:textId="77777777" w:rsidR="004A40E3" w:rsidRPr="00C62AA6" w:rsidRDefault="004A40E3" w:rsidP="0019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เรือขนส่ง</w:t>
            </w:r>
          </w:p>
        </w:tc>
        <w:tc>
          <w:tcPr>
            <w:tcW w:w="247" w:type="dxa"/>
          </w:tcPr>
          <w:p w14:paraId="56032A5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527D3C2D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252" w:type="dxa"/>
          </w:tcPr>
          <w:p w14:paraId="297A76FF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5A33D6A6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11BE791F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5339536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ระหว่าง</w:t>
            </w:r>
          </w:p>
        </w:tc>
        <w:tc>
          <w:tcPr>
            <w:tcW w:w="261" w:type="dxa"/>
          </w:tcPr>
          <w:p w14:paraId="59429381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6A218EF5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4A40E3" w:rsidRPr="00C62AA6" w14:paraId="3EAFA060" w14:textId="77777777" w:rsidTr="008A0656">
        <w:trPr>
          <w:tblHeader/>
        </w:trPr>
        <w:tc>
          <w:tcPr>
            <w:tcW w:w="1800" w:type="dxa"/>
          </w:tcPr>
          <w:p w14:paraId="6643C10A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7" w:type="dxa"/>
          </w:tcPr>
          <w:p w14:paraId="505195D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243" w:type="dxa"/>
          </w:tcPr>
          <w:p w14:paraId="64EF3B70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48C83711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อาคาร</w:t>
            </w:r>
          </w:p>
        </w:tc>
        <w:tc>
          <w:tcPr>
            <w:tcW w:w="236" w:type="dxa"/>
          </w:tcPr>
          <w:p w14:paraId="43F558EC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36613618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ที่เช่า</w:t>
            </w:r>
          </w:p>
        </w:tc>
        <w:tc>
          <w:tcPr>
            <w:tcW w:w="236" w:type="dxa"/>
            <w:gridSpan w:val="2"/>
          </w:tcPr>
          <w:p w14:paraId="4A6500D3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FDD6AC8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241" w:type="dxa"/>
          </w:tcPr>
          <w:p w14:paraId="0C56431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64597BCF" w14:textId="77777777" w:rsidR="004A40E3" w:rsidRPr="00C62AA6" w:rsidRDefault="00CC4D48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ปิโตรเคมี</w:t>
            </w:r>
          </w:p>
        </w:tc>
        <w:tc>
          <w:tcPr>
            <w:tcW w:w="261" w:type="dxa"/>
          </w:tcPr>
          <w:p w14:paraId="57EFB0F4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21646B0A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กระแสไฟฟ้า</w:t>
            </w:r>
          </w:p>
        </w:tc>
        <w:tc>
          <w:tcPr>
            <w:tcW w:w="261" w:type="dxa"/>
          </w:tcPr>
          <w:p w14:paraId="246B35C7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FAD049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สายส่งไฟฟ้า</w:t>
            </w:r>
          </w:p>
        </w:tc>
        <w:tc>
          <w:tcPr>
            <w:tcW w:w="252" w:type="dxa"/>
            <w:gridSpan w:val="2"/>
          </w:tcPr>
          <w:p w14:paraId="141554D1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2" w:type="dxa"/>
            <w:gridSpan w:val="2"/>
          </w:tcPr>
          <w:p w14:paraId="116396AB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โรงงาน</w:t>
            </w:r>
          </w:p>
        </w:tc>
        <w:tc>
          <w:tcPr>
            <w:tcW w:w="270" w:type="dxa"/>
          </w:tcPr>
          <w:p w14:paraId="3497CF33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3EF4B065" w14:textId="77777777" w:rsidR="004A40E3" w:rsidRPr="00C62AA6" w:rsidRDefault="004A40E3" w:rsidP="0019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ผู้โดยสาร</w:t>
            </w:r>
          </w:p>
        </w:tc>
        <w:tc>
          <w:tcPr>
            <w:tcW w:w="247" w:type="dxa"/>
          </w:tcPr>
          <w:p w14:paraId="4C1FD680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7C74D519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และอื่นๆ</w:t>
            </w:r>
          </w:p>
        </w:tc>
        <w:tc>
          <w:tcPr>
            <w:tcW w:w="252" w:type="dxa"/>
          </w:tcPr>
          <w:p w14:paraId="29200FCD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4E0AFEB8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251" w:type="dxa"/>
            <w:gridSpan w:val="2"/>
          </w:tcPr>
          <w:p w14:paraId="16DAAB1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5DE3624E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ก่อสร้าง</w:t>
            </w:r>
          </w:p>
        </w:tc>
        <w:tc>
          <w:tcPr>
            <w:tcW w:w="261" w:type="dxa"/>
          </w:tcPr>
          <w:p w14:paraId="773F4451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512CCC8A" w14:textId="77777777" w:rsidR="004A40E3" w:rsidRPr="00C62AA6" w:rsidRDefault="004A40E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7C1CBC" w:rsidRPr="00C62AA6" w14:paraId="7BA1EDCD" w14:textId="77777777" w:rsidTr="008A0656">
        <w:trPr>
          <w:tblHeader/>
        </w:trPr>
        <w:tc>
          <w:tcPr>
            <w:tcW w:w="1800" w:type="dxa"/>
          </w:tcPr>
          <w:p w14:paraId="72A85F5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3635" w:type="dxa"/>
            <w:gridSpan w:val="36"/>
          </w:tcPr>
          <w:p w14:paraId="405E45A0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b/>
                <w:i/>
                <w:iCs/>
                <w:sz w:val="21"/>
                <w:szCs w:val="21"/>
                <w:cs/>
              </w:rPr>
              <w:t>(ล้านบาท)</w:t>
            </w:r>
          </w:p>
        </w:tc>
      </w:tr>
      <w:tr w:rsidR="00D50747" w:rsidRPr="00C62AA6" w14:paraId="5BC0EEF3" w14:textId="77777777" w:rsidTr="008A0656">
        <w:tc>
          <w:tcPr>
            <w:tcW w:w="1800" w:type="dxa"/>
          </w:tcPr>
          <w:p w14:paraId="0E2CDA2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657" w:type="dxa"/>
          </w:tcPr>
          <w:p w14:paraId="69B97CE7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0BF9A45B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0322E2E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6C6728A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4C8EA698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1799FA9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092F9035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00BC05D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4837DE1E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225111C6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1B2394F3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3F15F4B6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4859BA1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3543F0B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0A77AFAC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C9B1C9F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55A5D002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</w:tcPr>
          <w:p w14:paraId="5529CB2B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3F6426C9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0030B1A8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671C3C31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413E0C8D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047462E8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0002FE0E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0DD9132A" w14:textId="77777777" w:rsidR="007C1CBC" w:rsidRPr="00C62AA6" w:rsidRDefault="007C1CB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E294A" w:rsidRPr="00C62AA6" w14:paraId="410FAEC2" w14:textId="77777777" w:rsidTr="008A0656">
        <w:tc>
          <w:tcPr>
            <w:tcW w:w="1800" w:type="dxa"/>
          </w:tcPr>
          <w:p w14:paraId="139BCCE4" w14:textId="20858F5F" w:rsidR="00FE294A" w:rsidRPr="00C62AA6" w:rsidRDefault="004D3C86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1"/>
                <w:szCs w:val="21"/>
              </w:rPr>
            </w:pPr>
            <w:bookmarkStart w:id="12" w:name="_Hlk283884139"/>
            <w:r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1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มกราคม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7F0795" w:rsidRPr="007F079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657" w:type="dxa"/>
          </w:tcPr>
          <w:p w14:paraId="5B0FF22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0DC9021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</w:tcPr>
          <w:p w14:paraId="73629408" w14:textId="789BED97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FE294A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186</w:t>
            </w:r>
          </w:p>
        </w:tc>
        <w:tc>
          <w:tcPr>
            <w:tcW w:w="243" w:type="dxa"/>
            <w:gridSpan w:val="2"/>
          </w:tcPr>
          <w:p w14:paraId="27D5E90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5459573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02745A4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</w:tcPr>
          <w:p w14:paraId="44B872EB" w14:textId="75436D7A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68</w:t>
            </w:r>
            <w:r w:rsidR="00FE294A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72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41" w:type="dxa"/>
          </w:tcPr>
          <w:p w14:paraId="731D776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</w:tcPr>
          <w:p w14:paraId="4C7A15E3" w14:textId="0485B245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11</w:t>
            </w:r>
            <w:r w:rsidR="00FE294A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343</w:t>
            </w:r>
          </w:p>
        </w:tc>
        <w:tc>
          <w:tcPr>
            <w:tcW w:w="261" w:type="dxa"/>
          </w:tcPr>
          <w:p w14:paraId="02A6884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</w:tcPr>
          <w:p w14:paraId="49C7957D" w14:textId="4816B36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FE294A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798</w:t>
            </w:r>
          </w:p>
        </w:tc>
        <w:tc>
          <w:tcPr>
            <w:tcW w:w="261" w:type="dxa"/>
          </w:tcPr>
          <w:p w14:paraId="08BEBA0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17F25776" w14:textId="3D8990CA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144</w:t>
            </w:r>
          </w:p>
        </w:tc>
        <w:tc>
          <w:tcPr>
            <w:tcW w:w="236" w:type="dxa"/>
          </w:tcPr>
          <w:p w14:paraId="47120BF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1A61716D" w14:textId="4413C065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FE294A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70" w:type="dxa"/>
          </w:tcPr>
          <w:p w14:paraId="274917A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3A1D05DC" w14:textId="4301A765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823</w:t>
            </w:r>
          </w:p>
        </w:tc>
        <w:tc>
          <w:tcPr>
            <w:tcW w:w="247" w:type="dxa"/>
          </w:tcPr>
          <w:p w14:paraId="0676988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0EC5163C" w14:textId="13C5EBAB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524</w:t>
            </w:r>
          </w:p>
        </w:tc>
        <w:tc>
          <w:tcPr>
            <w:tcW w:w="252" w:type="dxa"/>
          </w:tcPr>
          <w:p w14:paraId="39F2A3F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2C88D5A2" w14:textId="654B8FB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51" w:type="dxa"/>
            <w:gridSpan w:val="2"/>
          </w:tcPr>
          <w:p w14:paraId="1878635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16" w:type="dxa"/>
          </w:tcPr>
          <w:p w14:paraId="5D88095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46DB882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6F0229EF" w14:textId="638556A3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89</w:t>
            </w:r>
            <w:r w:rsidR="00FE294A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259</w:t>
            </w:r>
          </w:p>
        </w:tc>
      </w:tr>
      <w:bookmarkEnd w:id="12"/>
      <w:tr w:rsidR="00FE294A" w:rsidRPr="00C62AA6" w14:paraId="326CBC84" w14:textId="77777777" w:rsidTr="008A0656">
        <w:tc>
          <w:tcPr>
            <w:tcW w:w="1800" w:type="dxa"/>
          </w:tcPr>
          <w:p w14:paraId="11B028E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657" w:type="dxa"/>
          </w:tcPr>
          <w:p w14:paraId="2E1E43B8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5A18B1D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006BC108" w14:textId="36F78485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84</w:t>
            </w:r>
          </w:p>
        </w:tc>
        <w:tc>
          <w:tcPr>
            <w:tcW w:w="243" w:type="dxa"/>
            <w:gridSpan w:val="2"/>
          </w:tcPr>
          <w:p w14:paraId="40D8F24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5DD435C2" w14:textId="33F4C206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36" w:type="dxa"/>
            <w:gridSpan w:val="2"/>
          </w:tcPr>
          <w:p w14:paraId="311F4B3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8953A80" w14:textId="3E665ADA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3</w:t>
            </w:r>
            <w:r w:rsidR="00FE294A" w:rsidRPr="00591709">
              <w:rPr>
                <w:rFonts w:ascii="Angsana New" w:hAnsi="Angsana New"/>
                <w:sz w:val="21"/>
                <w:szCs w:val="21"/>
              </w:rPr>
              <w:t>,</w:t>
            </w:r>
            <w:r w:rsidRPr="00591709">
              <w:rPr>
                <w:rFonts w:ascii="Angsana New" w:hAnsi="Angsana New"/>
                <w:sz w:val="21"/>
                <w:szCs w:val="21"/>
              </w:rPr>
              <w:t>922</w:t>
            </w:r>
          </w:p>
        </w:tc>
        <w:tc>
          <w:tcPr>
            <w:tcW w:w="241" w:type="dxa"/>
          </w:tcPr>
          <w:p w14:paraId="2FF1F8D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70E46715" w14:textId="05E943E9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1</w:t>
            </w:r>
            <w:r w:rsidR="00FE294A" w:rsidRPr="00591709">
              <w:rPr>
                <w:rFonts w:ascii="Angsana New" w:hAnsi="Angsana New"/>
                <w:sz w:val="21"/>
                <w:szCs w:val="21"/>
              </w:rPr>
              <w:t>,</w:t>
            </w:r>
            <w:r w:rsidRPr="00591709">
              <w:rPr>
                <w:rFonts w:ascii="Angsana New" w:hAnsi="Angsana New"/>
                <w:sz w:val="21"/>
                <w:szCs w:val="21"/>
              </w:rPr>
              <w:t>7</w:t>
            </w:r>
            <w:r w:rsidR="0075357E" w:rsidRPr="00591709">
              <w:rPr>
                <w:rFonts w:ascii="Angsana New" w:hAnsi="Angsana New"/>
                <w:sz w:val="21"/>
                <w:szCs w:val="21"/>
              </w:rPr>
              <w:t>0</w:t>
            </w:r>
            <w:r w:rsidRPr="00591709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61" w:type="dxa"/>
          </w:tcPr>
          <w:p w14:paraId="0553910F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71F0ACCF" w14:textId="6ADD459E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575</w:t>
            </w:r>
          </w:p>
        </w:tc>
        <w:tc>
          <w:tcPr>
            <w:tcW w:w="261" w:type="dxa"/>
          </w:tcPr>
          <w:p w14:paraId="3922828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BF63C4C" w14:textId="5F2862EF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236" w:type="dxa"/>
          </w:tcPr>
          <w:p w14:paraId="307425D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72DCC195" w14:textId="5D6C1968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346</w:t>
            </w:r>
          </w:p>
        </w:tc>
        <w:tc>
          <w:tcPr>
            <w:tcW w:w="270" w:type="dxa"/>
          </w:tcPr>
          <w:p w14:paraId="19FB637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5C23D3A0" w14:textId="65D2E7E5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2</w:t>
            </w:r>
            <w:r w:rsidR="0075357E" w:rsidRPr="00591709">
              <w:rPr>
                <w:rFonts w:ascii="Angsana New" w:hAnsi="Angsana New"/>
                <w:sz w:val="21"/>
                <w:szCs w:val="21"/>
              </w:rPr>
              <w:t>0</w:t>
            </w:r>
            <w:r w:rsidRPr="00591709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247" w:type="dxa"/>
          </w:tcPr>
          <w:p w14:paraId="657A8394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2816B888" w14:textId="45C7298F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77</w:t>
            </w:r>
          </w:p>
        </w:tc>
        <w:tc>
          <w:tcPr>
            <w:tcW w:w="252" w:type="dxa"/>
          </w:tcPr>
          <w:p w14:paraId="0AB2053D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6A7FA1BD" w14:textId="014F271E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251" w:type="dxa"/>
            <w:gridSpan w:val="2"/>
          </w:tcPr>
          <w:p w14:paraId="3D6CD2C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12DF3DEB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19570C2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3B792AD3" w14:textId="727FF64A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6</w:t>
            </w:r>
            <w:r w:rsidR="00FE294A" w:rsidRPr="00591709">
              <w:rPr>
                <w:rFonts w:ascii="Angsana New" w:hAnsi="Angsana New"/>
                <w:sz w:val="21"/>
                <w:szCs w:val="21"/>
              </w:rPr>
              <w:t>,</w:t>
            </w:r>
            <w:r w:rsidRPr="00591709">
              <w:rPr>
                <w:rFonts w:ascii="Angsana New" w:hAnsi="Angsana New"/>
                <w:sz w:val="21"/>
                <w:szCs w:val="21"/>
              </w:rPr>
              <w:t>928</w:t>
            </w:r>
          </w:p>
        </w:tc>
      </w:tr>
      <w:tr w:rsidR="00FE294A" w:rsidRPr="00C62AA6" w14:paraId="60DEC876" w14:textId="77777777" w:rsidTr="008D0F7B">
        <w:trPr>
          <w:trHeight w:val="290"/>
        </w:trPr>
        <w:tc>
          <w:tcPr>
            <w:tcW w:w="1800" w:type="dxa"/>
            <w:vAlign w:val="bottom"/>
          </w:tcPr>
          <w:p w14:paraId="1088E1F5" w14:textId="77777777" w:rsidR="00FE294A" w:rsidRPr="006A7547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6A7547">
              <w:rPr>
                <w:rFonts w:ascii="Angsana New" w:hAnsi="Angsana New" w:hint="cs"/>
                <w:sz w:val="21"/>
                <w:szCs w:val="21"/>
                <w:cs/>
              </w:rPr>
              <w:t>ตัด</w:t>
            </w:r>
            <w:r w:rsidRPr="006A7547">
              <w:rPr>
                <w:rFonts w:ascii="Angsana New" w:hAnsi="Angsana New"/>
                <w:sz w:val="21"/>
                <w:szCs w:val="21"/>
                <w:cs/>
              </w:rPr>
              <w:t>จำหน่าย</w:t>
            </w:r>
          </w:p>
        </w:tc>
        <w:tc>
          <w:tcPr>
            <w:tcW w:w="657" w:type="dxa"/>
          </w:tcPr>
          <w:p w14:paraId="6E512AD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3AE5C58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1BD7F89B" w14:textId="638AA100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4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43" w:type="dxa"/>
            <w:gridSpan w:val="2"/>
          </w:tcPr>
          <w:p w14:paraId="476911FF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24E44C9D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655BE8DE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2017194" w14:textId="17933CAF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5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41" w:type="dxa"/>
          </w:tcPr>
          <w:p w14:paraId="5C6F07F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2A9085D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056B420E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7ED1C85B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510050E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142BB17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B43E105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261C5EE6" w14:textId="7EE078BC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2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29716E8E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7FAAFE9F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</w:tcPr>
          <w:p w14:paraId="5DF70D13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69BD80B8" w14:textId="1A4D34F5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6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</w:tcPr>
          <w:p w14:paraId="2600057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69DF3C7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gridSpan w:val="2"/>
          </w:tcPr>
          <w:p w14:paraId="341E7F1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10FE4623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05D569B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6745190C" w14:textId="75F57CC0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17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FE294A" w:rsidRPr="00C62AA6" w14:paraId="049A4330" w14:textId="77777777" w:rsidTr="008D0F7B">
        <w:trPr>
          <w:trHeight w:val="290"/>
        </w:trPr>
        <w:tc>
          <w:tcPr>
            <w:tcW w:w="1800" w:type="dxa"/>
            <w:vAlign w:val="bottom"/>
          </w:tcPr>
          <w:p w14:paraId="5DBD2E4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ผลต่างจากการแปลงค่าใน</w:t>
            </w:r>
          </w:p>
        </w:tc>
        <w:tc>
          <w:tcPr>
            <w:tcW w:w="657" w:type="dxa"/>
          </w:tcPr>
          <w:p w14:paraId="3DA6659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33932F7D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309190A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5B66F9A8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18849B9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3250D4FB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620769B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516F64B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397805D8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4C84F3E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238CD25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6C6EE22B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4E7882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15F15CF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67D497B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61CD2883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16980C0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</w:tcPr>
          <w:p w14:paraId="6212F5C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0C6B05A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00C5441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2AD11CF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334FF815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1DED1B4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2C3B51B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7ABB759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E294A" w:rsidRPr="00C62AA6" w14:paraId="53D686A8" w14:textId="77777777" w:rsidTr="008D0F7B">
        <w:trPr>
          <w:trHeight w:val="290"/>
        </w:trPr>
        <w:tc>
          <w:tcPr>
            <w:tcW w:w="1800" w:type="dxa"/>
            <w:vAlign w:val="bottom"/>
          </w:tcPr>
          <w:p w14:paraId="2D103BE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 w:hint="cs"/>
                <w:sz w:val="21"/>
                <w:szCs w:val="21"/>
                <w:cs/>
              </w:rPr>
              <w:t xml:space="preserve">   การจัดทำงบการเงินรวม</w:t>
            </w:r>
          </w:p>
        </w:tc>
        <w:tc>
          <w:tcPr>
            <w:tcW w:w="657" w:type="dxa"/>
          </w:tcPr>
          <w:p w14:paraId="62D751AE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7965599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402B372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  <w:gridSpan w:val="2"/>
          </w:tcPr>
          <w:p w14:paraId="54F05EB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246F44A4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5BA9021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DC24D9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1" w:type="dxa"/>
          </w:tcPr>
          <w:p w14:paraId="2227E29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6F2C860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1A1DDBB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0681A43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36858B14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3C35417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21DBC8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29D6BE18" w14:textId="73BB3C85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2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2E476EE5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0576084F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</w:tcPr>
          <w:p w14:paraId="1C296C4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7C2AE43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1482BDD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76B9DE9B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gridSpan w:val="2"/>
          </w:tcPr>
          <w:p w14:paraId="539DEA0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6C27E2F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513BD29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7F0A93D6" w14:textId="36FB6F2A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2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FE294A" w:rsidRPr="00C62AA6" w14:paraId="0F25EE34" w14:textId="77777777" w:rsidTr="008A0656">
        <w:tc>
          <w:tcPr>
            <w:tcW w:w="1800" w:type="dxa"/>
          </w:tcPr>
          <w:p w14:paraId="67F8B611" w14:textId="6F451F41" w:rsidR="00FE294A" w:rsidRPr="00C62AA6" w:rsidRDefault="004D3C86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2559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4B6D9E9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" w:type="dxa"/>
          </w:tcPr>
          <w:p w14:paraId="476AD13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67E8FF3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709327A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586559F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4338E4A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78A8633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1" w:type="dxa"/>
          </w:tcPr>
          <w:p w14:paraId="6EF2DD3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61D75A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6337461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A88794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40A291D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C172D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135E9EF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</w:tcBorders>
          </w:tcPr>
          <w:p w14:paraId="3005E1F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CBAB85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14:paraId="523DD15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</w:tcPr>
          <w:p w14:paraId="2895EA2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</w:tcBorders>
          </w:tcPr>
          <w:p w14:paraId="1A4590D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79D1A54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</w:tcBorders>
          </w:tcPr>
          <w:p w14:paraId="7ABE583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734B953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5A756D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6FBB281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79FD8D6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FE294A" w:rsidRPr="00C62AA6" w14:paraId="68AAAEF6" w14:textId="77777777" w:rsidTr="008A0656">
        <w:tc>
          <w:tcPr>
            <w:tcW w:w="1800" w:type="dxa"/>
          </w:tcPr>
          <w:p w14:paraId="3D2FEF46" w14:textId="7F8C1658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 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และ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657" w:type="dxa"/>
          </w:tcPr>
          <w:p w14:paraId="72FB149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2552B01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</w:tcPr>
          <w:p w14:paraId="703B23B8" w14:textId="627EA44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FE294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266</w:t>
            </w:r>
          </w:p>
        </w:tc>
        <w:tc>
          <w:tcPr>
            <w:tcW w:w="243" w:type="dxa"/>
            <w:gridSpan w:val="2"/>
          </w:tcPr>
          <w:p w14:paraId="27D64C3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6336DC47" w14:textId="48AD8F26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36" w:type="dxa"/>
            <w:gridSpan w:val="2"/>
          </w:tcPr>
          <w:p w14:paraId="4AAD8B2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</w:tcPr>
          <w:p w14:paraId="7EBF23B6" w14:textId="5376FDC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72</w:t>
            </w:r>
            <w:r w:rsidR="00FE294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637</w:t>
            </w:r>
          </w:p>
        </w:tc>
        <w:tc>
          <w:tcPr>
            <w:tcW w:w="241" w:type="dxa"/>
          </w:tcPr>
          <w:p w14:paraId="05C9FC3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</w:tcPr>
          <w:p w14:paraId="30DCE667" w14:textId="53620F2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13</w:t>
            </w:r>
            <w:r w:rsidR="00FE294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261" w:type="dxa"/>
          </w:tcPr>
          <w:p w14:paraId="257FC7E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</w:tcPr>
          <w:p w14:paraId="32248B29" w14:textId="246A357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  <w:r w:rsidR="00FE294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373</w:t>
            </w:r>
          </w:p>
        </w:tc>
        <w:tc>
          <w:tcPr>
            <w:tcW w:w="261" w:type="dxa"/>
          </w:tcPr>
          <w:p w14:paraId="3EFB7E1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5121C652" w14:textId="6A3D064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15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36" w:type="dxa"/>
          </w:tcPr>
          <w:p w14:paraId="17C222F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0DC3214A" w14:textId="08362F0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FE294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270" w:type="dxa"/>
          </w:tcPr>
          <w:p w14:paraId="11E0CE0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784CBA95" w14:textId="5FD51187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FE294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247" w:type="dxa"/>
          </w:tcPr>
          <w:p w14:paraId="329ED06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11ACE299" w14:textId="5657DE4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595</w:t>
            </w:r>
          </w:p>
        </w:tc>
        <w:tc>
          <w:tcPr>
            <w:tcW w:w="252" w:type="dxa"/>
          </w:tcPr>
          <w:p w14:paraId="307DB46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617E2BA1" w14:textId="3F622AB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51" w:type="dxa"/>
            <w:gridSpan w:val="2"/>
          </w:tcPr>
          <w:p w14:paraId="405CAE6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16" w:type="dxa"/>
          </w:tcPr>
          <w:p w14:paraId="3E9AB8D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50B22F1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5EC5E337" w14:textId="208521E6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96</w:t>
            </w:r>
            <w:r w:rsidR="00FE294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168</w:t>
            </w:r>
          </w:p>
        </w:tc>
      </w:tr>
      <w:tr w:rsidR="00FE294A" w:rsidRPr="00C62AA6" w14:paraId="15AFFC5B" w14:textId="77777777" w:rsidTr="00EC20FE">
        <w:tc>
          <w:tcPr>
            <w:tcW w:w="1800" w:type="dxa"/>
          </w:tcPr>
          <w:p w14:paraId="7707087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657" w:type="dxa"/>
          </w:tcPr>
          <w:p w14:paraId="63DD2CD9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370E7CD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41D80F2F" w14:textId="2708BBF7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73</w:t>
            </w:r>
          </w:p>
        </w:tc>
        <w:tc>
          <w:tcPr>
            <w:tcW w:w="243" w:type="dxa"/>
            <w:gridSpan w:val="2"/>
          </w:tcPr>
          <w:p w14:paraId="18CB581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4BFE3D6C" w14:textId="0336F1DC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36" w:type="dxa"/>
            <w:gridSpan w:val="2"/>
          </w:tcPr>
          <w:p w14:paraId="7387296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234B6394" w14:textId="671DC4C5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3</w:t>
            </w:r>
            <w:r w:rsidR="00704AA7" w:rsidRPr="00591709">
              <w:rPr>
                <w:rFonts w:ascii="Angsana New" w:hAnsi="Angsana New"/>
                <w:sz w:val="21"/>
                <w:szCs w:val="21"/>
              </w:rPr>
              <w:t>,</w:t>
            </w:r>
            <w:r w:rsidRPr="00591709">
              <w:rPr>
                <w:rFonts w:ascii="Angsana New" w:hAnsi="Angsana New"/>
                <w:sz w:val="21"/>
                <w:szCs w:val="21"/>
              </w:rPr>
              <w:t>699</w:t>
            </w:r>
          </w:p>
        </w:tc>
        <w:tc>
          <w:tcPr>
            <w:tcW w:w="241" w:type="dxa"/>
          </w:tcPr>
          <w:p w14:paraId="1E37E9A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620A7631" w14:textId="263C9D35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1</w:t>
            </w:r>
            <w:r w:rsidR="00704AA7" w:rsidRPr="00591709">
              <w:rPr>
                <w:rFonts w:ascii="Angsana New" w:hAnsi="Angsana New"/>
                <w:sz w:val="21"/>
                <w:szCs w:val="21"/>
              </w:rPr>
              <w:t>,</w:t>
            </w:r>
            <w:r w:rsidRPr="00591709">
              <w:rPr>
                <w:rFonts w:ascii="Angsana New" w:hAnsi="Angsana New"/>
                <w:sz w:val="21"/>
                <w:szCs w:val="21"/>
              </w:rPr>
              <w:t>822</w:t>
            </w:r>
          </w:p>
        </w:tc>
        <w:tc>
          <w:tcPr>
            <w:tcW w:w="261" w:type="dxa"/>
          </w:tcPr>
          <w:p w14:paraId="4665123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2E7793DB" w14:textId="74B59483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729</w:t>
            </w:r>
          </w:p>
        </w:tc>
        <w:tc>
          <w:tcPr>
            <w:tcW w:w="261" w:type="dxa"/>
          </w:tcPr>
          <w:p w14:paraId="3C6FF8E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2EAD50B3" w14:textId="602B9C94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236" w:type="dxa"/>
          </w:tcPr>
          <w:p w14:paraId="49FDAA2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2374C2A7" w14:textId="70A36255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341</w:t>
            </w:r>
          </w:p>
        </w:tc>
        <w:tc>
          <w:tcPr>
            <w:tcW w:w="270" w:type="dxa"/>
          </w:tcPr>
          <w:p w14:paraId="515C5483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5E23093E" w14:textId="1D6665B8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2</w:t>
            </w:r>
            <w:r w:rsidR="0075357E" w:rsidRPr="00591709">
              <w:rPr>
                <w:rFonts w:ascii="Angsana New" w:hAnsi="Angsana New"/>
                <w:sz w:val="21"/>
                <w:szCs w:val="21"/>
              </w:rPr>
              <w:t>0</w:t>
            </w:r>
            <w:r w:rsidRPr="00591709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47" w:type="dxa"/>
          </w:tcPr>
          <w:p w14:paraId="01267FB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3CFD7FEB" w14:textId="4DA0C813" w:rsidR="00FE294A" w:rsidRPr="00591709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71</w:t>
            </w:r>
          </w:p>
        </w:tc>
        <w:tc>
          <w:tcPr>
            <w:tcW w:w="252" w:type="dxa"/>
          </w:tcPr>
          <w:p w14:paraId="6421334F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68BA5A4E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gridSpan w:val="2"/>
          </w:tcPr>
          <w:p w14:paraId="50273EC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0CA0F77F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16437F6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367A8794" w14:textId="2F10F10B" w:rsidR="00FE294A" w:rsidRPr="00591709" w:rsidRDefault="007F0795" w:rsidP="0099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6</w:t>
            </w:r>
            <w:r w:rsidR="009907D3">
              <w:rPr>
                <w:rFonts w:ascii="Angsana New" w:hAnsi="Angsana New"/>
                <w:sz w:val="21"/>
                <w:szCs w:val="21"/>
              </w:rPr>
              <w:t>,</w:t>
            </w:r>
            <w:r w:rsidRPr="00591709">
              <w:rPr>
                <w:rFonts w:ascii="Angsana New" w:hAnsi="Angsana New"/>
                <w:sz w:val="21"/>
                <w:szCs w:val="21"/>
              </w:rPr>
              <w:t>958</w:t>
            </w:r>
          </w:p>
        </w:tc>
      </w:tr>
      <w:tr w:rsidR="00FE294A" w:rsidRPr="00C62AA6" w14:paraId="7083BDEA" w14:textId="77777777" w:rsidTr="00EC20FE">
        <w:tc>
          <w:tcPr>
            <w:tcW w:w="1800" w:type="dxa"/>
          </w:tcPr>
          <w:p w14:paraId="1B70DC6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 w:hint="cs"/>
                <w:sz w:val="21"/>
                <w:szCs w:val="21"/>
                <w:cs/>
              </w:rPr>
              <w:t>ตัด</w:t>
            </w:r>
            <w:r w:rsidRPr="00C62AA6">
              <w:rPr>
                <w:rFonts w:ascii="Angsana New" w:hAnsi="Angsana New"/>
                <w:sz w:val="21"/>
                <w:szCs w:val="21"/>
                <w:cs/>
              </w:rPr>
              <w:t>จำหน่าย</w:t>
            </w:r>
          </w:p>
        </w:tc>
        <w:tc>
          <w:tcPr>
            <w:tcW w:w="657" w:type="dxa"/>
          </w:tcPr>
          <w:p w14:paraId="53C3BE0C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175EA46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24D5FFA7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  <w:gridSpan w:val="2"/>
          </w:tcPr>
          <w:p w14:paraId="40BD634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3C96DB82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026FEAF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A95A5F4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1" w:type="dxa"/>
          </w:tcPr>
          <w:p w14:paraId="7A0C392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41F9E197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2A5035E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62307C70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7922C44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45CFDD36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266342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35EBF70A" w14:textId="58D72B0F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5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387114E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653C76DA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</w:tcPr>
          <w:p w14:paraId="5BA87038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67E60B2E" w14:textId="4BF2202F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2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2" w:type="dxa"/>
          </w:tcPr>
          <w:p w14:paraId="7F47C0B2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7EB85676" w14:textId="253C0508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7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51" w:type="dxa"/>
            <w:gridSpan w:val="2"/>
          </w:tcPr>
          <w:p w14:paraId="00D9D8FE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40663FF2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2DAFFF2F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53DD6BF7" w14:textId="70B26E0C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14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FE294A" w:rsidRPr="00C62AA6" w14:paraId="19474B0B" w14:textId="77777777" w:rsidTr="00190D84">
        <w:tc>
          <w:tcPr>
            <w:tcW w:w="1800" w:type="dxa"/>
          </w:tcPr>
          <w:p w14:paraId="0919BC6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ผลต่างจากการแปลงค่าใน</w:t>
            </w:r>
          </w:p>
        </w:tc>
        <w:tc>
          <w:tcPr>
            <w:tcW w:w="657" w:type="dxa"/>
          </w:tcPr>
          <w:p w14:paraId="3B5CD78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73C59E1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7F4F2488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1A39749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2939753B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1C5325C3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CDC6EB3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6F8FA017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73FD951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624E054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662E2261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12E9C10D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2C9FD31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0A71B1C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46BE27BD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08074E9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1B5E8A9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7" w:type="dxa"/>
          </w:tcPr>
          <w:p w14:paraId="14F68763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50B4A8F8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3DC3214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01E0DCA4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2A7D415E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</w:tcPr>
          <w:p w14:paraId="2241791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44CE10FC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306E79E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E294A" w:rsidRPr="00C62AA6" w14:paraId="7E53F3C2" w14:textId="77777777" w:rsidTr="00190D84">
        <w:tc>
          <w:tcPr>
            <w:tcW w:w="1800" w:type="dxa"/>
          </w:tcPr>
          <w:p w14:paraId="5F169A5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1"/>
                <w:szCs w:val="21"/>
              </w:rPr>
            </w:pPr>
            <w:r w:rsidRPr="00C62AA6">
              <w:rPr>
                <w:rFonts w:ascii="Angsana New" w:hAnsi="Angsana New" w:hint="cs"/>
                <w:sz w:val="21"/>
                <w:szCs w:val="21"/>
                <w:cs/>
              </w:rPr>
              <w:t xml:space="preserve">   การจัดทำงบการเงินรวม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012C0866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114AF02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02EB930A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3" w:type="dxa"/>
            <w:gridSpan w:val="2"/>
          </w:tcPr>
          <w:p w14:paraId="22748C36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6C33BDD5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18069525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F9478F1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1" w:type="dxa"/>
          </w:tcPr>
          <w:p w14:paraId="0DF0A0D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35782DD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2F4456EA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BC727CC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524EA05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6909C9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1A92D0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8" w:type="dxa"/>
            <w:gridSpan w:val="3"/>
            <w:tcBorders>
              <w:bottom w:val="single" w:sz="4" w:space="0" w:color="auto"/>
            </w:tcBorders>
          </w:tcPr>
          <w:p w14:paraId="42302FB1" w14:textId="4802C66B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7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4DA27935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14:paraId="6D10D346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7" w:type="dxa"/>
          </w:tcPr>
          <w:p w14:paraId="39860949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3"/>
            <w:tcBorders>
              <w:bottom w:val="single" w:sz="4" w:space="0" w:color="auto"/>
            </w:tcBorders>
          </w:tcPr>
          <w:p w14:paraId="661EFBE0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4DB1AFB8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5" w:type="dxa"/>
            <w:gridSpan w:val="2"/>
            <w:tcBorders>
              <w:bottom w:val="single" w:sz="4" w:space="0" w:color="auto"/>
            </w:tcBorders>
          </w:tcPr>
          <w:p w14:paraId="34AEFC89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1" w:type="dxa"/>
            <w:gridSpan w:val="2"/>
          </w:tcPr>
          <w:p w14:paraId="381AF3AE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D0320DD" w14:textId="77777777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7C10C980" w14:textId="77777777" w:rsidR="00FE294A" w:rsidRPr="00591709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B0F2039" w14:textId="0D9952C9" w:rsidR="00FE294A" w:rsidRPr="00591709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591709">
              <w:rPr>
                <w:rFonts w:ascii="Angsana New" w:hAnsi="Angsana New"/>
                <w:sz w:val="21"/>
                <w:szCs w:val="21"/>
              </w:rPr>
              <w:t>(</w:t>
            </w:r>
            <w:r w:rsidR="007F0795" w:rsidRPr="00591709">
              <w:rPr>
                <w:rFonts w:ascii="Angsana New" w:hAnsi="Angsana New"/>
                <w:sz w:val="21"/>
                <w:szCs w:val="21"/>
              </w:rPr>
              <w:t>7</w:t>
            </w:r>
            <w:r w:rsidRPr="00591709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FE294A" w:rsidRPr="00C62AA6" w14:paraId="3EEECE56" w14:textId="77777777" w:rsidTr="00190D84">
        <w:tc>
          <w:tcPr>
            <w:tcW w:w="1800" w:type="dxa"/>
          </w:tcPr>
          <w:p w14:paraId="75BB5D7F" w14:textId="7F39B23F" w:rsidR="00FE294A" w:rsidRPr="00C62AA6" w:rsidRDefault="004D3C86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14:paraId="2FFED370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3" w:type="dxa"/>
          </w:tcPr>
          <w:p w14:paraId="5E0244B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181399FF" w14:textId="151BA7E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339</w:t>
            </w:r>
          </w:p>
        </w:tc>
        <w:tc>
          <w:tcPr>
            <w:tcW w:w="243" w:type="dxa"/>
            <w:gridSpan w:val="2"/>
          </w:tcPr>
          <w:p w14:paraId="430779D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B1643" w14:textId="70768F26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36" w:type="dxa"/>
            <w:gridSpan w:val="2"/>
          </w:tcPr>
          <w:p w14:paraId="3FF1CF4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3AAA70F9" w14:textId="6274DDEB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76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336</w:t>
            </w:r>
          </w:p>
        </w:tc>
        <w:tc>
          <w:tcPr>
            <w:tcW w:w="241" w:type="dxa"/>
          </w:tcPr>
          <w:p w14:paraId="37BCDC8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365A366" w14:textId="2B32D614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14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873</w:t>
            </w:r>
          </w:p>
        </w:tc>
        <w:tc>
          <w:tcPr>
            <w:tcW w:w="261" w:type="dxa"/>
          </w:tcPr>
          <w:p w14:paraId="4D3A774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56FE452B" w14:textId="113598C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61" w:type="dxa"/>
          </w:tcPr>
          <w:p w14:paraId="73B057D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F25B48E" w14:textId="0D3F5F01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156</w:t>
            </w:r>
          </w:p>
        </w:tc>
        <w:tc>
          <w:tcPr>
            <w:tcW w:w="236" w:type="dxa"/>
          </w:tcPr>
          <w:p w14:paraId="748C9E4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A1CD55" w14:textId="08DF0BE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372</w:t>
            </w:r>
          </w:p>
        </w:tc>
        <w:tc>
          <w:tcPr>
            <w:tcW w:w="270" w:type="dxa"/>
          </w:tcPr>
          <w:p w14:paraId="474F1C4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FDC1CA" w14:textId="0E350C16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233</w:t>
            </w:r>
          </w:p>
        </w:tc>
        <w:tc>
          <w:tcPr>
            <w:tcW w:w="247" w:type="dxa"/>
          </w:tcPr>
          <w:p w14:paraId="620039F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BCEC42" w14:textId="271F3A2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664</w:t>
            </w:r>
          </w:p>
        </w:tc>
        <w:tc>
          <w:tcPr>
            <w:tcW w:w="252" w:type="dxa"/>
          </w:tcPr>
          <w:p w14:paraId="13C081E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48AA1" w14:textId="47DDD385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51" w:type="dxa"/>
            <w:gridSpan w:val="2"/>
          </w:tcPr>
          <w:p w14:paraId="6F872B2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2F8FBA95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37F5B52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68347163" w14:textId="7D2144C8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</w:t>
            </w:r>
          </w:p>
        </w:tc>
      </w:tr>
      <w:tr w:rsidR="00FE294A" w:rsidRPr="006B3B13" w14:paraId="5F11F137" w14:textId="77777777" w:rsidTr="00933699">
        <w:trPr>
          <w:trHeight w:val="110"/>
        </w:trPr>
        <w:tc>
          <w:tcPr>
            <w:tcW w:w="1800" w:type="dxa"/>
          </w:tcPr>
          <w:p w14:paraId="6A6E9E3E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30B9AB08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43" w:type="dxa"/>
          </w:tcPr>
          <w:p w14:paraId="5DE32B12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6EF83138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43" w:type="dxa"/>
            <w:gridSpan w:val="2"/>
          </w:tcPr>
          <w:p w14:paraId="42852FD3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0A887C82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36" w:type="dxa"/>
            <w:gridSpan w:val="2"/>
          </w:tcPr>
          <w:p w14:paraId="311D4C50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4C055EAC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41" w:type="dxa"/>
          </w:tcPr>
          <w:p w14:paraId="050DBC83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B05A0C3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61" w:type="dxa"/>
          </w:tcPr>
          <w:p w14:paraId="21F55B5E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CBEE8CF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61" w:type="dxa"/>
          </w:tcPr>
          <w:p w14:paraId="22F627DD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8641AE2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36" w:type="dxa"/>
          </w:tcPr>
          <w:p w14:paraId="13682287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</w:tcBorders>
          </w:tcPr>
          <w:p w14:paraId="1D014107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6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70" w:type="dxa"/>
          </w:tcPr>
          <w:p w14:paraId="542874EC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14:paraId="2F1A513C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47" w:type="dxa"/>
          </w:tcPr>
          <w:p w14:paraId="1FAB39EC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</w:tcBorders>
          </w:tcPr>
          <w:p w14:paraId="06D9E562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52" w:type="dxa"/>
          </w:tcPr>
          <w:p w14:paraId="7041A17D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</w:tcBorders>
          </w:tcPr>
          <w:p w14:paraId="20DD1DCA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51" w:type="dxa"/>
            <w:gridSpan w:val="2"/>
          </w:tcPr>
          <w:p w14:paraId="5DCC9F14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DFFB429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261" w:type="dxa"/>
          </w:tcPr>
          <w:p w14:paraId="25AF3FF8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F35D3FA" w14:textId="77777777" w:rsidR="00FE294A" w:rsidRPr="006B3B1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i/>
                <w:iCs/>
                <w:sz w:val="4"/>
                <w:szCs w:val="4"/>
              </w:rPr>
            </w:pPr>
          </w:p>
        </w:tc>
      </w:tr>
      <w:tr w:rsidR="00FE294A" w:rsidRPr="00C62AA6" w14:paraId="7CA41B34" w14:textId="77777777" w:rsidTr="00ED00DD">
        <w:tc>
          <w:tcPr>
            <w:tcW w:w="2457" w:type="dxa"/>
            <w:gridSpan w:val="2"/>
          </w:tcPr>
          <w:p w14:paraId="4E5FAB3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448"/>
              </w:tabs>
              <w:spacing w:line="240" w:lineRule="auto"/>
              <w:ind w:left="-1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ค่าเผื่อการด้อยค่าของสินทรัพย์</w:t>
            </w:r>
          </w:p>
        </w:tc>
        <w:tc>
          <w:tcPr>
            <w:tcW w:w="243" w:type="dxa"/>
          </w:tcPr>
          <w:p w14:paraId="473732F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08" w:type="dxa"/>
          </w:tcPr>
          <w:p w14:paraId="2BAB287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603C24E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7E61DE8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0BA1FA7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06" w:type="dxa"/>
          </w:tcPr>
          <w:p w14:paraId="60128DF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41" w:type="dxa"/>
          </w:tcPr>
          <w:p w14:paraId="42DCCAF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797" w:type="dxa"/>
          </w:tcPr>
          <w:p w14:paraId="2B63533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61" w:type="dxa"/>
          </w:tcPr>
          <w:p w14:paraId="1C7BB3D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70" w:type="dxa"/>
          </w:tcPr>
          <w:p w14:paraId="50AE9FD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61" w:type="dxa"/>
          </w:tcPr>
          <w:p w14:paraId="56379E9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10" w:type="dxa"/>
          </w:tcPr>
          <w:p w14:paraId="2ECB5D9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4AD180A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624185F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6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70" w:type="dxa"/>
          </w:tcPr>
          <w:p w14:paraId="06BD6C3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2BEE1E4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47" w:type="dxa"/>
          </w:tcPr>
          <w:p w14:paraId="690C538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18ED0B5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52" w:type="dxa"/>
          </w:tcPr>
          <w:p w14:paraId="58D8729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02B0622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43B2F39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916" w:type="dxa"/>
          </w:tcPr>
          <w:p w14:paraId="4338F91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61" w:type="dxa"/>
          </w:tcPr>
          <w:p w14:paraId="7BB918D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37" w:type="dxa"/>
          </w:tcPr>
          <w:p w14:paraId="06FB958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</w:tr>
      <w:tr w:rsidR="00FE294A" w:rsidRPr="00C62AA6" w14:paraId="26945164" w14:textId="77777777" w:rsidTr="004C4C9D">
        <w:tc>
          <w:tcPr>
            <w:tcW w:w="1800" w:type="dxa"/>
          </w:tcPr>
          <w:p w14:paraId="3EB49ED0" w14:textId="706E4058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2559</w:t>
            </w:r>
          </w:p>
        </w:tc>
        <w:tc>
          <w:tcPr>
            <w:tcW w:w="657" w:type="dxa"/>
          </w:tcPr>
          <w:p w14:paraId="323D746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" w:type="dxa"/>
          </w:tcPr>
          <w:p w14:paraId="7AA7109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</w:tcPr>
          <w:p w14:paraId="76338E9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32F3650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3E77430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0052ADE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</w:tcPr>
          <w:p w14:paraId="7EE601E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1" w:type="dxa"/>
          </w:tcPr>
          <w:p w14:paraId="58E4FC3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</w:tcPr>
          <w:p w14:paraId="63AC189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5C38B13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</w:tcPr>
          <w:p w14:paraId="05F4ADE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16C065F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6E146F8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21083E4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544908C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0E2608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579D272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</w:tcPr>
          <w:p w14:paraId="42F2F6E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7DF6D48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0145473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59C9FE1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3525B4E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16" w:type="dxa"/>
          </w:tcPr>
          <w:p w14:paraId="0299496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4DA28FB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70707DB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7E5ED9" w:rsidRPr="00C62AA6" w14:paraId="0880B989" w14:textId="77777777" w:rsidTr="004C4C9D">
        <w:tc>
          <w:tcPr>
            <w:tcW w:w="1800" w:type="dxa"/>
          </w:tcPr>
          <w:p w14:paraId="230336E2" w14:textId="620986FB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</w:t>
            </w:r>
            <w:r w:rsidRPr="00C62AA6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แล</w:t>
            </w:r>
            <w:r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ะ</w:t>
            </w:r>
            <w:r w:rsidR="004D3C8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657" w:type="dxa"/>
          </w:tcPr>
          <w:p w14:paraId="4D5D2F80" w14:textId="14F8A533" w:rsidR="007E5ED9" w:rsidRPr="00C62AA6" w:rsidRDefault="007F0795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43" w:type="dxa"/>
          </w:tcPr>
          <w:p w14:paraId="0AF43292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</w:tcPr>
          <w:p w14:paraId="5544C22F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3" w:type="dxa"/>
            <w:gridSpan w:val="2"/>
          </w:tcPr>
          <w:p w14:paraId="49DA794A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14:paraId="5D6BDB28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0DC36E1E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</w:tcPr>
          <w:p w14:paraId="1D642D8C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1" w:type="dxa"/>
          </w:tcPr>
          <w:p w14:paraId="273413A0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</w:tcPr>
          <w:p w14:paraId="13E1AAB5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535EA377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</w:tcPr>
          <w:p w14:paraId="70B1F188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758BDE6C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11E0C45B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6D998EB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8" w:type="dxa"/>
            <w:gridSpan w:val="3"/>
          </w:tcPr>
          <w:p w14:paraId="14CC629D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FEFE298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3"/>
          </w:tcPr>
          <w:p w14:paraId="30D4DEF3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7" w:type="dxa"/>
          </w:tcPr>
          <w:p w14:paraId="7179E252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gridSpan w:val="3"/>
          </w:tcPr>
          <w:p w14:paraId="6BEC6005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662C7FF3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5" w:type="dxa"/>
            <w:gridSpan w:val="2"/>
          </w:tcPr>
          <w:p w14:paraId="543568EA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1" w:type="dxa"/>
            <w:gridSpan w:val="2"/>
          </w:tcPr>
          <w:p w14:paraId="2006B878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16" w:type="dxa"/>
          </w:tcPr>
          <w:p w14:paraId="3CDF96CE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68A9340D" w14:textId="77777777" w:rsidR="007E5ED9" w:rsidRPr="00C62AA6" w:rsidRDefault="007E5ED9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3E3EC10C" w14:textId="609E0CF3" w:rsidR="007E5ED9" w:rsidRPr="00C62AA6" w:rsidRDefault="007F0795" w:rsidP="007E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11</w:t>
            </w:r>
          </w:p>
        </w:tc>
      </w:tr>
      <w:tr w:rsidR="00704AA7" w:rsidRPr="00C62AA6" w14:paraId="00EF31E8" w14:textId="77777777" w:rsidTr="004C4C9D">
        <w:tc>
          <w:tcPr>
            <w:tcW w:w="1800" w:type="dxa"/>
          </w:tcPr>
          <w:p w14:paraId="4D5A7DE2" w14:textId="7538D9F3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ณ วันที่</w:t>
            </w:r>
            <w:r w:rsidRPr="00C62AA6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239C1B06" w14:textId="7D6B1832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43" w:type="dxa"/>
          </w:tcPr>
          <w:p w14:paraId="36C5797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0D0A9B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3" w:type="dxa"/>
            <w:gridSpan w:val="2"/>
          </w:tcPr>
          <w:p w14:paraId="700C6849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2709B44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3A56CA8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EA3C39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1" w:type="dxa"/>
          </w:tcPr>
          <w:p w14:paraId="5B92E34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D24E9F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7C3068C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831193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3EA0914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F1D27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482312B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8" w:type="dxa"/>
            <w:gridSpan w:val="3"/>
            <w:tcBorders>
              <w:bottom w:val="single" w:sz="4" w:space="0" w:color="auto"/>
            </w:tcBorders>
          </w:tcPr>
          <w:p w14:paraId="0492C6C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DDFE21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14:paraId="60F219A5" w14:textId="31444901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547</w:t>
            </w:r>
          </w:p>
        </w:tc>
        <w:tc>
          <w:tcPr>
            <w:tcW w:w="247" w:type="dxa"/>
          </w:tcPr>
          <w:p w14:paraId="42CEC81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gridSpan w:val="3"/>
            <w:tcBorders>
              <w:bottom w:val="single" w:sz="4" w:space="0" w:color="auto"/>
            </w:tcBorders>
          </w:tcPr>
          <w:p w14:paraId="11DF5C4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40E3A03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5" w:type="dxa"/>
            <w:gridSpan w:val="2"/>
            <w:tcBorders>
              <w:bottom w:val="single" w:sz="4" w:space="0" w:color="auto"/>
            </w:tcBorders>
          </w:tcPr>
          <w:p w14:paraId="7785BC4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1" w:type="dxa"/>
            <w:gridSpan w:val="2"/>
          </w:tcPr>
          <w:p w14:paraId="60943A3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18A552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1" w:type="dxa"/>
          </w:tcPr>
          <w:p w14:paraId="22F0A43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4D88190" w14:textId="6704D793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558</w:t>
            </w:r>
          </w:p>
        </w:tc>
      </w:tr>
      <w:tr w:rsidR="00704AA7" w:rsidRPr="006B3B13" w14:paraId="6DE92C04" w14:textId="77777777" w:rsidTr="008A0656">
        <w:tc>
          <w:tcPr>
            <w:tcW w:w="1800" w:type="dxa"/>
          </w:tcPr>
          <w:p w14:paraId="735A346B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657" w:type="dxa"/>
          </w:tcPr>
          <w:p w14:paraId="6699F457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3" w:type="dxa"/>
          </w:tcPr>
          <w:p w14:paraId="3B3FA292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08" w:type="dxa"/>
          </w:tcPr>
          <w:p w14:paraId="134C8346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3" w:type="dxa"/>
            <w:gridSpan w:val="2"/>
          </w:tcPr>
          <w:p w14:paraId="7954CBCC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07" w:type="dxa"/>
          </w:tcPr>
          <w:p w14:paraId="451B5A3A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36" w:type="dxa"/>
            <w:gridSpan w:val="2"/>
          </w:tcPr>
          <w:p w14:paraId="45614C7F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14" w:type="dxa"/>
            <w:gridSpan w:val="2"/>
          </w:tcPr>
          <w:p w14:paraId="40C06D6B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1" w:type="dxa"/>
          </w:tcPr>
          <w:p w14:paraId="31326E13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797" w:type="dxa"/>
          </w:tcPr>
          <w:p w14:paraId="76B59E53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61" w:type="dxa"/>
          </w:tcPr>
          <w:p w14:paraId="3087C4AC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70" w:type="dxa"/>
          </w:tcPr>
          <w:p w14:paraId="6390D153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61" w:type="dxa"/>
          </w:tcPr>
          <w:p w14:paraId="45BB4AFF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</w:tcPr>
          <w:p w14:paraId="3D38FD6A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52" w:type="dxa"/>
            <w:gridSpan w:val="2"/>
          </w:tcPr>
          <w:p w14:paraId="4E5EB11C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55" w:type="dxa"/>
          </w:tcPr>
          <w:p w14:paraId="21BD64B4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  <w:gridSpan w:val="3"/>
          </w:tcPr>
          <w:p w14:paraId="79CD0595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33" w:type="dxa"/>
          </w:tcPr>
          <w:p w14:paraId="495C2E2C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gridSpan w:val="3"/>
          </w:tcPr>
          <w:p w14:paraId="7064305D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08" w:type="dxa"/>
          </w:tcPr>
          <w:p w14:paraId="4EA04C95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gridSpan w:val="3"/>
          </w:tcPr>
          <w:p w14:paraId="76A6C013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746" w:type="dxa"/>
          </w:tcPr>
          <w:p w14:paraId="762391D5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2" w:type="dxa"/>
          </w:tcPr>
          <w:p w14:paraId="4D9E9F2D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25" w:type="dxa"/>
            <w:gridSpan w:val="2"/>
          </w:tcPr>
          <w:p w14:paraId="594D527E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61" w:type="dxa"/>
          </w:tcPr>
          <w:p w14:paraId="0662A11D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37" w:type="dxa"/>
          </w:tcPr>
          <w:p w14:paraId="10CB9A3F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704AA7" w:rsidRPr="006B3B13" w14:paraId="0A1294D9" w14:textId="77777777" w:rsidTr="008A0656">
        <w:tc>
          <w:tcPr>
            <w:tcW w:w="1800" w:type="dxa"/>
          </w:tcPr>
          <w:p w14:paraId="254A7A15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657" w:type="dxa"/>
          </w:tcPr>
          <w:p w14:paraId="353A4F5F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3" w:type="dxa"/>
          </w:tcPr>
          <w:p w14:paraId="1903BDE4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08" w:type="dxa"/>
          </w:tcPr>
          <w:p w14:paraId="3F988728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3" w:type="dxa"/>
            <w:gridSpan w:val="2"/>
          </w:tcPr>
          <w:p w14:paraId="5985CD44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07" w:type="dxa"/>
          </w:tcPr>
          <w:p w14:paraId="7D208B55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36" w:type="dxa"/>
            <w:gridSpan w:val="2"/>
          </w:tcPr>
          <w:p w14:paraId="648E2FB7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14" w:type="dxa"/>
            <w:gridSpan w:val="2"/>
          </w:tcPr>
          <w:p w14:paraId="3DC978CA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1" w:type="dxa"/>
          </w:tcPr>
          <w:p w14:paraId="752BBA24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797" w:type="dxa"/>
          </w:tcPr>
          <w:p w14:paraId="2990F256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61" w:type="dxa"/>
          </w:tcPr>
          <w:p w14:paraId="38AD9F70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70" w:type="dxa"/>
          </w:tcPr>
          <w:p w14:paraId="77CA6F7D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61" w:type="dxa"/>
          </w:tcPr>
          <w:p w14:paraId="2C240C84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</w:tcPr>
          <w:p w14:paraId="7E00F266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52" w:type="dxa"/>
            <w:gridSpan w:val="2"/>
          </w:tcPr>
          <w:p w14:paraId="05603A14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55" w:type="dxa"/>
          </w:tcPr>
          <w:p w14:paraId="57A0D107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  <w:gridSpan w:val="3"/>
          </w:tcPr>
          <w:p w14:paraId="4F7FE97C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33" w:type="dxa"/>
          </w:tcPr>
          <w:p w14:paraId="792D221E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gridSpan w:val="3"/>
          </w:tcPr>
          <w:p w14:paraId="5382E490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08" w:type="dxa"/>
          </w:tcPr>
          <w:p w14:paraId="5F875854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gridSpan w:val="3"/>
          </w:tcPr>
          <w:p w14:paraId="66547D8F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746" w:type="dxa"/>
          </w:tcPr>
          <w:p w14:paraId="5261B821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2" w:type="dxa"/>
          </w:tcPr>
          <w:p w14:paraId="09E1BA62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25" w:type="dxa"/>
            <w:gridSpan w:val="2"/>
          </w:tcPr>
          <w:p w14:paraId="33B806C3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61" w:type="dxa"/>
          </w:tcPr>
          <w:p w14:paraId="35E8336B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37" w:type="dxa"/>
          </w:tcPr>
          <w:p w14:paraId="28095BC6" w14:textId="77777777" w:rsidR="00704AA7" w:rsidRPr="006B3B13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704AA7" w:rsidRPr="00C62AA6" w14:paraId="7F84456C" w14:textId="77777777" w:rsidTr="006B3B13">
        <w:tc>
          <w:tcPr>
            <w:tcW w:w="1800" w:type="dxa"/>
          </w:tcPr>
          <w:p w14:paraId="05E4FB1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57" w:type="dxa"/>
          </w:tcPr>
          <w:p w14:paraId="3C82367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6A6F5BA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4D1BDDE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411C9E4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7" w:type="dxa"/>
          </w:tcPr>
          <w:p w14:paraId="01F15FA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23EED97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4" w:type="dxa"/>
            <w:gridSpan w:val="2"/>
          </w:tcPr>
          <w:p w14:paraId="1D1A721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1A98D459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74171FF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3631309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182150F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512B09B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B2074F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2735010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377436D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88" w:type="dxa"/>
            <w:gridSpan w:val="3"/>
          </w:tcPr>
          <w:p w14:paraId="0068A7C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3" w:type="dxa"/>
          </w:tcPr>
          <w:p w14:paraId="49F956A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7D7F45C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16A5A39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6B82854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09405E2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2" w:type="dxa"/>
          </w:tcPr>
          <w:p w14:paraId="0567970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5" w:type="dxa"/>
            <w:gridSpan w:val="2"/>
          </w:tcPr>
          <w:p w14:paraId="7219406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4DC99CD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4A92DF1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04AA7" w:rsidRPr="00C62AA6" w14:paraId="0D2165A1" w14:textId="77777777" w:rsidTr="006B3B13">
        <w:tc>
          <w:tcPr>
            <w:tcW w:w="1800" w:type="dxa"/>
          </w:tcPr>
          <w:p w14:paraId="10682D8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57" w:type="dxa"/>
          </w:tcPr>
          <w:p w14:paraId="07A87B0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6584783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2605749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3A56495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7" w:type="dxa"/>
          </w:tcPr>
          <w:p w14:paraId="1B48D7A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54856F2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4" w:type="dxa"/>
            <w:gridSpan w:val="2"/>
          </w:tcPr>
          <w:p w14:paraId="1E068E2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7C8742BB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6C17E95B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6C6037C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4248A08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7743A07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8705A0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093BE77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5A2B770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88" w:type="dxa"/>
            <w:gridSpan w:val="3"/>
          </w:tcPr>
          <w:p w14:paraId="508132B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3" w:type="dxa"/>
          </w:tcPr>
          <w:p w14:paraId="07843A2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76B8AF0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26209CB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4C287F8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48B14B9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2" w:type="dxa"/>
          </w:tcPr>
          <w:p w14:paraId="54ADA8C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5" w:type="dxa"/>
            <w:gridSpan w:val="2"/>
          </w:tcPr>
          <w:p w14:paraId="2530109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3FF8485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32FC1E4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04AA7" w:rsidRPr="00C62AA6" w14:paraId="36C1C6C4" w14:textId="77777777" w:rsidTr="006B3B13">
        <w:tc>
          <w:tcPr>
            <w:tcW w:w="1800" w:type="dxa"/>
          </w:tcPr>
          <w:p w14:paraId="554485F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657" w:type="dxa"/>
          </w:tcPr>
          <w:p w14:paraId="40D327B9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7FA7AE6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5ED9DF0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674F2D3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7" w:type="dxa"/>
          </w:tcPr>
          <w:p w14:paraId="6386B75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4233E04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4" w:type="dxa"/>
            <w:gridSpan w:val="2"/>
          </w:tcPr>
          <w:p w14:paraId="5B2F66D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1" w:type="dxa"/>
          </w:tcPr>
          <w:p w14:paraId="448A4E8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7" w:type="dxa"/>
          </w:tcPr>
          <w:p w14:paraId="08F28E5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5C4C8E6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</w:tcPr>
          <w:p w14:paraId="7FFEFE1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7466DD4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2943985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2137968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5" w:type="dxa"/>
          </w:tcPr>
          <w:p w14:paraId="6C965B8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88" w:type="dxa"/>
            <w:gridSpan w:val="3"/>
          </w:tcPr>
          <w:p w14:paraId="5F41795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3" w:type="dxa"/>
          </w:tcPr>
          <w:p w14:paraId="6DD90D3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3ADC040B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8" w:type="dxa"/>
          </w:tcPr>
          <w:p w14:paraId="2593DB8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345AD45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1B8FF95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2" w:type="dxa"/>
          </w:tcPr>
          <w:p w14:paraId="7D5CAD1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5" w:type="dxa"/>
            <w:gridSpan w:val="2"/>
          </w:tcPr>
          <w:p w14:paraId="6768E6D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1" w:type="dxa"/>
          </w:tcPr>
          <w:p w14:paraId="3E6D2C8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7" w:type="dxa"/>
          </w:tcPr>
          <w:p w14:paraId="7D5165F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04AA7" w:rsidRPr="00C62AA6" w14:paraId="5E45ED7D" w14:textId="77777777" w:rsidTr="00CF7DCB">
        <w:tc>
          <w:tcPr>
            <w:tcW w:w="1800" w:type="dxa"/>
          </w:tcPr>
          <w:p w14:paraId="42F327CB" w14:textId="4316D344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มกราคม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2559</w:t>
            </w: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14:paraId="054A6161" w14:textId="3B557B78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43" w:type="dxa"/>
          </w:tcPr>
          <w:p w14:paraId="1186766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6E79B8D7" w14:textId="6C21EFA1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741</w:t>
            </w:r>
          </w:p>
        </w:tc>
        <w:tc>
          <w:tcPr>
            <w:tcW w:w="243" w:type="dxa"/>
            <w:gridSpan w:val="2"/>
          </w:tcPr>
          <w:p w14:paraId="4EB5055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</w:tcPr>
          <w:p w14:paraId="119BCB55" w14:textId="12AB87DD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211</w:t>
            </w:r>
          </w:p>
        </w:tc>
        <w:tc>
          <w:tcPr>
            <w:tcW w:w="236" w:type="dxa"/>
            <w:gridSpan w:val="2"/>
          </w:tcPr>
          <w:p w14:paraId="20D429B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4" w:type="dxa"/>
            <w:gridSpan w:val="2"/>
            <w:tcBorders>
              <w:bottom w:val="double" w:sz="4" w:space="0" w:color="auto"/>
            </w:tcBorders>
          </w:tcPr>
          <w:p w14:paraId="0651F16F" w14:textId="7C9CAD5E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13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41" w:type="dxa"/>
          </w:tcPr>
          <w:p w14:paraId="10A7E48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13F6C12C" w14:textId="7CFDE6EB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12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123</w:t>
            </w:r>
          </w:p>
        </w:tc>
        <w:tc>
          <w:tcPr>
            <w:tcW w:w="261" w:type="dxa"/>
          </w:tcPr>
          <w:p w14:paraId="7C5D7C5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29770645" w14:textId="172A1C3B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621</w:t>
            </w:r>
          </w:p>
        </w:tc>
        <w:tc>
          <w:tcPr>
            <w:tcW w:w="261" w:type="dxa"/>
          </w:tcPr>
          <w:p w14:paraId="56384C9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8E05B82" w14:textId="5086E07D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252" w:type="dxa"/>
            <w:gridSpan w:val="2"/>
          </w:tcPr>
          <w:p w14:paraId="62236BB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</w:tcPr>
          <w:p w14:paraId="03E7E4A9" w14:textId="1341066F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968</w:t>
            </w:r>
          </w:p>
        </w:tc>
        <w:tc>
          <w:tcPr>
            <w:tcW w:w="288" w:type="dxa"/>
            <w:gridSpan w:val="3"/>
          </w:tcPr>
          <w:p w14:paraId="723BDC1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</w:tcPr>
          <w:p w14:paraId="7D766C9C" w14:textId="4FD7BB05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331</w:t>
            </w:r>
          </w:p>
        </w:tc>
        <w:tc>
          <w:tcPr>
            <w:tcW w:w="270" w:type="dxa"/>
            <w:gridSpan w:val="3"/>
          </w:tcPr>
          <w:p w14:paraId="4331A75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62EE7D04" w14:textId="2A697B7A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112</w:t>
            </w:r>
          </w:p>
        </w:tc>
        <w:tc>
          <w:tcPr>
            <w:tcW w:w="270" w:type="dxa"/>
            <w:gridSpan w:val="3"/>
          </w:tcPr>
          <w:p w14:paraId="723EE14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46" w:type="dxa"/>
            <w:tcBorders>
              <w:bottom w:val="double" w:sz="4" w:space="0" w:color="auto"/>
            </w:tcBorders>
          </w:tcPr>
          <w:p w14:paraId="71569240" w14:textId="6D09D48A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42" w:type="dxa"/>
          </w:tcPr>
          <w:p w14:paraId="2135998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25" w:type="dxa"/>
            <w:gridSpan w:val="2"/>
            <w:tcBorders>
              <w:bottom w:val="double" w:sz="4" w:space="0" w:color="auto"/>
            </w:tcBorders>
          </w:tcPr>
          <w:p w14:paraId="204EFE99" w14:textId="696E7B53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23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953</w:t>
            </w:r>
          </w:p>
        </w:tc>
        <w:tc>
          <w:tcPr>
            <w:tcW w:w="261" w:type="dxa"/>
          </w:tcPr>
          <w:p w14:paraId="1189FC6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75A53743" w14:textId="59B2A215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83</w:t>
            </w:r>
            <w:r w:rsidR="00704AA7" w:rsidRPr="00C62AA6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258</w:t>
            </w:r>
          </w:p>
        </w:tc>
      </w:tr>
      <w:tr w:rsidR="00704AA7" w:rsidRPr="00C62AA6" w14:paraId="0CCF1A5C" w14:textId="77777777" w:rsidTr="00CF7DCB">
        <w:tc>
          <w:tcPr>
            <w:tcW w:w="1800" w:type="dxa"/>
          </w:tcPr>
          <w:p w14:paraId="3BB4C0D5" w14:textId="52A90FBA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2559</w:t>
            </w: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20567ED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" w:type="dxa"/>
          </w:tcPr>
          <w:p w14:paraId="314D320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7984552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" w:type="dxa"/>
            <w:gridSpan w:val="2"/>
          </w:tcPr>
          <w:p w14:paraId="64C2F47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629172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116912A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4" w:type="dxa"/>
            <w:gridSpan w:val="2"/>
            <w:tcBorders>
              <w:top w:val="double" w:sz="4" w:space="0" w:color="auto"/>
            </w:tcBorders>
          </w:tcPr>
          <w:p w14:paraId="06FE277B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1" w:type="dxa"/>
          </w:tcPr>
          <w:p w14:paraId="5F3D48B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D1C5732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5349FF8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</w:tcPr>
          <w:p w14:paraId="58DC497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15FA296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913147B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  <w:gridSpan w:val="2"/>
          </w:tcPr>
          <w:p w14:paraId="2C05982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6DAA4E4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88" w:type="dxa"/>
            <w:gridSpan w:val="3"/>
          </w:tcPr>
          <w:p w14:paraId="398AED2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21B839A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3388584B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10AFF79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3"/>
          </w:tcPr>
          <w:p w14:paraId="49B8F94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</w:tcPr>
          <w:p w14:paraId="583FC17A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2" w:type="dxa"/>
          </w:tcPr>
          <w:p w14:paraId="20EE575D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25" w:type="dxa"/>
            <w:gridSpan w:val="2"/>
            <w:tcBorders>
              <w:top w:val="double" w:sz="4" w:space="0" w:color="auto"/>
            </w:tcBorders>
          </w:tcPr>
          <w:p w14:paraId="729A4FCB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1" w:type="dxa"/>
          </w:tcPr>
          <w:p w14:paraId="24F403C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040B0E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704AA7" w:rsidRPr="00C62AA6" w14:paraId="0CD64D34" w14:textId="77777777" w:rsidTr="008A0656">
        <w:tc>
          <w:tcPr>
            <w:tcW w:w="1800" w:type="dxa"/>
          </w:tcPr>
          <w:p w14:paraId="0032F4BF" w14:textId="0F22FF2C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C62AA6">
              <w:rPr>
                <w:rFonts w:ascii="Angsana New" w:hAnsi="Angsana New"/>
                <w:sz w:val="21"/>
                <w:szCs w:val="21"/>
                <w:cs/>
              </w:rPr>
              <w:t xml:space="preserve">  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และ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14:paraId="3DE3F524" w14:textId="7D2ABC2F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183</w:t>
            </w:r>
          </w:p>
        </w:tc>
        <w:tc>
          <w:tcPr>
            <w:tcW w:w="243" w:type="dxa"/>
          </w:tcPr>
          <w:p w14:paraId="6D4030E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52A2144B" w14:textId="6F104894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669</w:t>
            </w:r>
          </w:p>
        </w:tc>
        <w:tc>
          <w:tcPr>
            <w:tcW w:w="243" w:type="dxa"/>
            <w:gridSpan w:val="2"/>
          </w:tcPr>
          <w:p w14:paraId="2EF1689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</w:tcPr>
          <w:p w14:paraId="7E459562" w14:textId="48EE8BCE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36" w:type="dxa"/>
            <w:gridSpan w:val="2"/>
          </w:tcPr>
          <w:p w14:paraId="4E80C37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4" w:type="dxa"/>
            <w:gridSpan w:val="2"/>
            <w:tcBorders>
              <w:bottom w:val="double" w:sz="4" w:space="0" w:color="auto"/>
            </w:tcBorders>
          </w:tcPr>
          <w:p w14:paraId="3CD7979A" w14:textId="0CAD14BD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144</w:t>
            </w:r>
          </w:p>
        </w:tc>
        <w:tc>
          <w:tcPr>
            <w:tcW w:w="241" w:type="dxa"/>
          </w:tcPr>
          <w:p w14:paraId="35DFD3F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66D2E56B" w14:textId="33563422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21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632</w:t>
            </w:r>
          </w:p>
        </w:tc>
        <w:tc>
          <w:tcPr>
            <w:tcW w:w="261" w:type="dxa"/>
          </w:tcPr>
          <w:p w14:paraId="43B8396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0D7EDDBE" w14:textId="1D08A5EA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12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987</w:t>
            </w:r>
          </w:p>
        </w:tc>
        <w:tc>
          <w:tcPr>
            <w:tcW w:w="261" w:type="dxa"/>
          </w:tcPr>
          <w:p w14:paraId="570D73C6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A1F6426" w14:textId="65BA8F2A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252" w:type="dxa"/>
            <w:gridSpan w:val="2"/>
          </w:tcPr>
          <w:p w14:paraId="6151CAE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</w:tcPr>
          <w:p w14:paraId="19E15270" w14:textId="7345CE83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115</w:t>
            </w:r>
          </w:p>
        </w:tc>
        <w:tc>
          <w:tcPr>
            <w:tcW w:w="288" w:type="dxa"/>
            <w:gridSpan w:val="3"/>
          </w:tcPr>
          <w:p w14:paraId="742462B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</w:tcPr>
          <w:p w14:paraId="32EBB9A8" w14:textId="5D7F2CF2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519</w:t>
            </w:r>
          </w:p>
        </w:tc>
        <w:tc>
          <w:tcPr>
            <w:tcW w:w="270" w:type="dxa"/>
            <w:gridSpan w:val="3"/>
          </w:tcPr>
          <w:p w14:paraId="183E3E45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26E7A78C" w14:textId="56730BAF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226</w:t>
            </w:r>
          </w:p>
        </w:tc>
        <w:tc>
          <w:tcPr>
            <w:tcW w:w="270" w:type="dxa"/>
            <w:gridSpan w:val="3"/>
          </w:tcPr>
          <w:p w14:paraId="20136E7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46" w:type="dxa"/>
            <w:tcBorders>
              <w:bottom w:val="double" w:sz="4" w:space="0" w:color="auto"/>
            </w:tcBorders>
          </w:tcPr>
          <w:p w14:paraId="2481A572" w14:textId="54EDE0A4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2" w:type="dxa"/>
          </w:tcPr>
          <w:p w14:paraId="1CB4D49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25" w:type="dxa"/>
            <w:gridSpan w:val="2"/>
            <w:tcBorders>
              <w:bottom w:val="double" w:sz="4" w:space="0" w:color="auto"/>
            </w:tcBorders>
          </w:tcPr>
          <w:p w14:paraId="604B8375" w14:textId="6AFA60DD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589</w:t>
            </w:r>
          </w:p>
        </w:tc>
        <w:tc>
          <w:tcPr>
            <w:tcW w:w="261" w:type="dxa"/>
          </w:tcPr>
          <w:p w14:paraId="4BFF15F7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13FA853E" w14:textId="38BD9423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82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312</w:t>
            </w:r>
          </w:p>
        </w:tc>
      </w:tr>
      <w:tr w:rsidR="00704AA7" w:rsidRPr="00C62AA6" w14:paraId="0C223F40" w14:textId="77777777" w:rsidTr="008A0656">
        <w:tc>
          <w:tcPr>
            <w:tcW w:w="1800" w:type="dxa"/>
          </w:tcPr>
          <w:p w14:paraId="145C87C7" w14:textId="379A287A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FF0000"/>
                <w:sz w:val="21"/>
                <w:szCs w:val="21"/>
              </w:rPr>
            </w:pPr>
            <w:r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ณ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วันที่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657" w:type="dxa"/>
            <w:tcBorders>
              <w:top w:val="double" w:sz="4" w:space="0" w:color="auto"/>
              <w:bottom w:val="double" w:sz="4" w:space="0" w:color="auto"/>
            </w:tcBorders>
          </w:tcPr>
          <w:p w14:paraId="3CD1A680" w14:textId="0D97BBF6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226</w:t>
            </w:r>
          </w:p>
        </w:tc>
        <w:tc>
          <w:tcPr>
            <w:tcW w:w="243" w:type="dxa"/>
          </w:tcPr>
          <w:p w14:paraId="51ED41B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double" w:sz="4" w:space="0" w:color="auto"/>
              <w:bottom w:val="double" w:sz="4" w:space="0" w:color="auto"/>
            </w:tcBorders>
          </w:tcPr>
          <w:p w14:paraId="15FF9CD8" w14:textId="6BC39167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672</w:t>
            </w:r>
          </w:p>
        </w:tc>
        <w:tc>
          <w:tcPr>
            <w:tcW w:w="243" w:type="dxa"/>
            <w:gridSpan w:val="2"/>
          </w:tcPr>
          <w:p w14:paraId="0A30D24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double" w:sz="4" w:space="0" w:color="auto"/>
              <w:bottom w:val="double" w:sz="4" w:space="0" w:color="auto"/>
            </w:tcBorders>
          </w:tcPr>
          <w:p w14:paraId="0DFEBB8B" w14:textId="480C72B6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195</w:t>
            </w:r>
          </w:p>
        </w:tc>
        <w:tc>
          <w:tcPr>
            <w:tcW w:w="236" w:type="dxa"/>
            <w:gridSpan w:val="2"/>
          </w:tcPr>
          <w:p w14:paraId="006D7241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1C4E848" w14:textId="0D14BFC6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28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335</w:t>
            </w:r>
          </w:p>
        </w:tc>
        <w:tc>
          <w:tcPr>
            <w:tcW w:w="241" w:type="dxa"/>
          </w:tcPr>
          <w:p w14:paraId="7A0FBC44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double" w:sz="4" w:space="0" w:color="auto"/>
            </w:tcBorders>
          </w:tcPr>
          <w:p w14:paraId="48B66530" w14:textId="6C3E6F72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19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989</w:t>
            </w:r>
          </w:p>
        </w:tc>
        <w:tc>
          <w:tcPr>
            <w:tcW w:w="261" w:type="dxa"/>
          </w:tcPr>
          <w:p w14:paraId="1854C3E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14:paraId="06ECF447" w14:textId="728BB883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12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286</w:t>
            </w:r>
          </w:p>
        </w:tc>
        <w:tc>
          <w:tcPr>
            <w:tcW w:w="261" w:type="dxa"/>
          </w:tcPr>
          <w:p w14:paraId="4B63FC7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55D955AB" w14:textId="568D7F8C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252" w:type="dxa"/>
            <w:gridSpan w:val="2"/>
          </w:tcPr>
          <w:p w14:paraId="0DB8654E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76130F30" w14:textId="61B552F2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85</w:t>
            </w:r>
            <w:r w:rsidR="0075357E" w:rsidRPr="0075357E">
              <w:rPr>
                <w:rFonts w:ascii="Angsana New" w:hAnsi="Angsana New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88" w:type="dxa"/>
            <w:gridSpan w:val="3"/>
          </w:tcPr>
          <w:p w14:paraId="543AAAEF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</w:tcPr>
          <w:p w14:paraId="69BC6E76" w14:textId="540D2538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786</w:t>
            </w:r>
          </w:p>
        </w:tc>
        <w:tc>
          <w:tcPr>
            <w:tcW w:w="270" w:type="dxa"/>
            <w:gridSpan w:val="3"/>
          </w:tcPr>
          <w:p w14:paraId="7CE68453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double" w:sz="4" w:space="0" w:color="auto"/>
              <w:bottom w:val="double" w:sz="4" w:space="0" w:color="auto"/>
            </w:tcBorders>
          </w:tcPr>
          <w:p w14:paraId="326F4DBA" w14:textId="2F0F04E2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247</w:t>
            </w:r>
          </w:p>
        </w:tc>
        <w:tc>
          <w:tcPr>
            <w:tcW w:w="270" w:type="dxa"/>
            <w:gridSpan w:val="3"/>
          </w:tcPr>
          <w:p w14:paraId="7305AFDC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46" w:type="dxa"/>
            <w:tcBorders>
              <w:top w:val="double" w:sz="4" w:space="0" w:color="auto"/>
              <w:bottom w:val="double" w:sz="4" w:space="0" w:color="auto"/>
            </w:tcBorders>
          </w:tcPr>
          <w:p w14:paraId="3C387C37" w14:textId="541297AF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42" w:type="dxa"/>
          </w:tcPr>
          <w:p w14:paraId="5E021608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2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11418C3" w14:textId="4FD821C9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4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985</w:t>
            </w:r>
          </w:p>
        </w:tc>
        <w:tc>
          <w:tcPr>
            <w:tcW w:w="261" w:type="dxa"/>
          </w:tcPr>
          <w:p w14:paraId="4B069AE0" w14:textId="77777777" w:rsidR="00704AA7" w:rsidRPr="00C62AA6" w:rsidRDefault="00704AA7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57705964" w14:textId="2EB9CA82" w:rsidR="00704AA7" w:rsidRPr="00C62AA6" w:rsidRDefault="007F0795" w:rsidP="0070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78</w:t>
            </w:r>
            <w:r w:rsidR="00704AA7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1"/>
                <w:szCs w:val="21"/>
              </w:rPr>
              <w:t>612</w:t>
            </w:r>
          </w:p>
        </w:tc>
      </w:tr>
    </w:tbl>
    <w:p w14:paraId="18E13FA3" w14:textId="77777777" w:rsidR="00D95EC7" w:rsidRDefault="00D95EC7" w:rsidP="00AF6226">
      <w:pPr>
        <w:spacing w:line="240" w:lineRule="auto"/>
        <w:rPr>
          <w:rFonts w:ascii="Angsana New" w:hAnsi="Angsana New"/>
          <w:sz w:val="2"/>
          <w:szCs w:val="2"/>
        </w:rPr>
      </w:pPr>
    </w:p>
    <w:p w14:paraId="14530B56" w14:textId="77777777" w:rsidR="00D95EC7" w:rsidRDefault="00D95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 w:type="page"/>
      </w:r>
    </w:p>
    <w:p w14:paraId="50E6A1C8" w14:textId="77777777" w:rsidR="00DE151E" w:rsidRPr="00C62AA6" w:rsidRDefault="00DE151E" w:rsidP="00AF6226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956" w:type="dxa"/>
        <w:tblLayout w:type="fixed"/>
        <w:tblLook w:val="01E0" w:firstRow="1" w:lastRow="1" w:firstColumn="1" w:lastColumn="1" w:noHBand="0" w:noVBand="0"/>
      </w:tblPr>
      <w:tblGrid>
        <w:gridCol w:w="3076"/>
        <w:gridCol w:w="1197"/>
        <w:gridCol w:w="236"/>
        <w:gridCol w:w="1089"/>
        <w:gridCol w:w="270"/>
        <w:gridCol w:w="1170"/>
        <w:gridCol w:w="270"/>
        <w:gridCol w:w="1437"/>
        <w:gridCol w:w="273"/>
        <w:gridCol w:w="1440"/>
        <w:gridCol w:w="270"/>
        <w:gridCol w:w="1167"/>
        <w:gridCol w:w="270"/>
        <w:gridCol w:w="1260"/>
        <w:gridCol w:w="270"/>
        <w:gridCol w:w="1261"/>
      </w:tblGrid>
      <w:tr w:rsidR="00DE151E" w:rsidRPr="00C62AA6" w14:paraId="294C58D7" w14:textId="77777777" w:rsidTr="009F541B">
        <w:tc>
          <w:tcPr>
            <w:tcW w:w="3076" w:type="dxa"/>
          </w:tcPr>
          <w:p w14:paraId="3AD950B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80" w:type="dxa"/>
            <w:gridSpan w:val="15"/>
          </w:tcPr>
          <w:p w14:paraId="3DF98AB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DE151E" w:rsidRPr="00C62AA6" w14:paraId="2F4DB847" w14:textId="77777777" w:rsidTr="009F541B">
        <w:tc>
          <w:tcPr>
            <w:tcW w:w="3076" w:type="dxa"/>
          </w:tcPr>
          <w:p w14:paraId="70F9045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1C27C44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A2002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DECDDF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D1C7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0A984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802CA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7E3E45ED" w14:textId="77777777" w:rsidR="00DE151E" w:rsidRPr="00C62AA6" w:rsidRDefault="009F541B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เครื่องจัก</w:t>
            </w:r>
            <w:r w:rsidRPr="00C62AA6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="00DE151E" w:rsidRPr="00C62AA6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3" w:type="dxa"/>
          </w:tcPr>
          <w:p w14:paraId="360DA2F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30A52F" w14:textId="77777777" w:rsidR="00DE151E" w:rsidRPr="00C62AA6" w:rsidRDefault="009F541B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="00DE151E" w:rsidRPr="00C62AA6">
              <w:rPr>
                <w:rFonts w:ascii="Angsana New" w:hAnsi="Angsana New"/>
                <w:sz w:val="26"/>
                <w:szCs w:val="26"/>
                <w:cs/>
              </w:rPr>
              <w:t xml:space="preserve">ติดตั้ง </w:t>
            </w:r>
          </w:p>
        </w:tc>
        <w:tc>
          <w:tcPr>
            <w:tcW w:w="270" w:type="dxa"/>
          </w:tcPr>
          <w:p w14:paraId="193DC74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213BCE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429AE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3E21C7" w14:textId="77777777" w:rsidR="00DE151E" w:rsidRPr="00C62AA6" w:rsidRDefault="00DE151E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right="-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2A2CB9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A69938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151E" w:rsidRPr="00C62AA6" w14:paraId="2899136E" w14:textId="77777777" w:rsidTr="009F541B">
        <w:tc>
          <w:tcPr>
            <w:tcW w:w="3076" w:type="dxa"/>
          </w:tcPr>
          <w:p w14:paraId="53A3368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37700F3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3BA7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714739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A443D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CABDC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โรงกลั่นน้ำมัน</w:t>
            </w:r>
          </w:p>
        </w:tc>
        <w:tc>
          <w:tcPr>
            <w:tcW w:w="270" w:type="dxa"/>
          </w:tcPr>
          <w:p w14:paraId="1AE084F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3259DE9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3CBDC93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DCDB7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4EDCE6B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B8C871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7AAE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D3BA60" w14:textId="77777777" w:rsidR="00DE151E" w:rsidRPr="00C62AA6" w:rsidRDefault="00DE151E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62A1F50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A40F23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151E" w:rsidRPr="00C62AA6" w14:paraId="41796D45" w14:textId="77777777" w:rsidTr="009F541B">
        <w:tc>
          <w:tcPr>
            <w:tcW w:w="3076" w:type="dxa"/>
          </w:tcPr>
          <w:p w14:paraId="138B28B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5CA5F8C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6646C82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4789D4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6235F62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31BFD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E9A5ED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133665D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73" w:type="dxa"/>
          </w:tcPr>
          <w:p w14:paraId="28ED678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A9AD5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</w:tcPr>
          <w:p w14:paraId="266CA44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0E6E2F4" w14:textId="77777777" w:rsidR="00DE151E" w:rsidRPr="00C62AA6" w:rsidRDefault="00DE151E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1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49D761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84D30" w14:textId="77777777" w:rsidR="00DE151E" w:rsidRPr="00C62AA6" w:rsidRDefault="00DE151E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6A45F57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8E5C31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E151E" w:rsidRPr="00C62AA6" w14:paraId="1B7C4F43" w14:textId="77777777" w:rsidTr="009F541B">
        <w:tc>
          <w:tcPr>
            <w:tcW w:w="3076" w:type="dxa"/>
          </w:tcPr>
          <w:p w14:paraId="6A61C0D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80" w:type="dxa"/>
            <w:gridSpan w:val="15"/>
          </w:tcPr>
          <w:p w14:paraId="432FCA9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E151E" w:rsidRPr="00C62AA6" w14:paraId="12B9DBBD" w14:textId="77777777" w:rsidTr="009F541B">
        <w:tc>
          <w:tcPr>
            <w:tcW w:w="3076" w:type="dxa"/>
          </w:tcPr>
          <w:p w14:paraId="0AF9849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97" w:type="dxa"/>
          </w:tcPr>
          <w:p w14:paraId="2160B17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84A11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C256D3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B99B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A5E1C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4056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03E1414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73910A7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4C603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4BD5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DB0300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3082B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12B90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50738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56D71F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94A" w:rsidRPr="00C62AA6" w14:paraId="0B45C148" w14:textId="77777777" w:rsidTr="009F541B">
        <w:tc>
          <w:tcPr>
            <w:tcW w:w="3076" w:type="dxa"/>
          </w:tcPr>
          <w:p w14:paraId="7F2F8E50" w14:textId="3C6096CF" w:rsidR="00FE294A" w:rsidRPr="00C62AA6" w:rsidRDefault="006A2A7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97" w:type="dxa"/>
          </w:tcPr>
          <w:p w14:paraId="5E739D27" w14:textId="4DAB0FAE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831</w:t>
            </w:r>
          </w:p>
        </w:tc>
        <w:tc>
          <w:tcPr>
            <w:tcW w:w="236" w:type="dxa"/>
          </w:tcPr>
          <w:p w14:paraId="1460D86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</w:tcPr>
          <w:p w14:paraId="6259DAB3" w14:textId="68371B69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828</w:t>
            </w:r>
          </w:p>
        </w:tc>
        <w:tc>
          <w:tcPr>
            <w:tcW w:w="270" w:type="dxa"/>
          </w:tcPr>
          <w:p w14:paraId="2C28009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15AB4220" w14:textId="1B19D7E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91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764</w:t>
            </w:r>
          </w:p>
        </w:tc>
        <w:tc>
          <w:tcPr>
            <w:tcW w:w="270" w:type="dxa"/>
          </w:tcPr>
          <w:p w14:paraId="661491F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</w:tcPr>
          <w:p w14:paraId="3E31012E" w14:textId="0E66AD0A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3" w:type="dxa"/>
          </w:tcPr>
          <w:p w14:paraId="790727F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2295EC6E" w14:textId="3C33480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C9BF16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7" w:type="dxa"/>
          </w:tcPr>
          <w:p w14:paraId="3589EF04" w14:textId="55FCA52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7A32F3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A5724C1" w14:textId="75BDFD74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C29B67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1" w:type="dxa"/>
          </w:tcPr>
          <w:p w14:paraId="0748B49E" w14:textId="6F28D1C9" w:rsidR="00FE294A" w:rsidRPr="00DD49BD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FE294A" w:rsidRPr="00DD49B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181</w:t>
            </w:r>
          </w:p>
        </w:tc>
      </w:tr>
      <w:tr w:rsidR="00FE294A" w:rsidRPr="00C62AA6" w14:paraId="08EB34D9" w14:textId="77777777" w:rsidTr="009F541B">
        <w:tc>
          <w:tcPr>
            <w:tcW w:w="3076" w:type="dxa"/>
          </w:tcPr>
          <w:p w14:paraId="0E149D4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47E1A5F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AA0A3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457C7D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9B2CD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153AB5" w14:textId="4030D17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0B7A077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637D7F00" w14:textId="7795EF0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26" w:hanging="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3" w:type="dxa"/>
          </w:tcPr>
          <w:p w14:paraId="607E1F3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80FA6A" w14:textId="65771E5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2C13A88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933F0D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AC619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28E21A" w14:textId="696595A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</w:t>
            </w:r>
            <w:r w:rsidR="00FE294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5376F02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4E74FC0" w14:textId="551680F9" w:rsidR="00FE294A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</w:t>
            </w:r>
            <w:r w:rsidR="00FE294A">
              <w:rPr>
                <w:rFonts w:ascii="Angsana New" w:hAnsi="Angsana New"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7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FE294A" w:rsidRPr="00C62AA6" w14:paraId="6CF9F4FE" w14:textId="77777777" w:rsidTr="009F541B">
        <w:tc>
          <w:tcPr>
            <w:tcW w:w="3076" w:type="dxa"/>
          </w:tcPr>
          <w:p w14:paraId="42570FDF" w14:textId="3054EBAF" w:rsidR="00FE294A" w:rsidRPr="00C62AA6" w:rsidRDefault="00AC79A6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FE294A" w:rsidRPr="00C62AA6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7" w:type="dxa"/>
          </w:tcPr>
          <w:p w14:paraId="2108A9D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68700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59F7F7D" w14:textId="507DE428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22EA8CF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2DCBAD" w14:textId="2D0BB1D9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</w:t>
            </w:r>
            <w:r w:rsidR="00FE294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747</w:t>
            </w:r>
          </w:p>
        </w:tc>
        <w:tc>
          <w:tcPr>
            <w:tcW w:w="270" w:type="dxa"/>
          </w:tcPr>
          <w:p w14:paraId="46EB625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F27BFA7" w14:textId="79D2419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3" w:type="dxa"/>
          </w:tcPr>
          <w:p w14:paraId="42F037A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947856" w14:textId="5AFCC8AB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14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ED92D3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CA89D1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9FCD8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9CA123" w14:textId="756555FF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FDEA78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BCE1B4C" w14:textId="77777777" w:rsidR="00FE294A" w:rsidRPr="00C62AA6" w:rsidRDefault="00FE294A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294A" w:rsidRPr="00C62AA6" w14:paraId="5CD2102A" w14:textId="77777777" w:rsidTr="009F541B">
        <w:tc>
          <w:tcPr>
            <w:tcW w:w="3076" w:type="dxa"/>
          </w:tcPr>
          <w:p w14:paraId="4C38B1EE" w14:textId="77777777" w:rsidR="00FE294A" w:rsidRPr="0018766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  <w:r w:rsidR="00187666">
              <w:rPr>
                <w:rFonts w:ascii="Angsana New" w:hAnsi="Angsana New"/>
                <w:sz w:val="26"/>
                <w:szCs w:val="26"/>
              </w:rPr>
              <w:t>-</w:t>
            </w:r>
            <w:r w:rsidR="0018766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97" w:type="dxa"/>
          </w:tcPr>
          <w:p w14:paraId="360EC27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47224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6F9D4F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C720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5F765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CEFB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6794BA6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4FBF345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46E4C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C3D94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374103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E5B5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22877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309D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E8D466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94A" w:rsidRPr="00C62AA6" w14:paraId="30FDFFC2" w14:textId="77777777" w:rsidTr="009F541B">
        <w:tc>
          <w:tcPr>
            <w:tcW w:w="3076" w:type="dxa"/>
          </w:tcPr>
          <w:p w14:paraId="01C3110D" w14:textId="054BDA0E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7F0795" w:rsidRPr="007F0795">
              <w:rPr>
                <w:rFonts w:ascii="Angsana New" w:hAnsi="Angsana New" w:hint="cs"/>
                <w:i/>
                <w:iCs/>
                <w:sz w:val="26"/>
                <w:szCs w:val="26"/>
              </w:rPr>
              <w:t>13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371C184" w14:textId="539D1DCB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E19BBB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C437FB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87BC0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5B1A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BE6F8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06CA3A0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1722100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CD36A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B59BC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125DA3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231C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AD3EA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490A1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E161A5B" w14:textId="2F0914B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294A" w:rsidRPr="00C62AA6" w14:paraId="15E2B402" w14:textId="77777777" w:rsidTr="009F541B">
        <w:tc>
          <w:tcPr>
            <w:tcW w:w="3076" w:type="dxa"/>
          </w:tcPr>
          <w:p w14:paraId="1B498221" w14:textId="77777777" w:rsidR="00FE294A" w:rsidRPr="006A7547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A7547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6A754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E11FED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6B13B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DE02C9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1AB5C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B895A" w14:textId="797A61EF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052"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5</w:t>
            </w:r>
            <w:r w:rsidRPr="008F20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910C2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78CE2F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0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52EB84D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49F2D" w14:textId="42AAB71A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052"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7</w:t>
            </w:r>
            <w:r w:rsidRPr="008F20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96B3E1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23AC44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0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8917F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69F4D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0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E3A5B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C5938BE" w14:textId="77687A6C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052"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294A" w:rsidRPr="00C62AA6" w14:paraId="1CCDC22C" w14:textId="77777777" w:rsidTr="009F541B">
        <w:tc>
          <w:tcPr>
            <w:tcW w:w="3076" w:type="dxa"/>
          </w:tcPr>
          <w:p w14:paraId="3520622E" w14:textId="35A635D6" w:rsidR="00FE294A" w:rsidRPr="006A7547" w:rsidRDefault="005574A0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FE294A" w:rsidRPr="006A75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663540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9C72A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BE75B2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A0523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7DDAA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3ACD2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7DD34C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3C3D839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E098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0596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BA3C58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E7DF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93ABC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922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11D518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294A" w:rsidRPr="00C62AA6" w14:paraId="2490A701" w14:textId="77777777" w:rsidTr="009F541B">
        <w:tc>
          <w:tcPr>
            <w:tcW w:w="3076" w:type="dxa"/>
          </w:tcPr>
          <w:p w14:paraId="1C9EDDD0" w14:textId="79DAF5CA" w:rsidR="00FE294A" w:rsidRPr="006A7547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54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6A75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A754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A75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97" w:type="dxa"/>
          </w:tcPr>
          <w:p w14:paraId="15B04783" w14:textId="032CEE1B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83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26B422F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</w:tcPr>
          <w:p w14:paraId="67AF18CD" w14:textId="6ED5CD5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844</w:t>
            </w:r>
          </w:p>
        </w:tc>
        <w:tc>
          <w:tcPr>
            <w:tcW w:w="270" w:type="dxa"/>
          </w:tcPr>
          <w:p w14:paraId="435768F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B625BD8" w14:textId="044AA99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578</w:t>
            </w:r>
          </w:p>
        </w:tc>
        <w:tc>
          <w:tcPr>
            <w:tcW w:w="270" w:type="dxa"/>
          </w:tcPr>
          <w:p w14:paraId="576A22F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</w:tcPr>
          <w:p w14:paraId="1DCC5219" w14:textId="7606637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273" w:type="dxa"/>
          </w:tcPr>
          <w:p w14:paraId="42763FE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4D7F65CD" w14:textId="240AB659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492</w:t>
            </w:r>
          </w:p>
        </w:tc>
        <w:tc>
          <w:tcPr>
            <w:tcW w:w="270" w:type="dxa"/>
          </w:tcPr>
          <w:p w14:paraId="2B71493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7" w:type="dxa"/>
          </w:tcPr>
          <w:p w14:paraId="34133B85" w14:textId="40F7DCF8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0DF240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B76CC2E" w14:textId="31F37CAB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270" w:type="dxa"/>
          </w:tcPr>
          <w:p w14:paraId="4783E92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1" w:type="dxa"/>
          </w:tcPr>
          <w:p w14:paraId="2A94ABD4" w14:textId="274AB14B" w:rsidR="00FE294A" w:rsidRPr="00C62AA6" w:rsidRDefault="007F0795" w:rsidP="00DD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238</w:t>
            </w:r>
          </w:p>
        </w:tc>
      </w:tr>
      <w:tr w:rsidR="00FE294A" w:rsidRPr="00C62AA6" w14:paraId="28A57DAF" w14:textId="77777777" w:rsidTr="009F541B">
        <w:tc>
          <w:tcPr>
            <w:tcW w:w="3076" w:type="dxa"/>
          </w:tcPr>
          <w:p w14:paraId="5C6393AC" w14:textId="77777777" w:rsidR="00FE294A" w:rsidRPr="006A7547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A754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7325242B" w14:textId="0F81A03A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4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72E97B0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221D407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CFB63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8EDD49" w14:textId="70A9F524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</w:tcPr>
          <w:p w14:paraId="08CC20E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1A17CAB0" w14:textId="758E07D3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26" w:hanging="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3" w:type="dxa"/>
          </w:tcPr>
          <w:p w14:paraId="1DC78A5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2311A" w14:textId="508CF88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3F2669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556BF3F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F3883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BC6B0A" w14:textId="5CB756C6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</w:t>
            </w:r>
            <w:r w:rsidR="00704AA7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25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F630AB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59DFAA5" w14:textId="6865493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</w:t>
            </w:r>
            <w:r w:rsidR="00704AA7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439</w:t>
            </w:r>
          </w:p>
        </w:tc>
      </w:tr>
      <w:tr w:rsidR="00FE294A" w:rsidRPr="00C62AA6" w14:paraId="6F52E164" w14:textId="77777777" w:rsidTr="00140E43">
        <w:tc>
          <w:tcPr>
            <w:tcW w:w="3076" w:type="dxa"/>
          </w:tcPr>
          <w:p w14:paraId="6FD37212" w14:textId="3E7CFBFB" w:rsidR="00FE294A" w:rsidRPr="006A7547" w:rsidRDefault="00FE294A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A7547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 w:rsidR="00AC79A6">
              <w:rPr>
                <w:rFonts w:ascii="Angsana New" w:hAnsi="Angsana New"/>
                <w:sz w:val="26"/>
                <w:szCs w:val="26"/>
              </w:rPr>
              <w:t>-</w:t>
            </w:r>
            <w:r w:rsidRPr="006A7547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7" w:type="dxa"/>
          </w:tcPr>
          <w:p w14:paraId="1DCC1207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DC693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7ABC3DAF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976E5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6FEA20" w14:textId="710BA4E7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</w:t>
            </w:r>
            <w:r w:rsidR="00704AA7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739</w:t>
            </w:r>
          </w:p>
        </w:tc>
        <w:tc>
          <w:tcPr>
            <w:tcW w:w="270" w:type="dxa"/>
          </w:tcPr>
          <w:p w14:paraId="2E75992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70814A9A" w14:textId="414EF4E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3" w:type="dxa"/>
          </w:tcPr>
          <w:p w14:paraId="2B17E33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73A258" w14:textId="642B1FF1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4527F81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9664AD3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5155C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544D98" w14:textId="1EFDC3FB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814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3190B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888B34A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294A" w:rsidRPr="00C62AA6" w14:paraId="02B54697" w14:textId="77777777" w:rsidTr="00581D01">
        <w:tc>
          <w:tcPr>
            <w:tcW w:w="3076" w:type="dxa"/>
          </w:tcPr>
          <w:p w14:paraId="599DAC6B" w14:textId="77777777" w:rsidR="00FE294A" w:rsidRPr="0018766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  <w:r w:rsidR="00187666">
              <w:rPr>
                <w:rFonts w:ascii="Angsana New" w:hAnsi="Angsana New"/>
                <w:sz w:val="26"/>
                <w:szCs w:val="26"/>
              </w:rPr>
              <w:t>-</w:t>
            </w:r>
            <w:r w:rsidR="0018766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97" w:type="dxa"/>
          </w:tcPr>
          <w:p w14:paraId="10EC5EB7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FA3DC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592147C5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CB452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28DB49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14B9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</w:tcPr>
          <w:p w14:paraId="1C6D07E4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1DD4863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D2E3516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B77AE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9F32877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445C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D4E5DC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3269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1" w:type="dxa"/>
          </w:tcPr>
          <w:p w14:paraId="356BC6C5" w14:textId="77777777" w:rsidR="00FE294A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94A" w:rsidRPr="00C62AA6" w14:paraId="1AED76A3" w14:textId="77777777" w:rsidTr="00581D01">
        <w:tc>
          <w:tcPr>
            <w:tcW w:w="3076" w:type="dxa"/>
          </w:tcPr>
          <w:p w14:paraId="7F61CC38" w14:textId="422CD4F9" w:rsidR="00FE294A" w:rsidRPr="00140E43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7F0795" w:rsidRPr="007F0795">
              <w:rPr>
                <w:rFonts w:ascii="Angsana New" w:hAnsi="Angsana New" w:hint="cs"/>
                <w:i/>
                <w:iCs/>
                <w:sz w:val="26"/>
                <w:szCs w:val="26"/>
              </w:rPr>
              <w:t>13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5E4777B" w14:textId="6E8B9123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8C8934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1C62232" w14:textId="77777777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1A9C1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E447CD" w14:textId="77777777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A344B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</w:tcPr>
          <w:p w14:paraId="0E90C228" w14:textId="77777777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275348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456DCBA8" w14:textId="77777777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2ABBF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27A5EC2" w14:textId="77777777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91F265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0CF631" w14:textId="77777777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4D860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1" w:type="dxa"/>
          </w:tcPr>
          <w:p w14:paraId="561C68CD" w14:textId="2A41CC92" w:rsidR="00FE294A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294A" w:rsidRPr="00C62AA6" w14:paraId="6BAEF277" w14:textId="77777777" w:rsidTr="00581D01">
        <w:tc>
          <w:tcPr>
            <w:tcW w:w="3076" w:type="dxa"/>
          </w:tcPr>
          <w:p w14:paraId="22ED0FDA" w14:textId="77777777" w:rsidR="00FE294A" w:rsidRPr="006A7547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A7547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6A754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B85E05B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FCEBC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6EF3BA4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CFDB7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226839" w14:textId="77777777" w:rsidR="00FE294A" w:rsidRPr="008F2052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53B4F" w14:textId="77777777" w:rsidR="00FE294A" w:rsidRPr="008F2052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DC10F0E" w14:textId="44343014" w:rsidR="00FE294A" w:rsidRPr="008F2052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3" w:type="dxa"/>
          </w:tcPr>
          <w:p w14:paraId="326B5F42" w14:textId="77777777" w:rsidR="00FE294A" w:rsidRPr="008F2052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23247" w14:textId="77777777" w:rsidR="00FE294A" w:rsidRPr="008F2052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BFBCB1" w14:textId="77777777" w:rsidR="00FE294A" w:rsidRPr="008F2052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2B67F2F" w14:textId="77777777" w:rsidR="00FE294A" w:rsidRPr="008F2052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A0059" w14:textId="77777777" w:rsidR="00FE294A" w:rsidRPr="008F2052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2C1ABE" w14:textId="77777777" w:rsidR="00FE294A" w:rsidRPr="008F2052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0ABEA4" w14:textId="77777777" w:rsidR="00FE294A" w:rsidRPr="008F2052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4408EB0" w14:textId="2E868194" w:rsidR="00FE294A" w:rsidRPr="008F2052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294A" w:rsidRPr="00C62AA6" w14:paraId="333B5A58" w14:textId="77777777" w:rsidTr="009F541B">
        <w:tc>
          <w:tcPr>
            <w:tcW w:w="3076" w:type="dxa"/>
          </w:tcPr>
          <w:p w14:paraId="3198BB3D" w14:textId="1C7D0F34" w:rsidR="00FE294A" w:rsidRPr="006A7547" w:rsidRDefault="005574A0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FE294A" w:rsidRPr="006A75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B53DE50" w14:textId="1F4BB287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856</w:t>
            </w:r>
          </w:p>
        </w:tc>
        <w:tc>
          <w:tcPr>
            <w:tcW w:w="236" w:type="dxa"/>
          </w:tcPr>
          <w:p w14:paraId="6B84840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5C98F4E" w14:textId="1C6F160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844</w:t>
            </w:r>
          </w:p>
        </w:tc>
        <w:tc>
          <w:tcPr>
            <w:tcW w:w="270" w:type="dxa"/>
          </w:tcPr>
          <w:p w14:paraId="308B74E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11C73E" w14:textId="450B98D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453</w:t>
            </w:r>
          </w:p>
        </w:tc>
        <w:tc>
          <w:tcPr>
            <w:tcW w:w="270" w:type="dxa"/>
          </w:tcPr>
          <w:p w14:paraId="52158E3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1FFE5F40" w14:textId="45727E8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273" w:type="dxa"/>
          </w:tcPr>
          <w:p w14:paraId="7C98F0B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578DDA" w14:textId="539EDE1B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270" w:type="dxa"/>
          </w:tcPr>
          <w:p w14:paraId="43E990E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269BECB" w14:textId="40A58673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DC964C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2B5FCA" w14:textId="0521B77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270" w:type="dxa"/>
          </w:tcPr>
          <w:p w14:paraId="25067EC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053A938E" w14:textId="60B5329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662</w:t>
            </w:r>
          </w:p>
        </w:tc>
      </w:tr>
    </w:tbl>
    <w:p w14:paraId="0705BECF" w14:textId="77777777" w:rsidR="00DE151E" w:rsidRPr="00C62AA6" w:rsidRDefault="00DE151E" w:rsidP="00AF6226">
      <w:pPr>
        <w:spacing w:line="240" w:lineRule="auto"/>
        <w:rPr>
          <w:rFonts w:ascii="Angsana New" w:hAnsi="Angsana New"/>
        </w:rPr>
      </w:pPr>
    </w:p>
    <w:p w14:paraId="0275C0B4" w14:textId="77777777" w:rsidR="00DE151E" w:rsidRPr="00C62AA6" w:rsidRDefault="00DE151E" w:rsidP="00AF6226">
      <w:pPr>
        <w:spacing w:line="240" w:lineRule="auto"/>
        <w:rPr>
          <w:rFonts w:ascii="Angsana New" w:hAnsi="Angsana New"/>
        </w:rPr>
      </w:pPr>
      <w:r w:rsidRPr="00C62AA6">
        <w:rPr>
          <w:rFonts w:ascii="Angsana New" w:hAnsi="Angsana New"/>
        </w:rPr>
        <w:br w:type="page"/>
      </w:r>
    </w:p>
    <w:tbl>
      <w:tblPr>
        <w:tblW w:w="15000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3054"/>
        <w:gridCol w:w="8"/>
        <w:gridCol w:w="1080"/>
        <w:gridCol w:w="16"/>
        <w:gridCol w:w="236"/>
        <w:gridCol w:w="15"/>
        <w:gridCol w:w="1083"/>
        <w:gridCol w:w="47"/>
        <w:gridCol w:w="11"/>
        <w:gridCol w:w="209"/>
        <w:gridCol w:w="16"/>
        <w:gridCol w:w="11"/>
        <w:gridCol w:w="1241"/>
        <w:gridCol w:w="236"/>
        <w:gridCol w:w="17"/>
        <w:gridCol w:w="18"/>
        <w:gridCol w:w="1493"/>
        <w:gridCol w:w="237"/>
        <w:gridCol w:w="37"/>
        <w:gridCol w:w="1311"/>
        <w:gridCol w:w="37"/>
        <w:gridCol w:w="89"/>
        <w:gridCol w:w="135"/>
        <w:gridCol w:w="45"/>
        <w:gridCol w:w="90"/>
        <w:gridCol w:w="1133"/>
        <w:gridCol w:w="37"/>
        <w:gridCol w:w="233"/>
        <w:gridCol w:w="37"/>
        <w:gridCol w:w="1222"/>
        <w:gridCol w:w="37"/>
        <w:gridCol w:w="233"/>
        <w:gridCol w:w="37"/>
        <w:gridCol w:w="1222"/>
        <w:gridCol w:w="37"/>
      </w:tblGrid>
      <w:tr w:rsidR="00DE151E" w:rsidRPr="00C62AA6" w14:paraId="7D14A987" w14:textId="77777777" w:rsidTr="005F7869">
        <w:trPr>
          <w:tblHeader/>
        </w:trPr>
        <w:tc>
          <w:tcPr>
            <w:tcW w:w="3054" w:type="dxa"/>
          </w:tcPr>
          <w:p w14:paraId="7A6E610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46" w:type="dxa"/>
            <w:gridSpan w:val="34"/>
          </w:tcPr>
          <w:p w14:paraId="778D26C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F541B" w:rsidRPr="00C62AA6" w14:paraId="3A4CB183" w14:textId="77777777" w:rsidTr="005F7869">
        <w:tc>
          <w:tcPr>
            <w:tcW w:w="3054" w:type="dxa"/>
          </w:tcPr>
          <w:p w14:paraId="1CB8A425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04" w:type="dxa"/>
            <w:gridSpan w:val="3"/>
          </w:tcPr>
          <w:p w14:paraId="727DDBE8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6A4386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44AD496A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46E64A43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0BBBD59E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gridSpan w:val="3"/>
          </w:tcPr>
          <w:p w14:paraId="3FFEC9BE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3" w:type="dxa"/>
          </w:tcPr>
          <w:p w14:paraId="2C8E5278" w14:textId="77777777" w:rsidR="009F541B" w:rsidRPr="00C62AA6" w:rsidRDefault="009F541B" w:rsidP="005F7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เครื่องจัก</w:t>
            </w:r>
            <w:r w:rsidRPr="00C62AA6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="005F7869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C62AA6">
              <w:rPr>
                <w:rFonts w:ascii="Angsana New" w:hAnsi="Angsana New"/>
                <w:sz w:val="26"/>
                <w:szCs w:val="26"/>
                <w:cs/>
              </w:rPr>
              <w:t>ครื่องมือ</w:t>
            </w:r>
          </w:p>
        </w:tc>
        <w:tc>
          <w:tcPr>
            <w:tcW w:w="274" w:type="dxa"/>
            <w:gridSpan w:val="2"/>
          </w:tcPr>
          <w:p w14:paraId="6AFE9444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gridSpan w:val="3"/>
          </w:tcPr>
          <w:p w14:paraId="438AEA44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 xml:space="preserve">เครื่องตกแต่งติดตั้ง </w:t>
            </w:r>
          </w:p>
        </w:tc>
        <w:tc>
          <w:tcPr>
            <w:tcW w:w="270" w:type="dxa"/>
            <w:gridSpan w:val="3"/>
          </w:tcPr>
          <w:p w14:paraId="434A0C64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0ACA426E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C63313C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546471E9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2C72CA71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4ACD1FE0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41B" w:rsidRPr="00C62AA6" w14:paraId="0155F54D" w14:textId="77777777" w:rsidTr="005F7869">
        <w:tc>
          <w:tcPr>
            <w:tcW w:w="3054" w:type="dxa"/>
          </w:tcPr>
          <w:p w14:paraId="2B42BFF7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04" w:type="dxa"/>
            <w:gridSpan w:val="3"/>
          </w:tcPr>
          <w:p w14:paraId="3ACB243F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3A6399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410BAED6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783F21CE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2900C26A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โรงกลั่นน้ำมัน</w:t>
            </w:r>
          </w:p>
        </w:tc>
        <w:tc>
          <w:tcPr>
            <w:tcW w:w="271" w:type="dxa"/>
            <w:gridSpan w:val="3"/>
          </w:tcPr>
          <w:p w14:paraId="1D2F299D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3" w:type="dxa"/>
          </w:tcPr>
          <w:p w14:paraId="355C1BFE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4" w:type="dxa"/>
            <w:gridSpan w:val="2"/>
          </w:tcPr>
          <w:p w14:paraId="29AA9C57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gridSpan w:val="3"/>
          </w:tcPr>
          <w:p w14:paraId="113C90DF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gridSpan w:val="3"/>
          </w:tcPr>
          <w:p w14:paraId="5B8E77A1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0390334F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E0D0CAE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65AC44C7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1CD770C5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100DED51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41B" w:rsidRPr="00C62AA6" w14:paraId="36464FCA" w14:textId="77777777" w:rsidTr="005F7869">
        <w:tc>
          <w:tcPr>
            <w:tcW w:w="3054" w:type="dxa"/>
          </w:tcPr>
          <w:p w14:paraId="59B03947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04" w:type="dxa"/>
            <w:gridSpan w:val="3"/>
          </w:tcPr>
          <w:p w14:paraId="58923C5F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7D22FD2C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42577A12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67" w:type="dxa"/>
            <w:gridSpan w:val="3"/>
          </w:tcPr>
          <w:p w14:paraId="30F2CC66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6D981FF2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1" w:type="dxa"/>
            <w:gridSpan w:val="3"/>
          </w:tcPr>
          <w:p w14:paraId="000E7E47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3" w:type="dxa"/>
          </w:tcPr>
          <w:p w14:paraId="470F2AE8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74" w:type="dxa"/>
            <w:gridSpan w:val="2"/>
          </w:tcPr>
          <w:p w14:paraId="2BEDDA34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gridSpan w:val="3"/>
          </w:tcPr>
          <w:p w14:paraId="5ED8CEC9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3"/>
          </w:tcPr>
          <w:p w14:paraId="3E81E350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17FA5C4A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AB34FC2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4C07AD40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5D8E601E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3A0A4002" w14:textId="77777777" w:rsidR="009F541B" w:rsidRPr="00C62AA6" w:rsidRDefault="009F541B" w:rsidP="00FF3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E151E" w:rsidRPr="00C62AA6" w14:paraId="509246CA" w14:textId="77777777" w:rsidTr="005F7869">
        <w:trPr>
          <w:tblHeader/>
        </w:trPr>
        <w:tc>
          <w:tcPr>
            <w:tcW w:w="3054" w:type="dxa"/>
          </w:tcPr>
          <w:p w14:paraId="426FC1A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46" w:type="dxa"/>
            <w:gridSpan w:val="34"/>
          </w:tcPr>
          <w:p w14:paraId="546562F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E151E" w:rsidRPr="00C62AA6" w14:paraId="4FA15624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16B2A1E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04" w:type="dxa"/>
            <w:gridSpan w:val="3"/>
          </w:tcPr>
          <w:p w14:paraId="5DF9F1A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9AD7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gridSpan w:val="3"/>
          </w:tcPr>
          <w:p w14:paraId="663FFDA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3FF3BB1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045CB0F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2FD4D7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gridSpan w:val="3"/>
          </w:tcPr>
          <w:p w14:paraId="7A90C8D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F766D7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1D5294C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gridSpan w:val="3"/>
          </w:tcPr>
          <w:p w14:paraId="042327C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53B9FD0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12D839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6A1DDD3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BD85D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7FC5502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294A" w:rsidRPr="00C62AA6" w14:paraId="732E6008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7B7278B8" w14:textId="0F7C94F3" w:rsidR="00FE294A" w:rsidRPr="00C62AA6" w:rsidRDefault="00A4468E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 w:rsidR="00FE294A" w:rsidRPr="00C62AA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04" w:type="dxa"/>
            <w:gridSpan w:val="3"/>
          </w:tcPr>
          <w:p w14:paraId="718E1C4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DFF6A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gridSpan w:val="3"/>
          </w:tcPr>
          <w:p w14:paraId="720678A6" w14:textId="5EABD13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683</w:t>
            </w:r>
          </w:p>
        </w:tc>
        <w:tc>
          <w:tcPr>
            <w:tcW w:w="236" w:type="dxa"/>
            <w:gridSpan w:val="3"/>
          </w:tcPr>
          <w:p w14:paraId="7D4F6E9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6B53760B" w14:textId="19B758CA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635</w:t>
            </w:r>
          </w:p>
        </w:tc>
        <w:tc>
          <w:tcPr>
            <w:tcW w:w="236" w:type="dxa"/>
          </w:tcPr>
          <w:p w14:paraId="7BE46B5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gridSpan w:val="3"/>
          </w:tcPr>
          <w:p w14:paraId="04F61537" w14:textId="5FBB162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6F988C2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4A45EF0A" w14:textId="20E6AD2F" w:rsidR="00FE294A" w:rsidRPr="00C62AA6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295</w:t>
            </w:r>
          </w:p>
        </w:tc>
        <w:tc>
          <w:tcPr>
            <w:tcW w:w="261" w:type="dxa"/>
            <w:gridSpan w:val="3"/>
          </w:tcPr>
          <w:p w14:paraId="77F02D1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53FDEE98" w14:textId="62CD905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4FB71C2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3EBFE35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280DB3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0466B4AF" w14:textId="546D9F9A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518</w:t>
            </w:r>
          </w:p>
        </w:tc>
      </w:tr>
      <w:tr w:rsidR="00FE294A" w:rsidRPr="00C62AA6" w14:paraId="41DC5958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5527178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04" w:type="dxa"/>
            <w:gridSpan w:val="3"/>
          </w:tcPr>
          <w:p w14:paraId="57BE835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C2612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gridSpan w:val="3"/>
          </w:tcPr>
          <w:p w14:paraId="3615CAE4" w14:textId="53425637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  <w:lang w:val="en-AU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36" w:type="dxa"/>
            <w:gridSpan w:val="3"/>
          </w:tcPr>
          <w:p w14:paraId="7D156FB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3A6C5025" w14:textId="49A13D1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</w:t>
            </w:r>
            <w:r w:rsidR="00FE294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236" w:type="dxa"/>
          </w:tcPr>
          <w:p w14:paraId="684B74F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3"/>
          </w:tcPr>
          <w:p w14:paraId="31D39D59" w14:textId="5D694B13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37" w:type="dxa"/>
          </w:tcPr>
          <w:p w14:paraId="1E4822D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506D8532" w14:textId="16DFBC4F" w:rsidR="00FE294A" w:rsidRPr="00C62AA6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61" w:type="dxa"/>
            <w:gridSpan w:val="3"/>
          </w:tcPr>
          <w:p w14:paraId="149BA90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32AF5D0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C90FBA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3113509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D08AF8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614226EE" w14:textId="011DF4E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</w:t>
            </w:r>
            <w:r w:rsidR="00FE294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659</w:t>
            </w:r>
          </w:p>
        </w:tc>
      </w:tr>
      <w:tr w:rsidR="00FE294A" w:rsidRPr="00C62AA6" w14:paraId="271CBDA2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3D5C597D" w14:textId="77777777" w:rsidR="00FE294A" w:rsidRPr="006A7547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A7547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6A754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</w:tcPr>
          <w:p w14:paraId="1AE1E60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43722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gridSpan w:val="3"/>
            <w:tcBorders>
              <w:bottom w:val="single" w:sz="4" w:space="0" w:color="auto"/>
            </w:tcBorders>
          </w:tcPr>
          <w:p w14:paraId="217F8F4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</w:tcPr>
          <w:p w14:paraId="35A7437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6CD53048" w14:textId="1C586751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9AA2F7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</w:tcPr>
          <w:p w14:paraId="20ECDFF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A5A10B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</w:tcPr>
          <w:p w14:paraId="2C3FA5C7" w14:textId="077B344C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1" w:type="dxa"/>
            <w:gridSpan w:val="3"/>
          </w:tcPr>
          <w:p w14:paraId="20C79BB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bottom w:val="single" w:sz="4" w:space="0" w:color="auto"/>
            </w:tcBorders>
          </w:tcPr>
          <w:p w14:paraId="24AD557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8B52AA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4931E96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AD4497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5D126E42" w14:textId="61BB1353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621C0" w:rsidRPr="00C62AA6" w14:paraId="0C8F4547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14A3B9A9" w14:textId="39D359D1" w:rsidR="000621C0" w:rsidRPr="006A7547" w:rsidRDefault="00A4468E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621C0" w:rsidRPr="006A75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</w:tcBorders>
          </w:tcPr>
          <w:p w14:paraId="681638A5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88113F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</w:tcBorders>
          </w:tcPr>
          <w:p w14:paraId="7A0A68A9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3"/>
          </w:tcPr>
          <w:p w14:paraId="7C5E263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42EDBBF7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550C96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</w:tcPr>
          <w:p w14:paraId="774C1424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CAD9619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</w:tcBorders>
          </w:tcPr>
          <w:p w14:paraId="6A642202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gridSpan w:val="3"/>
          </w:tcPr>
          <w:p w14:paraId="1E799A45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</w:tcPr>
          <w:p w14:paraId="3A1FFFFD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8AC6C37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14:paraId="09C07BF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8612BB8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14:paraId="02D6FC07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294A" w:rsidRPr="00C62AA6" w14:paraId="45A395F9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6F617921" w14:textId="18587D33" w:rsidR="00FE294A" w:rsidRPr="006A7547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5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6A75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A754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A75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04" w:type="dxa"/>
            <w:gridSpan w:val="3"/>
          </w:tcPr>
          <w:p w14:paraId="0970CAA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1A89E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gridSpan w:val="3"/>
          </w:tcPr>
          <w:p w14:paraId="6028858E" w14:textId="2DAB395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3"/>
          </w:tcPr>
          <w:p w14:paraId="0D988C5B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304D2486" w14:textId="45ED5A2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236" w:type="dxa"/>
          </w:tcPr>
          <w:p w14:paraId="1A7EFBA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gridSpan w:val="3"/>
          </w:tcPr>
          <w:p w14:paraId="148805E4" w14:textId="5FF5A899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974</w:t>
            </w:r>
          </w:p>
        </w:tc>
        <w:tc>
          <w:tcPr>
            <w:tcW w:w="237" w:type="dxa"/>
          </w:tcPr>
          <w:p w14:paraId="4156AA5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34D25D8B" w14:textId="24C138D5" w:rsidR="00FE294A" w:rsidRPr="00C62AA6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338</w:t>
            </w:r>
          </w:p>
        </w:tc>
        <w:tc>
          <w:tcPr>
            <w:tcW w:w="261" w:type="dxa"/>
            <w:gridSpan w:val="3"/>
          </w:tcPr>
          <w:p w14:paraId="055B7A5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2170EABE" w14:textId="776902DF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03EA4907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4E00486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BE5FCAA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411B0BE1" w14:textId="65A74CE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166</w:t>
            </w:r>
          </w:p>
        </w:tc>
      </w:tr>
      <w:tr w:rsidR="000621C0" w:rsidRPr="00C62AA6" w14:paraId="1A1EDF58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2FBD4621" w14:textId="77777777" w:rsidR="000621C0" w:rsidRPr="006A7547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A754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04" w:type="dxa"/>
            <w:gridSpan w:val="3"/>
          </w:tcPr>
          <w:p w14:paraId="0B381D35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C53D18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gridSpan w:val="3"/>
          </w:tcPr>
          <w:p w14:paraId="63C57617" w14:textId="337AD403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  <w:lang w:val="en-AU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gridSpan w:val="3"/>
          </w:tcPr>
          <w:p w14:paraId="29504F4A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08FE88D4" w14:textId="2E304CE9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</w:t>
            </w:r>
            <w:r w:rsidR="00704AA7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29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27D3D04F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3"/>
          </w:tcPr>
          <w:p w14:paraId="03EB2F62" w14:textId="6FDD0F87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7" w:type="dxa"/>
          </w:tcPr>
          <w:p w14:paraId="70857D6B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4C296243" w14:textId="2AD77E28" w:rsidR="000621C0" w:rsidRPr="00215447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215447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61" w:type="dxa"/>
            <w:gridSpan w:val="3"/>
          </w:tcPr>
          <w:p w14:paraId="6AAB8FD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52BADDDC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5DE332F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185E925B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F215F55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3E533B83" w14:textId="30517497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</w:t>
            </w:r>
            <w:r w:rsidR="00704AA7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415</w:t>
            </w:r>
          </w:p>
        </w:tc>
      </w:tr>
      <w:tr w:rsidR="000621C0" w:rsidRPr="00C62AA6" w14:paraId="145B648A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2D6AE2C6" w14:textId="77777777" w:rsidR="000621C0" w:rsidRPr="006A7547" w:rsidRDefault="00A9425F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A7547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0621C0" w:rsidRPr="006A754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</w:tcPr>
          <w:p w14:paraId="788A9B6B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7961B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gridSpan w:val="3"/>
            <w:tcBorders>
              <w:bottom w:val="single" w:sz="4" w:space="0" w:color="auto"/>
            </w:tcBorders>
          </w:tcPr>
          <w:p w14:paraId="63A771E4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</w:tcPr>
          <w:p w14:paraId="29C916C4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227B1600" w14:textId="77777777" w:rsidR="000621C0" w:rsidRPr="00C62AA6" w:rsidRDefault="00704AA7" w:rsidP="00C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07CBB3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</w:tcPr>
          <w:p w14:paraId="311E79BB" w14:textId="5FB844EA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930BD64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</w:tcPr>
          <w:p w14:paraId="5DDEA9F3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3"/>
          </w:tcPr>
          <w:p w14:paraId="422ABC99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bottom w:val="single" w:sz="4" w:space="0" w:color="auto"/>
            </w:tcBorders>
          </w:tcPr>
          <w:p w14:paraId="7C9213F1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B140701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1A5D6DFC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D510E01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7992EB57" w14:textId="067D9026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4DDE" w:rsidRPr="00C62AA6" w14:paraId="5CC325AE" w14:textId="77777777" w:rsidTr="005F7869">
        <w:tc>
          <w:tcPr>
            <w:tcW w:w="3062" w:type="dxa"/>
            <w:gridSpan w:val="2"/>
          </w:tcPr>
          <w:p w14:paraId="112CC665" w14:textId="307CDF09" w:rsidR="000621C0" w:rsidRPr="00C62AA6" w:rsidRDefault="00A4468E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621C0"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C3D65F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3"/>
          </w:tcPr>
          <w:p w14:paraId="5D03F7DE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C48D523" w14:textId="5CCAEC42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726</w:t>
            </w:r>
          </w:p>
        </w:tc>
        <w:tc>
          <w:tcPr>
            <w:tcW w:w="267" w:type="dxa"/>
            <w:gridSpan w:val="3"/>
          </w:tcPr>
          <w:p w14:paraId="1125A99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E79B5C" w14:textId="33BF349E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271" w:type="dxa"/>
            <w:gridSpan w:val="3"/>
          </w:tcPr>
          <w:p w14:paraId="0C3FF749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0CFE5D80" w14:textId="29C817E7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274" w:type="dxa"/>
            <w:gridSpan w:val="2"/>
          </w:tcPr>
          <w:p w14:paraId="1555B0E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02047" w14:textId="31BC55B7" w:rsidR="000621C0" w:rsidRPr="00C62AA6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269" w:type="dxa"/>
            <w:gridSpan w:val="3"/>
          </w:tcPr>
          <w:p w14:paraId="4F930A8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07A280" w14:textId="7072CE07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5AF1F0F3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B57C10" w14:textId="77777777" w:rsidR="000621C0" w:rsidRPr="00C62AA6" w:rsidRDefault="00704AA7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36526D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0B6D7" w14:textId="36863564" w:rsidR="000621C0" w:rsidRPr="00C62AA6" w:rsidRDefault="007F0795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58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0621C0" w:rsidRPr="00C62AA6" w14:paraId="51514D32" w14:textId="77777777" w:rsidTr="005F7869">
        <w:trPr>
          <w:gridAfter w:val="1"/>
          <w:wAfter w:w="37" w:type="dxa"/>
        </w:trPr>
        <w:tc>
          <w:tcPr>
            <w:tcW w:w="3054" w:type="dxa"/>
          </w:tcPr>
          <w:p w14:paraId="45895A4E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04" w:type="dxa"/>
            <w:gridSpan w:val="3"/>
          </w:tcPr>
          <w:p w14:paraId="415A30D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3C114F8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56" w:type="dxa"/>
            <w:gridSpan w:val="4"/>
          </w:tcPr>
          <w:p w14:paraId="7F258FB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  <w:gridSpan w:val="3"/>
          </w:tcPr>
          <w:p w14:paraId="5F0741D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41" w:type="dxa"/>
          </w:tcPr>
          <w:p w14:paraId="347681CB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53" w:type="dxa"/>
            <w:gridSpan w:val="2"/>
          </w:tcPr>
          <w:p w14:paraId="415E1FAA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11" w:type="dxa"/>
            <w:gridSpan w:val="2"/>
          </w:tcPr>
          <w:p w14:paraId="52F18B35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7" w:type="dxa"/>
          </w:tcPr>
          <w:p w14:paraId="177650EA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8" w:type="dxa"/>
            <w:gridSpan w:val="2"/>
          </w:tcPr>
          <w:p w14:paraId="310AE0A0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1" w:type="dxa"/>
            <w:gridSpan w:val="3"/>
          </w:tcPr>
          <w:p w14:paraId="095815C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8" w:type="dxa"/>
            <w:gridSpan w:val="3"/>
          </w:tcPr>
          <w:p w14:paraId="1347F08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</w:tcPr>
          <w:p w14:paraId="49E302DF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59" w:type="dxa"/>
            <w:gridSpan w:val="2"/>
          </w:tcPr>
          <w:p w14:paraId="24F1F5B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</w:tcPr>
          <w:p w14:paraId="716C12A4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59" w:type="dxa"/>
            <w:gridSpan w:val="2"/>
          </w:tcPr>
          <w:p w14:paraId="5A142160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0A4DDE" w:rsidRPr="00C62AA6" w14:paraId="1FFAC45F" w14:textId="77777777" w:rsidTr="005F7869">
        <w:tc>
          <w:tcPr>
            <w:tcW w:w="3062" w:type="dxa"/>
            <w:gridSpan w:val="2"/>
          </w:tcPr>
          <w:p w14:paraId="370B5187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438421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7" w:type="dxa"/>
            <w:gridSpan w:val="3"/>
          </w:tcPr>
          <w:p w14:paraId="6130C8E4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797CA0A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052EBB1A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6CCC834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gridSpan w:val="3"/>
          </w:tcPr>
          <w:p w14:paraId="7CD5026C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3" w:type="dxa"/>
          </w:tcPr>
          <w:p w14:paraId="12CADBF4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</w:tcPr>
          <w:p w14:paraId="0B64D6B7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368DF15D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3"/>
          </w:tcPr>
          <w:p w14:paraId="7E71502D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C1DD4EB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7E1DE6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244DFB4A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EAE0DBD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5651ECEB" w14:textId="77777777" w:rsidR="000621C0" w:rsidRPr="00C62AA6" w:rsidRDefault="000621C0" w:rsidP="0006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DDE" w:rsidRPr="00C62AA6" w14:paraId="5879EB23" w14:textId="77777777" w:rsidTr="005F7869">
        <w:tc>
          <w:tcPr>
            <w:tcW w:w="3062" w:type="dxa"/>
            <w:gridSpan w:val="2"/>
          </w:tcPr>
          <w:p w14:paraId="724C318C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7015BB2C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0CBA75CF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8462C30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671A0ACC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6D1D1A62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3"/>
          </w:tcPr>
          <w:p w14:paraId="108A1F7C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3" w:type="dxa"/>
          </w:tcPr>
          <w:p w14:paraId="1DE69185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gridSpan w:val="2"/>
          </w:tcPr>
          <w:p w14:paraId="31695B02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</w:tcPr>
          <w:p w14:paraId="31D51E57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gridSpan w:val="3"/>
          </w:tcPr>
          <w:p w14:paraId="57F9B570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1B26E9E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54A7093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23CD94B1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0CE0340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1A5F6387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294A" w:rsidRPr="00C62AA6" w14:paraId="3D80DD6F" w14:textId="77777777" w:rsidTr="005F7869">
        <w:tc>
          <w:tcPr>
            <w:tcW w:w="3062" w:type="dxa"/>
            <w:gridSpan w:val="2"/>
          </w:tcPr>
          <w:p w14:paraId="583E874A" w14:textId="79649AC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D8F919" w14:textId="7F800F7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831</w:t>
            </w:r>
          </w:p>
        </w:tc>
        <w:tc>
          <w:tcPr>
            <w:tcW w:w="267" w:type="dxa"/>
            <w:gridSpan w:val="3"/>
          </w:tcPr>
          <w:p w14:paraId="2BD91E6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3704C08" w14:textId="0DDF6E67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145</w:t>
            </w:r>
          </w:p>
        </w:tc>
        <w:tc>
          <w:tcPr>
            <w:tcW w:w="267" w:type="dxa"/>
            <w:gridSpan w:val="3"/>
          </w:tcPr>
          <w:p w14:paraId="462196F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bottom w:val="double" w:sz="4" w:space="0" w:color="auto"/>
            </w:tcBorders>
          </w:tcPr>
          <w:p w14:paraId="11AA37B6" w14:textId="11C66CAD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271" w:type="dxa"/>
            <w:gridSpan w:val="3"/>
          </w:tcPr>
          <w:p w14:paraId="4A2805C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</w:tcPr>
          <w:p w14:paraId="7C717F46" w14:textId="05801DC8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4" w:type="dxa"/>
            <w:gridSpan w:val="2"/>
          </w:tcPr>
          <w:p w14:paraId="292C892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  <w:tcBorders>
              <w:bottom w:val="double" w:sz="4" w:space="0" w:color="auto"/>
            </w:tcBorders>
          </w:tcPr>
          <w:p w14:paraId="2C978127" w14:textId="0D085001" w:rsidR="00FE294A" w:rsidRPr="00C62AA6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69" w:type="dxa"/>
            <w:gridSpan w:val="3"/>
          </w:tcPr>
          <w:p w14:paraId="4B428E0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534FB31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395EEDE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</w:tcPr>
          <w:p w14:paraId="19F98402" w14:textId="5690884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1449ED89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</w:tcPr>
          <w:p w14:paraId="732A6C12" w14:textId="0D1158D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  <w:r w:rsidR="00FE294A" w:rsidRPr="00C62A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663</w:t>
            </w:r>
          </w:p>
        </w:tc>
      </w:tr>
      <w:tr w:rsidR="000A4DDE" w:rsidRPr="00C62AA6" w14:paraId="6569A5CF" w14:textId="77777777" w:rsidTr="005F7869">
        <w:tc>
          <w:tcPr>
            <w:tcW w:w="3062" w:type="dxa"/>
            <w:gridSpan w:val="2"/>
          </w:tcPr>
          <w:p w14:paraId="13BBBE93" w14:textId="12FDEBC0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8AB950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78F3F678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42435394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2BEA2384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top w:val="double" w:sz="4" w:space="0" w:color="auto"/>
            </w:tcBorders>
          </w:tcPr>
          <w:p w14:paraId="5061551F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3"/>
          </w:tcPr>
          <w:p w14:paraId="410B5BC1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6BCBDE9E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gridSpan w:val="2"/>
          </w:tcPr>
          <w:p w14:paraId="072835A2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</w:tcPr>
          <w:p w14:paraId="2C9E406D" w14:textId="77777777" w:rsidR="000A4DDE" w:rsidRPr="00C62AA6" w:rsidRDefault="000A4DDE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gridSpan w:val="3"/>
          </w:tcPr>
          <w:p w14:paraId="4E1A4E65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14:paraId="623E4664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A1F5208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</w:tcPr>
          <w:p w14:paraId="6E9ABF5D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AC5769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</w:tcPr>
          <w:p w14:paraId="0BA21E1B" w14:textId="77777777" w:rsidR="000A4DDE" w:rsidRPr="00C62AA6" w:rsidRDefault="000A4DDE" w:rsidP="000A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294A" w:rsidRPr="00C62AA6" w14:paraId="2AB9E3C4" w14:textId="77777777" w:rsidTr="005F7869">
        <w:tc>
          <w:tcPr>
            <w:tcW w:w="3062" w:type="dxa"/>
            <w:gridSpan w:val="2"/>
          </w:tcPr>
          <w:p w14:paraId="210AD24A" w14:textId="6C670770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321D6D" w14:textId="432E23A1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83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7" w:type="dxa"/>
            <w:gridSpan w:val="3"/>
          </w:tcPr>
          <w:p w14:paraId="189FAF7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11A81E1" w14:textId="757D9334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138</w:t>
            </w:r>
          </w:p>
        </w:tc>
        <w:tc>
          <w:tcPr>
            <w:tcW w:w="267" w:type="dxa"/>
            <w:gridSpan w:val="3"/>
          </w:tcPr>
          <w:p w14:paraId="30F569E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bottom w:val="double" w:sz="4" w:space="0" w:color="auto"/>
            </w:tcBorders>
          </w:tcPr>
          <w:p w14:paraId="51EDBD74" w14:textId="25A1055A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271" w:type="dxa"/>
            <w:gridSpan w:val="3"/>
          </w:tcPr>
          <w:p w14:paraId="2889FDDC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</w:tcPr>
          <w:p w14:paraId="50DC97EB" w14:textId="160A6718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261</w:t>
            </w:r>
          </w:p>
        </w:tc>
        <w:tc>
          <w:tcPr>
            <w:tcW w:w="274" w:type="dxa"/>
            <w:gridSpan w:val="2"/>
          </w:tcPr>
          <w:p w14:paraId="39BCF8A6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  <w:tcBorders>
              <w:bottom w:val="double" w:sz="4" w:space="0" w:color="auto"/>
            </w:tcBorders>
          </w:tcPr>
          <w:p w14:paraId="219BCFD3" w14:textId="22578C81" w:rsidR="00FE294A" w:rsidRPr="00C62AA6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269" w:type="dxa"/>
            <w:gridSpan w:val="3"/>
          </w:tcPr>
          <w:p w14:paraId="71808B1F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6B660A5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4A6883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</w:tcPr>
          <w:p w14:paraId="43C36D48" w14:textId="52B9C415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270" w:type="dxa"/>
            <w:gridSpan w:val="2"/>
          </w:tcPr>
          <w:p w14:paraId="3B4446D0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</w:tcPr>
          <w:p w14:paraId="455D635E" w14:textId="60335B01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="00FE29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72</w:t>
            </w:r>
          </w:p>
        </w:tc>
      </w:tr>
      <w:tr w:rsidR="00FE294A" w:rsidRPr="00C62AA6" w14:paraId="0BA0B6D8" w14:textId="77777777" w:rsidTr="005F7869">
        <w:tc>
          <w:tcPr>
            <w:tcW w:w="3062" w:type="dxa"/>
            <w:gridSpan w:val="2"/>
          </w:tcPr>
          <w:p w14:paraId="3863AF25" w14:textId="3909391E" w:rsidR="00FE294A" w:rsidRPr="00C62AA6" w:rsidRDefault="005574A0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342E938" w14:textId="024CD330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856</w:t>
            </w:r>
          </w:p>
        </w:tc>
        <w:tc>
          <w:tcPr>
            <w:tcW w:w="267" w:type="dxa"/>
            <w:gridSpan w:val="3"/>
          </w:tcPr>
          <w:p w14:paraId="18F9EDD3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47258162" w14:textId="59B35229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67" w:type="dxa"/>
            <w:gridSpan w:val="3"/>
          </w:tcPr>
          <w:p w14:paraId="04E15C4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549CE04F" w14:textId="207D0CF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1" w:type="dxa"/>
            <w:gridSpan w:val="3"/>
          </w:tcPr>
          <w:p w14:paraId="21562778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</w:tcPr>
          <w:p w14:paraId="0134E83C" w14:textId="15BE6F9C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274" w:type="dxa"/>
            <w:gridSpan w:val="2"/>
          </w:tcPr>
          <w:p w14:paraId="65BDFDC4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4BD3C58" w14:textId="3B15A5E0" w:rsidR="00FE294A" w:rsidRPr="00C62AA6" w:rsidRDefault="007F0795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269" w:type="dxa"/>
            <w:gridSpan w:val="3"/>
          </w:tcPr>
          <w:p w14:paraId="2AC0CFBD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1EE6259" w14:textId="77777777" w:rsidR="00FE294A" w:rsidRPr="00C62AA6" w:rsidRDefault="00704AA7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13FBE41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572C038" w14:textId="2E57A04B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270" w:type="dxa"/>
            <w:gridSpan w:val="2"/>
          </w:tcPr>
          <w:p w14:paraId="0E4500E2" w14:textId="77777777" w:rsidR="00FE294A" w:rsidRPr="00C62AA6" w:rsidRDefault="00FE294A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83F9E18" w14:textId="42033FC2" w:rsidR="00FE294A" w:rsidRPr="00C62AA6" w:rsidRDefault="007F0795" w:rsidP="00FE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="00704AA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82</w:t>
            </w:r>
          </w:p>
        </w:tc>
      </w:tr>
    </w:tbl>
    <w:p w14:paraId="6E38C26D" w14:textId="77777777" w:rsidR="00ED042D" w:rsidRDefault="00ED042D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0"/>
        <w:rPr>
          <w:rFonts w:ascii="Angsana New" w:hAnsi="Angsana New"/>
          <w:sz w:val="30"/>
          <w:szCs w:val="30"/>
        </w:rPr>
        <w:sectPr w:rsidR="00ED042D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CEB055A" w14:textId="5102F8A0" w:rsidR="00DE151E" w:rsidRPr="00C62AA6" w:rsidRDefault="00DE151E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ราคา</w:t>
      </w:r>
      <w:r w:rsidRPr="00704AA7">
        <w:rPr>
          <w:rFonts w:ascii="Angsana New" w:hAnsi="Angsana New"/>
          <w:sz w:val="30"/>
          <w:szCs w:val="30"/>
          <w:cs/>
        </w:rPr>
        <w:t xml:space="preserve">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ซึ่งได้คิดค่าเสื่อมราคาเต็มจำนวนแล้วแต่ยังคงใช้งานถึง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704AA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704AA7">
        <w:rPr>
          <w:rFonts w:ascii="Angsana New" w:hAnsi="Angsana New"/>
          <w:sz w:val="30"/>
          <w:szCs w:val="30"/>
        </w:rPr>
        <w:t xml:space="preserve"> </w:t>
      </w:r>
      <w:r w:rsidRPr="00704AA7">
        <w:rPr>
          <w:rFonts w:ascii="Angsana New" w:hAnsi="Angsana New"/>
          <w:sz w:val="30"/>
          <w:szCs w:val="30"/>
          <w:cs/>
        </w:rPr>
        <w:t>ในงบการเงินรวมมีจำนวนเงิน</w:t>
      </w:r>
      <w:r w:rsidR="006C6FB5" w:rsidRPr="00704AA7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49</w:t>
      </w:r>
      <w:r w:rsidR="00187666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4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6C6FB5" w:rsidRPr="00704AA7">
        <w:rPr>
          <w:rFonts w:ascii="Angsana New" w:hAnsi="Angsana New"/>
          <w:sz w:val="30"/>
          <w:szCs w:val="30"/>
        </w:rPr>
        <w:t xml:space="preserve"> </w:t>
      </w:r>
      <w:r w:rsidRPr="00704AA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04AA7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Pr="00704AA7">
        <w:rPr>
          <w:rFonts w:ascii="Angsana New" w:hAnsi="Angsana New"/>
          <w:i/>
          <w:iCs/>
          <w:sz w:val="30"/>
          <w:szCs w:val="30"/>
        </w:rPr>
        <w:t>:</w:t>
      </w:r>
      <w:r w:rsidRPr="00704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34</w:t>
      </w:r>
      <w:r w:rsidR="00EA21AC" w:rsidRPr="00704AA7">
        <w:rPr>
          <w:rFonts w:ascii="Angsana New" w:hAnsi="Angsana New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453</w:t>
      </w:r>
      <w:r w:rsidR="00632C88" w:rsidRPr="00704AA7">
        <w:rPr>
          <w:rFonts w:ascii="Angsana New" w:hAnsi="Angsana New"/>
          <w:sz w:val="30"/>
          <w:szCs w:val="30"/>
        </w:rPr>
        <w:t xml:space="preserve"> </w:t>
      </w:r>
      <w:r w:rsidRPr="00704AA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704AA7">
        <w:rPr>
          <w:rFonts w:ascii="Angsana New" w:hAnsi="Angsana New"/>
          <w:sz w:val="30"/>
          <w:szCs w:val="30"/>
        </w:rPr>
        <w:t xml:space="preserve"> </w:t>
      </w:r>
      <w:r w:rsidRPr="00704AA7">
        <w:rPr>
          <w:rFonts w:ascii="Angsana New" w:hAnsi="Angsana New"/>
          <w:sz w:val="30"/>
          <w:szCs w:val="30"/>
          <w:cs/>
        </w:rPr>
        <w:t>และในงบการเงินเฉพาะกิจการมีจำนวนเงิน</w:t>
      </w:r>
      <w:r w:rsidR="00BB22F5" w:rsidRPr="00704AA7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41</w:t>
      </w:r>
      <w:r w:rsidR="00704AA7" w:rsidRPr="00704AA7">
        <w:rPr>
          <w:rFonts w:ascii="Angsana New" w:hAnsi="Angsana New"/>
          <w:sz w:val="30"/>
          <w:szCs w:val="30"/>
        </w:rPr>
        <w:t>,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6C6FB5" w:rsidRPr="00704AA7">
        <w:rPr>
          <w:rFonts w:ascii="Angsana New" w:hAnsi="Angsana New"/>
          <w:sz w:val="30"/>
          <w:szCs w:val="30"/>
        </w:rPr>
        <w:t xml:space="preserve"> </w:t>
      </w:r>
      <w:r w:rsidRPr="00704AA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04AA7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Pr="00C62AA6">
        <w:rPr>
          <w:rFonts w:ascii="Angsana New" w:hAnsi="Angsana New"/>
          <w:i/>
          <w:iCs/>
          <w:sz w:val="30"/>
          <w:szCs w:val="30"/>
        </w:rPr>
        <w:t xml:space="preserve">: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32</w:t>
      </w:r>
      <w:r w:rsidR="00EA21AC">
        <w:rPr>
          <w:rFonts w:ascii="Angsana New" w:hAnsi="Angsana New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5</w:t>
      </w:r>
      <w:r w:rsidR="0075357E" w:rsidRPr="0075357E">
        <w:rPr>
          <w:rFonts w:ascii="Angsana New" w:hAnsi="Angsana New"/>
          <w:i/>
          <w:iCs/>
          <w:sz w:val="30"/>
          <w:szCs w:val="30"/>
        </w:rPr>
        <w:t>0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8</w:t>
      </w:r>
      <w:r w:rsidR="00E752BC"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F393327" w14:textId="77777777" w:rsidR="00DE151E" w:rsidRPr="00C62AA6" w:rsidRDefault="00DE151E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6C1065" w14:textId="14156944" w:rsidR="00DE151E" w:rsidRPr="00C62AA6" w:rsidRDefault="00DE151E" w:rsidP="00ED04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9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="00AC7CF5" w:rsidRPr="00C62AA6">
        <w:rPr>
          <w:rFonts w:ascii="Angsana New" w:hAnsi="Angsana New"/>
          <w:sz w:val="30"/>
          <w:szCs w:val="30"/>
          <w:cs/>
        </w:rPr>
        <w:t>หลาย</w:t>
      </w:r>
      <w:r w:rsidRPr="00C62AA6">
        <w:rPr>
          <w:rFonts w:ascii="Angsana New" w:hAnsi="Angsana New"/>
          <w:sz w:val="30"/>
          <w:szCs w:val="30"/>
          <w:cs/>
          <w:lang w:val="th-TH"/>
        </w:rPr>
        <w:t>แห่งได้จำนอง</w:t>
      </w:r>
      <w:r w:rsidR="0018127D" w:rsidRPr="00C62AA6">
        <w:rPr>
          <w:rFonts w:ascii="Angsana New" w:hAnsi="Angsana New"/>
          <w:sz w:val="30"/>
          <w:szCs w:val="30"/>
          <w:cs/>
          <w:lang w:val="th-TH"/>
        </w:rPr>
        <w:t>ที่ดิน อาคาร</w:t>
      </w:r>
      <w:r w:rsidR="006C4477">
        <w:rPr>
          <w:rFonts w:ascii="Angsana New" w:hAnsi="Angsana New" w:hint="cs"/>
          <w:sz w:val="30"/>
          <w:szCs w:val="30"/>
          <w:cs/>
          <w:lang w:val="th-TH"/>
        </w:rPr>
        <w:t xml:space="preserve"> โรงผลิตปิโตรเคมี</w:t>
      </w:r>
      <w:r w:rsidR="006C447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8127D" w:rsidRPr="00C62AA6">
        <w:rPr>
          <w:rFonts w:ascii="Angsana New" w:hAnsi="Angsana New"/>
          <w:sz w:val="30"/>
          <w:szCs w:val="30"/>
          <w:cs/>
          <w:lang w:val="th-TH"/>
        </w:rPr>
        <w:t>เครื่องจักร และเรือขน</w:t>
      </w:r>
      <w:r w:rsidR="004A40E3" w:rsidRPr="00C62AA6">
        <w:rPr>
          <w:rFonts w:ascii="Angsana New" w:hAnsi="Angsana New"/>
          <w:sz w:val="30"/>
          <w:szCs w:val="30"/>
          <w:cs/>
          <w:lang w:val="th-TH"/>
        </w:rPr>
        <w:t>ส่ง</w:t>
      </w:r>
      <w:r w:rsidR="0018127D" w:rsidRPr="00C62AA6">
        <w:rPr>
          <w:rFonts w:ascii="Angsana New" w:hAnsi="Angsana New"/>
          <w:sz w:val="30"/>
          <w:szCs w:val="30"/>
          <w:cs/>
          <w:lang w:val="th-TH"/>
        </w:rPr>
        <w:t xml:space="preserve">ผู้โดยสาร </w:t>
      </w:r>
      <w:r w:rsidRPr="00C62AA6">
        <w:rPr>
          <w:rFonts w:ascii="Angsana New" w:hAnsi="Angsana New"/>
          <w:sz w:val="30"/>
          <w:szCs w:val="30"/>
          <w:cs/>
          <w:lang w:val="th-TH"/>
        </w:rPr>
        <w:t xml:space="preserve">เพื่อเป็นหลักทรัพย์ค้ำประกันเงินกู้ยืมระยะยาวตามที่กล่าวไว้ในหมายเหตุประกอบงบการเงินข้อ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18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ราคาตามบัญชีของ</w:t>
      </w:r>
      <w:r w:rsidR="0018127D" w:rsidRPr="00C62AA6">
        <w:rPr>
          <w:rFonts w:ascii="Angsana New" w:hAnsi="Angsana New"/>
          <w:sz w:val="30"/>
          <w:szCs w:val="30"/>
          <w:cs/>
          <w:lang w:val="th-TH"/>
        </w:rPr>
        <w:t>ที่ดิน อาคาร</w:t>
      </w:r>
      <w:r w:rsidR="00CB55F2">
        <w:rPr>
          <w:rFonts w:ascii="Angsana New" w:hAnsi="Angsana New" w:hint="cs"/>
          <w:sz w:val="30"/>
          <w:szCs w:val="30"/>
          <w:cs/>
          <w:lang w:val="th-TH"/>
        </w:rPr>
        <w:t xml:space="preserve"> โรงผลิตปิโตรเคมี </w:t>
      </w:r>
      <w:r w:rsidR="0018127D" w:rsidRPr="00C62AA6">
        <w:rPr>
          <w:rFonts w:ascii="Angsana New" w:hAnsi="Angsana New"/>
          <w:sz w:val="30"/>
          <w:szCs w:val="30"/>
          <w:cs/>
          <w:lang w:val="th-TH"/>
        </w:rPr>
        <w:t>เครื่องจักร</w:t>
      </w:r>
      <w:r w:rsidR="004A40E3" w:rsidRPr="00C62AA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8127D" w:rsidRPr="00C62AA6">
        <w:rPr>
          <w:rFonts w:ascii="Angsana New" w:hAnsi="Angsana New"/>
          <w:sz w:val="30"/>
          <w:szCs w:val="30"/>
          <w:cs/>
          <w:lang w:val="th-TH"/>
        </w:rPr>
        <w:t>และเรือขน</w:t>
      </w:r>
      <w:r w:rsidR="004A40E3" w:rsidRPr="00C62AA6">
        <w:rPr>
          <w:rFonts w:ascii="Angsana New" w:hAnsi="Angsana New"/>
          <w:sz w:val="30"/>
          <w:szCs w:val="30"/>
          <w:cs/>
          <w:lang w:val="th-TH"/>
        </w:rPr>
        <w:t>ส่ง</w:t>
      </w:r>
      <w:r w:rsidR="0018127D" w:rsidRPr="00C62AA6">
        <w:rPr>
          <w:rFonts w:ascii="Angsana New" w:hAnsi="Angsana New"/>
          <w:sz w:val="30"/>
          <w:szCs w:val="30"/>
          <w:cs/>
          <w:lang w:val="th-TH"/>
        </w:rPr>
        <w:t>ผู้โดยสาร</w:t>
      </w:r>
      <w:r w:rsidRPr="00C62AA6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C62AA6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7F0795" w:rsidRPr="007F0795">
        <w:rPr>
          <w:rFonts w:ascii="Angsana New" w:hAnsi="Angsana New" w:hint="cs"/>
          <w:sz w:val="30"/>
          <w:szCs w:val="30"/>
        </w:rPr>
        <w:t>256</w:t>
      </w:r>
      <w:r w:rsidR="0075357E" w:rsidRPr="0075357E">
        <w:rPr>
          <w:rFonts w:ascii="Angsana New" w:hAnsi="Angsana New" w:hint="cs"/>
          <w:sz w:val="30"/>
          <w:szCs w:val="30"/>
        </w:rPr>
        <w:t>0</w:t>
      </w:r>
      <w:r w:rsidRPr="00C62AA6">
        <w:rPr>
          <w:rFonts w:ascii="Angsana New" w:hAnsi="Angsana New"/>
          <w:sz w:val="30"/>
          <w:szCs w:val="30"/>
          <w:cs/>
        </w:rPr>
        <w:t xml:space="preserve"> </w:t>
      </w:r>
      <w:r w:rsidRPr="00C62AA6">
        <w:rPr>
          <w:rFonts w:ascii="Angsana New" w:hAnsi="Angsana New"/>
          <w:sz w:val="30"/>
          <w:szCs w:val="30"/>
          <w:cs/>
          <w:lang w:val="th-TH"/>
        </w:rPr>
        <w:t>มี</w:t>
      </w:r>
      <w:r w:rsidRPr="00704AA7"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 w:rsidR="006C6FB5" w:rsidRPr="00704AA7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11</w:t>
      </w:r>
      <w:r w:rsidR="00704AA7" w:rsidRPr="00704AA7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672</w:t>
      </w:r>
      <w:r w:rsidR="00D47286" w:rsidRPr="00704AA7">
        <w:rPr>
          <w:rFonts w:ascii="Angsana New" w:hAnsi="Angsana New"/>
          <w:sz w:val="30"/>
          <w:szCs w:val="30"/>
        </w:rPr>
        <w:t xml:space="preserve"> </w:t>
      </w:r>
      <w:r w:rsidRPr="00704AA7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D35AA3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</w:t>
      </w:r>
      <w:r w:rsidR="007F0795" w:rsidRPr="007F0795">
        <w:rPr>
          <w:rFonts w:ascii="Angsana New" w:hAnsi="Angsana New" w:hint="cs"/>
          <w:i/>
          <w:iCs/>
          <w:sz w:val="30"/>
          <w:szCs w:val="30"/>
        </w:rPr>
        <w:t>9</w:t>
      </w:r>
      <w:r w:rsidR="00E752BC" w:rsidRPr="00C62AA6">
        <w:rPr>
          <w:rFonts w:ascii="Angsana New" w:hAnsi="Angsana New"/>
          <w:i/>
          <w:iCs/>
          <w:sz w:val="30"/>
          <w:szCs w:val="30"/>
        </w:rPr>
        <w:t>:</w:t>
      </w:r>
      <w:r w:rsidRPr="00C62AA6">
        <w:rPr>
          <w:rFonts w:ascii="Angsana New" w:hAnsi="Angsana New"/>
          <w:i/>
          <w:iCs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12</w:t>
      </w:r>
      <w:r w:rsidR="00301103">
        <w:rPr>
          <w:rFonts w:ascii="Angsana New" w:hAnsi="Angsana New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224</w:t>
      </w:r>
      <w:r w:rsidR="00632C88"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62AA6">
        <w:rPr>
          <w:rFonts w:ascii="Angsana New" w:hAnsi="Angsana New"/>
          <w:sz w:val="30"/>
          <w:szCs w:val="30"/>
          <w:cs/>
        </w:rPr>
        <w:t xml:space="preserve"> </w:t>
      </w:r>
    </w:p>
    <w:p w14:paraId="7CBDD97D" w14:textId="77777777" w:rsidR="004C74BB" w:rsidRDefault="004C74BB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sz w:val="30"/>
          <w:szCs w:val="30"/>
        </w:rPr>
      </w:pPr>
    </w:p>
    <w:p w14:paraId="456365C8" w14:textId="74187E1A" w:rsidR="00935AC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5AC8">
        <w:rPr>
          <w:rFonts w:ascii="Angsana New" w:hAnsi="Angsana New"/>
          <w:b/>
          <w:bCs/>
          <w:i/>
          <w:iCs/>
          <w:sz w:val="30"/>
          <w:szCs w:val="30"/>
          <w:cs/>
        </w:rPr>
        <w:t>การพิจารณาการด้อยค่าของเรือบรรทุกน้ำมัน</w:t>
      </w:r>
      <w:r w:rsidR="00FB1C47" w:rsidRPr="00FB1C47">
        <w:rPr>
          <w:rFonts w:ascii="Angsana New" w:hAnsi="Angsana New"/>
          <w:b/>
          <w:bCs/>
          <w:i/>
          <w:iCs/>
          <w:sz w:val="30"/>
          <w:szCs w:val="30"/>
          <w:cs/>
        </w:rPr>
        <w:t>และผลิตภัณฑ์เคมีเหลว</w:t>
      </w:r>
      <w:r w:rsidRPr="00935AC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และเรือขนส่งผู้โดยสาร</w:t>
      </w:r>
    </w:p>
    <w:p w14:paraId="0F7E9215" w14:textId="77777777" w:rsidR="00935AC8" w:rsidRPr="00935AC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4D98B5" w14:textId="40124FFE" w:rsidR="004C74BB" w:rsidRDefault="00935AC8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sz w:val="30"/>
          <w:szCs w:val="30"/>
        </w:rPr>
      </w:pPr>
      <w:r w:rsidRPr="00935AC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935AC8">
        <w:rPr>
          <w:rFonts w:ascii="Angsana New" w:hAnsi="Angsana New"/>
          <w:sz w:val="30"/>
          <w:szCs w:val="30"/>
        </w:rPr>
        <w:t xml:space="preserve">2560 </w:t>
      </w:r>
      <w:r w:rsidRPr="00935AC8">
        <w:rPr>
          <w:rFonts w:ascii="Angsana New" w:hAnsi="Angsana New"/>
          <w:sz w:val="30"/>
          <w:szCs w:val="30"/>
          <w:cs/>
        </w:rPr>
        <w:t xml:space="preserve">บริษัทย่อยหลายแห่งมีเรือบรรทุกน้ำมันและผลิตภัณฑ์เคมีเหลว และเรือขนส่งผู้โดยสารที่มีอัตราการใช้เรือไม่เต็มที่ </w:t>
      </w:r>
      <w:r w:rsidR="00FE47C9">
        <w:rPr>
          <w:rFonts w:ascii="Angsana New" w:hAnsi="Angsana New" w:hint="cs"/>
          <w:sz w:val="30"/>
          <w:szCs w:val="30"/>
          <w:cs/>
        </w:rPr>
        <w:t xml:space="preserve">เนื่องจากธุรกิจสำรวจปิโตรเลียมมีการชะลอตัวจากราคาน้ำมันและก๊าซธรรมชาติที่ลดลงอย่างต่อเนื่อง ซึ่งส่งผลให้อัตราค่าระวางเรือและความต้องการใช้เรือขนส่งทางทะเลลดลงตามไปด้วย สถานการณ์ดังกล่าวถือเป็นข้อบ่งชี้การด้อยค่าของสินทรัพย์ดังกล่าว </w:t>
      </w:r>
      <w:r w:rsidRPr="00935AC8">
        <w:rPr>
          <w:rFonts w:ascii="Angsana New" w:hAnsi="Angsana New"/>
          <w:sz w:val="30"/>
          <w:szCs w:val="30"/>
          <w:cs/>
        </w:rPr>
        <w:t xml:space="preserve">ผู้บริหารของบริษัทย่อยและบริษัทผู้ประเมินราคาอิสระจึงได้ทำการประเมินราคายุติธรรมของสินทรัพย์ดังกล่าวโดยใช้วิธีราคาตลาด ซึ่งเมื่อนำมาหักต้นทุนในการจำหน่ายแล้วมีมูลค่าต่ำกว่ามูลค่าตามบัญชี บริษัทย่อยจึงได้รับรู้ขาดทุนจากการด้อยค่าทั้งหมดเป็นจำนวนเงิน </w:t>
      </w:r>
      <w:r w:rsidRPr="00935AC8">
        <w:rPr>
          <w:rFonts w:ascii="Angsana New" w:hAnsi="Angsana New"/>
          <w:sz w:val="30"/>
          <w:szCs w:val="30"/>
        </w:rPr>
        <w:t>54</w:t>
      </w:r>
      <w:r w:rsidR="00A21337">
        <w:rPr>
          <w:rFonts w:ascii="Angsana New" w:hAnsi="Angsana New"/>
          <w:sz w:val="30"/>
          <w:szCs w:val="30"/>
        </w:rPr>
        <w:t>7</w:t>
      </w:r>
      <w:r w:rsidRPr="00935AC8">
        <w:rPr>
          <w:rFonts w:ascii="Angsana New" w:hAnsi="Angsana New"/>
          <w:sz w:val="30"/>
          <w:szCs w:val="30"/>
        </w:rPr>
        <w:t xml:space="preserve"> </w:t>
      </w:r>
      <w:r w:rsidRPr="00935AC8">
        <w:rPr>
          <w:rFonts w:ascii="Angsana New" w:hAnsi="Angsana New"/>
          <w:sz w:val="30"/>
          <w:szCs w:val="30"/>
          <w:cs/>
        </w:rPr>
        <w:t xml:space="preserve">ล้านบาท ในปี </w:t>
      </w:r>
      <w:r w:rsidRPr="00935AC8">
        <w:rPr>
          <w:rFonts w:ascii="Angsana New" w:hAnsi="Angsana New"/>
          <w:sz w:val="30"/>
          <w:szCs w:val="30"/>
        </w:rPr>
        <w:t xml:space="preserve">2560 </w:t>
      </w:r>
      <w:r w:rsidRPr="00935AC8">
        <w:rPr>
          <w:rFonts w:ascii="Angsana New" w:hAnsi="Angsana New"/>
          <w:sz w:val="30"/>
          <w:szCs w:val="30"/>
          <w:cs/>
        </w:rPr>
        <w:t>ผลขาดทุนจากการด้อยค่าแสดงเป็นค่าใช้จ่ายในงบกำไรขาดทุนรวม</w:t>
      </w:r>
    </w:p>
    <w:p w14:paraId="05B6D878" w14:textId="77777777" w:rsidR="00935AC8" w:rsidRDefault="00935AC8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sz w:val="30"/>
          <w:szCs w:val="30"/>
        </w:rPr>
      </w:pPr>
    </w:p>
    <w:p w14:paraId="529B26D8" w14:textId="4B61ACDF" w:rsidR="00935AC8" w:rsidRPr="00BC1752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b/>
          <w:bCs/>
          <w:sz w:val="30"/>
          <w:szCs w:val="30"/>
        </w:rPr>
      </w:pPr>
      <w:r w:rsidRPr="00BC1752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52F04867" w14:textId="77777777" w:rsidR="00935AC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9EB70E" w14:textId="77777777" w:rsidR="00935AC8" w:rsidRPr="00BC1752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1752">
        <w:rPr>
          <w:rFonts w:ascii="Angsana New" w:hAnsi="Angsana New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2A9C3646" w14:textId="77777777" w:rsidR="00935AC8" w:rsidRPr="00BC1752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sz w:val="30"/>
          <w:szCs w:val="30"/>
        </w:rPr>
      </w:pPr>
    </w:p>
    <w:p w14:paraId="2DE81AD1" w14:textId="5016A41D" w:rsidR="004C74BB" w:rsidRPr="00BC1752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sz w:val="30"/>
          <w:szCs w:val="30"/>
        </w:rPr>
      </w:pPr>
      <w:r w:rsidRPr="00BC1752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มีอัตราการใช้เรือไม่เต็มที่ของบริษัทย่อยประเมินโดยผู้บริหารของบริษัทย่อยและ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การวัดมูลค่ายุติธรรมของสินทรัพย์ที่มีอัตราการใช้เรือไม่เต็มที่</w:t>
      </w:r>
      <w:r w:rsidR="00FE47C9">
        <w:rPr>
          <w:rFonts w:ascii="Angsana New" w:hAnsi="Angsana New"/>
          <w:sz w:val="30"/>
          <w:szCs w:val="30"/>
        </w:rPr>
        <w:t xml:space="preserve"> </w:t>
      </w:r>
      <w:r w:rsidRPr="00BC1752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BC1752">
        <w:rPr>
          <w:rFonts w:ascii="Angsana New" w:hAnsi="Angsana New"/>
          <w:sz w:val="30"/>
          <w:szCs w:val="30"/>
        </w:rPr>
        <w:t xml:space="preserve">3 </w:t>
      </w:r>
      <w:r w:rsidRPr="00BC1752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 โดยใช้วิธีราคาตลาด</w:t>
      </w:r>
    </w:p>
    <w:p w14:paraId="3C598D35" w14:textId="77777777" w:rsidR="004C74BB" w:rsidRPr="00C62AA6" w:rsidRDefault="004C74BB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0"/>
        <w:rPr>
          <w:rFonts w:ascii="Angsana New" w:hAnsi="Angsana New"/>
          <w:sz w:val="30"/>
          <w:szCs w:val="30"/>
        </w:rPr>
        <w:sectPr w:rsidR="004C74BB" w:rsidRPr="00C62AA6" w:rsidSect="00ED042D">
          <w:pgSz w:w="11909" w:h="16834" w:code="9"/>
          <w:pgMar w:top="1152" w:right="1199" w:bottom="1152" w:left="1170" w:header="720" w:footer="720" w:gutter="0"/>
          <w:cols w:space="720"/>
        </w:sectPr>
      </w:pPr>
    </w:p>
    <w:p w14:paraId="528AF675" w14:textId="09E20A8C" w:rsidR="00DE151E" w:rsidRPr="00C62AA6" w:rsidRDefault="007F0795" w:rsidP="00AF6226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>สิ</w:t>
      </w:r>
      <w:r w:rsidR="00DE151E" w:rsidRPr="00C62AA6">
        <w:rPr>
          <w:rFonts w:ascii="Angsana New" w:hAnsi="Angsana New"/>
          <w:b/>
          <w:bCs/>
          <w:sz w:val="30"/>
          <w:szCs w:val="30"/>
          <w:cs/>
          <w:lang w:val="th-TH"/>
        </w:rPr>
        <w:t>นทรัพย์ไม่มีตัวตน</w:t>
      </w:r>
      <w:r w:rsidR="00DE151E" w:rsidRPr="00C62AA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81DB5EE" w14:textId="77777777" w:rsidR="00CD5AA7" w:rsidRPr="00104934" w:rsidRDefault="00CD5AA7" w:rsidP="0033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</w:p>
    <w:tbl>
      <w:tblPr>
        <w:tblW w:w="1017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80"/>
        <w:gridCol w:w="990"/>
        <w:gridCol w:w="270"/>
        <w:gridCol w:w="90"/>
        <w:gridCol w:w="990"/>
        <w:gridCol w:w="90"/>
        <w:gridCol w:w="270"/>
        <w:gridCol w:w="1057"/>
        <w:gridCol w:w="23"/>
        <w:gridCol w:w="213"/>
        <w:gridCol w:w="57"/>
        <w:gridCol w:w="900"/>
        <w:gridCol w:w="88"/>
        <w:gridCol w:w="8"/>
        <w:gridCol w:w="174"/>
        <w:gridCol w:w="54"/>
        <w:gridCol w:w="56"/>
        <w:gridCol w:w="708"/>
        <w:gridCol w:w="82"/>
        <w:gridCol w:w="52"/>
        <w:gridCol w:w="218"/>
        <w:gridCol w:w="18"/>
        <w:gridCol w:w="882"/>
      </w:tblGrid>
      <w:tr w:rsidR="005212B5" w:rsidRPr="00C62AA6" w14:paraId="0B1F3123" w14:textId="77777777" w:rsidTr="00AC79A6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D9339D" w14:textId="77777777" w:rsidR="005212B5" w:rsidRPr="00C62AA6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359E0B2B" w14:textId="77777777" w:rsidR="005212B5" w:rsidRPr="00C62AA6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งบการเงินรวม </w:t>
            </w:r>
          </w:p>
        </w:tc>
      </w:tr>
      <w:tr w:rsidR="00B94CDA" w:rsidRPr="00C62AA6" w14:paraId="53941738" w14:textId="77777777" w:rsidTr="00AC79A6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CCE40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71527A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75FB60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93877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37F59D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64D58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ฐานข้อมูล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2037B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C6FB5" w14:textId="77777777" w:rsidR="00B94CDA" w:rsidRPr="00C62AA6" w:rsidRDefault="00104934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94CDA"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ค่าความ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64D7E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97B356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7DEE8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F3D00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C62AA6" w14:paraId="1BEE69D8" w14:textId="77777777" w:rsidTr="00AC79A6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4BA099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5D04F2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ค่าสิทธิ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37908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96D576" w14:textId="77777777" w:rsidR="00B94CDA" w:rsidRPr="00C62AA6" w:rsidRDefault="00B94CDA" w:rsidP="00F1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ซอฟ</w:t>
            </w:r>
            <w:r w:rsidRPr="00C62AA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ต์</w:t>
            </w: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แวร์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7FA7D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EA17975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ลูกค้า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D5480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F618F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นิยม</w:t>
            </w:r>
            <w:r w:rsidRPr="00C62AA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E6120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0C89C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</w:t>
            </w:r>
            <w:r w:rsidR="005B38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บัตร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D0D85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6C831A" w14:textId="77777777" w:rsidR="00B94CDA" w:rsidRPr="00C62AA6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รวม </w:t>
            </w:r>
          </w:p>
        </w:tc>
      </w:tr>
      <w:tr w:rsidR="005212B5" w:rsidRPr="00C62AA6" w14:paraId="7C36B7F2" w14:textId="77777777" w:rsidTr="00AC79A6">
        <w:trPr>
          <w:trHeight w:val="22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5F3E70" w14:textId="77777777" w:rsidR="005212B5" w:rsidRPr="00C62AA6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4EB26A7" w14:textId="77777777" w:rsidR="005212B5" w:rsidRPr="00C62AA6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(ล้านบาท) </w:t>
            </w:r>
          </w:p>
        </w:tc>
      </w:tr>
      <w:tr w:rsidR="00B94CDA" w:rsidRPr="00C62AA6" w14:paraId="0B5ACD04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3BB2A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42891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2F772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BCF6A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1137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FBE409F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2053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E75E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D185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6BDF7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40A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2581A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94CDA" w:rsidRPr="00C62AA6" w14:paraId="5D71BA89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77D7B0" w14:textId="5F67818B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A4E7B" w14:textId="09F87968" w:rsidR="00B94CDA" w:rsidRPr="006B57D2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1B2D4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6494E" w14:textId="43CA7D90" w:rsidR="00B94CDA" w:rsidRPr="006B57D2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0A75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F08EB2B" w14:textId="62BAD091" w:rsidR="00B94CDA" w:rsidRPr="009F4103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432A119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AF2B4" w14:textId="0B53A5B1" w:rsidR="00B94CDA" w:rsidRPr="006B57D2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DCD30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59690" w14:textId="77777777" w:rsidR="00B94CDA" w:rsidRPr="00C62AA6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DC9E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7C0F2" w14:textId="336E5DD9" w:rsidR="00B94CDA" w:rsidRPr="00104934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B94CDA" w:rsidRPr="001049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239</w:t>
            </w:r>
          </w:p>
        </w:tc>
      </w:tr>
      <w:tr w:rsidR="00B94CDA" w:rsidRPr="00C62AA6" w14:paraId="227703DA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F0E039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ABBDCD" w14:textId="726864D9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94C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D192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A78B5" w14:textId="4EEDCE60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184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5908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5C9707B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90F4AC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70B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60F88CA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3A37B609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64F3DEE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791F4" w14:textId="3A279F24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94C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B94CDA" w:rsidRPr="00C62AA6" w14:paraId="1FDCC983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DB7D3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ในการจัดทำงบการเงินรวม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1606C18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B1FB3E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48C7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C8C63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C329AC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0C6915A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021C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6CB8F2E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95AD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ABAF001" w14:textId="3CEF4DBA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60962E4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94FEC" w14:textId="77777777" w:rsidR="00816A94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FC088B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3E0A76B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3956E" w14:textId="77777777" w:rsidR="00B94CDA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F086379" w14:textId="788DB52C" w:rsidR="00B94CDA" w:rsidRPr="00C62AA6" w:rsidRDefault="00B94CDA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94CDA" w:rsidRPr="00C62AA6" w14:paraId="221E2BBA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2B7509" w14:textId="74D4AF70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2559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235E14A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10BA0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4BCCEAC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7A515E3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E97897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6818A4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2A181EF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90268A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C754BF8" w14:textId="77777777" w:rsidR="00B94CDA" w:rsidRPr="00C62AA6" w:rsidRDefault="00B94CDA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9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AF0549E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EAFDFA" w14:textId="77777777" w:rsidR="00B94CDA" w:rsidRPr="00104934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C62AA6" w14:paraId="0C74263F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80321E" w14:textId="304428E4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  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30FA7E7" w14:textId="0123F8BC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B94C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A91E4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34FAC5E9" w14:textId="32FD9ED9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73FC2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14:paraId="46A5AD39" w14:textId="03738FA0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5CF342F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bottom w:val="nil"/>
              <w:right w:val="nil"/>
            </w:tcBorders>
          </w:tcPr>
          <w:p w14:paraId="7B5BEC37" w14:textId="699D4F0C" w:rsidR="00B94CDA" w:rsidRPr="00C62AA6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655</w:t>
            </w: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108203E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bottom w:val="nil"/>
              <w:right w:val="nil"/>
            </w:tcBorders>
          </w:tcPr>
          <w:p w14:paraId="66DD5E02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556C546F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</w:tcPr>
          <w:p w14:paraId="37EFFAC5" w14:textId="1E5F1A00" w:rsidR="00B94CDA" w:rsidRPr="00104934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B94CDA" w:rsidRPr="001049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632</w:t>
            </w:r>
          </w:p>
        </w:tc>
      </w:tr>
      <w:tr w:rsidR="00B94CDA" w:rsidRPr="00C62AA6" w14:paraId="321F7B22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EBE7B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257DD3" w14:textId="4A337C90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58C46C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5074229F" w14:textId="5DBBFEE8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1261213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3344846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697AD6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63E3D6F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36BA319F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200E7894" w14:textId="5D0A6EA2" w:rsidR="00B94CDA" w:rsidRDefault="007F0795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349B1B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B2F56BE" w14:textId="3B9F1E32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</w:p>
        </w:tc>
      </w:tr>
      <w:tr w:rsidR="00B94CDA" w:rsidRPr="00C62AA6" w14:paraId="618B4791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C3A57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ในการจัดทำงบการเงินรวม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8AF7F19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ABDD3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51650F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09EDC91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980AB1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782FD03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54BA4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67B3B6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A24000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B7DFD38" w14:textId="0305849A" w:rsidR="00B94CDA" w:rsidRPr="00C62AA6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6B68102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2418F74" w14:textId="77777777" w:rsidR="00816A94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829076A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90E6923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E458D5" w14:textId="77777777" w:rsidR="00B94CDA" w:rsidRDefault="00B94CDA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309330" w14:textId="332CFE65" w:rsidR="00B94CDA" w:rsidRPr="00C62AA6" w:rsidRDefault="00B94CDA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94CDA" w:rsidRPr="00C62AA6" w14:paraId="7D578A36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45692E" w14:textId="22CBCA9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0EBF0" w14:textId="4A8265E0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B94C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C85B6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7A37C" w14:textId="1FF4B0CA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12F7ABCF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6DCEC" w14:textId="34A128FD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AD61077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2910E" w14:textId="27723AE5" w:rsidR="00B94CDA" w:rsidRPr="00C62AA6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41C3882C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BE1C5" w14:textId="134F3F0F" w:rsidR="00B94CDA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B20F79E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832F4" w14:textId="7531058E" w:rsidR="00B94CDA" w:rsidRPr="00104934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B94CDA" w:rsidRPr="001049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936</w:t>
            </w:r>
          </w:p>
        </w:tc>
      </w:tr>
      <w:tr w:rsidR="00B94CDA" w:rsidRPr="007E7133" w14:paraId="1FE29339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25E3613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34D4581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02E19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A52C74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23A740E6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62717A77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67408F0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87B3A2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D031C87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1B6A363F" w14:textId="77777777" w:rsidR="00B94CDA" w:rsidRPr="007E7133" w:rsidRDefault="00B94CDA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4AFC223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5B79BD8" w14:textId="77777777" w:rsidR="00B94CDA" w:rsidRPr="00104934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C62AA6" w14:paraId="62875FDF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36BEF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ค่าตัดจำหน่าย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48A14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5F3C2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3F34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87A0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9D4D56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C8EF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598CE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4197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0A83D" w14:textId="77777777" w:rsidR="00B94CDA" w:rsidRPr="00C62AA6" w:rsidRDefault="00B94CDA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3221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FEF2D" w14:textId="77777777" w:rsidR="00B94CDA" w:rsidRPr="00104934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C62AA6" w14:paraId="268B068A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75D5A2" w14:textId="7C0372F4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 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795" w:rsidRPr="007F0795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991B013" w14:textId="0AF25D2C" w:rsidR="00B94CDA" w:rsidRPr="006B57D2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C8512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229D7E9" w14:textId="3A6474E2" w:rsidR="00B94CDA" w:rsidRPr="006B57D2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CCD5A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2F6EC904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277B1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6D56A7F3" w14:textId="77777777" w:rsidR="00B94CDA" w:rsidRPr="006B57D2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60FA3" w14:textId="77777777" w:rsidR="00B94CDA" w:rsidRPr="006B57D2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3C42AB85" w14:textId="77777777" w:rsidR="00B94CDA" w:rsidRPr="00C62AA6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4BAD5D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EAAB913" w14:textId="52DFA577" w:rsidR="00B94CDA" w:rsidRPr="00104934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 w:rsidRPr="001049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333</w:t>
            </w:r>
          </w:p>
        </w:tc>
      </w:tr>
      <w:tr w:rsidR="00B94CDA" w:rsidRPr="00C62AA6" w14:paraId="7B263C3B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86A0B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ค่าตัดจำหน่ายสำหรับปี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DCF87DB" w14:textId="6DF37744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9BC96E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C8B57E1" w14:textId="3B336224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18B7213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44810F1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62CF1B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25411BAC" w14:textId="77777777" w:rsidR="00B94CDA" w:rsidRPr="00C62AA6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4DCF5F70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278D303E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808B38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469D53C" w14:textId="4C5F2564" w:rsidR="00B94CDA" w:rsidRPr="00C62AA6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</w:tr>
      <w:tr w:rsidR="00B94CDA" w:rsidRPr="00C62AA6" w14:paraId="68FDDEBB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4E190AF" w14:textId="6835148E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2559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และ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C7836C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D9784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E7564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6CE543D2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3267B65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FCA11F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620616A" w14:textId="77777777" w:rsidR="00B94CDA" w:rsidRPr="00C62AA6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7345DED2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A820AC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9E49B75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2CBA8F" w14:textId="77777777" w:rsidR="00B94CDA" w:rsidRPr="00104934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C62AA6" w14:paraId="6E3A8F52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6A384" w14:textId="2B5827D8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CBFB43" w14:textId="6254135C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72FA02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DEDC8D6" w14:textId="7CC157D5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663E96BA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0A29475F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CA3CD4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6306AE06" w14:textId="77777777" w:rsidR="00B94CDA" w:rsidRPr="00C62AA6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124F13FE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right w:val="nil"/>
            </w:tcBorders>
          </w:tcPr>
          <w:p w14:paraId="7EBEBBC1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35DC10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B4842E2" w14:textId="41477DE4" w:rsidR="00B94CDA" w:rsidRPr="00104934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 w:rsidRPr="001049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526</w:t>
            </w:r>
          </w:p>
        </w:tc>
      </w:tr>
      <w:tr w:rsidR="00B94CDA" w:rsidRPr="00C62AA6" w14:paraId="4C58DC36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9937F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ค่าตัดจำหน่ายสำหรับปี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05169D" w14:textId="4E8C27AA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413FA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32DEFB" w14:textId="40B5F0DF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7EA0EE57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7EE4716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CE012C7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5B3D2E57" w14:textId="77777777" w:rsidR="00B94CDA" w:rsidRPr="00C62AA6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5527957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E22F0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AF452D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11FDB015" w14:textId="78606FA8" w:rsidR="00B94CDA" w:rsidRPr="00C62AA6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</w:p>
        </w:tc>
      </w:tr>
      <w:tr w:rsidR="00B94CDA" w:rsidRPr="00104934" w14:paraId="285722EC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04E182" w14:textId="5BFCF2A1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BDC31" w14:textId="459C17EA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4B24D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0E1D7" w14:textId="6AE6CC37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68749C4A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CC30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4F2204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C5978" w14:textId="77777777" w:rsidR="00B94CDA" w:rsidRPr="00C62AA6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5591341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88550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6F2CED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B31ED" w14:textId="67C89C4A" w:rsidR="00B94CDA" w:rsidRPr="00104934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 w:rsidRPr="001049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745</w:t>
            </w:r>
          </w:p>
        </w:tc>
      </w:tr>
      <w:tr w:rsidR="00B94CDA" w:rsidRPr="007E7133" w14:paraId="427B536E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E378B3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9A3102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C570C97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28AE83B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left w:val="nil"/>
              <w:bottom w:val="nil"/>
              <w:right w:val="nil"/>
            </w:tcBorders>
          </w:tcPr>
          <w:p w14:paraId="15FBDE27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7A8632EA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095C366B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31A060A4" w14:textId="77777777" w:rsidR="00B94CDA" w:rsidRPr="007E7133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70A84F23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3F0F093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D49D872" w14:textId="77777777" w:rsidR="00B94CDA" w:rsidRPr="007E7133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25016B3A" w14:textId="77777777" w:rsidR="00B94CDA" w:rsidRPr="00104934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C62AA6" w14:paraId="534AB420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3C881E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3EA29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6F15852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3D6223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left w:val="nil"/>
              <w:bottom w:val="nil"/>
              <w:right w:val="nil"/>
            </w:tcBorders>
          </w:tcPr>
          <w:p w14:paraId="58EBB5C7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5A981A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32E01F97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5B28AC9C" w14:textId="77777777" w:rsidR="00B94CDA" w:rsidRPr="00C62AA6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4272C4D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right w:val="nil"/>
            </w:tcBorders>
          </w:tcPr>
          <w:p w14:paraId="47F5988F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EA91D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48E9FAE3" w14:textId="77777777" w:rsidR="00B94CDA" w:rsidRPr="00C62AA6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C62AA6" w14:paraId="65209961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ED0B69" w14:textId="2AC7BE79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DBA88A" w14:textId="0053A6E7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D9776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088833" w14:textId="5EBA616D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DC99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0BA77C" w14:textId="7DFBD8C0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50A4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090609" w14:textId="5F540E71" w:rsidR="00B94CDA" w:rsidRPr="00C62AA6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96DD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37EAF0" w14:textId="77777777" w:rsidR="00B94CDA" w:rsidRPr="00C62AA6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03CA938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348D60" w14:textId="2B4128E0" w:rsidR="00B94CDA" w:rsidRPr="00C62691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 w:rsidRPr="00C626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B94CDA" w:rsidRPr="00C62AA6" w14:paraId="0D483931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A901AB" w14:textId="6E7F2054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2559</w:t>
            </w:r>
          </w:p>
          <w:p w14:paraId="24B1D863" w14:textId="45930D0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5C70A95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4FEDCDF2" w14:textId="60E7A077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2924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AB1C38C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0A7961E" w14:textId="15DEEDF3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6E8F3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0D9362E9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A4633B2" w14:textId="7C819C4F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A3691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E4C18AA" w14:textId="77777777" w:rsidR="00B94CDA" w:rsidRDefault="00B94CDA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385B103E" w14:textId="40973631" w:rsidR="00B94CDA" w:rsidRPr="00C62AA6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AF63D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615423A" w14:textId="77777777" w:rsidR="00816A94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189A6A2A" w14:textId="77777777" w:rsidR="00B94CDA" w:rsidRDefault="00816A94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E77E7C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9EC41DA" w14:textId="77777777" w:rsidR="00B94CDA" w:rsidRPr="00C62691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7A703C3" w14:textId="76DD8133" w:rsidR="00B94CDA" w:rsidRPr="00C62691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B94CDA" w:rsidRPr="00C626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B94CDA" w:rsidRPr="00C62AA6" w14:paraId="0B216640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C6CF1D" w14:textId="1B8CA71A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4045BDC" w14:textId="7A840F41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94C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644D5F9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D17D23" w14:textId="39BDC5BC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474</w:t>
            </w:r>
          </w:p>
        </w:tc>
        <w:tc>
          <w:tcPr>
            <w:tcW w:w="360" w:type="dxa"/>
            <w:gridSpan w:val="2"/>
            <w:tcBorders>
              <w:left w:val="nil"/>
              <w:bottom w:val="nil"/>
              <w:right w:val="nil"/>
            </w:tcBorders>
          </w:tcPr>
          <w:p w14:paraId="34BA6CBA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EE9DA35" w14:textId="32E0E374" w:rsidR="00B94CDA" w:rsidRPr="00C62AA6" w:rsidRDefault="007F079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1C651DC4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E339B14" w14:textId="44EEA8D6" w:rsidR="00B94CDA" w:rsidRPr="00C62AA6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4CD134EB" w14:textId="77777777" w:rsidR="00B94CDA" w:rsidRPr="00C62AA6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0E7EF85" w14:textId="05E05A63" w:rsidR="00B94CDA" w:rsidRDefault="007F0795" w:rsidP="0095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CDC741F" w14:textId="77777777" w:rsidR="00B94CDA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5F8296" w14:textId="2A8056E9" w:rsidR="00B94CDA" w:rsidRPr="00C62691" w:rsidRDefault="007F0795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B94CDA" w:rsidRPr="00C626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191</w:t>
            </w:r>
          </w:p>
        </w:tc>
      </w:tr>
      <w:tr w:rsidR="00B94CDA" w:rsidRPr="00A03D4B" w14:paraId="0CACA352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5C49BE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E85C31C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ACEC8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9FB9EAE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550352C0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7B8A6BE9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85AB386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AA5C21F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6414D9B4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left w:val="nil"/>
              <w:right w:val="nil"/>
            </w:tcBorders>
          </w:tcPr>
          <w:p w14:paraId="0EF0C24F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55B041A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FB92426" w14:textId="77777777" w:rsidR="00B94CDA" w:rsidRPr="00A03D4B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56022846" w14:textId="77777777" w:rsidR="00A03D4B" w:rsidRPr="00E67D47" w:rsidRDefault="00A03D4B" w:rsidP="00C62691">
      <w:pPr>
        <w:tabs>
          <w:tab w:val="clear" w:pos="454"/>
        </w:tabs>
        <w:ind w:left="540"/>
        <w:rPr>
          <w:rFonts w:ascii="Angsana New" w:hAnsi="Angsana New" w:cs="Times New Roman"/>
          <w:b/>
          <w:bCs/>
          <w:i/>
          <w:iCs/>
          <w:sz w:val="30"/>
          <w:szCs w:val="30"/>
        </w:rPr>
      </w:pPr>
      <w:r>
        <w:br w:type="page"/>
      </w:r>
      <w:r w:rsidRPr="00A8567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ไม่ทราบแน่นอน</w:t>
      </w:r>
    </w:p>
    <w:p w14:paraId="2BCFFB12" w14:textId="77777777" w:rsidR="00A03D4B" w:rsidRPr="00E67D47" w:rsidRDefault="00A03D4B" w:rsidP="00A03D4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64DF9BC2" w14:textId="77777777" w:rsidR="00A03D4B" w:rsidRPr="00E67D47" w:rsidRDefault="00A03D4B" w:rsidP="00ED042D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E67D47">
        <w:rPr>
          <w:rFonts w:ascii="Angsana New" w:hAnsi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7167407C" w14:textId="77777777" w:rsidR="00A03D4B" w:rsidRPr="00E67D47" w:rsidRDefault="00A03D4B" w:rsidP="00ED042D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121BB2D" w14:textId="56BF0D4C" w:rsidR="00A03D4B" w:rsidRPr="00E67D47" w:rsidRDefault="00A03D4B" w:rsidP="00ED042D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E67D47">
        <w:rPr>
          <w:rFonts w:ascii="Angsana New" w:hAnsi="Angsana New"/>
          <w:sz w:val="30"/>
          <w:szCs w:val="30"/>
          <w:cs/>
        </w:rPr>
        <w:t xml:space="preserve">กระแสเงินสดสำหรับระยะเวลา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E67D47">
        <w:rPr>
          <w:rFonts w:ascii="Angsana New" w:hAnsi="Angsana New" w:hint="cs"/>
          <w:sz w:val="30"/>
          <w:szCs w:val="30"/>
          <w:cs/>
        </w:rPr>
        <w:t xml:space="preserve"> 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E67D47">
        <w:rPr>
          <w:rFonts w:ascii="Angsana New" w:hAnsi="Angsana New"/>
          <w:sz w:val="30"/>
          <w:szCs w:val="30"/>
        </w:rPr>
        <w:t xml:space="preserve">GDP) </w:t>
      </w:r>
      <w:r w:rsidRPr="00E67D47">
        <w:rPr>
          <w:rFonts w:ascii="Angsana New" w:hAnsi="Angsana New" w:hint="cs"/>
          <w:sz w:val="30"/>
          <w:szCs w:val="30"/>
          <w:cs/>
        </w:rPr>
        <w:t>ที่สินทรัพย์ดำเนินกิจการอยู่ และอัตราการเติบโตของกำไร</w:t>
      </w:r>
      <w:r w:rsidR="00347C29">
        <w:rPr>
          <w:rFonts w:ascii="Angsana New" w:hAnsi="Angsana New" w:hint="cs"/>
          <w:sz w:val="30"/>
          <w:szCs w:val="30"/>
          <w:cs/>
        </w:rPr>
        <w:t>ก่อนหักดอกเบี้ย ภาษีเงินได้นิติบุคคล ค่าเสื่อมราคา และค่าตัดจำหน่าย</w:t>
      </w:r>
      <w:r w:rsidRPr="00E67D47">
        <w:rPr>
          <w:rFonts w:ascii="Angsana New" w:hAnsi="Angsana New" w:hint="cs"/>
          <w:sz w:val="30"/>
          <w:szCs w:val="30"/>
          <w:cs/>
        </w:rPr>
        <w:t xml:space="preserve"> </w:t>
      </w:r>
      <w:r w:rsidR="00347C29">
        <w:rPr>
          <w:rFonts w:ascii="Angsana New" w:hAnsi="Angsana New"/>
          <w:sz w:val="30"/>
          <w:szCs w:val="30"/>
        </w:rPr>
        <w:t>(</w:t>
      </w:r>
      <w:r w:rsidRPr="00E67D47">
        <w:rPr>
          <w:rFonts w:ascii="Angsana New" w:hAnsi="Angsana New"/>
          <w:sz w:val="30"/>
          <w:szCs w:val="30"/>
        </w:rPr>
        <w:t>EBITDA</w:t>
      </w:r>
      <w:r w:rsidR="00347C29">
        <w:rPr>
          <w:rFonts w:ascii="Angsana New" w:hAnsi="Angsana New"/>
          <w:sz w:val="30"/>
          <w:szCs w:val="30"/>
        </w:rPr>
        <w:t>)</w:t>
      </w:r>
      <w:r w:rsidRPr="00E67D47">
        <w:rPr>
          <w:rFonts w:ascii="Angsana New" w:hAnsi="Angsana New"/>
          <w:sz w:val="30"/>
          <w:szCs w:val="30"/>
        </w:rPr>
        <w:t xml:space="preserve"> </w:t>
      </w:r>
      <w:r w:rsidRPr="00E67D47">
        <w:rPr>
          <w:rFonts w:ascii="Angsana New" w:hAnsi="Angsana New" w:hint="cs"/>
          <w:sz w:val="30"/>
          <w:szCs w:val="30"/>
          <w:cs/>
        </w:rPr>
        <w:t>แต่ละปีที่ประมาณการโดยฝ่ายบริหาร</w:t>
      </w:r>
    </w:p>
    <w:p w14:paraId="26167701" w14:textId="77777777" w:rsidR="00A03D4B" w:rsidRPr="00E67D47" w:rsidRDefault="00A03D4B" w:rsidP="00ED042D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46E02A0B" w14:textId="4C47591B" w:rsidR="00A03D4B" w:rsidRPr="00E67D47" w:rsidRDefault="00A03D4B" w:rsidP="00ED042D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  <w:lang w:bidi="ar-SA"/>
        </w:rPr>
      </w:pPr>
      <w:r w:rsidRPr="00E67D47">
        <w:rPr>
          <w:rFonts w:ascii="Angsana New" w:hAnsi="Angsana New"/>
          <w:sz w:val="30"/>
          <w:szCs w:val="30"/>
          <w:cs/>
        </w:rPr>
        <w:t xml:space="preserve">ประมาณการอัตราการเติบโตของ </w:t>
      </w:r>
      <w:r w:rsidRPr="00E67D47">
        <w:rPr>
          <w:rFonts w:ascii="Angsana New" w:hAnsi="Angsana New"/>
          <w:sz w:val="30"/>
          <w:szCs w:val="30"/>
        </w:rPr>
        <w:t xml:space="preserve">EBITDA </w:t>
      </w:r>
      <w:r w:rsidRPr="00E67D47">
        <w:rPr>
          <w:rFonts w:ascii="Angsana New" w:hAnsi="Angsana New" w:hint="cs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E67D47">
        <w:rPr>
          <w:rFonts w:ascii="Angsana New" w:hAnsi="Angsana New"/>
          <w:sz w:val="30"/>
          <w:szCs w:val="30"/>
        </w:rPr>
        <w:t xml:space="preserve"> </w:t>
      </w:r>
      <w:r w:rsidRPr="00E67D47">
        <w:rPr>
          <w:rFonts w:ascii="Angsana New" w:hAnsi="Angsana New" w:hint="cs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E67D47">
        <w:rPr>
          <w:rFonts w:ascii="Angsana New" w:hAnsi="Angsana New"/>
          <w:sz w:val="30"/>
          <w:szCs w:val="30"/>
        </w:rPr>
        <w:t xml:space="preserve"> </w:t>
      </w:r>
      <w:r w:rsidRPr="00E67D47">
        <w:rPr>
          <w:rFonts w:ascii="Angsana New" w:hAnsi="Angsana New" w:hint="cs"/>
          <w:sz w:val="30"/>
          <w:szCs w:val="30"/>
          <w:cs/>
        </w:rPr>
        <w:t xml:space="preserve">ปีข้างหน้า โดยมีสมมติฐานว่าราคาขายจะเพิ่มขึ้นโดยดำรงสัดส่วนกำไรขั้นต้นให้สูงกว่าอัตราเงินเฟ้อประมาณการสำหรับ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E67D47">
        <w:rPr>
          <w:rFonts w:ascii="Angsana New" w:hAnsi="Angsana New"/>
          <w:sz w:val="30"/>
          <w:szCs w:val="30"/>
        </w:rPr>
        <w:t xml:space="preserve"> </w:t>
      </w:r>
      <w:r w:rsidRPr="00E67D47">
        <w:rPr>
          <w:rFonts w:ascii="Angsana New" w:hAnsi="Angsana New" w:hint="cs"/>
          <w:sz w:val="30"/>
          <w:szCs w:val="30"/>
          <w:cs/>
        </w:rPr>
        <w:t>ปีข้างหน้า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20B9C92E" w14:textId="77777777" w:rsidR="00A03D4B" w:rsidRPr="00E67D47" w:rsidRDefault="00A03D4B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8"/>
        <w:rPr>
          <w:rFonts w:ascii="Angsana New" w:hAnsi="Angsana New"/>
          <w:sz w:val="30"/>
          <w:szCs w:val="30"/>
          <w:cs/>
        </w:rPr>
      </w:pPr>
    </w:p>
    <w:p w14:paraId="1267B3BE" w14:textId="092C938B" w:rsidR="00A03D4B" w:rsidRDefault="00A03D4B" w:rsidP="00ED042D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E67D47">
        <w:rPr>
          <w:rFonts w:ascii="Angsana New" w:hAnsi="Angsana New"/>
          <w:sz w:val="30"/>
          <w:szCs w:val="30"/>
          <w:cs/>
        </w:rPr>
        <w:t>จากการทดสอบการด้อยค่า</w:t>
      </w:r>
      <w:r w:rsidR="00347C29">
        <w:rPr>
          <w:rFonts w:ascii="Angsana New" w:hAnsi="Angsana New" w:hint="cs"/>
          <w:sz w:val="30"/>
          <w:szCs w:val="30"/>
          <w:cs/>
        </w:rPr>
        <w:t>โดยใช้วิธีคิดลดกระแสเงินสดด้วย</w:t>
      </w:r>
      <w:r w:rsidR="003972A9" w:rsidRPr="00E67D47">
        <w:rPr>
          <w:rFonts w:ascii="Angsana New" w:hAnsi="Angsana New"/>
          <w:sz w:val="30"/>
          <w:szCs w:val="30"/>
          <w:cs/>
        </w:rPr>
        <w:t>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  <w:r w:rsidR="00347C29">
        <w:rPr>
          <w:rFonts w:ascii="Angsana New" w:hAnsi="Angsana New" w:hint="cs"/>
          <w:sz w:val="30"/>
          <w:szCs w:val="30"/>
          <w:cs/>
        </w:rPr>
        <w:t xml:space="preserve"> </w:t>
      </w:r>
      <w:r w:rsidR="00347C29">
        <w:rPr>
          <w:rFonts w:ascii="Angsana New" w:hAnsi="Angsana New"/>
          <w:sz w:val="30"/>
          <w:szCs w:val="30"/>
        </w:rPr>
        <w:t xml:space="preserve">(WACC) </w:t>
      </w:r>
      <w:r w:rsidR="00347C29">
        <w:rPr>
          <w:rFonts w:ascii="Angsana New" w:hAnsi="Angsana New" w:hint="cs"/>
          <w:sz w:val="30"/>
          <w:szCs w:val="30"/>
          <w:cs/>
        </w:rPr>
        <w:t>ที่</w:t>
      </w:r>
      <w:r w:rsidR="00347C29" w:rsidRPr="0095771A">
        <w:rPr>
          <w:rFonts w:ascii="Angsana New" w:hAnsi="Angsana New" w:hint="cs"/>
          <w:sz w:val="30"/>
          <w:szCs w:val="30"/>
          <w:cs/>
        </w:rPr>
        <w:t xml:space="preserve">อัตราระหว่างร้อยละ </w:t>
      </w:r>
      <w:r w:rsidR="007F0795" w:rsidRPr="0095771A">
        <w:rPr>
          <w:rFonts w:ascii="Angsana New" w:hAnsi="Angsana New"/>
          <w:sz w:val="30"/>
          <w:szCs w:val="30"/>
        </w:rPr>
        <w:t>8</w:t>
      </w:r>
      <w:r w:rsidR="005212B5" w:rsidRPr="0095771A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7</w:t>
      </w:r>
      <w:r w:rsidR="0095771A">
        <w:rPr>
          <w:rFonts w:ascii="Angsana New" w:hAnsi="Angsana New"/>
          <w:sz w:val="30"/>
          <w:szCs w:val="30"/>
        </w:rPr>
        <w:t xml:space="preserve"> </w:t>
      </w:r>
      <w:r w:rsidR="00DB3EDC">
        <w:rPr>
          <w:rFonts w:ascii="Angsana New" w:hAnsi="Angsana New" w:hint="cs"/>
          <w:sz w:val="30"/>
          <w:szCs w:val="30"/>
          <w:cs/>
        </w:rPr>
        <w:t>ถึง</w:t>
      </w:r>
      <w:r w:rsidR="0095771A">
        <w:rPr>
          <w:rFonts w:ascii="Angsana New" w:hAnsi="Angsana New"/>
          <w:sz w:val="30"/>
          <w:szCs w:val="30"/>
        </w:rPr>
        <w:t xml:space="preserve"> 11.7</w:t>
      </w:r>
      <w:r w:rsidRPr="00E67D47">
        <w:rPr>
          <w:rFonts w:ascii="Angsana New" w:hAnsi="Angsana New"/>
          <w:sz w:val="30"/>
          <w:szCs w:val="30"/>
          <w:cs/>
        </w:rPr>
        <w:t xml:space="preserve">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กลุ่มบริษัทจึงไม่รับรู้ขาดทุนจากการด้อยค่าในงบการเงินของกลุ่มบริษัท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ซึ่งทำให้มูลค่าที่คาดว่าจะได้รับคืนเท่ากับมูลค่าตามบัญชี</w:t>
      </w:r>
    </w:p>
    <w:p w14:paraId="2F67452F" w14:textId="77777777" w:rsidR="00A03D4B" w:rsidRPr="00C62691" w:rsidRDefault="00A03D4B" w:rsidP="00A03D4B">
      <w:pPr>
        <w:rPr>
          <w:rFonts w:ascii="Calibri" w:hAnsi="Calibri" w:cs="Cordia New"/>
          <w:color w:val="1F497D"/>
          <w:sz w:val="30"/>
          <w:szCs w:val="30"/>
          <w:lang w:bidi="ar-SA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2430"/>
        <w:gridCol w:w="270"/>
        <w:gridCol w:w="2718"/>
      </w:tblGrid>
      <w:tr w:rsidR="00A03D4B" w14:paraId="48FE506D" w14:textId="77777777" w:rsidTr="00A85674">
        <w:trPr>
          <w:tblHeader/>
        </w:trPr>
        <w:tc>
          <w:tcPr>
            <w:tcW w:w="3852" w:type="dxa"/>
            <w:hideMark/>
          </w:tcPr>
          <w:p w14:paraId="27D5E8A7" w14:textId="77777777" w:rsidR="00A03D4B" w:rsidRDefault="00A03D4B" w:rsidP="00642080">
            <w:pPr>
              <w:rPr>
                <w:color w:val="1F497D"/>
                <w:sz w:val="24"/>
              </w:rPr>
            </w:pPr>
          </w:p>
        </w:tc>
        <w:tc>
          <w:tcPr>
            <w:tcW w:w="2430" w:type="dxa"/>
            <w:hideMark/>
          </w:tcPr>
          <w:p w14:paraId="544B1A92" w14:textId="77777777" w:rsidR="00A03D4B" w:rsidRDefault="00A03D4B" w:rsidP="00642080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70" w:type="dxa"/>
          </w:tcPr>
          <w:p w14:paraId="60472CF4" w14:textId="77777777" w:rsidR="00A03D4B" w:rsidRDefault="00A03D4B" w:rsidP="0064208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18" w:type="dxa"/>
            <w:hideMark/>
          </w:tcPr>
          <w:p w14:paraId="25946548" w14:textId="77777777" w:rsidR="00A03D4B" w:rsidRDefault="00A03D4B" w:rsidP="0064208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ฐานข้อมูลลูกค้า</w:t>
            </w:r>
          </w:p>
        </w:tc>
      </w:tr>
      <w:tr w:rsidR="00A03D4B" w14:paraId="2E8A0037" w14:textId="77777777" w:rsidTr="00A85674">
        <w:trPr>
          <w:tblHeader/>
        </w:trPr>
        <w:tc>
          <w:tcPr>
            <w:tcW w:w="3852" w:type="dxa"/>
          </w:tcPr>
          <w:p w14:paraId="5F603432" w14:textId="77777777" w:rsidR="00A03D4B" w:rsidRDefault="00A03D4B" w:rsidP="00642080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418" w:type="dxa"/>
            <w:gridSpan w:val="3"/>
            <w:hideMark/>
          </w:tcPr>
          <w:p w14:paraId="08BF50C3" w14:textId="77777777" w:rsidR="00A03D4B" w:rsidRDefault="00A03D4B" w:rsidP="00642080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A03D4B" w14:paraId="7B2FF7C8" w14:textId="77777777" w:rsidTr="00A85674">
        <w:tc>
          <w:tcPr>
            <w:tcW w:w="9270" w:type="dxa"/>
            <w:gridSpan w:val="4"/>
            <w:hideMark/>
          </w:tcPr>
          <w:p w14:paraId="7F36FA5F" w14:textId="77777777" w:rsidR="00A03D4B" w:rsidRDefault="00A03D4B" w:rsidP="00A85674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การเปลี่ยนแปลงที่จะทำให้มูลค่าตามบัญชี</w:t>
            </w:r>
          </w:p>
        </w:tc>
      </w:tr>
      <w:tr w:rsidR="00A85674" w14:paraId="46CE82F6" w14:textId="77777777" w:rsidTr="00A85674">
        <w:tc>
          <w:tcPr>
            <w:tcW w:w="9270" w:type="dxa"/>
            <w:gridSpan w:val="4"/>
          </w:tcPr>
          <w:p w14:paraId="7A41BBCC" w14:textId="77777777" w:rsidR="00A85674" w:rsidRDefault="00A85674" w:rsidP="00A85674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เท่ากับมูลค่าที่คาดว่าจะได้รับคืน</w:t>
            </w:r>
          </w:p>
        </w:tc>
      </w:tr>
      <w:tr w:rsidR="008B0861" w14:paraId="054B0362" w14:textId="77777777" w:rsidTr="00A85674">
        <w:tc>
          <w:tcPr>
            <w:tcW w:w="3852" w:type="dxa"/>
            <w:hideMark/>
          </w:tcPr>
          <w:p w14:paraId="7B82E8F6" w14:textId="77777777" w:rsidR="008B0861" w:rsidRDefault="008B0861" w:rsidP="00642080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อัตราคิดลด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430" w:type="dxa"/>
            <w:vAlign w:val="bottom"/>
            <w:hideMark/>
          </w:tcPr>
          <w:p w14:paraId="68301E26" w14:textId="47385584" w:rsidR="008B0861" w:rsidRPr="00CF5EA4" w:rsidRDefault="008B0861" w:rsidP="00A26C9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5EA4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   </w:t>
            </w:r>
            <w:r w:rsidR="00A26C9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1.4</w:t>
            </w:r>
          </w:p>
        </w:tc>
        <w:tc>
          <w:tcPr>
            <w:tcW w:w="270" w:type="dxa"/>
          </w:tcPr>
          <w:p w14:paraId="19019084" w14:textId="77777777" w:rsidR="008B0861" w:rsidRPr="00CF5EA4" w:rsidRDefault="008B0861" w:rsidP="0064208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18" w:type="dxa"/>
            <w:vAlign w:val="bottom"/>
            <w:hideMark/>
          </w:tcPr>
          <w:p w14:paraId="6C11E354" w14:textId="57D3A33F" w:rsidR="008B0861" w:rsidRPr="00CF5EA4" w:rsidRDefault="008B0861" w:rsidP="008B0861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F5EA4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="005212B5" w:rsidRPr="00CF5EA4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</w:p>
        </w:tc>
      </w:tr>
      <w:tr w:rsidR="008B0861" w14:paraId="6C7B8EA0" w14:textId="77777777" w:rsidTr="00A85674">
        <w:tc>
          <w:tcPr>
            <w:tcW w:w="3852" w:type="dxa"/>
          </w:tcPr>
          <w:p w14:paraId="29CD6F70" w14:textId="77777777" w:rsidR="008B0861" w:rsidRPr="008B0861" w:rsidRDefault="008B0861" w:rsidP="00642080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อัตราการเจริญเติบโต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EBITDA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ลดลง</w:t>
            </w:r>
          </w:p>
        </w:tc>
        <w:tc>
          <w:tcPr>
            <w:tcW w:w="2430" w:type="dxa"/>
            <w:vAlign w:val="bottom"/>
          </w:tcPr>
          <w:p w14:paraId="4938F54D" w14:textId="6DEADDD8" w:rsidR="008B0861" w:rsidRPr="00CF5EA4" w:rsidRDefault="008E65E7" w:rsidP="0095771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5E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   </w:t>
            </w:r>
            <w:r w:rsidR="0095771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4.7</w:t>
            </w:r>
          </w:p>
        </w:tc>
        <w:tc>
          <w:tcPr>
            <w:tcW w:w="270" w:type="dxa"/>
          </w:tcPr>
          <w:p w14:paraId="29276E1B" w14:textId="77777777" w:rsidR="008B0861" w:rsidRPr="00CF5EA4" w:rsidRDefault="008B0861" w:rsidP="0064208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18" w:type="dxa"/>
            <w:vAlign w:val="bottom"/>
          </w:tcPr>
          <w:p w14:paraId="68B7C132" w14:textId="15073593" w:rsidR="008B0861" w:rsidRPr="00CF5EA4" w:rsidRDefault="005212B5" w:rsidP="008B0861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F5EA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Pr="00CF5EA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</w:tr>
    </w:tbl>
    <w:p w14:paraId="5B1B8CCE" w14:textId="77777777" w:rsidR="00A03D4B" w:rsidRDefault="00A03D4B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2"/>
        <w:gridCol w:w="1228"/>
        <w:gridCol w:w="270"/>
        <w:gridCol w:w="1170"/>
        <w:gridCol w:w="270"/>
        <w:gridCol w:w="990"/>
        <w:gridCol w:w="270"/>
        <w:gridCol w:w="1170"/>
      </w:tblGrid>
      <w:tr w:rsidR="005B385B" w:rsidRPr="00C62AA6" w14:paraId="70B1F3B5" w14:textId="77777777" w:rsidTr="00AC79A6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F59E44" w14:textId="77777777" w:rsidR="005B385B" w:rsidRPr="00C62AA6" w:rsidRDefault="005B385B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368" w:type="dxa"/>
            <w:gridSpan w:val="7"/>
            <w:tcBorders>
              <w:top w:val="nil"/>
              <w:left w:val="nil"/>
              <w:right w:val="nil"/>
            </w:tcBorders>
          </w:tcPr>
          <w:p w14:paraId="4BC571F7" w14:textId="77777777" w:rsidR="005B385B" w:rsidRPr="00C62AA6" w:rsidRDefault="005B385B" w:rsidP="004A0D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12B5" w:rsidRPr="00C62AA6" w14:paraId="6DDEC044" w14:textId="77777777" w:rsidTr="00AC79A6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5DF64EE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162FFA2C" w14:textId="77777777" w:rsidR="005212B5" w:rsidRPr="00C62AA6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9D1944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DF10C8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93A2A5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D3738D" w14:textId="77777777" w:rsidR="005212B5" w:rsidRPr="00C62AA6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04B95E" w14:textId="77777777" w:rsidR="005212B5" w:rsidRPr="00C62AA6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48407D" w14:textId="77777777" w:rsidR="005212B5" w:rsidRPr="00C62AA6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2B5" w:rsidRPr="00C62AA6" w14:paraId="5A0229BB" w14:textId="77777777" w:rsidTr="00AC79A6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582EE23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5AF66AE3" w14:textId="77777777" w:rsidR="005212B5" w:rsidRPr="00C62AA6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ค่าสิทธิ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6F6CD1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FAE6C69" w14:textId="77777777" w:rsidR="005212B5" w:rsidRPr="00C62AA6" w:rsidRDefault="005212B5" w:rsidP="004A0D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ซอฟ</w:t>
            </w:r>
            <w:r w:rsidRPr="00C62A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ต์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81D3DB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A95EFD" w14:textId="77777777" w:rsidR="005212B5" w:rsidRPr="005B385B" w:rsidRDefault="005B385B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สิทธิบัตร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ADCEFF" w14:textId="77777777" w:rsidR="005212B5" w:rsidRPr="00C62AA6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EB0A97" w14:textId="77777777" w:rsidR="005212B5" w:rsidRPr="00C62AA6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385B" w:rsidRPr="00C62AA6" w14:paraId="7B375E5B" w14:textId="77777777" w:rsidTr="00AC79A6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007D3D6" w14:textId="77777777" w:rsidR="005B385B" w:rsidRPr="00C62AA6" w:rsidRDefault="005B385B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8" w:type="dxa"/>
            <w:gridSpan w:val="7"/>
            <w:tcBorders>
              <w:top w:val="nil"/>
              <w:left w:val="nil"/>
              <w:right w:val="nil"/>
            </w:tcBorders>
          </w:tcPr>
          <w:p w14:paraId="6756779B" w14:textId="77777777" w:rsidR="005B385B" w:rsidRPr="00C62AA6" w:rsidRDefault="005B385B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212B5" w:rsidRPr="00C62AA6" w14:paraId="10E1C58E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62BBC3A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6E0B797" w14:textId="77777777" w:rsidR="005212B5" w:rsidRPr="00C62AA6" w:rsidRDefault="005212B5" w:rsidP="004A0D7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EFF061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0E56885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E78164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5BD9AF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BAC7E4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937450" w14:textId="77777777" w:rsidR="005212B5" w:rsidRPr="00C62AA6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2B5" w:rsidRPr="00C62AA6" w14:paraId="48547D28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0649DAC" w14:textId="169981E3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6F01A097" w14:textId="089910F9" w:rsidR="005212B5" w:rsidRPr="006B57D2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7AC5EE" w14:textId="77777777" w:rsidR="005212B5" w:rsidRPr="006B57D2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0805B6" w14:textId="627F554A" w:rsidR="005212B5" w:rsidRPr="006B57D2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D0178C" w14:textId="77777777" w:rsidR="005212B5" w:rsidRPr="006B57D2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241639" w14:textId="77777777" w:rsidR="005212B5" w:rsidRPr="00C62AA6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7563AC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67D8497" w14:textId="6B4B40DB" w:rsidR="005212B5" w:rsidRPr="006B57D2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12B5" w:rsidRPr="00C62A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</w:tr>
      <w:tr w:rsidR="005212B5" w:rsidRPr="00C62AA6" w14:paraId="0916D0A9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C523B60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CB588" w14:textId="33B71F94" w:rsidR="005212B5" w:rsidRPr="00C62AA6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8CEC5C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5469FB" w14:textId="180ADDAC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26C85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B9F5D9" w14:textId="77777777" w:rsidR="005212B5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193CE7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42572B" w14:textId="3CEB69A7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5212B5" w:rsidRPr="00C62AA6" w14:paraId="79DB7DF2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B4F942C" w14:textId="4312F96E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</w:tcPr>
          <w:p w14:paraId="46F43F57" w14:textId="0D3F4816" w:rsidR="005212B5" w:rsidRPr="00C62AA6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2EC0E7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3AB1EA8" w14:textId="2386B122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C3EA78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06FCD3" w14:textId="77777777" w:rsidR="005212B5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EE76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520D78" w14:textId="4A6B1B0E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12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</w:tr>
      <w:tr w:rsidR="005212B5" w:rsidRPr="00C62AA6" w14:paraId="261D9BBF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47BA672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46AD553B" w14:textId="77777777" w:rsidR="005212B5" w:rsidRPr="00C62AA6" w:rsidRDefault="005212B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B8EFB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98DECC" w14:textId="6DDC2B31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A7E0A6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62150A" w14:textId="7FCE5F43" w:rsidR="005212B5" w:rsidRDefault="007F079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CDFBEF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46D31B" w14:textId="57F2C08F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5212B5" w:rsidRPr="00C62AA6" w14:paraId="60014DCB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ECC3F4" w14:textId="43C419C8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6521E" w14:textId="21F8D53E" w:rsidR="005212B5" w:rsidRPr="00C62AA6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2900A4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A992E" w14:textId="75BFD665" w:rsidR="005212B5" w:rsidRPr="00C62AA6" w:rsidRDefault="007F0795" w:rsidP="005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32818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45E4E7" w14:textId="66911B4F" w:rsidR="005212B5" w:rsidRDefault="007F079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B5700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54FBF" w14:textId="4FB018ED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12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</w:tr>
      <w:tr w:rsidR="005212B5" w:rsidRPr="00C62AA6" w14:paraId="34FEC610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D125BCF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</w:tcPr>
          <w:p w14:paraId="3458DFBA" w14:textId="77777777" w:rsidR="005212B5" w:rsidRPr="00C62AA6" w:rsidRDefault="005212B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BC001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C51D39C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2FDB12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8F3FB62" w14:textId="77777777" w:rsidR="005212B5" w:rsidRPr="00C62AA6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FC121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109B8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2B5" w:rsidRPr="00C62AA6" w14:paraId="32CD6ED6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D013512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25DC48A" w14:textId="77777777" w:rsidR="005212B5" w:rsidRPr="00C62AA6" w:rsidRDefault="005212B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49A32D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E059BEF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3C0E93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07D35A" w14:textId="77777777" w:rsidR="005212B5" w:rsidRPr="00C62AA6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43F524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2050ED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2B5" w:rsidRPr="00C62AA6" w14:paraId="41511892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E21E050" w14:textId="1478AB6D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44A70500" w14:textId="22CDDDE8" w:rsidR="005212B5" w:rsidRPr="00810712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7A3B8" w14:textId="77777777" w:rsidR="005212B5" w:rsidRPr="00810712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D0B810" w14:textId="4DA7E973" w:rsidR="005212B5" w:rsidRPr="00810712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321F12" w14:textId="77777777" w:rsidR="005212B5" w:rsidRPr="00810712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DEC68A" w14:textId="77777777" w:rsidR="005212B5" w:rsidRPr="00810712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35D2B" w14:textId="77777777" w:rsidR="005212B5" w:rsidRPr="00810712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2CA2DF0" w14:textId="36E4ABB0" w:rsidR="005212B5" w:rsidRPr="00810712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</w:tr>
      <w:tr w:rsidR="005212B5" w:rsidRPr="00C62AA6" w14:paraId="13C1E658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F285E59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AB856D9" w14:textId="415E4656" w:rsidR="005212B5" w:rsidRPr="00C62AA6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E8867D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7C6A6F" w14:textId="6AC90635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0C1C6F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2ABAEC1" w14:textId="77777777" w:rsidR="005212B5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5C198C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B4CFE3B" w14:textId="4C281646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5212B5" w:rsidRPr="00C62AA6" w14:paraId="07BDF5C9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0AE6755" w14:textId="5DC05D94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</w:tcPr>
          <w:p w14:paraId="0DBEE58C" w14:textId="2F516832" w:rsidR="005212B5" w:rsidRPr="00C62AA6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78F224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EE3775" w14:textId="38B9F827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D23808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9BC4B0B" w14:textId="77777777" w:rsidR="005212B5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97D16B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49C957" w14:textId="4EBC1F83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</w:tr>
      <w:tr w:rsidR="005212B5" w:rsidRPr="00C62AA6" w14:paraId="33AA581F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8AD825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7292B8CA" w14:textId="6F3245F4" w:rsidR="005212B5" w:rsidRPr="00C62AA6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C803D0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4701B9" w14:textId="11CD6987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1A1B22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8FBAC0" w14:textId="77777777" w:rsidR="005212B5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FC1198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3BD6C1" w14:textId="52121D29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5212B5" w:rsidRPr="00C62AA6" w14:paraId="1ED1B299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0364F8" w14:textId="4CA155A6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5516B" w14:textId="79BFBD2C" w:rsidR="005212B5" w:rsidRPr="00C62AA6" w:rsidRDefault="007F079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5128C0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50E0B" w14:textId="2F671953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4880A2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17B8904" w14:textId="77777777" w:rsidR="005212B5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420D6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CAF65" w14:textId="4630E530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12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5212B5" w:rsidRPr="00C62AA6" w14:paraId="5CDA5EAE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DBD69A0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</w:tcPr>
          <w:p w14:paraId="168A1B5C" w14:textId="77777777" w:rsidR="005212B5" w:rsidRPr="00C62AA6" w:rsidRDefault="005212B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485231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085FD5D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55B147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57EB820" w14:textId="77777777" w:rsidR="005212B5" w:rsidRPr="00C62AA6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A7A77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E91513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2B5" w:rsidRPr="00C62AA6" w14:paraId="31ECEB50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06F1ED0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01FDF718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D0BEB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BEF2B1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71433D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2D48AC" w14:textId="77777777" w:rsidR="005212B5" w:rsidRPr="00C62AA6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9D7F3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EE3ED3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2B5" w:rsidRPr="00C62AA6" w14:paraId="4CA78EF9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90C1A8D" w14:textId="1F082505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14:paraId="10637FCC" w14:textId="7979785A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2A7027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B1D6719" w14:textId="41899145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92F9B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5741B29" w14:textId="77777777" w:rsidR="005212B5" w:rsidRPr="00C62AA6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42C32A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6462935" w14:textId="78306D18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212B5" w:rsidRPr="00C62AA6" w14:paraId="3E169D44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24D38D" w14:textId="5796A472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28" w:type="dxa"/>
            <w:tcBorders>
              <w:top w:val="double" w:sz="4" w:space="0" w:color="auto"/>
              <w:left w:val="nil"/>
              <w:right w:val="nil"/>
            </w:tcBorders>
          </w:tcPr>
          <w:p w14:paraId="46D4B40B" w14:textId="3B239006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BF272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A60E133" w14:textId="2D18E21C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AC1694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EAF653" w14:textId="77777777" w:rsidR="005212B5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8775D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00800E2" w14:textId="0F41ED0E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</w:tr>
      <w:tr w:rsidR="005212B5" w:rsidRPr="00C62AA6" w14:paraId="23DFE41C" w14:textId="77777777" w:rsidTr="00AC79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49C1844" w14:textId="3E412C7E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5BA505" w14:textId="28BCA641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69320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BD6F217" w14:textId="55F83A6C" w:rsidR="005212B5" w:rsidRPr="00C62AA6" w:rsidRDefault="007F0795" w:rsidP="005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12306E" w14:textId="77777777" w:rsidR="005212B5" w:rsidRPr="00C62AA6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4D897CC" w14:textId="1FD30223" w:rsidR="005212B5" w:rsidRDefault="007F079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42A8D" w14:textId="77777777" w:rsidR="005212B5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6213AF6" w14:textId="7EE98A22" w:rsidR="005212B5" w:rsidRPr="00C62AA6" w:rsidRDefault="007F079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5F3EB97F" w14:textId="77777777" w:rsidR="00D41AD8" w:rsidRPr="00C62AA6" w:rsidRDefault="00D4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F273D" w14:textId="77777777" w:rsidR="00CB55F2" w:rsidRDefault="00CB5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710A6D" w14:textId="4E0B09AB" w:rsidR="00DE151E" w:rsidRPr="00C62AA6" w:rsidRDefault="007F0795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16</w:t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AB261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78A9EB6F" w14:textId="77777777" w:rsidR="00DE151E" w:rsidRPr="00B93EB8" w:rsidRDefault="00DE151E" w:rsidP="00AF6226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9B9FA7C" w14:textId="26BDA8C0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สินทรัพย์และหนี้สินภาษี</w:t>
      </w:r>
      <w:r w:rsidR="00B4255E">
        <w:rPr>
          <w:rFonts w:ascii="Angsana New" w:hAnsi="Angsana New"/>
          <w:sz w:val="30"/>
          <w:szCs w:val="30"/>
          <w:cs/>
        </w:rPr>
        <w:t xml:space="preserve">เงินได้รอการตัดบัญชี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A66670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มีดังนี้</w:t>
      </w:r>
    </w:p>
    <w:p w14:paraId="5ECB35F2" w14:textId="77777777" w:rsidR="00DE151E" w:rsidRPr="00B93EB8" w:rsidRDefault="00DE151E" w:rsidP="00AF6226">
      <w:pPr>
        <w:pStyle w:val="BodyText"/>
        <w:spacing w:after="0" w:line="240" w:lineRule="auto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42"/>
        <w:gridCol w:w="270"/>
        <w:gridCol w:w="1170"/>
        <w:gridCol w:w="270"/>
        <w:gridCol w:w="1188"/>
        <w:gridCol w:w="270"/>
        <w:gridCol w:w="1260"/>
      </w:tblGrid>
      <w:tr w:rsidR="00D91907" w:rsidRPr="00C62AA6" w14:paraId="386A1A6E" w14:textId="77777777" w:rsidTr="00E57139">
        <w:trPr>
          <w:trHeight w:val="292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34E16905" w14:textId="77777777" w:rsidR="00D91907" w:rsidRPr="00C62AA6" w:rsidRDefault="00D9190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</w:tcPr>
          <w:p w14:paraId="4686B211" w14:textId="77777777" w:rsidR="00D91907" w:rsidRPr="00C62AA6" w:rsidRDefault="00D91907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77BA" w:rsidRPr="00C62AA6" w14:paraId="318E0CDB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5984C926" w14:textId="77777777" w:rsidR="002F77BA" w:rsidRPr="00C62AA6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top w:val="nil"/>
              <w:left w:val="nil"/>
              <w:right w:val="nil"/>
            </w:tcBorders>
          </w:tcPr>
          <w:p w14:paraId="562592D1" w14:textId="77777777" w:rsidR="002F77BA" w:rsidRPr="00C62AA6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7E37DC" w14:textId="77777777" w:rsidR="002F77BA" w:rsidRPr="00C62AA6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right w:val="nil"/>
            </w:tcBorders>
          </w:tcPr>
          <w:p w14:paraId="5731EE41" w14:textId="77777777" w:rsidR="002F77BA" w:rsidRPr="00C62AA6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45FB1" w:rsidRPr="00C62AA6" w14:paraId="18957985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318FEDD9" w14:textId="77777777" w:rsidR="00C45FB1" w:rsidRPr="00C62AA6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79A471D3" w14:textId="692CFE51" w:rsidR="00C45FB1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AF9D3F" w14:textId="77777777" w:rsidR="00C45FB1" w:rsidRPr="00C62AA6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0303B73" w14:textId="2D6CA034" w:rsidR="0027464F" w:rsidRPr="00C62AA6" w:rsidRDefault="007F0795" w:rsidP="00DB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658224" w14:textId="77777777" w:rsidR="00C45FB1" w:rsidRPr="00C62AA6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023E9758" w14:textId="7B3583F6" w:rsidR="00C45FB1" w:rsidRPr="00C62AA6" w:rsidRDefault="007F0795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40AC8A" w14:textId="77777777" w:rsidR="00C45FB1" w:rsidRPr="00C62AA6" w:rsidRDefault="00C45FB1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A27EBFF" w14:textId="3D253A38" w:rsidR="00C45FB1" w:rsidRPr="00C62AA6" w:rsidRDefault="007F0795" w:rsidP="00DB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45FB1" w:rsidRPr="00C62AA6" w14:paraId="63AFB427" w14:textId="77777777" w:rsidTr="00E57139">
        <w:trPr>
          <w:trHeight w:val="353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39639BAA" w14:textId="77777777" w:rsidR="00C45FB1" w:rsidRPr="00C62AA6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</w:tcPr>
          <w:p w14:paraId="3D579303" w14:textId="77777777" w:rsidR="00C45FB1" w:rsidRPr="00C62AA6" w:rsidRDefault="00C45FB1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9D6" w:rsidRPr="00C62AA6" w14:paraId="64E2DDE8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69F22BE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204C66B" w14:textId="1E71F55D" w:rsidR="001C49D6" w:rsidRPr="00C62AA6" w:rsidRDefault="007F0795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C9FDC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CD7C1E" w14:textId="7CBBA7FD" w:rsidR="001C49D6" w:rsidRPr="00C62AA6" w:rsidRDefault="007F0795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F300E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1835744" w14:textId="3CAC6BE0" w:rsidR="001C49D6" w:rsidRPr="00C62AA6" w:rsidRDefault="003A2C47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797E7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4B6EB5" w14:textId="7039E101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49D6" w:rsidRPr="00C62AA6" w14:paraId="712BD1D9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E680A69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8644506" w14:textId="192D2879" w:rsidR="001C49D6" w:rsidRPr="00C62AA6" w:rsidRDefault="003A2C47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B8B9CB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EBC6695" w14:textId="16D1C965" w:rsidR="001C49D6" w:rsidRPr="00C62AA6" w:rsidRDefault="001C49D6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B820B3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14:paraId="0ECB19D8" w14:textId="007488C1" w:rsidR="001C49D6" w:rsidRPr="00C62AA6" w:rsidRDefault="007F0795" w:rsidP="00AC79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B2A65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861DA3" w14:textId="5812DDAC" w:rsidR="001C49D6" w:rsidRPr="00C62AA6" w:rsidRDefault="007F0795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</w:p>
        </w:tc>
      </w:tr>
      <w:tr w:rsidR="001C49D6" w:rsidRPr="00C62AA6" w14:paraId="7FDFC0C4" w14:textId="77777777" w:rsidTr="00AC79A6">
        <w:trPr>
          <w:trHeight w:val="44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91E77A8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0E12B64" w14:textId="77777777" w:rsidR="001C49D6" w:rsidRPr="00C62AA6" w:rsidRDefault="001C49D6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A807B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A2FD0C3" w14:textId="77777777" w:rsidR="001C49D6" w:rsidRPr="00C62AA6" w:rsidRDefault="001C49D6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8C021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289F6C0F" w14:textId="77777777" w:rsidR="001C49D6" w:rsidRPr="00C62AA6" w:rsidRDefault="001C49D6" w:rsidP="00AC79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14C87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7E178AF" w14:textId="77777777" w:rsidR="001C49D6" w:rsidRPr="00C62AA6" w:rsidRDefault="001C49D6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49D6" w:rsidRPr="00C62AA6" w14:paraId="308FFF17" w14:textId="77777777" w:rsidTr="00AC79A6">
        <w:trPr>
          <w:trHeight w:val="44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45F30E52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ตัดบัญชีสุทธิ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18794804" w14:textId="5CA0EF9D" w:rsidR="001C49D6" w:rsidRPr="00C62AA6" w:rsidRDefault="007F0795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CC8E53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57D144A" w14:textId="1B48700D" w:rsidR="001C49D6" w:rsidRPr="00C62AA6" w:rsidRDefault="007F0795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804AC1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</w:tcPr>
          <w:p w14:paraId="76C088DB" w14:textId="5DC6C457" w:rsidR="001C49D6" w:rsidRPr="00C62AA6" w:rsidRDefault="003A2C47" w:rsidP="00AC79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4F22FB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DFDE6E7" w14:textId="3E05D569" w:rsidR="001C49D6" w:rsidRPr="00C62AA6" w:rsidRDefault="001C49D6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F39E0A9" w14:textId="77777777" w:rsidR="00DE151E" w:rsidRPr="00B93EB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42"/>
        <w:gridCol w:w="270"/>
        <w:gridCol w:w="1170"/>
        <w:gridCol w:w="270"/>
        <w:gridCol w:w="1188"/>
        <w:gridCol w:w="270"/>
        <w:gridCol w:w="1260"/>
      </w:tblGrid>
      <w:tr w:rsidR="00D91907" w:rsidRPr="00C62AA6" w14:paraId="338F303E" w14:textId="77777777" w:rsidTr="00E57139">
        <w:trPr>
          <w:trHeight w:val="292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0A6C7BEE" w14:textId="77777777" w:rsidR="00D91907" w:rsidRPr="00C62AA6" w:rsidRDefault="00D91907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</w:tcPr>
          <w:p w14:paraId="7EDB0657" w14:textId="77777777" w:rsidR="00D91907" w:rsidRPr="00C62AA6" w:rsidRDefault="00D91907" w:rsidP="00D91907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7BA" w:rsidRPr="00C62AA6" w14:paraId="4089ECD4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173A7F16" w14:textId="77777777" w:rsidR="002F77BA" w:rsidRPr="00C62AA6" w:rsidRDefault="002F77BA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top w:val="nil"/>
              <w:left w:val="nil"/>
              <w:right w:val="nil"/>
            </w:tcBorders>
          </w:tcPr>
          <w:p w14:paraId="3A2A2A30" w14:textId="77777777" w:rsidR="002F77BA" w:rsidRPr="00C62AA6" w:rsidRDefault="002F77BA" w:rsidP="0068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A139F1" w14:textId="77777777" w:rsidR="002F77BA" w:rsidRPr="00C62AA6" w:rsidRDefault="002F77BA" w:rsidP="0068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right w:val="nil"/>
            </w:tcBorders>
          </w:tcPr>
          <w:p w14:paraId="0A38CFD6" w14:textId="77777777" w:rsidR="002F77BA" w:rsidRPr="00C62AA6" w:rsidRDefault="002F77BA" w:rsidP="0068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B57D2" w:rsidRPr="00C62AA6" w14:paraId="1EC45FC2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064F61AD" w14:textId="77777777" w:rsidR="006B57D2" w:rsidRPr="00C62AA6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E62E977" w14:textId="2011C181" w:rsidR="006B57D2" w:rsidRPr="00C62AA6" w:rsidRDefault="007F0795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A335E0" w14:textId="77777777" w:rsidR="006B57D2" w:rsidRPr="00C62AA6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7569C54" w14:textId="6703E1B2" w:rsidR="006B57D2" w:rsidRPr="00C62AA6" w:rsidRDefault="007F0795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B82711" w14:textId="77777777" w:rsidR="006B57D2" w:rsidRPr="00C62AA6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13BFAE3D" w14:textId="00E9E5CF" w:rsidR="006B57D2" w:rsidRPr="00C62AA6" w:rsidRDefault="007F0795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8C25B0" w14:textId="77777777" w:rsidR="006B57D2" w:rsidRPr="00C62AA6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8EAE60" w14:textId="785CB16F" w:rsidR="006B57D2" w:rsidRPr="00C62AA6" w:rsidRDefault="007F0795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45FB1" w:rsidRPr="00C62AA6" w14:paraId="480C2DE0" w14:textId="77777777" w:rsidTr="00E57139">
        <w:trPr>
          <w:trHeight w:val="353"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6E9A68DF" w14:textId="77777777" w:rsidR="00C45FB1" w:rsidRPr="00C62AA6" w:rsidRDefault="00C45FB1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</w:tcPr>
          <w:p w14:paraId="34B61338" w14:textId="77777777" w:rsidR="00C45FB1" w:rsidRPr="00C62AA6" w:rsidRDefault="00C45FB1" w:rsidP="00D91907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9D6" w:rsidRPr="00C62AA6" w14:paraId="39DD1612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648BEBF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FCA6D17" w14:textId="55B32A69" w:rsidR="001C49D6" w:rsidRPr="00C62AA6" w:rsidRDefault="007F0795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C8050B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7629DE" w14:textId="48C9F296" w:rsidR="001C49D6" w:rsidRPr="00C62AA6" w:rsidRDefault="007F0795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3136A9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E0AEBE8" w14:textId="11F3FBB4" w:rsidR="001C49D6" w:rsidRPr="00C62AA6" w:rsidRDefault="003A2C47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08D629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0CA330" w14:textId="34D568A3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49D6" w:rsidRPr="00C62AA6" w14:paraId="72C91284" w14:textId="77777777" w:rsidTr="00AC79A6">
        <w:trPr>
          <w:trHeight w:val="424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1A47BC4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4E2D0D22" w14:textId="5B4096D6" w:rsidR="001C49D6" w:rsidRPr="00C62AA6" w:rsidRDefault="003A2C47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5D9FCD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FC85C21" w14:textId="222845F0" w:rsidR="001C49D6" w:rsidRPr="00C62AA6" w:rsidRDefault="001C49D6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343F6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14:paraId="6AD33CCF" w14:textId="638B0DA5" w:rsidR="001C49D6" w:rsidRPr="00C62AA6" w:rsidRDefault="007F0795" w:rsidP="00AC79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D0C88F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AAFD6E" w14:textId="3C93BAF3" w:rsidR="001C49D6" w:rsidRPr="00C62AA6" w:rsidRDefault="007F0795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1C49D6" w:rsidRPr="00C62AA6" w14:paraId="2BDD56BB" w14:textId="77777777" w:rsidTr="00AC79A6">
        <w:trPr>
          <w:trHeight w:val="44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D83C94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5098BF86" w14:textId="77777777" w:rsidR="001C49D6" w:rsidRPr="00C62AA6" w:rsidRDefault="001C49D6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855A5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7FA45E0" w14:textId="77777777" w:rsidR="001C49D6" w:rsidRPr="00C62AA6" w:rsidRDefault="001C49D6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577F4A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42BAF65A" w14:textId="77777777" w:rsidR="001C49D6" w:rsidRPr="00C62AA6" w:rsidRDefault="001C49D6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89A494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7B78FD" w14:textId="77777777" w:rsidR="001C49D6" w:rsidRPr="00C62AA6" w:rsidRDefault="001C49D6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49D6" w:rsidRPr="00C62AA6" w14:paraId="26679D93" w14:textId="77777777" w:rsidTr="00AC79A6">
        <w:trPr>
          <w:trHeight w:val="44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5550F16" w14:textId="77777777" w:rsidR="001C49D6" w:rsidRPr="00C62AA6" w:rsidRDefault="001C49D6" w:rsidP="001C49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ตัดบัญชีสุทธิ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0B309FF4" w14:textId="006D186F" w:rsidR="001C49D6" w:rsidRPr="00C62AA6" w:rsidRDefault="007F0795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37508C3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BDE18BA" w14:textId="0F9E6002" w:rsidR="001C49D6" w:rsidRPr="00C62AA6" w:rsidRDefault="007F0795" w:rsidP="00AC79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676306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</w:tcPr>
          <w:p w14:paraId="434EB3A6" w14:textId="77777777" w:rsidR="001C49D6" w:rsidRPr="00C62AA6" w:rsidRDefault="003A2C47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4EB24F" w14:textId="77777777" w:rsidR="001C49D6" w:rsidRPr="00C62AA6" w:rsidRDefault="001C49D6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F1B53B9" w14:textId="77777777" w:rsidR="001C49D6" w:rsidRPr="00C62AA6" w:rsidRDefault="001C49D6" w:rsidP="001C49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014E12C" w14:textId="2F0B34DA" w:rsidR="00DE151E" w:rsidRPr="00C62AA6" w:rsidRDefault="00D91907" w:rsidP="00241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br w:type="page"/>
      </w:r>
      <w:r w:rsidR="00DE151E" w:rsidRPr="00C62AA6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รายการเคลื่อนไหวของสินทรัพย์และหนี้สินภาษีเงินได้รอการตัดบัญชีรวมที่เกิดขึ้นในระหว่างปี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4C6F6B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="00DE151E" w:rsidRPr="00C62AA6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350"/>
        <w:gridCol w:w="270"/>
        <w:gridCol w:w="1350"/>
        <w:gridCol w:w="270"/>
        <w:gridCol w:w="1350"/>
        <w:gridCol w:w="270"/>
        <w:gridCol w:w="1260"/>
      </w:tblGrid>
      <w:tr w:rsidR="00820234" w:rsidRPr="00C62AA6" w14:paraId="618EE512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6C0F4DD7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2A30DC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A13639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14:paraId="0EA9FB6E" w14:textId="77777777" w:rsidR="00820234" w:rsidRPr="00C62AA6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1F72D2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849D30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0234" w:rsidRPr="00C62AA6" w14:paraId="3A219C91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41F6CAF1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3D44C81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87B93E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A6B32" w14:textId="77777777" w:rsidR="00820234" w:rsidRPr="00591709" w:rsidRDefault="00820234" w:rsidP="007A1F2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709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4F37C0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1AB1BE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0234" w:rsidRPr="00C62AA6" w14:paraId="6BD5C4EA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368038A6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00A0734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C339FF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B94B8E4" w14:textId="77777777" w:rsidR="00820234" w:rsidRPr="00C62AA6" w:rsidRDefault="00820234" w:rsidP="0082023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85C0B8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3F2E08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20234" w:rsidRPr="00C62AA6" w14:paraId="2FD18DB9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02F04750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EC76BE" w14:textId="1C061788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20234"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943715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120C39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BE09E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right w:val="nil"/>
            </w:tcBorders>
          </w:tcPr>
          <w:p w14:paraId="7994D540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  <w:p w14:paraId="5DC5FFDE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5DF2A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67EF6DE" w14:textId="164D68E6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820234"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0234" w:rsidRPr="00C62AA6" w14:paraId="44503146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1536BB57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BDB6DE" w14:textId="3C491E2B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1D60AD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E12BAC4" w14:textId="7FB1DA78" w:rsidR="00820234" w:rsidRPr="00C62AA6" w:rsidRDefault="00820234" w:rsidP="005150E1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(หมายเหตุ </w:t>
            </w:r>
            <w:r w:rsidR="007F0795" w:rsidRPr="007F0795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 w:hint="cs"/>
                <w:i/>
                <w:iCs/>
                <w:sz w:val="30"/>
                <w:szCs w:val="30"/>
              </w:rPr>
              <w:t>0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93DCF3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tcBorders>
              <w:left w:val="nil"/>
              <w:right w:val="nil"/>
            </w:tcBorders>
          </w:tcPr>
          <w:p w14:paraId="469037E9" w14:textId="77777777" w:rsidR="00820234" w:rsidRPr="00C62AA6" w:rsidRDefault="00820234" w:rsidP="00F140F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BDB31F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8D7F0E" w14:textId="43B80EB4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820234" w:rsidRPr="00C62AA6" w14:paraId="1F042B3E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537F2791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1DB70C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0234" w:rsidRPr="00C62AA6" w14:paraId="356B9A70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7DFBA1DE" w14:textId="77777777" w:rsidR="00820234" w:rsidRPr="00C62AA6" w:rsidRDefault="00820234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7DB244" w14:textId="77777777" w:rsidR="00820234" w:rsidRPr="00C62AA6" w:rsidRDefault="00820234" w:rsidP="00F140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2CB4D8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C2289A7" w14:textId="77777777" w:rsidR="00820234" w:rsidRPr="00C62AA6" w:rsidRDefault="00820234" w:rsidP="00F140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79492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DB9B20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AFEA8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683951" w14:textId="77777777" w:rsidR="00820234" w:rsidRPr="00C62AA6" w:rsidRDefault="00820234" w:rsidP="00F140F6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6F6B" w:rsidRPr="00C62AA6" w14:paraId="258580DB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7C10957F" w14:textId="77777777" w:rsidR="004C6F6B" w:rsidRPr="00C62AA6" w:rsidRDefault="004C6F6B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442F09" w14:textId="15B36B87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CD3687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0B18CBF" w14:textId="00595AF4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713B99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084FF9" w14:textId="2E82B667" w:rsidR="004C6F6B" w:rsidRPr="00C62AA6" w:rsidRDefault="007F0795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0D2CE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D41064" w14:textId="61AFAE7E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C6F6B" w:rsidRPr="00C62AA6" w14:paraId="708F3AEA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0DAD11B3" w14:textId="77777777" w:rsidR="004C6F6B" w:rsidRPr="00C62AA6" w:rsidRDefault="004C6F6B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8CC616" w14:textId="3FCC05BC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80D77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494F0C" w14:textId="77777777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6A3768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6DC6587" w14:textId="77777777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FB03B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888626" w14:textId="01343199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C6F6B" w:rsidRPr="00C62AA6" w14:paraId="7D587F63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1FF55A1A" w14:textId="77777777" w:rsidR="004C6F6B" w:rsidRPr="00C62AA6" w:rsidRDefault="004C6F6B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28E61B4" w14:textId="11B0E989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6EA17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A8F5AEE" w14:textId="3B2A2A52" w:rsidR="004C6F6B" w:rsidRPr="00C62AA6" w:rsidRDefault="007F0795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04FD9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9242D8B" w14:textId="77777777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F4150C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D8483F" w14:textId="659BF124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4C6F6B" w:rsidRPr="00C62AA6" w14:paraId="411472C4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71BE563" w14:textId="77777777" w:rsidR="004C6F6B" w:rsidRPr="00C62AA6" w:rsidRDefault="004C6F6B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BDA83" w14:textId="3723C75D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A9B5F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765CC" w14:textId="382A151D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93E97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30DE1" w14:textId="75466B40" w:rsidR="004C6F6B" w:rsidRPr="00C62AA6" w:rsidRDefault="007F0795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586793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A4F63" w14:textId="0359F172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</w:tr>
      <w:tr w:rsidR="00820234" w:rsidRPr="00C62AA6" w14:paraId="655E476E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8838EF6" w14:textId="77777777" w:rsidR="00820234" w:rsidRPr="00C62AA6" w:rsidRDefault="00820234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A105153" w14:textId="77777777" w:rsidR="00820234" w:rsidRPr="00C62AA6" w:rsidRDefault="00820234" w:rsidP="008202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0CD4D0" w14:textId="77777777" w:rsidR="00820234" w:rsidRPr="00C62AA6" w:rsidRDefault="00820234" w:rsidP="0082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A4D0C8D" w14:textId="77777777" w:rsidR="00820234" w:rsidRPr="00C62AA6" w:rsidRDefault="00820234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E740A8" w14:textId="77777777" w:rsidR="00820234" w:rsidRPr="00C62AA6" w:rsidRDefault="00820234" w:rsidP="0082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A85927" w14:textId="77777777" w:rsidR="00820234" w:rsidRPr="00C62AA6" w:rsidRDefault="00820234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10B20" w14:textId="77777777" w:rsidR="00820234" w:rsidRPr="00C62AA6" w:rsidRDefault="00820234" w:rsidP="0082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C4C24A" w14:textId="77777777" w:rsidR="00820234" w:rsidRPr="00C62AA6" w:rsidRDefault="00820234" w:rsidP="008202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0234" w:rsidRPr="00C62AA6" w14:paraId="5373D84E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6CE729CA" w14:textId="77777777" w:rsidR="00820234" w:rsidRPr="00C62AA6" w:rsidRDefault="00820234" w:rsidP="00FE7016">
            <w:pPr>
              <w:tabs>
                <w:tab w:val="clear" w:pos="2807"/>
              </w:tabs>
              <w:spacing w:line="240" w:lineRule="auto"/>
              <w:ind w:left="-36"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B3B1A9F" w14:textId="77777777" w:rsidR="00820234" w:rsidRPr="00C62AA6" w:rsidRDefault="00820234" w:rsidP="008202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949DD" w14:textId="77777777" w:rsidR="00820234" w:rsidRPr="00C62AA6" w:rsidRDefault="00820234" w:rsidP="0082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135FC1" w14:textId="77777777" w:rsidR="00820234" w:rsidRPr="00C62AA6" w:rsidRDefault="00820234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38FE" w14:textId="77777777" w:rsidR="00820234" w:rsidRPr="00C62AA6" w:rsidRDefault="00820234" w:rsidP="0082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9045DC" w14:textId="77777777" w:rsidR="00820234" w:rsidRPr="00C62AA6" w:rsidRDefault="00820234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4DDBE" w14:textId="77777777" w:rsidR="00820234" w:rsidRPr="00C62AA6" w:rsidRDefault="00820234" w:rsidP="0082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4B8D2E" w14:textId="77777777" w:rsidR="00820234" w:rsidRPr="00C62AA6" w:rsidRDefault="00820234" w:rsidP="008202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6F6B" w:rsidRPr="00C62AA6" w14:paraId="1180DA48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1E3E03D3" w14:textId="77777777" w:rsidR="004C6F6B" w:rsidRPr="00C62AA6" w:rsidRDefault="004C6F6B" w:rsidP="00FE7016">
            <w:pPr>
              <w:spacing w:line="240" w:lineRule="auto"/>
              <w:ind w:left="-36" w:right="-108" w:firstLine="36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C25872D" w14:textId="502D1ED5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F94CD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BC52F1" w14:textId="37F6E09B" w:rsidR="004C6F6B" w:rsidRPr="00C62AA6" w:rsidRDefault="007F0795" w:rsidP="00D52B7D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C6B28D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BCC49C" w14:textId="77777777" w:rsidR="004C6F6B" w:rsidRPr="00C62AA6" w:rsidRDefault="003A2C47" w:rsidP="00D52B7D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8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CF520B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8B1A68" w14:textId="629A6BE8" w:rsidR="004C6F6B" w:rsidRPr="00C62AA6" w:rsidRDefault="003A2C47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66C02688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1742AF1C" w14:textId="77777777" w:rsidR="004C6F6B" w:rsidRPr="00C62AA6" w:rsidRDefault="004C6F6B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4448C6D" w14:textId="5CE7ED10" w:rsidR="004C6F6B" w:rsidRPr="00C62AA6" w:rsidRDefault="004C6F6B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C27D7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721087F" w14:textId="77777777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FBC1D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2F0856B" w14:textId="77777777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B2E64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96F87F9" w14:textId="32FEE620" w:rsidR="004C6F6B" w:rsidRPr="00C62AA6" w:rsidRDefault="003A2C47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C6F6B" w:rsidRPr="00C62AA6" w14:paraId="7A8BA3A5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74932FC1" w14:textId="77777777" w:rsidR="004C6F6B" w:rsidRPr="00C62AA6" w:rsidRDefault="004C6F6B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C0516" w14:textId="5210C7F8" w:rsidR="004C6F6B" w:rsidRPr="00C62AA6" w:rsidRDefault="004C6F6B" w:rsidP="00333F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EE23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BAA0E" w14:textId="23DD8430" w:rsidR="004C6F6B" w:rsidRPr="00C62AA6" w:rsidRDefault="007F0795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679FF1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FDDFB" w14:textId="77777777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A3C2B9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1F332" w14:textId="1970A355" w:rsidR="004C6F6B" w:rsidRPr="00C62AA6" w:rsidRDefault="003A2C47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C6F6B" w:rsidRPr="00C62AA6" w14:paraId="001F3BDD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5A11F304" w14:textId="77777777" w:rsidR="004C6F6B" w:rsidRPr="00C62AA6" w:rsidRDefault="004C6F6B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4C6E0" w14:textId="36B957E8" w:rsidR="004C6F6B" w:rsidRPr="00C62AA6" w:rsidRDefault="007F0795" w:rsidP="00333F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6E8B31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EAE8A" w14:textId="4219715E" w:rsidR="004C6F6B" w:rsidRPr="00C62AA6" w:rsidRDefault="003A2C47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DAD8DF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EBCDA" w14:textId="31DB1F57" w:rsidR="004C6F6B" w:rsidRPr="00C62AA6" w:rsidRDefault="007F0795" w:rsidP="00D52B7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5FC8DE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60B" w14:textId="019B8B82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820234" w:rsidRPr="00C62AA6" w14:paraId="4FA8A5A1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94832AD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1CCE2D3" w14:textId="77777777" w:rsidR="00820234" w:rsidRPr="00C62AA6" w:rsidRDefault="00820234" w:rsidP="00F140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A7EB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204D888" w14:textId="77777777" w:rsidR="00820234" w:rsidRPr="00C62AA6" w:rsidRDefault="00820234" w:rsidP="00F140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F3C468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8C28BF2" w14:textId="77777777" w:rsidR="00820234" w:rsidRPr="00C62AA6" w:rsidRDefault="00820234" w:rsidP="00F140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7F854D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29B243" w14:textId="77777777" w:rsidR="00820234" w:rsidRPr="00C62AA6" w:rsidRDefault="00820234" w:rsidP="00F140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13E703E8" w14:textId="77777777" w:rsidR="00820234" w:rsidRDefault="00820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260"/>
      </w:tblGrid>
      <w:tr w:rsidR="00524377" w:rsidRPr="00C62AA6" w14:paraId="0895F614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208D9CC5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C401F6" w14:textId="77777777" w:rsidR="00524377" w:rsidRPr="00C62AA6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8C36C0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14:paraId="3B1D2B4F" w14:textId="77777777" w:rsidR="00524377" w:rsidRPr="00C62AA6" w:rsidRDefault="00524377" w:rsidP="002B0C93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133B15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CE761D" w14:textId="77777777" w:rsidR="00524377" w:rsidRPr="00C62AA6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4377" w:rsidRPr="00C62AA6" w14:paraId="1010BC03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C0E11F0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2D318A0" w14:textId="77777777" w:rsidR="00524377" w:rsidRPr="00C62AA6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649674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CC24C" w14:textId="77777777" w:rsidR="00524377" w:rsidRPr="00C62AA6" w:rsidRDefault="00524377" w:rsidP="002B0C93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E6B581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6CDCBD0" w14:textId="77777777" w:rsidR="00524377" w:rsidRPr="00C62AA6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4377" w:rsidRPr="00C62AA6" w14:paraId="3A3422C8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6D098392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10978FE" w14:textId="77777777" w:rsidR="00524377" w:rsidRPr="00C62AA6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7372FB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0EBE54" w14:textId="77777777" w:rsidR="00524377" w:rsidRPr="00C62AA6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890BA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4C52549" w14:textId="77777777" w:rsidR="00524377" w:rsidRPr="00C62AA6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24377" w:rsidRPr="00C62AA6" w14:paraId="6AE651E3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D273482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1667F8" w14:textId="1B6D5540" w:rsidR="00524377" w:rsidRPr="00C62AA6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24377"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9F81F7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449B7A5" w14:textId="77777777" w:rsidR="00524377" w:rsidRPr="00C62AA6" w:rsidRDefault="00524377" w:rsidP="004648BF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729C0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right w:val="nil"/>
            </w:tcBorders>
          </w:tcPr>
          <w:p w14:paraId="42A9B1C5" w14:textId="77777777" w:rsidR="00524377" w:rsidRPr="00C62AA6" w:rsidRDefault="00524377" w:rsidP="00DB49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  <w:p w14:paraId="0315B8B3" w14:textId="77777777" w:rsidR="00524377" w:rsidRPr="00C62AA6" w:rsidRDefault="00524377" w:rsidP="00DB49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5B4E3E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D5889B" w14:textId="094BA93D" w:rsidR="00524377" w:rsidRPr="00C62AA6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524377"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4377" w:rsidRPr="00C62AA6" w14:paraId="386260F2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20E0586B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9ACCA86" w14:textId="0AADC118" w:rsidR="00524377" w:rsidRPr="00C62AA6" w:rsidRDefault="007F0795" w:rsidP="00DB49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E265B9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654B64" w14:textId="4E457D7A" w:rsidR="00524377" w:rsidRPr="00C62AA6" w:rsidRDefault="00524377" w:rsidP="005150E1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(หมายเหตุ </w:t>
            </w:r>
            <w:r w:rsidR="007F0795" w:rsidRPr="007F0795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 w:hint="cs"/>
                <w:i/>
                <w:iCs/>
                <w:sz w:val="30"/>
                <w:szCs w:val="30"/>
              </w:rPr>
              <w:t>0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0A055C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tcBorders>
              <w:left w:val="nil"/>
              <w:right w:val="nil"/>
            </w:tcBorders>
          </w:tcPr>
          <w:p w14:paraId="0C7C5F96" w14:textId="77777777" w:rsidR="00524377" w:rsidRPr="00C62AA6" w:rsidRDefault="00524377" w:rsidP="00AF622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BA3B5" w14:textId="77777777" w:rsidR="00524377" w:rsidRPr="00C62AA6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E7422A8" w14:textId="032340FF" w:rsidR="00524377" w:rsidRPr="00C62AA6" w:rsidRDefault="007F0795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524377" w:rsidRPr="00C62AA6" w14:paraId="1AE0A829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2DFC8E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3EA8DB" w14:textId="77777777" w:rsidR="00524377" w:rsidRPr="00C62AA6" w:rsidRDefault="00524377" w:rsidP="001B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4377" w:rsidRPr="00C62AA6" w14:paraId="2D72AE3F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9FF520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8BAA5D" w14:textId="77777777" w:rsidR="00524377" w:rsidRPr="00C62AA6" w:rsidRDefault="00524377" w:rsidP="00F91C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36E2E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769D9F" w14:textId="77777777" w:rsidR="00524377" w:rsidRPr="00C62AA6" w:rsidRDefault="00524377" w:rsidP="00AF622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9BE78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5CD60A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8C0C4E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C101E6" w14:textId="77777777" w:rsidR="00524377" w:rsidRPr="00C62AA6" w:rsidRDefault="00524377" w:rsidP="00AF6226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6F6B" w:rsidRPr="00C62AA6" w14:paraId="7608DB0A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936AA0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96E3764" w14:textId="1D393E78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4FEB2B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8FDA36B" w14:textId="75CF7911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730EB2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079FCC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8A4CD8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B2DE58" w14:textId="4C3D777E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658</w:t>
            </w:r>
          </w:p>
        </w:tc>
      </w:tr>
      <w:tr w:rsidR="004C6F6B" w:rsidRPr="00C62AA6" w14:paraId="1CFF573A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C7FF40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981464" w14:textId="352C72DC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530782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453F57F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FDD8EF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C7833D2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8E7D1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91FF64" w14:textId="645AAB3A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C6F6B" w:rsidRPr="00C62AA6" w14:paraId="3AF9132F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C212E2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5B0E2A" w14:textId="48B7E685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B4597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EE96DA7" w14:textId="4A13D741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05131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ED7C779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0C64C5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829E20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C6F6B" w:rsidRPr="00C62AA6" w14:paraId="5D0C24A8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61B8BC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FF8C2CA" w14:textId="55F42B5A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558598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CF2E1A5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C77772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B3E17AB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EF15B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1E2206" w14:textId="35C54E15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C6F6B" w:rsidRPr="00C62AA6" w14:paraId="2A99DFF7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E73120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46847" w14:textId="18F8D910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31227E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5062D" w14:textId="0637659F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CADFDB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A74C7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5ED42E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ECA0B" w14:textId="0C3E2C1F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665</w:t>
            </w:r>
          </w:p>
        </w:tc>
      </w:tr>
      <w:tr w:rsidR="00524377" w:rsidRPr="00C62AA6" w14:paraId="1393B249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31C3A5" w14:textId="77777777" w:rsidR="00524377" w:rsidRPr="00C62AA6" w:rsidRDefault="00524377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C2B84A1" w14:textId="77777777" w:rsidR="00524377" w:rsidRPr="00C62AA6" w:rsidRDefault="00524377" w:rsidP="006828C0">
            <w:pPr>
              <w:pStyle w:val="acctfourfigures"/>
              <w:tabs>
                <w:tab w:val="clear" w:pos="765"/>
                <w:tab w:val="decimal" w:pos="972"/>
                <w:tab w:val="decimal" w:pos="106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8BFFB6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DDC02F" w14:textId="77777777" w:rsidR="00524377" w:rsidRPr="00C62AA6" w:rsidRDefault="00524377" w:rsidP="00F91C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22A777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7F3249" w14:textId="77777777" w:rsidR="00524377" w:rsidRPr="00C62AA6" w:rsidRDefault="00524377" w:rsidP="008B00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B8DAE2" w14:textId="77777777" w:rsidR="00524377" w:rsidRPr="00C62AA6" w:rsidRDefault="00524377" w:rsidP="008B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B1EB11" w14:textId="77777777" w:rsidR="00524377" w:rsidRPr="00C62AA6" w:rsidRDefault="00524377" w:rsidP="006828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4377" w:rsidRPr="00C62AA6" w14:paraId="13CBF885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2B5C75" w14:textId="77777777" w:rsidR="00524377" w:rsidRPr="00C62AA6" w:rsidRDefault="00524377" w:rsidP="00AF6226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E86C85A" w14:textId="77777777" w:rsidR="00524377" w:rsidRPr="00C62AA6" w:rsidRDefault="00524377" w:rsidP="006828C0">
            <w:pPr>
              <w:pStyle w:val="acctfourfigures"/>
              <w:tabs>
                <w:tab w:val="clear" w:pos="765"/>
                <w:tab w:val="decimal" w:pos="972"/>
                <w:tab w:val="decimal" w:pos="106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0E1FE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AA70B8" w14:textId="77777777" w:rsidR="00524377" w:rsidRPr="00C62AA6" w:rsidRDefault="00524377" w:rsidP="00F91C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B2F319" w14:textId="77777777" w:rsidR="00524377" w:rsidRPr="00C62AA6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E24DF05" w14:textId="77777777" w:rsidR="00524377" w:rsidRPr="00C62AA6" w:rsidRDefault="00524377" w:rsidP="008B00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8CB3F5" w14:textId="77777777" w:rsidR="00524377" w:rsidRPr="00C62AA6" w:rsidRDefault="00524377" w:rsidP="008B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E0A2A3" w14:textId="77777777" w:rsidR="00524377" w:rsidRPr="00C62AA6" w:rsidRDefault="00524377" w:rsidP="006828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6F6B" w:rsidRPr="00C62AA6" w14:paraId="616BEE38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09CDBA" w14:textId="77777777" w:rsidR="004C6F6B" w:rsidRPr="00C62AA6" w:rsidRDefault="004C6F6B" w:rsidP="004C6F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A261004" w14:textId="02341F04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Pr="00C62AA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41532E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20CA93" w14:textId="7808DCB2" w:rsidR="004C6F6B" w:rsidRPr="00C62AA6" w:rsidRDefault="007F0795" w:rsidP="004C6F6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085274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D4FF8F2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8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0E165C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7C94F9" w14:textId="4AE4BE5C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13B70350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9ECB6A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AEE58A7" w14:textId="07F73C31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BF2E3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F319761" w14:textId="3000EC5E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891E75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3624D83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480B8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80ADC6D" w14:textId="4050014C" w:rsidR="004C6F6B" w:rsidRPr="00C62AA6" w:rsidRDefault="004C6F6B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C6F6B" w:rsidRPr="00C62AA6" w14:paraId="6845FAB6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6D300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9704" w14:textId="61EA2E71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241</w:t>
            </w: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836391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FC044" w14:textId="6B649373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CFBDA8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B9E6B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90DD1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3E572" w14:textId="77E39E3B" w:rsidR="004C6F6B" w:rsidRPr="00C62AA6" w:rsidRDefault="004C6F6B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C6F6B" w:rsidRPr="00C62AA6" w14:paraId="13880915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B01013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5A1B1" w14:textId="77C78C53" w:rsidR="004C6F6B" w:rsidRPr="00C62AA6" w:rsidRDefault="007F0795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8AF48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94EE6" w14:textId="3F96BF8B" w:rsidR="004C6F6B" w:rsidRPr="00C62AA6" w:rsidRDefault="004C6F6B" w:rsidP="004C6F6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4AB71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1D862" w14:textId="77777777" w:rsidR="004C6F6B" w:rsidRPr="00C62AA6" w:rsidRDefault="004C6F6B" w:rsidP="004C6F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6E245" w14:textId="77777777" w:rsidR="004C6F6B" w:rsidRPr="00C62AA6" w:rsidRDefault="004C6F6B" w:rsidP="004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35387" w14:textId="487117F6" w:rsidR="004C6F6B" w:rsidRPr="00C62AA6" w:rsidRDefault="007F0795" w:rsidP="004C6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</w:tr>
    </w:tbl>
    <w:p w14:paraId="64D13674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922F973" w14:textId="77777777" w:rsidR="00DE151E" w:rsidRPr="00C62AA6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5DC88D89" w14:textId="77777777" w:rsidR="00861302" w:rsidRPr="00C62AA6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71EABC06" w14:textId="77777777" w:rsidR="00861302" w:rsidRPr="00C62AA6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553C2AAA" w14:textId="77777777" w:rsidR="00861302" w:rsidRPr="00C62AA6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003D9899" w14:textId="77777777" w:rsidR="00861302" w:rsidRPr="00C62AA6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5613DB14" w14:textId="77777777" w:rsidR="00DE151E" w:rsidRPr="00C62AA6" w:rsidRDefault="00DE151E" w:rsidP="00AF6226">
      <w:pPr>
        <w:spacing w:line="240" w:lineRule="auto"/>
        <w:rPr>
          <w:rFonts w:ascii="Angsana New" w:hAnsi="Angsana New"/>
          <w:sz w:val="10"/>
          <w:szCs w:val="10"/>
        </w:rPr>
      </w:pPr>
      <w:r w:rsidRPr="00C62AA6">
        <w:rPr>
          <w:rFonts w:ascii="Angsana New" w:hAnsi="Angsana New"/>
          <w:sz w:val="30"/>
          <w:szCs w:val="30"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36"/>
        <w:gridCol w:w="34"/>
        <w:gridCol w:w="1224"/>
      </w:tblGrid>
      <w:tr w:rsidR="00DE151E" w:rsidRPr="00C62AA6" w14:paraId="7CB58D89" w14:textId="77777777" w:rsidTr="004610DD">
        <w:trPr>
          <w:cantSplit/>
          <w:tblHeader/>
        </w:trPr>
        <w:tc>
          <w:tcPr>
            <w:tcW w:w="3510" w:type="dxa"/>
          </w:tcPr>
          <w:p w14:paraId="52C882A1" w14:textId="77777777" w:rsidR="00DE151E" w:rsidRPr="00C62AA6" w:rsidRDefault="00DE151E" w:rsidP="00AF6226">
            <w:pPr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14" w:type="dxa"/>
            <w:gridSpan w:val="8"/>
          </w:tcPr>
          <w:p w14:paraId="71484615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E151E" w:rsidRPr="00C62AA6" w14:paraId="474A4E67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C03AEF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5D013F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057F7D" w14:textId="77777777" w:rsidR="00DE151E" w:rsidRPr="00C62AA6" w:rsidRDefault="00DE151E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8C1B1" w14:textId="77777777" w:rsidR="00DE151E" w:rsidRPr="00C62AA6" w:rsidRDefault="00DE151E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</w:t>
            </w:r>
            <w:r w:rsidRPr="00C62AA6">
              <w:rPr>
                <w:rFonts w:ascii="Angsana New" w:hAnsi="Angsana New"/>
                <w:sz w:val="30"/>
                <w:szCs w:val="30"/>
              </w:rPr>
              <w:t>)/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 ใน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2B70A2" w14:textId="77777777" w:rsidR="00DE151E" w:rsidRPr="00C62AA6" w:rsidRDefault="00DE151E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578C9559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E151E" w:rsidRPr="00C62AA6" w14:paraId="50211D81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08AE927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34EEC4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89665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6E5538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C8057B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8872C1B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B3DB48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02F019F9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E151E" w:rsidRPr="00C62AA6" w14:paraId="00C681C6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2175B29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51E5DC" w14:textId="31875998" w:rsidR="00DE151E" w:rsidRPr="00C62AA6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E151E"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EC04EF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8620C3" w14:textId="77777777" w:rsidR="00DE151E" w:rsidRPr="00C62AA6" w:rsidRDefault="00713FFA" w:rsidP="00AF6226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A3ADCF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24FB74B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376A9A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44014BD2" w14:textId="17E3F0FB" w:rsidR="00DE151E" w:rsidRPr="00C62AA6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DE151E"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151E" w:rsidRPr="00C62AA6" w14:paraId="2D333009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A6D2B2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91E1133" w14:textId="673D85ED" w:rsidR="00DE151E" w:rsidRPr="00C62AA6" w:rsidRDefault="007F0795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6AB25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6606736" w14:textId="5FB2D77C" w:rsidR="00DE151E" w:rsidRPr="00C62AA6" w:rsidRDefault="00DE151E" w:rsidP="005150E1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 w:hint="cs"/>
                <w:i/>
                <w:iCs/>
                <w:sz w:val="30"/>
                <w:szCs w:val="30"/>
              </w:rPr>
              <w:t>0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644202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0451F55" w14:textId="77777777" w:rsidR="00DE151E" w:rsidRPr="00C62AA6" w:rsidRDefault="00DE151E" w:rsidP="00AF622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6CFBE84" w14:textId="77777777" w:rsidR="00DE151E" w:rsidRPr="00C62AA6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4ACCC876" w14:textId="3A0D01D9" w:rsidR="00DE151E" w:rsidRPr="00C62AA6" w:rsidRDefault="007F0795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DE151E" w:rsidRPr="00C62AA6" w14:paraId="39BAC550" w14:textId="77777777" w:rsidTr="004610DD">
        <w:trPr>
          <w:cantSplit/>
          <w:tblHeader/>
        </w:trPr>
        <w:tc>
          <w:tcPr>
            <w:tcW w:w="3510" w:type="dxa"/>
          </w:tcPr>
          <w:p w14:paraId="1FC68298" w14:textId="77777777" w:rsidR="00DE151E" w:rsidRPr="00C62AA6" w:rsidRDefault="00DE151E" w:rsidP="00AF622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8"/>
          </w:tcPr>
          <w:p w14:paraId="1D8CB2F9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E151E" w:rsidRPr="00C62AA6" w14:paraId="0CF15EC8" w14:textId="77777777" w:rsidTr="004610DD">
        <w:trPr>
          <w:cantSplit/>
        </w:trPr>
        <w:tc>
          <w:tcPr>
            <w:tcW w:w="3510" w:type="dxa"/>
          </w:tcPr>
          <w:p w14:paraId="4D305325" w14:textId="77777777" w:rsidR="00DE151E" w:rsidRPr="00C62AA6" w:rsidRDefault="00DE151E" w:rsidP="00AF62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1F29E6A" w14:textId="77777777" w:rsidR="00DE151E" w:rsidRPr="00C62AA6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41888" w14:textId="77777777" w:rsidR="00DE151E" w:rsidRPr="00C62AA6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0F1DF2F3" w14:textId="77777777" w:rsidR="00DE151E" w:rsidRPr="00C62AA6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FE0A14" w14:textId="77777777" w:rsidR="00DE151E" w:rsidRPr="00C62AA6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4ED564C7" w14:textId="77777777" w:rsidR="00DE151E" w:rsidRPr="00C62AA6" w:rsidRDefault="00DE151E" w:rsidP="00AF622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B87F304" w14:textId="77777777" w:rsidR="00DE151E" w:rsidRPr="00C62AA6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982E0A7" w14:textId="77777777" w:rsidR="00DE151E" w:rsidRPr="00C62AA6" w:rsidRDefault="00DE151E" w:rsidP="00AF6226">
            <w:pPr>
              <w:pStyle w:val="a1"/>
              <w:tabs>
                <w:tab w:val="decimal" w:pos="97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C6F6B" w:rsidRPr="00C62AA6" w14:paraId="6E2CB437" w14:textId="77777777" w:rsidTr="004610DD">
        <w:trPr>
          <w:cantSplit/>
        </w:trPr>
        <w:tc>
          <w:tcPr>
            <w:tcW w:w="3510" w:type="dxa"/>
          </w:tcPr>
          <w:p w14:paraId="22CDD8A7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4DFD48C6" w14:textId="68752B33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</w:tcPr>
          <w:p w14:paraId="08DDA00F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395227E8" w14:textId="459B5DA6" w:rsidR="004C6F6B" w:rsidRPr="00C62AA6" w:rsidRDefault="003A2C47" w:rsidP="004C6F6B">
            <w:pPr>
              <w:pStyle w:val="a1"/>
              <w:tabs>
                <w:tab w:val="decimal" w:pos="106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D1BB8F" w14:textId="77777777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153357" w14:textId="10D5EC52" w:rsidR="004C6F6B" w:rsidRPr="00C62AA6" w:rsidRDefault="007F0795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gridSpan w:val="2"/>
          </w:tcPr>
          <w:p w14:paraId="645F7B00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DFEAC81" w14:textId="096BEE8E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4C6F6B" w:rsidRPr="00C62AA6" w14:paraId="051EABDF" w14:textId="77777777" w:rsidTr="004610DD">
        <w:trPr>
          <w:cantSplit/>
        </w:trPr>
        <w:tc>
          <w:tcPr>
            <w:tcW w:w="3510" w:type="dxa"/>
          </w:tcPr>
          <w:p w14:paraId="440A9CA3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</w:tcPr>
          <w:p w14:paraId="66280064" w14:textId="58730A87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7A3DABD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540B5967" w14:textId="77777777" w:rsidR="004C6F6B" w:rsidRPr="00C62AA6" w:rsidRDefault="003A2C47" w:rsidP="004C6F6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1AEF7" w14:textId="77777777" w:rsidR="004C6F6B" w:rsidRPr="00C62AA6" w:rsidRDefault="004C6F6B" w:rsidP="004C6F6B">
            <w:pPr>
              <w:pStyle w:val="a1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521ECE" w14:textId="77777777" w:rsidR="004C6F6B" w:rsidRPr="00C62AA6" w:rsidRDefault="003A2C47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F74C64F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E8C01C" w14:textId="3669C791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C6F6B" w:rsidRPr="00C62AA6" w14:paraId="51551257" w14:textId="77777777" w:rsidTr="004610DD">
        <w:trPr>
          <w:cantSplit/>
        </w:trPr>
        <w:tc>
          <w:tcPr>
            <w:tcW w:w="3510" w:type="dxa"/>
          </w:tcPr>
          <w:p w14:paraId="04B4383F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DE7F23" w14:textId="77BCF9DD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42C028AC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E528D9" w14:textId="2095D3F0" w:rsidR="004C6F6B" w:rsidRPr="00C62AA6" w:rsidRDefault="003A2C47" w:rsidP="004C6F6B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25CE8EB" w14:textId="77777777" w:rsidR="004C6F6B" w:rsidRPr="00C62AA6" w:rsidRDefault="004C6F6B" w:rsidP="004C6F6B">
            <w:pPr>
              <w:pStyle w:val="a1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606247" w14:textId="67A86C4F" w:rsidR="004C6F6B" w:rsidRPr="00C62AA6" w:rsidRDefault="007F0795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gridSpan w:val="2"/>
          </w:tcPr>
          <w:p w14:paraId="79A70EA3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8E9830C" w14:textId="27682CA2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</w:t>
            </w:r>
          </w:p>
        </w:tc>
      </w:tr>
      <w:tr w:rsidR="00820234" w:rsidRPr="00642080" w14:paraId="4B087603" w14:textId="77777777" w:rsidTr="004610DD">
        <w:trPr>
          <w:cantSplit/>
        </w:trPr>
        <w:tc>
          <w:tcPr>
            <w:tcW w:w="3510" w:type="dxa"/>
          </w:tcPr>
          <w:p w14:paraId="47AD692C" w14:textId="77777777" w:rsidR="00820234" w:rsidRPr="00642080" w:rsidRDefault="00820234" w:rsidP="00820234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8A775" w14:textId="77777777" w:rsidR="00820234" w:rsidRPr="00642080" w:rsidRDefault="00820234" w:rsidP="0082023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2D119C" w14:textId="77777777" w:rsidR="00820234" w:rsidRPr="00642080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099346" w14:textId="77777777" w:rsidR="00820234" w:rsidRPr="00642080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6392D0" w14:textId="77777777" w:rsidR="00820234" w:rsidRPr="00642080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03F9BF" w14:textId="77777777" w:rsidR="00820234" w:rsidRPr="00642080" w:rsidRDefault="00820234" w:rsidP="00820234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F90F977" w14:textId="77777777" w:rsidR="00820234" w:rsidRPr="00642080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7BF2559" w14:textId="77777777" w:rsidR="00820234" w:rsidRPr="00642080" w:rsidRDefault="00820234" w:rsidP="0082023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0234" w:rsidRPr="00C62AA6" w14:paraId="4AA57F37" w14:textId="77777777" w:rsidTr="004610DD">
        <w:trPr>
          <w:cantSplit/>
        </w:trPr>
        <w:tc>
          <w:tcPr>
            <w:tcW w:w="3510" w:type="dxa"/>
          </w:tcPr>
          <w:p w14:paraId="1EA43126" w14:textId="77777777" w:rsidR="00820234" w:rsidRPr="00C62AA6" w:rsidRDefault="00820234" w:rsidP="00820234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BFE5367" w14:textId="77777777" w:rsidR="00820234" w:rsidRPr="00C62AA6" w:rsidRDefault="00820234" w:rsidP="0082023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D24CAB" w14:textId="77777777" w:rsidR="00820234" w:rsidRPr="00C62AA6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D40314" w14:textId="77777777" w:rsidR="00820234" w:rsidRPr="00C62AA6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86F0A0" w14:textId="77777777" w:rsidR="00820234" w:rsidRPr="00C62AA6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FCA2C93" w14:textId="77777777" w:rsidR="00820234" w:rsidRPr="00C62AA6" w:rsidRDefault="00820234" w:rsidP="00820234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A1CE661" w14:textId="77777777" w:rsidR="00820234" w:rsidRPr="00C62AA6" w:rsidRDefault="00820234" w:rsidP="00820234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BF156A" w14:textId="77777777" w:rsidR="00820234" w:rsidRPr="00C62AA6" w:rsidRDefault="00820234" w:rsidP="0082023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6F6B" w:rsidRPr="00C62AA6" w14:paraId="7763F729" w14:textId="77777777" w:rsidTr="004610DD">
        <w:trPr>
          <w:cantSplit/>
        </w:trPr>
        <w:tc>
          <w:tcPr>
            <w:tcW w:w="3510" w:type="dxa"/>
          </w:tcPr>
          <w:p w14:paraId="4A0E36A0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1E526335" w14:textId="61A967BF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9B49BE1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CCE65A" w14:textId="6D742D51" w:rsidR="004C6F6B" w:rsidRPr="00C62AA6" w:rsidRDefault="007F0795" w:rsidP="004C6F6B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FADB57B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17FEA8" w14:textId="77777777" w:rsidR="004C6F6B" w:rsidRPr="00C62AA6" w:rsidRDefault="003A2C47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1916991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28BC726" w14:textId="2018EEBB" w:rsidR="004C6F6B" w:rsidRPr="00C62AA6" w:rsidRDefault="003A2C47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6134544A" w14:textId="77777777" w:rsidTr="004610DD">
        <w:trPr>
          <w:cantSplit/>
        </w:trPr>
        <w:tc>
          <w:tcPr>
            <w:tcW w:w="3510" w:type="dxa"/>
          </w:tcPr>
          <w:p w14:paraId="510DD18F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1A2D49EC" w14:textId="26433424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799695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92C6A5" w14:textId="53A6CCFF" w:rsidR="004C6F6B" w:rsidRPr="00C62AA6" w:rsidRDefault="003A2C47" w:rsidP="004C6F6B">
            <w:pPr>
              <w:pStyle w:val="a1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6DB6CBA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E6EBAB" w14:textId="77777777" w:rsidR="004C6F6B" w:rsidRPr="00C62AA6" w:rsidRDefault="003A2C47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7EBDFA1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EEEFB87" w14:textId="369767EA" w:rsidR="004C6F6B" w:rsidRPr="00C62AA6" w:rsidRDefault="003A2C47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30E961BD" w14:textId="77777777" w:rsidTr="004610DD">
        <w:trPr>
          <w:cantSplit/>
        </w:trPr>
        <w:tc>
          <w:tcPr>
            <w:tcW w:w="3510" w:type="dxa"/>
          </w:tcPr>
          <w:p w14:paraId="2F928A9A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DC091E" w14:textId="13A9C99D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568F33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C0866C" w14:textId="175865F0" w:rsidR="004C6F6B" w:rsidRPr="00C62AA6" w:rsidRDefault="007F0795" w:rsidP="004C6F6B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EF1B07B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0C30F4" w14:textId="77777777" w:rsidR="004C6F6B" w:rsidRPr="00C62AA6" w:rsidRDefault="003A2C47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3BEEB6A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E5A1522" w14:textId="1C53B5AE" w:rsidR="004C6F6B" w:rsidRPr="00C62AA6" w:rsidRDefault="003A2C47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713579FF" w14:textId="77777777" w:rsidTr="004610DD">
        <w:trPr>
          <w:cantSplit/>
        </w:trPr>
        <w:tc>
          <w:tcPr>
            <w:tcW w:w="3510" w:type="dxa"/>
          </w:tcPr>
          <w:p w14:paraId="045765D5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A4B83" w14:textId="4FFDF0F8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625F9DBB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32F12B" w14:textId="127B6205" w:rsidR="004C6F6B" w:rsidRPr="00C62AA6" w:rsidRDefault="003A2C47" w:rsidP="004C6F6B">
            <w:pPr>
              <w:pStyle w:val="a1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25AB71F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2FD216" w14:textId="76A9C114" w:rsidR="004C6F6B" w:rsidRPr="00C62AA6" w:rsidRDefault="007F0795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gridSpan w:val="2"/>
          </w:tcPr>
          <w:p w14:paraId="5E9B8E2E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0AA52C1" w14:textId="2E74EE55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</w:tbl>
    <w:p w14:paraId="2B961B35" w14:textId="77777777" w:rsidR="00642080" w:rsidRDefault="00642080" w:rsidP="00AF6226">
      <w:pPr>
        <w:spacing w:line="240" w:lineRule="auto"/>
        <w:rPr>
          <w:rFonts w:ascii="Angsana New" w:hAnsi="Angsana New"/>
          <w:sz w:val="6"/>
          <w:szCs w:val="6"/>
        </w:rPr>
      </w:pPr>
    </w:p>
    <w:p w14:paraId="389E8590" w14:textId="77777777" w:rsidR="00642080" w:rsidRDefault="006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6"/>
          <w:szCs w:val="6"/>
        </w:rPr>
        <w:br w:type="page"/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60"/>
        <w:gridCol w:w="270"/>
        <w:gridCol w:w="1260"/>
        <w:gridCol w:w="270"/>
        <w:gridCol w:w="1260"/>
        <w:gridCol w:w="236"/>
        <w:gridCol w:w="34"/>
        <w:gridCol w:w="1224"/>
      </w:tblGrid>
      <w:tr w:rsidR="00820234" w:rsidRPr="00C62AA6" w14:paraId="73C32682" w14:textId="77777777" w:rsidTr="00E57139">
        <w:trPr>
          <w:cantSplit/>
          <w:tblHeader/>
        </w:trPr>
        <w:tc>
          <w:tcPr>
            <w:tcW w:w="3618" w:type="dxa"/>
          </w:tcPr>
          <w:p w14:paraId="3476BFD4" w14:textId="77777777" w:rsidR="00820234" w:rsidRPr="00C62AA6" w:rsidRDefault="00820234" w:rsidP="00F140F6">
            <w:pPr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14" w:type="dxa"/>
            <w:gridSpan w:val="8"/>
          </w:tcPr>
          <w:p w14:paraId="4AA9EBAD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20234" w:rsidRPr="00C62AA6" w14:paraId="1F1B9E13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20A94130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36A0F0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C8CA25" w14:textId="77777777" w:rsidR="00820234" w:rsidRPr="00C62AA6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8E55" w14:textId="77777777" w:rsidR="00820234" w:rsidRPr="00C62AA6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</w:t>
            </w:r>
            <w:r w:rsidRPr="00C62AA6">
              <w:rPr>
                <w:rFonts w:ascii="Angsana New" w:hAnsi="Angsana New"/>
                <w:sz w:val="30"/>
                <w:szCs w:val="30"/>
              </w:rPr>
              <w:t>)/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 ใน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04491E" w14:textId="77777777" w:rsidR="00820234" w:rsidRPr="00C62AA6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2D75E695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0234" w:rsidRPr="00C62AA6" w14:paraId="7C8C7756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018BFE5F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A3037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08A68C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9EB8E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FE5DE1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56482E3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FE2BF0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50E85833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20234" w:rsidRPr="00C62AA6" w14:paraId="4CBEFFAD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33CB2424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64356" w14:textId="3AA54E6B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20234"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C1EDF2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D21D20" w14:textId="77777777" w:rsidR="00820234" w:rsidRPr="00C62AA6" w:rsidRDefault="00820234" w:rsidP="00F140F6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B44803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3B90CE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2EF006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06BAF112" w14:textId="60778B32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820234"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0234" w:rsidRPr="00C62AA6" w14:paraId="4BEB70FA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56637C45" w14:textId="77777777" w:rsidR="00820234" w:rsidRPr="00C62AA6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A33689" w14:textId="16D0E9B7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700CF2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AD7E53" w14:textId="18C19474" w:rsidR="00820234" w:rsidRPr="00C62AA6" w:rsidRDefault="00820234" w:rsidP="005150E1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 w:hint="cs"/>
                <w:i/>
                <w:iCs/>
                <w:sz w:val="30"/>
                <w:szCs w:val="30"/>
              </w:rPr>
              <w:t>0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D40AE6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B2DDBE" w14:textId="77777777" w:rsidR="00820234" w:rsidRPr="00C62AA6" w:rsidRDefault="00820234" w:rsidP="00F140F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F180BD" w14:textId="77777777" w:rsidR="00820234" w:rsidRPr="00C62AA6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5CE4ADC6" w14:textId="6B0BB56E" w:rsidR="00820234" w:rsidRPr="00C62AA6" w:rsidRDefault="007F0795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2559</w:t>
            </w:r>
          </w:p>
        </w:tc>
      </w:tr>
      <w:tr w:rsidR="00820234" w:rsidRPr="00C62AA6" w14:paraId="2D9F1EB9" w14:textId="77777777" w:rsidTr="00E57139">
        <w:trPr>
          <w:cantSplit/>
          <w:tblHeader/>
        </w:trPr>
        <w:tc>
          <w:tcPr>
            <w:tcW w:w="3618" w:type="dxa"/>
          </w:tcPr>
          <w:p w14:paraId="2259FDD0" w14:textId="77777777" w:rsidR="00820234" w:rsidRPr="00C62AA6" w:rsidRDefault="00820234" w:rsidP="00F140F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8"/>
          </w:tcPr>
          <w:p w14:paraId="716AE9FA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20234" w:rsidRPr="00C62AA6" w14:paraId="1F7A3A85" w14:textId="77777777" w:rsidTr="00E57139">
        <w:trPr>
          <w:cantSplit/>
        </w:trPr>
        <w:tc>
          <w:tcPr>
            <w:tcW w:w="3618" w:type="dxa"/>
          </w:tcPr>
          <w:p w14:paraId="4C6A5F45" w14:textId="77777777" w:rsidR="00820234" w:rsidRPr="00C62AA6" w:rsidRDefault="00820234" w:rsidP="00F140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7D5BF85" w14:textId="77777777" w:rsidR="00820234" w:rsidRPr="00C62AA6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2128E8" w14:textId="77777777" w:rsidR="00820234" w:rsidRPr="00C62AA6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692B3315" w14:textId="77777777" w:rsidR="00820234" w:rsidRPr="00C62AA6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38E90" w14:textId="77777777" w:rsidR="00820234" w:rsidRPr="00C62AA6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5590ED4C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3EC6549" w14:textId="77777777" w:rsidR="00820234" w:rsidRPr="00C62AA6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EF671D9" w14:textId="77777777" w:rsidR="00820234" w:rsidRPr="00C62AA6" w:rsidRDefault="00820234" w:rsidP="00F140F6">
            <w:pPr>
              <w:pStyle w:val="a1"/>
              <w:tabs>
                <w:tab w:val="decimal" w:pos="97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C6F6B" w:rsidRPr="00C62AA6" w14:paraId="0D9BE72A" w14:textId="77777777" w:rsidTr="00E57139">
        <w:trPr>
          <w:cantSplit/>
        </w:trPr>
        <w:tc>
          <w:tcPr>
            <w:tcW w:w="3618" w:type="dxa"/>
          </w:tcPr>
          <w:p w14:paraId="2F23CBFF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B55BAA6" w14:textId="1B37AED1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72E630F1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03F08810" w14:textId="7306BB8F" w:rsidR="004C6F6B" w:rsidRPr="00C62AA6" w:rsidRDefault="007F0795" w:rsidP="004C6F6B">
            <w:pPr>
              <w:pStyle w:val="a1"/>
              <w:tabs>
                <w:tab w:val="decimal" w:pos="106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3DA080B0" w14:textId="77777777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75C697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E5062DA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CED106C" w14:textId="519B6D7F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</w:tr>
      <w:tr w:rsidR="004C6F6B" w:rsidRPr="00C62AA6" w14:paraId="7CDF0E17" w14:textId="77777777" w:rsidTr="00E57139">
        <w:trPr>
          <w:cantSplit/>
        </w:trPr>
        <w:tc>
          <w:tcPr>
            <w:tcW w:w="3618" w:type="dxa"/>
          </w:tcPr>
          <w:p w14:paraId="30FFE743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</w:tcPr>
          <w:p w14:paraId="6457C73C" w14:textId="10FA7373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6833718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42E55595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110201" w14:textId="77777777" w:rsidR="004C6F6B" w:rsidRPr="00C62AA6" w:rsidRDefault="004C6F6B" w:rsidP="004C6F6B">
            <w:pPr>
              <w:pStyle w:val="a1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86C823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3B8D695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50CF350" w14:textId="6E0D1804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C6F6B" w:rsidRPr="00C62AA6" w14:paraId="02E43B16" w14:textId="77777777" w:rsidTr="00E57139">
        <w:trPr>
          <w:cantSplit/>
        </w:trPr>
        <w:tc>
          <w:tcPr>
            <w:tcW w:w="3618" w:type="dxa"/>
          </w:tcPr>
          <w:p w14:paraId="142C73E1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260" w:type="dxa"/>
          </w:tcPr>
          <w:p w14:paraId="08664B65" w14:textId="10DB07D1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</w:tcPr>
          <w:p w14:paraId="57670E33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27989052" w14:textId="2FDB4479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1065"/>
              </w:tabs>
              <w:ind w:left="-1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2E572CE" w14:textId="77777777" w:rsidR="004C6F6B" w:rsidRPr="00C62AA6" w:rsidRDefault="004C6F6B" w:rsidP="004C6F6B">
            <w:pPr>
              <w:pStyle w:val="a1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721A95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F72A67C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C69D383" w14:textId="77777777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6F6B" w:rsidRPr="00C62AA6" w14:paraId="5CE470F3" w14:textId="77777777" w:rsidTr="00E57139">
        <w:trPr>
          <w:cantSplit/>
        </w:trPr>
        <w:tc>
          <w:tcPr>
            <w:tcW w:w="3618" w:type="dxa"/>
          </w:tcPr>
          <w:p w14:paraId="08BB5D17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EEE146" w14:textId="353A3400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5450173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55913A" w14:textId="57FEEB5C" w:rsidR="004C6F6B" w:rsidRPr="00C62AA6" w:rsidRDefault="004C6F6B" w:rsidP="004C6F6B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4B12435" w14:textId="77777777" w:rsidR="004C6F6B" w:rsidRPr="00C62AA6" w:rsidRDefault="004C6F6B" w:rsidP="004C6F6B">
            <w:pPr>
              <w:pStyle w:val="a1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C6B954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4C0AE91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F5F5D3" w14:textId="0A059A36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653</w:t>
            </w:r>
          </w:p>
        </w:tc>
      </w:tr>
      <w:tr w:rsidR="00820234" w:rsidRPr="00642080" w14:paraId="1DEF3895" w14:textId="77777777" w:rsidTr="00E57139">
        <w:trPr>
          <w:cantSplit/>
        </w:trPr>
        <w:tc>
          <w:tcPr>
            <w:tcW w:w="3618" w:type="dxa"/>
          </w:tcPr>
          <w:p w14:paraId="42CDF730" w14:textId="77777777" w:rsidR="00820234" w:rsidRPr="00642080" w:rsidRDefault="00820234" w:rsidP="00F140F6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0CF44" w14:textId="77777777" w:rsidR="00820234" w:rsidRPr="00642080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C53F2" w14:textId="77777777" w:rsidR="00820234" w:rsidRPr="00642080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DD48A7" w14:textId="77777777" w:rsidR="00820234" w:rsidRPr="00642080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38EB0F" w14:textId="77777777" w:rsidR="00820234" w:rsidRPr="00642080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9E87B8" w14:textId="77777777" w:rsidR="00820234" w:rsidRPr="00642080" w:rsidRDefault="00820234" w:rsidP="00F140F6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C9A5FE" w14:textId="77777777" w:rsidR="00820234" w:rsidRPr="00642080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2F1B666" w14:textId="77777777" w:rsidR="00820234" w:rsidRPr="00642080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0234" w:rsidRPr="00C62AA6" w14:paraId="4EA8BB25" w14:textId="77777777" w:rsidTr="00E57139">
        <w:trPr>
          <w:cantSplit/>
        </w:trPr>
        <w:tc>
          <w:tcPr>
            <w:tcW w:w="3618" w:type="dxa"/>
          </w:tcPr>
          <w:p w14:paraId="7D5A5CAE" w14:textId="77777777" w:rsidR="00820234" w:rsidRPr="00C62AA6" w:rsidRDefault="00820234" w:rsidP="00F140F6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EA27407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49EAEA" w14:textId="77777777" w:rsidR="00820234" w:rsidRPr="00C62AA6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3C5D996" w14:textId="77777777" w:rsidR="00820234" w:rsidRPr="00C62AA6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953BF" w14:textId="77777777" w:rsidR="00820234" w:rsidRPr="00C62AA6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4E6A6E" w14:textId="77777777" w:rsidR="00820234" w:rsidRPr="00C62AA6" w:rsidRDefault="00820234" w:rsidP="00F140F6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D55BF99" w14:textId="77777777" w:rsidR="00820234" w:rsidRPr="00C62AA6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DA42EEA" w14:textId="77777777" w:rsidR="00820234" w:rsidRPr="00C62AA6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6F6B" w:rsidRPr="00C62AA6" w14:paraId="6E1FDD18" w14:textId="77777777" w:rsidTr="00E57139">
        <w:trPr>
          <w:cantSplit/>
        </w:trPr>
        <w:tc>
          <w:tcPr>
            <w:tcW w:w="3618" w:type="dxa"/>
          </w:tcPr>
          <w:p w14:paraId="3A206943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0872FB9F" w14:textId="359E512C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Pr="00C62AA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2BB2CB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D76D9C8" w14:textId="28C30D54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438DA4CC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BF80977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58FEE86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DBE71C8" w14:textId="6CE78E8D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7BBCA864" w14:textId="77777777" w:rsidTr="00E57139">
        <w:trPr>
          <w:cantSplit/>
        </w:trPr>
        <w:tc>
          <w:tcPr>
            <w:tcW w:w="3618" w:type="dxa"/>
          </w:tcPr>
          <w:p w14:paraId="5771E0F2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46CF8E3D" w14:textId="6E39FA80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908A56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B17C65A" w14:textId="3F39A985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A2164FA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2BB571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DDC9C18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35D4214" w14:textId="7BFA7314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48AD29E0" w14:textId="77777777" w:rsidTr="00E57139">
        <w:trPr>
          <w:cantSplit/>
        </w:trPr>
        <w:tc>
          <w:tcPr>
            <w:tcW w:w="3618" w:type="dxa"/>
          </w:tcPr>
          <w:p w14:paraId="0F950E33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E7665" w14:textId="5B7ED979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</w:t>
            </w:r>
            <w:r w:rsidRPr="00C62A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120DF8D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2CFC6A" w14:textId="76BD62C4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39DC4055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9CBDD7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52BCD75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C75A7A4" w14:textId="62649DF8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4C6F6B" w:rsidRPr="00C62AA6" w14:paraId="359B9DC9" w14:textId="77777777" w:rsidTr="00E57139">
        <w:trPr>
          <w:cantSplit/>
        </w:trPr>
        <w:tc>
          <w:tcPr>
            <w:tcW w:w="3618" w:type="dxa"/>
          </w:tcPr>
          <w:p w14:paraId="362C5469" w14:textId="77777777" w:rsidR="004C6F6B" w:rsidRPr="00C62AA6" w:rsidRDefault="004C6F6B" w:rsidP="004C6F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AF1869" w14:textId="19B24514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1484CF0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BC5007" w14:textId="570E1AC7" w:rsidR="004C6F6B" w:rsidRPr="00C62AA6" w:rsidRDefault="004C6F6B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C570943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0B3EC2" w14:textId="77777777" w:rsidR="004C6F6B" w:rsidRPr="00C62AA6" w:rsidRDefault="004C6F6B" w:rsidP="004C6F6B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4737636" w14:textId="77777777" w:rsidR="004C6F6B" w:rsidRPr="00C62AA6" w:rsidRDefault="004C6F6B" w:rsidP="004C6F6B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C8AD860" w14:textId="79FB5885" w:rsidR="004C6F6B" w:rsidRPr="00C62AA6" w:rsidRDefault="007F0795" w:rsidP="004C6F6B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</w:tr>
    </w:tbl>
    <w:p w14:paraId="2E0109BA" w14:textId="77777777" w:rsidR="00642080" w:rsidRDefault="00642080" w:rsidP="0019319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8DEF903" w14:textId="0AE14E4D" w:rsidR="00193193" w:rsidRPr="00ED2587" w:rsidRDefault="00D93A2E" w:rsidP="0019319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บริษัทย่อยหลายแห่งไม่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ได้รับรู้</w:t>
      </w:r>
      <w:r w:rsidR="00193193" w:rsidRPr="00C62AA6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สินทรัพย์ภาษีเงินได้รอการตัดบัญชีของขาดทุนสะสมทางภาษีในง</w:t>
      </w:r>
      <w:r w:rsidR="00A66670"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บการเงิน </w:t>
      </w:r>
      <w:r w:rsidR="0087076E" w:rsidRPr="00492668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A66670" w:rsidRPr="00492668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357E" w:rsidRPr="0075357E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193193" w:rsidRPr="00492668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เป็นจำนวนเงิน</w:t>
      </w:r>
      <w:r w:rsidR="00532E9B" w:rsidRPr="0049266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224</w:t>
      </w:r>
      <w:r w:rsidR="00532E9B" w:rsidRPr="0049266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D2587" w:rsidRPr="00492668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="00311EDB">
        <w:rPr>
          <w:rFonts w:ascii="Angsana New" w:hAnsi="Angsana New" w:cs="Angsana New" w:hint="cs"/>
          <w:sz w:val="30"/>
          <w:szCs w:val="30"/>
          <w:cs/>
          <w:lang w:bidi="th-TH"/>
        </w:rPr>
        <w:t>ซึ่งจะสิ้นอายุในระ</w:t>
      </w:r>
      <w:r w:rsidR="00311EDB" w:rsidRPr="00E67D4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หว่างปี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311EDB" w:rsidRPr="00E67D47">
        <w:rPr>
          <w:rFonts w:ascii="Angsana New" w:hAnsi="Angsana New" w:cs="Angsana New"/>
          <w:sz w:val="30"/>
          <w:szCs w:val="30"/>
          <w:lang w:val="en-US" w:bidi="th-TH"/>
        </w:rPr>
        <w:t xml:space="preserve"> -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="00193193" w:rsidRPr="00E67D4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93193" w:rsidRPr="00E67D4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7F0795" w:rsidRPr="007F079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2559</w:t>
      </w:r>
      <w:r w:rsidR="00193193" w:rsidRPr="00C62AA6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7F0795" w:rsidRPr="007F079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149</w:t>
      </w:r>
      <w:r w:rsidR="00193193" w:rsidRPr="00C62AA6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193193" w:rsidRPr="00C62AA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ED2587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ยังไม่มีความเป็นไปได้ค่อนข้างแน่ว่าจะมีกำไรทางภาษีเพียงพอที่จะใช้ประโยชน์ทางภาษีดังกล่าว</w:t>
      </w:r>
    </w:p>
    <w:p w14:paraId="1D03DD21" w14:textId="77777777" w:rsidR="00512EA5" w:rsidRPr="00C62AA6" w:rsidRDefault="00512EA5" w:rsidP="00512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38470A57" w14:textId="77777777" w:rsidR="00642080" w:rsidRDefault="006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8646CCC" w14:textId="78F1696D" w:rsidR="00DE151E" w:rsidRPr="00C62AA6" w:rsidRDefault="007F0795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4F5BDE">
        <w:rPr>
          <w:rFonts w:ascii="Angsana New" w:hAnsi="Angsana New"/>
          <w:b/>
          <w:bCs/>
          <w:sz w:val="30"/>
          <w:szCs w:val="30"/>
          <w:cs/>
        </w:rPr>
        <w:t>สินทรัพย์ไม่หมุนเวียนอื่น</w:t>
      </w:r>
    </w:p>
    <w:p w14:paraId="5FAE82A2" w14:textId="77777777" w:rsidR="00DE151E" w:rsidRPr="00C62AA6" w:rsidRDefault="00DE151E" w:rsidP="00512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4"/>
          <w:szCs w:val="14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0"/>
        <w:gridCol w:w="900"/>
        <w:gridCol w:w="270"/>
        <w:gridCol w:w="990"/>
        <w:gridCol w:w="270"/>
        <w:gridCol w:w="990"/>
        <w:gridCol w:w="270"/>
        <w:gridCol w:w="990"/>
      </w:tblGrid>
      <w:tr w:rsidR="00DE151E" w:rsidRPr="00C62AA6" w14:paraId="38A57D4E" w14:textId="77777777" w:rsidTr="00E57139">
        <w:trPr>
          <w:cantSplit/>
          <w:trHeight w:val="352"/>
        </w:trPr>
        <w:tc>
          <w:tcPr>
            <w:tcW w:w="4518" w:type="dxa"/>
          </w:tcPr>
          <w:p w14:paraId="44D6675A" w14:textId="77777777" w:rsidR="00DE151E" w:rsidRPr="00C62AA6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4"/>
          </w:tcPr>
          <w:p w14:paraId="7047D41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A1565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E7B3B79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6FC" w:rsidRPr="00C62AA6" w14:paraId="1229FDFD" w14:textId="77777777" w:rsidTr="00E57139">
        <w:trPr>
          <w:cantSplit/>
        </w:trPr>
        <w:tc>
          <w:tcPr>
            <w:tcW w:w="4518" w:type="dxa"/>
          </w:tcPr>
          <w:p w14:paraId="3FC4E5D7" w14:textId="77777777" w:rsidR="008F36FC" w:rsidRPr="00C62AA6" w:rsidRDefault="008F36FC" w:rsidP="00AF6226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7FB22E09" w14:textId="1EBE7CBA" w:rsidR="008F36FC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19D13AA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085F76" w14:textId="584243FF" w:rsidR="008F36FC" w:rsidRPr="00C62AA6" w:rsidRDefault="007F0795" w:rsidP="008F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064311B4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AE614" w14:textId="4CAFF35F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B29763D" w14:textId="77777777" w:rsidR="008F36FC" w:rsidRPr="00C62AA6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9EE5C" w14:textId="45EE2077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F36FC" w:rsidRPr="00C62AA6" w14:paraId="5C2C445C" w14:textId="77777777" w:rsidTr="00E57139">
        <w:trPr>
          <w:cantSplit/>
        </w:trPr>
        <w:tc>
          <w:tcPr>
            <w:tcW w:w="4518" w:type="dxa"/>
          </w:tcPr>
          <w:p w14:paraId="7001A016" w14:textId="77777777" w:rsidR="008F36FC" w:rsidRPr="00C62AA6" w:rsidRDefault="008F36FC" w:rsidP="00AF6226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8"/>
          </w:tcPr>
          <w:p w14:paraId="096754C8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0329" w:rsidRPr="00C62AA6" w14:paraId="7B136D60" w14:textId="77777777" w:rsidTr="00E57139">
        <w:trPr>
          <w:cantSplit/>
        </w:trPr>
        <w:tc>
          <w:tcPr>
            <w:tcW w:w="4608" w:type="dxa"/>
            <w:gridSpan w:val="2"/>
          </w:tcPr>
          <w:p w14:paraId="2947771B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เงินให้กู้ยืมระยะยาวแก่สหกรณ์ออมทรัพย์ของพนักงาน</w:t>
            </w:r>
          </w:p>
        </w:tc>
        <w:tc>
          <w:tcPr>
            <w:tcW w:w="900" w:type="dxa"/>
          </w:tcPr>
          <w:p w14:paraId="35B1200D" w14:textId="59954AD7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67275302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A86E15" w14:textId="621FAEB6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940D38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CCC0544" w14:textId="72FA2E07" w:rsidR="00FA0329" w:rsidRPr="00C62AA6" w:rsidRDefault="007F0795" w:rsidP="00FA0329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</w:tcPr>
          <w:p w14:paraId="39F2FF6F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A3E175F" w14:textId="2E8EDFD9" w:rsidR="00FA0329" w:rsidRPr="00C62AA6" w:rsidRDefault="007F0795" w:rsidP="00FA0329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A0329" w:rsidRPr="00C62AA6" w14:paraId="1E8FB189" w14:textId="77777777" w:rsidTr="00E57139">
        <w:trPr>
          <w:cantSplit/>
          <w:trHeight w:val="425"/>
        </w:trPr>
        <w:tc>
          <w:tcPr>
            <w:tcW w:w="4518" w:type="dxa"/>
          </w:tcPr>
          <w:p w14:paraId="33580239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ค่าสิทธิในการใช้ท่อส่งก๊าซธรรมชาติ ท่อส่งน้ำ</w:t>
            </w:r>
          </w:p>
        </w:tc>
        <w:tc>
          <w:tcPr>
            <w:tcW w:w="990" w:type="dxa"/>
            <w:gridSpan w:val="2"/>
          </w:tcPr>
          <w:p w14:paraId="525A126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1077B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08E282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6737E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3E9493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AB5C6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0C3665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329" w:rsidRPr="00C62AA6" w14:paraId="61258AA1" w14:textId="77777777" w:rsidTr="00E57139">
        <w:trPr>
          <w:cantSplit/>
        </w:trPr>
        <w:tc>
          <w:tcPr>
            <w:tcW w:w="4518" w:type="dxa"/>
          </w:tcPr>
          <w:p w14:paraId="099A9D87" w14:textId="6284A1CC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และการใช้ประโยชน์บนที่ดินรอตัดบัญชี </w:t>
            </w:r>
            <w:r w:rsidR="00BB363D">
              <w:rPr>
                <w:rFonts w:ascii="Angsana New" w:hAnsi="Angsana New"/>
                <w:sz w:val="30"/>
                <w:szCs w:val="30"/>
              </w:rPr>
              <w:t>-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สุทธิ</w:t>
            </w:r>
          </w:p>
        </w:tc>
        <w:tc>
          <w:tcPr>
            <w:tcW w:w="990" w:type="dxa"/>
            <w:gridSpan w:val="2"/>
          </w:tcPr>
          <w:p w14:paraId="0B9A05D5" w14:textId="5F4226B5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EDE824A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9166B" w14:textId="667C9745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0E1DCFEE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BE94C3" w14:textId="1F68E08A" w:rsidR="00FA0329" w:rsidRPr="00C62AA6" w:rsidRDefault="007F0795" w:rsidP="00FA0329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25DB244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8CA1BC" w14:textId="1A16938C" w:rsidR="00FA0329" w:rsidRPr="00C62AA6" w:rsidRDefault="007F0795" w:rsidP="00FA0329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FA0329" w:rsidRPr="00C62AA6" w14:paraId="27FDC477" w14:textId="77777777" w:rsidTr="00E57139">
        <w:trPr>
          <w:cantSplit/>
        </w:trPr>
        <w:tc>
          <w:tcPr>
            <w:tcW w:w="4518" w:type="dxa"/>
          </w:tcPr>
          <w:p w14:paraId="78441A73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ค่าธรรมเนียมการเช่าที่ดินและค่าธรรมเนียม</w:t>
            </w:r>
          </w:p>
        </w:tc>
        <w:tc>
          <w:tcPr>
            <w:tcW w:w="990" w:type="dxa"/>
            <w:gridSpan w:val="2"/>
          </w:tcPr>
          <w:p w14:paraId="67B7B76B" w14:textId="77777777" w:rsidR="00FA0329" w:rsidRPr="00C62AA6" w:rsidRDefault="00FA0329" w:rsidP="00FA0329">
            <w:pPr>
              <w:pStyle w:val="a0"/>
              <w:tabs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0477A4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E740A" w14:textId="77777777" w:rsidR="00FA0329" w:rsidRPr="00C62AA6" w:rsidRDefault="00FA0329" w:rsidP="00FA0329">
            <w:pPr>
              <w:pStyle w:val="a0"/>
              <w:tabs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669CF2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9FA650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BC1FF4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22CC20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0329" w:rsidRPr="00C62AA6" w14:paraId="69320747" w14:textId="77777777" w:rsidTr="00E57139">
        <w:trPr>
          <w:cantSplit/>
        </w:trPr>
        <w:tc>
          <w:tcPr>
            <w:tcW w:w="4518" w:type="dxa"/>
          </w:tcPr>
          <w:p w14:paraId="4D66BEBB" w14:textId="21DF2DE2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การจดทะเบียนสัญญาเช่าที่ดินรอตัดบัญชี </w:t>
            </w:r>
            <w:r w:rsidR="00BB363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gridSpan w:val="2"/>
          </w:tcPr>
          <w:p w14:paraId="79AFD9EE" w14:textId="604B6191" w:rsidR="00FA0329" w:rsidRPr="004F5360" w:rsidRDefault="007F0795" w:rsidP="00FA0329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6A48830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7C89B" w14:textId="17C1EF99" w:rsidR="00FA0329" w:rsidRPr="00C62AA6" w:rsidRDefault="007F0795" w:rsidP="00FA0329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</w:tcPr>
          <w:p w14:paraId="4337E86E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DCA332" w14:textId="56CC6DB6" w:rsidR="00FA0329" w:rsidRPr="00C62AA6" w:rsidRDefault="007F0795" w:rsidP="00FA0329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756D89D5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4D93F6" w14:textId="1247C58D" w:rsidR="00FA0329" w:rsidRPr="00C62AA6" w:rsidRDefault="007F0795" w:rsidP="00FA0329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FA0329" w:rsidRPr="00C62AA6" w14:paraId="3BE672BF" w14:textId="77777777" w:rsidTr="00E57139">
        <w:trPr>
          <w:cantSplit/>
        </w:trPr>
        <w:tc>
          <w:tcPr>
            <w:tcW w:w="4518" w:type="dxa"/>
          </w:tcPr>
          <w:p w14:paraId="3F4E1080" w14:textId="57E994B1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ค่าใช้จ่ายรอตัดบัญชีอื่นๆ </w:t>
            </w:r>
            <w:r w:rsidR="00BB363D">
              <w:rPr>
                <w:rFonts w:ascii="Angsana New" w:hAnsi="Angsana New"/>
                <w:sz w:val="30"/>
                <w:szCs w:val="30"/>
              </w:rPr>
              <w:t>-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gridSpan w:val="2"/>
          </w:tcPr>
          <w:p w14:paraId="30DBD2F2" w14:textId="23EBF21E" w:rsidR="00FA0329" w:rsidRPr="00C62AA6" w:rsidRDefault="007F0795" w:rsidP="00FA0329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C385C9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4DC0F" w14:textId="6AE563D8" w:rsidR="00FA0329" w:rsidRPr="00C62AA6" w:rsidRDefault="007F0795" w:rsidP="00FA0329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270" w:type="dxa"/>
          </w:tcPr>
          <w:p w14:paraId="01BADEC7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9013C06" w14:textId="093222D9" w:rsidR="00FA0329" w:rsidRPr="00C62AA6" w:rsidRDefault="007F0795" w:rsidP="00FA0329">
            <w:pPr>
              <w:pStyle w:val="a0"/>
              <w:tabs>
                <w:tab w:val="decimal" w:pos="7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3F68BA2D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BB34D4" w14:textId="75C7B178" w:rsidR="00FA0329" w:rsidRPr="00C62AA6" w:rsidRDefault="007F0795" w:rsidP="00FA0329">
            <w:pPr>
              <w:pStyle w:val="a0"/>
              <w:tabs>
                <w:tab w:val="decimal" w:pos="7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A0329" w:rsidRPr="00C62AA6" w14:paraId="34716745" w14:textId="77777777" w:rsidTr="00E57139">
        <w:trPr>
          <w:cantSplit/>
        </w:trPr>
        <w:tc>
          <w:tcPr>
            <w:tcW w:w="4518" w:type="dxa"/>
          </w:tcPr>
          <w:p w14:paraId="12CCD90A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เงินมัดจำและอื่นๆ </w:t>
            </w:r>
          </w:p>
        </w:tc>
        <w:tc>
          <w:tcPr>
            <w:tcW w:w="990" w:type="dxa"/>
            <w:gridSpan w:val="2"/>
          </w:tcPr>
          <w:p w14:paraId="57AF0B54" w14:textId="09B1C055" w:rsidR="00FA0329" w:rsidRPr="00C62AA6" w:rsidRDefault="007F0795" w:rsidP="00FA0329">
            <w:pPr>
              <w:pStyle w:val="a0"/>
              <w:tabs>
                <w:tab w:val="decimal" w:pos="52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7152864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F66029" w14:textId="4D81D866" w:rsidR="00FA0329" w:rsidRPr="00C62AA6" w:rsidRDefault="007F0795" w:rsidP="00FA0329">
            <w:pPr>
              <w:pStyle w:val="a0"/>
              <w:tabs>
                <w:tab w:val="decimal" w:pos="52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14:paraId="57D3BCDD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1015E6C" w14:textId="5C20954C" w:rsidR="00FA0329" w:rsidRPr="00C62AA6" w:rsidRDefault="007F0795" w:rsidP="00FA0329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5C9043E7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89D9B3" w14:textId="4F3E23FB" w:rsidR="00FA0329" w:rsidRPr="00C62AA6" w:rsidRDefault="007F0795" w:rsidP="00FA0329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FA0329" w:rsidRPr="00C62AA6" w14:paraId="540D819D" w14:textId="77777777" w:rsidTr="00E57139">
        <w:trPr>
          <w:cantSplit/>
        </w:trPr>
        <w:tc>
          <w:tcPr>
            <w:tcW w:w="4518" w:type="dxa"/>
          </w:tcPr>
          <w:p w14:paraId="7D93813A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D192FF" w14:textId="38CE1A4F" w:rsidR="00FA0329" w:rsidRPr="00C62AA6" w:rsidRDefault="007F0795" w:rsidP="00FA0329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A2C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270" w:type="dxa"/>
          </w:tcPr>
          <w:p w14:paraId="6900FD1A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ABEB0" w14:textId="055EF787" w:rsidR="00FA0329" w:rsidRPr="00C62AA6" w:rsidRDefault="007F0795" w:rsidP="00FA0329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A03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5F724385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954080" w14:textId="0CB56BEC" w:rsidR="00FA0329" w:rsidRPr="00C62AA6" w:rsidRDefault="007F0795" w:rsidP="00FA0329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21D839A8" w14:textId="77777777" w:rsidR="00FA0329" w:rsidRPr="00C62AA6" w:rsidRDefault="00FA0329" w:rsidP="00FA0329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289C9F" w14:textId="047ED35C" w:rsidR="00FA0329" w:rsidRPr="00C62AA6" w:rsidRDefault="007F0795" w:rsidP="00FA0329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A03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</w:p>
        </w:tc>
      </w:tr>
    </w:tbl>
    <w:p w14:paraId="253235A2" w14:textId="77777777" w:rsidR="00261760" w:rsidRDefault="00261760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405A47" w14:textId="7F881B41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t>18</w:t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ab/>
      </w:r>
      <w:bookmarkStart w:id="13" w:name="OLE_LINK12"/>
      <w:r w:rsidR="00DE151E" w:rsidRPr="00C46E7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  <w:bookmarkEnd w:id="13"/>
    </w:p>
    <w:p w14:paraId="49D401C7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810"/>
        <w:gridCol w:w="990"/>
        <w:gridCol w:w="270"/>
        <w:gridCol w:w="990"/>
        <w:gridCol w:w="270"/>
        <w:gridCol w:w="990"/>
        <w:gridCol w:w="236"/>
        <w:gridCol w:w="1024"/>
      </w:tblGrid>
      <w:tr w:rsidR="00DE151E" w:rsidRPr="00C62AA6" w14:paraId="61CDF089" w14:textId="77777777" w:rsidTr="00E57139">
        <w:trPr>
          <w:trHeight w:val="282"/>
        </w:trPr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6554FAA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2167F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049EFDAD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768221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776B133D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6FC" w:rsidRPr="00C62AA6" w14:paraId="21D566A1" w14:textId="77777777" w:rsidTr="00E57139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3491AED5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ECECE8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495DB8" w14:textId="7ADE45B6" w:rsidR="008F36FC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9D22B9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4A0CF7" w14:textId="6066B7EC" w:rsidR="008F36FC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E04003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C049C98" w14:textId="7F62D8CE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F81D1B" w14:textId="77777777" w:rsidR="008F36FC" w:rsidRPr="00C62AA6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74815CE3" w14:textId="3423F0F8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F36FC" w:rsidRPr="00C62AA6" w14:paraId="1DE5AC10" w14:textId="77777777" w:rsidTr="00E57139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12CEF333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54B4A9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right w:val="nil"/>
            </w:tcBorders>
          </w:tcPr>
          <w:p w14:paraId="54A375A9" w14:textId="77777777" w:rsidR="008F36FC" w:rsidRPr="00C62AA6" w:rsidRDefault="008F36FC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36FC" w:rsidRPr="00C62AA6" w14:paraId="0B09A045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F06A939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96A728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976CE4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94BFB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24BE44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407A1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5658E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5F006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65DE30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6FC" w:rsidRPr="00C62AA6" w14:paraId="57837990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B563FD3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DB4371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4B70BF6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52A1E7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19E3FA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BA51E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0A4BB0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0665F9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6982BC6C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329" w:rsidRPr="00C62AA6" w14:paraId="2DA5E7CE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9DB6C97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  <w:r w:rsidRPr="00C62AA6">
              <w:rPr>
                <w:rFonts w:ascii="Angsana New" w:hAnsi="Angsana New"/>
                <w:sz w:val="30"/>
                <w:szCs w:val="30"/>
              </w:rPr>
              <w:tab/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E1D08C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F0A4FB7" w14:textId="70EA6CDB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A11CE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DEF32F" w14:textId="243180B0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241223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D8AE2B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9E7F3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5C83216B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329" w:rsidRPr="00C62AA6" w14:paraId="00C23B06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BA8CD2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  <w:r w:rsidRPr="00C62AA6">
              <w:rPr>
                <w:rFonts w:ascii="Angsana New" w:hAnsi="Angsana New"/>
                <w:sz w:val="30"/>
                <w:szCs w:val="30"/>
              </w:rPr>
              <w:tab/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B93CF7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64A00E" w14:textId="25077F7F" w:rsidR="00FA0329" w:rsidRPr="00492668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5D0822" w14:textId="77777777" w:rsidR="00FA0329" w:rsidRPr="00492668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0DF265" w14:textId="0C546DB2" w:rsidR="00FA0329" w:rsidRPr="00492668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18D1B4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31A507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94F80D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0FCE3F7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A0329" w:rsidRPr="00C62AA6" w14:paraId="7D5842A8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65F02D0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FBBC49" w14:textId="3FBCEA15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73427E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CAACEC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758A8B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4D12D4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D81826" w14:textId="3ECE1507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232813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2C51235" w14:textId="71851B36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FA0329" w:rsidRPr="00C62AA6" w14:paraId="3A29DD5C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E022B35" w14:textId="77777777" w:rsidR="00FA0329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เงินกู้ยืมระยะยาวส่วนที่ถึงกำหนดชำระ</w:t>
            </w:r>
          </w:p>
          <w:p w14:paraId="7440539D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D49330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01F7AAC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2B1D0FC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AAB0560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DFA05B3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BB964FD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2642A42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7B5F2A2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329" w:rsidRPr="00C62AA6" w14:paraId="5BC657B8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1DE83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ab/>
              <w:t>-</w:t>
            </w:r>
            <w:r w:rsidRPr="00C62AA6">
              <w:rPr>
                <w:rFonts w:ascii="Angsana New" w:hAnsi="Angsana New"/>
                <w:sz w:val="30"/>
                <w:szCs w:val="30"/>
              </w:rPr>
              <w:tab/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25EFE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E32E63" w14:textId="08E8D621" w:rsidR="00FA0329" w:rsidRPr="00A80417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7745F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C3B879" w14:textId="7D837689" w:rsidR="00FA0329" w:rsidRPr="00A80417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FA032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88C61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6240272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7EC20F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FE7697B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329" w:rsidRPr="00C62AA6" w14:paraId="1D2E5304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32004FC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/>
                <w:sz w:val="30"/>
                <w:szCs w:val="30"/>
              </w:rPr>
              <w:tab/>
              <w:t>-</w:t>
            </w:r>
            <w:r w:rsidRPr="00C62AA6">
              <w:rPr>
                <w:rFonts w:ascii="Angsana New" w:hAnsi="Angsana New"/>
                <w:sz w:val="30"/>
                <w:szCs w:val="30"/>
              </w:rPr>
              <w:tab/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6C1AE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50E436" w14:textId="16C53BEE" w:rsidR="00FA0329" w:rsidRPr="00A80417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4FD2B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53B449" w14:textId="2B068FDB" w:rsidR="00FA0329" w:rsidRPr="00A80417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382D63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31F2C7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E3B7E8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3B71F0C4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329" w:rsidRPr="00C62AA6" w14:paraId="76B9DB02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53382B1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หุ้นกู้ที่ไม่มีหลักประกัน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2989A7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92C533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4275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863184" w14:textId="145DD213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FA032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264090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87A337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8D3E39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598EC9C" w14:textId="2F680B76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FA032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FA0329" w:rsidRPr="00C62AA6" w14:paraId="7C700C1C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313E0B9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A102EE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A499E" w14:textId="77F1C1DD" w:rsidR="00FA0329" w:rsidRPr="00492668" w:rsidRDefault="007F0795" w:rsidP="00BD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A2C47" w:rsidRPr="00492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EE1E" w14:textId="77777777" w:rsidR="00FA0329" w:rsidRPr="00492668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9C5D2" w14:textId="6D7DB824" w:rsidR="00FA0329" w:rsidRPr="00492668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A0329" w:rsidRPr="00492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E9B8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12F47" w14:textId="3C82A2A1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FA52A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00517" w14:textId="7920CD7C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A03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</w:tr>
    </w:tbl>
    <w:p w14:paraId="718D7652" w14:textId="77777777" w:rsidR="00642080" w:rsidRDefault="00642080" w:rsidP="00AF6226">
      <w:pPr>
        <w:spacing w:line="240" w:lineRule="auto"/>
        <w:rPr>
          <w:rFonts w:ascii="Angsana New" w:hAnsi="Angsana New"/>
          <w:sz w:val="10"/>
          <w:szCs w:val="10"/>
        </w:rPr>
      </w:pPr>
    </w:p>
    <w:p w14:paraId="5B011435" w14:textId="77777777" w:rsidR="00642080" w:rsidRDefault="006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270"/>
        <w:gridCol w:w="810"/>
        <w:gridCol w:w="990"/>
        <w:gridCol w:w="270"/>
        <w:gridCol w:w="990"/>
        <w:gridCol w:w="270"/>
        <w:gridCol w:w="990"/>
        <w:gridCol w:w="236"/>
        <w:gridCol w:w="1024"/>
      </w:tblGrid>
      <w:tr w:rsidR="006B1775" w:rsidRPr="00C62AA6" w14:paraId="09646A2F" w14:textId="77777777" w:rsidTr="001454EA">
        <w:trPr>
          <w:trHeight w:val="282"/>
        </w:trPr>
        <w:tc>
          <w:tcPr>
            <w:tcW w:w="3708" w:type="dxa"/>
            <w:gridSpan w:val="2"/>
            <w:tcBorders>
              <w:top w:val="nil"/>
              <w:left w:val="nil"/>
              <w:right w:val="nil"/>
            </w:tcBorders>
          </w:tcPr>
          <w:p w14:paraId="53712F29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82B260A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6A5F27EB" w14:textId="77777777" w:rsidR="006B1775" w:rsidRPr="00C62AA6" w:rsidRDefault="006B1775" w:rsidP="00F140F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8B5DDA" w14:textId="77777777" w:rsidR="006B1775" w:rsidRPr="00C62AA6" w:rsidRDefault="006B1775" w:rsidP="00F140F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009C5B3A" w14:textId="77777777" w:rsidR="006B1775" w:rsidRPr="00C62AA6" w:rsidRDefault="006B1775" w:rsidP="00F140F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775" w:rsidRPr="00C62AA6" w14:paraId="0D397616" w14:textId="77777777" w:rsidTr="001454EA">
        <w:tc>
          <w:tcPr>
            <w:tcW w:w="3708" w:type="dxa"/>
            <w:gridSpan w:val="2"/>
            <w:tcBorders>
              <w:top w:val="nil"/>
              <w:left w:val="nil"/>
              <w:right w:val="nil"/>
            </w:tcBorders>
          </w:tcPr>
          <w:p w14:paraId="6C4A43B2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13F8F6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42F02D" w14:textId="47BE0174" w:rsidR="006B1775" w:rsidRPr="00C62AA6" w:rsidRDefault="007F079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04BD18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D73E41" w14:textId="3A368853" w:rsidR="006B1775" w:rsidRPr="00C62AA6" w:rsidRDefault="007F079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7BF2E4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220646" w14:textId="4C48E1F1" w:rsidR="006B1775" w:rsidRPr="00C62AA6" w:rsidRDefault="007F079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576A85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29E47E9" w14:textId="22B3777C" w:rsidR="006B1775" w:rsidRPr="00C62AA6" w:rsidRDefault="007F079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B1775" w:rsidRPr="00C62AA6" w14:paraId="4C3A1FF5" w14:textId="77777777" w:rsidTr="001454EA">
        <w:tc>
          <w:tcPr>
            <w:tcW w:w="3708" w:type="dxa"/>
            <w:gridSpan w:val="2"/>
            <w:tcBorders>
              <w:top w:val="nil"/>
              <w:left w:val="nil"/>
              <w:right w:val="nil"/>
            </w:tcBorders>
          </w:tcPr>
          <w:p w14:paraId="7073E58F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3A9F4B" w14:textId="77777777" w:rsidR="006B1775" w:rsidRPr="00C62AA6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right w:val="nil"/>
            </w:tcBorders>
          </w:tcPr>
          <w:p w14:paraId="48FDD0A5" w14:textId="77777777" w:rsidR="006B1775" w:rsidRPr="00C62AA6" w:rsidRDefault="006B1775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36FC" w:rsidRPr="00C62AA6" w14:paraId="5EE3F436" w14:textId="77777777" w:rsidTr="001454EA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CE8E7EC" w14:textId="77777777" w:rsidR="008F36FC" w:rsidRPr="00C62AA6" w:rsidRDefault="008F36FC" w:rsidP="00AF62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347B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4E83450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2BD4E8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B9374DD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F71F0C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D6EE440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23763BC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1FA0022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6FC" w:rsidRPr="00C62AA6" w14:paraId="24295E79" w14:textId="77777777" w:rsidTr="001454EA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A1CAFFB" w14:textId="77777777" w:rsidR="008F36FC" w:rsidRPr="00C62AA6" w:rsidRDefault="008F36FC" w:rsidP="00A764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80D64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B409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76A9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36D7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C346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4738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13AD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8FA5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329" w:rsidRPr="00C62AA6" w14:paraId="39725D90" w14:textId="77777777" w:rsidTr="001454EA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219FDE7" w14:textId="77777777" w:rsidR="00FA0329" w:rsidRPr="00C62AA6" w:rsidRDefault="00FA0329" w:rsidP="00FA03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E7EBB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0906C" w14:textId="4AB5EE10" w:rsidR="00FA0329" w:rsidRPr="00492668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3A2C47" w:rsidRPr="0049266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713375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3D00080" w14:textId="2164782E" w:rsidR="00FA0329" w:rsidRPr="00A80417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FA0329" w:rsidRPr="00A7642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AFDEAE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FE8B2F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62E58FA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B182C91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329" w:rsidRPr="00C62AA6" w14:paraId="76785949" w14:textId="77777777" w:rsidTr="001454EA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737C4190" w14:textId="77777777" w:rsidR="00FA0329" w:rsidRPr="00C62AA6" w:rsidRDefault="00FA0329" w:rsidP="00FA03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-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C32DE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82460" w14:textId="765109C9" w:rsidR="00FA0329" w:rsidRPr="00492668" w:rsidRDefault="007F0795" w:rsidP="0040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4020D6" w:rsidRPr="0049266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48336B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E96C39" w14:textId="1AD99452" w:rsidR="00FA0329" w:rsidRPr="00A80417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FA0329" w:rsidRPr="00A7642B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E97457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20F8D6" w14:textId="77777777" w:rsidR="00FA0329" w:rsidRPr="00C62AA6" w:rsidRDefault="003A2C47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F6EB4F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CADE6B4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329" w:rsidRPr="00C62AA6" w14:paraId="7EF5C1CD" w14:textId="77777777" w:rsidTr="001454EA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20633D1" w14:textId="77777777" w:rsidR="00FA0329" w:rsidRPr="00C62AA6" w:rsidRDefault="00FA0329" w:rsidP="00FA03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หุ้นกู้ที่ไม่มีหลักประกัน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E9ACA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50443" w14:textId="4C9B5652" w:rsidR="00FA0329" w:rsidRPr="00492668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55</w:t>
            </w:r>
            <w:r w:rsidR="003A2C47" w:rsidRPr="00492668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0156C1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A10D8" w14:textId="2F9F1020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58</w:t>
            </w:r>
            <w:r w:rsidR="00FA032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14E311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57F0A6" w14:textId="4D2FDC26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55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0B7D23E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09685E" w14:textId="47BCED02" w:rsidR="00FA0329" w:rsidRPr="00C62AA6" w:rsidRDefault="007F0795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58</w:t>
            </w:r>
            <w:r w:rsidR="00FA0329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FA0329" w:rsidRPr="00C62AA6" w14:paraId="24990702" w14:textId="77777777" w:rsidTr="001454EA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3518C5A4" w14:textId="77777777" w:rsidR="00FA0329" w:rsidRPr="00C62AA6" w:rsidRDefault="00FA0329" w:rsidP="00FA03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2FB46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E65F9" w14:textId="525B3835" w:rsidR="00FA0329" w:rsidRPr="00492668" w:rsidRDefault="007F0795" w:rsidP="004020D6">
            <w:pPr>
              <w:pStyle w:val="acctfourfigures"/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="003A2C47" w:rsidRPr="004926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AEE7B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BA340" w14:textId="12BEA43D" w:rsidR="00FA0329" w:rsidRPr="00C62AA6" w:rsidRDefault="007F0795" w:rsidP="00FA03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</w:t>
            </w:r>
            <w:r w:rsidR="00FA0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9B6C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181E2" w14:textId="05592004" w:rsidR="00FA0329" w:rsidRPr="00C62AA6" w:rsidRDefault="007F0795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</w:t>
            </w:r>
            <w:r w:rsidR="003A2C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9A7D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369A6" w14:textId="48E70C9F" w:rsidR="00FA0329" w:rsidRPr="00C62AA6" w:rsidRDefault="007F0795" w:rsidP="00FA03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  <w:r w:rsidR="00FA0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921</w:t>
            </w:r>
          </w:p>
        </w:tc>
      </w:tr>
      <w:tr w:rsidR="00FA0329" w:rsidRPr="00C62AA6" w14:paraId="74F8FD83" w14:textId="77777777" w:rsidTr="001454EA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DAE9B64" w14:textId="77777777" w:rsidR="00FA0329" w:rsidRPr="00C62AA6" w:rsidRDefault="00FA0329" w:rsidP="00FA032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FFA1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A9515" w14:textId="53B5D195" w:rsidR="00FA0329" w:rsidRPr="00492668" w:rsidRDefault="007F0795" w:rsidP="004020D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3A2C47" w:rsidRPr="004926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63F6A" w14:textId="77777777" w:rsidR="00FA0329" w:rsidRPr="00C62AA6" w:rsidRDefault="00FA0329" w:rsidP="00FA032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B97DB" w14:textId="528BD7D2" w:rsidR="00FA0329" w:rsidRPr="00C62AA6" w:rsidRDefault="007F0795" w:rsidP="00FA0329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FA03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77EF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F01AF" w14:textId="5F8E64A6" w:rsidR="00FA0329" w:rsidRPr="00C62AA6" w:rsidRDefault="007F0795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A2C4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708C22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CF468" w14:textId="158718D1" w:rsidR="00FA0329" w:rsidRPr="00C62AA6" w:rsidRDefault="007F0795" w:rsidP="00FA03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</w:t>
            </w:r>
            <w:r w:rsidR="00FA03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384</w:t>
            </w:r>
          </w:p>
        </w:tc>
      </w:tr>
    </w:tbl>
    <w:p w14:paraId="0F229297" w14:textId="77777777" w:rsidR="00DE151E" w:rsidRPr="00245D7A" w:rsidRDefault="00DE151E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3C5E520B" w14:textId="0517DA14" w:rsidR="00DE151E" w:rsidRPr="00C62AA6" w:rsidRDefault="00DE151E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หนี้สินที่มีภาระดอกเบี้ยแยกแสดงตามระยะเวล</w:t>
      </w:r>
      <w:r w:rsidR="007A1F2C">
        <w:rPr>
          <w:rFonts w:ascii="Angsana New" w:hAnsi="Angsana New" w:cs="Angsana New"/>
          <w:sz w:val="30"/>
          <w:szCs w:val="30"/>
          <w:cs/>
          <w:lang w:bidi="th-TH"/>
        </w:rPr>
        <w:t xml:space="preserve">าครบกำหนดการจ่ายชำระ ณ วันที่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C62A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357E" w:rsidRPr="0075357E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962472" w:rsidRPr="00C62A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62472" w:rsidRPr="00C62AA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7F0795" w:rsidRPr="007F0795">
        <w:rPr>
          <w:rFonts w:ascii="Angsana New" w:hAnsi="Angsana New" w:cs="Angsana New"/>
          <w:sz w:val="30"/>
          <w:szCs w:val="30"/>
          <w:lang w:val="en-US" w:bidi="th-TH"/>
        </w:rPr>
        <w:t>2559</w:t>
      </w:r>
      <w:r w:rsidR="0007625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62AA6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097E49C4" w14:textId="77777777" w:rsidR="00DE151E" w:rsidRPr="00245D7A" w:rsidRDefault="00DE151E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8"/>
        <w:gridCol w:w="990"/>
        <w:gridCol w:w="270"/>
        <w:gridCol w:w="990"/>
        <w:gridCol w:w="270"/>
        <w:gridCol w:w="990"/>
        <w:gridCol w:w="252"/>
        <w:gridCol w:w="990"/>
      </w:tblGrid>
      <w:tr w:rsidR="00DE151E" w:rsidRPr="00C62AA6" w14:paraId="228D3538" w14:textId="77777777" w:rsidTr="001454EA">
        <w:trPr>
          <w:cantSplit/>
        </w:trPr>
        <w:tc>
          <w:tcPr>
            <w:tcW w:w="4608" w:type="dxa"/>
          </w:tcPr>
          <w:p w14:paraId="4CE0888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E31A01" w14:textId="77777777" w:rsidR="00DE151E" w:rsidRPr="00C62AA6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F698C95" w14:textId="77777777" w:rsidR="00DE151E" w:rsidRPr="00C62AA6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5F42D90A" w14:textId="77777777" w:rsidR="00DE151E" w:rsidRPr="00C62AA6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6FC" w:rsidRPr="00C62AA6" w14:paraId="111A63F6" w14:textId="77777777" w:rsidTr="001454EA">
        <w:trPr>
          <w:cantSplit/>
        </w:trPr>
        <w:tc>
          <w:tcPr>
            <w:tcW w:w="4608" w:type="dxa"/>
          </w:tcPr>
          <w:p w14:paraId="1E3F5DFE" w14:textId="77777777" w:rsidR="008F36FC" w:rsidRPr="00C62AA6" w:rsidRDefault="008F36FC" w:rsidP="00AF6226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05990B" w14:textId="0509694E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1CCDE36" w14:textId="77777777" w:rsidR="008F36FC" w:rsidRPr="00C62AA6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5A5B1" w14:textId="20305804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4B626A77" w14:textId="77777777" w:rsidR="008F36FC" w:rsidRPr="00C62AA6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B380A" w14:textId="4E7772AF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72C1A52E" w14:textId="77777777" w:rsidR="008F36FC" w:rsidRPr="00C62AA6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AD5D8" w14:textId="0A452D17" w:rsidR="008F36FC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F36FC" w:rsidRPr="00C62AA6" w14:paraId="5755E1C6" w14:textId="77777777" w:rsidTr="001454EA">
        <w:trPr>
          <w:cantSplit/>
        </w:trPr>
        <w:tc>
          <w:tcPr>
            <w:tcW w:w="4608" w:type="dxa"/>
          </w:tcPr>
          <w:p w14:paraId="3C799974" w14:textId="77777777" w:rsidR="008F36FC" w:rsidRPr="00C62AA6" w:rsidRDefault="008F36FC" w:rsidP="001454EA">
            <w:pPr>
              <w:pStyle w:val="3"/>
              <w:tabs>
                <w:tab w:val="clear" w:pos="360"/>
                <w:tab w:val="clear" w:pos="720"/>
              </w:tabs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2000BCC0" w14:textId="77777777" w:rsidR="008F36FC" w:rsidRPr="00C62AA6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0329" w:rsidRPr="00C62AA6" w14:paraId="554CAC66" w14:textId="77777777" w:rsidTr="001454EA">
        <w:trPr>
          <w:cantSplit/>
        </w:trPr>
        <w:tc>
          <w:tcPr>
            <w:tcW w:w="4608" w:type="dxa"/>
          </w:tcPr>
          <w:p w14:paraId="14C34279" w14:textId="77777777" w:rsidR="00FA0329" w:rsidRPr="00C62AA6" w:rsidRDefault="00FA0329" w:rsidP="00145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21D9D1C2" w14:textId="4FE6E960" w:rsidR="00FA0329" w:rsidRPr="00492668" w:rsidRDefault="007F0795" w:rsidP="008F3F58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A2C47" w:rsidRPr="004926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</w:tcPr>
          <w:p w14:paraId="3C50C2FD" w14:textId="77777777" w:rsidR="00FA0329" w:rsidRPr="00C62AA6" w:rsidRDefault="00FA0329" w:rsidP="00FA032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5530A4" w14:textId="4A4D2F4C" w:rsidR="00FA0329" w:rsidRPr="00C62AA6" w:rsidRDefault="007F0795" w:rsidP="00FA032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A03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C37B70E" w14:textId="77777777" w:rsidR="00FA0329" w:rsidRPr="00C62AA6" w:rsidRDefault="00FA0329" w:rsidP="00FA032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665C2" w14:textId="6FE25677" w:rsidR="00FA0329" w:rsidRPr="00C62AA6" w:rsidRDefault="007F0795" w:rsidP="00FA032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192AA855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88B17" w14:textId="0D35906C" w:rsidR="00FA0329" w:rsidRPr="00C62AA6" w:rsidRDefault="007F0795" w:rsidP="001454EA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A03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</w:tr>
      <w:tr w:rsidR="00FA0329" w:rsidRPr="00C62AA6" w14:paraId="14317502" w14:textId="77777777" w:rsidTr="001454EA">
        <w:trPr>
          <w:cantSplit/>
        </w:trPr>
        <w:tc>
          <w:tcPr>
            <w:tcW w:w="4608" w:type="dxa"/>
          </w:tcPr>
          <w:p w14:paraId="797EA3FC" w14:textId="77777777" w:rsidR="00FA0329" w:rsidRPr="00C62AA6" w:rsidRDefault="00FA0329" w:rsidP="00145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0A660013" w14:textId="207690DF" w:rsidR="00FA0329" w:rsidRPr="00492668" w:rsidRDefault="007F0795" w:rsidP="008F3F5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  <w:r w:rsidR="003A2C47" w:rsidRPr="004926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</w:t>
            </w:r>
            <w:r w:rsidR="0075357E" w:rsidRPr="0075357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1D8065" w14:textId="77777777" w:rsidR="00FA0329" w:rsidRPr="00C62AA6" w:rsidRDefault="00FA0329" w:rsidP="00FA032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34B9A" w14:textId="74C15197" w:rsidR="00FA0329" w:rsidRPr="00C62AA6" w:rsidRDefault="007F0795" w:rsidP="00FA032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="00FA032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768</w:t>
            </w:r>
          </w:p>
        </w:tc>
        <w:tc>
          <w:tcPr>
            <w:tcW w:w="270" w:type="dxa"/>
          </w:tcPr>
          <w:p w14:paraId="29083388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ADA10D" w14:textId="56A516DB" w:rsidR="00FA0329" w:rsidRPr="00C62AA6" w:rsidRDefault="007F0795" w:rsidP="00FA032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3A2C4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52" w:type="dxa"/>
          </w:tcPr>
          <w:p w14:paraId="320855DA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255C7" w14:textId="687CC6FD" w:rsidR="00FA0329" w:rsidRPr="00C62AA6" w:rsidRDefault="007F0795" w:rsidP="001454E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FA032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FA0329" w:rsidRPr="00C62AA6" w14:paraId="45E1BE17" w14:textId="77777777" w:rsidTr="001454EA">
        <w:trPr>
          <w:cantSplit/>
        </w:trPr>
        <w:tc>
          <w:tcPr>
            <w:tcW w:w="4608" w:type="dxa"/>
          </w:tcPr>
          <w:p w14:paraId="48628CAB" w14:textId="77777777" w:rsidR="00FA0329" w:rsidRPr="00C62AA6" w:rsidRDefault="00FA0329" w:rsidP="00145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BB45C8" w14:textId="14B5A49D" w:rsidR="00FA0329" w:rsidRPr="00492668" w:rsidRDefault="007F0795" w:rsidP="008F3F5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48</w:t>
            </w:r>
            <w:r w:rsidR="003A2C47" w:rsidRPr="004926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3670ABF9" w14:textId="77777777" w:rsidR="00FA0329" w:rsidRPr="00C62AA6" w:rsidRDefault="00FA0329" w:rsidP="00FA032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8250A4" w14:textId="10B6E7D8" w:rsidR="00FA0329" w:rsidRPr="00C62AA6" w:rsidRDefault="007F0795" w:rsidP="00FA032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55</w:t>
            </w:r>
            <w:r w:rsidR="00FA032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715C6D9B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5BED6" w14:textId="30B4B131" w:rsidR="00FA0329" w:rsidRPr="00C62AA6" w:rsidRDefault="007F0795" w:rsidP="00FA032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</w:t>
            </w:r>
            <w:r w:rsidR="003A2C4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839</w:t>
            </w:r>
          </w:p>
        </w:tc>
        <w:tc>
          <w:tcPr>
            <w:tcW w:w="252" w:type="dxa"/>
          </w:tcPr>
          <w:p w14:paraId="65D6BE07" w14:textId="77777777" w:rsidR="00FA0329" w:rsidRPr="00C62AA6" w:rsidRDefault="00FA0329" w:rsidP="00FA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450BC7" w14:textId="206A9800" w:rsidR="00FA0329" w:rsidRPr="00C62AA6" w:rsidRDefault="007F0795" w:rsidP="001454E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52</w:t>
            </w:r>
            <w:r w:rsidR="00FA032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921</w:t>
            </w:r>
          </w:p>
        </w:tc>
      </w:tr>
      <w:tr w:rsidR="00FA0329" w:rsidRPr="00C62AA6" w14:paraId="4DCC5698" w14:textId="77777777" w:rsidTr="001454EA">
        <w:trPr>
          <w:cantSplit/>
        </w:trPr>
        <w:tc>
          <w:tcPr>
            <w:tcW w:w="4608" w:type="dxa"/>
          </w:tcPr>
          <w:p w14:paraId="0046484F" w14:textId="77777777" w:rsidR="00FA0329" w:rsidRPr="00C62AA6" w:rsidRDefault="00FA0329" w:rsidP="00145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0AAE9" w14:textId="0C4A3842" w:rsidR="00FA0329" w:rsidRPr="00492668" w:rsidRDefault="007F0795" w:rsidP="00E729D0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3A2C47" w:rsidRPr="004926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</w:tcPr>
          <w:p w14:paraId="68B96690" w14:textId="77777777" w:rsidR="00FA0329" w:rsidRPr="00C62AA6" w:rsidRDefault="00FA0329" w:rsidP="00FA032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A09A33" w14:textId="6810C027" w:rsidR="00FA0329" w:rsidRPr="00C62AA6" w:rsidRDefault="007F0795" w:rsidP="00FA032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FA03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B4861FB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E3B0A7" w14:textId="0F759BB2" w:rsidR="00FA0329" w:rsidRPr="00C62AA6" w:rsidRDefault="007F0795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A2C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252" w:type="dxa"/>
          </w:tcPr>
          <w:p w14:paraId="63FCC1AB" w14:textId="77777777" w:rsidR="00FA0329" w:rsidRPr="00C62AA6" w:rsidRDefault="00FA0329" w:rsidP="00FA03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9EB681" w14:textId="04BFF94F" w:rsidR="00FA0329" w:rsidRPr="00C62AA6" w:rsidRDefault="007F0795" w:rsidP="001454E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</w:t>
            </w:r>
            <w:r w:rsidR="00FA0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384</w:t>
            </w:r>
          </w:p>
        </w:tc>
      </w:tr>
    </w:tbl>
    <w:p w14:paraId="3322D611" w14:textId="77777777" w:rsidR="00824A7D" w:rsidRPr="00245D7A" w:rsidRDefault="00824A7D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7B23A4" w14:textId="77777777" w:rsidR="00245D7A" w:rsidRDefault="00245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131FC6" w14:textId="0CB70B0B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</w:t>
      </w:r>
      <w:r w:rsidR="008D31F8">
        <w:rPr>
          <w:rFonts w:ascii="Angsana New" w:hAnsi="Angsana New"/>
          <w:sz w:val="30"/>
          <w:szCs w:val="30"/>
          <w:cs/>
        </w:rPr>
        <w:t xml:space="preserve">ยส่วนที่มีหลักประกัน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4A0D79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     ซึ่งเป็นสินทรัพย์ดังนี้</w:t>
      </w:r>
    </w:p>
    <w:p w14:paraId="15B6B690" w14:textId="77777777" w:rsidR="00DE151E" w:rsidRPr="00245D7A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810"/>
        <w:gridCol w:w="1168"/>
        <w:gridCol w:w="236"/>
        <w:gridCol w:w="1267"/>
        <w:gridCol w:w="236"/>
        <w:gridCol w:w="1143"/>
        <w:gridCol w:w="270"/>
        <w:gridCol w:w="1116"/>
      </w:tblGrid>
      <w:tr w:rsidR="00DE151E" w:rsidRPr="00C62AA6" w14:paraId="43734DF3" w14:textId="77777777" w:rsidTr="00E57139">
        <w:trPr>
          <w:cantSplit/>
        </w:trPr>
        <w:tc>
          <w:tcPr>
            <w:tcW w:w="3078" w:type="dxa"/>
          </w:tcPr>
          <w:p w14:paraId="1D867EA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BB61D1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2487EE2D" w14:textId="77777777" w:rsidR="00DE151E" w:rsidRPr="00C62AA6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0DC90BDE" w14:textId="77777777" w:rsidR="00DE151E" w:rsidRPr="00C62AA6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74D8FD1E" w14:textId="77777777" w:rsidR="00DE151E" w:rsidRPr="00C62AA6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51E" w:rsidRPr="00C62AA6" w14:paraId="4EF0ED62" w14:textId="77777777" w:rsidTr="00E57139">
        <w:trPr>
          <w:cantSplit/>
        </w:trPr>
        <w:tc>
          <w:tcPr>
            <w:tcW w:w="3078" w:type="dxa"/>
          </w:tcPr>
          <w:p w14:paraId="39824C67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B9DF30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33B41120" w14:textId="67DA23AA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E01C68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52AE577" w14:textId="51393534" w:rsidR="00DE151E" w:rsidRPr="00C62AA6" w:rsidRDefault="007F0795" w:rsidP="002B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19B1E2B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8527FAF" w14:textId="60104C9E" w:rsidR="00DE151E" w:rsidRPr="00C62AA6" w:rsidRDefault="007F0795" w:rsidP="00C46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FF93F2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F9A30C" w14:textId="10B57578" w:rsidR="00DE151E" w:rsidRPr="00C62AA6" w:rsidRDefault="007F0795" w:rsidP="002B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E151E" w:rsidRPr="00C62AA6" w14:paraId="1B8E220A" w14:textId="77777777" w:rsidTr="00E57139">
        <w:trPr>
          <w:cantSplit/>
        </w:trPr>
        <w:tc>
          <w:tcPr>
            <w:tcW w:w="3078" w:type="dxa"/>
          </w:tcPr>
          <w:p w14:paraId="0BCFA345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7B7394D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6" w:type="dxa"/>
            <w:gridSpan w:val="7"/>
          </w:tcPr>
          <w:p w14:paraId="0B1E116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151E" w:rsidRPr="00C62AA6" w14:paraId="395155BE" w14:textId="77777777" w:rsidTr="00E57139">
        <w:trPr>
          <w:cantSplit/>
        </w:trPr>
        <w:tc>
          <w:tcPr>
            <w:tcW w:w="3078" w:type="dxa"/>
          </w:tcPr>
          <w:p w14:paraId="36BCA50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เงินฝากกระแสรายวัน เงินฝาก</w:t>
            </w:r>
          </w:p>
        </w:tc>
        <w:tc>
          <w:tcPr>
            <w:tcW w:w="810" w:type="dxa"/>
          </w:tcPr>
          <w:p w14:paraId="7E13339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AEF6FB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45CDD4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40F62544" w14:textId="77777777" w:rsidR="00DE151E" w:rsidRPr="00C62AA6" w:rsidRDefault="00DE151E" w:rsidP="00AF622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00873B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550C0F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8B2F3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6C61CF2" w14:textId="77777777" w:rsidR="00DE151E" w:rsidRPr="00C62AA6" w:rsidRDefault="00DE151E" w:rsidP="00AF62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C47" w:rsidRPr="00C62AA6" w14:paraId="2FBE887A" w14:textId="77777777" w:rsidTr="00E57139">
        <w:trPr>
          <w:cantSplit/>
        </w:trPr>
        <w:tc>
          <w:tcPr>
            <w:tcW w:w="3078" w:type="dxa"/>
          </w:tcPr>
          <w:p w14:paraId="00532E1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ออมทรัพย์และเงินฝากประจำ</w:t>
            </w:r>
          </w:p>
        </w:tc>
        <w:tc>
          <w:tcPr>
            <w:tcW w:w="810" w:type="dxa"/>
          </w:tcPr>
          <w:p w14:paraId="121C20EB" w14:textId="68B48533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68" w:type="dxa"/>
          </w:tcPr>
          <w:p w14:paraId="5C2794D0" w14:textId="33E6128B" w:rsidR="003A2C47" w:rsidRPr="00492668" w:rsidRDefault="007F0795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</w:tcPr>
          <w:p w14:paraId="7584D5AB" w14:textId="77777777" w:rsidR="003A2C47" w:rsidRPr="00C62AA6" w:rsidRDefault="003A2C47" w:rsidP="003A2C47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405F8EF" w14:textId="3DA77EE2" w:rsidR="003A2C47" w:rsidRPr="00C62AA6" w:rsidRDefault="007F0795" w:rsidP="003A2C4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36" w:type="dxa"/>
          </w:tcPr>
          <w:p w14:paraId="742BAD61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AA76A28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06D8E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C979F14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2C47" w:rsidRPr="00C62AA6" w14:paraId="3E79DB4D" w14:textId="77777777" w:rsidTr="00E57139">
        <w:trPr>
          <w:cantSplit/>
        </w:trPr>
        <w:tc>
          <w:tcPr>
            <w:tcW w:w="3078" w:type="dxa"/>
          </w:tcPr>
          <w:p w14:paraId="3B866B5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เงินลงทุนชั่วคราวในเงินฝากประจำ</w:t>
            </w:r>
          </w:p>
        </w:tc>
        <w:tc>
          <w:tcPr>
            <w:tcW w:w="810" w:type="dxa"/>
          </w:tcPr>
          <w:p w14:paraId="2ED1ADB8" w14:textId="7E5C86E4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68" w:type="dxa"/>
          </w:tcPr>
          <w:p w14:paraId="3D024B01" w14:textId="6AD93FDF" w:rsidR="003A2C47" w:rsidRPr="00492668" w:rsidRDefault="007F0795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36" w:type="dxa"/>
          </w:tcPr>
          <w:p w14:paraId="1C043311" w14:textId="77777777" w:rsidR="003A2C47" w:rsidRPr="00C62AA6" w:rsidRDefault="003A2C47" w:rsidP="003A2C47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27D483" w14:textId="78CFF48D" w:rsidR="003A2C47" w:rsidRPr="00C62AA6" w:rsidRDefault="007F0795" w:rsidP="003A2C4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36" w:type="dxa"/>
          </w:tcPr>
          <w:p w14:paraId="5B108E6A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3456C5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F18A5F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456514D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2C47" w:rsidRPr="00C62AA6" w14:paraId="3CB05D36" w14:textId="77777777" w:rsidTr="00E57139">
        <w:trPr>
          <w:cantSplit/>
        </w:trPr>
        <w:tc>
          <w:tcPr>
            <w:tcW w:w="3078" w:type="dxa"/>
          </w:tcPr>
          <w:p w14:paraId="63DEFB2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โรงผลิตปิโตรเคมี</w:t>
            </w:r>
          </w:p>
        </w:tc>
        <w:tc>
          <w:tcPr>
            <w:tcW w:w="810" w:type="dxa"/>
          </w:tcPr>
          <w:p w14:paraId="7C54F8E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DCAC0C" w14:textId="77777777" w:rsidR="003A2C47" w:rsidRPr="00492668" w:rsidRDefault="003A2C47" w:rsidP="003A2C4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C1402B" w14:textId="77777777" w:rsidR="003A2C47" w:rsidRPr="00C62AA6" w:rsidRDefault="003A2C47" w:rsidP="003A2C47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EC79C77" w14:textId="77777777" w:rsidR="003A2C47" w:rsidRPr="00C62AA6" w:rsidRDefault="003A2C47" w:rsidP="003A2C4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CA822F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5F10FC7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722CE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FF06AF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C47" w:rsidRPr="00C62AA6" w14:paraId="4317538B" w14:textId="77777777" w:rsidTr="00E57139">
        <w:trPr>
          <w:cantSplit/>
        </w:trPr>
        <w:tc>
          <w:tcPr>
            <w:tcW w:w="3078" w:type="dxa"/>
          </w:tcPr>
          <w:p w14:paraId="54F4C15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2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2AA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เครื่องจักรและเรือขนส่งผู้โดยสาร</w:t>
            </w:r>
          </w:p>
        </w:tc>
        <w:tc>
          <w:tcPr>
            <w:tcW w:w="810" w:type="dxa"/>
          </w:tcPr>
          <w:p w14:paraId="4CAA6047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3C61AE" w14:textId="77777777" w:rsidR="003A2C47" w:rsidRPr="00492668" w:rsidRDefault="003A2C47" w:rsidP="003A2C4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7C1A8B" w14:textId="77777777" w:rsidR="003A2C47" w:rsidRPr="00C62AA6" w:rsidRDefault="003A2C47" w:rsidP="003A2C47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613012A" w14:textId="77777777" w:rsidR="003A2C47" w:rsidRPr="00C62AA6" w:rsidRDefault="003A2C47" w:rsidP="003A2C4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208AB7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765BE2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FB8EE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8565569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C47" w:rsidRPr="00C62AA6" w14:paraId="04ACA482" w14:textId="77777777" w:rsidTr="00E57139">
        <w:trPr>
          <w:cantSplit/>
        </w:trPr>
        <w:tc>
          <w:tcPr>
            <w:tcW w:w="3078" w:type="dxa"/>
          </w:tcPr>
          <w:p w14:paraId="70ECD06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2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2AA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</w:t>
            </w:r>
            <w:r w:rsidRPr="00C62AA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10" w:type="dxa"/>
          </w:tcPr>
          <w:p w14:paraId="48035E73" w14:textId="750B5BA4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14</w:t>
            </w:r>
          </w:p>
        </w:tc>
        <w:tc>
          <w:tcPr>
            <w:tcW w:w="1168" w:type="dxa"/>
          </w:tcPr>
          <w:p w14:paraId="444B3E9D" w14:textId="089E0862" w:rsidR="003A2C47" w:rsidRPr="00492668" w:rsidRDefault="007F0795" w:rsidP="003A2C4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A2C47" w:rsidRPr="004926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36" w:type="dxa"/>
          </w:tcPr>
          <w:p w14:paraId="15ADE8E6" w14:textId="77777777" w:rsidR="003A2C47" w:rsidRPr="00C62AA6" w:rsidRDefault="003A2C47" w:rsidP="003A2C47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4BCC8D8E" w14:textId="36E81969" w:rsidR="003A2C47" w:rsidRPr="00245D7A" w:rsidRDefault="007F0795" w:rsidP="003A2C4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A2C47" w:rsidRPr="003250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6" w:type="dxa"/>
            <w:vAlign w:val="bottom"/>
          </w:tcPr>
          <w:p w14:paraId="015F5DCD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9E3373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28A289" w14:textId="77777777" w:rsidR="003A2C47" w:rsidRPr="00C62AA6" w:rsidRDefault="003A2C47" w:rsidP="003A2C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3F04C52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2C47" w:rsidRPr="00C62AA6" w14:paraId="03105EF2" w14:textId="77777777" w:rsidTr="00E57139">
        <w:trPr>
          <w:cantSplit/>
        </w:trPr>
        <w:tc>
          <w:tcPr>
            <w:tcW w:w="3078" w:type="dxa"/>
          </w:tcPr>
          <w:p w14:paraId="6E2FC3F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97E22D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70C586B" w14:textId="6C271625" w:rsidR="003A2C47" w:rsidRPr="00492668" w:rsidRDefault="007F0795" w:rsidP="00CF1D92">
            <w:pPr>
              <w:pStyle w:val="3"/>
              <w:tabs>
                <w:tab w:val="clear" w:pos="360"/>
                <w:tab w:val="clear" w:pos="720"/>
                <w:tab w:val="decimal" w:pos="94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3A2C47" w:rsidRPr="004926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236" w:type="dxa"/>
          </w:tcPr>
          <w:p w14:paraId="6FA8DC6E" w14:textId="77777777" w:rsidR="003A2C47" w:rsidRPr="00CF1D92" w:rsidRDefault="003A2C47" w:rsidP="003A2C47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C1D66D1" w14:textId="5850A547" w:rsidR="003A2C47" w:rsidRPr="00C62AA6" w:rsidRDefault="007F0795" w:rsidP="003A2C47">
            <w:pPr>
              <w:pStyle w:val="3"/>
              <w:tabs>
                <w:tab w:val="clear" w:pos="360"/>
                <w:tab w:val="clear" w:pos="720"/>
                <w:tab w:val="decimal" w:pos="94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3A2C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36" w:type="dxa"/>
          </w:tcPr>
          <w:p w14:paraId="4EFE2755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737C5B1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7DAAA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F7C6A8D" w14:textId="77777777" w:rsidR="003A2C47" w:rsidRPr="00C62AA6" w:rsidRDefault="003A2C47" w:rsidP="003A2C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171FFA" w14:textId="77777777" w:rsidR="00245D7A" w:rsidRDefault="00245D7A" w:rsidP="00AF6226">
      <w:pPr>
        <w:pStyle w:val="Heading2"/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032828A" w14:textId="0C0F30B3" w:rsidR="00DE151E" w:rsidRPr="00C62AA6" w:rsidRDefault="00DE151E" w:rsidP="0024154D">
      <w:pPr>
        <w:pStyle w:val="Heading2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3A2C47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3A2C4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A2C47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75357E" w:rsidRPr="0075357E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Pr="003A2C47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Pr="003A2C47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กลุ่มบริษัทและบริษัทมีวงเงินสินเชื่อระยะยาวซึ่งยังมิได้เบิกใช้เป็นจำนวนเงินรวม</w:t>
      </w:r>
      <w:r w:rsidR="00D81371" w:rsidRPr="003A2C4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6F1004" w:rsidRPr="003A2C47">
        <w:rPr>
          <w:rFonts w:ascii="Angsana New" w:hAnsi="Angsana New" w:cs="Angsana New"/>
          <w:b w:val="0"/>
          <w:bCs w:val="0"/>
          <w:sz w:val="30"/>
          <w:szCs w:val="30"/>
        </w:rPr>
        <w:br/>
      </w:r>
      <w:r w:rsidR="007F0795" w:rsidRPr="007F0795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="003A2C47" w:rsidRPr="003A2C47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5357E" w:rsidRPr="0075357E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="007F0795" w:rsidRPr="007F0795">
        <w:rPr>
          <w:rFonts w:ascii="Angsana New" w:hAnsi="Angsana New" w:cs="Angsana New"/>
          <w:b w:val="0"/>
          <w:bCs w:val="0"/>
          <w:sz w:val="30"/>
          <w:szCs w:val="30"/>
        </w:rPr>
        <w:t>69</w:t>
      </w:r>
      <w:r w:rsidR="00D81371" w:rsidRPr="003A2C4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A2C47">
        <w:rPr>
          <w:rFonts w:ascii="Angsana New" w:hAnsi="Angsana New" w:cs="Angsana New"/>
          <w:b w:val="0"/>
          <w:bCs w:val="0"/>
          <w:sz w:val="30"/>
          <w:szCs w:val="30"/>
          <w:cs/>
        </w:rPr>
        <w:t>ล้านบาท</w:t>
      </w:r>
      <w:r w:rsidRPr="003A2C4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A2C47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D81371" w:rsidRPr="003A2C4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7F0795" w:rsidRPr="007F0795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="003A2C47" w:rsidRPr="003A2C47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5357E" w:rsidRPr="0075357E">
        <w:rPr>
          <w:rFonts w:ascii="Angsana New" w:hAnsi="Angsana New" w:cs="Angsana New"/>
          <w:b w:val="0"/>
          <w:bCs w:val="0"/>
          <w:sz w:val="30"/>
          <w:szCs w:val="30"/>
        </w:rPr>
        <w:t>000</w:t>
      </w:r>
      <w:r w:rsidR="00D81371" w:rsidRPr="003A2C4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A2C47">
        <w:rPr>
          <w:rFonts w:ascii="Angsana New" w:hAnsi="Angsana New" w:cs="Angsana New"/>
          <w:b w:val="0"/>
          <w:bCs w:val="0"/>
          <w:sz w:val="30"/>
          <w:szCs w:val="30"/>
          <w:cs/>
        </w:rPr>
        <w:t>ล้านบาท</w:t>
      </w:r>
      <w:r w:rsidRPr="003A2C4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A2C47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ตามลำดับ </w:t>
      </w:r>
      <w:r w:rsidRPr="003A2C47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(</w:t>
      </w:r>
      <w:r w:rsidR="007F0795" w:rsidRPr="007F0795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2559</w:t>
      </w:r>
      <w:r w:rsidRPr="003A2C47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: </w:t>
      </w:r>
      <w:r w:rsidR="007F0795" w:rsidRPr="007F0795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5</w:t>
      </w:r>
      <w:r w:rsidR="005644AE" w:rsidRPr="003A2C47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383</w:t>
      </w:r>
      <w:r w:rsidRPr="00C62AA6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Pr="00C62AA6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ล้านบาท และ</w:t>
      </w:r>
      <w:r w:rsidRPr="00C62AA6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="007F0795" w:rsidRPr="007F0795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5</w:t>
      </w:r>
      <w:r w:rsidR="005644AE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,</w:t>
      </w:r>
      <w:r w:rsidR="0075357E" w:rsidRPr="0075357E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000</w:t>
      </w:r>
      <w:r w:rsidR="004A0D79" w:rsidRPr="00C62AA6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Pr="00C62AA6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ล้านบาท ตามลำดับ</w:t>
      </w:r>
      <w:r w:rsidRPr="00C62AA6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)</w:t>
      </w:r>
    </w:p>
    <w:p w14:paraId="04D6C80E" w14:textId="1A0748FD" w:rsidR="00245D7A" w:rsidRDefault="00245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EC56101" w14:textId="5507412C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ยอดหนี้</w:t>
      </w:r>
      <w:r w:rsidR="00E809DC">
        <w:rPr>
          <w:rFonts w:ascii="Angsana New" w:hAnsi="Angsana New"/>
          <w:sz w:val="30"/>
          <w:szCs w:val="30"/>
          <w:cs/>
        </w:rPr>
        <w:t xml:space="preserve">สินที่มีภาระดอกเบี้ย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4A0D79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5274BBD" w14:textId="77777777" w:rsidR="00DE151E" w:rsidRPr="00A7642B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60"/>
        <w:gridCol w:w="270"/>
        <w:gridCol w:w="1260"/>
        <w:gridCol w:w="236"/>
        <w:gridCol w:w="1204"/>
        <w:gridCol w:w="270"/>
        <w:gridCol w:w="1170"/>
      </w:tblGrid>
      <w:tr w:rsidR="00DE151E" w:rsidRPr="00C62AA6" w14:paraId="0E788200" w14:textId="77777777" w:rsidTr="00E57139">
        <w:trPr>
          <w:cantSplit/>
        </w:trPr>
        <w:tc>
          <w:tcPr>
            <w:tcW w:w="3618" w:type="dxa"/>
          </w:tcPr>
          <w:p w14:paraId="3F916C7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8FB3D7E" w14:textId="77777777" w:rsidR="00DE151E" w:rsidRPr="00C62AA6" w:rsidRDefault="00DE151E" w:rsidP="00AF6226">
            <w:pPr>
              <w:pStyle w:val="3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6972D4F3" w14:textId="77777777" w:rsidR="00DE151E" w:rsidRPr="00C62AA6" w:rsidRDefault="00DE151E" w:rsidP="00AF6226">
            <w:pPr>
              <w:pStyle w:val="3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14:paraId="756067BC" w14:textId="77777777" w:rsidR="00DE151E" w:rsidRPr="00C62AA6" w:rsidRDefault="00DE151E" w:rsidP="00AF6226">
            <w:pPr>
              <w:pStyle w:val="3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A7D" w:rsidRPr="00C62AA6" w14:paraId="40A600C2" w14:textId="77777777" w:rsidTr="00E57139">
        <w:trPr>
          <w:cantSplit/>
        </w:trPr>
        <w:tc>
          <w:tcPr>
            <w:tcW w:w="3618" w:type="dxa"/>
          </w:tcPr>
          <w:p w14:paraId="401FE04A" w14:textId="77777777" w:rsidR="00824A7D" w:rsidRPr="00C62AA6" w:rsidRDefault="00824A7D" w:rsidP="00824A7D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EC49C1" w14:textId="71D0F964" w:rsidR="00824A7D" w:rsidRPr="00C62AA6" w:rsidRDefault="007F0795" w:rsidP="0082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0D646E9" w14:textId="77777777" w:rsidR="00824A7D" w:rsidRPr="00C62AA6" w:rsidRDefault="00824A7D" w:rsidP="0082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B0B4C" w14:textId="2211CFCA" w:rsidR="00824A7D" w:rsidRPr="00C62AA6" w:rsidRDefault="007F0795" w:rsidP="0082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209D345C" w14:textId="77777777" w:rsidR="00824A7D" w:rsidRPr="00C62AA6" w:rsidRDefault="00824A7D" w:rsidP="0082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EE72E1" w14:textId="0346B214" w:rsidR="00824A7D" w:rsidRPr="00C62AA6" w:rsidRDefault="007F0795" w:rsidP="0082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BBA0A30" w14:textId="77777777" w:rsidR="00824A7D" w:rsidRPr="00C62AA6" w:rsidRDefault="00824A7D" w:rsidP="0082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5B539" w14:textId="330655F9" w:rsidR="00824A7D" w:rsidRPr="00C62AA6" w:rsidRDefault="007F0795" w:rsidP="0082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E148E" w:rsidRPr="00C62AA6" w14:paraId="15C783C7" w14:textId="77777777" w:rsidTr="00E57139">
        <w:trPr>
          <w:cantSplit/>
        </w:trPr>
        <w:tc>
          <w:tcPr>
            <w:tcW w:w="3618" w:type="dxa"/>
          </w:tcPr>
          <w:p w14:paraId="3B77DD08" w14:textId="77777777" w:rsidR="00EE148E" w:rsidRPr="00C62AA6" w:rsidRDefault="00EE148E" w:rsidP="00AF6226">
            <w:pPr>
              <w:pStyle w:val="Heading8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0674B7C" w14:textId="77777777" w:rsidR="00EE148E" w:rsidRPr="00C62AA6" w:rsidRDefault="00EE148E" w:rsidP="00AF6226">
            <w:pPr>
              <w:pStyle w:val="3"/>
              <w:tabs>
                <w:tab w:val="clear" w:pos="360"/>
                <w:tab w:val="clear" w:pos="720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644AE" w:rsidRPr="00C62AA6" w14:paraId="5F93AA06" w14:textId="77777777" w:rsidTr="00E57139">
        <w:trPr>
          <w:cantSplit/>
        </w:trPr>
        <w:tc>
          <w:tcPr>
            <w:tcW w:w="3618" w:type="dxa"/>
          </w:tcPr>
          <w:p w14:paraId="221737D2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14:paraId="6FC542EB" w14:textId="24E0C235" w:rsidR="005644AE" w:rsidRPr="00C62AA6" w:rsidRDefault="007F0795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7DA5164C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5539" w14:textId="14F773C7" w:rsidR="005644AE" w:rsidRPr="00C62AA6" w:rsidRDefault="007F0795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36" w:type="dxa"/>
          </w:tcPr>
          <w:p w14:paraId="01B3500A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7124B6D" w14:textId="77777777" w:rsidR="005644AE" w:rsidRPr="00C62AA6" w:rsidRDefault="003A2C47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46C7D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22EABA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44AE" w:rsidRPr="00C62AA6" w14:paraId="0E98E0A7" w14:textId="77777777" w:rsidTr="00E57139">
        <w:trPr>
          <w:cantSplit/>
        </w:trPr>
        <w:tc>
          <w:tcPr>
            <w:tcW w:w="3618" w:type="dxa"/>
          </w:tcPr>
          <w:p w14:paraId="3EEE9AD2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2B640AE" w14:textId="77777777" w:rsidR="005644AE" w:rsidRPr="00C62AA6" w:rsidRDefault="003A2C47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C3D9D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3460D1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72EEEB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84481AB" w14:textId="541E0EC0" w:rsidR="005644AE" w:rsidRPr="00C62AA6" w:rsidRDefault="007F0795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2F3DDC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64F85C" w14:textId="4A0FA452" w:rsidR="005644AE" w:rsidRPr="00C62AA6" w:rsidRDefault="007F0795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5644AE" w:rsidRPr="00C62AA6" w14:paraId="7EE3B56D" w14:textId="77777777" w:rsidTr="00E57139">
        <w:trPr>
          <w:cantSplit/>
        </w:trPr>
        <w:tc>
          <w:tcPr>
            <w:tcW w:w="3618" w:type="dxa"/>
          </w:tcPr>
          <w:p w14:paraId="19EF2AA1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074332AA" w14:textId="580FADE4" w:rsidR="005644AE" w:rsidRPr="0016779D" w:rsidRDefault="007F0795" w:rsidP="005644AE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79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5674C" w:rsidRPr="00167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7FB64DF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5992EE" w14:textId="3DB305EB" w:rsidR="005644AE" w:rsidRPr="00C62AA6" w:rsidRDefault="007F0795" w:rsidP="005644AE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644AE" w:rsidRPr="00E5713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36" w:type="dxa"/>
          </w:tcPr>
          <w:p w14:paraId="01669F17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8F1D4AD" w14:textId="77777777" w:rsidR="005644AE" w:rsidRPr="00C62AA6" w:rsidRDefault="003A2C47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8C7D7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9763FD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44AE" w:rsidRPr="00C62AA6" w14:paraId="762E056A" w14:textId="77777777" w:rsidTr="00E57139">
        <w:trPr>
          <w:cantSplit/>
        </w:trPr>
        <w:tc>
          <w:tcPr>
            <w:tcW w:w="3618" w:type="dxa"/>
          </w:tcPr>
          <w:p w14:paraId="00B4129C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</w:tcPr>
          <w:p w14:paraId="173A8F77" w14:textId="3CBE638F" w:rsidR="005644AE" w:rsidRPr="0016779D" w:rsidRDefault="007F0795" w:rsidP="005644AE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79D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3A2C47" w:rsidRPr="00167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3C9E82D3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0DBFA5" w14:textId="2BE7EF07" w:rsidR="005644AE" w:rsidRPr="00C62AA6" w:rsidRDefault="007F0795" w:rsidP="005644AE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5644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853</w:t>
            </w:r>
          </w:p>
        </w:tc>
        <w:tc>
          <w:tcPr>
            <w:tcW w:w="236" w:type="dxa"/>
          </w:tcPr>
          <w:p w14:paraId="327DD6CA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0A5BF8D" w14:textId="28153B94" w:rsidR="005644AE" w:rsidRPr="00C62AA6" w:rsidRDefault="007F0795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55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11B25898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FD86EE" w14:textId="244F7200" w:rsidR="005644AE" w:rsidRPr="00C62AA6" w:rsidRDefault="007F0795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63</w:t>
            </w:r>
            <w:r w:rsidR="005644AE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5644AE" w:rsidRPr="00C62AA6" w14:paraId="6360F4C9" w14:textId="77777777" w:rsidTr="00E57139">
        <w:trPr>
          <w:cantSplit/>
        </w:trPr>
        <w:tc>
          <w:tcPr>
            <w:tcW w:w="3618" w:type="dxa"/>
          </w:tcPr>
          <w:p w14:paraId="5E92B31D" w14:textId="77777777" w:rsidR="005644AE" w:rsidRPr="00C62AA6" w:rsidRDefault="005644AE" w:rsidP="0056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EE36D4" w14:textId="0C455B8D" w:rsidR="005644AE" w:rsidRPr="0016779D" w:rsidRDefault="007F0795" w:rsidP="008F3F58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7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3A2C47" w:rsidRPr="001677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7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</w:tcPr>
          <w:p w14:paraId="19BA2DF2" w14:textId="77777777" w:rsidR="005644AE" w:rsidRPr="00C62AA6" w:rsidRDefault="005644AE" w:rsidP="005644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168F8" w14:textId="440AEA8E" w:rsidR="005644AE" w:rsidRPr="00C62AA6" w:rsidRDefault="007F0795" w:rsidP="005644AE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5644AE" w:rsidRPr="00A764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75357E" w:rsidRPr="0075357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DA4B394" w14:textId="77777777" w:rsidR="005644AE" w:rsidRPr="00C62AA6" w:rsidRDefault="005644AE" w:rsidP="005644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28A2B87" w14:textId="38479A23" w:rsidR="005644AE" w:rsidRPr="00C62AA6" w:rsidRDefault="007F0795" w:rsidP="005644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3A2C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</w:tcPr>
          <w:p w14:paraId="79B4B022" w14:textId="77777777" w:rsidR="005644AE" w:rsidRPr="00C62AA6" w:rsidRDefault="005644AE" w:rsidP="005644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D5FD3E" w14:textId="38D7ACD4" w:rsidR="005644AE" w:rsidRPr="00C62AA6" w:rsidRDefault="007F0795" w:rsidP="005644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</w:t>
            </w:r>
            <w:r w:rsidR="005644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384</w:t>
            </w:r>
          </w:p>
        </w:tc>
      </w:tr>
    </w:tbl>
    <w:p w14:paraId="199BA4E1" w14:textId="77777777" w:rsidR="00DE151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2487DDD1" w14:textId="77777777" w:rsidR="00492668" w:rsidRDefault="0049266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0B554E7B" w14:textId="77777777" w:rsidR="00492668" w:rsidRDefault="0049266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2B076F5" w14:textId="77777777" w:rsidR="00492668" w:rsidRDefault="0049266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26D090A3" w14:textId="77777777" w:rsidR="00492668" w:rsidRDefault="0049266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2A498BD1" w14:textId="77777777" w:rsidR="00492668" w:rsidRDefault="0049266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2859928" w14:textId="77777777" w:rsidR="00492668" w:rsidRDefault="0049266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3A517144" w14:textId="77777777" w:rsidR="00492668" w:rsidRPr="00A7642B" w:rsidRDefault="0049266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031107C3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62AA6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p w14:paraId="3F6363E9" w14:textId="77777777" w:rsidR="00DE151E" w:rsidRPr="00A7642B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2FCB198" w14:textId="1849E372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รายละเอียดของเงินกู้ยืมร</w:t>
      </w:r>
      <w:r w:rsidR="0087076E">
        <w:rPr>
          <w:rFonts w:ascii="Angsana New" w:hAnsi="Angsana New"/>
          <w:sz w:val="30"/>
          <w:szCs w:val="30"/>
          <w:cs/>
        </w:rPr>
        <w:t xml:space="preserve">ะยะยาวของกลุ่มบริษัท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62472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335FDCC" w14:textId="77777777" w:rsidR="002C4E57" w:rsidRPr="00A7642B" w:rsidRDefault="002C4E5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36"/>
        <w:gridCol w:w="1024"/>
        <w:gridCol w:w="270"/>
        <w:gridCol w:w="990"/>
      </w:tblGrid>
      <w:tr w:rsidR="002C4E57" w:rsidRPr="00C62AA6" w14:paraId="42313F52" w14:textId="77777777" w:rsidTr="00E57139">
        <w:trPr>
          <w:cantSplit/>
          <w:tblHeader/>
        </w:trPr>
        <w:tc>
          <w:tcPr>
            <w:tcW w:w="4698" w:type="dxa"/>
          </w:tcPr>
          <w:p w14:paraId="19562BF7" w14:textId="77777777" w:rsidR="002C4E57" w:rsidRPr="00C62AA6" w:rsidRDefault="002C4E57" w:rsidP="00DC3588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19E166B1" w14:textId="77777777" w:rsidR="002C4E57" w:rsidRPr="00C62AA6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72D6479" w14:textId="77777777" w:rsidR="002C4E57" w:rsidRPr="00C62AA6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23745D6F" w14:textId="77777777" w:rsidR="002C4E57" w:rsidRPr="00C62AA6" w:rsidRDefault="002C4E57" w:rsidP="00DC3588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E57" w:rsidRPr="00C62AA6" w14:paraId="43F66B74" w14:textId="77777777" w:rsidTr="00E57139">
        <w:trPr>
          <w:cantSplit/>
          <w:tblHeader/>
        </w:trPr>
        <w:tc>
          <w:tcPr>
            <w:tcW w:w="4698" w:type="dxa"/>
          </w:tcPr>
          <w:p w14:paraId="7656F804" w14:textId="77777777" w:rsidR="002C4E57" w:rsidRPr="00C62AA6" w:rsidRDefault="002C4E57" w:rsidP="00DC3588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59962" w14:textId="5DF44C5C" w:rsidR="002C4E57" w:rsidRPr="00C62AA6" w:rsidRDefault="007F0795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789F5AF" w14:textId="77777777" w:rsidR="002C4E57" w:rsidRPr="00C62AA6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A2ED14" w14:textId="14776080" w:rsidR="002C4E57" w:rsidRPr="00C62AA6" w:rsidRDefault="007F0795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5F6DE793" w14:textId="77777777" w:rsidR="002C4E57" w:rsidRPr="00C62AA6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59E9A7" w14:textId="3D65F910" w:rsidR="002C4E57" w:rsidRPr="00C62AA6" w:rsidRDefault="007F0795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657567" w14:textId="77777777" w:rsidR="002C4E57" w:rsidRPr="00C62AA6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599B4" w14:textId="0784C5F1" w:rsidR="002C4E57" w:rsidRPr="00C62AA6" w:rsidRDefault="007F0795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C4E57" w:rsidRPr="00C62AA6" w14:paraId="65DDD578" w14:textId="77777777" w:rsidTr="00E57139">
        <w:trPr>
          <w:cantSplit/>
          <w:tblHeader/>
        </w:trPr>
        <w:tc>
          <w:tcPr>
            <w:tcW w:w="4698" w:type="dxa"/>
          </w:tcPr>
          <w:p w14:paraId="5F850B8B" w14:textId="77777777" w:rsidR="002C4E57" w:rsidRPr="00C62AA6" w:rsidRDefault="002C4E57" w:rsidP="00DC3588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E18BB80" w14:textId="77777777" w:rsidR="002C4E57" w:rsidRPr="00C62AA6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362D" w:rsidRPr="00C62AA6" w14:paraId="6743BB45" w14:textId="77777777" w:rsidTr="00E57139">
        <w:trPr>
          <w:cantSplit/>
        </w:trPr>
        <w:tc>
          <w:tcPr>
            <w:tcW w:w="4698" w:type="dxa"/>
          </w:tcPr>
          <w:p w14:paraId="0A5350BC" w14:textId="77777777" w:rsidR="00C3362D" w:rsidRPr="00C62AA6" w:rsidRDefault="00C3362D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94D049A" w14:textId="77777777" w:rsidR="00C3362D" w:rsidRPr="00C62AA6" w:rsidRDefault="00C3362D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66CA6" w14:textId="77777777" w:rsidR="00C3362D" w:rsidRPr="00C62AA6" w:rsidRDefault="00C3362D" w:rsidP="00DC3588">
            <w:pPr>
              <w:pStyle w:val="a0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72FAF1" w14:textId="77777777" w:rsidR="00C3362D" w:rsidRPr="00C62AA6" w:rsidRDefault="00C3362D" w:rsidP="00C3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11B2D7" w14:textId="77777777" w:rsidR="00C3362D" w:rsidRPr="00C62AA6" w:rsidRDefault="00C3362D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0699EC" w14:textId="77777777" w:rsidR="00C3362D" w:rsidRPr="00C62AA6" w:rsidRDefault="00C3362D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BFF4D" w14:textId="77777777" w:rsidR="00C3362D" w:rsidRPr="00C62AA6" w:rsidRDefault="00C3362D" w:rsidP="00DC3588">
            <w:pPr>
              <w:pStyle w:val="a0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8DFD85" w14:textId="77777777" w:rsidR="00C3362D" w:rsidRPr="00C62AA6" w:rsidRDefault="00C3362D" w:rsidP="00C3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7B5" w:rsidRPr="00C62AA6" w14:paraId="4DA921A6" w14:textId="77777777" w:rsidTr="00E57139">
        <w:trPr>
          <w:cantSplit/>
        </w:trPr>
        <w:tc>
          <w:tcPr>
            <w:tcW w:w="4698" w:type="dxa"/>
          </w:tcPr>
          <w:p w14:paraId="2C742BBF" w14:textId="5D3F2ACF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0B57B5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0B57B5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0B57B5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57B5" w:rsidRPr="00C62AA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FBF0484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D3CC1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B09B3F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07F46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15F93E6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98E95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9FD487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7B5" w:rsidRPr="00C62AA6" w14:paraId="674C7ED4" w14:textId="77777777" w:rsidTr="00E57139">
        <w:trPr>
          <w:cantSplit/>
        </w:trPr>
        <w:tc>
          <w:tcPr>
            <w:tcW w:w="4698" w:type="dxa"/>
          </w:tcPr>
          <w:p w14:paraId="6C7CB8A4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หักอัตราส่วนลด โดยมี</w:t>
            </w:r>
          </w:p>
        </w:tc>
        <w:tc>
          <w:tcPr>
            <w:tcW w:w="990" w:type="dxa"/>
          </w:tcPr>
          <w:p w14:paraId="07C45588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1EFE4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2CBB1E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35E11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20C88CA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8ACAF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35A6CB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7B5" w:rsidRPr="00C62AA6" w14:paraId="37414C3C" w14:textId="77777777" w:rsidTr="00E57139">
        <w:trPr>
          <w:cantSplit/>
        </w:trPr>
        <w:tc>
          <w:tcPr>
            <w:tcW w:w="4698" w:type="dxa"/>
          </w:tcPr>
          <w:p w14:paraId="7CAA76FC" w14:textId="5C018830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กำหนดชำระคืนเป็นงวด ทุก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2A397EF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8855D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F11CF2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059CA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1B1671D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D7704" w14:textId="77777777" w:rsidR="000B57B5" w:rsidRPr="00C62AA6" w:rsidRDefault="000B57B5" w:rsidP="000B57B5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5B7FC4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21A488B8" w14:textId="77777777" w:rsidTr="00E57139">
        <w:trPr>
          <w:cantSplit/>
        </w:trPr>
        <w:tc>
          <w:tcPr>
            <w:tcW w:w="4698" w:type="dxa"/>
          </w:tcPr>
          <w:p w14:paraId="5F165EF4" w14:textId="44FD4354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เริ่มตั้งแต่เดือนพฤศจิกายน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2553</w:t>
            </w:r>
          </w:p>
        </w:tc>
        <w:tc>
          <w:tcPr>
            <w:tcW w:w="990" w:type="dxa"/>
          </w:tcPr>
          <w:p w14:paraId="7845A994" w14:textId="77777777" w:rsidR="003A2C47" w:rsidRPr="00031BDB" w:rsidRDefault="00006BB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3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87850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075DE6" w14:textId="2137C6F6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32A9F9C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DE0FE9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4E8BC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B15F5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624D5414" w14:textId="77777777" w:rsidTr="00E57139">
        <w:trPr>
          <w:cantSplit/>
        </w:trPr>
        <w:tc>
          <w:tcPr>
            <w:tcW w:w="4698" w:type="dxa"/>
          </w:tcPr>
          <w:p w14:paraId="401DC014" w14:textId="7137B348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05E92CF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2FD5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2DF342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A001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9427FBE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B92DC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ADDEE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30D7147" w14:textId="77777777" w:rsidTr="00E57139">
        <w:trPr>
          <w:cantSplit/>
        </w:trPr>
        <w:tc>
          <w:tcPr>
            <w:tcW w:w="4698" w:type="dxa"/>
          </w:tcPr>
          <w:p w14:paraId="4B9F6F6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หักอัตราส่วนลด โดยมี</w:t>
            </w:r>
          </w:p>
        </w:tc>
        <w:tc>
          <w:tcPr>
            <w:tcW w:w="990" w:type="dxa"/>
          </w:tcPr>
          <w:p w14:paraId="3E8106ED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3836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04969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274C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D16C04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A1571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7560C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4A36BA9A" w14:textId="77777777" w:rsidTr="00E57139">
        <w:trPr>
          <w:cantSplit/>
        </w:trPr>
        <w:tc>
          <w:tcPr>
            <w:tcW w:w="4698" w:type="dxa"/>
          </w:tcPr>
          <w:p w14:paraId="45BF8E3B" w14:textId="63F3BB98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กำหนดชำระคืนเป็นงวด ทุก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0C03450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3DAD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0E8A7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40CAB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C6D07E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9397B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5EF702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3FA2A327" w14:textId="77777777" w:rsidTr="00E57139">
        <w:trPr>
          <w:cantSplit/>
        </w:trPr>
        <w:tc>
          <w:tcPr>
            <w:tcW w:w="4698" w:type="dxa"/>
          </w:tcPr>
          <w:p w14:paraId="30A18C99" w14:textId="1C50B394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เริ่มตั้งแต่เดือนกันยายน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990" w:type="dxa"/>
          </w:tcPr>
          <w:p w14:paraId="409B9D94" w14:textId="3E7546C7" w:rsidR="003A2C47" w:rsidRPr="00031BDB" w:rsidRDefault="007F0795" w:rsidP="000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2CF901FF" w14:textId="77777777" w:rsidR="003A2C47" w:rsidRPr="00006BB7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67CE5532" w14:textId="470F8D6A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787</w:t>
            </w:r>
          </w:p>
        </w:tc>
        <w:tc>
          <w:tcPr>
            <w:tcW w:w="236" w:type="dxa"/>
          </w:tcPr>
          <w:p w14:paraId="71A75CE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CA38F17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52D5C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9A119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5546BB56" w14:textId="77777777" w:rsidTr="00E57139">
        <w:trPr>
          <w:cantSplit/>
        </w:trPr>
        <w:tc>
          <w:tcPr>
            <w:tcW w:w="4698" w:type="dxa"/>
          </w:tcPr>
          <w:p w14:paraId="5D59F751" w14:textId="34F2094E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3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324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F71CAB2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9FA90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8E2F5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BC06C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65E0EF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1D26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A1B91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752AEB01" w14:textId="77777777" w:rsidTr="00E57139">
        <w:trPr>
          <w:cantSplit/>
        </w:trPr>
        <w:tc>
          <w:tcPr>
            <w:tcW w:w="4698" w:type="dxa"/>
          </w:tcPr>
          <w:p w14:paraId="158DC87B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7B50E248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5EEEC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ABBCD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917B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68EBDF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B60D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5EC7F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61AA3694" w14:textId="77777777" w:rsidTr="00E57139">
        <w:trPr>
          <w:cantSplit/>
        </w:trPr>
        <w:tc>
          <w:tcPr>
            <w:tcW w:w="4698" w:type="dxa"/>
          </w:tcPr>
          <w:p w14:paraId="0A868B1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669393DA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BF480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FFB85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F429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3BA46B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6B1BE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D9DC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8D2E74F" w14:textId="77777777" w:rsidTr="00E57139">
        <w:trPr>
          <w:cantSplit/>
        </w:trPr>
        <w:tc>
          <w:tcPr>
            <w:tcW w:w="4698" w:type="dxa"/>
          </w:tcPr>
          <w:p w14:paraId="59FCA574" w14:textId="056CA900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เริ่มตั้งแต่เดือนเมษายน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990" w:type="dxa"/>
          </w:tcPr>
          <w:p w14:paraId="4C643D3D" w14:textId="769821CB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3C8E2ECB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A5EF39" w14:textId="54DFE69F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39D73081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F6C93B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6AA41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253E46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58395F12" w14:textId="77777777" w:rsidTr="00E57139">
        <w:trPr>
          <w:cantSplit/>
        </w:trPr>
        <w:tc>
          <w:tcPr>
            <w:tcW w:w="4698" w:type="dxa"/>
          </w:tcPr>
          <w:p w14:paraId="2E00A069" w14:textId="323143F6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228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6916A665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A711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D2727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E7F5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9E848A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922C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F76DB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34B3367E" w14:textId="77777777" w:rsidTr="00E57139">
        <w:trPr>
          <w:cantSplit/>
        </w:trPr>
        <w:tc>
          <w:tcPr>
            <w:tcW w:w="4698" w:type="dxa"/>
          </w:tcPr>
          <w:p w14:paraId="2C0121F6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4280ADD6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9D1EB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1702C7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28767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9A13EAE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E5EE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BB4E2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65CF3916" w14:textId="77777777" w:rsidTr="00E57139">
        <w:trPr>
          <w:cantSplit/>
        </w:trPr>
        <w:tc>
          <w:tcPr>
            <w:tcW w:w="4698" w:type="dxa"/>
          </w:tcPr>
          <w:p w14:paraId="5A3E5C4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2568290E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BB63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89EAF6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07EC2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6FBA01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83E0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AFB56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3241BC09" w14:textId="77777777" w:rsidTr="00E57139">
        <w:trPr>
          <w:cantSplit/>
        </w:trPr>
        <w:tc>
          <w:tcPr>
            <w:tcW w:w="4698" w:type="dxa"/>
          </w:tcPr>
          <w:p w14:paraId="59CDE6D2" w14:textId="36D9A17E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เริ่มตั้งแต่เดือนมกราคม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990" w:type="dxa"/>
          </w:tcPr>
          <w:p w14:paraId="4B1CDA5C" w14:textId="7453CDE4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2CF1CD9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6A0A34" w14:textId="0A52F6F8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61644A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F53C93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B8FC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A6EF94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0E4E0FC4" w14:textId="77777777" w:rsidTr="00E57139">
        <w:trPr>
          <w:cantSplit/>
        </w:trPr>
        <w:tc>
          <w:tcPr>
            <w:tcW w:w="4698" w:type="dxa"/>
          </w:tcPr>
          <w:p w14:paraId="1ED772BF" w14:textId="07F2E7A8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365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4A59DC2F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0C5E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94E5B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C88B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56F23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7C26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091A9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64D3D73" w14:textId="77777777" w:rsidTr="00E57139">
        <w:trPr>
          <w:cantSplit/>
        </w:trPr>
        <w:tc>
          <w:tcPr>
            <w:tcW w:w="4698" w:type="dxa"/>
          </w:tcPr>
          <w:p w14:paraId="63BF7DC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444A6376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689F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77E2B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411E1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42BEDC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E0FEA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C539F6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7887D9FF" w14:textId="77777777" w:rsidTr="00E57139">
        <w:trPr>
          <w:cantSplit/>
        </w:trPr>
        <w:tc>
          <w:tcPr>
            <w:tcW w:w="4698" w:type="dxa"/>
          </w:tcPr>
          <w:p w14:paraId="6C3B4F9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3A6A87B7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54230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28E296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89625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8E993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9C01A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6BAAE4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08223F4" w14:textId="77777777" w:rsidTr="00E57139">
        <w:trPr>
          <w:cantSplit/>
        </w:trPr>
        <w:tc>
          <w:tcPr>
            <w:tcW w:w="4698" w:type="dxa"/>
          </w:tcPr>
          <w:p w14:paraId="0EC2FE81" w14:textId="770176F5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990" w:type="dxa"/>
          </w:tcPr>
          <w:p w14:paraId="69AA5FDF" w14:textId="49C63695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82CD30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A81498" w14:textId="1F48003B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295</w:t>
            </w:r>
          </w:p>
        </w:tc>
        <w:tc>
          <w:tcPr>
            <w:tcW w:w="236" w:type="dxa"/>
          </w:tcPr>
          <w:p w14:paraId="1D2B0AC0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748213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2F476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D2D6AB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0EC174DD" w14:textId="77777777" w:rsidTr="00E57139">
        <w:trPr>
          <w:cantSplit/>
        </w:trPr>
        <w:tc>
          <w:tcPr>
            <w:tcW w:w="4698" w:type="dxa"/>
          </w:tcPr>
          <w:p w14:paraId="2BAA2C92" w14:textId="4840F5CE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365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A7CAA37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ADD4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27590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EA3BB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22BF60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A541E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C9DA1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7F291023" w14:textId="77777777" w:rsidTr="00E57139">
        <w:trPr>
          <w:cantSplit/>
        </w:trPr>
        <w:tc>
          <w:tcPr>
            <w:tcW w:w="4698" w:type="dxa"/>
          </w:tcPr>
          <w:p w14:paraId="2EACEC1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3AEA3C32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41E1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D2F64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3DE14C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F8F79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FA45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916052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0869C29C" w14:textId="77777777" w:rsidTr="00E57139">
        <w:trPr>
          <w:cantSplit/>
        </w:trPr>
        <w:tc>
          <w:tcPr>
            <w:tcW w:w="4698" w:type="dxa"/>
          </w:tcPr>
          <w:p w14:paraId="655D139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3EC4571A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E477B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18F4A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E82A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996642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39A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8D8D12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051E9F53" w14:textId="77777777" w:rsidTr="00E57139">
        <w:trPr>
          <w:cantSplit/>
        </w:trPr>
        <w:tc>
          <w:tcPr>
            <w:tcW w:w="4698" w:type="dxa"/>
          </w:tcPr>
          <w:p w14:paraId="5C5B90B2" w14:textId="6A4D12B0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เริ่มตั้งแต่เดือนตุลาคม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990" w:type="dxa"/>
          </w:tcPr>
          <w:p w14:paraId="3FCAD514" w14:textId="5C433B99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635D46FE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79593D" w14:textId="39AEC71E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661404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BEB590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24F3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6587F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419755A9" w14:textId="77777777" w:rsidTr="00E57139">
        <w:trPr>
          <w:cantSplit/>
        </w:trPr>
        <w:tc>
          <w:tcPr>
            <w:tcW w:w="4698" w:type="dxa"/>
          </w:tcPr>
          <w:p w14:paraId="02D2DF4A" w14:textId="407C2B6A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6ECCCCD5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AF500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F5E7E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D654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5B313A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5FD2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DBB4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741A8419" w14:textId="77777777" w:rsidTr="00E57139">
        <w:trPr>
          <w:cantSplit/>
        </w:trPr>
        <w:tc>
          <w:tcPr>
            <w:tcW w:w="4698" w:type="dxa"/>
          </w:tcPr>
          <w:p w14:paraId="65BE026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456EB9E7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EAB4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5CE2B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3256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A6DE75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93B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3F227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0DEBCE76" w14:textId="77777777" w:rsidTr="00E57139">
        <w:trPr>
          <w:cantSplit/>
        </w:trPr>
        <w:tc>
          <w:tcPr>
            <w:tcW w:w="4698" w:type="dxa"/>
          </w:tcPr>
          <w:p w14:paraId="384AB4DC" w14:textId="6FEF8DE6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โดยมีกำหนดชำระคืนเป็นงวด ทุก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509267A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5E5E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21584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4B71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B31E87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1078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79E8F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0C8D1E6F" w14:textId="77777777" w:rsidTr="00E57139">
        <w:trPr>
          <w:cantSplit/>
        </w:trPr>
        <w:tc>
          <w:tcPr>
            <w:tcW w:w="4698" w:type="dxa"/>
          </w:tcPr>
          <w:p w14:paraId="2A5C4036" w14:textId="0A6EA5C1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เริ่มตั้งแต่เดือนกันยายน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990" w:type="dxa"/>
          </w:tcPr>
          <w:p w14:paraId="30182C10" w14:textId="71C6F1C0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2A5F307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D3FA9D" w14:textId="23D27951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225</w:t>
            </w:r>
          </w:p>
        </w:tc>
        <w:tc>
          <w:tcPr>
            <w:tcW w:w="236" w:type="dxa"/>
          </w:tcPr>
          <w:p w14:paraId="7F420C4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3DE2FA7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D6D92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54C16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2E6C0539" w14:textId="77777777" w:rsidTr="00E57139">
        <w:trPr>
          <w:cantSplit/>
        </w:trPr>
        <w:tc>
          <w:tcPr>
            <w:tcW w:w="4698" w:type="dxa"/>
          </w:tcPr>
          <w:p w14:paraId="1CD545C5" w14:textId="5FCC7ED8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lastRenderedPageBreak/>
              <w:t>8</w:t>
            </w:r>
            <w:r w:rsidR="003A2C4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CE247F2" w14:textId="77777777" w:rsidR="003A2C47" w:rsidRPr="00006BB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4FEEDD4A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AC399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9802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625A05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543E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8A0EF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0E7808B7" w14:textId="77777777" w:rsidTr="00E57139">
        <w:trPr>
          <w:cantSplit/>
        </w:trPr>
        <w:tc>
          <w:tcPr>
            <w:tcW w:w="4698" w:type="dxa"/>
          </w:tcPr>
          <w:p w14:paraId="0111351A" w14:textId="77B6DA6E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FDR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0C2ECE50" w14:textId="77777777" w:rsidR="003A2C47" w:rsidRPr="00006BB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7AAD787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F2D19E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089F7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B99B467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AADE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DF6D7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9DBBFBE" w14:textId="77777777" w:rsidTr="00E57139">
        <w:trPr>
          <w:cantSplit/>
        </w:trPr>
        <w:tc>
          <w:tcPr>
            <w:tcW w:w="4698" w:type="dxa"/>
          </w:tcPr>
          <w:p w14:paraId="2DF2FFB7" w14:textId="74D49FB2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E48E1E6" w14:textId="77777777" w:rsidR="003A2C47" w:rsidRPr="00006BB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0F2D4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48551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F4D622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2C77F1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4E2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1821F7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46A4CBC5" w14:textId="77777777" w:rsidTr="00E57139">
        <w:trPr>
          <w:cantSplit/>
        </w:trPr>
        <w:tc>
          <w:tcPr>
            <w:tcW w:w="4698" w:type="dxa"/>
          </w:tcPr>
          <w:p w14:paraId="5E57D302" w14:textId="2D83316E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990" w:type="dxa"/>
          </w:tcPr>
          <w:p w14:paraId="6A46DEA6" w14:textId="2E123066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3BD867D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154FCA" w14:textId="095C61B0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336</w:t>
            </w:r>
          </w:p>
        </w:tc>
        <w:tc>
          <w:tcPr>
            <w:tcW w:w="236" w:type="dxa"/>
          </w:tcPr>
          <w:p w14:paraId="64A2F5A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AB7493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8056E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930EA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2A6956B1" w14:textId="77777777" w:rsidTr="00E57139">
        <w:trPr>
          <w:cantSplit/>
        </w:trPr>
        <w:tc>
          <w:tcPr>
            <w:tcW w:w="4698" w:type="dxa"/>
          </w:tcPr>
          <w:p w14:paraId="3B2A0E85" w14:textId="3C7C2D9D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577BE8DE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183B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46A8A6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09F61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FAF131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D5FA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B903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037211D4" w14:textId="77777777" w:rsidTr="00E57139">
        <w:trPr>
          <w:cantSplit/>
        </w:trPr>
        <w:tc>
          <w:tcPr>
            <w:tcW w:w="4698" w:type="dxa"/>
          </w:tcPr>
          <w:p w14:paraId="262F98AC" w14:textId="32E6916E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FDR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0B00C632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0191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90938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77C27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AE2B82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FEE7C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2CF2F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7DD0E20A" w14:textId="77777777" w:rsidTr="00E57139">
        <w:trPr>
          <w:cantSplit/>
        </w:trPr>
        <w:tc>
          <w:tcPr>
            <w:tcW w:w="4698" w:type="dxa"/>
          </w:tcPr>
          <w:p w14:paraId="4A229D8C" w14:textId="2B250B13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D02F228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0AA6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65B19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9EF7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043FE9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A012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5C08F7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CD3946A" w14:textId="77777777" w:rsidTr="00E57139">
        <w:trPr>
          <w:cantSplit/>
        </w:trPr>
        <w:tc>
          <w:tcPr>
            <w:tcW w:w="4698" w:type="dxa"/>
          </w:tcPr>
          <w:p w14:paraId="517C92A4" w14:textId="09F7BA7F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990" w:type="dxa"/>
          </w:tcPr>
          <w:p w14:paraId="331284E8" w14:textId="47DA56D1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006BB7" w:rsidRPr="00031BDB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8817E4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D5C334" w14:textId="4F2A0E60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26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5AE8D31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46B487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8223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D5BD8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2426A40B" w14:textId="77777777" w:rsidTr="00E57139">
        <w:trPr>
          <w:cantSplit/>
        </w:trPr>
        <w:tc>
          <w:tcPr>
            <w:tcW w:w="4698" w:type="dxa"/>
          </w:tcPr>
          <w:p w14:paraId="3BF19A33" w14:textId="23EB9831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3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875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EB57264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2345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CE57B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852EA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061946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71281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DDA59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12E0E25B" w14:textId="77777777" w:rsidTr="00E57139">
        <w:trPr>
          <w:cantSplit/>
        </w:trPr>
        <w:tc>
          <w:tcPr>
            <w:tcW w:w="4698" w:type="dxa"/>
          </w:tcPr>
          <w:p w14:paraId="796FFC2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58297348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8689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118E7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29597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2818418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5561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B3F594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91B7F82" w14:textId="77777777" w:rsidTr="00E57139">
        <w:trPr>
          <w:cantSplit/>
        </w:trPr>
        <w:tc>
          <w:tcPr>
            <w:tcW w:w="4698" w:type="dxa"/>
          </w:tcPr>
          <w:p w14:paraId="58588600" w14:textId="67318B29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7199FE4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7CB4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DDB69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26BE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FE1C3A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C8003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67EDD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646A1D81" w14:textId="77777777" w:rsidTr="00E57139">
        <w:trPr>
          <w:cantSplit/>
        </w:trPr>
        <w:tc>
          <w:tcPr>
            <w:tcW w:w="4698" w:type="dxa"/>
          </w:tcPr>
          <w:p w14:paraId="0EF77F7D" w14:textId="541A27BF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90" w:type="dxa"/>
          </w:tcPr>
          <w:p w14:paraId="47E2890B" w14:textId="6474300B" w:rsidR="003A2C47" w:rsidRPr="00031BDB" w:rsidRDefault="007F0795" w:rsidP="0059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006BB7" w:rsidRPr="00031BDB">
              <w:rPr>
                <w:rFonts w:ascii="Angsana New" w:hAnsi="Angsana New"/>
                <w:sz w:val="30"/>
                <w:szCs w:val="30"/>
              </w:rPr>
              <w:t>,</w:t>
            </w:r>
            <w:r w:rsidR="00591709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58B0526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55E001" w14:textId="7E243F05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1C7F751C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0BC78A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CA0F0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66F8F9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0510A65D" w14:textId="77777777" w:rsidTr="00E57139">
        <w:trPr>
          <w:cantSplit/>
        </w:trPr>
        <w:tc>
          <w:tcPr>
            <w:tcW w:w="4698" w:type="dxa"/>
          </w:tcPr>
          <w:p w14:paraId="55FACEC7" w14:textId="0B751405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11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 w:hint="cs"/>
                <w:sz w:val="30"/>
                <w:szCs w:val="30"/>
              </w:rPr>
              <w:t>3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875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11DB9E3C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21387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C3F092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0D24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0C0B5D4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C686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0DD77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6CF6891B" w14:textId="77777777" w:rsidTr="00E57139">
        <w:trPr>
          <w:cantSplit/>
        </w:trPr>
        <w:tc>
          <w:tcPr>
            <w:tcW w:w="4698" w:type="dxa"/>
          </w:tcPr>
          <w:p w14:paraId="6ACAE9FE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057F958F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9522A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F1C61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4A0A7E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7817A4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E105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052202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619D465" w14:textId="77777777" w:rsidTr="00E57139">
        <w:trPr>
          <w:cantSplit/>
        </w:trPr>
        <w:tc>
          <w:tcPr>
            <w:tcW w:w="4698" w:type="dxa"/>
          </w:tcPr>
          <w:p w14:paraId="48F6BDAE" w14:textId="6C48DC79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CD79334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074F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203E3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006A2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DF5124B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B7C9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77B9A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44FF2EED" w14:textId="77777777" w:rsidTr="00E57139">
        <w:trPr>
          <w:cantSplit/>
        </w:trPr>
        <w:tc>
          <w:tcPr>
            <w:tcW w:w="4698" w:type="dxa"/>
          </w:tcPr>
          <w:p w14:paraId="37F5FE49" w14:textId="5ABC96A1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</w:t>
            </w:r>
            <w:r w:rsidR="007F0795" w:rsidRPr="007F079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7328F6F4" w14:textId="348235CB" w:rsidR="003A2C47" w:rsidRPr="00031BDB" w:rsidRDefault="00591709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270" w:type="dxa"/>
          </w:tcPr>
          <w:p w14:paraId="0596F6F0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8C1840" w14:textId="76B77FDB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36" w:type="dxa"/>
          </w:tcPr>
          <w:p w14:paraId="188B188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B38E59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D6119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12C43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37667419" w14:textId="77777777" w:rsidTr="00E57139">
        <w:trPr>
          <w:cantSplit/>
        </w:trPr>
        <w:tc>
          <w:tcPr>
            <w:tcW w:w="4698" w:type="dxa"/>
          </w:tcPr>
          <w:p w14:paraId="6F51F391" w14:textId="77F9F807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42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5F9EC26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54BFD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A10F1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D9C1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DE9B596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7FAF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935D13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33CCD843" w14:textId="77777777" w:rsidTr="00E57139">
        <w:trPr>
          <w:cantSplit/>
        </w:trPr>
        <w:tc>
          <w:tcPr>
            <w:tcW w:w="4698" w:type="dxa"/>
          </w:tcPr>
          <w:p w14:paraId="7080C6E2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>
              <w:rPr>
                <w:rFonts w:ascii="Angsana New" w:hAnsi="Angsana New"/>
                <w:sz w:val="30"/>
                <w:szCs w:val="30"/>
              </w:rPr>
              <w:t xml:space="preserve"> MLR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อัตราส่วน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990" w:type="dxa"/>
          </w:tcPr>
          <w:p w14:paraId="175ACA35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C21B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75D70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C7CD56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41D3E4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9E734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579A71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55B07A41" w14:textId="77777777" w:rsidTr="00E57139">
        <w:trPr>
          <w:cantSplit/>
        </w:trPr>
        <w:tc>
          <w:tcPr>
            <w:tcW w:w="4698" w:type="dxa"/>
          </w:tcPr>
          <w:p w14:paraId="54915BCE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รายเดือน</w:t>
            </w:r>
          </w:p>
        </w:tc>
        <w:tc>
          <w:tcPr>
            <w:tcW w:w="990" w:type="dxa"/>
          </w:tcPr>
          <w:p w14:paraId="677BC307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5D18A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74677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B2DD68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2E4C50F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8A80B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036E7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47" w:rsidRPr="00C62AA6" w14:paraId="47E542CB" w14:textId="77777777" w:rsidTr="00E57139">
        <w:trPr>
          <w:cantSplit/>
        </w:trPr>
        <w:tc>
          <w:tcPr>
            <w:tcW w:w="4698" w:type="dxa"/>
          </w:tcPr>
          <w:p w14:paraId="6E4EF8F6" w14:textId="36D0386B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เริ่มตั้งแต่เดือน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255</w:t>
            </w:r>
            <w:r w:rsidR="007F0795" w:rsidRPr="007F079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66B1DE0A" w14:textId="5B5A16D8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0A01C65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6E24B6" w14:textId="2FB6FFAD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36" w:type="dxa"/>
          </w:tcPr>
          <w:p w14:paraId="018321AE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EAFAF3C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24BEA" w14:textId="77777777" w:rsidR="003A2C47" w:rsidRPr="00C62AA6" w:rsidRDefault="003A2C47" w:rsidP="003A2C47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87416A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7A97B23C" w14:textId="77777777" w:rsidTr="00E57139">
        <w:trPr>
          <w:cantSplit/>
        </w:trPr>
        <w:tc>
          <w:tcPr>
            <w:tcW w:w="4698" w:type="dxa"/>
          </w:tcPr>
          <w:p w14:paraId="414043EE" w14:textId="7EC3AE74" w:rsidR="003A2C47" w:rsidRPr="00C62AA6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13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141</w:t>
            </w:r>
            <w:r w:rsidR="003A2C47"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C62AA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597AE7A9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6354E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07D549" w14:textId="77777777" w:rsidR="003A2C4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E5D90" w14:textId="77777777" w:rsidR="003A2C47" w:rsidRPr="00C62AA6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A82386" w14:textId="77777777" w:rsidR="003A2C4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786B9" w14:textId="77777777" w:rsidR="003A2C47" w:rsidRPr="00C62AA6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A84624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2C47" w:rsidRPr="00C62AA6" w14:paraId="4737AE19" w14:textId="77777777" w:rsidTr="00E57139">
        <w:trPr>
          <w:cantSplit/>
        </w:trPr>
        <w:tc>
          <w:tcPr>
            <w:tcW w:w="4698" w:type="dxa"/>
          </w:tcPr>
          <w:p w14:paraId="289D9BDD" w14:textId="0A4AA55B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>
              <w:rPr>
                <w:rFonts w:ascii="Angsana New" w:hAnsi="Angsana New"/>
                <w:sz w:val="30"/>
                <w:szCs w:val="30"/>
              </w:rPr>
              <w:t xml:space="preserve"> FDR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อัตราส่วน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90" w:type="dxa"/>
          </w:tcPr>
          <w:p w14:paraId="41712EB3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9527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D2CA5" w14:textId="77777777" w:rsidR="003A2C4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67D21" w14:textId="77777777" w:rsidR="003A2C47" w:rsidRPr="00C62AA6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AFD88" w14:textId="77777777" w:rsidR="003A2C4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D1A21" w14:textId="77777777" w:rsidR="003A2C47" w:rsidRPr="00C62AA6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E04804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2C47" w:rsidRPr="00C62AA6" w14:paraId="78770B7E" w14:textId="77777777" w:rsidTr="00E57139">
        <w:trPr>
          <w:cantSplit/>
        </w:trPr>
        <w:tc>
          <w:tcPr>
            <w:tcW w:w="4698" w:type="dxa"/>
          </w:tcPr>
          <w:p w14:paraId="3E1EDD75" w14:textId="293C14ED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C62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122AC51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97EF5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C86D8C" w14:textId="77777777" w:rsidR="003A2C4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F66F5" w14:textId="77777777" w:rsidR="003A2C47" w:rsidRPr="00C62AA6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DBD8956" w14:textId="77777777" w:rsidR="003A2C47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A9B42" w14:textId="77777777" w:rsidR="003A2C47" w:rsidRPr="00C62AA6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3305ED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2C47" w:rsidRPr="00C62AA6" w14:paraId="6B50AA36" w14:textId="77777777" w:rsidTr="00E57139">
        <w:trPr>
          <w:cantSplit/>
        </w:trPr>
        <w:tc>
          <w:tcPr>
            <w:tcW w:w="4698" w:type="dxa"/>
          </w:tcPr>
          <w:p w14:paraId="0A00DC09" w14:textId="56482C73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="007F0795" w:rsidRPr="007F079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990" w:type="dxa"/>
          </w:tcPr>
          <w:p w14:paraId="5E05F11A" w14:textId="34BDB7C3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24FF5640" w14:textId="77777777" w:rsidR="003A2C47" w:rsidRPr="00C62AA6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9CACFD" w14:textId="3CB53004" w:rsidR="003A2C47" w:rsidRPr="005150E1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7FA55AA5" w14:textId="77777777" w:rsidR="003A2C47" w:rsidRPr="005150E1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5936C26" w14:textId="77777777" w:rsidR="003A2C47" w:rsidRPr="005150E1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50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A89931" w14:textId="77777777" w:rsidR="003A2C47" w:rsidRPr="005150E1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09A6CB" w14:textId="77777777" w:rsidR="003A2C47" w:rsidRPr="005150E1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50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2C47" w:rsidRPr="00C62AA6" w14:paraId="0AC13F37" w14:textId="77777777" w:rsidTr="00E57139">
        <w:trPr>
          <w:cantSplit/>
        </w:trPr>
        <w:tc>
          <w:tcPr>
            <w:tcW w:w="4698" w:type="dxa"/>
          </w:tcPr>
          <w:p w14:paraId="109ECC30" w14:textId="36626977" w:rsidR="003A2C47" w:rsidRPr="00E57139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</w:t>
            </w:r>
            <w:r w:rsidR="003A2C47" w:rsidRPr="00E57139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A2C47" w:rsidRPr="00E5713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7F0795">
              <w:rPr>
                <w:rFonts w:ascii="Angsana New" w:hAnsi="Angsana New"/>
                <w:sz w:val="30"/>
                <w:szCs w:val="30"/>
              </w:rPr>
              <w:t>217</w:t>
            </w:r>
            <w:r w:rsidR="003A2C47" w:rsidRPr="00E571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2C47" w:rsidRPr="00E57139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70BF693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F3486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8EF1B1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DAD430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50B1AD1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10948D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1FA9C8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2C47" w:rsidRPr="00C62AA6" w14:paraId="5D8E1AA7" w14:textId="77777777" w:rsidTr="00E57139">
        <w:trPr>
          <w:cantSplit/>
        </w:trPr>
        <w:tc>
          <w:tcPr>
            <w:tcW w:w="4698" w:type="dxa"/>
          </w:tcPr>
          <w:p w14:paraId="32A2E77D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57139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E57139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E57139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2E977D54" w14:textId="77777777" w:rsidR="003A2C47" w:rsidRPr="00031BDB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FCDF8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D5D63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7484F1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41CF38F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B87EE8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E94879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2C47" w:rsidRPr="00C62AA6" w14:paraId="6811E72C" w14:textId="77777777" w:rsidTr="00E57139">
        <w:trPr>
          <w:cantSplit/>
        </w:trPr>
        <w:tc>
          <w:tcPr>
            <w:tcW w:w="4698" w:type="dxa"/>
          </w:tcPr>
          <w:p w14:paraId="2FA16A8F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713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E57139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</w:t>
            </w:r>
            <w:r w:rsidRPr="00E57139">
              <w:rPr>
                <w:rFonts w:ascii="Angsana New" w:hAnsi="Angsana New" w:hint="cs"/>
                <w:sz w:val="30"/>
                <w:szCs w:val="30"/>
                <w:cs/>
              </w:rPr>
              <w:t>ตามเงื่อนไขในสัญญา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81CD62" w14:textId="3D4AD37B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34B115D9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9FF93B" w14:textId="5C3023D2" w:rsidR="003A2C47" w:rsidRPr="00E57139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36" w:type="dxa"/>
          </w:tcPr>
          <w:p w14:paraId="7C290646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E2B453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7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2CA899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4CC442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71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47" w:rsidRPr="00C62AA6" w14:paraId="0C451439" w14:textId="77777777" w:rsidTr="00E57139">
        <w:trPr>
          <w:cantSplit/>
        </w:trPr>
        <w:tc>
          <w:tcPr>
            <w:tcW w:w="4698" w:type="dxa"/>
          </w:tcPr>
          <w:p w14:paraId="11DE82F7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52FA80" w14:textId="478D499D" w:rsidR="003A2C47" w:rsidRPr="00031BDB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06BB7" w:rsidRPr="00031B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A60BFE4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AE5AEE" w14:textId="4A053B2D" w:rsidR="003A2C47" w:rsidRPr="00E57139" w:rsidRDefault="007F0795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="003A2C47" w:rsidRPr="00E571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36" w:type="dxa"/>
          </w:tcPr>
          <w:p w14:paraId="27E332C8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21FDFB9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1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69779" w14:textId="77777777" w:rsidR="003A2C47" w:rsidRPr="00E57139" w:rsidRDefault="003A2C47" w:rsidP="003A2C47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7DB992" w14:textId="77777777" w:rsidR="003A2C47" w:rsidRPr="00E57139" w:rsidRDefault="003A2C47" w:rsidP="003A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1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257DB0" w14:textId="77777777" w:rsidR="00F140F6" w:rsidRPr="00F140F6" w:rsidRDefault="00F140F6" w:rsidP="00AF6226">
      <w:pPr>
        <w:pStyle w:val="a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p w14:paraId="61732075" w14:textId="77777777" w:rsidR="00492668" w:rsidRDefault="00492668" w:rsidP="00AF6226">
      <w:pPr>
        <w:pStyle w:val="a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18B111C8" w14:textId="77777777" w:rsidR="00492668" w:rsidRDefault="00492668" w:rsidP="00AF6226">
      <w:pPr>
        <w:pStyle w:val="a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26539E82" w14:textId="77777777" w:rsidR="00DE151E" w:rsidRPr="00C62AA6" w:rsidRDefault="00DE151E" w:rsidP="00AF6226">
      <w:pPr>
        <w:pStyle w:val="a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lang w:val="en-US"/>
        </w:rPr>
      </w:pPr>
      <w:r w:rsidRPr="00C62AA6">
        <w:rPr>
          <w:rFonts w:ascii="Angsana New" w:hAnsi="Angsana New" w:cs="Angsana New"/>
          <w:b/>
          <w:bCs/>
          <w:cs/>
          <w:lang w:val="en-US"/>
        </w:rPr>
        <w:lastRenderedPageBreak/>
        <w:t>หุ้นกู้</w:t>
      </w:r>
    </w:p>
    <w:p w14:paraId="70F4A555" w14:textId="77777777" w:rsidR="00340698" w:rsidRPr="00F140F6" w:rsidRDefault="00340698" w:rsidP="003406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2"/>
          <w:szCs w:val="22"/>
        </w:rPr>
      </w:pPr>
      <w:r w:rsidRPr="00F140F6">
        <w:rPr>
          <w:rFonts w:ascii="Angsana New" w:hAnsi="Angsana New"/>
          <w:b/>
          <w:sz w:val="22"/>
          <w:szCs w:val="22"/>
        </w:rPr>
        <w:t>     </w:t>
      </w:r>
      <w:r w:rsidRPr="00F140F6">
        <w:rPr>
          <w:rFonts w:ascii="Angsana New" w:hAnsi="Angsana New" w:hint="cs"/>
          <w:b/>
          <w:sz w:val="22"/>
          <w:szCs w:val="22"/>
          <w:cs/>
        </w:rPr>
        <w:t xml:space="preserve">     </w:t>
      </w:r>
      <w:r w:rsidRPr="00F140F6">
        <w:rPr>
          <w:rFonts w:ascii="Angsana New" w:hAnsi="Angsana New"/>
          <w:b/>
          <w:sz w:val="22"/>
          <w:szCs w:val="22"/>
        </w:rPr>
        <w:t> </w:t>
      </w:r>
    </w:p>
    <w:p w14:paraId="7477B259" w14:textId="512AF78A" w:rsidR="00DE151E" w:rsidRPr="00C62AA6" w:rsidRDefault="00DE151E" w:rsidP="00AF6226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62AA6">
        <w:rPr>
          <w:rFonts w:ascii="Angsana New" w:hAnsi="Angsana New" w:cs="Angsana New"/>
          <w:cs/>
        </w:rPr>
        <w:t>รายละเ</w:t>
      </w:r>
      <w:r w:rsidR="00D561CC">
        <w:rPr>
          <w:rFonts w:ascii="Angsana New" w:hAnsi="Angsana New" w:cs="Angsana New"/>
          <w:cs/>
        </w:rPr>
        <w:t xml:space="preserve">อียดหุ้นกู้ของบริษัท ณ วันที่ </w:t>
      </w:r>
      <w:r w:rsidR="007F0795" w:rsidRPr="007F0795">
        <w:rPr>
          <w:rFonts w:ascii="Angsana New" w:hAnsi="Angsana New" w:cs="Angsana New" w:hint="cs"/>
          <w:lang w:val="en-US"/>
        </w:rPr>
        <w:t>31</w:t>
      </w:r>
      <w:r w:rsidRPr="00C62AA6">
        <w:rPr>
          <w:rFonts w:ascii="Angsana New" w:hAnsi="Angsana New" w:cs="Angsana New"/>
          <w:cs/>
        </w:rPr>
        <w:t xml:space="preserve"> ธันวาคม </w:t>
      </w:r>
      <w:r w:rsidR="007F0795" w:rsidRPr="007F0795">
        <w:rPr>
          <w:rFonts w:ascii="Angsana New" w:hAnsi="Angsana New" w:cs="Angsana New"/>
          <w:lang w:val="en-US"/>
        </w:rPr>
        <w:t>25</w:t>
      </w:r>
      <w:r w:rsidR="007F0795" w:rsidRPr="007F0795">
        <w:rPr>
          <w:rFonts w:ascii="Angsana New" w:hAnsi="Angsana New" w:cs="Angsana New" w:hint="cs"/>
          <w:lang w:val="en-US"/>
        </w:rPr>
        <w:t>6</w:t>
      </w:r>
      <w:r w:rsidR="0075357E" w:rsidRPr="0075357E">
        <w:rPr>
          <w:rFonts w:ascii="Angsana New" w:hAnsi="Angsana New" w:cs="Angsana New" w:hint="cs"/>
          <w:lang w:val="en-US"/>
        </w:rPr>
        <w:t>0</w:t>
      </w:r>
      <w:r w:rsidR="00546162" w:rsidRPr="00C62AA6">
        <w:rPr>
          <w:rFonts w:ascii="Angsana New" w:hAnsi="Angsana New" w:cs="Angsana New"/>
          <w:cs/>
        </w:rPr>
        <w:t xml:space="preserve"> และ </w:t>
      </w:r>
      <w:r w:rsidR="007F0795" w:rsidRPr="007F0795">
        <w:rPr>
          <w:rFonts w:ascii="Angsana New" w:hAnsi="Angsana New" w:cs="Angsana New" w:hint="cs"/>
          <w:lang w:val="en-US"/>
        </w:rPr>
        <w:t>255</w:t>
      </w:r>
      <w:r w:rsidR="007F0795" w:rsidRPr="007F0795">
        <w:rPr>
          <w:rFonts w:ascii="Angsana New" w:hAnsi="Angsana New" w:cs="Angsana New"/>
          <w:lang w:val="en-US"/>
        </w:rPr>
        <w:t>9</w:t>
      </w:r>
      <w:r w:rsidRPr="00C62AA6">
        <w:rPr>
          <w:rFonts w:ascii="Angsana New" w:hAnsi="Angsana New" w:cs="Angsana New"/>
          <w:cs/>
          <w:lang w:val="en-US"/>
        </w:rPr>
        <w:t xml:space="preserve"> </w:t>
      </w:r>
      <w:r w:rsidRPr="00C62AA6">
        <w:rPr>
          <w:rFonts w:ascii="Angsana New" w:hAnsi="Angsana New" w:cs="Angsana New"/>
          <w:cs/>
        </w:rPr>
        <w:t>มีดังนี้</w:t>
      </w:r>
    </w:p>
    <w:p w14:paraId="2F0205EE" w14:textId="77777777" w:rsidR="00DE151E" w:rsidRPr="00F140F6" w:rsidRDefault="00DE151E" w:rsidP="00AF6226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DE151E" w:rsidRPr="00C62AA6" w14:paraId="40A98C40" w14:textId="77777777" w:rsidTr="00E57139">
        <w:trPr>
          <w:cantSplit/>
          <w:trHeight w:val="352"/>
        </w:trPr>
        <w:tc>
          <w:tcPr>
            <w:tcW w:w="4698" w:type="dxa"/>
          </w:tcPr>
          <w:p w14:paraId="7BAA5034" w14:textId="77777777" w:rsidR="00DE151E" w:rsidRPr="00C62AA6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4FD3C57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4A3EE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D5C800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70F" w:rsidRPr="00C62AA6" w14:paraId="1C3B232A" w14:textId="77777777" w:rsidTr="00E57139">
        <w:trPr>
          <w:cantSplit/>
        </w:trPr>
        <w:tc>
          <w:tcPr>
            <w:tcW w:w="4698" w:type="dxa"/>
          </w:tcPr>
          <w:p w14:paraId="4376540F" w14:textId="77777777" w:rsidR="007A470F" w:rsidRPr="00C62AA6" w:rsidRDefault="007A470F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D839100" w14:textId="2BDD4381" w:rsidR="007A470F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B5E86C4" w14:textId="77777777" w:rsidR="007A470F" w:rsidRPr="00C62AA6" w:rsidRDefault="007A470F" w:rsidP="00AF6226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64D7E8" w14:textId="79E8BBC9" w:rsidR="007A470F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0BBBBCCC" w14:textId="77777777" w:rsidR="007A470F" w:rsidRPr="00C62AA6" w:rsidRDefault="007A470F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468599" w14:textId="7FC416C6" w:rsidR="007A470F" w:rsidRPr="00C62AA6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8800DDA" w14:textId="77777777" w:rsidR="007A470F" w:rsidRPr="00C62AA6" w:rsidRDefault="007A470F" w:rsidP="007A470F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A06B24" w14:textId="6CB96E2E" w:rsidR="007A470F" w:rsidRPr="00C62AA6" w:rsidRDefault="007F0795" w:rsidP="0054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A470F" w:rsidRPr="00C62AA6" w14:paraId="26435763" w14:textId="77777777" w:rsidTr="00E57139">
        <w:trPr>
          <w:cantSplit/>
        </w:trPr>
        <w:tc>
          <w:tcPr>
            <w:tcW w:w="4698" w:type="dxa"/>
          </w:tcPr>
          <w:p w14:paraId="23C0C8FE" w14:textId="77777777" w:rsidR="007A470F" w:rsidRPr="00C62AA6" w:rsidRDefault="007A470F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35EB7DBC" w14:textId="77777777" w:rsidR="007A470F" w:rsidRPr="00C62AA6" w:rsidRDefault="007A470F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57B5" w:rsidRPr="00C62AA6" w14:paraId="375C021E" w14:textId="77777777" w:rsidTr="00E57139">
        <w:trPr>
          <w:cantSplit/>
        </w:trPr>
        <w:tc>
          <w:tcPr>
            <w:tcW w:w="4698" w:type="dxa"/>
          </w:tcPr>
          <w:p w14:paraId="007C2C63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36BF8704" w14:textId="1AA8DE3E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56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6CAB6F01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CE7AC5" w14:textId="191C48C2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64</w:t>
            </w:r>
            <w:r w:rsidR="000B57B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17487F5B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34A8AD8" w14:textId="768FF3C0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56</w:t>
            </w:r>
            <w:r w:rsidR="003A2C47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6DBD5091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C8AB30" w14:textId="5D38C6A3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64</w:t>
            </w:r>
            <w:r w:rsidR="000B57B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434</w:t>
            </w:r>
          </w:p>
        </w:tc>
      </w:tr>
      <w:tr w:rsidR="000B57B5" w:rsidRPr="00C62AA6" w14:paraId="1E986C6B" w14:textId="77777777" w:rsidTr="00E57139">
        <w:trPr>
          <w:cantSplit/>
        </w:trPr>
        <w:tc>
          <w:tcPr>
            <w:tcW w:w="4698" w:type="dxa"/>
          </w:tcPr>
          <w:p w14:paraId="5FC9FCC8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ส่วนลดมูลค่าหุ้นกู้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F37439" w14:textId="4CE93C22" w:rsidR="000B57B5" w:rsidRPr="00C62AA6" w:rsidRDefault="003A2C47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BE9A4E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3275E2" w14:textId="11AD84C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E126E1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9D8664" w14:textId="75C2AF02" w:rsidR="000B57B5" w:rsidRPr="00C62AA6" w:rsidRDefault="003A2C47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397F86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DDFF50" w14:textId="2C7F6A7F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57B5" w:rsidRPr="00C62AA6" w14:paraId="09943CE6" w14:textId="77777777" w:rsidTr="00E57139">
        <w:trPr>
          <w:cantSplit/>
        </w:trPr>
        <w:tc>
          <w:tcPr>
            <w:tcW w:w="4698" w:type="dxa"/>
          </w:tcPr>
          <w:p w14:paraId="5883FBDE" w14:textId="77777777" w:rsidR="000B57B5" w:rsidRPr="00C62AA6" w:rsidRDefault="000B57B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6259ED" w14:textId="3B8D8F11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A2C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0A20B09E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456DF" w14:textId="04DE7F6A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0B57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442568B3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2E8400" w14:textId="2B4E84FC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A2C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158AE033" w14:textId="77777777" w:rsidR="000B57B5" w:rsidRPr="00C62AA6" w:rsidRDefault="000B57B5" w:rsidP="000B57B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C7C319" w14:textId="21821337" w:rsidR="000B57B5" w:rsidRPr="00C62AA6" w:rsidRDefault="007F0795" w:rsidP="000B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0B57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</w:tbl>
    <w:p w14:paraId="16F0FA7B" w14:textId="77777777" w:rsidR="00245D7A" w:rsidRDefault="00BA2B84" w:rsidP="0064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 w:rsidRPr="00C62AA6">
        <w:rPr>
          <w:rFonts w:ascii="Angsana New" w:hAnsi="Angsana New"/>
          <w:b/>
          <w:sz w:val="30"/>
          <w:szCs w:val="30"/>
        </w:rPr>
        <w:tab/>
      </w:r>
    </w:p>
    <w:p w14:paraId="35C5F9A1" w14:textId="2B537220" w:rsidR="00076259" w:rsidRDefault="00245D7A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b/>
          <w:sz w:val="30"/>
          <w:szCs w:val="30"/>
        </w:rPr>
        <w:tab/>
      </w:r>
      <w:r w:rsidR="000B57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="000B57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1A6F98" w:rsidRPr="00C62AA6">
        <w:rPr>
          <w:rFonts w:ascii="Angsana New" w:hAnsi="Angsana New"/>
          <w:sz w:val="30"/>
          <w:szCs w:val="30"/>
          <w:cs/>
        </w:rPr>
        <w:t xml:space="preserve"> </w:t>
      </w:r>
      <w:r w:rsidR="0047517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A6F98" w:rsidRPr="00C62AA6">
        <w:rPr>
          <w:rFonts w:ascii="Angsana New" w:hAnsi="Angsana New"/>
          <w:sz w:val="30"/>
          <w:szCs w:val="30"/>
          <w:cs/>
        </w:rPr>
        <w:t xml:space="preserve">มีสัญญาแลกเปลี่ยนสกุลเงินและอัตราดอกเบี้ย </w:t>
      </w:r>
      <w:r w:rsidR="001A6F98" w:rsidRPr="00C62AA6">
        <w:rPr>
          <w:rFonts w:ascii="Angsana New" w:hAnsi="Angsana New"/>
          <w:sz w:val="30"/>
          <w:szCs w:val="30"/>
        </w:rPr>
        <w:t xml:space="preserve">(Cross Currency Swap) </w:t>
      </w:r>
      <w:r w:rsidR="001A6F98" w:rsidRPr="00C62AA6">
        <w:rPr>
          <w:rFonts w:ascii="Angsana New" w:hAnsi="Angsana New"/>
          <w:sz w:val="30"/>
          <w:szCs w:val="30"/>
          <w:cs/>
        </w:rPr>
        <w:t>กับสถาบันการเงินในประเทศหลายแห่ง เพื่อป้องกันความเสี่ยงจากอัตราแลกเปลี่ยนและอัตราดอกเบี้ยของภาระหนี้สินทางการเงินระย</w:t>
      </w:r>
      <w:r w:rsidR="00395864" w:rsidRPr="00C62AA6">
        <w:rPr>
          <w:rFonts w:ascii="Angsana New" w:hAnsi="Angsana New"/>
          <w:sz w:val="30"/>
          <w:szCs w:val="30"/>
          <w:cs/>
        </w:rPr>
        <w:t>ะยาวสกุลเงินบาทเป็น</w:t>
      </w:r>
      <w:r w:rsidR="00395864" w:rsidRPr="00D85FCF">
        <w:rPr>
          <w:rFonts w:ascii="Angsana New" w:hAnsi="Angsana New"/>
          <w:sz w:val="30"/>
          <w:szCs w:val="30"/>
          <w:cs/>
        </w:rPr>
        <w:t>จำนวนเงินรว</w:t>
      </w:r>
      <w:r w:rsidR="00395864" w:rsidRPr="00031BDB">
        <w:rPr>
          <w:rFonts w:ascii="Angsana New" w:hAnsi="Angsana New"/>
          <w:sz w:val="30"/>
          <w:szCs w:val="30"/>
          <w:cs/>
        </w:rPr>
        <w:t>ม</w:t>
      </w:r>
      <w:r w:rsidR="003842A5" w:rsidRPr="00031BDB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="000B57B5" w:rsidRPr="00031BDB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767</w:t>
      </w:r>
      <w:r w:rsidR="0047517E" w:rsidRPr="00031BDB">
        <w:rPr>
          <w:rFonts w:ascii="Angsana New" w:hAnsi="Angsana New"/>
          <w:sz w:val="30"/>
          <w:szCs w:val="30"/>
        </w:rPr>
        <w:t xml:space="preserve"> </w:t>
      </w:r>
      <w:r w:rsidR="0047517E" w:rsidRPr="00031BDB">
        <w:rPr>
          <w:rFonts w:ascii="Angsana New" w:hAnsi="Angsana New" w:hint="cs"/>
          <w:sz w:val="30"/>
          <w:szCs w:val="30"/>
          <w:cs/>
        </w:rPr>
        <w:t>ล้านบา</w:t>
      </w:r>
      <w:r w:rsidR="0047517E" w:rsidRPr="00D85FCF">
        <w:rPr>
          <w:rFonts w:ascii="Angsana New" w:hAnsi="Angsana New" w:hint="cs"/>
          <w:sz w:val="30"/>
          <w:szCs w:val="30"/>
          <w:cs/>
        </w:rPr>
        <w:t>ท</w:t>
      </w:r>
      <w:r w:rsidR="00230DD3" w:rsidRPr="00D85FCF">
        <w:rPr>
          <w:rFonts w:ascii="Angsana New" w:hAnsi="Angsana New"/>
          <w:sz w:val="30"/>
          <w:szCs w:val="30"/>
        </w:rPr>
        <w:t xml:space="preserve"> </w:t>
      </w:r>
      <w:r w:rsidR="001A6F98" w:rsidRPr="00C62AA6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="001A6F98" w:rsidRPr="00C62AA6">
        <w:rPr>
          <w:rFonts w:ascii="Angsana New" w:hAnsi="Angsana New"/>
          <w:i/>
          <w:iCs/>
          <w:sz w:val="30"/>
          <w:szCs w:val="30"/>
        </w:rPr>
        <w:t>:</w:t>
      </w:r>
      <w:r w:rsidR="001A6F98" w:rsidRPr="00C62AA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6</w:t>
      </w:r>
      <w:r w:rsidR="000B57B5">
        <w:rPr>
          <w:rFonts w:ascii="Angsana New" w:hAnsi="Angsana New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848</w:t>
      </w:r>
      <w:r w:rsidR="0047517E">
        <w:rPr>
          <w:rFonts w:ascii="Angsana New" w:hAnsi="Angsana New"/>
          <w:i/>
          <w:iCs/>
          <w:sz w:val="30"/>
          <w:szCs w:val="30"/>
        </w:rPr>
        <w:t xml:space="preserve"> </w:t>
      </w:r>
      <w:r w:rsidR="0047517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31BDB">
        <w:rPr>
          <w:rFonts w:ascii="Angsana New" w:hAnsi="Angsana New" w:hint="cs"/>
          <w:i/>
          <w:iCs/>
          <w:sz w:val="30"/>
          <w:szCs w:val="30"/>
          <w:cs/>
        </w:rPr>
        <w:t xml:space="preserve">สำหรับกลุ่มบริษัท และ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</w:t>
      </w:r>
      <w:r w:rsidR="00031BDB">
        <w:rPr>
          <w:rFonts w:ascii="Angsana New" w:hAnsi="Angsana New"/>
          <w:i/>
          <w:iCs/>
          <w:sz w:val="30"/>
          <w:szCs w:val="30"/>
        </w:rPr>
        <w:t>,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5</w:t>
      </w:r>
      <w:r w:rsidR="0075357E" w:rsidRPr="0075357E">
        <w:rPr>
          <w:rFonts w:ascii="Angsana New" w:hAnsi="Angsana New"/>
          <w:i/>
          <w:iCs/>
          <w:sz w:val="30"/>
          <w:szCs w:val="30"/>
        </w:rPr>
        <w:t>00</w:t>
      </w:r>
      <w:r w:rsidR="00031BDB">
        <w:rPr>
          <w:rFonts w:ascii="Angsana New" w:hAnsi="Angsana New"/>
          <w:i/>
          <w:iCs/>
          <w:sz w:val="30"/>
          <w:szCs w:val="30"/>
        </w:rPr>
        <w:t xml:space="preserve"> </w:t>
      </w:r>
      <w:r w:rsidR="00031BDB">
        <w:rPr>
          <w:rFonts w:ascii="Angsana New" w:hAnsi="Angsana New" w:hint="cs"/>
          <w:i/>
          <w:iCs/>
          <w:sz w:val="30"/>
          <w:szCs w:val="30"/>
          <w:cs/>
        </w:rPr>
        <w:t>ล้านบาทสำหรับบริษัท</w:t>
      </w:r>
      <w:r w:rsidR="001A6F98" w:rsidRPr="00C62AA6">
        <w:rPr>
          <w:rFonts w:ascii="Angsana New" w:hAnsi="Angsana New"/>
          <w:i/>
          <w:iCs/>
          <w:sz w:val="30"/>
          <w:szCs w:val="30"/>
          <w:cs/>
        </w:rPr>
        <w:t>)</w:t>
      </w:r>
      <w:r w:rsidR="001A6F98" w:rsidRPr="00C62AA6">
        <w:rPr>
          <w:rFonts w:ascii="Angsana New" w:hAnsi="Angsana New"/>
          <w:sz w:val="30"/>
          <w:szCs w:val="30"/>
          <w:cs/>
        </w:rPr>
        <w:t xml:space="preserve">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07067121" w14:textId="77777777" w:rsidR="008A7748" w:rsidRPr="00031BDB" w:rsidRDefault="008A7748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01AA8D1C" w14:textId="1A6DB152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19</w:t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14:paraId="06F42F23" w14:textId="77777777" w:rsidR="00DE151E" w:rsidRPr="00031BDB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29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810"/>
        <w:gridCol w:w="990"/>
        <w:gridCol w:w="259"/>
        <w:gridCol w:w="1001"/>
        <w:gridCol w:w="180"/>
        <w:gridCol w:w="1080"/>
        <w:gridCol w:w="281"/>
        <w:gridCol w:w="1069"/>
      </w:tblGrid>
      <w:tr w:rsidR="00DE151E" w:rsidRPr="00C62AA6" w14:paraId="4D7595B9" w14:textId="77777777" w:rsidTr="00E57139">
        <w:trPr>
          <w:cantSplit/>
          <w:tblHeader/>
        </w:trPr>
        <w:tc>
          <w:tcPr>
            <w:tcW w:w="3859" w:type="dxa"/>
          </w:tcPr>
          <w:p w14:paraId="60C0FB87" w14:textId="77777777" w:rsidR="00DE151E" w:rsidRPr="00C62AA6" w:rsidRDefault="00DE151E" w:rsidP="00AF6226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7E4226" w14:textId="77777777" w:rsidR="00DE151E" w:rsidRPr="00C62AA6" w:rsidRDefault="00DE151E" w:rsidP="00AF6226">
            <w:pPr>
              <w:pStyle w:val="acctmergecolhdg"/>
              <w:spacing w:line="240" w:lineRule="auto"/>
              <w:ind w:left="-88" w:right="-52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4BC8DBD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0964EA6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153F89E" w14:textId="77777777" w:rsidR="00DE151E" w:rsidRPr="00C62AA6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F13" w:rsidRPr="00C62AA6" w14:paraId="7CC75A13" w14:textId="77777777" w:rsidTr="00E57139">
        <w:trPr>
          <w:cantSplit/>
          <w:tblHeader/>
        </w:trPr>
        <w:tc>
          <w:tcPr>
            <w:tcW w:w="3859" w:type="dxa"/>
          </w:tcPr>
          <w:p w14:paraId="32FDA942" w14:textId="77777777" w:rsidR="00A92F13" w:rsidRPr="00C62AA6" w:rsidRDefault="00A92F13" w:rsidP="00AF6226">
            <w:pPr>
              <w:pStyle w:val="acctfourfigures"/>
              <w:spacing w:line="240" w:lineRule="auto"/>
              <w:ind w:left="450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5314A7" w14:textId="77777777" w:rsidR="00A92F13" w:rsidRPr="00C62AA6" w:rsidRDefault="00FA1C59" w:rsidP="00AF6226">
            <w:pPr>
              <w:pStyle w:val="acctmergecolhdg"/>
              <w:spacing w:line="240" w:lineRule="auto"/>
              <w:ind w:left="-88" w:right="-52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364C360B" w14:textId="3BA8C5EE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9" w:type="dxa"/>
          </w:tcPr>
          <w:p w14:paraId="24C202A3" w14:textId="77777777" w:rsidR="00A92F13" w:rsidRPr="00C62AA6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41EBFB5C" w14:textId="757FCD9C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1516D197" w14:textId="77777777" w:rsidR="00A92F13" w:rsidRPr="00C62AA6" w:rsidRDefault="00A92F13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3472D" w14:textId="1B245E12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1" w:type="dxa"/>
          </w:tcPr>
          <w:p w14:paraId="0C7E6178" w14:textId="77777777" w:rsidR="00A92F13" w:rsidRPr="00C62AA6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676DDD15" w14:textId="6CD4B26E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92F13" w:rsidRPr="00C62AA6" w14:paraId="3C1ADE46" w14:textId="77777777" w:rsidTr="00E57139">
        <w:trPr>
          <w:cantSplit/>
        </w:trPr>
        <w:tc>
          <w:tcPr>
            <w:tcW w:w="3859" w:type="dxa"/>
          </w:tcPr>
          <w:p w14:paraId="06D776E1" w14:textId="77777777" w:rsidR="00A92F13" w:rsidRPr="00C62AA6" w:rsidRDefault="00A92F13" w:rsidP="00AF6226">
            <w:pPr>
              <w:tabs>
                <w:tab w:val="clear" w:pos="227"/>
              </w:tabs>
              <w:spacing w:line="240" w:lineRule="auto"/>
              <w:ind w:left="450" w:hanging="4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F83F7A" w14:textId="77777777" w:rsidR="00A92F13" w:rsidRPr="00C62AA6" w:rsidRDefault="00A92F13" w:rsidP="00AF6226">
            <w:pPr>
              <w:pStyle w:val="acctfourfigures"/>
              <w:tabs>
                <w:tab w:val="clear" w:pos="765"/>
              </w:tabs>
              <w:spacing w:line="240" w:lineRule="auto"/>
              <w:ind w:left="-88" w:right="-5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8A7E577" w14:textId="77777777" w:rsidR="00A92F13" w:rsidRPr="00C62AA6" w:rsidRDefault="00A92F13" w:rsidP="00AF6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A5701" w:rsidRPr="00C62AA6" w14:paraId="0D499D13" w14:textId="77777777" w:rsidTr="00E57139">
        <w:trPr>
          <w:cantSplit/>
        </w:trPr>
        <w:tc>
          <w:tcPr>
            <w:tcW w:w="3859" w:type="dxa"/>
          </w:tcPr>
          <w:p w14:paraId="6DCDE750" w14:textId="77777777" w:rsidR="003A5701" w:rsidRPr="00C62AA6" w:rsidRDefault="003A5701" w:rsidP="003A5701">
            <w:pPr>
              <w:tabs>
                <w:tab w:val="clear" w:pos="227"/>
              </w:tabs>
              <w:spacing w:line="240" w:lineRule="auto"/>
              <w:ind w:left="450" w:hanging="450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F2FD7A2" w14:textId="6D1B3BF9" w:rsidR="003A5701" w:rsidRPr="00C62AA6" w:rsidRDefault="007F0795" w:rsidP="003A5701">
            <w:pPr>
              <w:pStyle w:val="Denomination2"/>
              <w:ind w:left="-88" w:right="-52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90" w:type="dxa"/>
            <w:vAlign w:val="bottom"/>
          </w:tcPr>
          <w:p w14:paraId="39702729" w14:textId="1A67AFF1" w:rsidR="003A5701" w:rsidRPr="002A0FD6" w:rsidRDefault="007F0795" w:rsidP="003A5701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029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</w:p>
        </w:tc>
        <w:tc>
          <w:tcPr>
            <w:tcW w:w="259" w:type="dxa"/>
            <w:vAlign w:val="bottom"/>
          </w:tcPr>
          <w:p w14:paraId="1E9B2A69" w14:textId="77777777" w:rsidR="003A5701" w:rsidRPr="002A0FD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vAlign w:val="bottom"/>
          </w:tcPr>
          <w:p w14:paraId="41B6C1CE" w14:textId="04B75BE1" w:rsidR="003A5701" w:rsidRPr="002A0FD6" w:rsidRDefault="007F0795" w:rsidP="003A5701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A5701" w:rsidRPr="002A0F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B35D680" w14:textId="77777777" w:rsidR="003A5701" w:rsidRPr="002A0FD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72BE18" w14:textId="6A922D9F" w:rsidR="003A5701" w:rsidRPr="002A0FD6" w:rsidRDefault="007F0795" w:rsidP="003A5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D0294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81" w:type="dxa"/>
            <w:vAlign w:val="bottom"/>
          </w:tcPr>
          <w:p w14:paraId="7BF39780" w14:textId="77777777" w:rsidR="003A5701" w:rsidRPr="00C62AA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B080236" w14:textId="401000CD" w:rsidR="003A5701" w:rsidRPr="00C62AA6" w:rsidRDefault="007F0795" w:rsidP="003A5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3A5701" w:rsidRPr="002A0FD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</w:p>
        </w:tc>
      </w:tr>
      <w:tr w:rsidR="003A5701" w:rsidRPr="00C62AA6" w14:paraId="0FF62EA1" w14:textId="77777777" w:rsidTr="006022F1">
        <w:trPr>
          <w:cantSplit/>
        </w:trPr>
        <w:tc>
          <w:tcPr>
            <w:tcW w:w="3859" w:type="dxa"/>
            <w:tcBorders>
              <w:bottom w:val="nil"/>
            </w:tcBorders>
          </w:tcPr>
          <w:p w14:paraId="5C1B9201" w14:textId="77777777" w:rsidR="003A5701" w:rsidRPr="00C62AA6" w:rsidRDefault="003A5701" w:rsidP="003A5701">
            <w:pPr>
              <w:spacing w:line="240" w:lineRule="auto"/>
              <w:ind w:left="450" w:right="281" w:hanging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8BD21BB" w14:textId="77777777" w:rsidR="003A5701" w:rsidRPr="00C62AA6" w:rsidRDefault="003A5701" w:rsidP="003A5701">
            <w:pPr>
              <w:pStyle w:val="Denomination2"/>
              <w:ind w:left="-88" w:right="-52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C3D5F3" w14:textId="5FA75D8B" w:rsidR="003A5701" w:rsidRPr="00C62AA6" w:rsidRDefault="007F0795" w:rsidP="003A5701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0294D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259" w:type="dxa"/>
            <w:tcBorders>
              <w:bottom w:val="nil"/>
            </w:tcBorders>
            <w:vAlign w:val="bottom"/>
          </w:tcPr>
          <w:p w14:paraId="45F3D55F" w14:textId="77777777" w:rsidR="003A5701" w:rsidRPr="00C62AA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64D6E5C" w14:textId="16539A67" w:rsidR="003A5701" w:rsidRPr="00C62AA6" w:rsidRDefault="007F0795" w:rsidP="003A5701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A570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80" w:type="dxa"/>
            <w:vAlign w:val="bottom"/>
          </w:tcPr>
          <w:p w14:paraId="538F98E3" w14:textId="77777777" w:rsidR="003A5701" w:rsidRPr="00C62AA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E911A9" w14:textId="60F6C846" w:rsidR="003A5701" w:rsidRPr="00C62AA6" w:rsidRDefault="007F0795" w:rsidP="003A5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029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81" w:type="dxa"/>
            <w:vAlign w:val="bottom"/>
          </w:tcPr>
          <w:p w14:paraId="76574806" w14:textId="77777777" w:rsidR="003A5701" w:rsidRPr="00C62AA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D7300E6" w14:textId="74C72D28" w:rsidR="003A5701" w:rsidRPr="00C62AA6" w:rsidRDefault="007F0795" w:rsidP="003A5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3A57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334</w:t>
            </w:r>
          </w:p>
        </w:tc>
      </w:tr>
      <w:tr w:rsidR="003A5701" w:rsidRPr="00C62AA6" w14:paraId="7CE3E668" w14:textId="77777777" w:rsidTr="006022F1">
        <w:trPr>
          <w:cantSplit/>
        </w:trPr>
        <w:tc>
          <w:tcPr>
            <w:tcW w:w="3859" w:type="dxa"/>
            <w:tcBorders>
              <w:bottom w:val="nil"/>
            </w:tcBorders>
          </w:tcPr>
          <w:p w14:paraId="72679D5E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50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C0D18E9" w14:textId="77777777" w:rsidR="003A5701" w:rsidRPr="00C62AA6" w:rsidRDefault="003A5701" w:rsidP="003A5701">
            <w:pPr>
              <w:pStyle w:val="Denomination2"/>
              <w:ind w:left="-88" w:righ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15C90" w14:textId="133A546B" w:rsidR="003A5701" w:rsidRPr="00C62AA6" w:rsidRDefault="007F0795" w:rsidP="003A5701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D029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59" w:type="dxa"/>
            <w:tcBorders>
              <w:bottom w:val="nil"/>
            </w:tcBorders>
            <w:vAlign w:val="bottom"/>
          </w:tcPr>
          <w:p w14:paraId="16C8E9D0" w14:textId="77777777" w:rsidR="003A5701" w:rsidRPr="00C62AA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EA0D0" w14:textId="0C31544B" w:rsidR="003A5701" w:rsidRPr="00C62AA6" w:rsidRDefault="007F0795" w:rsidP="003A5701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3A57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02C13A6" w14:textId="77777777" w:rsidR="003A5701" w:rsidRPr="00C62AA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A70BE" w14:textId="53EB5951" w:rsidR="003A5701" w:rsidRPr="00C62AA6" w:rsidRDefault="007F0795" w:rsidP="003A5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D0294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81" w:type="dxa"/>
            <w:tcBorders>
              <w:bottom w:val="nil"/>
            </w:tcBorders>
            <w:vAlign w:val="bottom"/>
          </w:tcPr>
          <w:p w14:paraId="73C3EDA8" w14:textId="77777777" w:rsidR="003A5701" w:rsidRPr="00C62AA6" w:rsidRDefault="003A5701" w:rsidP="003A5701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12E8E" w14:textId="37EE4192" w:rsidR="003A5701" w:rsidRPr="00C62AA6" w:rsidRDefault="007F0795" w:rsidP="003A5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</w:t>
            </w:r>
            <w:r w:rsidR="003A570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4E0B2867" w14:textId="77777777" w:rsidR="002A0FD6" w:rsidRPr="002A0FD6" w:rsidRDefault="00545A48" w:rsidP="00545A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  <w:r w:rsidRPr="002A0FD6">
        <w:rPr>
          <w:rFonts w:ascii="Angsana New" w:hAnsi="Angsana New"/>
          <w:sz w:val="24"/>
          <w:szCs w:val="24"/>
        </w:rPr>
        <w:tab/>
      </w:r>
    </w:p>
    <w:p w14:paraId="358F6741" w14:textId="530BEA1C" w:rsidR="00633A83" w:rsidRDefault="00633A83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CE2B70" w14:textId="77777777" w:rsidR="00031BDB" w:rsidRDefault="00031BDB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651C96" w14:textId="77777777" w:rsidR="00031BDB" w:rsidRDefault="00031BDB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06897A" w14:textId="77777777" w:rsidR="00031BDB" w:rsidRDefault="00031BDB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D4BEC7" w14:textId="77777777" w:rsidR="00031BDB" w:rsidRDefault="00031BDB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A78747" w14:textId="77777777" w:rsidR="00031BDB" w:rsidRDefault="00031BDB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FD5E00" w14:textId="77777777" w:rsidR="00031BDB" w:rsidRPr="00F41395" w:rsidRDefault="00031BDB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978F809" w14:textId="6A31AA0B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5357E" w:rsidRPr="0075357E">
        <w:rPr>
          <w:rFonts w:ascii="Angsana New" w:hAnsi="Angsana New"/>
          <w:b/>
          <w:bCs/>
          <w:sz w:val="30"/>
          <w:szCs w:val="30"/>
        </w:rPr>
        <w:t>0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16779D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14:paraId="10D05FCB" w14:textId="77777777" w:rsidR="00DE151E" w:rsidRPr="00070A2F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990"/>
        <w:gridCol w:w="270"/>
        <w:gridCol w:w="990"/>
        <w:gridCol w:w="270"/>
        <w:gridCol w:w="990"/>
        <w:gridCol w:w="270"/>
        <w:gridCol w:w="990"/>
      </w:tblGrid>
      <w:tr w:rsidR="00DE151E" w:rsidRPr="00C62AA6" w14:paraId="1CA2301B" w14:textId="77777777" w:rsidTr="00E57139">
        <w:trPr>
          <w:cantSplit/>
          <w:trHeight w:val="352"/>
        </w:trPr>
        <w:tc>
          <w:tcPr>
            <w:tcW w:w="4788" w:type="dxa"/>
          </w:tcPr>
          <w:p w14:paraId="24F79F27" w14:textId="77777777" w:rsidR="00DE151E" w:rsidRPr="00C62AA6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4AA15BA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470B1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F82166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F13" w:rsidRPr="00C62AA6" w14:paraId="3718C3E8" w14:textId="77777777" w:rsidTr="00E57139">
        <w:trPr>
          <w:cantSplit/>
        </w:trPr>
        <w:tc>
          <w:tcPr>
            <w:tcW w:w="4788" w:type="dxa"/>
          </w:tcPr>
          <w:p w14:paraId="151C489D" w14:textId="77777777" w:rsidR="00A92F13" w:rsidRPr="00C62AA6" w:rsidRDefault="00A92F1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91A697A" w14:textId="79388FFD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54D613D" w14:textId="77777777" w:rsidR="00A92F13" w:rsidRPr="00C62AA6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9814A4" w14:textId="2B564214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595C82E3" w14:textId="77777777" w:rsidR="00A92F13" w:rsidRPr="00C62AA6" w:rsidRDefault="00A92F13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617DB" w14:textId="27847E88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39DFAC8" w14:textId="77777777" w:rsidR="00A92F13" w:rsidRPr="00C62AA6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AABCC6" w14:textId="39C50F4A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92F13" w:rsidRPr="00C62AA6" w14:paraId="0CC446F1" w14:textId="77777777" w:rsidTr="00E57139">
        <w:trPr>
          <w:cantSplit/>
        </w:trPr>
        <w:tc>
          <w:tcPr>
            <w:tcW w:w="4788" w:type="dxa"/>
          </w:tcPr>
          <w:p w14:paraId="4C207C2A" w14:textId="77777777" w:rsidR="00A92F13" w:rsidRPr="00C62AA6" w:rsidRDefault="00A92F1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15482BC8" w14:textId="77777777" w:rsidR="00A92F13" w:rsidRPr="00C62AA6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59" w:rsidRPr="00C62AA6" w14:paraId="447479A8" w14:textId="77777777" w:rsidTr="00E57139">
        <w:trPr>
          <w:cantSplit/>
        </w:trPr>
        <w:tc>
          <w:tcPr>
            <w:tcW w:w="4788" w:type="dxa"/>
          </w:tcPr>
          <w:p w14:paraId="60E23044" w14:textId="77777777" w:rsidR="00076259" w:rsidRPr="00BE56A0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56A0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เจ้าหนี้จากการซื้อหลักทรัพย์ค้างจ่าย</w:t>
            </w:r>
          </w:p>
        </w:tc>
        <w:tc>
          <w:tcPr>
            <w:tcW w:w="990" w:type="dxa"/>
          </w:tcPr>
          <w:p w14:paraId="60627AB1" w14:textId="77777777" w:rsidR="00076259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9B7E9" w14:textId="77777777" w:rsidR="00076259" w:rsidRPr="00C62AA6" w:rsidRDefault="00076259" w:rsidP="00F4139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E136CB" w14:textId="77777777" w:rsidR="00076259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FD8B9" w14:textId="77777777" w:rsidR="00076259" w:rsidRPr="00C62AA6" w:rsidRDefault="00076259" w:rsidP="00F41395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9F5EB" w14:textId="77777777" w:rsidR="00076259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C0181" w14:textId="77777777" w:rsidR="00076259" w:rsidRPr="00C62AA6" w:rsidRDefault="00076259" w:rsidP="00F4139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627020" w14:textId="77777777" w:rsidR="00076259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701" w:rsidRPr="00C62AA6" w14:paraId="4DC09D34" w14:textId="77777777" w:rsidTr="00E57139">
        <w:trPr>
          <w:cantSplit/>
        </w:trPr>
        <w:tc>
          <w:tcPr>
            <w:tcW w:w="4788" w:type="dxa"/>
          </w:tcPr>
          <w:p w14:paraId="436BE996" w14:textId="77777777" w:rsidR="003A5701" w:rsidRPr="00076259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625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6259"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90" w:type="dxa"/>
          </w:tcPr>
          <w:p w14:paraId="1DED0B3E" w14:textId="3ED2413D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9D504A5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1FED7A" w14:textId="44066732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E662B9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466215B" w14:textId="7192FA8B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D1A8B35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5B405A" w14:textId="2E49F093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A5701" w:rsidRPr="00C62AA6" w14:paraId="590452CC" w14:textId="77777777" w:rsidTr="00E57139">
        <w:trPr>
          <w:cantSplit/>
        </w:trPr>
        <w:tc>
          <w:tcPr>
            <w:tcW w:w="4788" w:type="dxa"/>
          </w:tcPr>
          <w:p w14:paraId="715BABEE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90" w:type="dxa"/>
          </w:tcPr>
          <w:p w14:paraId="64DFB3B5" w14:textId="4D6499A2" w:rsidR="003A5701" w:rsidRPr="00C62AA6" w:rsidRDefault="00E82AA0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74FE1678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B0F320" w14:textId="06A8C004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696C0470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F33984" w14:textId="49562FDB" w:rsidR="003A5701" w:rsidRPr="00C62AA6" w:rsidRDefault="00E82AA0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0F26E51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7F12E2" w14:textId="23BBCE02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</w:tr>
      <w:tr w:rsidR="003A5701" w:rsidRPr="00C62AA6" w14:paraId="23A35653" w14:textId="77777777" w:rsidTr="00E57139">
        <w:trPr>
          <w:cantSplit/>
        </w:trPr>
        <w:tc>
          <w:tcPr>
            <w:tcW w:w="4788" w:type="dxa"/>
          </w:tcPr>
          <w:p w14:paraId="15E94F21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กองทุนน้ำมันเชื้อเพลิงค้างจ่าย</w:t>
            </w:r>
          </w:p>
        </w:tc>
        <w:tc>
          <w:tcPr>
            <w:tcW w:w="990" w:type="dxa"/>
          </w:tcPr>
          <w:p w14:paraId="328D517F" w14:textId="2142F642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7C4AED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53657A" w14:textId="47971530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0B68CB12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E432B88" w14:textId="68BF5D54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E9F0E1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CA8D82" w14:textId="55D17516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3A5701" w:rsidRPr="00C62AA6" w14:paraId="471A5BFC" w14:textId="77777777" w:rsidTr="00E57139">
        <w:trPr>
          <w:cantSplit/>
        </w:trPr>
        <w:tc>
          <w:tcPr>
            <w:tcW w:w="4788" w:type="dxa"/>
          </w:tcPr>
          <w:p w14:paraId="4C336B0F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6B9F02E3" w14:textId="1DF1ACC2" w:rsidR="003A5701" w:rsidRPr="00C62AA6" w:rsidRDefault="007F0795" w:rsidP="00E8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0294D">
              <w:rPr>
                <w:rFonts w:ascii="Angsana New" w:hAnsi="Angsana New"/>
                <w:sz w:val="30"/>
                <w:szCs w:val="30"/>
              </w:rPr>
              <w:t>,</w:t>
            </w:r>
            <w:r w:rsidR="00E82AA0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4E3EBE4B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171897" w14:textId="44673E39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570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09172E6D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95CCFB5" w14:textId="6D9A3A43" w:rsidR="003A5701" w:rsidRPr="00C62AA6" w:rsidRDefault="007F0795" w:rsidP="00E8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0294D">
              <w:rPr>
                <w:rFonts w:ascii="Angsana New" w:hAnsi="Angsana New"/>
                <w:sz w:val="30"/>
                <w:szCs w:val="30"/>
              </w:rPr>
              <w:t>,</w:t>
            </w:r>
            <w:r w:rsidR="00E82AA0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589930DD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F46D86" w14:textId="361F8042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3A5701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3A5701" w:rsidRPr="00C62AA6" w14:paraId="5B75B89B" w14:textId="77777777" w:rsidTr="00E57139">
        <w:trPr>
          <w:cantSplit/>
        </w:trPr>
        <w:tc>
          <w:tcPr>
            <w:tcW w:w="4788" w:type="dxa"/>
          </w:tcPr>
          <w:p w14:paraId="5947B620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22D2D3" w14:textId="6EB146D0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0294D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E82A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FEC363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9AABE4" w14:textId="59001721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570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3DC13E7E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873A92" w14:textId="11007E6E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0294D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3DEC1DE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C0186B" w14:textId="25584B50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5701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3A5701" w:rsidRPr="00C62AA6" w14:paraId="424CA13B" w14:textId="77777777" w:rsidTr="00E57139">
        <w:trPr>
          <w:cantSplit/>
        </w:trPr>
        <w:tc>
          <w:tcPr>
            <w:tcW w:w="4788" w:type="dxa"/>
          </w:tcPr>
          <w:p w14:paraId="4E37F630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EC6E25" w14:textId="1516455C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029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304A720F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068384" w14:textId="12450F60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A57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1BF01F2B" w14:textId="77777777" w:rsidR="003A5701" w:rsidRPr="00C62AA6" w:rsidRDefault="003A5701" w:rsidP="003A5701">
            <w:pPr>
              <w:pStyle w:val="a0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E881A5" w14:textId="0431434F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29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3C28CA8" w14:textId="77777777" w:rsidR="003A5701" w:rsidRPr="00C62AA6" w:rsidRDefault="003A5701" w:rsidP="003A5701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ACA37" w14:textId="3DA9CC81" w:rsidR="003A5701" w:rsidRPr="00C62AA6" w:rsidRDefault="007F0795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A57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10D23B03" w14:textId="321C1D44" w:rsidR="00245D7A" w:rsidRDefault="00245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2EAF1D" w14:textId="306376AE" w:rsidR="00DE151E" w:rsidRPr="00C62AA6" w:rsidRDefault="007F0795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21</w:t>
      </w:r>
      <w:r w:rsidR="00532E9B" w:rsidRPr="00C62AA6">
        <w:rPr>
          <w:rFonts w:ascii="Angsana New" w:hAnsi="Angsana New"/>
          <w:b/>
          <w:bCs/>
          <w:sz w:val="30"/>
          <w:szCs w:val="30"/>
        </w:rPr>
        <w:t xml:space="preserve"> </w:t>
      </w:r>
      <w:r w:rsidR="00532E9B" w:rsidRPr="00C62AA6">
        <w:rPr>
          <w:rFonts w:ascii="Angsana New" w:hAnsi="Angsana New"/>
          <w:b/>
          <w:bCs/>
          <w:sz w:val="30"/>
          <w:szCs w:val="30"/>
        </w:rPr>
        <w:tab/>
      </w:r>
      <w:r w:rsidR="00DE7878" w:rsidRPr="00031BDB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</w:t>
      </w:r>
      <w:r w:rsidR="00901EE1" w:rsidRPr="00031BDB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5600E13F" w14:textId="77777777" w:rsidR="00DE151E" w:rsidRPr="00070A2F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</w:p>
    <w:p w14:paraId="7ACE1582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F1C2472" w14:textId="77777777" w:rsidR="00DE151E" w:rsidRPr="00070A2F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58"/>
        <w:gridCol w:w="990"/>
        <w:gridCol w:w="270"/>
        <w:gridCol w:w="900"/>
        <w:gridCol w:w="270"/>
        <w:gridCol w:w="900"/>
        <w:gridCol w:w="270"/>
        <w:gridCol w:w="900"/>
      </w:tblGrid>
      <w:tr w:rsidR="00DE151E" w:rsidRPr="00C62AA6" w14:paraId="5006B491" w14:textId="77777777" w:rsidTr="00031BDB">
        <w:trPr>
          <w:tblHeader/>
        </w:trPr>
        <w:tc>
          <w:tcPr>
            <w:tcW w:w="5058" w:type="dxa"/>
          </w:tcPr>
          <w:p w14:paraId="05AF0BF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76A174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62AA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C0C133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64A6B6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2AA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92F13" w:rsidRPr="00C62AA6" w14:paraId="5A30EEDE" w14:textId="77777777" w:rsidTr="00031BDB">
        <w:trPr>
          <w:tblHeader/>
        </w:trPr>
        <w:tc>
          <w:tcPr>
            <w:tcW w:w="5058" w:type="dxa"/>
          </w:tcPr>
          <w:p w14:paraId="2C4A0554" w14:textId="77777777" w:rsidR="00A92F13" w:rsidRPr="00C62AA6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BB3B83" w14:textId="3415CA08" w:rsidR="00A92F13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FE6DBD1" w14:textId="77777777" w:rsidR="00A92F13" w:rsidRPr="00C62AA6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8BC8DA" w14:textId="6A5EA579" w:rsidR="00A92F13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2BA52A90" w14:textId="77777777" w:rsidR="00A92F13" w:rsidRPr="00C62AA6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5EA835" w14:textId="369423B2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C67E78D" w14:textId="77777777" w:rsidR="00A92F13" w:rsidRPr="00C62AA6" w:rsidRDefault="00A92F13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ACE15" w14:textId="104A6334" w:rsidR="00A92F13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A92F13" w:rsidRPr="00C62AA6" w14:paraId="2FDD5BAF" w14:textId="77777777" w:rsidTr="00031BDB">
        <w:trPr>
          <w:tblHeader/>
        </w:trPr>
        <w:tc>
          <w:tcPr>
            <w:tcW w:w="5058" w:type="dxa"/>
          </w:tcPr>
          <w:p w14:paraId="2248A26D" w14:textId="77777777" w:rsidR="00A92F13" w:rsidRPr="00C62AA6" w:rsidRDefault="00A92F13" w:rsidP="00AF622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578BF907" w14:textId="77777777" w:rsidR="00A92F13" w:rsidRPr="00C62AA6" w:rsidRDefault="00A92F13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5701" w:rsidRPr="00C62AA6" w14:paraId="54EE435B" w14:textId="77777777" w:rsidTr="001E7293">
        <w:tc>
          <w:tcPr>
            <w:tcW w:w="5058" w:type="dxa"/>
          </w:tcPr>
          <w:p w14:paraId="5A130FC1" w14:textId="0AC9CB74" w:rsidR="003A5701" w:rsidRPr="00C62AA6" w:rsidRDefault="00DE7878" w:rsidP="000A7BE9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031BD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</w:t>
            </w:r>
            <w:r w:rsidR="0004548C" w:rsidRPr="00031BDB">
              <w:rPr>
                <w:rFonts w:ascii="Angsana New" w:hAnsi="Angsana New" w:hint="cs"/>
                <w:sz w:val="30"/>
                <w:szCs w:val="30"/>
                <w:cs/>
              </w:rPr>
              <w:t>สินสำหรับ</w:t>
            </w:r>
            <w:r w:rsidR="003A5701" w:rsidRPr="00031BD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="003A5701" w:rsidRPr="00031B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7BE9" w:rsidRPr="00031BDB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3A5701" w:rsidRPr="00031B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3A5701" w:rsidRPr="00031B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5701" w:rsidRPr="00031BD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504E62" w14:textId="77777777" w:rsidR="005212B5" w:rsidRDefault="005212B5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DBD554" w14:textId="102C7866" w:rsidR="003A5701" w:rsidRPr="00C62AA6" w:rsidRDefault="007F0795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029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2B93B52F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C9A925B" w14:textId="77777777" w:rsidR="005212B5" w:rsidRDefault="005212B5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0ED956F" w14:textId="5FC33E08" w:rsidR="003A5701" w:rsidRPr="00C62AA6" w:rsidRDefault="007F0795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A57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258A9E24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1E1843F" w14:textId="77777777" w:rsidR="005212B5" w:rsidRDefault="005212B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39B556E" w14:textId="7A354B22" w:rsidR="003A5701" w:rsidRPr="00C62AA6" w:rsidRDefault="007F079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0294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29300F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2573CA" w14:textId="77777777" w:rsidR="005212B5" w:rsidRDefault="005212B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3D7B2AD" w14:textId="2D32C030" w:rsidR="003A5701" w:rsidRPr="00C62AA6" w:rsidRDefault="007F079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A5701" w:rsidRPr="00C62AA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922</w:t>
            </w:r>
          </w:p>
        </w:tc>
      </w:tr>
      <w:tr w:rsidR="00031BDB" w:rsidRPr="00C62AA6" w14:paraId="667A32CA" w14:textId="77777777" w:rsidTr="000E195B">
        <w:tc>
          <w:tcPr>
            <w:tcW w:w="5058" w:type="dxa"/>
          </w:tcPr>
          <w:p w14:paraId="00BAE26C" w14:textId="77777777" w:rsidR="00031BDB" w:rsidRPr="00C62AA6" w:rsidRDefault="00031BDB" w:rsidP="000E195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1C8CF405" w14:textId="78FB65F4" w:rsidR="00031BDB" w:rsidRPr="00C62AA6" w:rsidRDefault="00031BDB" w:rsidP="000E195B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5701" w:rsidRPr="00C62AA6" w14:paraId="5EF7E319" w14:textId="77777777" w:rsidTr="001E7293">
        <w:tc>
          <w:tcPr>
            <w:tcW w:w="5058" w:type="dxa"/>
          </w:tcPr>
          <w:p w14:paraId="16A1FA9E" w14:textId="77777777" w:rsidR="003A5701" w:rsidRPr="00C62AA6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5F182C81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70380A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2B60C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AE98BD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8267536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B577C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F07F2BC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701" w:rsidRPr="00C62AA6" w14:paraId="1B1F630C" w14:textId="77777777" w:rsidTr="001E7293">
        <w:tc>
          <w:tcPr>
            <w:tcW w:w="5058" w:type="dxa"/>
          </w:tcPr>
          <w:p w14:paraId="66D016E3" w14:textId="77777777" w:rsidR="003A5701" w:rsidRPr="00C62AA6" w:rsidRDefault="003A5701" w:rsidP="005212B5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990" w:type="dxa"/>
          </w:tcPr>
          <w:p w14:paraId="580AF661" w14:textId="14B6731D" w:rsidR="00D0294D" w:rsidRPr="00C62AA6" w:rsidRDefault="007F0795" w:rsidP="005212B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379AC101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6EB0E11" w14:textId="1F74D626" w:rsidR="003A5701" w:rsidRPr="00C62AA6" w:rsidRDefault="007F0795" w:rsidP="005212B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42877FB0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633A50C9" w14:textId="3D86B0BC" w:rsidR="00D0294D" w:rsidRPr="00C62AA6" w:rsidRDefault="007F0795" w:rsidP="005212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0" w:type="dxa"/>
          </w:tcPr>
          <w:p w14:paraId="4F3A24A8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49D219E" w14:textId="5B788CBC" w:rsidR="003A5701" w:rsidRPr="00C62AA6" w:rsidRDefault="007F0795" w:rsidP="005212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</w:tr>
      <w:tr w:rsidR="003A5701" w:rsidRPr="00C62AA6" w14:paraId="4F708AC3" w14:textId="77777777" w:rsidTr="001E7293">
        <w:tc>
          <w:tcPr>
            <w:tcW w:w="5058" w:type="dxa"/>
          </w:tcPr>
          <w:p w14:paraId="1E278320" w14:textId="77777777" w:rsidR="003A5701" w:rsidRPr="003438A1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3438A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438A1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จากการประมาณตามหลักการ</w:t>
            </w:r>
          </w:p>
        </w:tc>
        <w:tc>
          <w:tcPr>
            <w:tcW w:w="990" w:type="dxa"/>
          </w:tcPr>
          <w:p w14:paraId="6CDE2C34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52AEF8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90F1F1B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2945CC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2E6767AC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00ECAD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E8495B8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5701" w:rsidRPr="00C62AA6" w14:paraId="267C4496" w14:textId="77777777" w:rsidTr="001E7293">
        <w:tc>
          <w:tcPr>
            <w:tcW w:w="5058" w:type="dxa"/>
          </w:tcPr>
          <w:p w14:paraId="2B88294B" w14:textId="77777777" w:rsidR="003A5701" w:rsidRPr="00C62AA6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คณิตศาสตร์ประกันภัยที่รับรู้ในปี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A4DC8B" w14:textId="06EF1EA2" w:rsidR="003A5701" w:rsidRPr="00C62AA6" w:rsidRDefault="00D0294D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CAD801C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18942E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F972AA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B0C850" w14:textId="62E0244B" w:rsidR="003A5701" w:rsidRPr="00C62AA6" w:rsidRDefault="00D0294D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90175C4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0F855F" w14:textId="77777777" w:rsidR="003A5701" w:rsidRPr="00C62AA6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5701" w:rsidRPr="00C62AA6" w14:paraId="56359F1B" w14:textId="77777777" w:rsidTr="001E7293">
        <w:tc>
          <w:tcPr>
            <w:tcW w:w="5058" w:type="dxa"/>
          </w:tcPr>
          <w:p w14:paraId="085FF561" w14:textId="77777777" w:rsidR="003A5701" w:rsidRPr="00C62AA6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553745" w14:textId="03AD2469" w:rsidR="003A5701" w:rsidRPr="00C62AA6" w:rsidRDefault="000A5280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4363246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3389F6" w14:textId="4CB4995A" w:rsidR="003A5701" w:rsidRPr="00C62AA6" w:rsidRDefault="007F0795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3A4076BD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17F85E" w14:textId="583F2558" w:rsidR="003A5701" w:rsidRPr="00C62AA6" w:rsidRDefault="000A5280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14:paraId="70A00177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6531D5" w14:textId="4A66550D" w:rsidR="003A5701" w:rsidRPr="00C62AA6" w:rsidRDefault="007F079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</w:tr>
      <w:tr w:rsidR="00031BDB" w:rsidRPr="00C62AA6" w14:paraId="47F7EDC0" w14:textId="77777777" w:rsidTr="00031BDB">
        <w:tc>
          <w:tcPr>
            <w:tcW w:w="5058" w:type="dxa"/>
          </w:tcPr>
          <w:p w14:paraId="043D0150" w14:textId="77777777" w:rsidR="00031BDB" w:rsidRPr="00C62AA6" w:rsidRDefault="00031BDB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680692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D0E4D5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E79865" w14:textId="77777777" w:rsidR="00031BDB" w:rsidRDefault="00031BDB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CE2C71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8BA50B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78776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24AC70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31BDB" w:rsidRPr="00C62AA6" w14:paraId="631D3CE6" w14:textId="77777777" w:rsidTr="00031BDB">
        <w:tc>
          <w:tcPr>
            <w:tcW w:w="5058" w:type="dxa"/>
          </w:tcPr>
          <w:p w14:paraId="63A87B8A" w14:textId="77777777" w:rsidR="00031BDB" w:rsidRPr="00C62AA6" w:rsidRDefault="00031BDB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983A91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0BB9EC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86621" w14:textId="77777777" w:rsidR="00031BDB" w:rsidRDefault="00031BDB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A2E032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D7FC0B1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0411B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F9E9DEB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31BDB" w:rsidRPr="00C62AA6" w14:paraId="546ABDD3" w14:textId="77777777" w:rsidTr="00031BDB">
        <w:tc>
          <w:tcPr>
            <w:tcW w:w="5058" w:type="dxa"/>
          </w:tcPr>
          <w:p w14:paraId="480478FD" w14:textId="77777777" w:rsidR="00031BDB" w:rsidRPr="00C62AA6" w:rsidRDefault="00031BDB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A24C63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5960EF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88B1C" w14:textId="77777777" w:rsidR="00031BDB" w:rsidRDefault="00031BDB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2DACA7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D4569B2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4A223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FCF5B4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31BDB" w:rsidRPr="00C62AA6" w14:paraId="66463389" w14:textId="77777777" w:rsidTr="00031BDB">
        <w:tc>
          <w:tcPr>
            <w:tcW w:w="5058" w:type="dxa"/>
          </w:tcPr>
          <w:p w14:paraId="617360A1" w14:textId="77777777" w:rsidR="00031BDB" w:rsidRPr="00C62AA6" w:rsidRDefault="00031BDB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4EF84D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986675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39F7117" w14:textId="77777777" w:rsidR="00031BDB" w:rsidRDefault="00031BDB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C27059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5CDCE1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24F58" w14:textId="77777777" w:rsidR="00031BDB" w:rsidRPr="00C62AA6" w:rsidRDefault="00031BDB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4FAD83B" w14:textId="77777777" w:rsidR="00031BDB" w:rsidRDefault="00031BDB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712" w:rsidRPr="00C62AA6" w14:paraId="172D5BDE" w14:textId="77777777" w:rsidTr="001E7293">
        <w:tc>
          <w:tcPr>
            <w:tcW w:w="5058" w:type="dxa"/>
          </w:tcPr>
          <w:p w14:paraId="6225A9C5" w14:textId="77777777" w:rsidR="005B3712" w:rsidRPr="00C62AA6" w:rsidRDefault="005B3712" w:rsidP="005B3712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9EED809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E2B992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6F5E9E3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1A66C2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6E4EA47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CA2C5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4FD5EDE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712" w:rsidRPr="00C62AA6" w14:paraId="3E840969" w14:textId="77777777" w:rsidTr="001E7293">
        <w:tc>
          <w:tcPr>
            <w:tcW w:w="5058" w:type="dxa"/>
          </w:tcPr>
          <w:p w14:paraId="422A18BC" w14:textId="77777777" w:rsidR="005B3712" w:rsidRPr="00C62AA6" w:rsidRDefault="005B3712" w:rsidP="005B3712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จากการประมาณตามหลักการ</w:t>
            </w:r>
          </w:p>
        </w:tc>
        <w:tc>
          <w:tcPr>
            <w:tcW w:w="990" w:type="dxa"/>
          </w:tcPr>
          <w:p w14:paraId="6403A9E7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99F94D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CFDFEE0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27B39D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69225883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AA888F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A45B029" w14:textId="77777777" w:rsidR="005B3712" w:rsidRPr="00C62AA6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5701" w:rsidRPr="00C62AA6" w14:paraId="1305DFB9" w14:textId="77777777" w:rsidTr="001E7293">
        <w:tc>
          <w:tcPr>
            <w:tcW w:w="5058" w:type="dxa"/>
          </w:tcPr>
          <w:p w14:paraId="6A69C5ED" w14:textId="77777777" w:rsidR="003A5701" w:rsidRPr="00C62AA6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คณิตศาสตร์ประกันภัยที่รับรู้ในปี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DB0B8E" w14:textId="40F68B3C" w:rsidR="003A5701" w:rsidRPr="000F0B8F" w:rsidRDefault="007F0795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C574D75" w14:textId="77777777" w:rsidR="003A5701" w:rsidRPr="000F0B8F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3598B" w14:textId="77777777" w:rsidR="003A5701" w:rsidRPr="000F0B8F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CF13BE" w14:textId="77777777" w:rsidR="003A5701" w:rsidRPr="000F0B8F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354F97" w14:textId="4FEDBAAE" w:rsidR="003A5701" w:rsidRPr="000F0B8F" w:rsidRDefault="007F079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</w:tcPr>
          <w:p w14:paraId="0D3B3F75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FE18B0" w14:textId="77777777" w:rsidR="003A5701" w:rsidRPr="000F0B8F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5701" w:rsidRPr="00C62AA6" w14:paraId="45750C45" w14:textId="77777777" w:rsidTr="001E7293">
        <w:tc>
          <w:tcPr>
            <w:tcW w:w="5058" w:type="dxa"/>
          </w:tcPr>
          <w:p w14:paraId="63647021" w14:textId="77777777" w:rsidR="003A5701" w:rsidRPr="00C62AA6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2E9D79" w14:textId="6978B0AC" w:rsidR="003A5701" w:rsidRPr="000F0B8F" w:rsidRDefault="007F0795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A5BEB9E" w14:textId="77777777" w:rsidR="003A5701" w:rsidRPr="000F0B8F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6B033D" w14:textId="77777777" w:rsidR="003A5701" w:rsidRPr="000F0B8F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B67F1C9" w14:textId="77777777" w:rsidR="003A5701" w:rsidRPr="000F0B8F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B36F75" w14:textId="4B5C703F" w:rsidR="003A5701" w:rsidRPr="000F0B8F" w:rsidRDefault="007F079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</w:tcPr>
          <w:p w14:paraId="57C7A143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82654D" w14:textId="77777777" w:rsidR="003A5701" w:rsidRPr="000F0B8F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A5701" w:rsidRPr="00C62AA6" w14:paraId="75B3F01D" w14:textId="77777777" w:rsidTr="001E7293">
        <w:tc>
          <w:tcPr>
            <w:tcW w:w="5058" w:type="dxa"/>
          </w:tcPr>
          <w:p w14:paraId="36648FFA" w14:textId="77777777" w:rsidR="003A5701" w:rsidRPr="00C62AA6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F44CA6" w14:textId="700355C2" w:rsidR="003A5701" w:rsidRPr="00C62AA6" w:rsidRDefault="00D0294D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2D6C8D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AA1471" w14:textId="031F4C81" w:rsidR="003A5701" w:rsidRPr="00C62AA6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DDF2E3B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FD7EF3" w14:textId="099FE160" w:rsidR="003A5701" w:rsidRPr="00C62AA6" w:rsidRDefault="00D0294D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FC113B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2E0648" w14:textId="3A22D305" w:rsidR="003A5701" w:rsidRPr="00C62AA6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5701" w:rsidRPr="00C62AA6" w14:paraId="6A63F019" w14:textId="77777777" w:rsidTr="001E7293">
        <w:tc>
          <w:tcPr>
            <w:tcW w:w="5058" w:type="dxa"/>
          </w:tcPr>
          <w:p w14:paraId="130F8166" w14:textId="77777777" w:rsidR="003A5701" w:rsidRPr="00C62AA6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E3D914" w14:textId="704A1052" w:rsidR="003A5701" w:rsidRPr="00C62AA6" w:rsidRDefault="00D0294D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0BC8DB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254550" w14:textId="7B89D908" w:rsidR="003A5701" w:rsidRPr="00C62AA6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E0DA0B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8199284" w14:textId="7B06E443" w:rsidR="003A5701" w:rsidRPr="00C62AA6" w:rsidRDefault="00D0294D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816A678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FD459A" w14:textId="3C75387F" w:rsidR="003A5701" w:rsidRPr="00C62AA6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3A5701" w:rsidRPr="00245D7A" w14:paraId="5CF45F02" w14:textId="77777777" w:rsidTr="001E7293">
        <w:tc>
          <w:tcPr>
            <w:tcW w:w="5058" w:type="dxa"/>
          </w:tcPr>
          <w:p w14:paraId="16FED00B" w14:textId="77777777" w:rsidR="003A5701" w:rsidRPr="007E3632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87FEB1F" w14:textId="77777777" w:rsidR="003A5701" w:rsidRPr="00A4253C" w:rsidRDefault="003A5701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6E6BD5C8" w14:textId="77777777" w:rsidR="003A5701" w:rsidRPr="00A4253C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900" w:type="dxa"/>
          </w:tcPr>
          <w:p w14:paraId="39F54B79" w14:textId="77777777" w:rsidR="003A5701" w:rsidRPr="00A4253C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125D3781" w14:textId="77777777" w:rsidR="003A5701" w:rsidRPr="00A4253C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900" w:type="dxa"/>
          </w:tcPr>
          <w:p w14:paraId="1D26FB79" w14:textId="77777777" w:rsidR="003A5701" w:rsidRPr="00A4253C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70" w:type="dxa"/>
          </w:tcPr>
          <w:p w14:paraId="7B8A1FDA" w14:textId="77777777" w:rsidR="003A5701" w:rsidRPr="00A4253C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900" w:type="dxa"/>
          </w:tcPr>
          <w:p w14:paraId="7CF4F8A9" w14:textId="77777777" w:rsidR="003A5701" w:rsidRPr="00A4253C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</w:tr>
      <w:tr w:rsidR="003A5701" w:rsidRPr="00C62AA6" w14:paraId="422D2CD2" w14:textId="77777777" w:rsidTr="001E7293">
        <w:tc>
          <w:tcPr>
            <w:tcW w:w="5058" w:type="dxa"/>
          </w:tcPr>
          <w:p w14:paraId="25EDB40F" w14:textId="11B2D205" w:rsidR="003A5701" w:rsidRPr="00C62AA6" w:rsidRDefault="00A4253C" w:rsidP="000A7BE9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77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="0004548C" w:rsidRPr="001677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3A5701" w:rsidRPr="001677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ผลประโยชน์พนักงาน </w:t>
            </w:r>
            <w:r w:rsidR="000A7B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</w:t>
            </w:r>
            <w:r w:rsidR="003A5701"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A5701"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215F3E" w14:textId="77777777" w:rsidR="003A5701" w:rsidRDefault="003A5701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A4FA56A" w14:textId="4752841A" w:rsidR="00D0294D" w:rsidRPr="00C62AA6" w:rsidRDefault="007F0795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029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1C89AFD2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92ADCBC" w14:textId="77777777" w:rsidR="00A4253C" w:rsidRDefault="00A4253C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C630325" w14:textId="1137E3F4" w:rsidR="003A5701" w:rsidRPr="00C62AA6" w:rsidRDefault="007F0795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A570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6D7C7D07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BD56689" w14:textId="77777777" w:rsidR="003A5701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4CB6C50" w14:textId="7A96C89C" w:rsidR="00D0294D" w:rsidRPr="00C62AA6" w:rsidRDefault="007F079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029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</w:tcPr>
          <w:p w14:paraId="2B070B09" w14:textId="77777777" w:rsidR="003A5701" w:rsidRPr="00C62AA6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83F272B" w14:textId="77777777" w:rsidR="00A4253C" w:rsidRDefault="00A4253C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9CE80BA" w14:textId="7E637591" w:rsidR="003A5701" w:rsidRPr="00C62AA6" w:rsidRDefault="007F079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A570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5A1D588B" w14:textId="77777777" w:rsidR="00DE151E" w:rsidRPr="007E3632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32DAA7AF" w14:textId="77777777" w:rsidR="00543938" w:rsidRPr="001B0B92" w:rsidRDefault="00AE42A1" w:rsidP="000F0B8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กำไร</w:t>
      </w:r>
      <w:r>
        <w:rPr>
          <w:rFonts w:ascii="Angsana New" w:eastAsia="Calibri" w:hAnsi="Angsana New"/>
          <w:sz w:val="30"/>
          <w:szCs w:val="30"/>
        </w:rPr>
        <w:t xml:space="preserve">) </w:t>
      </w:r>
      <w:r w:rsidR="006F5AB1" w:rsidRPr="001B0B92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="00543938" w:rsidRPr="001B0B92">
        <w:rPr>
          <w:rFonts w:ascii="Angsana New" w:eastAsia="Calibri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095FC097" w14:textId="77777777" w:rsidR="00543938" w:rsidRPr="007E3632" w:rsidRDefault="00543938" w:rsidP="0054393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497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900"/>
        <w:gridCol w:w="270"/>
        <w:gridCol w:w="900"/>
        <w:gridCol w:w="270"/>
        <w:gridCol w:w="857"/>
      </w:tblGrid>
      <w:tr w:rsidR="00543938" w:rsidRPr="001B0B92" w14:paraId="6476C06D" w14:textId="77777777" w:rsidTr="00E57139">
        <w:tc>
          <w:tcPr>
            <w:tcW w:w="5040" w:type="dxa"/>
          </w:tcPr>
          <w:p w14:paraId="396C166E" w14:textId="77777777" w:rsidR="00543938" w:rsidRPr="001B0B92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2A54EEF" w14:textId="77777777" w:rsidR="00543938" w:rsidRPr="001B0B92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D1D98E" w14:textId="77777777" w:rsidR="00543938" w:rsidRPr="001B0B92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27" w:type="dxa"/>
            <w:gridSpan w:val="3"/>
          </w:tcPr>
          <w:p w14:paraId="7F93CEF0" w14:textId="77777777" w:rsidR="00543938" w:rsidRPr="001B0B92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712" w:rsidRPr="001B0B92" w14:paraId="5D909BDA" w14:textId="77777777" w:rsidTr="00E57139">
        <w:tc>
          <w:tcPr>
            <w:tcW w:w="5040" w:type="dxa"/>
          </w:tcPr>
          <w:p w14:paraId="3AC0FD86" w14:textId="77777777" w:rsidR="005B3712" w:rsidRPr="001B0B92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AD50C" w14:textId="13DFCCE7" w:rsidR="005B3712" w:rsidRPr="00C62AA6" w:rsidRDefault="007F0795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5BFF42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5C4EE9" w14:textId="73AEFB3A" w:rsidR="005B3712" w:rsidRPr="00C62AA6" w:rsidRDefault="007F0795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3C4C0282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09021A" w14:textId="0C1B110B" w:rsidR="005B3712" w:rsidRPr="00C62AA6" w:rsidRDefault="007F0795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3A28739" w14:textId="77777777" w:rsidR="005B3712" w:rsidRPr="00C62AA6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57" w:type="dxa"/>
          </w:tcPr>
          <w:p w14:paraId="7D2A5F22" w14:textId="71CE5C50" w:rsidR="005B3712" w:rsidRPr="00C62AA6" w:rsidRDefault="007F0795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543938" w:rsidRPr="001B0B92" w14:paraId="7D08E012" w14:textId="77777777" w:rsidTr="00E57139">
        <w:tc>
          <w:tcPr>
            <w:tcW w:w="5040" w:type="dxa"/>
          </w:tcPr>
          <w:p w14:paraId="0FB7E7D2" w14:textId="77777777" w:rsidR="00543938" w:rsidRPr="001B0B92" w:rsidRDefault="00543938" w:rsidP="00A542C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7" w:type="dxa"/>
            <w:gridSpan w:val="7"/>
          </w:tcPr>
          <w:p w14:paraId="1D450CCD" w14:textId="77777777" w:rsidR="00543938" w:rsidRPr="001B0B92" w:rsidRDefault="00543938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0B9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0B9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3A5701" w:rsidRPr="001B0B92" w14:paraId="3BE946C8" w14:textId="77777777" w:rsidTr="00E57139">
        <w:tc>
          <w:tcPr>
            <w:tcW w:w="5040" w:type="dxa"/>
          </w:tcPr>
          <w:p w14:paraId="58891D4E" w14:textId="77777777" w:rsidR="003A5701" w:rsidRPr="00D0294D" w:rsidRDefault="00A4253C" w:rsidP="00D029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94D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D0294D"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="00D0294D" w:rsidRPr="00D0294D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990" w:type="dxa"/>
          </w:tcPr>
          <w:p w14:paraId="1F362276" w14:textId="3684C10F" w:rsidR="003A5701" w:rsidRPr="00D0294D" w:rsidRDefault="007F0795" w:rsidP="003A5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7AD4DCA2" w14:textId="77777777" w:rsidR="003A5701" w:rsidRPr="001B0B92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32135E6" w14:textId="77777777" w:rsidR="003A5701" w:rsidRPr="001B0B92" w:rsidRDefault="003A5701" w:rsidP="003A5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1DACEB" w14:textId="77777777" w:rsidR="003A5701" w:rsidRPr="001B0B92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97F9095" w14:textId="7BEBB319" w:rsidR="003A5701" w:rsidRPr="001B0B92" w:rsidRDefault="00AE42A1" w:rsidP="003A5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DDA7C79" w14:textId="77777777" w:rsidR="003A5701" w:rsidRPr="001B0B92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dxa"/>
          </w:tcPr>
          <w:p w14:paraId="11E5E75B" w14:textId="77777777" w:rsidR="003A5701" w:rsidRPr="001B0B92" w:rsidRDefault="003A5701" w:rsidP="003A5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0294D" w:rsidRPr="001B0B92" w14:paraId="4EFB2407" w14:textId="77777777" w:rsidTr="00E57139">
        <w:tc>
          <w:tcPr>
            <w:tcW w:w="5040" w:type="dxa"/>
          </w:tcPr>
          <w:p w14:paraId="7F4D2D63" w14:textId="77777777" w:rsidR="00D0294D" w:rsidRPr="00D0294D" w:rsidRDefault="00D0294D" w:rsidP="00D029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294D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D0294D">
              <w:rPr>
                <w:rFonts w:ascii="Angsana New" w:hAnsi="Angsana New"/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990" w:type="dxa"/>
          </w:tcPr>
          <w:p w14:paraId="4ED31AC9" w14:textId="23F04974" w:rsidR="00D0294D" w:rsidRPr="001B0B92" w:rsidRDefault="00AE42A1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3B7798C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0BEB240" w14:textId="77777777" w:rsidR="00D0294D" w:rsidRDefault="00D0294D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C8F22E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99A3" w14:textId="7D137C6A" w:rsidR="00D0294D" w:rsidRPr="001B0B92" w:rsidRDefault="00AE42A1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1B60023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dxa"/>
          </w:tcPr>
          <w:p w14:paraId="3E2FE89A" w14:textId="77777777" w:rsidR="00D0294D" w:rsidRDefault="00D0294D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0294D" w:rsidRPr="001B0B92" w14:paraId="414E80D8" w14:textId="77777777" w:rsidTr="00E57139">
        <w:tc>
          <w:tcPr>
            <w:tcW w:w="5040" w:type="dxa"/>
          </w:tcPr>
          <w:p w14:paraId="13A20759" w14:textId="77777777" w:rsidR="00D0294D" w:rsidRPr="001B0B92" w:rsidRDefault="00D0294D" w:rsidP="00D0294D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B0B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009CE6" w14:textId="23BBA8DA" w:rsidR="00D0294D" w:rsidRPr="001B0B92" w:rsidRDefault="007F0795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14900CE8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4BE297" w14:textId="77777777" w:rsidR="00D0294D" w:rsidRPr="001B0B92" w:rsidRDefault="00D0294D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40B18A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E7F08B" w14:textId="1BE42D0A" w:rsidR="00D0294D" w:rsidRPr="001B0B92" w:rsidRDefault="007F0795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0C03F69E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0F18B117" w14:textId="77777777" w:rsidR="00D0294D" w:rsidRPr="001B0B92" w:rsidRDefault="00D0294D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0294D" w:rsidRPr="001B0B92" w14:paraId="3CDEBE1A" w14:textId="77777777" w:rsidTr="00E57139">
        <w:tc>
          <w:tcPr>
            <w:tcW w:w="5040" w:type="dxa"/>
          </w:tcPr>
          <w:p w14:paraId="7BB1AEDD" w14:textId="77777777" w:rsidR="00D0294D" w:rsidRPr="001B0B92" w:rsidRDefault="00D0294D" w:rsidP="00D0294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B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8E50AA" w14:textId="3F01E2FB" w:rsidR="00D0294D" w:rsidRPr="001B0B92" w:rsidRDefault="007F0795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0B977AD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311399" w14:textId="77777777" w:rsidR="00D0294D" w:rsidRPr="001B0B92" w:rsidRDefault="00D0294D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C98FD9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A06BAD" w14:textId="259ED4E6" w:rsidR="00D0294D" w:rsidRPr="001B0B92" w:rsidRDefault="007F0795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</w:tcPr>
          <w:p w14:paraId="234F786F" w14:textId="77777777" w:rsidR="00D0294D" w:rsidRPr="001B0B92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3ACBF0B9" w14:textId="77777777" w:rsidR="00D0294D" w:rsidRPr="001B0B92" w:rsidRDefault="00D0294D" w:rsidP="00D029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82FBD91" w14:textId="77777777" w:rsidR="00AE42A1" w:rsidRPr="007E3632" w:rsidRDefault="00AE42A1" w:rsidP="003F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6A884082" w14:textId="71ACA404" w:rsidR="00DE151E" w:rsidRPr="001B0B92" w:rsidRDefault="00DE151E" w:rsidP="003F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1B0B92">
        <w:rPr>
          <w:rFonts w:ascii="Angsana New" w:hAnsi="Angsana New"/>
          <w:sz w:val="30"/>
          <w:szCs w:val="30"/>
          <w:cs/>
        </w:rPr>
        <w:t>ข้อสมมุติหลักในการประมาณการตามหลักการคณิตศาสตร์ประกันภัย ณ วันที่</w:t>
      </w:r>
      <w:r w:rsidR="000C5FB0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="00986E6A" w:rsidRPr="001B0B9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546162" w:rsidRPr="001B0B92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</w:p>
    <w:p w14:paraId="081FBD75" w14:textId="77777777" w:rsidR="00DE151E" w:rsidRPr="007E3632" w:rsidRDefault="00DE151E" w:rsidP="0054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050"/>
        <w:gridCol w:w="2790"/>
        <w:gridCol w:w="2700"/>
      </w:tblGrid>
      <w:tr w:rsidR="004D74EE" w:rsidRPr="001B0B92" w14:paraId="45F04A39" w14:textId="77777777" w:rsidTr="007E3632">
        <w:tc>
          <w:tcPr>
            <w:tcW w:w="4050" w:type="dxa"/>
          </w:tcPr>
          <w:p w14:paraId="44B3D924" w14:textId="77777777" w:rsidR="004D74EE" w:rsidRPr="001B0B92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2"/>
          </w:tcPr>
          <w:p w14:paraId="429E174A" w14:textId="77777777" w:rsidR="004D74EE" w:rsidRPr="001B0B92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D74EE" w:rsidRPr="001B0B92" w14:paraId="0F08BC5B" w14:textId="77777777" w:rsidTr="007E3632">
        <w:tc>
          <w:tcPr>
            <w:tcW w:w="4050" w:type="dxa"/>
          </w:tcPr>
          <w:p w14:paraId="2E5C4C77" w14:textId="77777777" w:rsidR="004D74EE" w:rsidRPr="001B0B92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5EE5051" w14:textId="04B83FDB" w:rsidR="004D74EE" w:rsidRPr="001B0B92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0" w:type="dxa"/>
          </w:tcPr>
          <w:p w14:paraId="428BFA29" w14:textId="080BD69E" w:rsidR="004D74EE" w:rsidRPr="001B0B92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4D74EE" w:rsidRPr="001B0B92" w14:paraId="5E4AF81E" w14:textId="77777777" w:rsidTr="007E3632">
        <w:tc>
          <w:tcPr>
            <w:tcW w:w="4050" w:type="dxa"/>
          </w:tcPr>
          <w:p w14:paraId="5D2EB125" w14:textId="77777777" w:rsidR="004D74EE" w:rsidRPr="001B0B92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2"/>
          </w:tcPr>
          <w:p w14:paraId="634EBA39" w14:textId="77777777" w:rsidR="004D74EE" w:rsidRPr="001B0B92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0B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DE151E" w:rsidRPr="001B0B92" w14:paraId="07715590" w14:textId="77777777" w:rsidTr="007E3632">
        <w:tc>
          <w:tcPr>
            <w:tcW w:w="4050" w:type="dxa"/>
          </w:tcPr>
          <w:p w14:paraId="7D1D87D0" w14:textId="77777777" w:rsidR="00DE151E" w:rsidRPr="001B0B92" w:rsidRDefault="00DE151E" w:rsidP="00AF622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B0B9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90" w:type="dxa"/>
          </w:tcPr>
          <w:p w14:paraId="70F02C7F" w14:textId="77777777" w:rsidR="00DE151E" w:rsidRPr="001B0B92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0B92">
              <w:rPr>
                <w:rFonts w:ascii="Angsana New" w:hAnsi="Angsana New"/>
                <w:sz w:val="30"/>
                <w:szCs w:val="30"/>
                <w:cs/>
              </w:rPr>
              <w:t>อัตราดอกเบี้ยพันธบัตรรัฐบาลระยะยาว</w:t>
            </w:r>
          </w:p>
        </w:tc>
        <w:tc>
          <w:tcPr>
            <w:tcW w:w="2700" w:type="dxa"/>
          </w:tcPr>
          <w:p w14:paraId="48E800BE" w14:textId="77777777" w:rsidR="00DE151E" w:rsidRPr="001B0B92" w:rsidRDefault="00DE151E" w:rsidP="00AF6226">
            <w:pPr>
              <w:pStyle w:val="acctfourfigures"/>
              <w:tabs>
                <w:tab w:val="clear" w:pos="765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อัตราดอกเบี้ยพันธบัตรรัฐบาล</w:t>
            </w:r>
            <w:r w:rsidR="00B204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ระยะยาว</w:t>
            </w:r>
          </w:p>
        </w:tc>
      </w:tr>
      <w:tr w:rsidR="004D74EE" w:rsidRPr="001B0B92" w14:paraId="3CEE2968" w14:textId="77777777" w:rsidTr="007E3632">
        <w:tc>
          <w:tcPr>
            <w:tcW w:w="4050" w:type="dxa"/>
          </w:tcPr>
          <w:p w14:paraId="21EC354E" w14:textId="77777777" w:rsidR="004D74EE" w:rsidRPr="001B0B92" w:rsidRDefault="004D74EE" w:rsidP="004D74EE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B0B92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2790" w:type="dxa"/>
          </w:tcPr>
          <w:p w14:paraId="7DC5A974" w14:textId="33903608" w:rsidR="004D74EE" w:rsidRPr="001B0B92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4D74EE" w:rsidRPr="001B0B9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4D74EE" w:rsidRPr="001B0B9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4D74EE" w:rsidRPr="001B0B9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0" w:type="dxa"/>
          </w:tcPr>
          <w:p w14:paraId="2302C938" w14:textId="3EE202FE" w:rsidR="004D74EE" w:rsidRPr="001B0B92" w:rsidRDefault="007F0795" w:rsidP="004D74EE">
            <w:pPr>
              <w:pStyle w:val="acctfourfigures"/>
              <w:tabs>
                <w:tab w:val="clear" w:pos="765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D74EE"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D74EE"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D74EE"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4D74EE" w:rsidRPr="001B0B92" w14:paraId="391FAA23" w14:textId="77777777" w:rsidTr="007E3632">
        <w:tc>
          <w:tcPr>
            <w:tcW w:w="4050" w:type="dxa"/>
          </w:tcPr>
          <w:p w14:paraId="17B7603D" w14:textId="77777777" w:rsidR="004D74EE" w:rsidRPr="001B0B92" w:rsidRDefault="004D74EE" w:rsidP="004D74EE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B0B92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90" w:type="dxa"/>
          </w:tcPr>
          <w:p w14:paraId="70F3B563" w14:textId="359FBB4D" w:rsidR="004D74EE" w:rsidRPr="001B0B92" w:rsidRDefault="0075357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4D74EE" w:rsidRPr="001B0B9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4D74EE" w:rsidRPr="001B0B9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4D74EE">
              <w:rPr>
                <w:rFonts w:ascii="Angsana New" w:hAnsi="Angsana New"/>
                <w:sz w:val="30"/>
                <w:szCs w:val="30"/>
              </w:rPr>
              <w:t>.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0" w:type="dxa"/>
          </w:tcPr>
          <w:p w14:paraId="50827DC4" w14:textId="11E70564" w:rsidR="004D74EE" w:rsidRPr="001B0B92" w:rsidRDefault="0075357E" w:rsidP="004D74EE">
            <w:pPr>
              <w:pStyle w:val="acctfourfigures"/>
              <w:tabs>
                <w:tab w:val="clear" w:pos="765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D74EE"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D74EE"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D74EE"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D3692B4" w14:textId="77777777" w:rsidR="00374591" w:rsidRDefault="00A16D67" w:rsidP="001B0B9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E7293">
        <w:rPr>
          <w:rFonts w:ascii="Angsana New" w:hAnsi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6590758" w14:textId="77777777" w:rsidR="007E3632" w:rsidRPr="007E3632" w:rsidRDefault="007E3632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814E288" w14:textId="67343CEC" w:rsidR="001B0B92" w:rsidRPr="001B0B92" w:rsidRDefault="001B0B92" w:rsidP="001B0B9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A25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6A258F">
        <w:rPr>
          <w:rFonts w:ascii="Angsana New" w:hAnsi="Angsana New"/>
          <w:sz w:val="30"/>
          <w:szCs w:val="30"/>
        </w:rPr>
        <w:t xml:space="preserve"> </w:t>
      </w:r>
      <w:r w:rsidRPr="006A25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6A258F">
        <w:rPr>
          <w:rFonts w:ascii="Angsana New" w:hAnsi="Angsana New"/>
          <w:sz w:val="30"/>
          <w:szCs w:val="30"/>
        </w:rPr>
        <w:t xml:space="preserve"> </w:t>
      </w:r>
      <w:r w:rsidRPr="006A258F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7F0795" w:rsidRPr="007F0795">
        <w:rPr>
          <w:rFonts w:ascii="Angsana New" w:hAnsi="Angsana New"/>
          <w:sz w:val="30"/>
          <w:szCs w:val="30"/>
        </w:rPr>
        <w:t>19</w:t>
      </w:r>
      <w:r w:rsidRPr="006A258F">
        <w:rPr>
          <w:rFonts w:ascii="Angsana New" w:hAnsi="Angsana New"/>
          <w:sz w:val="30"/>
          <w:szCs w:val="30"/>
        </w:rPr>
        <w:t xml:space="preserve"> </w:t>
      </w:r>
      <w:r w:rsidRPr="0013635A">
        <w:rPr>
          <w:rFonts w:ascii="Angsana New" w:hAnsi="Angsana New"/>
          <w:sz w:val="30"/>
          <w:szCs w:val="30"/>
          <w:cs/>
        </w:rPr>
        <w:t>ปี</w:t>
      </w:r>
      <w:r w:rsidRPr="006A258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C5FB0">
        <w:rPr>
          <w:rFonts w:ascii="Angsana New" w:hAnsi="Angsana New"/>
          <w:i/>
          <w:iCs/>
          <w:sz w:val="30"/>
          <w:szCs w:val="30"/>
        </w:rPr>
        <w:br/>
      </w:r>
      <w:r w:rsidRPr="006A258F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="006A258F" w:rsidRPr="006A258F">
        <w:rPr>
          <w:rFonts w:ascii="Angsana New" w:hAnsi="Angsana New"/>
          <w:i/>
          <w:iCs/>
          <w:sz w:val="30"/>
          <w:szCs w:val="30"/>
        </w:rPr>
        <w:t xml:space="preserve">: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19</w:t>
      </w:r>
      <w:r w:rsidRPr="006A258F">
        <w:rPr>
          <w:rFonts w:ascii="Angsana New" w:hAnsi="Angsana New"/>
          <w:i/>
          <w:iCs/>
          <w:sz w:val="30"/>
          <w:szCs w:val="30"/>
        </w:rPr>
        <w:t xml:space="preserve"> </w:t>
      </w:r>
      <w:r w:rsidRPr="006A258F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74434715" w14:textId="77777777" w:rsidR="001B0B92" w:rsidRPr="007E3632" w:rsidRDefault="001B0B92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40ADC00" w14:textId="77777777" w:rsidR="0048768B" w:rsidRPr="001B0B92" w:rsidRDefault="0048768B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B0B9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FA6D114" w14:textId="77777777" w:rsidR="001B0B92" w:rsidRPr="007E3632" w:rsidRDefault="001B0B92" w:rsidP="001B0B92">
      <w:pPr>
        <w:spacing w:line="240" w:lineRule="auto"/>
        <w:ind w:firstLine="547"/>
        <w:jc w:val="thaiDistribute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</w:p>
    <w:p w14:paraId="7DAFC760" w14:textId="50F920CF" w:rsidR="0048768B" w:rsidRPr="001B0B92" w:rsidRDefault="00A16D67" w:rsidP="00487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48768B" w:rsidRPr="001B0B92">
        <w:rPr>
          <w:rFonts w:ascii="Angsana New" w:hAnsi="Angsana New"/>
          <w:sz w:val="30"/>
          <w:szCs w:val="30"/>
          <w:cs/>
        </w:rPr>
        <w:t>ที่เกี่ยวข้อง</w:t>
      </w:r>
      <w:r w:rsidR="0048768B" w:rsidRPr="001B0B92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48768B" w:rsidRPr="001B0B92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</w:t>
      </w:r>
      <w:r w:rsidR="007E3632">
        <w:rPr>
          <w:rFonts w:ascii="Angsana New" w:hAnsi="Angsana New" w:hint="cs"/>
          <w:sz w:val="30"/>
          <w:szCs w:val="30"/>
          <w:cs/>
        </w:rPr>
        <w:t>ของโครงการ</w:t>
      </w:r>
      <w:r w:rsidR="0048768B" w:rsidRPr="001B0B92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14:paraId="5B80A948" w14:textId="77777777" w:rsidR="0048768B" w:rsidRPr="007E3632" w:rsidRDefault="0048768B" w:rsidP="00487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7" w:type="dxa"/>
        <w:tblInd w:w="450" w:type="dxa"/>
        <w:tblLook w:val="01E0" w:firstRow="1" w:lastRow="1" w:firstColumn="1" w:lastColumn="1" w:noHBand="0" w:noVBand="0"/>
      </w:tblPr>
      <w:tblGrid>
        <w:gridCol w:w="4878"/>
        <w:gridCol w:w="900"/>
        <w:gridCol w:w="270"/>
        <w:gridCol w:w="990"/>
        <w:gridCol w:w="270"/>
        <w:gridCol w:w="990"/>
        <w:gridCol w:w="270"/>
        <w:gridCol w:w="929"/>
      </w:tblGrid>
      <w:tr w:rsidR="0048768B" w:rsidRPr="001B0B92" w14:paraId="4288BEA9" w14:textId="77777777" w:rsidTr="00C34B99">
        <w:tc>
          <w:tcPr>
            <w:tcW w:w="4878" w:type="dxa"/>
          </w:tcPr>
          <w:p w14:paraId="71EB0F49" w14:textId="77777777" w:rsidR="0048768B" w:rsidRPr="001B0B92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1B66572" w14:textId="77777777" w:rsidR="0048768B" w:rsidRPr="001B0B92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5E9F0E" w14:textId="77777777" w:rsidR="0048768B" w:rsidRPr="001B0B92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89" w:type="dxa"/>
            <w:gridSpan w:val="3"/>
          </w:tcPr>
          <w:p w14:paraId="2208B15B" w14:textId="77777777" w:rsidR="0048768B" w:rsidRPr="001B0B92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68B" w:rsidRPr="001B0B92" w14:paraId="426FDEAD" w14:textId="77777777" w:rsidTr="00C34B99">
        <w:tc>
          <w:tcPr>
            <w:tcW w:w="4878" w:type="dxa"/>
          </w:tcPr>
          <w:p w14:paraId="130721A1" w14:textId="77777777" w:rsidR="0048768B" w:rsidRPr="001B0B92" w:rsidRDefault="0048768B" w:rsidP="00A542C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9" w:type="dxa"/>
            <w:gridSpan w:val="7"/>
          </w:tcPr>
          <w:p w14:paraId="13A1D4DD" w14:textId="77777777" w:rsidR="0048768B" w:rsidRPr="001B0B92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0B9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B0B9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48768B" w:rsidRPr="001B0B92" w14:paraId="1D728978" w14:textId="77777777" w:rsidTr="00C34B99">
        <w:tc>
          <w:tcPr>
            <w:tcW w:w="4878" w:type="dxa"/>
          </w:tcPr>
          <w:p w14:paraId="58BE7C1F" w14:textId="01DA9C2A" w:rsidR="0048768B" w:rsidRPr="001B0B92" w:rsidRDefault="0048768B" w:rsidP="00A4253C">
            <w:pPr>
              <w:tabs>
                <w:tab w:val="clear" w:pos="227"/>
              </w:tabs>
              <w:ind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0B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7E36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E36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E36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00" w:type="dxa"/>
          </w:tcPr>
          <w:p w14:paraId="1EAC92F8" w14:textId="77777777" w:rsidR="0048768B" w:rsidRPr="001B0B92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0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D8F0889" w14:textId="77777777" w:rsidR="0048768B" w:rsidRPr="001B0B92" w:rsidRDefault="0048768B" w:rsidP="00A4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4764CF" w14:textId="77777777" w:rsidR="0048768B" w:rsidRPr="001B0B92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74F32865" w14:textId="77777777" w:rsidR="0048768B" w:rsidRPr="001B0B92" w:rsidRDefault="0048768B" w:rsidP="00A4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1AAAC" w14:textId="77777777" w:rsidR="0048768B" w:rsidRPr="001B0B92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0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0DD4540" w14:textId="77777777" w:rsidR="0048768B" w:rsidRPr="001B0B92" w:rsidRDefault="0048768B" w:rsidP="00A4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9" w:type="dxa"/>
          </w:tcPr>
          <w:p w14:paraId="53B68E00" w14:textId="77777777" w:rsidR="0048768B" w:rsidRPr="001B0B92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0B9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8768B" w:rsidRPr="00374591" w14:paraId="7E279A9D" w14:textId="77777777" w:rsidTr="00C34B99">
        <w:tc>
          <w:tcPr>
            <w:tcW w:w="4878" w:type="dxa"/>
          </w:tcPr>
          <w:p w14:paraId="4E10708C" w14:textId="77777777" w:rsidR="0048768B" w:rsidRPr="00374591" w:rsidRDefault="0048768B" w:rsidP="00A542C2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7BA8E4A" w14:textId="77777777" w:rsidR="0048768B" w:rsidRPr="00374591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AF18824" w14:textId="77777777" w:rsidR="0048768B" w:rsidRPr="00374591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1F00D66D" w14:textId="77777777" w:rsidR="0048768B" w:rsidRPr="00374591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7E2EC51F" w14:textId="77777777" w:rsidR="0048768B" w:rsidRPr="00374591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634D38EF" w14:textId="77777777" w:rsidR="0048768B" w:rsidRPr="00374591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48E20A3" w14:textId="77777777" w:rsidR="0048768B" w:rsidRPr="00374591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29" w:type="dxa"/>
          </w:tcPr>
          <w:p w14:paraId="7B86D1B2" w14:textId="77777777" w:rsidR="0048768B" w:rsidRPr="00374591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48768B" w:rsidRPr="001B0B92" w14:paraId="05DCD58E" w14:textId="77777777" w:rsidTr="00C34B99">
        <w:tc>
          <w:tcPr>
            <w:tcW w:w="4878" w:type="dxa"/>
          </w:tcPr>
          <w:p w14:paraId="50636A1A" w14:textId="0390661D" w:rsidR="0048768B" w:rsidRPr="001B0B92" w:rsidRDefault="0048768B" w:rsidP="00A542C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B0B9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B0B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0B92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1B0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14:paraId="10EA4509" w14:textId="77562C69" w:rsidR="0048768B" w:rsidRPr="00186F4F" w:rsidRDefault="00D0294D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66718BB" w14:textId="77777777" w:rsidR="0048768B" w:rsidRPr="00186F4F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2C62B9" w14:textId="7BC10218" w:rsidR="0048768B" w:rsidRPr="00186F4F" w:rsidRDefault="007F0795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270" w:type="dxa"/>
            <w:vAlign w:val="center"/>
          </w:tcPr>
          <w:p w14:paraId="0DD4342B" w14:textId="77777777" w:rsidR="0048768B" w:rsidRPr="00186F4F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0E20ABF" w14:textId="519D9363" w:rsidR="0048768B" w:rsidRPr="00186F4F" w:rsidRDefault="00D0294D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AC312E9" w14:textId="77777777" w:rsidR="0048768B" w:rsidRPr="00186F4F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vAlign w:val="center"/>
          </w:tcPr>
          <w:p w14:paraId="48B94019" w14:textId="59C5AC0C" w:rsidR="0048768B" w:rsidRPr="00186F4F" w:rsidRDefault="007F0795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</w:tr>
      <w:tr w:rsidR="0048768B" w:rsidRPr="001B0B92" w14:paraId="6D416E84" w14:textId="77777777" w:rsidTr="00C34B99">
        <w:tc>
          <w:tcPr>
            <w:tcW w:w="4878" w:type="dxa"/>
          </w:tcPr>
          <w:p w14:paraId="03F94D3B" w14:textId="77649166" w:rsidR="0048768B" w:rsidRPr="001B0B92" w:rsidRDefault="0048768B" w:rsidP="000E6AA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B0B9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  (เปลี่ยนแปลงร้อยละ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1B0B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E147D18" w14:textId="1C3157A9" w:rsidR="0048768B" w:rsidRPr="00186F4F" w:rsidRDefault="007F0795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70" w:type="dxa"/>
          </w:tcPr>
          <w:p w14:paraId="430FBF16" w14:textId="77777777" w:rsidR="0048768B" w:rsidRPr="001E7293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</w:tcPr>
          <w:p w14:paraId="4E227FC4" w14:textId="33F2EB1E" w:rsidR="0048768B" w:rsidRPr="00186F4F" w:rsidRDefault="00D0294D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C8C54B4" w14:textId="77777777" w:rsidR="0048768B" w:rsidRPr="00186F4F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A3057" w14:textId="1FE93CCC" w:rsidR="0048768B" w:rsidRPr="00186F4F" w:rsidRDefault="007F0795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0C3D673B" w14:textId="77777777" w:rsidR="0048768B" w:rsidRPr="00186F4F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</w:tcPr>
          <w:p w14:paraId="2AADEBF2" w14:textId="7D6364B2" w:rsidR="0048768B" w:rsidRPr="00186F4F" w:rsidRDefault="00D0294D" w:rsidP="00186F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75357E" w:rsidRPr="00753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0239A25C" w14:textId="77777777" w:rsidR="00D32CD5" w:rsidRPr="007E3632" w:rsidRDefault="00D32CD5" w:rsidP="001B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816662E" w14:textId="77777777" w:rsidR="0048768B" w:rsidRDefault="0048768B" w:rsidP="001B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B0B92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1B0B92">
        <w:rPr>
          <w:rFonts w:ascii="Angsana New" w:hAnsi="Angsana New" w:hint="cs"/>
          <w:sz w:val="30"/>
          <w:szCs w:val="30"/>
          <w:cs/>
        </w:rPr>
        <w:t>แสดง</w:t>
      </w:r>
      <w:r w:rsidRPr="001B0B92">
        <w:rPr>
          <w:rFonts w:ascii="Angsana New" w:hAnsi="Angsana New"/>
          <w:sz w:val="30"/>
          <w:szCs w:val="30"/>
          <w:cs/>
        </w:rPr>
        <w:t>ประมาณการความอ่</w:t>
      </w:r>
      <w:r w:rsidR="00A16D67">
        <w:rPr>
          <w:rFonts w:ascii="Angsana New" w:hAnsi="Angsana New"/>
          <w:sz w:val="30"/>
          <w:szCs w:val="30"/>
          <w:cs/>
        </w:rPr>
        <w:t>อนไหวของข้อสมมติ</w:t>
      </w:r>
      <w:r w:rsidRPr="001B0B92">
        <w:rPr>
          <w:rFonts w:ascii="Angsana New" w:hAnsi="Angsana New"/>
          <w:sz w:val="30"/>
          <w:szCs w:val="30"/>
          <w:cs/>
        </w:rPr>
        <w:t>ต่างๆ</w:t>
      </w:r>
    </w:p>
    <w:p w14:paraId="4ED17FED" w14:textId="77777777" w:rsidR="00070A2F" w:rsidRDefault="00070A2F" w:rsidP="001B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E57DFA0" w14:textId="208764B9" w:rsidR="00DE151E" w:rsidRPr="00B377E0" w:rsidRDefault="007F0795" w:rsidP="0019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22</w:t>
      </w:r>
      <w:r w:rsidR="00DE151E" w:rsidRPr="00B377E0">
        <w:rPr>
          <w:rFonts w:ascii="Angsana New" w:hAnsi="Angsana New"/>
          <w:b/>
          <w:bCs/>
          <w:sz w:val="30"/>
          <w:szCs w:val="30"/>
        </w:rPr>
        <w:tab/>
      </w:r>
      <w:r w:rsidR="00DE151E" w:rsidRPr="00304C43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7C2AD011" w14:textId="77777777" w:rsidR="00DE151E" w:rsidRPr="007E3632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900"/>
        <w:gridCol w:w="252"/>
        <w:gridCol w:w="18"/>
        <w:gridCol w:w="1062"/>
        <w:gridCol w:w="18"/>
        <w:gridCol w:w="252"/>
        <w:gridCol w:w="18"/>
        <w:gridCol w:w="1062"/>
        <w:gridCol w:w="18"/>
        <w:gridCol w:w="236"/>
        <w:gridCol w:w="16"/>
        <w:gridCol w:w="1080"/>
        <w:gridCol w:w="18"/>
        <w:gridCol w:w="252"/>
        <w:gridCol w:w="18"/>
        <w:gridCol w:w="1062"/>
        <w:gridCol w:w="18"/>
      </w:tblGrid>
      <w:tr w:rsidR="00DE151E" w:rsidRPr="00B377E0" w14:paraId="6374698E" w14:textId="77777777" w:rsidTr="00070A2F">
        <w:trPr>
          <w:cantSplit/>
          <w:tblHeader/>
        </w:trPr>
        <w:tc>
          <w:tcPr>
            <w:tcW w:w="3078" w:type="dxa"/>
          </w:tcPr>
          <w:p w14:paraId="117D1F4E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26A205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gridSpan w:val="2"/>
          </w:tcPr>
          <w:p w14:paraId="4D225383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38EA9D2F" w14:textId="4C89EFFC" w:rsidR="00DE151E" w:rsidRPr="00B377E0" w:rsidRDefault="007F0795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1B9CF0B0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7"/>
          </w:tcPr>
          <w:p w14:paraId="6ECA56E4" w14:textId="60374249" w:rsidR="00DE151E" w:rsidRPr="00B377E0" w:rsidRDefault="007F0795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DE151E" w:rsidRPr="00B377E0" w14:paraId="4C91A49C" w14:textId="77777777" w:rsidTr="00070A2F">
        <w:trPr>
          <w:cantSplit/>
          <w:tblHeader/>
        </w:trPr>
        <w:tc>
          <w:tcPr>
            <w:tcW w:w="3078" w:type="dxa"/>
          </w:tcPr>
          <w:p w14:paraId="040248D4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B09121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gridSpan w:val="2"/>
          </w:tcPr>
          <w:p w14:paraId="1EBC8DF6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29ECA38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60C0947E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70D90EB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3E7D7DD5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6F5134E2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1966C082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5F3FF30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E151E" w:rsidRPr="00B377E0" w14:paraId="3BF0B9F4" w14:textId="77777777" w:rsidTr="00070A2F">
        <w:trPr>
          <w:cantSplit/>
          <w:tblHeader/>
        </w:trPr>
        <w:tc>
          <w:tcPr>
            <w:tcW w:w="3078" w:type="dxa"/>
          </w:tcPr>
          <w:p w14:paraId="0A64DC27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A5E71B9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  <w:gridSpan w:val="2"/>
          </w:tcPr>
          <w:p w14:paraId="743DB0D4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</w:tcPr>
          <w:p w14:paraId="7DB5A10F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7E0">
              <w:rPr>
                <w:rFonts w:ascii="Angsana New" w:hAnsi="Angsana New"/>
                <w:sz w:val="30"/>
                <w:szCs w:val="30"/>
                <w:lang w:val="en-US"/>
              </w:rPr>
              <w:tab/>
              <w:t>(</w:t>
            </w: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ล้านหุ้น</w:t>
            </w:r>
            <w:r w:rsidRPr="00B37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</w:t>
            </w:r>
            <w:r w:rsidRPr="00B37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E151E" w:rsidRPr="00B377E0" w14:paraId="49A7D5F1" w14:textId="77777777" w:rsidTr="007E3632">
        <w:trPr>
          <w:cantSplit/>
        </w:trPr>
        <w:tc>
          <w:tcPr>
            <w:tcW w:w="3078" w:type="dxa"/>
          </w:tcPr>
          <w:p w14:paraId="1D1AA913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22D4F2CE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738574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D38AF6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E86AE59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FDB61E7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79F08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6CACADA7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8EBEE7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3E78A9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51E" w:rsidRPr="00B377E0" w14:paraId="239093C5" w14:textId="77777777" w:rsidTr="007E3632">
        <w:trPr>
          <w:cantSplit/>
        </w:trPr>
        <w:tc>
          <w:tcPr>
            <w:tcW w:w="3078" w:type="dxa"/>
          </w:tcPr>
          <w:p w14:paraId="46C763C7" w14:textId="6D360682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B377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77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A4BB257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05A6C4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DBB45F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BA3946D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D81F370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64E15C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62265FCF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367CC9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65E1D23" w14:textId="77777777" w:rsidR="00DE151E" w:rsidRPr="00B377E0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0C71" w:rsidRPr="00B377E0" w14:paraId="17222A2B" w14:textId="77777777" w:rsidTr="007E3632">
        <w:trPr>
          <w:cantSplit/>
        </w:trPr>
        <w:tc>
          <w:tcPr>
            <w:tcW w:w="3078" w:type="dxa"/>
          </w:tcPr>
          <w:p w14:paraId="7C81AE0D" w14:textId="77777777" w:rsidR="00930C71" w:rsidRPr="00B377E0" w:rsidRDefault="00930C71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5FF1F7D" w14:textId="3CF709DF" w:rsidR="00930C71" w:rsidRPr="00B377E0" w:rsidRDefault="007F0795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7767AE23" w14:textId="77777777" w:rsidR="00930C71" w:rsidRPr="00B377E0" w:rsidRDefault="00930C71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90699A" w14:textId="296EBAB9" w:rsidR="00930C71" w:rsidRPr="00B377E0" w:rsidRDefault="007F0795" w:rsidP="00F60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F60906" w:rsidRPr="00B377E0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42302092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B5E62E5" w14:textId="5BA0DDD9" w:rsidR="00930C71" w:rsidRPr="00B377E0" w:rsidRDefault="007F0795" w:rsidP="00F60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A2620C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F04CD92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764F46D5" w14:textId="5A44DEB7" w:rsidR="00930C71" w:rsidRPr="00B377E0" w:rsidRDefault="007F0795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930C71" w:rsidRPr="00B377E0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5A5D4FB0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8C70BF2" w14:textId="02E48C22" w:rsidR="00930C71" w:rsidRPr="00B377E0" w:rsidRDefault="007F0795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930C71" w:rsidRPr="00B377E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30C71" w:rsidRPr="00B377E0" w14:paraId="6A238BBD" w14:textId="77777777" w:rsidTr="007E3632">
        <w:trPr>
          <w:cantSplit/>
        </w:trPr>
        <w:tc>
          <w:tcPr>
            <w:tcW w:w="3078" w:type="dxa"/>
          </w:tcPr>
          <w:p w14:paraId="14B872A4" w14:textId="1979D337" w:rsidR="00930C71" w:rsidRPr="00B377E0" w:rsidRDefault="00930C71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377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312A7D7" w14:textId="77777777" w:rsidR="00930C71" w:rsidRPr="00B377E0" w:rsidRDefault="00930C71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BDA7A9" w14:textId="77777777" w:rsidR="00930C71" w:rsidRPr="00B377E0" w:rsidRDefault="00930C71" w:rsidP="009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FD60650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BD2F04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4C15AFB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CC47AC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0FE65380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21E09F4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5708ED0" w14:textId="77777777" w:rsidR="00930C71" w:rsidRPr="00B377E0" w:rsidRDefault="00930C71" w:rsidP="00930C7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294D" w:rsidRPr="00B377E0" w14:paraId="4D5D7583" w14:textId="77777777" w:rsidTr="007E3632">
        <w:trPr>
          <w:cantSplit/>
        </w:trPr>
        <w:tc>
          <w:tcPr>
            <w:tcW w:w="3078" w:type="dxa"/>
          </w:tcPr>
          <w:p w14:paraId="70B4CB1E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2E12898" w14:textId="09066808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72DF423B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9FCCAAA" w14:textId="2BA0641B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71F7D810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C28C4D7" w14:textId="097FF666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3143CA7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4A67B69F" w14:textId="7E584BA5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07D5D771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1B6D02F" w14:textId="0DB99401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7E3632" w:rsidRPr="00245D7A" w14:paraId="13ED6625" w14:textId="77777777" w:rsidTr="007E3632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230" w:type="dxa"/>
            <w:gridSpan w:val="3"/>
          </w:tcPr>
          <w:p w14:paraId="2C64E52A" w14:textId="77777777" w:rsidR="007E3632" w:rsidRPr="007E3632" w:rsidRDefault="007E3632" w:rsidP="000E195B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14:paraId="35B857F9" w14:textId="77777777" w:rsidR="007E3632" w:rsidRPr="00A4253C" w:rsidRDefault="007E3632" w:rsidP="000E195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C13AB84" w14:textId="77777777" w:rsidR="007E3632" w:rsidRPr="00A4253C" w:rsidRDefault="007E3632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gridSpan w:val="2"/>
          </w:tcPr>
          <w:p w14:paraId="19A7F2C6" w14:textId="77777777" w:rsidR="007E3632" w:rsidRPr="00A4253C" w:rsidRDefault="007E3632" w:rsidP="000E19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5B19474E" w14:textId="77777777" w:rsidR="007E3632" w:rsidRPr="00A4253C" w:rsidRDefault="007E3632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14:paraId="73D17012" w14:textId="77777777" w:rsidR="007E3632" w:rsidRPr="00A4253C" w:rsidRDefault="007E3632" w:rsidP="000E19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4C56297" w14:textId="77777777" w:rsidR="007E3632" w:rsidRPr="00A4253C" w:rsidRDefault="007E3632" w:rsidP="000E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gridSpan w:val="2"/>
          </w:tcPr>
          <w:p w14:paraId="63642507" w14:textId="77777777" w:rsidR="007E3632" w:rsidRPr="00A4253C" w:rsidRDefault="007E3632" w:rsidP="000E19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</w:tr>
      <w:tr w:rsidR="00D0294D" w:rsidRPr="00B377E0" w14:paraId="697A990D" w14:textId="77777777" w:rsidTr="007E3632">
        <w:trPr>
          <w:cantSplit/>
        </w:trPr>
        <w:tc>
          <w:tcPr>
            <w:tcW w:w="3078" w:type="dxa"/>
          </w:tcPr>
          <w:p w14:paraId="65DA6B45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00" w:type="dxa"/>
          </w:tcPr>
          <w:p w14:paraId="07523333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82EC0A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A62488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D45AA3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A5E1FB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DB0797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14BF088C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B795E2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0FDF3B1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294D" w:rsidRPr="00B377E0" w14:paraId="0A7BAFE9" w14:textId="77777777" w:rsidTr="007E3632">
        <w:trPr>
          <w:cantSplit/>
        </w:trPr>
        <w:tc>
          <w:tcPr>
            <w:tcW w:w="3078" w:type="dxa"/>
          </w:tcPr>
          <w:p w14:paraId="1F4E7A11" w14:textId="054CAA32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Pr="00B377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77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0AD98B2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C7B92F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1815B8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A05FEEC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3117DB9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1101D2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547F8012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A6127E1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C43A773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294D" w:rsidRPr="00B377E0" w14:paraId="1FF58B54" w14:textId="77777777" w:rsidTr="007E3632">
        <w:trPr>
          <w:cantSplit/>
        </w:trPr>
        <w:tc>
          <w:tcPr>
            <w:tcW w:w="3078" w:type="dxa"/>
          </w:tcPr>
          <w:p w14:paraId="46183BE9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ABF3150" w14:textId="0EA1F4C7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03D39179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808667" w14:textId="1F699B58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D0294D" w:rsidRPr="00B377E0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6BB10724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6BD53C" w14:textId="7FBFDA07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A2620C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0E01AAB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506BCA9E" w14:textId="4FE234A8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D0294D" w:rsidRPr="00B377E0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5248F317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3A299DD" w14:textId="04BE5CF5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D0294D" w:rsidRPr="00B377E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0294D" w:rsidRPr="00B377E0" w14:paraId="2A19F95D" w14:textId="77777777" w:rsidTr="007E3632">
        <w:trPr>
          <w:cantSplit/>
        </w:trPr>
        <w:tc>
          <w:tcPr>
            <w:tcW w:w="3078" w:type="dxa"/>
          </w:tcPr>
          <w:p w14:paraId="29EED967" w14:textId="6FE164A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377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B170D9F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72785C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88034F8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7CD5E1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525CCAB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296AE0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5DF5FA66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09411E4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B7F34D1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294D" w:rsidRPr="00B377E0" w14:paraId="046E562D" w14:textId="77777777" w:rsidTr="007E3632">
        <w:trPr>
          <w:cantSplit/>
        </w:trPr>
        <w:tc>
          <w:tcPr>
            <w:tcW w:w="3078" w:type="dxa"/>
          </w:tcPr>
          <w:p w14:paraId="41802A8B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CECF474" w14:textId="39C677A2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596AFDCD" w14:textId="77777777" w:rsidR="00D0294D" w:rsidRPr="00B377E0" w:rsidRDefault="00D0294D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8977E75" w14:textId="11047004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66DB384D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30BCE19" w14:textId="30A4C8A1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6EE4CAD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2F008083" w14:textId="153AB962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414EEF24" w14:textId="77777777" w:rsidR="00D0294D" w:rsidRPr="00B377E0" w:rsidRDefault="00D0294D" w:rsidP="00D0294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C3911D9" w14:textId="79AA00B9" w:rsidR="00D0294D" w:rsidRPr="00B377E0" w:rsidRDefault="007F0795" w:rsidP="00D0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0294D" w:rsidRPr="00B377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45C65990" w14:textId="77777777" w:rsidR="007E3632" w:rsidRDefault="007E363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EAEDCFC" w14:textId="72F6A513" w:rsidR="00DE151E" w:rsidRPr="00B377E0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6779D">
        <w:rPr>
          <w:rFonts w:ascii="Angsana New" w:hAnsi="Angsana New"/>
          <w:b/>
          <w:bCs/>
          <w:sz w:val="30"/>
          <w:szCs w:val="30"/>
        </w:rPr>
        <w:t>23</w:t>
      </w:r>
      <w:r w:rsidR="00DE151E" w:rsidRPr="0016779D">
        <w:rPr>
          <w:rFonts w:ascii="Angsana New" w:hAnsi="Angsana New"/>
          <w:b/>
          <w:bCs/>
          <w:sz w:val="30"/>
          <w:szCs w:val="30"/>
          <w:cs/>
        </w:rPr>
        <w:tab/>
        <w:t>ส่วนเกินทุนและสำรอง</w:t>
      </w:r>
    </w:p>
    <w:p w14:paraId="4560A52F" w14:textId="77777777" w:rsidR="00DE151E" w:rsidRPr="00A52117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27ADDCCF" w14:textId="77777777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3FCB7C8" w14:textId="77777777" w:rsidR="00DE151E" w:rsidRPr="00A52117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123518B" w14:textId="3B79EED0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F0795" w:rsidRPr="007F0795">
        <w:rPr>
          <w:rFonts w:ascii="Angsana New" w:hAnsi="Angsana New"/>
          <w:sz w:val="30"/>
          <w:szCs w:val="30"/>
        </w:rPr>
        <w:t>2535</w:t>
      </w:r>
      <w:r w:rsidRPr="00B377E0">
        <w:rPr>
          <w:rFonts w:ascii="Angsana New" w:hAnsi="Angsana New"/>
          <w:sz w:val="30"/>
          <w:szCs w:val="30"/>
          <w:cs/>
        </w:rPr>
        <w:t xml:space="preserve"> มาตรา </w:t>
      </w:r>
      <w:r w:rsidR="007F0795" w:rsidRPr="007F0795">
        <w:rPr>
          <w:rFonts w:ascii="Angsana New" w:hAnsi="Angsana New"/>
          <w:sz w:val="30"/>
          <w:szCs w:val="30"/>
        </w:rPr>
        <w:t>51</w:t>
      </w:r>
      <w:r w:rsidRPr="00B377E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377E0">
        <w:rPr>
          <w:rFonts w:ascii="Angsana New" w:hAnsi="Angsana New"/>
          <w:sz w:val="30"/>
          <w:szCs w:val="30"/>
        </w:rPr>
        <w:t>“</w:t>
      </w:r>
      <w:r w:rsidRPr="00B377E0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B377E0">
        <w:rPr>
          <w:rFonts w:ascii="Angsana New" w:hAnsi="Angsana New"/>
          <w:sz w:val="30"/>
          <w:szCs w:val="30"/>
        </w:rPr>
        <w:t>”</w:t>
      </w:r>
      <w:r w:rsidRPr="00B377E0">
        <w:rPr>
          <w:rFonts w:ascii="Angsana New" w:hAnsi="Angsana New"/>
          <w:sz w:val="30"/>
          <w:szCs w:val="30"/>
          <w:cs/>
        </w:rPr>
        <w:t>)  ส่วนเกินมูลค่าหุ้นนี้จะนำไปจ่ายเป็นเงินปันผลไม่ได้</w:t>
      </w:r>
    </w:p>
    <w:p w14:paraId="62FC0BD3" w14:textId="77777777" w:rsidR="00DE151E" w:rsidRPr="00A52117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7A5E7EAE" w14:textId="77777777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62EE208" w14:textId="77777777" w:rsidR="00DE151E" w:rsidRPr="00A52117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FA21A76" w14:textId="0B8A51E6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F0795" w:rsidRPr="007F0795">
        <w:rPr>
          <w:rFonts w:ascii="Angsana New" w:hAnsi="Angsana New"/>
          <w:sz w:val="30"/>
          <w:szCs w:val="30"/>
        </w:rPr>
        <w:t>2535</w:t>
      </w:r>
      <w:r w:rsidRPr="00B377E0">
        <w:rPr>
          <w:rFonts w:ascii="Angsana New" w:hAnsi="Angsana New"/>
          <w:sz w:val="30"/>
          <w:szCs w:val="30"/>
          <w:cs/>
        </w:rPr>
        <w:t xml:space="preserve"> มาตรา </w:t>
      </w:r>
      <w:r w:rsidR="007F0795" w:rsidRPr="007F0795">
        <w:rPr>
          <w:rFonts w:ascii="Angsana New" w:hAnsi="Angsana New"/>
          <w:sz w:val="30"/>
          <w:szCs w:val="30"/>
        </w:rPr>
        <w:t>116</w:t>
      </w:r>
      <w:r w:rsidRPr="00B377E0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B377E0">
        <w:rPr>
          <w:rFonts w:ascii="Angsana New" w:hAnsi="Angsana New"/>
          <w:sz w:val="30"/>
          <w:szCs w:val="30"/>
        </w:rPr>
        <w:t>“</w:t>
      </w:r>
      <w:r w:rsidRPr="00B377E0">
        <w:rPr>
          <w:rFonts w:ascii="Angsana New" w:hAnsi="Angsana New"/>
          <w:sz w:val="30"/>
          <w:szCs w:val="30"/>
          <w:cs/>
        </w:rPr>
        <w:t>สำรองตามกฎหมาย</w:t>
      </w:r>
      <w:r w:rsidRPr="00B377E0">
        <w:rPr>
          <w:rFonts w:ascii="Angsana New" w:hAnsi="Angsana New"/>
          <w:sz w:val="30"/>
          <w:szCs w:val="30"/>
        </w:rPr>
        <w:t>”</w:t>
      </w:r>
      <w:r w:rsidRPr="00B377E0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566B8A9" w14:textId="77777777" w:rsidR="007E3632" w:rsidRDefault="007E3632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2525C5" w14:textId="2CFEFF48" w:rsidR="00DE151E" w:rsidRPr="00B377E0" w:rsidRDefault="00DE151E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  <w:cs/>
        </w:rPr>
        <w:t>ผลต่างจากการเปลี่ยนแปลงในมูลค่ายุติธรรม</w:t>
      </w:r>
    </w:p>
    <w:p w14:paraId="6926D413" w14:textId="77777777" w:rsidR="00DE151E" w:rsidRPr="00A52117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11A2D11F" w14:textId="77777777" w:rsidR="00DE151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แสดงในส่วนของผู้ถือหุ้นประกอบด้วยผลรวมการเปลี่ยนแปลงในมูลค่ายุติธรรมของสินทรัพย์ทางการเงินเผื่อขายจนกระทั่งมีการตัดรายการหรือเกิดการด้อยค่า</w:t>
      </w:r>
    </w:p>
    <w:p w14:paraId="2E3D3B2D" w14:textId="77777777" w:rsidR="00A52117" w:rsidRPr="00A52117" w:rsidRDefault="00A5211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E13E790" w14:textId="77777777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  <w:cs/>
        </w:rPr>
        <w:t>ผลต่างจากการแปลงค่างบการเงิน</w:t>
      </w:r>
    </w:p>
    <w:p w14:paraId="5CA784AF" w14:textId="77777777" w:rsidR="00DE151E" w:rsidRPr="00A52117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219A13B4" w14:textId="77777777" w:rsidR="0054726C" w:rsidRPr="00B377E0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งบการเงินของหน่วยงานในต่างประเทศ</w:t>
      </w:r>
    </w:p>
    <w:p w14:paraId="2EF2A9F9" w14:textId="77777777" w:rsidR="003A76D7" w:rsidRDefault="003A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E6F772C" w14:textId="797C89D2" w:rsidR="00DE151E" w:rsidRPr="00B377E0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24</w:t>
      </w:r>
      <w:r w:rsidR="00DE151E" w:rsidRPr="00B377E0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B377E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ข้อมูลทางการเงินจำแนกตามส่วนงาน </w:t>
      </w:r>
    </w:p>
    <w:p w14:paraId="053B91EE" w14:textId="77777777" w:rsidR="00DE151E" w:rsidRPr="00A52117" w:rsidRDefault="00DE151E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959FAC0" w14:textId="77777777" w:rsidR="0054726C" w:rsidRPr="00B377E0" w:rsidRDefault="0054726C" w:rsidP="0054726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14" w:name="OLE_LINK7"/>
      <w:r w:rsidRPr="00B377E0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F586CB" w14:textId="77777777" w:rsidR="0054726C" w:rsidRPr="00A52117" w:rsidRDefault="0054726C" w:rsidP="0054726C">
      <w:pPr>
        <w:pStyle w:val="BodyText3"/>
        <w:tabs>
          <w:tab w:val="clear" w:pos="540"/>
          <w:tab w:val="left" w:pos="2700"/>
        </w:tabs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p w14:paraId="4540FAEE" w14:textId="77777777" w:rsidR="0054726C" w:rsidRPr="00B377E0" w:rsidRDefault="0054726C" w:rsidP="0054726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377E0">
        <w:rPr>
          <w:rFonts w:ascii="Angsana New" w:hAnsi="Angsana New" w:cs="Angsana New"/>
          <w:sz w:val="30"/>
          <w:szCs w:val="30"/>
          <w:cs/>
          <w:lang w:val="en-US"/>
        </w:rPr>
        <w:t>ผลการดำเนินงาน</w:t>
      </w:r>
      <w:r w:rsidRPr="00B377E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B377E0">
        <w:rPr>
          <w:rFonts w:ascii="Angsana New" w:hAnsi="Angsana New" w:cs="Angsana New"/>
          <w:sz w:val="30"/>
          <w:szCs w:val="30"/>
          <w:cs/>
          <w:lang w:val="en-US"/>
        </w:rPr>
        <w:t>สินทรัพย์และหนี้สินตามส่วนงาน รวมรายการที่เกี่ยวข้องโดยตรงกับส่วนงานหรือที่สามารถ</w:t>
      </w:r>
      <w:r w:rsidR="00DC7D5E">
        <w:rPr>
          <w:rFonts w:ascii="Angsana New" w:hAnsi="Angsana New" w:cs="Angsana New"/>
          <w:sz w:val="30"/>
          <w:szCs w:val="30"/>
          <w:lang w:val="en-US"/>
        </w:rPr>
        <w:t xml:space="preserve">      </w:t>
      </w:r>
      <w:r w:rsidRPr="00B377E0">
        <w:rPr>
          <w:rFonts w:ascii="Angsana New" w:hAnsi="Angsana New" w:cs="Angsana New"/>
          <w:sz w:val="30"/>
          <w:szCs w:val="30"/>
          <w:cs/>
          <w:lang w:val="en-US"/>
        </w:rPr>
        <w:t>ปันส่วนให้กับส่วนงานได้อย่างสมเหตุสมผล</w:t>
      </w:r>
    </w:p>
    <w:p w14:paraId="4A46CF66" w14:textId="77777777" w:rsidR="007E3632" w:rsidRPr="00A52117" w:rsidRDefault="007E3632" w:rsidP="0054726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B8AF4CE" w14:textId="77777777" w:rsidR="0054726C" w:rsidRPr="00B377E0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6CDE4B4A" w14:textId="77777777" w:rsidR="0054726C" w:rsidRPr="00A52117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6FB4886" w14:textId="77777777" w:rsidR="0054726C" w:rsidRPr="00B377E0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>กลุ่มบริษัทเสนอส่วนงาน</w:t>
      </w:r>
      <w:r w:rsidR="00476DD3" w:rsidRPr="00B377E0">
        <w:rPr>
          <w:rFonts w:ascii="Angsana New" w:hAnsi="Angsana New"/>
          <w:sz w:val="30"/>
          <w:szCs w:val="30"/>
          <w:cs/>
        </w:rPr>
        <w:t>ที่รายงาน</w:t>
      </w:r>
      <w:r w:rsidRPr="00B377E0">
        <w:rPr>
          <w:rFonts w:ascii="Angsana New" w:hAnsi="Angsana New"/>
          <w:sz w:val="30"/>
          <w:szCs w:val="30"/>
          <w:cs/>
        </w:rPr>
        <w:t>ดังนี้</w:t>
      </w:r>
    </w:p>
    <w:p w14:paraId="111A133A" w14:textId="77777777" w:rsidR="00DE151E" w:rsidRPr="00A52117" w:rsidRDefault="00DE151E" w:rsidP="0043169A">
      <w:pPr>
        <w:pStyle w:val="BodyText3"/>
        <w:tabs>
          <w:tab w:val="clear" w:pos="540"/>
          <w:tab w:val="left" w:pos="2700"/>
        </w:tabs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p w14:paraId="306043AE" w14:textId="581AF54D" w:rsidR="00A92F13" w:rsidRPr="00B377E0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B377E0">
        <w:rPr>
          <w:rFonts w:ascii="Angsana New" w:hAnsi="Angsana New"/>
          <w:sz w:val="30"/>
          <w:szCs w:val="30"/>
        </w:rPr>
        <w:tab/>
      </w:r>
      <w:r w:rsidRPr="00B377E0">
        <w:rPr>
          <w:rFonts w:ascii="Angsana New" w:hAnsi="Angsana New"/>
          <w:sz w:val="30"/>
          <w:szCs w:val="30"/>
          <w:cs/>
        </w:rPr>
        <w:t>ธุรกิจโรงกลั่นน้ำมัน</w:t>
      </w:r>
    </w:p>
    <w:p w14:paraId="7811391B" w14:textId="40DF0BFE" w:rsidR="00A92F13" w:rsidRPr="00B377E0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Pr="00B377E0">
        <w:rPr>
          <w:rFonts w:ascii="Angsana New" w:hAnsi="Angsana New"/>
          <w:sz w:val="30"/>
          <w:szCs w:val="30"/>
        </w:rPr>
        <w:tab/>
      </w:r>
      <w:r w:rsidRPr="00B377E0">
        <w:rPr>
          <w:rFonts w:ascii="Angsana New" w:hAnsi="Angsana New"/>
          <w:sz w:val="30"/>
          <w:szCs w:val="30"/>
          <w:cs/>
        </w:rPr>
        <w:t>ธุรกิจโรงกลั่นน้ำมันหล่อลื่น</w:t>
      </w:r>
    </w:p>
    <w:p w14:paraId="47C8CB47" w14:textId="29BE3DD5" w:rsidR="00A92F13" w:rsidRPr="00B377E0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B377E0">
        <w:rPr>
          <w:rFonts w:ascii="Angsana New" w:hAnsi="Angsana New"/>
          <w:sz w:val="30"/>
          <w:szCs w:val="30"/>
        </w:rPr>
        <w:tab/>
      </w:r>
      <w:r w:rsidRPr="00B377E0">
        <w:rPr>
          <w:rFonts w:ascii="Angsana New" w:hAnsi="Angsana New"/>
          <w:sz w:val="30"/>
          <w:szCs w:val="30"/>
          <w:cs/>
        </w:rPr>
        <w:t>ธุรกิจปิโตรเคมี</w:t>
      </w:r>
    </w:p>
    <w:p w14:paraId="7D2B300A" w14:textId="1E09C7B3" w:rsidR="00A92F13" w:rsidRPr="00B377E0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/>
          <w:sz w:val="30"/>
          <w:szCs w:val="30"/>
        </w:rPr>
        <w:t>4</w:t>
      </w:r>
      <w:r w:rsidRPr="00B377E0">
        <w:rPr>
          <w:rFonts w:ascii="Angsana New" w:hAnsi="Angsana New"/>
          <w:sz w:val="30"/>
          <w:szCs w:val="30"/>
        </w:rPr>
        <w:tab/>
      </w:r>
      <w:r w:rsidRPr="00B377E0">
        <w:rPr>
          <w:rFonts w:ascii="Angsana New" w:hAnsi="Angsana New"/>
          <w:sz w:val="30"/>
          <w:szCs w:val="30"/>
          <w:cs/>
        </w:rPr>
        <w:t>ธุรกิจโรงผลิตกระแสไฟฟ้า</w:t>
      </w:r>
    </w:p>
    <w:p w14:paraId="7CDEFA3F" w14:textId="4AF4ECD2" w:rsidR="00A92F13" w:rsidRPr="00B377E0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B377E0">
        <w:rPr>
          <w:rFonts w:ascii="Angsana New" w:hAnsi="Angsana New"/>
          <w:sz w:val="30"/>
          <w:szCs w:val="30"/>
        </w:rPr>
        <w:tab/>
      </w:r>
      <w:r w:rsidRPr="00B377E0">
        <w:rPr>
          <w:rFonts w:ascii="Angsana New" w:hAnsi="Angsana New"/>
          <w:sz w:val="30"/>
          <w:szCs w:val="30"/>
          <w:cs/>
        </w:rPr>
        <w:t>ธุรกิจ</w:t>
      </w:r>
      <w:r w:rsidR="00693C51" w:rsidRPr="00B377E0">
        <w:rPr>
          <w:rFonts w:ascii="Angsana New" w:hAnsi="Angsana New" w:hint="cs"/>
          <w:sz w:val="30"/>
          <w:szCs w:val="30"/>
          <w:cs/>
        </w:rPr>
        <w:t>บริการขนส่งทางทะเล</w:t>
      </w:r>
    </w:p>
    <w:p w14:paraId="11334497" w14:textId="5DA7AF16" w:rsidR="00A92F13" w:rsidRPr="00B377E0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/>
          <w:sz w:val="30"/>
          <w:szCs w:val="30"/>
        </w:rPr>
        <w:t>6</w:t>
      </w:r>
      <w:r w:rsidRPr="00B377E0">
        <w:rPr>
          <w:rFonts w:ascii="Angsana New" w:hAnsi="Angsana New"/>
          <w:sz w:val="30"/>
          <w:szCs w:val="30"/>
          <w:cs/>
        </w:rPr>
        <w:tab/>
        <w:t>ธุรกิจสารทำละลาย</w:t>
      </w:r>
    </w:p>
    <w:p w14:paraId="76DB1883" w14:textId="6E8D3F39" w:rsidR="00A92F13" w:rsidRPr="00B377E0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377E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/>
          <w:sz w:val="30"/>
          <w:szCs w:val="30"/>
        </w:rPr>
        <w:t>7</w:t>
      </w:r>
      <w:r w:rsidRPr="00B377E0">
        <w:rPr>
          <w:rFonts w:ascii="Angsana New" w:hAnsi="Angsana New"/>
          <w:sz w:val="30"/>
          <w:szCs w:val="30"/>
        </w:rPr>
        <w:tab/>
      </w:r>
      <w:r w:rsidRPr="00B377E0">
        <w:rPr>
          <w:rFonts w:ascii="Angsana New" w:hAnsi="Angsana New"/>
          <w:sz w:val="30"/>
          <w:szCs w:val="30"/>
          <w:cs/>
        </w:rPr>
        <w:t>ธุรกิจเอทานอล</w:t>
      </w:r>
    </w:p>
    <w:p w14:paraId="4E485A9E" w14:textId="0F69E6DD" w:rsidR="00C95CFE" w:rsidRPr="00B377E0" w:rsidRDefault="00A92F13" w:rsidP="00097A09">
      <w:pPr>
        <w:pStyle w:val="BodyText3"/>
        <w:tabs>
          <w:tab w:val="clear" w:pos="540"/>
          <w:tab w:val="left" w:pos="1890"/>
        </w:tabs>
        <w:spacing w:line="240" w:lineRule="auto"/>
        <w:ind w:left="54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377E0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7F0795" w:rsidRPr="007F0795">
        <w:rPr>
          <w:rFonts w:ascii="Angsana New" w:hAnsi="Angsana New" w:cs="Angsana New"/>
          <w:sz w:val="30"/>
          <w:szCs w:val="30"/>
          <w:lang w:val="en-US"/>
        </w:rPr>
        <w:t>8</w:t>
      </w:r>
      <w:r w:rsidRPr="00B377E0">
        <w:rPr>
          <w:rFonts w:ascii="Angsana New" w:hAnsi="Angsana New" w:cs="Angsana New"/>
          <w:sz w:val="30"/>
          <w:szCs w:val="30"/>
          <w:lang w:val="en-US"/>
        </w:rPr>
        <w:tab/>
      </w:r>
      <w:r w:rsidRPr="00B377E0">
        <w:rPr>
          <w:rFonts w:ascii="Angsana New" w:hAnsi="Angsana New" w:cs="Angsana New"/>
          <w:sz w:val="30"/>
          <w:szCs w:val="30"/>
          <w:cs/>
        </w:rPr>
        <w:t>ธุรกิจอื่นๆ</w:t>
      </w:r>
      <w:bookmarkEnd w:id="14"/>
    </w:p>
    <w:p w14:paraId="48C93125" w14:textId="77777777" w:rsidR="00C95CFE" w:rsidRPr="00B377E0" w:rsidRDefault="00C95CFE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  <w:sectPr w:rsidR="00C95CFE" w:rsidRPr="00B377E0" w:rsidSect="00F61830">
          <w:headerReference w:type="even" r:id="rId10"/>
          <w:headerReference w:type="default" r:id="rId11"/>
          <w:headerReference w:type="first" r:id="rId12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6F38CC" w14:textId="77777777" w:rsidR="00005DC9" w:rsidRDefault="00005DC9" w:rsidP="00005DC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C41AC9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tbl>
      <w:tblPr>
        <w:tblW w:w="15594" w:type="dxa"/>
        <w:tblInd w:w="-162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4"/>
        <w:gridCol w:w="640"/>
        <w:gridCol w:w="257"/>
        <w:gridCol w:w="10"/>
        <w:gridCol w:w="263"/>
        <w:gridCol w:w="10"/>
        <w:gridCol w:w="1073"/>
        <w:gridCol w:w="10"/>
        <w:gridCol w:w="260"/>
        <w:gridCol w:w="10"/>
        <w:gridCol w:w="5"/>
        <w:gridCol w:w="10"/>
        <w:gridCol w:w="993"/>
        <w:gridCol w:w="10"/>
        <w:gridCol w:w="41"/>
        <w:gridCol w:w="10"/>
        <w:gridCol w:w="223"/>
        <w:gridCol w:w="10"/>
        <w:gridCol w:w="40"/>
        <w:gridCol w:w="10"/>
        <w:gridCol w:w="1078"/>
        <w:gridCol w:w="10"/>
        <w:gridCol w:w="36"/>
        <w:gridCol w:w="10"/>
        <w:gridCol w:w="229"/>
        <w:gridCol w:w="10"/>
        <w:gridCol w:w="35"/>
        <w:gridCol w:w="10"/>
        <w:gridCol w:w="1083"/>
        <w:gridCol w:w="10"/>
        <w:gridCol w:w="31"/>
        <w:gridCol w:w="10"/>
        <w:gridCol w:w="233"/>
        <w:gridCol w:w="10"/>
        <w:gridCol w:w="30"/>
        <w:gridCol w:w="10"/>
        <w:gridCol w:w="976"/>
        <w:gridCol w:w="10"/>
        <w:gridCol w:w="26"/>
        <w:gridCol w:w="10"/>
        <w:gridCol w:w="239"/>
        <w:gridCol w:w="10"/>
        <w:gridCol w:w="25"/>
        <w:gridCol w:w="10"/>
        <w:gridCol w:w="935"/>
        <w:gridCol w:w="10"/>
        <w:gridCol w:w="21"/>
        <w:gridCol w:w="10"/>
        <w:gridCol w:w="243"/>
        <w:gridCol w:w="10"/>
        <w:gridCol w:w="20"/>
        <w:gridCol w:w="10"/>
        <w:gridCol w:w="956"/>
        <w:gridCol w:w="10"/>
        <w:gridCol w:w="16"/>
        <w:gridCol w:w="10"/>
        <w:gridCol w:w="249"/>
        <w:gridCol w:w="10"/>
        <w:gridCol w:w="15"/>
        <w:gridCol w:w="10"/>
        <w:gridCol w:w="1025"/>
        <w:gridCol w:w="10"/>
        <w:gridCol w:w="6"/>
        <w:gridCol w:w="10"/>
        <w:gridCol w:w="258"/>
        <w:gridCol w:w="10"/>
        <w:gridCol w:w="6"/>
        <w:gridCol w:w="10"/>
        <w:gridCol w:w="955"/>
        <w:gridCol w:w="10"/>
        <w:gridCol w:w="9"/>
        <w:gridCol w:w="10"/>
      </w:tblGrid>
      <w:tr w:rsidR="00D21FF1" w:rsidRPr="00C62AA6" w14:paraId="34E8B8A6" w14:textId="77777777" w:rsidTr="004D74EE">
        <w:tc>
          <w:tcPr>
            <w:tcW w:w="2714" w:type="dxa"/>
            <w:tcBorders>
              <w:top w:val="nil"/>
            </w:tcBorders>
          </w:tcPr>
          <w:p w14:paraId="6AE2DA93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0" w:type="dxa"/>
            <w:gridSpan w:val="71"/>
            <w:tcBorders>
              <w:top w:val="nil"/>
            </w:tcBorders>
          </w:tcPr>
          <w:p w14:paraId="1BE82BE5" w14:textId="15D9F506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</w:t>
            </w:r>
            <w:r w:rsidR="00D303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ที่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045B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D21FF1" w:rsidRPr="00C62AA6" w14:paraId="740F686E" w14:textId="77777777" w:rsidTr="004D74EE">
        <w:tc>
          <w:tcPr>
            <w:tcW w:w="2714" w:type="dxa"/>
          </w:tcPr>
          <w:p w14:paraId="5F00849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3"/>
          </w:tcPr>
          <w:p w14:paraId="31EB1E86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โรงกลั่น</w:t>
            </w:r>
          </w:p>
        </w:tc>
        <w:tc>
          <w:tcPr>
            <w:tcW w:w="273" w:type="dxa"/>
            <w:gridSpan w:val="2"/>
          </w:tcPr>
          <w:p w14:paraId="23FEBEB7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7EE7499E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270" w:type="dxa"/>
            <w:gridSpan w:val="2"/>
          </w:tcPr>
          <w:p w14:paraId="0A003C1F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460F1F58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3" w:type="dxa"/>
            <w:gridSpan w:val="4"/>
          </w:tcPr>
          <w:p w14:paraId="4D3241A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1C0D262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โรงผลิต</w:t>
            </w:r>
          </w:p>
        </w:tc>
        <w:tc>
          <w:tcPr>
            <w:tcW w:w="284" w:type="dxa"/>
            <w:gridSpan w:val="4"/>
          </w:tcPr>
          <w:p w14:paraId="3F7D0CB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4"/>
          </w:tcPr>
          <w:p w14:paraId="3B5CC56E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  <w:gridSpan w:val="4"/>
          </w:tcPr>
          <w:p w14:paraId="710EF2B6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  <w:gridSpan w:val="4"/>
          </w:tcPr>
          <w:p w14:paraId="65822394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สารทำ</w:t>
            </w:r>
          </w:p>
        </w:tc>
        <w:tc>
          <w:tcPr>
            <w:tcW w:w="284" w:type="dxa"/>
            <w:gridSpan w:val="4"/>
          </w:tcPr>
          <w:p w14:paraId="4C9BE18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76" w:type="dxa"/>
            <w:gridSpan w:val="4"/>
          </w:tcPr>
          <w:p w14:paraId="132795B8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3" w:type="dxa"/>
            <w:gridSpan w:val="4"/>
          </w:tcPr>
          <w:p w14:paraId="70A7649F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gridSpan w:val="4"/>
          </w:tcPr>
          <w:p w14:paraId="60CC0B1D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  <w:gridSpan w:val="4"/>
          </w:tcPr>
          <w:p w14:paraId="0ED35259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1" w:type="dxa"/>
            <w:gridSpan w:val="4"/>
          </w:tcPr>
          <w:p w14:paraId="5C0AC8A4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ตั</w:t>
            </w: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84" w:type="dxa"/>
            <w:gridSpan w:val="4"/>
          </w:tcPr>
          <w:p w14:paraId="24C0312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4" w:type="dxa"/>
            <w:gridSpan w:val="4"/>
          </w:tcPr>
          <w:p w14:paraId="7C2A0BB0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D21FF1" w:rsidRPr="00C62AA6" w14:paraId="4BF0AED6" w14:textId="77777777" w:rsidTr="004D74EE">
        <w:tc>
          <w:tcPr>
            <w:tcW w:w="2714" w:type="dxa"/>
          </w:tcPr>
          <w:p w14:paraId="0E2629C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3"/>
          </w:tcPr>
          <w:p w14:paraId="691DFE86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น้ำมัน</w:t>
            </w:r>
          </w:p>
        </w:tc>
        <w:tc>
          <w:tcPr>
            <w:tcW w:w="273" w:type="dxa"/>
            <w:gridSpan w:val="2"/>
          </w:tcPr>
          <w:p w14:paraId="3EBA5A3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E2382F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270" w:type="dxa"/>
            <w:gridSpan w:val="2"/>
          </w:tcPr>
          <w:p w14:paraId="0363094F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0968C03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  <w:gridSpan w:val="4"/>
          </w:tcPr>
          <w:p w14:paraId="12A1DCE3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66A3B612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  <w:gridSpan w:val="4"/>
          </w:tcPr>
          <w:p w14:paraId="318CC6ED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4"/>
          </w:tcPr>
          <w:p w14:paraId="00B84BA4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ทางทะเล</w:t>
            </w:r>
          </w:p>
        </w:tc>
        <w:tc>
          <w:tcPr>
            <w:tcW w:w="283" w:type="dxa"/>
            <w:gridSpan w:val="4"/>
          </w:tcPr>
          <w:p w14:paraId="393A886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  <w:gridSpan w:val="4"/>
          </w:tcPr>
          <w:p w14:paraId="158EB4C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ละลาย</w:t>
            </w:r>
          </w:p>
        </w:tc>
        <w:tc>
          <w:tcPr>
            <w:tcW w:w="284" w:type="dxa"/>
            <w:gridSpan w:val="4"/>
          </w:tcPr>
          <w:p w14:paraId="1EB901F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76" w:type="dxa"/>
            <w:gridSpan w:val="4"/>
          </w:tcPr>
          <w:p w14:paraId="3A8C4C60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283" w:type="dxa"/>
            <w:gridSpan w:val="4"/>
          </w:tcPr>
          <w:p w14:paraId="335ABFD7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gridSpan w:val="4"/>
          </w:tcPr>
          <w:p w14:paraId="3B7E6117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284" w:type="dxa"/>
            <w:gridSpan w:val="4"/>
          </w:tcPr>
          <w:p w14:paraId="7A5F7BD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1" w:type="dxa"/>
            <w:gridSpan w:val="4"/>
          </w:tcPr>
          <w:p w14:paraId="3C1F6BD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  <w:gridSpan w:val="4"/>
          </w:tcPr>
          <w:p w14:paraId="1C798E99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gridSpan w:val="4"/>
          </w:tcPr>
          <w:p w14:paraId="7E60357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21FF1" w:rsidRPr="00C62AA6" w14:paraId="377D0A16" w14:textId="77777777" w:rsidTr="004D74EE">
        <w:tc>
          <w:tcPr>
            <w:tcW w:w="2714" w:type="dxa"/>
          </w:tcPr>
          <w:p w14:paraId="6B702B0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0" w:type="dxa"/>
            <w:gridSpan w:val="71"/>
          </w:tcPr>
          <w:p w14:paraId="492F5281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45B75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D21FF1" w:rsidRPr="00C62AA6" w14:paraId="080E7CC5" w14:textId="77777777" w:rsidTr="004D74EE">
        <w:tc>
          <w:tcPr>
            <w:tcW w:w="2714" w:type="dxa"/>
          </w:tcPr>
          <w:p w14:paraId="52F8C50F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="001C7A9A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7" w:type="dxa"/>
            <w:gridSpan w:val="3"/>
          </w:tcPr>
          <w:p w14:paraId="2CACACD6" w14:textId="77777777" w:rsidR="00D21FF1" w:rsidRPr="00045B75" w:rsidRDefault="00D21FF1" w:rsidP="00413C76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776F6628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7AEF343" w14:textId="77777777" w:rsidR="00D21FF1" w:rsidRPr="00045B75" w:rsidRDefault="00D21FF1" w:rsidP="00413C76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B70603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516E9587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1A6B403A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1F8B9EEE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4A5CCA3B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64C714FE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447D5321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16EAE053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4BAC80A1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33CF8E56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3C9437A8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1D280DA3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249FE562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252F98CD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2E05ACCB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2AC2A3B1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21FF1" w:rsidRPr="00C62AA6" w14:paraId="68739A72" w14:textId="77777777" w:rsidTr="004D74EE">
        <w:tc>
          <w:tcPr>
            <w:tcW w:w="2714" w:type="dxa"/>
          </w:tcPr>
          <w:p w14:paraId="2ED53F46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907" w:type="dxa"/>
            <w:gridSpan w:val="3"/>
          </w:tcPr>
          <w:p w14:paraId="45E932A0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1E4807EF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4C650D34" w14:textId="77777777" w:rsidR="00D21FF1" w:rsidRPr="00045B75" w:rsidRDefault="00D21FF1" w:rsidP="00413C76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BB85244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4938D464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2438EA6E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3686393B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564E59E9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16DC1271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13BC47E1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391E3983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579127F6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76B6EC3E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62920B98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17D3B6D7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01A09CF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71F70A69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2D575189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09DFC41F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21FF1" w:rsidRPr="00C62AA6" w14:paraId="28D4790B" w14:textId="77777777" w:rsidTr="004D74EE">
        <w:tc>
          <w:tcPr>
            <w:tcW w:w="2714" w:type="dxa"/>
          </w:tcPr>
          <w:p w14:paraId="35F908AB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 xml:space="preserve">      - ลูกค้าภายนอก</w:t>
            </w:r>
          </w:p>
        </w:tc>
        <w:tc>
          <w:tcPr>
            <w:tcW w:w="907" w:type="dxa"/>
            <w:gridSpan w:val="3"/>
          </w:tcPr>
          <w:p w14:paraId="2DCE4843" w14:textId="2910C14D" w:rsidR="00F045B6" w:rsidRPr="00070A2F" w:rsidRDefault="007F0795" w:rsidP="00F045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7F079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3" w:type="dxa"/>
            <w:gridSpan w:val="2"/>
          </w:tcPr>
          <w:p w14:paraId="5DB6F865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4F643486" w14:textId="527B3D6F" w:rsidR="00D21FF1" w:rsidRPr="00070A2F" w:rsidRDefault="007F0795" w:rsidP="00B437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B43723" w:rsidRPr="00070A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270" w:type="dxa"/>
            <w:gridSpan w:val="2"/>
          </w:tcPr>
          <w:p w14:paraId="523FDFD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777BB2F7" w14:textId="16E32F19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283" w:type="dxa"/>
            <w:gridSpan w:val="4"/>
          </w:tcPr>
          <w:p w14:paraId="5F8DA8D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5893045D" w14:textId="5F6A2520" w:rsidR="00D21FF1" w:rsidRPr="00070A2F" w:rsidRDefault="007F0795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561</w:t>
            </w:r>
          </w:p>
        </w:tc>
        <w:tc>
          <w:tcPr>
            <w:tcW w:w="284" w:type="dxa"/>
            <w:gridSpan w:val="4"/>
          </w:tcPr>
          <w:p w14:paraId="1B1B4FD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01D27560" w14:textId="193BE4DA" w:rsidR="00D21FF1" w:rsidRPr="00070A2F" w:rsidRDefault="007F0795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</w:p>
        </w:tc>
        <w:tc>
          <w:tcPr>
            <w:tcW w:w="283" w:type="dxa"/>
            <w:gridSpan w:val="4"/>
          </w:tcPr>
          <w:p w14:paraId="01ED92E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122A9101" w14:textId="23D87399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284" w:type="dxa"/>
            <w:gridSpan w:val="4"/>
          </w:tcPr>
          <w:p w14:paraId="060983F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36194EB5" w14:textId="02635ABC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283" w:type="dxa"/>
            <w:gridSpan w:val="4"/>
          </w:tcPr>
          <w:p w14:paraId="03ED363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3E458FAE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0DA5ECC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3179CE69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28F0617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28D90653" w14:textId="0112FB62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337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388</w:t>
            </w:r>
          </w:p>
        </w:tc>
      </w:tr>
      <w:tr w:rsidR="00D21FF1" w:rsidRPr="00C62AA6" w14:paraId="0BA67950" w14:textId="77777777" w:rsidTr="004D74EE">
        <w:tc>
          <w:tcPr>
            <w:tcW w:w="2714" w:type="dxa"/>
          </w:tcPr>
          <w:p w14:paraId="7A345B22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 xml:space="preserve">      - ระหว่างส่วนงาน</w:t>
            </w:r>
          </w:p>
        </w:tc>
        <w:tc>
          <w:tcPr>
            <w:tcW w:w="907" w:type="dxa"/>
            <w:gridSpan w:val="3"/>
          </w:tcPr>
          <w:p w14:paraId="459913C6" w14:textId="377FDA02" w:rsidR="00D21FF1" w:rsidRPr="00070A2F" w:rsidRDefault="007F0795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692</w:t>
            </w:r>
          </w:p>
        </w:tc>
        <w:tc>
          <w:tcPr>
            <w:tcW w:w="273" w:type="dxa"/>
            <w:gridSpan w:val="2"/>
          </w:tcPr>
          <w:p w14:paraId="1C98667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1DA01E1B" w14:textId="234CED90" w:rsidR="00D21FF1" w:rsidRPr="00070A2F" w:rsidRDefault="007F0795" w:rsidP="00413C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B43723" w:rsidRPr="00070A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270" w:type="dxa"/>
            <w:gridSpan w:val="2"/>
          </w:tcPr>
          <w:p w14:paraId="22AFA5B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4775F26A" w14:textId="0A88DC81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799</w:t>
            </w:r>
          </w:p>
        </w:tc>
        <w:tc>
          <w:tcPr>
            <w:tcW w:w="283" w:type="dxa"/>
            <w:gridSpan w:val="4"/>
          </w:tcPr>
          <w:p w14:paraId="12E1B38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77B15F3D" w14:textId="66E06501" w:rsidR="00D21FF1" w:rsidRPr="00070A2F" w:rsidRDefault="007F0795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284" w:type="dxa"/>
            <w:gridSpan w:val="4"/>
          </w:tcPr>
          <w:p w14:paraId="6A9FAA8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0A5D271B" w14:textId="2AF22E05" w:rsidR="00D21FF1" w:rsidRPr="00070A2F" w:rsidRDefault="007F0795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283" w:type="dxa"/>
            <w:gridSpan w:val="4"/>
          </w:tcPr>
          <w:p w14:paraId="32B1DD2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6C7EBAD2" w14:textId="059B15C4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284" w:type="dxa"/>
            <w:gridSpan w:val="4"/>
          </w:tcPr>
          <w:p w14:paraId="54D2025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17B003B2" w14:textId="1F4596E0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283" w:type="dxa"/>
            <w:gridSpan w:val="4"/>
          </w:tcPr>
          <w:p w14:paraId="568A797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19628DBE" w14:textId="28E7B523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985</w:t>
            </w:r>
          </w:p>
        </w:tc>
        <w:tc>
          <w:tcPr>
            <w:tcW w:w="284" w:type="dxa"/>
            <w:gridSpan w:val="4"/>
          </w:tcPr>
          <w:p w14:paraId="74E47EB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7CDF6596" w14:textId="68189B8B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2149239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0DE7AB62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21FF1" w:rsidRPr="00C62AA6" w14:paraId="5D654169" w14:textId="77777777" w:rsidTr="004D74EE">
        <w:tc>
          <w:tcPr>
            <w:tcW w:w="2714" w:type="dxa"/>
          </w:tcPr>
          <w:p w14:paraId="0C88BA12" w14:textId="77777777" w:rsidR="00D21FF1" w:rsidRPr="00024ECA" w:rsidRDefault="00024ECA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24EC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  <w:r w:rsidR="00D21FF1" w:rsidRPr="00024ECA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07" w:type="dxa"/>
            <w:gridSpan w:val="3"/>
          </w:tcPr>
          <w:p w14:paraId="74570D5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4AA8BE4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46981EE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4E75D5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4AF4940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23DF4D4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48A3440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A7587B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49E4B37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65C61F0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7CA1CD0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66434BD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3EC0C62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047F951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2D87B76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4A92A8C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7762B2E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2075965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5A1471F9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21FF1" w:rsidRPr="00C62AA6" w14:paraId="1E721525" w14:textId="77777777" w:rsidTr="004D74EE">
        <w:tc>
          <w:tcPr>
            <w:tcW w:w="2714" w:type="dxa"/>
          </w:tcPr>
          <w:p w14:paraId="108B3ED3" w14:textId="77777777" w:rsidR="00D21FF1" w:rsidRPr="00024ECA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24EC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24EC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</w:tcPr>
          <w:p w14:paraId="48F5EAC9" w14:textId="5FF2DD3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328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3" w:type="dxa"/>
            <w:gridSpan w:val="2"/>
          </w:tcPr>
          <w:p w14:paraId="1D3CFB7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47879A8F" w14:textId="04B63235" w:rsidR="00D21FF1" w:rsidRPr="00070A2F" w:rsidRDefault="00B43723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75357E" w:rsidRPr="0075357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38413EB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  <w:tcBorders>
              <w:bottom w:val="single" w:sz="4" w:space="0" w:color="auto"/>
            </w:tcBorders>
          </w:tcPr>
          <w:p w14:paraId="3A108385" w14:textId="1C73A34C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238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26925B4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14:paraId="57C3D9ED" w14:textId="589BF355" w:rsidR="00D21FF1" w:rsidRPr="00070A2F" w:rsidRDefault="00B43723" w:rsidP="0047517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0F8C48F8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14:paraId="13D80CD7" w14:textId="6E782B98" w:rsidR="00D21FF1" w:rsidRPr="00070A2F" w:rsidRDefault="00B43723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776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6271572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  <w:tcBorders>
              <w:bottom w:val="single" w:sz="4" w:space="0" w:color="auto"/>
            </w:tcBorders>
          </w:tcPr>
          <w:p w14:paraId="3129D5E7" w14:textId="556B2AEC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184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2CFFCB1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</w:tcPr>
          <w:p w14:paraId="6C2033AF" w14:textId="6876944B" w:rsidR="00D21FF1" w:rsidRPr="00070A2F" w:rsidRDefault="004D74EE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212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2A6BAF18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14:paraId="00290291" w14:textId="54E50708" w:rsidR="00D21FF1" w:rsidRPr="00070A2F" w:rsidRDefault="004D74EE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898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405415C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  <w:tcBorders>
              <w:bottom w:val="single" w:sz="4" w:space="0" w:color="auto"/>
            </w:tcBorders>
          </w:tcPr>
          <w:p w14:paraId="74D4F186" w14:textId="48B8698D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284" w:type="dxa"/>
            <w:gridSpan w:val="4"/>
          </w:tcPr>
          <w:p w14:paraId="284295A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  <w:tcBorders>
              <w:bottom w:val="single" w:sz="4" w:space="0" w:color="auto"/>
            </w:tcBorders>
          </w:tcPr>
          <w:p w14:paraId="1D74A1DB" w14:textId="042042D2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386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D21FF1" w:rsidRPr="00C62AA6" w14:paraId="6B5D9A12" w14:textId="77777777" w:rsidTr="004D74EE">
        <w:tc>
          <w:tcPr>
            <w:tcW w:w="2714" w:type="dxa"/>
          </w:tcPr>
          <w:p w14:paraId="19A1E3F7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</w:tcPr>
          <w:p w14:paraId="72B3450E" w14:textId="6BDC4EFD" w:rsidR="00D21FF1" w:rsidRPr="00070A2F" w:rsidRDefault="007F0795" w:rsidP="00413C7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B43723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387</w:t>
            </w:r>
          </w:p>
        </w:tc>
        <w:tc>
          <w:tcPr>
            <w:tcW w:w="273" w:type="dxa"/>
            <w:gridSpan w:val="2"/>
          </w:tcPr>
          <w:p w14:paraId="626D317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12101E38" w14:textId="0256D091" w:rsidR="00D21FF1" w:rsidRPr="00070A2F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B43723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270" w:type="dxa"/>
            <w:gridSpan w:val="2"/>
          </w:tcPr>
          <w:p w14:paraId="0F63F85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gridSpan w:val="6"/>
            <w:tcBorders>
              <w:top w:val="single" w:sz="4" w:space="0" w:color="auto"/>
            </w:tcBorders>
          </w:tcPr>
          <w:p w14:paraId="093B5C68" w14:textId="4580D30C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B43723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283" w:type="dxa"/>
            <w:gridSpan w:val="4"/>
          </w:tcPr>
          <w:p w14:paraId="4554AEB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5CC061E6" w14:textId="027FED3C" w:rsidR="00D21FF1" w:rsidRPr="00070A2F" w:rsidRDefault="007F0795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B43723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84" w:type="dxa"/>
            <w:gridSpan w:val="4"/>
          </w:tcPr>
          <w:p w14:paraId="5B789B35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3CE71440" w14:textId="699B4D96" w:rsidR="00D21FF1" w:rsidRPr="00070A2F" w:rsidRDefault="007F0795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83" w:type="dxa"/>
            <w:gridSpan w:val="4"/>
          </w:tcPr>
          <w:p w14:paraId="0800A67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  <w:tcBorders>
              <w:top w:val="single" w:sz="4" w:space="0" w:color="auto"/>
            </w:tcBorders>
          </w:tcPr>
          <w:p w14:paraId="1BFF7E40" w14:textId="18FFC97D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84" w:type="dxa"/>
            <w:gridSpan w:val="4"/>
          </w:tcPr>
          <w:p w14:paraId="339B0E4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14:paraId="5E7EA582" w14:textId="5260FBFF" w:rsidR="00D21FF1" w:rsidRPr="00070A2F" w:rsidRDefault="007F0795" w:rsidP="0047517E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3" w:type="dxa"/>
            <w:gridSpan w:val="4"/>
          </w:tcPr>
          <w:p w14:paraId="3BA05A8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11BD888B" w14:textId="68FB1D83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84" w:type="dxa"/>
            <w:gridSpan w:val="4"/>
          </w:tcPr>
          <w:p w14:paraId="2F2C096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  <w:tcBorders>
              <w:top w:val="single" w:sz="4" w:space="0" w:color="auto"/>
            </w:tcBorders>
          </w:tcPr>
          <w:p w14:paraId="4770694A" w14:textId="0E2208E9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284" w:type="dxa"/>
            <w:gridSpan w:val="4"/>
          </w:tcPr>
          <w:p w14:paraId="3E84055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</w:tcBorders>
          </w:tcPr>
          <w:p w14:paraId="69CCA833" w14:textId="3EB7D019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B43723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</w:tr>
      <w:tr w:rsidR="00D21FF1" w:rsidRPr="00045B75" w14:paraId="7404F90C" w14:textId="77777777" w:rsidTr="004D74EE">
        <w:trPr>
          <w:trHeight w:val="182"/>
        </w:trPr>
        <w:tc>
          <w:tcPr>
            <w:tcW w:w="2714" w:type="dxa"/>
          </w:tcPr>
          <w:p w14:paraId="00EC93D0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07" w:type="dxa"/>
            <w:gridSpan w:val="3"/>
          </w:tcPr>
          <w:p w14:paraId="0EEF3C0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0ADD90A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083" w:type="dxa"/>
            <w:gridSpan w:val="2"/>
          </w:tcPr>
          <w:p w14:paraId="71028AE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96AAC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069" w:type="dxa"/>
            <w:gridSpan w:val="6"/>
          </w:tcPr>
          <w:p w14:paraId="742245A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61D7A5D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4" w:type="dxa"/>
            <w:gridSpan w:val="4"/>
          </w:tcPr>
          <w:p w14:paraId="2902C2C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69F6848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31466EF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761C6168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39D1C4E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F7B779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7EA85D28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1C0ABE4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6333195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A5FED2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0D18F29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112052E5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2018D73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6"/>
                <w:szCs w:val="6"/>
                <w:rtl/>
                <w:cs/>
                <w:lang w:bidi="th-TH"/>
              </w:rPr>
            </w:pPr>
          </w:p>
        </w:tc>
      </w:tr>
      <w:tr w:rsidR="00D21FF1" w:rsidRPr="00C62AA6" w14:paraId="0D5E96B8" w14:textId="77777777" w:rsidTr="004D74EE">
        <w:tc>
          <w:tcPr>
            <w:tcW w:w="2714" w:type="dxa"/>
          </w:tcPr>
          <w:p w14:paraId="7DD337AB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7" w:type="dxa"/>
            <w:gridSpan w:val="3"/>
          </w:tcPr>
          <w:p w14:paraId="2B0B9422" w14:textId="0C7468CF" w:rsidR="00D21FF1" w:rsidRPr="00070A2F" w:rsidRDefault="007F0795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B43723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273" w:type="dxa"/>
            <w:gridSpan w:val="2"/>
          </w:tcPr>
          <w:p w14:paraId="763E9D5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5B25F268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D172C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532DCEFB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1F6A48F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4B7E77D6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4DC81E7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114681C5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58ED2CA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1DD78E9D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7186E57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5F1EDF0D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3E5FCC4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7C2C1EAC" w14:textId="77777777" w:rsidR="00D21FF1" w:rsidRPr="00070A2F" w:rsidRDefault="00B43723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43A1A1B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2AC70091" w14:textId="0A4AB02B" w:rsidR="00D21FF1" w:rsidRPr="00070A2F" w:rsidRDefault="00B43723" w:rsidP="00B43723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967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2F6D8EE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190FC754" w14:textId="4025BA73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</w:t>
            </w:r>
          </w:p>
        </w:tc>
      </w:tr>
      <w:tr w:rsidR="00D21FF1" w:rsidRPr="00C62AA6" w14:paraId="58B9ED4A" w14:textId="77777777" w:rsidTr="004D74EE">
        <w:tc>
          <w:tcPr>
            <w:tcW w:w="2714" w:type="dxa"/>
          </w:tcPr>
          <w:p w14:paraId="00C8C2FA" w14:textId="77777777" w:rsidR="00D21FF1" w:rsidRPr="00045B75" w:rsidRDefault="00B43723" w:rsidP="00B43723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D21FF1" w:rsidRPr="00045B75">
              <w:rPr>
                <w:rFonts w:ascii="Angsana New" w:hAnsi="Angsana New"/>
                <w:sz w:val="24"/>
                <w:szCs w:val="24"/>
                <w:cs/>
              </w:rPr>
              <w:t>จากอนุพันธ์เพื่อ</w:t>
            </w:r>
          </w:p>
        </w:tc>
        <w:tc>
          <w:tcPr>
            <w:tcW w:w="907" w:type="dxa"/>
            <w:gridSpan w:val="3"/>
          </w:tcPr>
          <w:p w14:paraId="30EC91CA" w14:textId="77777777" w:rsidR="00D21FF1" w:rsidRPr="00070A2F" w:rsidRDefault="00D21FF1" w:rsidP="00B4372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7EA1C939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1FB1890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8E3AB2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512B26C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7F7A9D8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1DFAB8C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68ECD9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1F72991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83" w:type="dxa"/>
            <w:gridSpan w:val="4"/>
          </w:tcPr>
          <w:p w14:paraId="0A66C7E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2410325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1C677D9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4949986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2768174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5F53098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0FA0E24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2A16532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581CFD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500E896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87531B" w:rsidRPr="00C62AA6" w14:paraId="0CEEE503" w14:textId="77777777" w:rsidTr="004D74EE">
        <w:tc>
          <w:tcPr>
            <w:tcW w:w="2714" w:type="dxa"/>
          </w:tcPr>
          <w:p w14:paraId="6FD1048D" w14:textId="77777777" w:rsidR="0087531B" w:rsidRPr="00045B75" w:rsidRDefault="0087531B" w:rsidP="0087531B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 xml:space="preserve">   ประกันความเสี่ยงสุทธิ</w:t>
            </w:r>
          </w:p>
        </w:tc>
        <w:tc>
          <w:tcPr>
            <w:tcW w:w="907" w:type="dxa"/>
            <w:gridSpan w:val="3"/>
          </w:tcPr>
          <w:p w14:paraId="40A878CD" w14:textId="66E82F2F" w:rsidR="0087531B" w:rsidRPr="00070A2F" w:rsidRDefault="0087531B" w:rsidP="00B936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128</w:t>
            </w:r>
            <w:r w:rsidRPr="00070A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3" w:type="dxa"/>
            <w:gridSpan w:val="2"/>
          </w:tcPr>
          <w:p w14:paraId="1A2F39C0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20C73618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5730B2A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798018EE" w14:textId="2B692441" w:rsidR="0087531B" w:rsidRPr="00070A2F" w:rsidRDefault="0087531B" w:rsidP="00A40B7F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42495806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12C2B7DF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5314A9BF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5AC0E604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35451B4B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3734DF0B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025D77D3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56CA906D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341376F9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69C802F9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39270677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292FCE4F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2A0A86B1" w14:textId="77777777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70DDED8B" w14:textId="53CB2E5A" w:rsidR="0087531B" w:rsidRPr="00070A2F" w:rsidRDefault="0087531B" w:rsidP="0087531B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133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D21FF1" w:rsidRPr="00070A2F" w14:paraId="012D87B8" w14:textId="77777777" w:rsidTr="004D74EE">
        <w:trPr>
          <w:gridAfter w:val="1"/>
          <w:wAfter w:w="10" w:type="dxa"/>
        </w:trPr>
        <w:tc>
          <w:tcPr>
            <w:tcW w:w="2714" w:type="dxa"/>
            <w:vAlign w:val="bottom"/>
          </w:tcPr>
          <w:p w14:paraId="43D44CC7" w14:textId="77777777" w:rsidR="00D21FF1" w:rsidRPr="003D3192" w:rsidRDefault="00D21FF1" w:rsidP="0087531B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D319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</w:t>
            </w:r>
            <w:r w:rsidRPr="003D319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3D31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(ขาดทุน) </w:t>
            </w:r>
            <w:r w:rsidRPr="003D3192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897" w:type="dxa"/>
            <w:gridSpan w:val="2"/>
          </w:tcPr>
          <w:p w14:paraId="429239F9" w14:textId="77777777" w:rsidR="00D024A9" w:rsidRPr="00070A2F" w:rsidRDefault="00D024A9" w:rsidP="00AF3B3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3" w:type="dxa"/>
            <w:gridSpan w:val="2"/>
          </w:tcPr>
          <w:p w14:paraId="7EC6CA7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2B521C3C" w14:textId="77777777" w:rsidR="00372CCA" w:rsidRPr="00070A2F" w:rsidRDefault="00372CCA" w:rsidP="00413C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11FDF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3547DFB7" w14:textId="77777777" w:rsidR="008672BD" w:rsidRPr="00070A2F" w:rsidRDefault="008672BD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215E4F2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3A0FD660" w14:textId="77777777" w:rsidR="00A737DD" w:rsidRPr="00070A2F" w:rsidRDefault="00A737DD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0C9FEBB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6E232A04" w14:textId="77777777" w:rsidR="00D10C1C" w:rsidRPr="00070A2F" w:rsidRDefault="00D10C1C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560FC76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366270B2" w14:textId="77777777" w:rsidR="00975C89" w:rsidRPr="00070A2F" w:rsidRDefault="00975C89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798A3D2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47599906" w14:textId="77777777" w:rsidR="00336A31" w:rsidRPr="00070A2F" w:rsidRDefault="00336A31" w:rsidP="0047517E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5350658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4E52D609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5AE9FEB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5DDEB94E" w14:textId="77777777" w:rsidR="00A803B1" w:rsidRPr="00070A2F" w:rsidRDefault="00A803B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4477CFF5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4371D60D" w14:textId="77777777" w:rsidR="00A803B1" w:rsidRPr="00070A2F" w:rsidRDefault="00A803B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87531B" w:rsidRPr="00070A2F" w14:paraId="6C614FE2" w14:textId="77777777" w:rsidTr="004D74EE">
        <w:trPr>
          <w:gridAfter w:val="1"/>
          <w:wAfter w:w="10" w:type="dxa"/>
        </w:trPr>
        <w:tc>
          <w:tcPr>
            <w:tcW w:w="2714" w:type="dxa"/>
            <w:vAlign w:val="bottom"/>
          </w:tcPr>
          <w:p w14:paraId="4ABC4CE6" w14:textId="77777777" w:rsidR="0087531B" w:rsidRPr="003D3192" w:rsidRDefault="0087531B" w:rsidP="00413C76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D3192">
              <w:rPr>
                <w:rFonts w:ascii="Angsana New" w:hAnsi="Angsana New"/>
                <w:spacing w:val="-4"/>
                <w:sz w:val="24"/>
                <w:szCs w:val="24"/>
              </w:rPr>
              <w:t xml:space="preserve">    </w:t>
            </w:r>
            <w:r w:rsidRPr="003D3192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897" w:type="dxa"/>
            <w:gridSpan w:val="2"/>
          </w:tcPr>
          <w:p w14:paraId="34DEF018" w14:textId="00152491" w:rsidR="0087531B" w:rsidRPr="00070A2F" w:rsidRDefault="007F0795" w:rsidP="00AF3B3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87531B"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882</w:t>
            </w:r>
          </w:p>
        </w:tc>
        <w:tc>
          <w:tcPr>
            <w:tcW w:w="273" w:type="dxa"/>
            <w:gridSpan w:val="2"/>
          </w:tcPr>
          <w:p w14:paraId="67AD942B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91A3275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D0E5725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3A31F976" w14:textId="35103D5E" w:rsidR="0087531B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333</w:t>
            </w:r>
          </w:p>
        </w:tc>
        <w:tc>
          <w:tcPr>
            <w:tcW w:w="283" w:type="dxa"/>
            <w:gridSpan w:val="4"/>
          </w:tcPr>
          <w:p w14:paraId="2A3C0799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5BFC495A" w14:textId="18BBF132" w:rsidR="0087531B" w:rsidRPr="00070A2F" w:rsidRDefault="007F0795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4" w:type="dxa"/>
            <w:gridSpan w:val="4"/>
          </w:tcPr>
          <w:p w14:paraId="7896FA8D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5316F2E6" w14:textId="7AF73D4D" w:rsidR="0087531B" w:rsidRPr="00070A2F" w:rsidRDefault="0087531B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32714F2D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3FF74139" w14:textId="051F29AD" w:rsidR="0087531B" w:rsidRPr="00070A2F" w:rsidRDefault="0087531B" w:rsidP="00A40B7F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0B8DF350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5FBC021A" w14:textId="701E2CFF" w:rsidR="0087531B" w:rsidRPr="00070A2F" w:rsidRDefault="007F0795" w:rsidP="0047517E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  <w:gridSpan w:val="4"/>
          </w:tcPr>
          <w:p w14:paraId="4AA98892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64E91CCF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5E030DE2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36388B64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32485192" w14:textId="77777777" w:rsidR="0087531B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1B6E2A81" w14:textId="1C0D18B9" w:rsidR="0087531B" w:rsidRPr="00070A2F" w:rsidRDefault="007F0795" w:rsidP="00A40B7F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87531B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Pr="007F079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</w:p>
        </w:tc>
      </w:tr>
      <w:tr w:rsidR="00D21FF1" w:rsidRPr="00C62AA6" w14:paraId="78025F8A" w14:textId="77777777" w:rsidTr="004D74EE">
        <w:tc>
          <w:tcPr>
            <w:tcW w:w="2714" w:type="dxa"/>
            <w:vAlign w:val="bottom"/>
          </w:tcPr>
          <w:p w14:paraId="6C4273B4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45B7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7" w:type="dxa"/>
            <w:gridSpan w:val="3"/>
          </w:tcPr>
          <w:p w14:paraId="4C5DC217" w14:textId="2E373BF5" w:rsidR="00D21FF1" w:rsidRPr="00070A2F" w:rsidRDefault="007F0795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87531B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73" w:type="dxa"/>
            <w:gridSpan w:val="2"/>
          </w:tcPr>
          <w:p w14:paraId="43EBD66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498C21E7" w14:textId="501F4406" w:rsidR="00D21FF1" w:rsidRPr="00070A2F" w:rsidRDefault="007F0795" w:rsidP="00A40B7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270" w:type="dxa"/>
            <w:gridSpan w:val="2"/>
          </w:tcPr>
          <w:p w14:paraId="1FFD6C8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5838D660" w14:textId="5BB94B83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283" w:type="dxa"/>
            <w:gridSpan w:val="4"/>
          </w:tcPr>
          <w:p w14:paraId="1784F339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62739D15" w14:textId="7A9859B8" w:rsidR="00D21FF1" w:rsidRPr="00070A2F" w:rsidRDefault="007F0795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284" w:type="dxa"/>
            <w:gridSpan w:val="4"/>
          </w:tcPr>
          <w:p w14:paraId="085E247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1EAAC4E6" w14:textId="46B4A38F" w:rsidR="00D21FF1" w:rsidRPr="00070A2F" w:rsidRDefault="007F0795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83" w:type="dxa"/>
            <w:gridSpan w:val="4"/>
          </w:tcPr>
          <w:p w14:paraId="18507E3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630651C7" w14:textId="0A476D22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84" w:type="dxa"/>
            <w:gridSpan w:val="4"/>
          </w:tcPr>
          <w:p w14:paraId="047C24A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2997AB1C" w14:textId="1499FCC0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  <w:gridSpan w:val="4"/>
          </w:tcPr>
          <w:p w14:paraId="3A8C15B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2B2A887E" w14:textId="242AEFB1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4" w:type="dxa"/>
            <w:gridSpan w:val="4"/>
          </w:tcPr>
          <w:p w14:paraId="19C31049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6B547112" w14:textId="12795844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484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2182B45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2E4DC16E" w14:textId="50EEF390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87531B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</w:tr>
      <w:tr w:rsidR="00D21FF1" w:rsidRPr="00C62AA6" w14:paraId="387E8F0B" w14:textId="77777777" w:rsidTr="004D74EE">
        <w:tc>
          <w:tcPr>
            <w:tcW w:w="2714" w:type="dxa"/>
          </w:tcPr>
          <w:p w14:paraId="0E183562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07" w:type="dxa"/>
            <w:gridSpan w:val="3"/>
          </w:tcPr>
          <w:p w14:paraId="51C4BB01" w14:textId="6A7F9449" w:rsidR="00D21FF1" w:rsidRPr="00070A2F" w:rsidRDefault="0087531B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189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3" w:type="dxa"/>
            <w:gridSpan w:val="2"/>
          </w:tcPr>
          <w:p w14:paraId="0346FD5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5572B71E" w14:textId="3920E371" w:rsidR="00D21FF1" w:rsidRPr="00070A2F" w:rsidRDefault="0087531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95</w:t>
            </w: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CE7EE0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58A3D4F1" w14:textId="689DFFA0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217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202CFD3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78F9F9E5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28F4AFC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4E07C97E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1BC9D81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2972D03B" w14:textId="7E9E3510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257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34AB28E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254DB622" w14:textId="607E7AF9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31510C5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0D546012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78F657E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1D97DA38" w14:textId="1DE48BF7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284" w:type="dxa"/>
            <w:gridSpan w:val="4"/>
          </w:tcPr>
          <w:p w14:paraId="659B55F5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133D7A03" w14:textId="193D9227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D21FF1" w:rsidRPr="00C62AA6" w14:paraId="111D7769" w14:textId="77777777" w:rsidTr="004D74EE">
        <w:trPr>
          <w:trHeight w:val="290"/>
        </w:trPr>
        <w:tc>
          <w:tcPr>
            <w:tcW w:w="2714" w:type="dxa"/>
          </w:tcPr>
          <w:p w14:paraId="6A427D8C" w14:textId="77777777" w:rsidR="00D21FF1" w:rsidRPr="007F1004" w:rsidRDefault="00D21FF1" w:rsidP="007F1004">
            <w:pPr>
              <w:spacing w:line="240" w:lineRule="auto"/>
              <w:ind w:right="-36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F1004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gridSpan w:val="3"/>
          </w:tcPr>
          <w:p w14:paraId="13D75AEC" w14:textId="681290AD" w:rsidR="00D21FF1" w:rsidRPr="00070A2F" w:rsidRDefault="0087531B" w:rsidP="0087531B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2</w:t>
            </w:r>
            <w:r w:rsidRPr="00070A2F">
              <w:rPr>
                <w:rFonts w:ascii="Angsana New" w:hAnsi="Angsana New"/>
                <w:sz w:val="24"/>
                <w:szCs w:val="24"/>
              </w:rPr>
              <w:t>,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493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3" w:type="dxa"/>
            <w:gridSpan w:val="2"/>
          </w:tcPr>
          <w:p w14:paraId="47C7DB43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593376C6" w14:textId="4A15AA9C" w:rsidR="00D21FF1" w:rsidRPr="00070A2F" w:rsidRDefault="0087531B" w:rsidP="0087531B">
            <w:pPr>
              <w:tabs>
                <w:tab w:val="clear" w:pos="227"/>
                <w:tab w:val="clear" w:pos="454"/>
                <w:tab w:val="clear" w:pos="680"/>
                <w:tab w:val="left" w:pos="324"/>
                <w:tab w:val="left" w:pos="707"/>
              </w:tabs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 xml:space="preserve">       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84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2660772D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5DC8CCBE" w14:textId="56AC47CC" w:rsidR="00D21FF1" w:rsidRPr="00070A2F" w:rsidRDefault="0087531B" w:rsidP="0047517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070A2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4"/>
          </w:tcPr>
          <w:p w14:paraId="7B63753A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31953AF7" w14:textId="57C0CA40" w:rsidR="00D21FF1" w:rsidRPr="00070A2F" w:rsidRDefault="0087531B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 xml:space="preserve">         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7</w:t>
            </w:r>
            <w:r w:rsidR="0075357E" w:rsidRPr="0075357E">
              <w:rPr>
                <w:rFonts w:ascii="Angsana New" w:hAnsi="Angsana New"/>
                <w:sz w:val="24"/>
                <w:szCs w:val="24"/>
              </w:rPr>
              <w:t>0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gridSpan w:val="4"/>
          </w:tcPr>
          <w:p w14:paraId="4503EA2D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423B8F06" w14:textId="4BBE76CD" w:rsidR="00D21FF1" w:rsidRPr="00070A2F" w:rsidRDefault="0087531B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 xml:space="preserve">         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664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4"/>
          </w:tcPr>
          <w:p w14:paraId="01EAA862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1022" w:type="dxa"/>
            <w:gridSpan w:val="4"/>
          </w:tcPr>
          <w:p w14:paraId="224A6ADB" w14:textId="55399040" w:rsidR="00D21FF1" w:rsidRPr="00070A2F" w:rsidRDefault="0087531B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 xml:space="preserve">   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254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gridSpan w:val="4"/>
          </w:tcPr>
          <w:p w14:paraId="1BF21055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gridSpan w:val="4"/>
          </w:tcPr>
          <w:p w14:paraId="30693CE9" w14:textId="22FAD4C7" w:rsidR="00D21FF1" w:rsidRPr="00070A2F" w:rsidRDefault="0087531B" w:rsidP="00A40B7F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 xml:space="preserve">      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18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4"/>
          </w:tcPr>
          <w:p w14:paraId="50527AAE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92" w:type="dxa"/>
            <w:gridSpan w:val="4"/>
          </w:tcPr>
          <w:p w14:paraId="07393C5B" w14:textId="32411825" w:rsidR="00D21FF1" w:rsidRPr="00070A2F" w:rsidRDefault="0087531B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 xml:space="preserve">      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23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gridSpan w:val="4"/>
          </w:tcPr>
          <w:p w14:paraId="39CD2C0D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0F1FC305" w14:textId="1EC8AE76" w:rsidR="00D21FF1" w:rsidRPr="00070A2F" w:rsidRDefault="007F0795" w:rsidP="0087531B">
            <w:pPr>
              <w:pStyle w:val="acctfourfigures"/>
              <w:spacing w:line="240" w:lineRule="auto"/>
              <w:ind w:left="-48" w:right="-114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78</w:t>
            </w:r>
            <w:r w:rsidRPr="007F07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dxa"/>
            <w:gridSpan w:val="4"/>
          </w:tcPr>
          <w:p w14:paraId="5089578E" w14:textId="77777777" w:rsidR="00D21FF1" w:rsidRPr="00070A2F" w:rsidRDefault="00D21FF1" w:rsidP="007F1004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984" w:type="dxa"/>
            <w:gridSpan w:val="4"/>
          </w:tcPr>
          <w:p w14:paraId="3FF0BA07" w14:textId="49261E8D" w:rsidR="00D21FF1" w:rsidRPr="00070A2F" w:rsidRDefault="0087531B" w:rsidP="0087531B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70A2F"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2</w:t>
            </w:r>
            <w:r w:rsidRPr="00070A2F">
              <w:rPr>
                <w:rFonts w:ascii="Angsana New" w:hAnsi="Angsana New"/>
                <w:sz w:val="24"/>
                <w:szCs w:val="24"/>
              </w:rPr>
              <w:t>,</w:t>
            </w:r>
            <w:r w:rsidR="007F0795" w:rsidRPr="007F0795">
              <w:rPr>
                <w:rFonts w:ascii="Angsana New" w:hAnsi="Angsana New"/>
                <w:sz w:val="24"/>
                <w:szCs w:val="24"/>
              </w:rPr>
              <w:t>969</w:t>
            </w:r>
            <w:r w:rsidRPr="00070A2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21FF1" w:rsidRPr="00070A2F" w14:paraId="449FDE2D" w14:textId="77777777" w:rsidTr="004D74EE">
        <w:trPr>
          <w:gridAfter w:val="1"/>
          <w:wAfter w:w="10" w:type="dxa"/>
        </w:trPr>
        <w:tc>
          <w:tcPr>
            <w:tcW w:w="2714" w:type="dxa"/>
          </w:tcPr>
          <w:p w14:paraId="327ABAF5" w14:textId="77777777" w:rsidR="00D21FF1" w:rsidRPr="003D3192" w:rsidRDefault="00D21FF1" w:rsidP="00B9367E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highlight w:val="magenta"/>
              </w:rPr>
            </w:pPr>
            <w:r w:rsidRPr="003D3192"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897" w:type="dxa"/>
            <w:gridSpan w:val="2"/>
          </w:tcPr>
          <w:p w14:paraId="29630B3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57B312E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BE814E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76F9F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2C5FA7C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6CB5837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0A807EB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7E88EA7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6598EBB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3696D25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530F78A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1394182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336F4B3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4FA5358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1004416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0E4D1A4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3EF6E3A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2089265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488F82F5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21FF1" w:rsidRPr="00C62AA6" w14:paraId="557A5F2B" w14:textId="77777777" w:rsidTr="004D74EE">
        <w:tc>
          <w:tcPr>
            <w:tcW w:w="2714" w:type="dxa"/>
          </w:tcPr>
          <w:p w14:paraId="441B30C6" w14:textId="77777777" w:rsidR="00D21FF1" w:rsidRPr="00045B75" w:rsidRDefault="00D21FF1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ใน</w:t>
            </w:r>
            <w:r w:rsidR="003E5C22" w:rsidRPr="00045B75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="003E5C22" w:rsidRPr="00045B75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7" w:type="dxa"/>
            <w:gridSpan w:val="3"/>
            <w:tcBorders>
              <w:bottom w:val="nil"/>
            </w:tcBorders>
          </w:tcPr>
          <w:p w14:paraId="622B0042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26B5C62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267EDE3F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A2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C20CCD5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  <w:tcBorders>
              <w:bottom w:val="nil"/>
            </w:tcBorders>
          </w:tcPr>
          <w:p w14:paraId="415EFF31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7470BF5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14:paraId="246A0DFB" w14:textId="75304654" w:rsidR="00D21FF1" w:rsidRPr="00070A2F" w:rsidRDefault="007F0795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943</w:t>
            </w:r>
          </w:p>
        </w:tc>
        <w:tc>
          <w:tcPr>
            <w:tcW w:w="284" w:type="dxa"/>
            <w:gridSpan w:val="4"/>
          </w:tcPr>
          <w:p w14:paraId="13A71CD8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14:paraId="0D0A48F6" w14:textId="6F28F820" w:rsidR="00D21FF1" w:rsidRPr="00070A2F" w:rsidRDefault="007F0795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283" w:type="dxa"/>
            <w:gridSpan w:val="4"/>
          </w:tcPr>
          <w:p w14:paraId="5E9DCB9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  <w:tcBorders>
              <w:bottom w:val="nil"/>
            </w:tcBorders>
          </w:tcPr>
          <w:p w14:paraId="6697A7CF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630D8F22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  <w:tcBorders>
              <w:bottom w:val="nil"/>
            </w:tcBorders>
          </w:tcPr>
          <w:p w14:paraId="1A38EA83" w14:textId="7418489F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83" w:type="dxa"/>
            <w:gridSpan w:val="4"/>
          </w:tcPr>
          <w:p w14:paraId="1489714B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  <w:tcBorders>
              <w:bottom w:val="nil"/>
            </w:tcBorders>
          </w:tcPr>
          <w:p w14:paraId="77CC0B95" w14:textId="77777777" w:rsidR="00D21FF1" w:rsidRPr="00070A2F" w:rsidRDefault="0087531B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69E53BF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  <w:tcBorders>
              <w:bottom w:val="nil"/>
            </w:tcBorders>
          </w:tcPr>
          <w:p w14:paraId="1A39DDFA" w14:textId="325CE354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84" w:type="dxa"/>
            <w:gridSpan w:val="4"/>
          </w:tcPr>
          <w:p w14:paraId="39058D99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  <w:tcBorders>
              <w:bottom w:val="nil"/>
            </w:tcBorders>
          </w:tcPr>
          <w:p w14:paraId="2515EEE4" w14:textId="1F38E502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87531B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197</w:t>
            </w:r>
          </w:p>
        </w:tc>
      </w:tr>
      <w:tr w:rsidR="00D21FF1" w:rsidRPr="00C62AA6" w14:paraId="7DECADB3" w14:textId="77777777" w:rsidTr="004D74EE">
        <w:tc>
          <w:tcPr>
            <w:tcW w:w="2714" w:type="dxa"/>
          </w:tcPr>
          <w:p w14:paraId="52A1D341" w14:textId="77777777" w:rsidR="00D21FF1" w:rsidRPr="00045B75" w:rsidRDefault="00D21FF1" w:rsidP="00413C76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BC12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D74E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D74E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="004D74E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ก่อนต้นทุนทางก</w:t>
            </w: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</w:tcPr>
          <w:p w14:paraId="25324E4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15F13E8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62F880E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2752EA6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gridSpan w:val="6"/>
            <w:tcBorders>
              <w:top w:val="single" w:sz="4" w:space="0" w:color="auto"/>
            </w:tcBorders>
          </w:tcPr>
          <w:p w14:paraId="148B7A43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45DE1BC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74DD81E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70CD737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14D3F33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2225CA50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  <w:tcBorders>
              <w:top w:val="single" w:sz="4" w:space="0" w:color="auto"/>
            </w:tcBorders>
          </w:tcPr>
          <w:p w14:paraId="1ECF304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0D7C367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14:paraId="714233D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13CAC8CC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6585F4E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5F12187D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  <w:tcBorders>
              <w:top w:val="single" w:sz="4" w:space="0" w:color="auto"/>
            </w:tcBorders>
          </w:tcPr>
          <w:p w14:paraId="54425EE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1140C36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</w:tcBorders>
          </w:tcPr>
          <w:p w14:paraId="7C95125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21FF1" w:rsidRPr="00C62AA6" w14:paraId="5EA94999" w14:textId="77777777" w:rsidTr="004D74EE">
        <w:tc>
          <w:tcPr>
            <w:tcW w:w="2714" w:type="dxa"/>
          </w:tcPr>
          <w:p w14:paraId="7BD0AB07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และค่าใช้จ่ายภาษีเงินได้</w:t>
            </w:r>
          </w:p>
        </w:tc>
        <w:tc>
          <w:tcPr>
            <w:tcW w:w="907" w:type="dxa"/>
            <w:gridSpan w:val="3"/>
          </w:tcPr>
          <w:p w14:paraId="0F3E2741" w14:textId="1D7CBC3B" w:rsidR="00D21FF1" w:rsidRPr="00070A2F" w:rsidRDefault="007F0795" w:rsidP="00DA0D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</w:t>
            </w:r>
            <w:r w:rsidR="00DA0DE5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</w:t>
            </w:r>
            <w:r w:rsidRPr="007F079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3" w:type="dxa"/>
            <w:gridSpan w:val="2"/>
          </w:tcPr>
          <w:p w14:paraId="5E7497E4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39F3F745" w14:textId="190D789A" w:rsidR="00D21FF1" w:rsidRPr="00070A2F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DA0DE5" w:rsidRPr="00070A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266</w:t>
            </w:r>
          </w:p>
        </w:tc>
        <w:tc>
          <w:tcPr>
            <w:tcW w:w="270" w:type="dxa"/>
            <w:gridSpan w:val="2"/>
          </w:tcPr>
          <w:p w14:paraId="5F61EC0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gridSpan w:val="6"/>
          </w:tcPr>
          <w:p w14:paraId="4AA9B4B2" w14:textId="2703B144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DA0DE5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283" w:type="dxa"/>
            <w:gridSpan w:val="4"/>
          </w:tcPr>
          <w:p w14:paraId="6B85E1C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0A34B78A" w14:textId="380AF033" w:rsidR="00D21FF1" w:rsidRPr="00070A2F" w:rsidRDefault="007F0795" w:rsidP="0047517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DA0DE5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284" w:type="dxa"/>
            <w:gridSpan w:val="4"/>
          </w:tcPr>
          <w:p w14:paraId="2371EDF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4"/>
          </w:tcPr>
          <w:p w14:paraId="64C40057" w14:textId="21AACAF1" w:rsidR="00D21FF1" w:rsidRPr="00070A2F" w:rsidRDefault="00DA0DE5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4E4DE5FE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gridSpan w:val="4"/>
          </w:tcPr>
          <w:p w14:paraId="1D7D19B1" w14:textId="4B8197E0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284" w:type="dxa"/>
            <w:gridSpan w:val="4"/>
          </w:tcPr>
          <w:p w14:paraId="634F5BAA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4"/>
          </w:tcPr>
          <w:p w14:paraId="767C63B8" w14:textId="7CFBC2C9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453</w:t>
            </w:r>
          </w:p>
        </w:tc>
        <w:tc>
          <w:tcPr>
            <w:tcW w:w="283" w:type="dxa"/>
            <w:gridSpan w:val="4"/>
          </w:tcPr>
          <w:p w14:paraId="1D0A7751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4"/>
          </w:tcPr>
          <w:p w14:paraId="35902070" w14:textId="7015D2C3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84" w:type="dxa"/>
            <w:gridSpan w:val="4"/>
          </w:tcPr>
          <w:p w14:paraId="7539437F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gridSpan w:val="4"/>
          </w:tcPr>
          <w:p w14:paraId="30DF6509" w14:textId="78CAD109" w:rsidR="00D21FF1" w:rsidRPr="00070A2F" w:rsidRDefault="004D74EE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DA0DE5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0533D487" w14:textId="77777777" w:rsidR="00D21FF1" w:rsidRPr="00070A2F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gridSpan w:val="4"/>
          </w:tcPr>
          <w:p w14:paraId="306CF2BF" w14:textId="63EBCECC" w:rsidR="00D21FF1" w:rsidRPr="00070A2F" w:rsidRDefault="007F0795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</w:t>
            </w:r>
            <w:r w:rsidR="00DA0DE5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134</w:t>
            </w:r>
          </w:p>
        </w:tc>
      </w:tr>
      <w:tr w:rsidR="00D21FF1" w:rsidRPr="00C62AA6" w14:paraId="1DDC5664" w14:textId="77777777" w:rsidTr="004D74EE">
        <w:trPr>
          <w:gridAfter w:val="2"/>
          <w:wAfter w:w="19" w:type="dxa"/>
        </w:trPr>
        <w:tc>
          <w:tcPr>
            <w:tcW w:w="2714" w:type="dxa"/>
            <w:tcBorders>
              <w:top w:val="nil"/>
            </w:tcBorders>
          </w:tcPr>
          <w:p w14:paraId="1F7965F9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 w:firstLine="70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61" w:type="dxa"/>
            <w:gridSpan w:val="69"/>
            <w:tcBorders>
              <w:top w:val="nil"/>
            </w:tcBorders>
          </w:tcPr>
          <w:p w14:paraId="0F49D0CF" w14:textId="14699272" w:rsidR="00D21FF1" w:rsidRPr="00045B75" w:rsidRDefault="00D30319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D21FF1" w:rsidRPr="00045B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D21FF1" w:rsidRPr="00C62AA6" w14:paraId="48E7CD52" w14:textId="77777777" w:rsidTr="004D74EE">
        <w:trPr>
          <w:gridAfter w:val="2"/>
          <w:wAfter w:w="19" w:type="dxa"/>
        </w:trPr>
        <w:tc>
          <w:tcPr>
            <w:tcW w:w="2714" w:type="dxa"/>
          </w:tcPr>
          <w:p w14:paraId="28EAEED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3"/>
          </w:tcPr>
          <w:p w14:paraId="57DA07B2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โรงกลั่น</w:t>
            </w:r>
          </w:p>
        </w:tc>
        <w:tc>
          <w:tcPr>
            <w:tcW w:w="273" w:type="dxa"/>
            <w:gridSpan w:val="2"/>
          </w:tcPr>
          <w:p w14:paraId="6266241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3833377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285" w:type="dxa"/>
            <w:gridSpan w:val="4"/>
          </w:tcPr>
          <w:p w14:paraId="5B5A1D0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2B190D68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  <w:gridSpan w:val="4"/>
          </w:tcPr>
          <w:p w14:paraId="7B242386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14:paraId="3473B63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โรงผลิต</w:t>
            </w:r>
          </w:p>
        </w:tc>
        <w:tc>
          <w:tcPr>
            <w:tcW w:w="285" w:type="dxa"/>
            <w:gridSpan w:val="4"/>
          </w:tcPr>
          <w:p w14:paraId="5622B44C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  <w:gridSpan w:val="4"/>
          </w:tcPr>
          <w:p w14:paraId="0C6BB0AA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บริการขนส่ง</w:t>
            </w:r>
          </w:p>
        </w:tc>
        <w:tc>
          <w:tcPr>
            <w:tcW w:w="284" w:type="dxa"/>
            <w:gridSpan w:val="4"/>
          </w:tcPr>
          <w:p w14:paraId="1A651033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  <w:gridSpan w:val="4"/>
          </w:tcPr>
          <w:p w14:paraId="322B2EF9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สารทำ</w:t>
            </w:r>
          </w:p>
        </w:tc>
        <w:tc>
          <w:tcPr>
            <w:tcW w:w="285" w:type="dxa"/>
            <w:gridSpan w:val="4"/>
          </w:tcPr>
          <w:p w14:paraId="3DB5D402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  <w:gridSpan w:val="4"/>
          </w:tcPr>
          <w:p w14:paraId="03932A7F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  <w:gridSpan w:val="4"/>
          </w:tcPr>
          <w:p w14:paraId="3FD1EE7A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  <w:gridSpan w:val="4"/>
          </w:tcPr>
          <w:p w14:paraId="73B69BD4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5" w:type="dxa"/>
            <w:gridSpan w:val="4"/>
          </w:tcPr>
          <w:p w14:paraId="3F85083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gridSpan w:val="4"/>
          </w:tcPr>
          <w:p w14:paraId="6D998EC8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ตั</w:t>
            </w: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84" w:type="dxa"/>
            <w:gridSpan w:val="4"/>
          </w:tcPr>
          <w:p w14:paraId="3707763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gridSpan w:val="4"/>
          </w:tcPr>
          <w:p w14:paraId="344EAA4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D21FF1" w:rsidRPr="00C62AA6" w14:paraId="756DF610" w14:textId="77777777" w:rsidTr="004D74EE">
        <w:trPr>
          <w:gridAfter w:val="2"/>
          <w:wAfter w:w="19" w:type="dxa"/>
        </w:trPr>
        <w:tc>
          <w:tcPr>
            <w:tcW w:w="2714" w:type="dxa"/>
          </w:tcPr>
          <w:p w14:paraId="7FBCA6F7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3"/>
          </w:tcPr>
          <w:p w14:paraId="035E4C5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น้ำมัน</w:t>
            </w:r>
          </w:p>
        </w:tc>
        <w:tc>
          <w:tcPr>
            <w:tcW w:w="273" w:type="dxa"/>
            <w:gridSpan w:val="2"/>
          </w:tcPr>
          <w:p w14:paraId="53A27932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1B104EBB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285" w:type="dxa"/>
            <w:gridSpan w:val="4"/>
          </w:tcPr>
          <w:p w14:paraId="5BA90E0F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7F8D4324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ปิโตรเคมี</w:t>
            </w:r>
          </w:p>
        </w:tc>
        <w:tc>
          <w:tcPr>
            <w:tcW w:w="284" w:type="dxa"/>
            <w:gridSpan w:val="4"/>
          </w:tcPr>
          <w:p w14:paraId="6955B948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14:paraId="18B1ED14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กระแสไฟฟ้า</w:t>
            </w:r>
          </w:p>
        </w:tc>
        <w:tc>
          <w:tcPr>
            <w:tcW w:w="285" w:type="dxa"/>
            <w:gridSpan w:val="4"/>
          </w:tcPr>
          <w:p w14:paraId="7CE0DDA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  <w:gridSpan w:val="4"/>
          </w:tcPr>
          <w:p w14:paraId="59A40AC9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ทางทะเล</w:t>
            </w:r>
          </w:p>
        </w:tc>
        <w:tc>
          <w:tcPr>
            <w:tcW w:w="284" w:type="dxa"/>
            <w:gridSpan w:val="4"/>
          </w:tcPr>
          <w:p w14:paraId="053EA700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  <w:gridSpan w:val="4"/>
          </w:tcPr>
          <w:p w14:paraId="4F9966A4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ละลาย</w:t>
            </w:r>
          </w:p>
        </w:tc>
        <w:tc>
          <w:tcPr>
            <w:tcW w:w="285" w:type="dxa"/>
            <w:gridSpan w:val="4"/>
          </w:tcPr>
          <w:p w14:paraId="4B0391E5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  <w:gridSpan w:val="4"/>
          </w:tcPr>
          <w:p w14:paraId="6300E2BE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284" w:type="dxa"/>
            <w:gridSpan w:val="4"/>
          </w:tcPr>
          <w:p w14:paraId="34078A16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  <w:gridSpan w:val="4"/>
          </w:tcPr>
          <w:p w14:paraId="20493986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285" w:type="dxa"/>
            <w:gridSpan w:val="4"/>
          </w:tcPr>
          <w:p w14:paraId="343080C1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gridSpan w:val="4"/>
          </w:tcPr>
          <w:p w14:paraId="43C832FF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  <w:gridSpan w:val="4"/>
          </w:tcPr>
          <w:p w14:paraId="72593407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gridSpan w:val="4"/>
          </w:tcPr>
          <w:p w14:paraId="632DF71D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21FF1" w:rsidRPr="00C62AA6" w14:paraId="277FF5BD" w14:textId="77777777" w:rsidTr="004D74EE">
        <w:trPr>
          <w:gridAfter w:val="2"/>
          <w:wAfter w:w="19" w:type="dxa"/>
        </w:trPr>
        <w:tc>
          <w:tcPr>
            <w:tcW w:w="2714" w:type="dxa"/>
          </w:tcPr>
          <w:p w14:paraId="1685BE8C" w14:textId="77777777" w:rsidR="00D21FF1" w:rsidRPr="00045B75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61" w:type="dxa"/>
            <w:gridSpan w:val="69"/>
          </w:tcPr>
          <w:p w14:paraId="23EBC8B8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45B75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D21FF1" w:rsidRPr="00C62AA6" w14:paraId="48EBBD3A" w14:textId="77777777" w:rsidTr="004D74EE">
        <w:trPr>
          <w:gridAfter w:val="2"/>
          <w:wAfter w:w="19" w:type="dxa"/>
        </w:trPr>
        <w:tc>
          <w:tcPr>
            <w:tcW w:w="2714" w:type="dxa"/>
          </w:tcPr>
          <w:p w14:paraId="730324A8" w14:textId="77777777" w:rsidR="00D21FF1" w:rsidRPr="00045B75" w:rsidRDefault="00D21FF1" w:rsidP="004B7205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4D74E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ก่อนต้นทุนทางก</w:t>
            </w: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="004B7205"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</w:p>
        </w:tc>
        <w:tc>
          <w:tcPr>
            <w:tcW w:w="907" w:type="dxa"/>
            <w:gridSpan w:val="3"/>
          </w:tcPr>
          <w:p w14:paraId="5AA2286E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3" w:type="dxa"/>
            <w:gridSpan w:val="2"/>
          </w:tcPr>
          <w:p w14:paraId="19F5F747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0C1C272D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2F17AEA8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3A943D8C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6409E785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14:paraId="6B03B3FA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081C75C9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</w:tcPr>
          <w:p w14:paraId="46DF4C27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7F794D7B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</w:tcPr>
          <w:p w14:paraId="6B9E554D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343B6149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</w:tcPr>
          <w:p w14:paraId="6510002A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1E33283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</w:tcPr>
          <w:p w14:paraId="74158A9A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79732CEE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</w:tcPr>
          <w:p w14:paraId="528F9162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68C93E3B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gridSpan w:val="4"/>
          </w:tcPr>
          <w:p w14:paraId="0B655147" w14:textId="77777777" w:rsidR="00D21FF1" w:rsidRPr="00045B75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36A31" w:rsidRPr="00070A2F" w14:paraId="0342EE57" w14:textId="77777777" w:rsidTr="004D74EE">
        <w:trPr>
          <w:gridAfter w:val="2"/>
          <w:wAfter w:w="19" w:type="dxa"/>
        </w:trPr>
        <w:tc>
          <w:tcPr>
            <w:tcW w:w="2714" w:type="dxa"/>
          </w:tcPr>
          <w:p w14:paraId="16C728E6" w14:textId="77777777" w:rsidR="00336A31" w:rsidRPr="00045B75" w:rsidRDefault="00336A31" w:rsidP="004B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และค่าใช้จ่ายภาษีเงินได้</w:t>
            </w:r>
          </w:p>
        </w:tc>
        <w:tc>
          <w:tcPr>
            <w:tcW w:w="907" w:type="dxa"/>
            <w:gridSpan w:val="3"/>
            <w:tcBorders>
              <w:bottom w:val="nil"/>
            </w:tcBorders>
          </w:tcPr>
          <w:p w14:paraId="7178B653" w14:textId="45816458" w:rsidR="00336A31" w:rsidRPr="00070A2F" w:rsidRDefault="007F0795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856</w:t>
            </w:r>
          </w:p>
        </w:tc>
        <w:tc>
          <w:tcPr>
            <w:tcW w:w="273" w:type="dxa"/>
            <w:gridSpan w:val="2"/>
          </w:tcPr>
          <w:p w14:paraId="3EF785E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38D8397F" w14:textId="63BB612A" w:rsidR="00336A31" w:rsidRPr="00070A2F" w:rsidRDefault="007F0795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A40B7F" w:rsidRPr="00070A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266</w:t>
            </w:r>
          </w:p>
        </w:tc>
        <w:tc>
          <w:tcPr>
            <w:tcW w:w="285" w:type="dxa"/>
            <w:gridSpan w:val="4"/>
          </w:tcPr>
          <w:p w14:paraId="5A22836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bottom w:val="nil"/>
            </w:tcBorders>
          </w:tcPr>
          <w:p w14:paraId="7918883E" w14:textId="0793522B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284" w:type="dxa"/>
            <w:gridSpan w:val="4"/>
          </w:tcPr>
          <w:p w14:paraId="3D2FB3B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bottom w:val="nil"/>
            </w:tcBorders>
          </w:tcPr>
          <w:p w14:paraId="6A0DB98F" w14:textId="493585C8" w:rsidR="00336A31" w:rsidRPr="00070A2F" w:rsidRDefault="007F0795" w:rsidP="00336A3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285" w:type="dxa"/>
            <w:gridSpan w:val="4"/>
          </w:tcPr>
          <w:p w14:paraId="2B94937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bottom w:val="nil"/>
            </w:tcBorders>
          </w:tcPr>
          <w:p w14:paraId="7DEB1BDE" w14:textId="0CF9BD5B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3F98FE5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bottom w:val="nil"/>
            </w:tcBorders>
          </w:tcPr>
          <w:p w14:paraId="6B6268FB" w14:textId="47B4BA70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285" w:type="dxa"/>
            <w:gridSpan w:val="4"/>
          </w:tcPr>
          <w:p w14:paraId="39625E6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bottom w:val="nil"/>
            </w:tcBorders>
          </w:tcPr>
          <w:p w14:paraId="0DCD04D1" w14:textId="1CD9BC58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453</w:t>
            </w:r>
          </w:p>
        </w:tc>
        <w:tc>
          <w:tcPr>
            <w:tcW w:w="284" w:type="dxa"/>
            <w:gridSpan w:val="4"/>
          </w:tcPr>
          <w:p w14:paraId="0D3E868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bottom w:val="nil"/>
            </w:tcBorders>
          </w:tcPr>
          <w:p w14:paraId="32BB3F75" w14:textId="4D365FA2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85" w:type="dxa"/>
            <w:gridSpan w:val="4"/>
          </w:tcPr>
          <w:p w14:paraId="547E4C9C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bottom w:val="nil"/>
            </w:tcBorders>
          </w:tcPr>
          <w:p w14:paraId="0C4DE619" w14:textId="726DC169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2381165D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gridSpan w:val="4"/>
            <w:tcBorders>
              <w:bottom w:val="nil"/>
            </w:tcBorders>
          </w:tcPr>
          <w:p w14:paraId="2A43B9FD" w14:textId="5645B793" w:rsidR="00336A31" w:rsidRPr="00070A2F" w:rsidRDefault="007F0795" w:rsidP="00A803B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134</w:t>
            </w:r>
          </w:p>
        </w:tc>
      </w:tr>
      <w:tr w:rsidR="00336A31" w:rsidRPr="00070A2F" w14:paraId="3E4524A6" w14:textId="77777777" w:rsidTr="004D74EE">
        <w:trPr>
          <w:gridAfter w:val="2"/>
          <w:wAfter w:w="19" w:type="dxa"/>
        </w:trPr>
        <w:tc>
          <w:tcPr>
            <w:tcW w:w="2714" w:type="dxa"/>
          </w:tcPr>
          <w:p w14:paraId="39BE2166" w14:textId="77777777" w:rsidR="00336A31" w:rsidRPr="00045B75" w:rsidRDefault="00336A31" w:rsidP="00336A31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7" w:type="dxa"/>
            <w:gridSpan w:val="3"/>
            <w:tcBorders>
              <w:top w:val="nil"/>
              <w:bottom w:val="single" w:sz="4" w:space="0" w:color="auto"/>
            </w:tcBorders>
          </w:tcPr>
          <w:p w14:paraId="4E141CD3" w14:textId="2A6DFE23" w:rsidR="00336A31" w:rsidRPr="00070A2F" w:rsidRDefault="00A40B7F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863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3" w:type="dxa"/>
            <w:gridSpan w:val="2"/>
          </w:tcPr>
          <w:p w14:paraId="74A2A22A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single" w:sz="4" w:space="0" w:color="auto"/>
            </w:tcBorders>
          </w:tcPr>
          <w:p w14:paraId="1E342B75" w14:textId="085C2095" w:rsidR="00336A31" w:rsidRPr="00070A2F" w:rsidRDefault="00A40B7F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  <w:gridSpan w:val="4"/>
          </w:tcPr>
          <w:p w14:paraId="5273E74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bottom w:val="single" w:sz="4" w:space="0" w:color="auto"/>
            </w:tcBorders>
          </w:tcPr>
          <w:p w14:paraId="437C0BA5" w14:textId="269785BA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418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08D7A10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top w:val="nil"/>
              <w:bottom w:val="single" w:sz="4" w:space="0" w:color="auto"/>
            </w:tcBorders>
          </w:tcPr>
          <w:p w14:paraId="5348FBC1" w14:textId="1472BBCF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  <w:gridSpan w:val="4"/>
          </w:tcPr>
          <w:p w14:paraId="31EF0B22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top w:val="nil"/>
              <w:bottom w:val="single" w:sz="4" w:space="0" w:color="auto"/>
            </w:tcBorders>
          </w:tcPr>
          <w:p w14:paraId="3A8AE008" w14:textId="3D6875EF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7CC1741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top w:val="nil"/>
              <w:bottom w:val="single" w:sz="4" w:space="0" w:color="auto"/>
            </w:tcBorders>
          </w:tcPr>
          <w:p w14:paraId="248F6063" w14:textId="3EA56A82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  <w:gridSpan w:val="4"/>
          </w:tcPr>
          <w:p w14:paraId="2B717B2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top w:val="nil"/>
              <w:bottom w:val="single" w:sz="4" w:space="0" w:color="auto"/>
            </w:tcBorders>
          </w:tcPr>
          <w:p w14:paraId="3B8D4734" w14:textId="3F50699F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35F161C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top w:val="nil"/>
              <w:bottom w:val="single" w:sz="4" w:space="0" w:color="auto"/>
            </w:tcBorders>
          </w:tcPr>
          <w:p w14:paraId="084182AA" w14:textId="77777777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  <w:gridSpan w:val="4"/>
          </w:tcPr>
          <w:p w14:paraId="543E660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top w:val="nil"/>
              <w:bottom w:val="single" w:sz="4" w:space="0" w:color="auto"/>
            </w:tcBorders>
          </w:tcPr>
          <w:p w14:paraId="78DD3C89" w14:textId="572F9683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  <w:gridSpan w:val="4"/>
          </w:tcPr>
          <w:p w14:paraId="5A6848B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gridSpan w:val="4"/>
            <w:tcBorders>
              <w:top w:val="nil"/>
              <w:bottom w:val="single" w:sz="4" w:space="0" w:color="auto"/>
            </w:tcBorders>
          </w:tcPr>
          <w:p w14:paraId="6DBB1C9A" w14:textId="4ACDB525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36A31" w:rsidRPr="00070A2F" w14:paraId="32547517" w14:textId="77777777" w:rsidTr="004D74EE">
        <w:trPr>
          <w:gridAfter w:val="2"/>
          <w:wAfter w:w="19" w:type="dxa"/>
        </w:trPr>
        <w:tc>
          <w:tcPr>
            <w:tcW w:w="2714" w:type="dxa"/>
          </w:tcPr>
          <w:p w14:paraId="7D9BD2F0" w14:textId="77777777" w:rsidR="00336A31" w:rsidRPr="00045B75" w:rsidRDefault="00336A31" w:rsidP="0033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4D74E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(ขาดทุน)</w:t>
            </w:r>
            <w:r w:rsidR="00BC125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ก่อนค่าใช้จ่าย</w:t>
            </w: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</w:tcPr>
          <w:p w14:paraId="5DF82AD6" w14:textId="662C4009" w:rsidR="00336A31" w:rsidRPr="00070A2F" w:rsidRDefault="007F0795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273" w:type="dxa"/>
            <w:gridSpan w:val="2"/>
          </w:tcPr>
          <w:p w14:paraId="1490321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7ADDF70A" w14:textId="40C89C1A" w:rsidR="00336A31" w:rsidRPr="00070A2F" w:rsidRDefault="007F0795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265</w:t>
            </w:r>
          </w:p>
        </w:tc>
        <w:tc>
          <w:tcPr>
            <w:tcW w:w="285" w:type="dxa"/>
            <w:gridSpan w:val="4"/>
          </w:tcPr>
          <w:p w14:paraId="305B294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</w:tcPr>
          <w:p w14:paraId="344C53C1" w14:textId="7A4837FF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284" w:type="dxa"/>
            <w:gridSpan w:val="4"/>
          </w:tcPr>
          <w:p w14:paraId="6F35D25A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7ED3AC38" w14:textId="4AD62525" w:rsidR="00336A31" w:rsidRPr="00070A2F" w:rsidRDefault="007F0795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  <w:gridSpan w:val="4"/>
          </w:tcPr>
          <w:p w14:paraId="1982E558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4DA52454" w14:textId="251278FB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536F8FA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</w:tcBorders>
          </w:tcPr>
          <w:p w14:paraId="79E77533" w14:textId="30311AAE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85" w:type="dxa"/>
            <w:gridSpan w:val="4"/>
          </w:tcPr>
          <w:p w14:paraId="3F881CD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</w:tcBorders>
          </w:tcPr>
          <w:p w14:paraId="63C637FE" w14:textId="1918A833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284" w:type="dxa"/>
            <w:gridSpan w:val="4"/>
          </w:tcPr>
          <w:p w14:paraId="465F02B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</w:tcBorders>
          </w:tcPr>
          <w:p w14:paraId="45F7C820" w14:textId="291B8383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85" w:type="dxa"/>
            <w:gridSpan w:val="4"/>
          </w:tcPr>
          <w:p w14:paraId="4DC53C7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</w:tcPr>
          <w:p w14:paraId="22AD1D43" w14:textId="3E703E82" w:rsidR="00336A31" w:rsidRPr="00070A2F" w:rsidRDefault="00A40B7F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862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6648552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</w:tcBorders>
          </w:tcPr>
          <w:p w14:paraId="7FF698E5" w14:textId="6A2497E5" w:rsidR="00336A31" w:rsidRPr="00070A2F" w:rsidRDefault="007F0795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849</w:t>
            </w:r>
          </w:p>
        </w:tc>
      </w:tr>
      <w:tr w:rsidR="00336A31" w:rsidRPr="00070A2F" w14:paraId="7E44FA16" w14:textId="77777777" w:rsidTr="004D74EE">
        <w:trPr>
          <w:gridAfter w:val="3"/>
          <w:wAfter w:w="29" w:type="dxa"/>
        </w:trPr>
        <w:tc>
          <w:tcPr>
            <w:tcW w:w="2714" w:type="dxa"/>
          </w:tcPr>
          <w:p w14:paraId="6D1CBC68" w14:textId="77777777" w:rsidR="00336A31" w:rsidRPr="003D3192" w:rsidRDefault="00336A31" w:rsidP="00336A31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highlight w:val="magenta"/>
              </w:rPr>
            </w:pPr>
            <w:r w:rsidRPr="003D3192">
              <w:rPr>
                <w:rFonts w:ascii="Angsana New" w:hAnsi="Angsana New"/>
                <w:sz w:val="24"/>
                <w:szCs w:val="24"/>
                <w:cs/>
              </w:rPr>
              <w:t>ค่าใช้จ่า</w:t>
            </w:r>
            <w:r w:rsidRPr="003D3192">
              <w:rPr>
                <w:rFonts w:ascii="Angsana New" w:hAnsi="Angsana New" w:hint="cs"/>
                <w:sz w:val="24"/>
                <w:szCs w:val="24"/>
                <w:cs/>
              </w:rPr>
              <w:t>ย</w:t>
            </w:r>
            <w:r w:rsidRPr="003D3192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7" w:type="dxa"/>
            <w:gridSpan w:val="2"/>
            <w:tcBorders>
              <w:top w:val="nil"/>
              <w:bottom w:val="single" w:sz="4" w:space="0" w:color="auto"/>
            </w:tcBorders>
          </w:tcPr>
          <w:p w14:paraId="0274E5CF" w14:textId="002FCC8E" w:rsidR="00336A31" w:rsidRPr="00070A2F" w:rsidRDefault="00A40B7F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253</w:t>
            </w:r>
            <w:r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3" w:type="dxa"/>
            <w:gridSpan w:val="2"/>
          </w:tcPr>
          <w:p w14:paraId="59A0EBC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single" w:sz="4" w:space="0" w:color="auto"/>
            </w:tcBorders>
          </w:tcPr>
          <w:p w14:paraId="0D81DFE7" w14:textId="23AA3F8D" w:rsidR="00336A31" w:rsidRPr="00070A2F" w:rsidRDefault="00A40B7F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453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  <w:gridSpan w:val="4"/>
          </w:tcPr>
          <w:p w14:paraId="4A776AA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nil"/>
              <w:bottom w:val="single" w:sz="4" w:space="0" w:color="auto"/>
            </w:tcBorders>
          </w:tcPr>
          <w:p w14:paraId="624331F4" w14:textId="596E6C22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653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46E03AB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top w:val="nil"/>
              <w:bottom w:val="single" w:sz="4" w:space="0" w:color="auto"/>
            </w:tcBorders>
          </w:tcPr>
          <w:p w14:paraId="2338D5CC" w14:textId="02268BC9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  <w:gridSpan w:val="4"/>
          </w:tcPr>
          <w:p w14:paraId="566EB4BF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top w:val="nil"/>
              <w:bottom w:val="single" w:sz="4" w:space="0" w:color="auto"/>
            </w:tcBorders>
          </w:tcPr>
          <w:p w14:paraId="7018E1B8" w14:textId="7BA20FF8" w:rsidR="00336A31" w:rsidRPr="00070A2F" w:rsidRDefault="007F0795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4" w:type="dxa"/>
            <w:gridSpan w:val="4"/>
          </w:tcPr>
          <w:p w14:paraId="059843FD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top w:val="nil"/>
              <w:bottom w:val="single" w:sz="4" w:space="0" w:color="auto"/>
            </w:tcBorders>
          </w:tcPr>
          <w:p w14:paraId="3D74E301" w14:textId="07251CF4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  <w:gridSpan w:val="4"/>
          </w:tcPr>
          <w:p w14:paraId="483569A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top w:val="nil"/>
              <w:bottom w:val="single" w:sz="4" w:space="0" w:color="auto"/>
            </w:tcBorders>
          </w:tcPr>
          <w:p w14:paraId="44228EF8" w14:textId="18D414CF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4" w:type="dxa"/>
            <w:gridSpan w:val="4"/>
          </w:tcPr>
          <w:p w14:paraId="7CD3AA7D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top w:val="nil"/>
              <w:bottom w:val="single" w:sz="4" w:space="0" w:color="auto"/>
            </w:tcBorders>
          </w:tcPr>
          <w:p w14:paraId="5F407AEA" w14:textId="7724448D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  <w:gridSpan w:val="4"/>
          </w:tcPr>
          <w:p w14:paraId="47B8467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top w:val="nil"/>
              <w:bottom w:val="single" w:sz="4" w:space="0" w:color="auto"/>
            </w:tcBorders>
          </w:tcPr>
          <w:p w14:paraId="037311F4" w14:textId="77777777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gridSpan w:val="4"/>
          </w:tcPr>
          <w:p w14:paraId="70847A41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gridSpan w:val="4"/>
            <w:tcBorders>
              <w:top w:val="nil"/>
              <w:bottom w:val="single" w:sz="4" w:space="0" w:color="auto"/>
            </w:tcBorders>
          </w:tcPr>
          <w:p w14:paraId="25530DCB" w14:textId="2D5D9697" w:rsidR="00336A31" w:rsidRPr="00070A2F" w:rsidRDefault="00A40B7F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36A31" w:rsidRPr="00C62AA6" w14:paraId="6B619748" w14:textId="77777777" w:rsidTr="004D74EE">
        <w:tc>
          <w:tcPr>
            <w:tcW w:w="2714" w:type="dxa"/>
          </w:tcPr>
          <w:p w14:paraId="373B19ED" w14:textId="77777777" w:rsidR="00336A31" w:rsidRPr="00045B75" w:rsidRDefault="00336A31" w:rsidP="00336A31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4D74E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E5D5B" w14:textId="599C4AA4" w:rsidR="00336A31" w:rsidRPr="00070A2F" w:rsidRDefault="007F0795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74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3" w:type="dxa"/>
            <w:gridSpan w:val="2"/>
            <w:vAlign w:val="bottom"/>
          </w:tcPr>
          <w:p w14:paraId="4C30581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0DAF2" w14:textId="40B55F76" w:rsidR="00336A31" w:rsidRPr="00070A2F" w:rsidRDefault="007F0795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285" w:type="dxa"/>
            <w:gridSpan w:val="4"/>
            <w:vAlign w:val="bottom"/>
          </w:tcPr>
          <w:p w14:paraId="1CCC7FA2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93E4B" w14:textId="7966D71C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  <w:gridSpan w:val="4"/>
            <w:vAlign w:val="bottom"/>
          </w:tcPr>
          <w:p w14:paraId="50E7B84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597DE" w14:textId="6F8BB616" w:rsidR="00336A31" w:rsidRPr="00070A2F" w:rsidRDefault="007F0795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285" w:type="dxa"/>
            <w:gridSpan w:val="4"/>
            <w:vAlign w:val="bottom"/>
          </w:tcPr>
          <w:p w14:paraId="59F0073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10A6A" w14:textId="24E431C3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  <w:vAlign w:val="bottom"/>
          </w:tcPr>
          <w:p w14:paraId="08096B0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B1825" w14:textId="162D5715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285" w:type="dxa"/>
            <w:gridSpan w:val="4"/>
            <w:vAlign w:val="bottom"/>
          </w:tcPr>
          <w:p w14:paraId="7DBA3D4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8DC1" w14:textId="2D5E60BA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284" w:type="dxa"/>
            <w:gridSpan w:val="4"/>
            <w:vAlign w:val="bottom"/>
          </w:tcPr>
          <w:p w14:paraId="24C4118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18851" w14:textId="70155EE5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85" w:type="dxa"/>
            <w:gridSpan w:val="4"/>
            <w:vAlign w:val="bottom"/>
          </w:tcPr>
          <w:p w14:paraId="3737533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FF28A" w14:textId="343401C0" w:rsidR="00336A31" w:rsidRPr="00070A2F" w:rsidRDefault="00A40B7F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862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  <w:vAlign w:val="bottom"/>
          </w:tcPr>
          <w:p w14:paraId="2788939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3D510" w14:textId="3852C13B" w:rsidR="00336A31" w:rsidRPr="00070A2F" w:rsidRDefault="007F0795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319</w:t>
            </w:r>
          </w:p>
        </w:tc>
      </w:tr>
      <w:tr w:rsidR="00336A31" w:rsidRPr="00C62AA6" w14:paraId="5F14B7BC" w14:textId="77777777" w:rsidTr="004D74EE">
        <w:tc>
          <w:tcPr>
            <w:tcW w:w="2714" w:type="dxa"/>
          </w:tcPr>
          <w:p w14:paraId="19F5A882" w14:textId="77777777" w:rsidR="00336A31" w:rsidRPr="00045B75" w:rsidRDefault="00336A31" w:rsidP="00336A31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tcBorders>
              <w:top w:val="double" w:sz="4" w:space="0" w:color="auto"/>
            </w:tcBorders>
          </w:tcPr>
          <w:p w14:paraId="004E46B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55FC8D6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54C8E8C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3A9806E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double" w:sz="4" w:space="0" w:color="auto"/>
            </w:tcBorders>
          </w:tcPr>
          <w:p w14:paraId="754D53C8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29422A2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top w:val="double" w:sz="4" w:space="0" w:color="auto"/>
            </w:tcBorders>
          </w:tcPr>
          <w:p w14:paraId="780167C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68F84A9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top w:val="double" w:sz="4" w:space="0" w:color="auto"/>
            </w:tcBorders>
          </w:tcPr>
          <w:p w14:paraId="1851528D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02D8B5B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top w:val="double" w:sz="4" w:space="0" w:color="auto"/>
            </w:tcBorders>
          </w:tcPr>
          <w:p w14:paraId="4EBF82FF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24114AD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top w:val="double" w:sz="4" w:space="0" w:color="auto"/>
            </w:tcBorders>
          </w:tcPr>
          <w:p w14:paraId="4671725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093CA26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top w:val="double" w:sz="4" w:space="0" w:color="auto"/>
            </w:tcBorders>
          </w:tcPr>
          <w:p w14:paraId="762F8D6D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1951956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top w:val="double" w:sz="4" w:space="0" w:color="auto"/>
            </w:tcBorders>
          </w:tcPr>
          <w:p w14:paraId="69DD14D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61754B1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00" w:type="dxa"/>
            <w:gridSpan w:val="6"/>
            <w:tcBorders>
              <w:top w:val="double" w:sz="4" w:space="0" w:color="auto"/>
            </w:tcBorders>
          </w:tcPr>
          <w:p w14:paraId="6BCE295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36A31" w:rsidRPr="00C62AA6" w14:paraId="0867839B" w14:textId="77777777" w:rsidTr="004D74EE">
        <w:tc>
          <w:tcPr>
            <w:tcW w:w="3354" w:type="dxa"/>
            <w:gridSpan w:val="2"/>
          </w:tcPr>
          <w:p w14:paraId="38D98BED" w14:textId="77777777" w:rsidR="00336A31" w:rsidRPr="00070A2F" w:rsidRDefault="00336A31" w:rsidP="00336A31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70A2F">
              <w:rPr>
                <w:rFonts w:ascii="Angsana New" w:hAnsi="Angsana New"/>
                <w:sz w:val="24"/>
                <w:szCs w:val="24"/>
                <w:cs/>
              </w:rPr>
              <w:t>ส่วนของกำไร</w:t>
            </w:r>
            <w:r w:rsidRPr="00070A2F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70A2F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 w:rsidRPr="00070A2F">
              <w:rPr>
                <w:rFonts w:ascii="Angsana New" w:hAnsi="Angsana New" w:hint="cs"/>
                <w:sz w:val="24"/>
                <w:szCs w:val="24"/>
                <w:cs/>
              </w:rPr>
              <w:t>ที่เป็นของ</w:t>
            </w:r>
          </w:p>
        </w:tc>
        <w:tc>
          <w:tcPr>
            <w:tcW w:w="267" w:type="dxa"/>
            <w:gridSpan w:val="2"/>
          </w:tcPr>
          <w:p w14:paraId="0CD9DAC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1CAA589D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4E16367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4534F668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1BDDD8F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28D82AE8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14:paraId="07F2D73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0A36C65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</w:tcPr>
          <w:p w14:paraId="72632F3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62178C1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</w:tcPr>
          <w:p w14:paraId="3C65A42C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2257FBB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</w:tcPr>
          <w:p w14:paraId="246032C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19890F4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</w:tcPr>
          <w:p w14:paraId="3A1CE55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0197622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</w:tcPr>
          <w:p w14:paraId="279D04FA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4DD4B50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00" w:type="dxa"/>
            <w:gridSpan w:val="6"/>
          </w:tcPr>
          <w:p w14:paraId="74309F98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36A31" w:rsidRPr="00C62AA6" w14:paraId="052FC35B" w14:textId="77777777" w:rsidTr="004D74EE">
        <w:tc>
          <w:tcPr>
            <w:tcW w:w="2714" w:type="dxa"/>
          </w:tcPr>
          <w:p w14:paraId="06308EAE" w14:textId="77777777" w:rsidR="00336A31" w:rsidRPr="00045B75" w:rsidRDefault="00336A31" w:rsidP="0033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</w:rPr>
              <w:t>ส่วนของ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07" w:type="dxa"/>
            <w:gridSpan w:val="3"/>
          </w:tcPr>
          <w:p w14:paraId="0FDE53A0" w14:textId="4465E172" w:rsidR="00336A31" w:rsidRPr="00070A2F" w:rsidRDefault="007F0795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A40B7F"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3" w:type="dxa"/>
            <w:gridSpan w:val="2"/>
          </w:tcPr>
          <w:p w14:paraId="5F3ACD42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</w:tcPr>
          <w:p w14:paraId="6DE1364A" w14:textId="105A632F" w:rsidR="00336A31" w:rsidRPr="00070A2F" w:rsidRDefault="007F0795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A40B7F" w:rsidRPr="00070A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285" w:type="dxa"/>
            <w:gridSpan w:val="4"/>
          </w:tcPr>
          <w:p w14:paraId="73ECA28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5822FED0" w14:textId="307F8BCE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  <w:gridSpan w:val="4"/>
          </w:tcPr>
          <w:p w14:paraId="5196443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14:paraId="0CC38C82" w14:textId="064BACE3" w:rsidR="00336A31" w:rsidRPr="00070A2F" w:rsidRDefault="007F0795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285" w:type="dxa"/>
            <w:gridSpan w:val="4"/>
          </w:tcPr>
          <w:p w14:paraId="44F2163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</w:tcPr>
          <w:p w14:paraId="164C1926" w14:textId="66C3200E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006D8B5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</w:tcPr>
          <w:p w14:paraId="05885058" w14:textId="4B1E1D8E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85" w:type="dxa"/>
            <w:gridSpan w:val="4"/>
          </w:tcPr>
          <w:p w14:paraId="597F067A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</w:tcPr>
          <w:p w14:paraId="792858BB" w14:textId="0EA80B7E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263</w:t>
            </w:r>
          </w:p>
        </w:tc>
        <w:tc>
          <w:tcPr>
            <w:tcW w:w="284" w:type="dxa"/>
            <w:gridSpan w:val="4"/>
          </w:tcPr>
          <w:p w14:paraId="1BE0F9CB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</w:tcPr>
          <w:p w14:paraId="20DB9DF7" w14:textId="1136FFD2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85" w:type="dxa"/>
            <w:gridSpan w:val="4"/>
          </w:tcPr>
          <w:p w14:paraId="2447CF92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</w:tcPr>
          <w:p w14:paraId="71F2C869" w14:textId="6D278822" w:rsidR="00336A31" w:rsidRPr="00070A2F" w:rsidRDefault="00A40B7F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164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09FF631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00" w:type="dxa"/>
            <w:gridSpan w:val="6"/>
          </w:tcPr>
          <w:p w14:paraId="25889E5B" w14:textId="5193113C" w:rsidR="00336A31" w:rsidRPr="00070A2F" w:rsidRDefault="007F0795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="00A40B7F"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856</w:t>
            </w:r>
          </w:p>
        </w:tc>
      </w:tr>
      <w:tr w:rsidR="00336A31" w:rsidRPr="00C62AA6" w14:paraId="32C0A5CA" w14:textId="77777777" w:rsidTr="004D74EE">
        <w:tc>
          <w:tcPr>
            <w:tcW w:w="2714" w:type="dxa"/>
          </w:tcPr>
          <w:p w14:paraId="146639AD" w14:textId="77777777" w:rsidR="00336A31" w:rsidRPr="00045B75" w:rsidRDefault="00336A31" w:rsidP="0033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</w:tcPr>
          <w:p w14:paraId="30BF5D7E" w14:textId="77777777" w:rsidR="00336A31" w:rsidRPr="00070A2F" w:rsidRDefault="00A40B7F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387274BA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19F4E820" w14:textId="77777777" w:rsidR="00336A31" w:rsidRPr="00070A2F" w:rsidRDefault="00A40B7F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  <w:gridSpan w:val="4"/>
          </w:tcPr>
          <w:p w14:paraId="6379E452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</w:tcPr>
          <w:p w14:paraId="56390FAE" w14:textId="6065AA0B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  <w:gridSpan w:val="4"/>
          </w:tcPr>
          <w:p w14:paraId="661B63A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14:paraId="43CA9E30" w14:textId="77777777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5" w:type="dxa"/>
            <w:gridSpan w:val="4"/>
          </w:tcPr>
          <w:p w14:paraId="4F236AD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14:paraId="1CC64D97" w14:textId="30606EEB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7E9B5605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bottom w:val="single" w:sz="4" w:space="0" w:color="auto"/>
            </w:tcBorders>
          </w:tcPr>
          <w:p w14:paraId="283FF88D" w14:textId="00D300C7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285" w:type="dxa"/>
            <w:gridSpan w:val="4"/>
          </w:tcPr>
          <w:p w14:paraId="392F011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bottom w:val="single" w:sz="4" w:space="0" w:color="auto"/>
            </w:tcBorders>
          </w:tcPr>
          <w:p w14:paraId="5B493D85" w14:textId="5E61B3B9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284" w:type="dxa"/>
            <w:gridSpan w:val="4"/>
          </w:tcPr>
          <w:p w14:paraId="23CA0EAE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bottom w:val="single" w:sz="4" w:space="0" w:color="auto"/>
            </w:tcBorders>
          </w:tcPr>
          <w:p w14:paraId="19A1EA40" w14:textId="77777777" w:rsidR="00336A31" w:rsidRPr="00070A2F" w:rsidRDefault="00A40B7F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  <w:gridSpan w:val="4"/>
          </w:tcPr>
          <w:p w14:paraId="73A4663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</w:tcPr>
          <w:p w14:paraId="04F1A146" w14:textId="2E42D684" w:rsidR="00336A31" w:rsidRPr="00070A2F" w:rsidRDefault="007F0795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4" w:type="dxa"/>
            <w:gridSpan w:val="4"/>
          </w:tcPr>
          <w:p w14:paraId="44C4BFE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00" w:type="dxa"/>
            <w:gridSpan w:val="6"/>
            <w:tcBorders>
              <w:bottom w:val="single" w:sz="4" w:space="0" w:color="auto"/>
            </w:tcBorders>
          </w:tcPr>
          <w:p w14:paraId="4B024FEA" w14:textId="499F9754" w:rsidR="00336A31" w:rsidRPr="00070A2F" w:rsidRDefault="007F0795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463</w:t>
            </w:r>
          </w:p>
        </w:tc>
      </w:tr>
      <w:tr w:rsidR="00336A31" w:rsidRPr="00C62AA6" w14:paraId="7A6D633D" w14:textId="77777777" w:rsidTr="004D74EE">
        <w:tc>
          <w:tcPr>
            <w:tcW w:w="2714" w:type="dxa"/>
          </w:tcPr>
          <w:p w14:paraId="23A511CC" w14:textId="77777777" w:rsidR="00336A31" w:rsidRPr="00045B75" w:rsidRDefault="00336A31" w:rsidP="0033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4D74E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A889AB" w14:textId="1DB2367B" w:rsidR="00336A31" w:rsidRPr="00070A2F" w:rsidRDefault="007F0795" w:rsidP="00336A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74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3" w:type="dxa"/>
            <w:gridSpan w:val="2"/>
          </w:tcPr>
          <w:p w14:paraId="72B60E54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0A8F9" w14:textId="09533FE0" w:rsidR="00336A31" w:rsidRPr="00070A2F" w:rsidRDefault="007F0795" w:rsidP="00336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285" w:type="dxa"/>
            <w:gridSpan w:val="4"/>
          </w:tcPr>
          <w:p w14:paraId="2A6F270F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3A32AF" w14:textId="4097BDCF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  <w:gridSpan w:val="4"/>
          </w:tcPr>
          <w:p w14:paraId="24B71AF3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F9198AC" w14:textId="06757491" w:rsidR="00336A31" w:rsidRPr="00070A2F" w:rsidRDefault="007F0795" w:rsidP="00336A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285" w:type="dxa"/>
            <w:gridSpan w:val="4"/>
          </w:tcPr>
          <w:p w14:paraId="2F9AC16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EFA2165" w14:textId="3DCA790C" w:rsidR="00336A31" w:rsidRPr="00070A2F" w:rsidRDefault="00A40B7F" w:rsidP="00336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3CE01A80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C656F2C" w14:textId="24995161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285" w:type="dxa"/>
            <w:gridSpan w:val="4"/>
          </w:tcPr>
          <w:p w14:paraId="5A66E08C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7C1348D" w14:textId="11D088B5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284" w:type="dxa"/>
            <w:gridSpan w:val="4"/>
          </w:tcPr>
          <w:p w14:paraId="0A09C8F6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46F40A3" w14:textId="67C0D7BB" w:rsidR="00336A31" w:rsidRPr="00070A2F" w:rsidRDefault="007F0795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85" w:type="dxa"/>
            <w:gridSpan w:val="4"/>
          </w:tcPr>
          <w:p w14:paraId="2B0F7AB1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BE2AB1A" w14:textId="610B5433" w:rsidR="00336A31" w:rsidRPr="00070A2F" w:rsidRDefault="00A40B7F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862</w:t>
            </w:r>
            <w:r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11CAACE9" w14:textId="77777777" w:rsidR="00336A31" w:rsidRPr="00070A2F" w:rsidRDefault="00336A31" w:rsidP="00336A3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14:paraId="27581D6B" w14:textId="36D1BF0F" w:rsidR="00336A31" w:rsidRPr="00070A2F" w:rsidRDefault="007F0795" w:rsidP="00336A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</w:t>
            </w:r>
            <w:r w:rsidR="00A40B7F" w:rsidRPr="00070A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319</w:t>
            </w:r>
          </w:p>
        </w:tc>
      </w:tr>
    </w:tbl>
    <w:p w14:paraId="51852567" w14:textId="77777777" w:rsidR="00D21FF1" w:rsidRPr="00C62AA6" w:rsidRDefault="00D21FF1" w:rsidP="00005DC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F8BF33" w14:textId="77777777" w:rsidR="00D21FF1" w:rsidRDefault="00D2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  <w:r>
        <w:rPr>
          <w:rFonts w:ascii="Angsana New" w:hAnsi="Angsana New"/>
          <w:b/>
          <w:bCs/>
          <w:i/>
          <w:iCs/>
          <w:sz w:val="16"/>
          <w:szCs w:val="16"/>
        </w:rPr>
        <w:br w:type="page"/>
      </w:r>
    </w:p>
    <w:tbl>
      <w:tblPr>
        <w:tblW w:w="15300" w:type="dxa"/>
        <w:tblInd w:w="-162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0"/>
        <w:gridCol w:w="97"/>
        <w:gridCol w:w="75"/>
        <w:gridCol w:w="735"/>
        <w:gridCol w:w="273"/>
        <w:gridCol w:w="1083"/>
        <w:gridCol w:w="270"/>
        <w:gridCol w:w="1069"/>
        <w:gridCol w:w="283"/>
        <w:gridCol w:w="1134"/>
        <w:gridCol w:w="284"/>
        <w:gridCol w:w="1134"/>
        <w:gridCol w:w="283"/>
        <w:gridCol w:w="1022"/>
        <w:gridCol w:w="284"/>
        <w:gridCol w:w="976"/>
        <w:gridCol w:w="283"/>
        <w:gridCol w:w="992"/>
        <w:gridCol w:w="284"/>
        <w:gridCol w:w="1051"/>
        <w:gridCol w:w="284"/>
        <w:gridCol w:w="984"/>
      </w:tblGrid>
      <w:tr w:rsidR="003A76D7" w:rsidRPr="00045B75" w14:paraId="099F1C47" w14:textId="77777777" w:rsidTr="0052559D">
        <w:tc>
          <w:tcPr>
            <w:tcW w:w="2420" w:type="dxa"/>
            <w:tcBorders>
              <w:top w:val="nil"/>
            </w:tcBorders>
          </w:tcPr>
          <w:p w14:paraId="10CBFF1E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0" w:type="dxa"/>
            <w:gridSpan w:val="21"/>
            <w:tcBorders>
              <w:top w:val="nil"/>
            </w:tcBorders>
          </w:tcPr>
          <w:p w14:paraId="7D06D179" w14:textId="1107CB0F" w:rsidR="003A76D7" w:rsidRPr="00045B75" w:rsidRDefault="000C5FB0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0011F4" w:rsidRPr="00045B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2559</w:t>
            </w:r>
          </w:p>
        </w:tc>
      </w:tr>
      <w:tr w:rsidR="003A76D7" w:rsidRPr="00045B75" w14:paraId="18479F08" w14:textId="77777777" w:rsidTr="0052559D">
        <w:tc>
          <w:tcPr>
            <w:tcW w:w="2420" w:type="dxa"/>
          </w:tcPr>
          <w:p w14:paraId="380C7316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3"/>
          </w:tcPr>
          <w:p w14:paraId="50A7DBAC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โรงกลั่น</w:t>
            </w:r>
          </w:p>
        </w:tc>
        <w:tc>
          <w:tcPr>
            <w:tcW w:w="273" w:type="dxa"/>
          </w:tcPr>
          <w:p w14:paraId="52A336AA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A750826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270" w:type="dxa"/>
          </w:tcPr>
          <w:p w14:paraId="56C68553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18F5B418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3" w:type="dxa"/>
          </w:tcPr>
          <w:p w14:paraId="250AC8A0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BF55AD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14:paraId="2C46A67D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14:paraId="2D6DDEAE" w14:textId="77777777" w:rsidR="003A76D7" w:rsidRPr="00045B75" w:rsidRDefault="00693C51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14:paraId="6B0487CF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27DAFECC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สารทำ</w:t>
            </w:r>
          </w:p>
        </w:tc>
        <w:tc>
          <w:tcPr>
            <w:tcW w:w="284" w:type="dxa"/>
          </w:tcPr>
          <w:p w14:paraId="176D8F7C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61264470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3" w:type="dxa"/>
          </w:tcPr>
          <w:p w14:paraId="141C65F7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</w:tcPr>
          <w:p w14:paraId="20807013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</w:tcPr>
          <w:p w14:paraId="7A585D58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1" w:type="dxa"/>
          </w:tcPr>
          <w:p w14:paraId="2B01EE02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ตั</w:t>
            </w: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84" w:type="dxa"/>
          </w:tcPr>
          <w:p w14:paraId="04149214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4" w:type="dxa"/>
          </w:tcPr>
          <w:p w14:paraId="2434CA75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3A76D7" w:rsidRPr="00045B75" w14:paraId="10060C8F" w14:textId="77777777" w:rsidTr="0052559D">
        <w:tc>
          <w:tcPr>
            <w:tcW w:w="2420" w:type="dxa"/>
          </w:tcPr>
          <w:p w14:paraId="0EACB60C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3"/>
          </w:tcPr>
          <w:p w14:paraId="12D0B06C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น้ำมัน</w:t>
            </w:r>
          </w:p>
        </w:tc>
        <w:tc>
          <w:tcPr>
            <w:tcW w:w="273" w:type="dxa"/>
          </w:tcPr>
          <w:p w14:paraId="6B0CCC57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5080CC8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270" w:type="dxa"/>
          </w:tcPr>
          <w:p w14:paraId="00DF3325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DB9C7CB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14:paraId="2B3276D0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04D427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14:paraId="364BC269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14:paraId="136DF709" w14:textId="77777777" w:rsidR="003A76D7" w:rsidRPr="00045B75" w:rsidRDefault="00693C51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14:paraId="7CAAD348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40786825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ละลาย</w:t>
            </w:r>
          </w:p>
        </w:tc>
        <w:tc>
          <w:tcPr>
            <w:tcW w:w="284" w:type="dxa"/>
          </w:tcPr>
          <w:p w14:paraId="66401800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43E5998F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283" w:type="dxa"/>
          </w:tcPr>
          <w:p w14:paraId="5A40C975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</w:tcPr>
          <w:p w14:paraId="027D646D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14:paraId="1F8251B0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1" w:type="dxa"/>
          </w:tcPr>
          <w:p w14:paraId="6584873B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</w:tcPr>
          <w:p w14:paraId="2844DF6A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53BBE72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A76D7" w:rsidRPr="00045B75" w14:paraId="5CBB10B6" w14:textId="77777777" w:rsidTr="0052559D">
        <w:tc>
          <w:tcPr>
            <w:tcW w:w="2420" w:type="dxa"/>
          </w:tcPr>
          <w:p w14:paraId="531C8837" w14:textId="77777777" w:rsidR="003A76D7" w:rsidRPr="00045B75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0" w:type="dxa"/>
            <w:gridSpan w:val="21"/>
          </w:tcPr>
          <w:p w14:paraId="08A27DA6" w14:textId="77777777" w:rsidR="003A76D7" w:rsidRPr="00045B75" w:rsidRDefault="003A76D7" w:rsidP="003A76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45B75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3E5C22" w:rsidRPr="00045B75" w14:paraId="64693581" w14:textId="77777777" w:rsidTr="0052559D">
        <w:tc>
          <w:tcPr>
            <w:tcW w:w="2420" w:type="dxa"/>
          </w:tcPr>
          <w:p w14:paraId="0F7CF3EE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="000571D2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907" w:type="dxa"/>
            <w:gridSpan w:val="3"/>
          </w:tcPr>
          <w:p w14:paraId="47A6B4D2" w14:textId="77777777" w:rsidR="003E5C22" w:rsidRPr="00045B75" w:rsidRDefault="003E5C22" w:rsidP="003E5C22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3" w:type="dxa"/>
          </w:tcPr>
          <w:p w14:paraId="6173C17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0D0EE22" w14:textId="77777777" w:rsidR="003E5C22" w:rsidRPr="00045B75" w:rsidRDefault="003E5C22" w:rsidP="003E5C22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4C5F4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EEFE0D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13924F5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FB446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387CF8C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D614C8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08C0B2A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6392769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04DBD14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7FF9400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181A2A3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3ED1E8D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5DDE1F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7C3359A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59029AE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53FE78B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3B63142F" w14:textId="77777777" w:rsidTr="0052559D">
        <w:tc>
          <w:tcPr>
            <w:tcW w:w="2420" w:type="dxa"/>
          </w:tcPr>
          <w:p w14:paraId="333684D5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907" w:type="dxa"/>
            <w:gridSpan w:val="3"/>
          </w:tcPr>
          <w:p w14:paraId="4D92B99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10E6CA5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0EE634D" w14:textId="77777777" w:rsidR="003E5C22" w:rsidRPr="00045B75" w:rsidRDefault="003E5C22" w:rsidP="003E5C22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4642AB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1C7424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7445E7D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C2BB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718550F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27FCC8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1BD624E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0152347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49B399D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0A209F9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209695A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4BF7296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3FC9ED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6D67C94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41A14A5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63AE93A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4AFB59ED" w14:textId="77777777" w:rsidTr="0052559D">
        <w:tc>
          <w:tcPr>
            <w:tcW w:w="2420" w:type="dxa"/>
          </w:tcPr>
          <w:p w14:paraId="630A107C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 xml:space="preserve">      - ลูกค้าภายนอก</w:t>
            </w:r>
          </w:p>
        </w:tc>
        <w:tc>
          <w:tcPr>
            <w:tcW w:w="907" w:type="dxa"/>
            <w:gridSpan w:val="3"/>
          </w:tcPr>
          <w:p w14:paraId="142754D8" w14:textId="7C3E2311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231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3" w:type="dxa"/>
          </w:tcPr>
          <w:p w14:paraId="43EE963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306B612" w14:textId="645F7B73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3E5C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</w:p>
        </w:tc>
        <w:tc>
          <w:tcPr>
            <w:tcW w:w="270" w:type="dxa"/>
          </w:tcPr>
          <w:p w14:paraId="2383997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AA27A24" w14:textId="406FF5C4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83" w:type="dxa"/>
          </w:tcPr>
          <w:p w14:paraId="163474B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F89AB" w14:textId="65B9AE68" w:rsidR="003E5C22" w:rsidRPr="00045B75" w:rsidRDefault="007F0795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327</w:t>
            </w:r>
          </w:p>
        </w:tc>
        <w:tc>
          <w:tcPr>
            <w:tcW w:w="284" w:type="dxa"/>
          </w:tcPr>
          <w:p w14:paraId="53014D7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7406DC06" w14:textId="39BEC413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4633B8A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4940D7A2" w14:textId="2F62C613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579D355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451371F7" w14:textId="1C414A83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83" w:type="dxa"/>
          </w:tcPr>
          <w:p w14:paraId="1607EF2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496E0CD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DEEBED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6B1BFCD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2BBEDF6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548D4776" w14:textId="4664A388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274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739</w:t>
            </w:r>
          </w:p>
        </w:tc>
      </w:tr>
      <w:tr w:rsidR="003E5C22" w:rsidRPr="00045B75" w14:paraId="67783E86" w14:textId="77777777" w:rsidTr="0052559D">
        <w:tc>
          <w:tcPr>
            <w:tcW w:w="2420" w:type="dxa"/>
          </w:tcPr>
          <w:p w14:paraId="27B5ADB2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 xml:space="preserve">      - ระหว่างส่วนงาน</w:t>
            </w:r>
          </w:p>
        </w:tc>
        <w:tc>
          <w:tcPr>
            <w:tcW w:w="907" w:type="dxa"/>
            <w:gridSpan w:val="3"/>
          </w:tcPr>
          <w:p w14:paraId="7FD53BE9" w14:textId="15FD4D44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73" w:type="dxa"/>
          </w:tcPr>
          <w:p w14:paraId="326846F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5774C2B" w14:textId="66B92674" w:rsidR="003E5C22" w:rsidRPr="00045B75" w:rsidRDefault="007F0795" w:rsidP="003E5C2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E5C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413</w:t>
            </w:r>
          </w:p>
        </w:tc>
        <w:tc>
          <w:tcPr>
            <w:tcW w:w="270" w:type="dxa"/>
          </w:tcPr>
          <w:p w14:paraId="2CB1F0A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16AFBA2" w14:textId="5DB2BD6E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3" w:type="dxa"/>
          </w:tcPr>
          <w:p w14:paraId="4044471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6779D9" w14:textId="5A8D01EB" w:rsidR="003E5C22" w:rsidRPr="00045B75" w:rsidRDefault="007F0795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1ABA3A6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75600ABC" w14:textId="2F40777D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83" w:type="dxa"/>
          </w:tcPr>
          <w:p w14:paraId="0088D5C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1C7DA9A1" w14:textId="1080D3E9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1BE14EC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2D97B345" w14:textId="030E4B93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283" w:type="dxa"/>
          </w:tcPr>
          <w:p w14:paraId="2FC53C2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3CA0F9A6" w14:textId="1588452C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84" w:type="dxa"/>
          </w:tcPr>
          <w:p w14:paraId="069618D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4744468D" w14:textId="4DE6D8E2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2153638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171DA60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3E5C22" w:rsidRPr="00045B75" w14:paraId="722CACD9" w14:textId="77777777" w:rsidTr="0052559D">
        <w:tc>
          <w:tcPr>
            <w:tcW w:w="2420" w:type="dxa"/>
          </w:tcPr>
          <w:p w14:paraId="0B0399E9" w14:textId="77777777" w:rsidR="003E5C22" w:rsidRPr="00024ECA" w:rsidRDefault="00024ECA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24EC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  <w:r w:rsidR="003E5C22" w:rsidRPr="00024ECA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07" w:type="dxa"/>
            <w:gridSpan w:val="3"/>
          </w:tcPr>
          <w:p w14:paraId="2434437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040CA1B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3A5BF6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ABBF6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FDAEA9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7C66C60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C8ABB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670D1A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128517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52C9C22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212A4B6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E9B843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5F2BE4A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31EEEC9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35F789F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7473ACA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14B3752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43A26E5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49703EF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2EEECA91" w14:textId="77777777" w:rsidTr="0052559D">
        <w:tc>
          <w:tcPr>
            <w:tcW w:w="2420" w:type="dxa"/>
          </w:tcPr>
          <w:p w14:paraId="36EFEB3B" w14:textId="77777777" w:rsidR="003E5C22" w:rsidRPr="00024ECA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24EC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24EC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</w:tcPr>
          <w:p w14:paraId="2D200D94" w14:textId="3518D119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3" w:type="dxa"/>
          </w:tcPr>
          <w:p w14:paraId="41B5A3C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0581DC5" w14:textId="2816D8BA" w:rsidR="003E5C22" w:rsidRPr="00045B75" w:rsidRDefault="003E5C22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="0075357E" w:rsidRPr="0075357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F7AF5A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B2F7890" w14:textId="429771FB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5731054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A35965" w14:textId="01EDF008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2BA935C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820FEE" w14:textId="58F5409A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39A9ED1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6FA283C" w14:textId="7973D8CE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05E6503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F9F9C86" w14:textId="526612A4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5944C56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54E817" w14:textId="0151958C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5A5889A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1A4C613" w14:textId="3B08D966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794F7F8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9DD03FC" w14:textId="1118087C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247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E5C22" w:rsidRPr="00045B75" w14:paraId="270DEE4E" w14:textId="77777777" w:rsidTr="0052559D">
        <w:tc>
          <w:tcPr>
            <w:tcW w:w="2420" w:type="dxa"/>
          </w:tcPr>
          <w:p w14:paraId="19DDE56F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</w:tcPr>
          <w:p w14:paraId="70B7951C" w14:textId="4D5A76DD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73" w:type="dxa"/>
          </w:tcPr>
          <w:p w14:paraId="4DE03F7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EEEBE06" w14:textId="5F60D2EB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17FCBC3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5CCF06E" w14:textId="5B67D33F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968</w:t>
            </w:r>
          </w:p>
        </w:tc>
        <w:tc>
          <w:tcPr>
            <w:tcW w:w="283" w:type="dxa"/>
          </w:tcPr>
          <w:p w14:paraId="3230882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E2F724" w14:textId="05B7C3C8" w:rsidR="003E5C22" w:rsidRPr="00045B75" w:rsidRDefault="007F0795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284" w:type="dxa"/>
          </w:tcPr>
          <w:p w14:paraId="402FC67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DCB6E5" w14:textId="65518DE0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283" w:type="dxa"/>
          </w:tcPr>
          <w:p w14:paraId="45611A8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94279E4" w14:textId="6C416ADA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284" w:type="dxa"/>
          </w:tcPr>
          <w:p w14:paraId="464AEE0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439B5AD7" w14:textId="0E9230B0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241</w:t>
            </w:r>
          </w:p>
        </w:tc>
        <w:tc>
          <w:tcPr>
            <w:tcW w:w="283" w:type="dxa"/>
          </w:tcPr>
          <w:p w14:paraId="39F8B61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6E2484" w14:textId="1E1608E2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84" w:type="dxa"/>
          </w:tcPr>
          <w:p w14:paraId="3D7B8A1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76E29D1" w14:textId="40940B41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6847020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24BA5B" w14:textId="0ABE11DE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478</w:t>
            </w:r>
          </w:p>
        </w:tc>
      </w:tr>
      <w:tr w:rsidR="003E5C22" w:rsidRPr="00045B75" w14:paraId="353D41E8" w14:textId="77777777" w:rsidTr="0052559D">
        <w:trPr>
          <w:trHeight w:val="182"/>
        </w:trPr>
        <w:tc>
          <w:tcPr>
            <w:tcW w:w="2420" w:type="dxa"/>
          </w:tcPr>
          <w:p w14:paraId="5C7BF77B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3"/>
          </w:tcPr>
          <w:p w14:paraId="1AD21F0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09FCEDE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73F0CF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8E0F7A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988D98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220D8AB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8FB90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30B9B82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5FDB7B9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02209F7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3891F1F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51FB8B5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3A1E2CF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32B0438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2F1B10D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3C620BE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186F8A2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0A1440A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460126E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20007909" w14:textId="77777777" w:rsidTr="0052559D">
        <w:tc>
          <w:tcPr>
            <w:tcW w:w="2420" w:type="dxa"/>
          </w:tcPr>
          <w:p w14:paraId="0A1635A7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7" w:type="dxa"/>
            <w:gridSpan w:val="3"/>
          </w:tcPr>
          <w:p w14:paraId="11150F61" w14:textId="11966CB8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475</w:t>
            </w:r>
          </w:p>
        </w:tc>
        <w:tc>
          <w:tcPr>
            <w:tcW w:w="273" w:type="dxa"/>
          </w:tcPr>
          <w:p w14:paraId="6FFBA93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496BC6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C6A22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047406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787E9CE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5598D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AD54AF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3AAD8C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1C4B105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06BF202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D41D26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1132CAB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6498630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451C612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CC906C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77164E7E" w14:textId="3F686245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2DCE332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5A8E4BD8" w14:textId="65AA41CD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247</w:t>
            </w:r>
          </w:p>
        </w:tc>
      </w:tr>
      <w:tr w:rsidR="003E5C22" w:rsidRPr="00045B75" w14:paraId="2DDD2ECD" w14:textId="77777777" w:rsidTr="0052559D">
        <w:tc>
          <w:tcPr>
            <w:tcW w:w="2420" w:type="dxa"/>
          </w:tcPr>
          <w:p w14:paraId="4D300065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0571D2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จากอนุพันธ์เพื่อ</w:t>
            </w:r>
          </w:p>
        </w:tc>
        <w:tc>
          <w:tcPr>
            <w:tcW w:w="907" w:type="dxa"/>
            <w:gridSpan w:val="3"/>
          </w:tcPr>
          <w:p w14:paraId="458C106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295D7CC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289D8A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4A6FF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BB7228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2BB3F83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4572A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2D4B438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B69B4D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614B2AB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1BB2986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2D8E87A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4FF70DC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53D750C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064377F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55E91C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780C597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0CD0E49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44DEAE9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787D6849" w14:textId="77777777" w:rsidTr="0052559D">
        <w:tc>
          <w:tcPr>
            <w:tcW w:w="2420" w:type="dxa"/>
          </w:tcPr>
          <w:p w14:paraId="195934AF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 xml:space="preserve">   ประกันความเสี่ยงสุทธิ</w:t>
            </w:r>
          </w:p>
        </w:tc>
        <w:tc>
          <w:tcPr>
            <w:tcW w:w="907" w:type="dxa"/>
            <w:gridSpan w:val="3"/>
          </w:tcPr>
          <w:p w14:paraId="0E46D89F" w14:textId="7D69A621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3" w:type="dxa"/>
          </w:tcPr>
          <w:p w14:paraId="4EF1045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F40100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7B41D5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3D62D94" w14:textId="34EE1278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0A9F6F9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88D21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8F18FB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0622DF2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02D8CC0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52187DC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09E864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2C921EB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7CB24DC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5F5E43E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3E5EC2F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546A485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0C66C7F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5E1220B3" w14:textId="6C9BE2D2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E5C22" w:rsidRPr="00045B75" w14:paraId="0B5DABEF" w14:textId="77777777" w:rsidTr="0052559D">
        <w:tc>
          <w:tcPr>
            <w:tcW w:w="2517" w:type="dxa"/>
            <w:gridSpan w:val="2"/>
            <w:vAlign w:val="bottom"/>
          </w:tcPr>
          <w:p w14:paraId="7E16C2FC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45B75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</w:t>
            </w:r>
            <w:r w:rsidRPr="00045B75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045B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(ขาดทุน) </w:t>
            </w:r>
            <w:r w:rsidRPr="00045B75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จากอัตราแลกเปลี่ยน</w:t>
            </w:r>
          </w:p>
          <w:p w14:paraId="4A433129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45B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</w:t>
            </w:r>
            <w:r w:rsidRPr="00045B75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0EC1D63A" w14:textId="77777777" w:rsidR="003E5C22" w:rsidRDefault="003E5C22" w:rsidP="003E5C2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D442ADD" w14:textId="790E7605" w:rsidR="003E5C22" w:rsidRPr="00045B75" w:rsidRDefault="007F0795" w:rsidP="003E5C2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372</w:t>
            </w:r>
          </w:p>
        </w:tc>
        <w:tc>
          <w:tcPr>
            <w:tcW w:w="273" w:type="dxa"/>
          </w:tcPr>
          <w:p w14:paraId="7B2D382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0D0F2AA" w14:textId="77777777" w:rsidR="003E5C22" w:rsidRDefault="003E5C22" w:rsidP="003E5C2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AFA0ED8" w14:textId="042C79E4" w:rsidR="003E5C22" w:rsidRPr="00045B75" w:rsidRDefault="007F0795" w:rsidP="003E5C2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14:paraId="261838F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A4DC33C" w14:textId="77777777" w:rsidR="003E5C22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447790F" w14:textId="5B081815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83" w:type="dxa"/>
          </w:tcPr>
          <w:p w14:paraId="24FC315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FE4207" w14:textId="77777777" w:rsidR="003E5C22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A37FBCF" w14:textId="0444DD78" w:rsidR="003E5C22" w:rsidRPr="00045B75" w:rsidRDefault="007F0795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40C3F20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82857AC" w14:textId="77777777" w:rsidR="003E5C22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EB8419D" w14:textId="2C80B3EB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7DBA25F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694F2701" w14:textId="77777777" w:rsidR="003E5C22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984D13" w14:textId="3E147BC9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4" w:type="dxa"/>
          </w:tcPr>
          <w:p w14:paraId="19D1811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1552D349" w14:textId="77777777" w:rsidR="003E5C22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804F45" w14:textId="49B4950B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466DC2F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7BDC45DA" w14:textId="77777777" w:rsidR="003E5C22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C70C62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D6E15F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234E6C9E" w14:textId="77777777" w:rsidR="003E5C22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A9BDD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4E4D62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29F818A4" w14:textId="77777777" w:rsidR="003E5C22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D62532" w14:textId="7AD127DC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</w:tr>
      <w:tr w:rsidR="003E5C22" w:rsidRPr="00045B75" w14:paraId="04882919" w14:textId="77777777" w:rsidTr="0052559D">
        <w:tc>
          <w:tcPr>
            <w:tcW w:w="2420" w:type="dxa"/>
            <w:vAlign w:val="bottom"/>
          </w:tcPr>
          <w:p w14:paraId="2399AF37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45B7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7" w:type="dxa"/>
            <w:gridSpan w:val="3"/>
          </w:tcPr>
          <w:p w14:paraId="59E39E15" w14:textId="1E0CCA41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273" w:type="dxa"/>
          </w:tcPr>
          <w:p w14:paraId="0C3461F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09E6458" w14:textId="2B6821EE" w:rsidR="003E5C22" w:rsidRPr="00045B75" w:rsidRDefault="007F0795" w:rsidP="003E5C2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270" w:type="dxa"/>
          </w:tcPr>
          <w:p w14:paraId="677C5F3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95E3D6A" w14:textId="0ACA35C0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196</w:t>
            </w:r>
          </w:p>
        </w:tc>
        <w:tc>
          <w:tcPr>
            <w:tcW w:w="283" w:type="dxa"/>
          </w:tcPr>
          <w:p w14:paraId="1F66E35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2BBC7F" w14:textId="53FCC160" w:rsidR="003E5C22" w:rsidRPr="00045B75" w:rsidRDefault="007F0795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2DEB29B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1ABC8DD" w14:textId="41D9EAE1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283" w:type="dxa"/>
          </w:tcPr>
          <w:p w14:paraId="2645A46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58C095ED" w14:textId="17C59813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284" w:type="dxa"/>
          </w:tcPr>
          <w:p w14:paraId="6F4479C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310037C9" w14:textId="1134BD84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7068DCE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01F0782C" w14:textId="4965AFAB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4" w:type="dxa"/>
          </w:tcPr>
          <w:p w14:paraId="013EDE1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63DA00DA" w14:textId="406D5B7B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3D5F916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16598D23" w14:textId="6C7A2654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119</w:t>
            </w:r>
          </w:p>
        </w:tc>
      </w:tr>
      <w:tr w:rsidR="003E5C22" w:rsidRPr="00045B75" w14:paraId="208AA378" w14:textId="77777777" w:rsidTr="0052559D">
        <w:tc>
          <w:tcPr>
            <w:tcW w:w="2420" w:type="dxa"/>
          </w:tcPr>
          <w:p w14:paraId="769D4C17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07" w:type="dxa"/>
            <w:gridSpan w:val="3"/>
          </w:tcPr>
          <w:p w14:paraId="0B7D0E69" w14:textId="0DA2C81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3" w:type="dxa"/>
          </w:tcPr>
          <w:p w14:paraId="579E95F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9EB9A3D" w14:textId="52F14D90" w:rsidR="003E5C22" w:rsidRPr="00045B75" w:rsidRDefault="003E5C22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81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E8905E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9B35BFC" w14:textId="713E47B1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00DCA4D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ABD0B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797236A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DA7588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07FD248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156EA922" w14:textId="5889E843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15B344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32F140BD" w14:textId="5EDA4593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6C4D6E4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718D391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51D32AE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2D219EC9" w14:textId="4FE7E658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327</w:t>
            </w:r>
          </w:p>
        </w:tc>
        <w:tc>
          <w:tcPr>
            <w:tcW w:w="284" w:type="dxa"/>
          </w:tcPr>
          <w:p w14:paraId="7DD547B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7A2CB78D" w14:textId="35102A71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E5C22" w:rsidRPr="00045B75" w14:paraId="20F7704A" w14:textId="77777777" w:rsidTr="0052559D">
        <w:tc>
          <w:tcPr>
            <w:tcW w:w="2420" w:type="dxa"/>
          </w:tcPr>
          <w:p w14:paraId="01AE0731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gridSpan w:val="3"/>
          </w:tcPr>
          <w:p w14:paraId="0C56990D" w14:textId="6084A794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1004"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F1004">
              <w:rPr>
                <w:rFonts w:ascii="Angsana New" w:hAnsi="Angsana New"/>
                <w:sz w:val="24"/>
                <w:szCs w:val="24"/>
              </w:rPr>
              <w:t>,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176</w:t>
            </w:r>
            <w:r w:rsidRPr="007F10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3" w:type="dxa"/>
          </w:tcPr>
          <w:p w14:paraId="713A4EA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4E95A91" w14:textId="70F5D350" w:rsidR="003E5C22" w:rsidRPr="00045B75" w:rsidRDefault="003E5C22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7F1004"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Pr="007F10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74456D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3C4AB6F" w14:textId="340F6F45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47517E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47517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6AF18AA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620861" w14:textId="4DA332AD" w:rsidR="003E5C22" w:rsidRPr="00045B75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F1004"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7F10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7EE8630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42CE68E" w14:textId="769CD1AE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F1004"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5357E" w:rsidRPr="0075357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F10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3995A0B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3C44539E" w14:textId="40F05424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F1004"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291</w:t>
            </w:r>
            <w:r w:rsidRPr="007F10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2448AFE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139068FD" w14:textId="7F4D5CF2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Pr="007F10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26187D5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148E2F41" w14:textId="44B5EBDD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2DB79B9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77D9CF6A" w14:textId="3C72A647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</w:t>
            </w:r>
          </w:p>
        </w:tc>
        <w:tc>
          <w:tcPr>
            <w:tcW w:w="284" w:type="dxa"/>
          </w:tcPr>
          <w:p w14:paraId="79F71F9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188427CC" w14:textId="4E64903D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F0795" w:rsidRPr="007F0795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  <w:r w:rsidRPr="007F100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92706" w:rsidRPr="00045B75" w14:paraId="6E1A27D6" w14:textId="77777777" w:rsidTr="000571D2">
        <w:tc>
          <w:tcPr>
            <w:tcW w:w="2592" w:type="dxa"/>
            <w:gridSpan w:val="3"/>
          </w:tcPr>
          <w:p w14:paraId="4F9B7CAE" w14:textId="77777777" w:rsidR="00192706" w:rsidRPr="00045B75" w:rsidRDefault="00192706" w:rsidP="00625738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0571D2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735" w:type="dxa"/>
          </w:tcPr>
          <w:p w14:paraId="1B0B0916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11685DB9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BE035AE" w14:textId="77777777" w:rsidR="00192706" w:rsidRPr="00045B75" w:rsidRDefault="00192706" w:rsidP="007B4F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3784C40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911E66E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0EC1BFC3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E65F5A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55E4CC6C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5832513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53321B93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4458AFCB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95CCCF9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18303836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0CE93B99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6AA01719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AA314F8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7D681D5F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E3BB6F5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73E688C7" w14:textId="77777777" w:rsidR="00192706" w:rsidRPr="00045B75" w:rsidRDefault="00192706" w:rsidP="00D7287A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2C658F7D" w14:textId="77777777" w:rsidTr="0052559D">
        <w:tc>
          <w:tcPr>
            <w:tcW w:w="2420" w:type="dxa"/>
          </w:tcPr>
          <w:p w14:paraId="7C772C28" w14:textId="77777777" w:rsidR="003E5C22" w:rsidRPr="00045B75" w:rsidRDefault="003E5C22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ใน</w:t>
            </w:r>
            <w:r w:rsidRPr="00045B75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และบริษัทร่วม</w:t>
            </w:r>
          </w:p>
        </w:tc>
        <w:tc>
          <w:tcPr>
            <w:tcW w:w="907" w:type="dxa"/>
            <w:gridSpan w:val="3"/>
            <w:tcBorders>
              <w:bottom w:val="nil"/>
            </w:tcBorders>
          </w:tcPr>
          <w:p w14:paraId="02E5FEA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</w:tcPr>
          <w:p w14:paraId="4C66495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0B1798A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48CCB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3AE22DD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3" w:type="dxa"/>
          </w:tcPr>
          <w:p w14:paraId="12068FF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0CEBDCB" w14:textId="18A815A0" w:rsidR="003E5C22" w:rsidRPr="00045B75" w:rsidRDefault="007F0795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3653E94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C28AB59" w14:textId="7E81FA32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83" w:type="dxa"/>
          </w:tcPr>
          <w:p w14:paraId="4F42406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3BADD62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6FCB5F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tcBorders>
              <w:bottom w:val="nil"/>
            </w:tcBorders>
          </w:tcPr>
          <w:p w14:paraId="77DD6F83" w14:textId="3CCF25B6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050BE9E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51A145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448A64D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14:paraId="0C4C01F3" w14:textId="06F7831F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5AF3795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tcBorders>
              <w:bottom w:val="nil"/>
            </w:tcBorders>
          </w:tcPr>
          <w:p w14:paraId="4982723E" w14:textId="6FEA73E6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929</w:t>
            </w:r>
          </w:p>
        </w:tc>
      </w:tr>
      <w:tr w:rsidR="00192706" w:rsidRPr="00045B75" w14:paraId="04986348" w14:textId="77777777" w:rsidTr="0052559D">
        <w:tc>
          <w:tcPr>
            <w:tcW w:w="2420" w:type="dxa"/>
          </w:tcPr>
          <w:p w14:paraId="4F3E7584" w14:textId="77777777" w:rsidR="00192706" w:rsidRPr="00045B75" w:rsidRDefault="00192706" w:rsidP="00625738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กำไรก่อนต้นทุนทางก</w:t>
            </w: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="0052559D"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</w:tcPr>
          <w:p w14:paraId="2A2F3141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6F815E75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1119228" w14:textId="77777777" w:rsidR="00192706" w:rsidRPr="00045B75" w:rsidRDefault="00192706" w:rsidP="007B4F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20F8DA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DF78163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2B2B83AA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66DC49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81DB9F4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73B2E3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0CA281DD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515CB521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C9D9584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747DE3AF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1C949ECC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C9CB315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728EDE3B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DF060B6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39BB19E2" w14:textId="77777777" w:rsidR="00192706" w:rsidRPr="00045B75" w:rsidRDefault="00192706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9DCBF01" w14:textId="77777777" w:rsidR="00192706" w:rsidRPr="00045B75" w:rsidRDefault="00192706" w:rsidP="00D7287A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761AB1F3" w14:textId="77777777" w:rsidTr="0052559D">
        <w:tc>
          <w:tcPr>
            <w:tcW w:w="2420" w:type="dxa"/>
          </w:tcPr>
          <w:p w14:paraId="6525736E" w14:textId="77777777" w:rsidR="003E5C22" w:rsidRPr="00045B75" w:rsidRDefault="003E5C22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และค่าใช้จ่ายภาษีเงินได้</w:t>
            </w:r>
          </w:p>
        </w:tc>
        <w:tc>
          <w:tcPr>
            <w:tcW w:w="907" w:type="dxa"/>
            <w:gridSpan w:val="3"/>
          </w:tcPr>
          <w:p w14:paraId="68CA3E97" w14:textId="4DD2E2C8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858</w:t>
            </w:r>
          </w:p>
        </w:tc>
        <w:tc>
          <w:tcPr>
            <w:tcW w:w="273" w:type="dxa"/>
          </w:tcPr>
          <w:p w14:paraId="31D01BD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17C80F86" w14:textId="3E4D558D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3E5C2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578</w:t>
            </w:r>
          </w:p>
        </w:tc>
        <w:tc>
          <w:tcPr>
            <w:tcW w:w="270" w:type="dxa"/>
          </w:tcPr>
          <w:p w14:paraId="71083F0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6467B87A" w14:textId="49D9AC8D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283" w:type="dxa"/>
          </w:tcPr>
          <w:p w14:paraId="7A1D09B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0BADAB" w14:textId="1D91951E" w:rsidR="003E5C22" w:rsidRPr="00045B75" w:rsidRDefault="007F0795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615</w:t>
            </w:r>
          </w:p>
        </w:tc>
        <w:tc>
          <w:tcPr>
            <w:tcW w:w="284" w:type="dxa"/>
          </w:tcPr>
          <w:p w14:paraId="2612457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6001052" w14:textId="46BEA31E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283" w:type="dxa"/>
          </w:tcPr>
          <w:p w14:paraId="6B7ED9B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2" w:type="dxa"/>
          </w:tcPr>
          <w:p w14:paraId="7C72A5E7" w14:textId="75D4FFD7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5553951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6" w:type="dxa"/>
          </w:tcPr>
          <w:p w14:paraId="028C5FAB" w14:textId="64B6C898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283" w:type="dxa"/>
          </w:tcPr>
          <w:p w14:paraId="5E3EC65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14:paraId="294BB952" w14:textId="6DD4B27C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84" w:type="dxa"/>
          </w:tcPr>
          <w:p w14:paraId="591154B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1" w:type="dxa"/>
          </w:tcPr>
          <w:p w14:paraId="08EC70E4" w14:textId="33ECB078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71B37DF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4" w:type="dxa"/>
          </w:tcPr>
          <w:p w14:paraId="0DF47434" w14:textId="3B361593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343</w:t>
            </w:r>
          </w:p>
        </w:tc>
      </w:tr>
    </w:tbl>
    <w:p w14:paraId="7929A6EB" w14:textId="77777777" w:rsidR="00D21FF1" w:rsidRDefault="00D21FF1">
      <w:r>
        <w:br w:type="page"/>
      </w:r>
    </w:p>
    <w:tbl>
      <w:tblPr>
        <w:tblW w:w="15281" w:type="dxa"/>
        <w:tblInd w:w="-162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8"/>
        <w:gridCol w:w="640"/>
        <w:gridCol w:w="267"/>
        <w:gridCol w:w="273"/>
        <w:gridCol w:w="1083"/>
        <w:gridCol w:w="285"/>
        <w:gridCol w:w="1003"/>
        <w:gridCol w:w="284"/>
        <w:gridCol w:w="1138"/>
        <w:gridCol w:w="285"/>
        <w:gridCol w:w="1138"/>
        <w:gridCol w:w="284"/>
        <w:gridCol w:w="1026"/>
        <w:gridCol w:w="285"/>
        <w:gridCol w:w="980"/>
        <w:gridCol w:w="284"/>
        <w:gridCol w:w="996"/>
        <w:gridCol w:w="285"/>
        <w:gridCol w:w="1060"/>
        <w:gridCol w:w="284"/>
        <w:gridCol w:w="981"/>
      </w:tblGrid>
      <w:tr w:rsidR="00CD07C1" w:rsidRPr="00045B75" w14:paraId="4D655FD8" w14:textId="77777777" w:rsidTr="00D21FF1">
        <w:tc>
          <w:tcPr>
            <w:tcW w:w="2420" w:type="dxa"/>
            <w:gridSpan w:val="2"/>
            <w:tcBorders>
              <w:top w:val="nil"/>
            </w:tcBorders>
          </w:tcPr>
          <w:p w14:paraId="4DF57816" w14:textId="77777777" w:rsidR="00CD07C1" w:rsidRPr="00045B75" w:rsidRDefault="00CD07C1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 w:firstLine="70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61" w:type="dxa"/>
            <w:gridSpan w:val="20"/>
            <w:tcBorders>
              <w:top w:val="nil"/>
            </w:tcBorders>
          </w:tcPr>
          <w:p w14:paraId="5D0CC16D" w14:textId="25E1A9A9" w:rsidR="00CD07C1" w:rsidRPr="00045B75" w:rsidRDefault="00577062" w:rsidP="0054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CD07C1" w:rsidRPr="00045B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2559</w:t>
            </w:r>
          </w:p>
        </w:tc>
      </w:tr>
      <w:tr w:rsidR="007B01A3" w:rsidRPr="00045B75" w14:paraId="2E1CAFD2" w14:textId="77777777" w:rsidTr="00D21FF1">
        <w:tc>
          <w:tcPr>
            <w:tcW w:w="2420" w:type="dxa"/>
            <w:gridSpan w:val="2"/>
          </w:tcPr>
          <w:p w14:paraId="451AB4DD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2C99627F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โรงกลั่น</w:t>
            </w:r>
          </w:p>
        </w:tc>
        <w:tc>
          <w:tcPr>
            <w:tcW w:w="273" w:type="dxa"/>
          </w:tcPr>
          <w:p w14:paraId="13645E4F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C82AAB5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285" w:type="dxa"/>
          </w:tcPr>
          <w:p w14:paraId="0BDBA977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500E731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</w:tcPr>
          <w:p w14:paraId="0EB1F5AE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C2AD47F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โรงผลิต</w:t>
            </w:r>
          </w:p>
        </w:tc>
        <w:tc>
          <w:tcPr>
            <w:tcW w:w="285" w:type="dxa"/>
          </w:tcPr>
          <w:p w14:paraId="7227067E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14:paraId="5E31015D" w14:textId="77777777" w:rsidR="007B01A3" w:rsidRPr="00045B75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บริการขนส่ง</w:t>
            </w:r>
          </w:p>
        </w:tc>
        <w:tc>
          <w:tcPr>
            <w:tcW w:w="284" w:type="dxa"/>
          </w:tcPr>
          <w:p w14:paraId="190E34B7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</w:tcPr>
          <w:p w14:paraId="5109017C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สารทำ</w:t>
            </w:r>
          </w:p>
        </w:tc>
        <w:tc>
          <w:tcPr>
            <w:tcW w:w="285" w:type="dxa"/>
          </w:tcPr>
          <w:p w14:paraId="618AC3F1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</w:tcPr>
          <w:p w14:paraId="238BE2D9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</w:tcPr>
          <w:p w14:paraId="488A60B2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7FAC5989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5" w:type="dxa"/>
          </w:tcPr>
          <w:p w14:paraId="11F3EAE9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5587B626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ตั</w:t>
            </w: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84" w:type="dxa"/>
          </w:tcPr>
          <w:p w14:paraId="5263B0E9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</w:tcPr>
          <w:p w14:paraId="5586C411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7B01A3" w:rsidRPr="00045B75" w14:paraId="09F5D357" w14:textId="77777777" w:rsidTr="00D21FF1">
        <w:tc>
          <w:tcPr>
            <w:tcW w:w="2420" w:type="dxa"/>
            <w:gridSpan w:val="2"/>
          </w:tcPr>
          <w:p w14:paraId="1D91D77E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7F04CC32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น้ำมัน</w:t>
            </w:r>
          </w:p>
        </w:tc>
        <w:tc>
          <w:tcPr>
            <w:tcW w:w="273" w:type="dxa"/>
          </w:tcPr>
          <w:p w14:paraId="761A88AE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2FA786A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285" w:type="dxa"/>
          </w:tcPr>
          <w:p w14:paraId="0DEA686E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4B5096B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ปิโตรเคมี</w:t>
            </w:r>
          </w:p>
        </w:tc>
        <w:tc>
          <w:tcPr>
            <w:tcW w:w="284" w:type="dxa"/>
          </w:tcPr>
          <w:p w14:paraId="60373652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12BC9B8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กระแสไฟฟ้า</w:t>
            </w:r>
          </w:p>
        </w:tc>
        <w:tc>
          <w:tcPr>
            <w:tcW w:w="285" w:type="dxa"/>
          </w:tcPr>
          <w:p w14:paraId="47E68131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14:paraId="70F71D79" w14:textId="77777777" w:rsidR="007B01A3" w:rsidRPr="00045B75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ทางทะเล</w:t>
            </w:r>
          </w:p>
        </w:tc>
        <w:tc>
          <w:tcPr>
            <w:tcW w:w="284" w:type="dxa"/>
          </w:tcPr>
          <w:p w14:paraId="5332A1A5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</w:tcPr>
          <w:p w14:paraId="587005FD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ละลาย</w:t>
            </w:r>
          </w:p>
        </w:tc>
        <w:tc>
          <w:tcPr>
            <w:tcW w:w="285" w:type="dxa"/>
          </w:tcPr>
          <w:p w14:paraId="5CA2ACF3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</w:tcPr>
          <w:p w14:paraId="67D1D1A6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284" w:type="dxa"/>
          </w:tcPr>
          <w:p w14:paraId="7764B24E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6D1954D7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285" w:type="dxa"/>
          </w:tcPr>
          <w:p w14:paraId="7FD8BBB4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38A5F57B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</w:tcPr>
          <w:p w14:paraId="51C74AB9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58A6948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B01A3" w:rsidRPr="00045B75" w14:paraId="72519C8F" w14:textId="77777777" w:rsidTr="00D21FF1">
        <w:tc>
          <w:tcPr>
            <w:tcW w:w="2420" w:type="dxa"/>
            <w:gridSpan w:val="2"/>
          </w:tcPr>
          <w:p w14:paraId="36B95E76" w14:textId="77777777" w:rsidR="007B01A3" w:rsidRPr="00045B75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61" w:type="dxa"/>
            <w:gridSpan w:val="20"/>
          </w:tcPr>
          <w:p w14:paraId="0069B501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045B75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B01A3" w:rsidRPr="00045B75" w14:paraId="30211648" w14:textId="77777777" w:rsidTr="00D21FF1">
        <w:tc>
          <w:tcPr>
            <w:tcW w:w="2420" w:type="dxa"/>
            <w:gridSpan w:val="2"/>
          </w:tcPr>
          <w:p w14:paraId="3FF018CE" w14:textId="77777777" w:rsidR="007B01A3" w:rsidRPr="00045B75" w:rsidRDefault="007B01A3" w:rsidP="003A76D7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กำไรก่อนต้นทุนทางก</w:t>
            </w: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</w:p>
        </w:tc>
        <w:tc>
          <w:tcPr>
            <w:tcW w:w="907" w:type="dxa"/>
            <w:gridSpan w:val="2"/>
          </w:tcPr>
          <w:p w14:paraId="78F46CA0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3" w:type="dxa"/>
          </w:tcPr>
          <w:p w14:paraId="53F83581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429679B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</w:tcPr>
          <w:p w14:paraId="7378AC07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76C7928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770F409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34EC486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FD63EEA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14:paraId="393888F9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48EB9CDC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</w:tcPr>
          <w:p w14:paraId="11ED8D0D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148D921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42BEA3AD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2699F1C6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7ADD0F2B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D9BE773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310ADFF3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093E3776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</w:tcPr>
          <w:p w14:paraId="32E2569A" w14:textId="77777777" w:rsidR="007B01A3" w:rsidRPr="00045B75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1D7413A4" w14:textId="77777777" w:rsidTr="00D21FF1">
        <w:tc>
          <w:tcPr>
            <w:tcW w:w="2420" w:type="dxa"/>
            <w:gridSpan w:val="2"/>
          </w:tcPr>
          <w:p w14:paraId="006094D0" w14:textId="77777777" w:rsidR="003E5C22" w:rsidRPr="00045B75" w:rsidRDefault="003E5C22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เงิน</w:t>
            </w: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และค่าใช้จ่ายภาษีเงินได้</w:t>
            </w:r>
          </w:p>
        </w:tc>
        <w:tc>
          <w:tcPr>
            <w:tcW w:w="907" w:type="dxa"/>
            <w:gridSpan w:val="2"/>
            <w:tcBorders>
              <w:bottom w:val="nil"/>
            </w:tcBorders>
          </w:tcPr>
          <w:p w14:paraId="14399C13" w14:textId="2714A702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858</w:t>
            </w:r>
          </w:p>
        </w:tc>
        <w:tc>
          <w:tcPr>
            <w:tcW w:w="273" w:type="dxa"/>
          </w:tcPr>
          <w:p w14:paraId="0125345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0B558844" w14:textId="695A617E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3E5C2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578</w:t>
            </w:r>
          </w:p>
        </w:tc>
        <w:tc>
          <w:tcPr>
            <w:tcW w:w="285" w:type="dxa"/>
          </w:tcPr>
          <w:p w14:paraId="6B59472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nil"/>
            </w:tcBorders>
          </w:tcPr>
          <w:p w14:paraId="5B0B0E95" w14:textId="1041A8BB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284" w:type="dxa"/>
          </w:tcPr>
          <w:p w14:paraId="523B3E1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14:paraId="45CB1CDA" w14:textId="5DDD862B" w:rsidR="003E5C22" w:rsidRPr="00045B75" w:rsidRDefault="007F0795" w:rsidP="003E5C2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615</w:t>
            </w:r>
          </w:p>
        </w:tc>
        <w:tc>
          <w:tcPr>
            <w:tcW w:w="285" w:type="dxa"/>
          </w:tcPr>
          <w:p w14:paraId="1C1EBF2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14:paraId="6296DFA0" w14:textId="7DBCF695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284" w:type="dxa"/>
          </w:tcPr>
          <w:p w14:paraId="510DF56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1F8B9EE6" w14:textId="326FC440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4A5B9F6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14:paraId="37FF98C0" w14:textId="3A7967AC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284" w:type="dxa"/>
          </w:tcPr>
          <w:p w14:paraId="6393BF2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14:paraId="361977B0" w14:textId="0058DEA9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85" w:type="dxa"/>
          </w:tcPr>
          <w:p w14:paraId="0A11751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AC54772" w14:textId="22F2FD24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D52CFA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bottom w:val="nil"/>
            </w:tcBorders>
          </w:tcPr>
          <w:p w14:paraId="4CF63C4C" w14:textId="57D94AE6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343</w:t>
            </w:r>
          </w:p>
        </w:tc>
      </w:tr>
      <w:tr w:rsidR="003E5C22" w:rsidRPr="00045B75" w14:paraId="2CEA1578" w14:textId="77777777" w:rsidTr="00D21FF1">
        <w:tc>
          <w:tcPr>
            <w:tcW w:w="2420" w:type="dxa"/>
            <w:gridSpan w:val="2"/>
          </w:tcPr>
          <w:p w14:paraId="092240DD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7" w:type="dxa"/>
            <w:gridSpan w:val="2"/>
            <w:tcBorders>
              <w:top w:val="nil"/>
              <w:bottom w:val="single" w:sz="4" w:space="0" w:color="auto"/>
            </w:tcBorders>
          </w:tcPr>
          <w:p w14:paraId="021F204D" w14:textId="176A88BE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3" w:type="dxa"/>
          </w:tcPr>
          <w:p w14:paraId="7F26DE6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112FB4C6" w14:textId="1AFFFCC6" w:rsidR="003E5C22" w:rsidRPr="00045B75" w:rsidRDefault="003E5C22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</w:tcPr>
          <w:p w14:paraId="6E36CAB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bottom w:val="single" w:sz="4" w:space="0" w:color="auto"/>
            </w:tcBorders>
          </w:tcPr>
          <w:p w14:paraId="470CF1C7" w14:textId="1C3685C9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6A44AD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77D70080" w14:textId="7DEA8F9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229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</w:tcPr>
          <w:p w14:paraId="0E3B20C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0D64D932" w14:textId="79A5509A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70ED0C6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5101E94B" w14:textId="12660785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</w:tcPr>
          <w:p w14:paraId="515FB14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5F217C49" w14:textId="185610E8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22A9E7E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nil"/>
              <w:bottom w:val="single" w:sz="4" w:space="0" w:color="auto"/>
            </w:tcBorders>
          </w:tcPr>
          <w:p w14:paraId="6B31FAD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7770918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348B9AEC" w14:textId="3B9F5630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84" w:type="dxa"/>
          </w:tcPr>
          <w:p w14:paraId="6AC3101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584D6A0B" w14:textId="58B2241F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63211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763211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  <w:r w:rsidRPr="00763211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E5C22" w:rsidRPr="00045B75" w14:paraId="66DC1A11" w14:textId="77777777" w:rsidTr="00D21FF1">
        <w:tc>
          <w:tcPr>
            <w:tcW w:w="2420" w:type="dxa"/>
            <w:gridSpan w:val="2"/>
          </w:tcPr>
          <w:p w14:paraId="2B465E88" w14:textId="77777777" w:rsidR="003E5C22" w:rsidRPr="00045B75" w:rsidRDefault="003E5C22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กำไรก่อนค่าใช้จ่าย</w:t>
            </w:r>
            <w:r w:rsidRPr="00045B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45A55B40" w14:textId="7750FB79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273" w:type="dxa"/>
          </w:tcPr>
          <w:p w14:paraId="73AA89E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0795315" w14:textId="24148AC5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577</w:t>
            </w:r>
          </w:p>
        </w:tc>
        <w:tc>
          <w:tcPr>
            <w:tcW w:w="285" w:type="dxa"/>
          </w:tcPr>
          <w:p w14:paraId="797549A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23989E8F" w14:textId="0F1C8E16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84" w:type="dxa"/>
          </w:tcPr>
          <w:p w14:paraId="3107A1A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CD14502" w14:textId="03D9E5AA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285" w:type="dxa"/>
          </w:tcPr>
          <w:p w14:paraId="5351203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A4CAFB2" w14:textId="4B54E360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1AFD2CD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DADDA2A" w14:textId="2EB373D3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119787F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D475781" w14:textId="058DB159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34F4F51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46B2555" w14:textId="2BE17CEA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85" w:type="dxa"/>
          </w:tcPr>
          <w:p w14:paraId="0D840DA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E0C054D" w14:textId="59DB2A99" w:rsidR="003E5C22" w:rsidRPr="00045B75" w:rsidRDefault="003E5C22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4E3421B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FDE236" w14:textId="2F8DA7A5" w:rsidR="003E5C22" w:rsidRPr="00045B75" w:rsidRDefault="007F0795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882</w:t>
            </w:r>
          </w:p>
        </w:tc>
      </w:tr>
      <w:tr w:rsidR="003E5C22" w:rsidRPr="00045B75" w14:paraId="78A79B45" w14:textId="77777777" w:rsidTr="00D60E24">
        <w:tc>
          <w:tcPr>
            <w:tcW w:w="2412" w:type="dxa"/>
          </w:tcPr>
          <w:p w14:paraId="24E0DFF6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ค่าใช้จ่า</w:t>
            </w:r>
            <w:r w:rsidRPr="00045B75">
              <w:rPr>
                <w:rFonts w:ascii="Angsana New" w:hAnsi="Angsana New" w:hint="cs"/>
                <w:sz w:val="24"/>
                <w:szCs w:val="24"/>
                <w:cs/>
              </w:rPr>
              <w:t>ย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15" w:type="dxa"/>
            <w:gridSpan w:val="3"/>
            <w:tcBorders>
              <w:top w:val="nil"/>
              <w:bottom w:val="single" w:sz="4" w:space="0" w:color="auto"/>
            </w:tcBorders>
          </w:tcPr>
          <w:p w14:paraId="61FC956A" w14:textId="44CE06D3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31FCF46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5039C92C" w14:textId="6FBFA479" w:rsidR="003E5C22" w:rsidRPr="00045B75" w:rsidRDefault="003E5C22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</w:tcPr>
          <w:p w14:paraId="53E7731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bottom w:val="single" w:sz="4" w:space="0" w:color="auto"/>
            </w:tcBorders>
          </w:tcPr>
          <w:p w14:paraId="713694CA" w14:textId="2E2B9045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5F6F10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7D88BBA8" w14:textId="384C6EFD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</w:tcPr>
          <w:p w14:paraId="0194056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269F4311" w14:textId="25990715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46DC9B1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1835FA37" w14:textId="04F37EB2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</w:tcPr>
          <w:p w14:paraId="69CCC4B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6FA40EF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03DF6CE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nil"/>
              <w:bottom w:val="single" w:sz="4" w:space="0" w:color="auto"/>
            </w:tcBorders>
          </w:tcPr>
          <w:p w14:paraId="2D60C87C" w14:textId="7A60DE69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5" w:type="dxa"/>
          </w:tcPr>
          <w:p w14:paraId="74F8013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6954198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5A6391C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8DC5B4E" w14:textId="512185EA" w:rsidR="003E5C22" w:rsidRPr="00045B75" w:rsidRDefault="003E5C22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E5C22" w:rsidRPr="00045B75" w14:paraId="5B1DA029" w14:textId="77777777" w:rsidTr="00D21FF1">
        <w:tc>
          <w:tcPr>
            <w:tcW w:w="2420" w:type="dxa"/>
            <w:gridSpan w:val="2"/>
          </w:tcPr>
          <w:p w14:paraId="50FCA166" w14:textId="77777777" w:rsidR="003E5C22" w:rsidRPr="00045B75" w:rsidRDefault="003E5C22" w:rsidP="003E5C22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89F4C" w14:textId="59CCBEE2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3" w:type="dxa"/>
            <w:vAlign w:val="bottom"/>
          </w:tcPr>
          <w:p w14:paraId="5993E6E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DD98D" w14:textId="72D17463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85" w:type="dxa"/>
            <w:vAlign w:val="bottom"/>
          </w:tcPr>
          <w:p w14:paraId="205FC17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D40B5" w14:textId="5A87E81D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284" w:type="dxa"/>
            <w:vAlign w:val="bottom"/>
          </w:tcPr>
          <w:p w14:paraId="09F810C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7B460" w14:textId="63D37559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285" w:type="dxa"/>
            <w:vAlign w:val="bottom"/>
          </w:tcPr>
          <w:p w14:paraId="18BF8EC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5D11" w14:textId="79D2EDD9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4" w:type="dxa"/>
            <w:vAlign w:val="bottom"/>
          </w:tcPr>
          <w:p w14:paraId="45BCFBB0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076B6" w14:textId="6E7104A0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85" w:type="dxa"/>
            <w:vAlign w:val="bottom"/>
          </w:tcPr>
          <w:p w14:paraId="58A713E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3ABC9" w14:textId="00EBC4BE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33D2053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E64CC" w14:textId="5F22E981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285" w:type="dxa"/>
            <w:vAlign w:val="bottom"/>
          </w:tcPr>
          <w:p w14:paraId="780DB5D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59069" w14:textId="15437610" w:rsidR="003E5C22" w:rsidRPr="00045B75" w:rsidRDefault="003E5C22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D81D28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567D8" w14:textId="4EBAB965" w:rsidR="003E5C22" w:rsidRPr="00045B75" w:rsidRDefault="007F0795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587</w:t>
            </w:r>
          </w:p>
        </w:tc>
      </w:tr>
      <w:tr w:rsidR="00292341" w:rsidRPr="00045B75" w14:paraId="7F88728D" w14:textId="77777777" w:rsidTr="00D21FF1">
        <w:tc>
          <w:tcPr>
            <w:tcW w:w="2420" w:type="dxa"/>
            <w:gridSpan w:val="2"/>
          </w:tcPr>
          <w:p w14:paraId="1A9624CE" w14:textId="77777777" w:rsidR="00292341" w:rsidRPr="00045B75" w:rsidRDefault="00292341" w:rsidP="003A76D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double" w:sz="4" w:space="0" w:color="auto"/>
            </w:tcBorders>
          </w:tcPr>
          <w:p w14:paraId="0D0EB97F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08EEFBA1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33815B2" w14:textId="77777777" w:rsidR="00292341" w:rsidRPr="00045B75" w:rsidRDefault="00292341" w:rsidP="007300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</w:tcPr>
          <w:p w14:paraId="29A52F13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410BA479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76B1951D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15B26D9A" w14:textId="77777777" w:rsidR="00292341" w:rsidRPr="00045B75" w:rsidRDefault="00292341" w:rsidP="0073003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9236E5B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5F4D88DA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3C87ED56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45A8C36D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65DF580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0DA02597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53CECF85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3FFC0DF6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3B07EBE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64FB19D6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01B0647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7CC9BF8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292341" w:rsidRPr="00045B75" w14:paraId="7A1203AA" w14:textId="77777777" w:rsidTr="00D21FF1">
        <w:tc>
          <w:tcPr>
            <w:tcW w:w="3060" w:type="dxa"/>
            <w:gridSpan w:val="3"/>
          </w:tcPr>
          <w:p w14:paraId="309F75FF" w14:textId="77777777" w:rsidR="00292341" w:rsidRPr="00045B75" w:rsidRDefault="00292341" w:rsidP="00292341">
            <w:pPr>
              <w:spacing w:line="240" w:lineRule="auto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ส่วนของกำไร</w:t>
            </w:r>
            <w:r w:rsidR="00B117E0" w:rsidRPr="00045B75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  <w:r w:rsidRPr="00045B75">
              <w:rPr>
                <w:rFonts w:ascii="Angsana New" w:hAnsi="Angsana New" w:hint="cs"/>
                <w:sz w:val="24"/>
                <w:szCs w:val="24"/>
                <w:cs/>
              </w:rPr>
              <w:t>ที่เป็นของ</w:t>
            </w:r>
          </w:p>
        </w:tc>
        <w:tc>
          <w:tcPr>
            <w:tcW w:w="267" w:type="dxa"/>
          </w:tcPr>
          <w:p w14:paraId="707E8B54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3" w:type="dxa"/>
          </w:tcPr>
          <w:p w14:paraId="41B41199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413ECA1" w14:textId="77777777" w:rsidR="00292341" w:rsidRPr="00045B75" w:rsidRDefault="00292341" w:rsidP="007300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</w:tcPr>
          <w:p w14:paraId="7B69B25A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0EC2D0B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F88CCB3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E21B05D" w14:textId="77777777" w:rsidR="00292341" w:rsidRPr="00045B75" w:rsidRDefault="00292341" w:rsidP="0073003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77C89C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14:paraId="0757E6EF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524325A1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</w:tcPr>
          <w:p w14:paraId="75078447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C6A7C1F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5C28937E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1BAF27A3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29904A0B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F7559D2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74038E40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47751999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</w:tcPr>
          <w:p w14:paraId="7263CF3B" w14:textId="77777777" w:rsidR="00292341" w:rsidRPr="00045B75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3E5C22" w:rsidRPr="00045B75" w14:paraId="439B5968" w14:textId="77777777" w:rsidTr="00D21FF1">
        <w:tc>
          <w:tcPr>
            <w:tcW w:w="2420" w:type="dxa"/>
            <w:gridSpan w:val="2"/>
          </w:tcPr>
          <w:p w14:paraId="20238D11" w14:textId="77777777" w:rsidR="003E5C22" w:rsidRPr="00045B75" w:rsidRDefault="003E5C22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 w:hint="cs"/>
                <w:sz w:val="24"/>
                <w:szCs w:val="24"/>
                <w:cs/>
              </w:rPr>
              <w:t>ส่วนของ</w:t>
            </w:r>
            <w:r w:rsidRPr="00045B75">
              <w:rPr>
                <w:rFonts w:ascii="Angsana New" w:hAnsi="Angsan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07" w:type="dxa"/>
            <w:gridSpan w:val="2"/>
          </w:tcPr>
          <w:p w14:paraId="0EE785D8" w14:textId="17770251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3E5C2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3" w:type="dxa"/>
          </w:tcPr>
          <w:p w14:paraId="6306599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5A75FC1" w14:textId="4B1CEC6C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85" w:type="dxa"/>
          </w:tcPr>
          <w:p w14:paraId="0111328E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BCD10FC" w14:textId="6D9E14A7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84" w:type="dxa"/>
          </w:tcPr>
          <w:p w14:paraId="55114B25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37CA73E" w14:textId="55F04D5A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285" w:type="dxa"/>
          </w:tcPr>
          <w:p w14:paraId="3028BAC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14:paraId="25917806" w14:textId="57B45310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284" w:type="dxa"/>
          </w:tcPr>
          <w:p w14:paraId="58B645F6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</w:tcPr>
          <w:p w14:paraId="63A6C8A7" w14:textId="1F7E13FA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376</w:t>
            </w:r>
          </w:p>
        </w:tc>
        <w:tc>
          <w:tcPr>
            <w:tcW w:w="285" w:type="dxa"/>
          </w:tcPr>
          <w:p w14:paraId="106CAA2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33C85AD5" w14:textId="6DCA31A7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84" w:type="dxa"/>
          </w:tcPr>
          <w:p w14:paraId="28516DDB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56F0212E" w14:textId="237FBE67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285" w:type="dxa"/>
          </w:tcPr>
          <w:p w14:paraId="5535CB82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0BCD265A" w14:textId="6C297781" w:rsidR="003E5C22" w:rsidRPr="00045B75" w:rsidRDefault="003E5C22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845024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</w:tcPr>
          <w:p w14:paraId="6A75C88B" w14:textId="7C348617" w:rsidR="003E5C22" w:rsidRPr="00045B75" w:rsidRDefault="007F0795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3E5C2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222</w:t>
            </w:r>
          </w:p>
        </w:tc>
      </w:tr>
      <w:tr w:rsidR="003E5C22" w:rsidRPr="00045B75" w14:paraId="0AD7B932" w14:textId="77777777" w:rsidTr="00D21FF1">
        <w:tc>
          <w:tcPr>
            <w:tcW w:w="2420" w:type="dxa"/>
            <w:gridSpan w:val="2"/>
          </w:tcPr>
          <w:p w14:paraId="39C1CD9D" w14:textId="77777777" w:rsidR="003E5C22" w:rsidRPr="00045B75" w:rsidRDefault="003E5C22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4"/>
                <w:szCs w:val="24"/>
              </w:rPr>
            </w:pPr>
            <w:r w:rsidRPr="00045B75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5AF9C9E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</w:tcPr>
          <w:p w14:paraId="3BC3F39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764E30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2466C1C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5251CFB" w14:textId="3C29662C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4BD57E4F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85B6E3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46A04C29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E96975D" w14:textId="410B8411" w:rsidR="003E5C22" w:rsidRPr="00045B75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423995C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6343967" w14:textId="134FB131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285" w:type="dxa"/>
          </w:tcPr>
          <w:p w14:paraId="0C8B082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CC46A94" w14:textId="13BD8295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284" w:type="dxa"/>
          </w:tcPr>
          <w:p w14:paraId="2639824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7471DA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4E497D4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4584FC1" w14:textId="4AE18B81" w:rsidR="003E5C22" w:rsidRPr="00045B75" w:rsidRDefault="007F0795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75357E" w:rsidRPr="007535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7AF89113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CE290BF" w14:textId="1042C836" w:rsidR="003E5C22" w:rsidRPr="00045B75" w:rsidRDefault="007F0795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365</w:t>
            </w:r>
          </w:p>
        </w:tc>
      </w:tr>
      <w:tr w:rsidR="003E5C22" w:rsidRPr="00045B75" w14:paraId="17ED9EF1" w14:textId="77777777" w:rsidTr="00D21FF1">
        <w:tc>
          <w:tcPr>
            <w:tcW w:w="2420" w:type="dxa"/>
            <w:gridSpan w:val="2"/>
          </w:tcPr>
          <w:p w14:paraId="10E8636C" w14:textId="77777777" w:rsidR="003E5C22" w:rsidRPr="00045B75" w:rsidRDefault="003E5C22" w:rsidP="003E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045B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AD8D0" w14:textId="4252EDB0" w:rsidR="003E5C22" w:rsidRPr="00045B75" w:rsidRDefault="007F0795" w:rsidP="003E5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3" w:type="dxa"/>
          </w:tcPr>
          <w:p w14:paraId="729C6E57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641E415" w14:textId="516FB60C" w:rsidR="003E5C22" w:rsidRPr="00045B75" w:rsidRDefault="007F0795" w:rsidP="003E5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85" w:type="dxa"/>
          </w:tcPr>
          <w:p w14:paraId="58D7E9CC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E310DCD" w14:textId="6C487331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284" w:type="dxa"/>
          </w:tcPr>
          <w:p w14:paraId="6AEB516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09DE342" w14:textId="5DB7F6DD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285" w:type="dxa"/>
          </w:tcPr>
          <w:p w14:paraId="24243FE8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DB47476" w14:textId="1293E7FF" w:rsidR="003E5C22" w:rsidRPr="00045B75" w:rsidRDefault="007F0795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4" w:type="dxa"/>
          </w:tcPr>
          <w:p w14:paraId="2EE489CA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086E9B2" w14:textId="2404F74A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85" w:type="dxa"/>
          </w:tcPr>
          <w:p w14:paraId="22C006F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BD704A6" w14:textId="43DD428A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42DA1784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43C4FA2B" w14:textId="1050AD1F" w:rsidR="003E5C22" w:rsidRPr="00045B75" w:rsidRDefault="007F0795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285" w:type="dxa"/>
          </w:tcPr>
          <w:p w14:paraId="76BE2DF1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8F56D16" w14:textId="37ADF891" w:rsidR="003E5C22" w:rsidRPr="00045B75" w:rsidRDefault="003E5C22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7A66CC9D" w14:textId="77777777" w:rsidR="003E5C22" w:rsidRPr="00045B75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54C4AB54" w14:textId="0795E8FB" w:rsidR="003E5C22" w:rsidRPr="00045B75" w:rsidRDefault="007F0795" w:rsidP="003E5C2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3E5C2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587</w:t>
            </w:r>
          </w:p>
        </w:tc>
      </w:tr>
    </w:tbl>
    <w:p w14:paraId="11F74CD5" w14:textId="77777777" w:rsidR="00D21FF1" w:rsidRDefault="00D21FF1" w:rsidP="003A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74B5394" w14:textId="77777777" w:rsidR="00D21FF1" w:rsidRDefault="00D2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/>
          <w:b/>
          <w:bCs/>
          <w:i/>
          <w:iCs/>
          <w:sz w:val="26"/>
          <w:szCs w:val="26"/>
        </w:rPr>
        <w:br w:type="page"/>
      </w:r>
    </w:p>
    <w:tbl>
      <w:tblPr>
        <w:tblW w:w="154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520"/>
        <w:gridCol w:w="1124"/>
        <w:gridCol w:w="270"/>
        <w:gridCol w:w="1080"/>
        <w:gridCol w:w="270"/>
        <w:gridCol w:w="990"/>
        <w:gridCol w:w="270"/>
        <w:gridCol w:w="1016"/>
        <w:gridCol w:w="285"/>
        <w:gridCol w:w="1138"/>
        <w:gridCol w:w="284"/>
        <w:gridCol w:w="1026"/>
        <w:gridCol w:w="285"/>
        <w:gridCol w:w="980"/>
        <w:gridCol w:w="284"/>
        <w:gridCol w:w="996"/>
        <w:gridCol w:w="285"/>
        <w:gridCol w:w="1055"/>
        <w:gridCol w:w="284"/>
        <w:gridCol w:w="981"/>
      </w:tblGrid>
      <w:tr w:rsidR="00D21FF1" w:rsidRPr="00C62AA6" w14:paraId="5780DCDD" w14:textId="77777777" w:rsidTr="00413C76">
        <w:trPr>
          <w:tblHeader/>
        </w:trPr>
        <w:tc>
          <w:tcPr>
            <w:tcW w:w="2520" w:type="dxa"/>
          </w:tcPr>
          <w:p w14:paraId="7FD24A8D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 w:firstLine="70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</w:p>
        </w:tc>
        <w:tc>
          <w:tcPr>
            <w:tcW w:w="12903" w:type="dxa"/>
            <w:gridSpan w:val="19"/>
          </w:tcPr>
          <w:p w14:paraId="4182F1BE" w14:textId="4E6D3B31" w:rsidR="00D21FF1" w:rsidRPr="00C62AA6" w:rsidRDefault="00577062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D21FF1" w:rsidRPr="00C62AA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D21FF1" w:rsidRPr="00C62AA6" w14:paraId="58C81AF8" w14:textId="77777777" w:rsidTr="00413C76">
        <w:trPr>
          <w:tblHeader/>
        </w:trPr>
        <w:tc>
          <w:tcPr>
            <w:tcW w:w="2520" w:type="dxa"/>
          </w:tcPr>
          <w:p w14:paraId="05A5F822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4B2CEEC4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</w:tcPr>
          <w:p w14:paraId="15D0BACF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9B565E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270" w:type="dxa"/>
          </w:tcPr>
          <w:p w14:paraId="794D0C57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DF6EA7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</w:tcPr>
          <w:p w14:paraId="65A4B8AF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B4DFE5E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โรงผลิต</w:t>
            </w:r>
          </w:p>
        </w:tc>
        <w:tc>
          <w:tcPr>
            <w:tcW w:w="285" w:type="dxa"/>
          </w:tcPr>
          <w:p w14:paraId="7A245275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14:paraId="5E7C4B83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C62AA6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บริการขนส่ง</w:t>
            </w:r>
          </w:p>
        </w:tc>
        <w:tc>
          <w:tcPr>
            <w:tcW w:w="284" w:type="dxa"/>
          </w:tcPr>
          <w:p w14:paraId="6169C7EA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</w:tcPr>
          <w:p w14:paraId="3227485B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สารทำ</w:t>
            </w:r>
          </w:p>
        </w:tc>
        <w:tc>
          <w:tcPr>
            <w:tcW w:w="285" w:type="dxa"/>
          </w:tcPr>
          <w:p w14:paraId="280F9790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</w:tcPr>
          <w:p w14:paraId="7936343E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</w:tcPr>
          <w:p w14:paraId="2F7F32EC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3DD16013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5" w:type="dxa"/>
          </w:tcPr>
          <w:p w14:paraId="245F98AA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02706A7C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ตั</w:t>
            </w: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84" w:type="dxa"/>
          </w:tcPr>
          <w:p w14:paraId="2DB1B76B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</w:tcPr>
          <w:p w14:paraId="15D64956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D21FF1" w:rsidRPr="00C62AA6" w14:paraId="14D9B354" w14:textId="77777777" w:rsidTr="00413C76">
        <w:trPr>
          <w:tblHeader/>
        </w:trPr>
        <w:tc>
          <w:tcPr>
            <w:tcW w:w="2520" w:type="dxa"/>
          </w:tcPr>
          <w:p w14:paraId="0FBF74D0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3EF10570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น้ำมัน</w:t>
            </w:r>
          </w:p>
        </w:tc>
        <w:tc>
          <w:tcPr>
            <w:tcW w:w="270" w:type="dxa"/>
          </w:tcPr>
          <w:p w14:paraId="3F6A642B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918E39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270" w:type="dxa"/>
          </w:tcPr>
          <w:p w14:paraId="3E0A2149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ABBBAC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ปิโตรเคมี</w:t>
            </w:r>
          </w:p>
        </w:tc>
        <w:tc>
          <w:tcPr>
            <w:tcW w:w="270" w:type="dxa"/>
          </w:tcPr>
          <w:p w14:paraId="484B7A45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29E792B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กระแสไฟฟ้า</w:t>
            </w:r>
          </w:p>
        </w:tc>
        <w:tc>
          <w:tcPr>
            <w:tcW w:w="285" w:type="dxa"/>
          </w:tcPr>
          <w:p w14:paraId="649B20C3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14:paraId="2E44D73F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C62AA6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ทางทะเล</w:t>
            </w:r>
          </w:p>
        </w:tc>
        <w:tc>
          <w:tcPr>
            <w:tcW w:w="284" w:type="dxa"/>
          </w:tcPr>
          <w:p w14:paraId="22024FC6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</w:tcPr>
          <w:p w14:paraId="4DBB2822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ละลาย</w:t>
            </w:r>
          </w:p>
        </w:tc>
        <w:tc>
          <w:tcPr>
            <w:tcW w:w="285" w:type="dxa"/>
          </w:tcPr>
          <w:p w14:paraId="1FFF8BF3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</w:tcPr>
          <w:p w14:paraId="29A8BCD3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284" w:type="dxa"/>
          </w:tcPr>
          <w:p w14:paraId="4960B26F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1DAA269D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285" w:type="dxa"/>
          </w:tcPr>
          <w:p w14:paraId="23982A28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1F960132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</w:tcPr>
          <w:p w14:paraId="58B8ABA3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F9D6934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21FF1" w:rsidRPr="00C62AA6" w14:paraId="130797C7" w14:textId="77777777" w:rsidTr="00413C76">
        <w:trPr>
          <w:trHeight w:val="272"/>
          <w:tblHeader/>
        </w:trPr>
        <w:tc>
          <w:tcPr>
            <w:tcW w:w="2520" w:type="dxa"/>
          </w:tcPr>
          <w:p w14:paraId="7EC16345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3" w:type="dxa"/>
            <w:gridSpan w:val="19"/>
          </w:tcPr>
          <w:p w14:paraId="5C0A5263" w14:textId="77777777" w:rsidR="00D21FF1" w:rsidRPr="00C62AA6" w:rsidRDefault="00D21FF1" w:rsidP="00413C76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11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D21FF1" w:rsidRPr="00C62AA6" w14:paraId="65AE70C3" w14:textId="77777777" w:rsidTr="00413C76">
        <w:tc>
          <w:tcPr>
            <w:tcW w:w="2520" w:type="dxa"/>
          </w:tcPr>
          <w:p w14:paraId="255671C8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4" w:type="dxa"/>
          </w:tcPr>
          <w:p w14:paraId="0057B9E3" w14:textId="694FC240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4082DDB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812579" w14:textId="21133F80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308799A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1F7277" w14:textId="31603118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848</w:t>
            </w:r>
          </w:p>
        </w:tc>
        <w:tc>
          <w:tcPr>
            <w:tcW w:w="270" w:type="dxa"/>
          </w:tcPr>
          <w:p w14:paraId="1A77194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661238D2" w14:textId="3978DA16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</w:p>
        </w:tc>
        <w:tc>
          <w:tcPr>
            <w:tcW w:w="285" w:type="dxa"/>
          </w:tcPr>
          <w:p w14:paraId="641AC3A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71D1B98F" w14:textId="53C7DEC6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84" w:type="dxa"/>
          </w:tcPr>
          <w:p w14:paraId="15C88A8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49762B8A" w14:textId="12BEC17F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285" w:type="dxa"/>
          </w:tcPr>
          <w:p w14:paraId="55711B3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6F2DA46E" w14:textId="5BC78DBE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284" w:type="dxa"/>
          </w:tcPr>
          <w:p w14:paraId="450A0A8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2D4356A1" w14:textId="2FCB5177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0B5F3A0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5F42DD36" w14:textId="110C6DD4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232D4E5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1C2229E8" w14:textId="749DBA77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</w:tr>
      <w:tr w:rsidR="00D21FF1" w:rsidRPr="00C62AA6" w14:paraId="1C3F32F1" w14:textId="77777777" w:rsidTr="00413C76">
        <w:tc>
          <w:tcPr>
            <w:tcW w:w="2520" w:type="dxa"/>
          </w:tcPr>
          <w:p w14:paraId="7028CD9E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24" w:type="dxa"/>
          </w:tcPr>
          <w:p w14:paraId="68650C00" w14:textId="79B31984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078A4188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00B69A" w14:textId="3FC2503E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5C6A14A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A6206E" w14:textId="0A5492A7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270" w:type="dxa"/>
          </w:tcPr>
          <w:p w14:paraId="3C3701C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254C7687" w14:textId="72382D45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5" w:type="dxa"/>
          </w:tcPr>
          <w:p w14:paraId="016BF23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2537BAF0" w14:textId="233D7F56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660B614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DA0C3B0" w14:textId="15757A7B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5" w:type="dxa"/>
          </w:tcPr>
          <w:p w14:paraId="7B80311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7FE75C39" w14:textId="2A3BC649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284" w:type="dxa"/>
          </w:tcPr>
          <w:p w14:paraId="69C9EB1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24BEED4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3615F3F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33D0003" w14:textId="0C0F2B8E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6361CD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74FCAB29" w14:textId="02FEEFF6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</w:p>
        </w:tc>
      </w:tr>
      <w:tr w:rsidR="00D21FF1" w:rsidRPr="00C62AA6" w14:paraId="7D1DA435" w14:textId="77777777" w:rsidTr="00413C76">
        <w:tc>
          <w:tcPr>
            <w:tcW w:w="2520" w:type="dxa"/>
          </w:tcPr>
          <w:p w14:paraId="3F920285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24" w:type="dxa"/>
          </w:tcPr>
          <w:p w14:paraId="5F778048" w14:textId="20014CBF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618</w:t>
            </w:r>
          </w:p>
        </w:tc>
        <w:tc>
          <w:tcPr>
            <w:tcW w:w="270" w:type="dxa"/>
          </w:tcPr>
          <w:p w14:paraId="06812D7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B8EF04" w14:textId="6903FD59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618</w:t>
            </w:r>
          </w:p>
        </w:tc>
        <w:tc>
          <w:tcPr>
            <w:tcW w:w="270" w:type="dxa"/>
          </w:tcPr>
          <w:p w14:paraId="65B6314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8EA122" w14:textId="2FEDCCDC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FC84B6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2007A4B" w14:textId="2ADBBDE5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85" w:type="dxa"/>
          </w:tcPr>
          <w:p w14:paraId="37604F9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04DAEEA4" w14:textId="6E02D0AB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367</w:t>
            </w:r>
          </w:p>
        </w:tc>
        <w:tc>
          <w:tcPr>
            <w:tcW w:w="284" w:type="dxa"/>
          </w:tcPr>
          <w:p w14:paraId="5E01AA5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00EFF418" w14:textId="41FC743A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852</w:t>
            </w:r>
          </w:p>
        </w:tc>
        <w:tc>
          <w:tcPr>
            <w:tcW w:w="285" w:type="dxa"/>
          </w:tcPr>
          <w:p w14:paraId="1073EA3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9EC8A2F" w14:textId="10C63223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284" w:type="dxa"/>
          </w:tcPr>
          <w:p w14:paraId="127E026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72E288C" w14:textId="5F134F0B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10D6262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2826EDA" w14:textId="34932339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577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60E35C0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0D4DCF7D" w14:textId="70D7F59E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</w:tr>
      <w:tr w:rsidR="00D21FF1" w:rsidRPr="00C62AA6" w14:paraId="5B314CF0" w14:textId="77777777" w:rsidTr="00413C76">
        <w:tc>
          <w:tcPr>
            <w:tcW w:w="2520" w:type="dxa"/>
          </w:tcPr>
          <w:p w14:paraId="75316F20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124" w:type="dxa"/>
          </w:tcPr>
          <w:p w14:paraId="048111CB" w14:textId="71C4A0C8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555</w:t>
            </w:r>
          </w:p>
        </w:tc>
        <w:tc>
          <w:tcPr>
            <w:tcW w:w="270" w:type="dxa"/>
          </w:tcPr>
          <w:p w14:paraId="6694534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4B2C38" w14:textId="77777777" w:rsidR="00D21FF1" w:rsidRPr="00364B00" w:rsidRDefault="00A40B7F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5EC5C59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9FB3C5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4C08CE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9EAF2FB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6578585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54E183DA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A8C2D4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1EB17933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198357C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5ECBDE69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4E204FE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48A6A1D1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3B9AB8A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39AA9D75" w14:textId="4487E065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555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6167739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58CA126A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571D2" w:rsidRPr="00C62AA6" w14:paraId="1E3A571C" w14:textId="77777777" w:rsidTr="00413C76">
        <w:tc>
          <w:tcPr>
            <w:tcW w:w="2520" w:type="dxa"/>
          </w:tcPr>
          <w:p w14:paraId="0D618AA0" w14:textId="77777777" w:rsidR="000571D2" w:rsidRPr="00C62AA6" w:rsidRDefault="000571D2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C62AA6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24" w:type="dxa"/>
          </w:tcPr>
          <w:p w14:paraId="720FE421" w14:textId="77777777" w:rsidR="000571D2" w:rsidRPr="00364B00" w:rsidRDefault="004D74EE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6AFB52E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C694D3" w14:textId="77777777" w:rsidR="000571D2" w:rsidRPr="00364B00" w:rsidRDefault="00A40B7F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648712A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2A44AD" w14:textId="77777777" w:rsidR="000571D2" w:rsidRPr="00364B00" w:rsidRDefault="00F90EB7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999AAE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53CFEC63" w14:textId="77777777" w:rsidR="000571D2" w:rsidRPr="00364B00" w:rsidRDefault="004D74EE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6AAC705F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745FE79E" w14:textId="5BEAB1C2" w:rsidR="000571D2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542</w:t>
            </w:r>
          </w:p>
        </w:tc>
        <w:tc>
          <w:tcPr>
            <w:tcW w:w="284" w:type="dxa"/>
          </w:tcPr>
          <w:p w14:paraId="1E4582F3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6BBD6324" w14:textId="77777777" w:rsidR="000571D2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5B914520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6F15CFF0" w14:textId="77777777" w:rsidR="000571D2" w:rsidRPr="00364B00" w:rsidRDefault="004D74EE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32D718EF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0E44E49" w14:textId="77777777" w:rsidR="000571D2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519C089B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6A030417" w14:textId="77777777" w:rsidR="000571D2" w:rsidRPr="00364B00" w:rsidRDefault="004D74EE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0C0CD3C" w14:textId="77777777" w:rsidR="000571D2" w:rsidRPr="00364B00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4F8E3955" w14:textId="30DD8F25" w:rsidR="000571D2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542</w:t>
            </w:r>
          </w:p>
        </w:tc>
      </w:tr>
      <w:tr w:rsidR="00D21FF1" w:rsidRPr="00C62AA6" w14:paraId="0CF30CF3" w14:textId="77777777" w:rsidTr="00413C76">
        <w:tc>
          <w:tcPr>
            <w:tcW w:w="2520" w:type="dxa"/>
          </w:tcPr>
          <w:p w14:paraId="3F2C8FDC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124" w:type="dxa"/>
          </w:tcPr>
          <w:p w14:paraId="2B97B7BA" w14:textId="7653D81F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D74EE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70" w:type="dxa"/>
          </w:tcPr>
          <w:p w14:paraId="7670150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E30801" w14:textId="77777777" w:rsidR="00D21FF1" w:rsidRPr="00364B00" w:rsidRDefault="00A40B7F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4B6E83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F6E491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5AB41B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604649E" w14:textId="549EEAE3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4D74EE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85" w:type="dxa"/>
          </w:tcPr>
          <w:p w14:paraId="6194CD2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248F1D26" w14:textId="77777777" w:rsidR="00D21FF1" w:rsidRPr="00364B00" w:rsidRDefault="004D74EE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215DF55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2C9945AC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0F12AD2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5A889611" w14:textId="391D2618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44F1E42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ECAFEDF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1CA05BC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4EEE7015" w14:textId="6603E15E" w:rsidR="00D21FF1" w:rsidRPr="00364B00" w:rsidRDefault="007F0795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D74EE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284" w:type="dxa"/>
          </w:tcPr>
          <w:p w14:paraId="2C4EC0B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64438285" w14:textId="78E921B1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4D74EE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826</w:t>
            </w:r>
          </w:p>
        </w:tc>
      </w:tr>
      <w:tr w:rsidR="00D21FF1" w:rsidRPr="00C62AA6" w14:paraId="501FB8C1" w14:textId="77777777" w:rsidTr="00413C76">
        <w:tc>
          <w:tcPr>
            <w:tcW w:w="2520" w:type="dxa"/>
          </w:tcPr>
          <w:p w14:paraId="63447794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24" w:type="dxa"/>
          </w:tcPr>
          <w:p w14:paraId="54AC5689" w14:textId="15214058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7280A39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104E7D" w14:textId="208595B0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289FF6A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C5B444" w14:textId="2F86F318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0AA1618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6C2672AB" w14:textId="4DA03DE7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285" w:type="dxa"/>
          </w:tcPr>
          <w:p w14:paraId="1A09FE0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0C63791D" w14:textId="3CD97780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</w:p>
        </w:tc>
        <w:tc>
          <w:tcPr>
            <w:tcW w:w="284" w:type="dxa"/>
          </w:tcPr>
          <w:p w14:paraId="5F29F8D8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683C4FDB" w14:textId="135B880D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285" w:type="dxa"/>
          </w:tcPr>
          <w:p w14:paraId="6CD0792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14C4728F" w14:textId="61E248E1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284" w:type="dxa"/>
          </w:tcPr>
          <w:p w14:paraId="4F6BA40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6F7F7BD9" w14:textId="77777777" w:rsidR="00D21FF1" w:rsidRPr="00364B00" w:rsidRDefault="00F90EB7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08BF2A99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28D1DF50" w14:textId="2366C12C" w:rsidR="00D21FF1" w:rsidRPr="00364B00" w:rsidRDefault="007F0795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84" w:type="dxa"/>
          </w:tcPr>
          <w:p w14:paraId="1670CE9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00B2381F" w14:textId="18F67D41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</w:tr>
      <w:tr w:rsidR="00D21FF1" w:rsidRPr="00C62AA6" w14:paraId="316A166E" w14:textId="77777777" w:rsidTr="00413C76">
        <w:tc>
          <w:tcPr>
            <w:tcW w:w="2520" w:type="dxa"/>
          </w:tcPr>
          <w:p w14:paraId="6BFFA67E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9A32808" w14:textId="534CB4DD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A40B7F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954</w:t>
            </w:r>
          </w:p>
        </w:tc>
        <w:tc>
          <w:tcPr>
            <w:tcW w:w="270" w:type="dxa"/>
          </w:tcPr>
          <w:p w14:paraId="1343A94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C1D1A0" w14:textId="5F6760C5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1793AFE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CF32E4" w14:textId="1F919E10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2E01AB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6A6E8A31" w14:textId="15CD96D4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285" w:type="dxa"/>
          </w:tcPr>
          <w:p w14:paraId="2DB86939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6A97E03" w14:textId="39F36BBF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4" w:type="dxa"/>
          </w:tcPr>
          <w:p w14:paraId="7F53E57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09634A2" w14:textId="633BFFB8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415</w:t>
            </w:r>
          </w:p>
        </w:tc>
        <w:tc>
          <w:tcPr>
            <w:tcW w:w="285" w:type="dxa"/>
          </w:tcPr>
          <w:p w14:paraId="2D6E0C2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1D63F0A" w14:textId="6C829D21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4" w:type="dxa"/>
          </w:tcPr>
          <w:p w14:paraId="433D45E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0AFEF69" w14:textId="44AC19A1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372</w:t>
            </w:r>
          </w:p>
        </w:tc>
        <w:tc>
          <w:tcPr>
            <w:tcW w:w="285" w:type="dxa"/>
          </w:tcPr>
          <w:p w14:paraId="18805AF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F2ED568" w14:textId="2DAA6A31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361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12BDAD2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1A9929C" w14:textId="64628FE4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</w:tr>
      <w:tr w:rsidR="00D21FF1" w:rsidRPr="00C62AA6" w14:paraId="1C214DBB" w14:textId="77777777" w:rsidTr="00413C76">
        <w:trPr>
          <w:trHeight w:val="290"/>
        </w:trPr>
        <w:tc>
          <w:tcPr>
            <w:tcW w:w="2520" w:type="dxa"/>
          </w:tcPr>
          <w:p w14:paraId="4DEB56CC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2A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86DABF8" w14:textId="5F0AB497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192</w:t>
            </w:r>
            <w:r w:rsidR="00A40B7F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26B3D7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18EB6" w14:textId="0F5DAE39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A40B7F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0D6CDAD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13A10D" w14:textId="289237C0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270" w:type="dxa"/>
          </w:tcPr>
          <w:p w14:paraId="201645B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17E5195" w14:textId="7CE588CB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85" w:type="dxa"/>
          </w:tcPr>
          <w:p w14:paraId="360C868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13113" w14:textId="0BEDA565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284" w:type="dxa"/>
          </w:tcPr>
          <w:p w14:paraId="7214657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47B17" w14:textId="66C9E1DB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5" w:type="dxa"/>
          </w:tcPr>
          <w:p w14:paraId="5C72EF8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1303" w14:textId="494C15E7" w:rsidR="00D21FF1" w:rsidRPr="00364B00" w:rsidRDefault="007F0795" w:rsidP="00763211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284" w:type="dxa"/>
          </w:tcPr>
          <w:p w14:paraId="00F52A3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053F2" w14:textId="473E0209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552</w:t>
            </w:r>
          </w:p>
        </w:tc>
        <w:tc>
          <w:tcPr>
            <w:tcW w:w="285" w:type="dxa"/>
          </w:tcPr>
          <w:p w14:paraId="028142F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2805B" w14:textId="6BAB7820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953</w:t>
            </w:r>
            <w:r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7932E43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B36C7" w14:textId="648256E2" w:rsidR="00D21FF1" w:rsidRPr="00364B00" w:rsidRDefault="007F0795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228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</w:tr>
      <w:tr w:rsidR="00D21FF1" w:rsidRPr="00C62AA6" w14:paraId="308FF540" w14:textId="77777777" w:rsidTr="00413C76">
        <w:tc>
          <w:tcPr>
            <w:tcW w:w="2520" w:type="dxa"/>
          </w:tcPr>
          <w:p w14:paraId="44AFC5D1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5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C62AA6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124" w:type="dxa"/>
            <w:vAlign w:val="bottom"/>
          </w:tcPr>
          <w:p w14:paraId="2644B653" w14:textId="3B712A55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351347F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BDE42B" w14:textId="3D3250DA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331</w:t>
            </w:r>
          </w:p>
        </w:tc>
        <w:tc>
          <w:tcPr>
            <w:tcW w:w="270" w:type="dxa"/>
            <w:vAlign w:val="bottom"/>
          </w:tcPr>
          <w:p w14:paraId="72E719F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DCECFB" w14:textId="2D6B8268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  <w:vAlign w:val="bottom"/>
          </w:tcPr>
          <w:p w14:paraId="047C2C9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2AC709FA" w14:textId="527644A6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85" w:type="dxa"/>
            <w:vAlign w:val="bottom"/>
          </w:tcPr>
          <w:p w14:paraId="30D677F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2EC5F948" w14:textId="1E8FE450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284" w:type="dxa"/>
            <w:vAlign w:val="bottom"/>
          </w:tcPr>
          <w:p w14:paraId="7BF906D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1B891F9C" w14:textId="3CC25BFD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795</w:t>
            </w:r>
          </w:p>
        </w:tc>
        <w:tc>
          <w:tcPr>
            <w:tcW w:w="285" w:type="dxa"/>
            <w:vAlign w:val="bottom"/>
          </w:tcPr>
          <w:p w14:paraId="768E568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D9B1F83" w14:textId="1C40C254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284" w:type="dxa"/>
            <w:vAlign w:val="bottom"/>
          </w:tcPr>
          <w:p w14:paraId="5314B8B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5CFFDD76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5EDFD78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4C5D1457" w14:textId="7744A8BC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29E2187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61D12BF3" w14:textId="748C27EE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963</w:t>
            </w:r>
          </w:p>
        </w:tc>
      </w:tr>
      <w:tr w:rsidR="00D21FF1" w:rsidRPr="00C62AA6" w14:paraId="54BC9492" w14:textId="77777777" w:rsidTr="00413C76">
        <w:tc>
          <w:tcPr>
            <w:tcW w:w="2520" w:type="dxa"/>
          </w:tcPr>
          <w:p w14:paraId="1DC06847" w14:textId="77777777" w:rsidR="00D21FF1" w:rsidRPr="00C62AA6" w:rsidRDefault="00D21FF1" w:rsidP="0050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  <w:r w:rsidR="00504AE2" w:rsidRPr="00C62AA6">
              <w:rPr>
                <w:rFonts w:ascii="Angsana New" w:hAnsi="Angsana New"/>
                <w:sz w:val="24"/>
                <w:szCs w:val="24"/>
                <w:cs/>
              </w:rPr>
              <w:t>ที่ถึงกำหนด</w:t>
            </w:r>
          </w:p>
        </w:tc>
        <w:tc>
          <w:tcPr>
            <w:tcW w:w="1124" w:type="dxa"/>
          </w:tcPr>
          <w:p w14:paraId="796D1EF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A49EC4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F963A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A703EE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290F5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53E28A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CAAD41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</w:tcPr>
          <w:p w14:paraId="1097DB3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14:paraId="2CC08FF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725EB94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</w:tcPr>
          <w:p w14:paraId="36F804B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3D97B1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29539A9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075F458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6CFB841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8065E3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</w:tcPr>
          <w:p w14:paraId="775915F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2FAC37C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</w:tcPr>
          <w:p w14:paraId="7CE4131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D21FF1" w:rsidRPr="00C62AA6" w14:paraId="49E60F67" w14:textId="77777777" w:rsidTr="00413C76">
        <w:tc>
          <w:tcPr>
            <w:tcW w:w="2520" w:type="dxa"/>
          </w:tcPr>
          <w:p w14:paraId="619C88C4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 xml:space="preserve">  ชำระภายในหนึ่งปี</w:t>
            </w:r>
          </w:p>
        </w:tc>
        <w:tc>
          <w:tcPr>
            <w:tcW w:w="1124" w:type="dxa"/>
          </w:tcPr>
          <w:p w14:paraId="4D37BE57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E8DE219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27D8C2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7B37819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1326F4" w14:textId="1DC4BD63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8CA509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54832EB6" w14:textId="17EDB0D2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85" w:type="dxa"/>
          </w:tcPr>
          <w:p w14:paraId="47A3E53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759E4F4A" w14:textId="67FD15CF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</w:p>
        </w:tc>
        <w:tc>
          <w:tcPr>
            <w:tcW w:w="284" w:type="dxa"/>
          </w:tcPr>
          <w:p w14:paraId="5554CCE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3146BAD3" w14:textId="1EF8AAED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</w:p>
        </w:tc>
        <w:tc>
          <w:tcPr>
            <w:tcW w:w="285" w:type="dxa"/>
          </w:tcPr>
          <w:p w14:paraId="017A0DD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272AFA0" w14:textId="2C7BAA77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44C86CE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580604A6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79ED396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1CBF3FB8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FFC248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371208BD" w14:textId="44BE1C5B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592</w:t>
            </w:r>
          </w:p>
        </w:tc>
      </w:tr>
      <w:tr w:rsidR="00D21FF1" w:rsidRPr="00C62AA6" w14:paraId="7D426028" w14:textId="77777777" w:rsidTr="00413C76">
        <w:tc>
          <w:tcPr>
            <w:tcW w:w="2520" w:type="dxa"/>
          </w:tcPr>
          <w:p w14:paraId="19E9CCF8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24" w:type="dxa"/>
          </w:tcPr>
          <w:p w14:paraId="396904CF" w14:textId="117C2037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0CEA545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B1561C" w14:textId="19AAB6CA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270" w:type="dxa"/>
          </w:tcPr>
          <w:p w14:paraId="724129D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EFFE3E" w14:textId="4E2A296E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9F96D3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0DF7E8B" w14:textId="4FDCD24B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671</w:t>
            </w:r>
          </w:p>
        </w:tc>
        <w:tc>
          <w:tcPr>
            <w:tcW w:w="285" w:type="dxa"/>
          </w:tcPr>
          <w:p w14:paraId="090670B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571FDF1F" w14:textId="676E8985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7CBF87A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AC3A78C" w14:textId="3849F719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285" w:type="dxa"/>
          </w:tcPr>
          <w:p w14:paraId="1EFF813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B0C451D" w14:textId="5E96A6CD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30C43D3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736DD626" w14:textId="6F99DB2E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</w:p>
        </w:tc>
        <w:tc>
          <w:tcPr>
            <w:tcW w:w="285" w:type="dxa"/>
          </w:tcPr>
          <w:p w14:paraId="57BD683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1853DBED" w14:textId="577EBF5F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6428D3A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0D4DD072" w14:textId="4311FCF5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793</w:t>
            </w:r>
          </w:p>
        </w:tc>
      </w:tr>
      <w:tr w:rsidR="00D21FF1" w:rsidRPr="00C62AA6" w14:paraId="3FE8265B" w14:textId="77777777" w:rsidTr="00413C76">
        <w:tc>
          <w:tcPr>
            <w:tcW w:w="2520" w:type="dxa"/>
          </w:tcPr>
          <w:p w14:paraId="766FC7F4" w14:textId="77777777" w:rsidR="00D21FF1" w:rsidRPr="00C62AA6" w:rsidRDefault="00D21FF1" w:rsidP="0050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24" w:type="dxa"/>
          </w:tcPr>
          <w:p w14:paraId="3956CB5C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1C45BA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FD8164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C59C41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C4ED24" w14:textId="08723C96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270" w:type="dxa"/>
          </w:tcPr>
          <w:p w14:paraId="4FCA53CC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FFD8B28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5CD0536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3F1C500A" w14:textId="4C34F694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954</w:t>
            </w:r>
          </w:p>
        </w:tc>
        <w:tc>
          <w:tcPr>
            <w:tcW w:w="284" w:type="dxa"/>
          </w:tcPr>
          <w:p w14:paraId="3C375D4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33018DB6" w14:textId="4AD09351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5" w:type="dxa"/>
          </w:tcPr>
          <w:p w14:paraId="5DA645B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ECCC1E9" w14:textId="6801CDA7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84" w:type="dxa"/>
          </w:tcPr>
          <w:p w14:paraId="2037F85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1E3EDC47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6C954BE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368D10DE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5CCCE08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3ACF5B23" w14:textId="113F8827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</w:p>
        </w:tc>
      </w:tr>
      <w:tr w:rsidR="00D21FF1" w:rsidRPr="00C62AA6" w14:paraId="13B90080" w14:textId="77777777" w:rsidTr="00413C76">
        <w:tc>
          <w:tcPr>
            <w:tcW w:w="2520" w:type="dxa"/>
          </w:tcPr>
          <w:p w14:paraId="48144654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24" w:type="dxa"/>
          </w:tcPr>
          <w:p w14:paraId="4CDAD31D" w14:textId="253A048A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01E1EE2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7945B9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E74ACF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1C59A6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3A7E79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2B6C1466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6C575BA7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6E640442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0E045C1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84D27BB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22FA212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70D798EE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A12DDA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60CDCE18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52684FAD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6C57B57" w14:textId="77777777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11963C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261521A8" w14:textId="7A1C85F2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839</w:t>
            </w:r>
          </w:p>
        </w:tc>
      </w:tr>
      <w:tr w:rsidR="00D21FF1" w:rsidRPr="00C62AA6" w14:paraId="5FA370FF" w14:textId="77777777" w:rsidTr="00413C76">
        <w:tc>
          <w:tcPr>
            <w:tcW w:w="2520" w:type="dxa"/>
          </w:tcPr>
          <w:p w14:paraId="3B54F981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5F49CE2" w14:textId="47B7A0DA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54336DD5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95527" w14:textId="72E9732D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05148BA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3ED214" w14:textId="1CCAC73C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50DEA2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1DCF6C6" w14:textId="08DC3311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285" w:type="dxa"/>
          </w:tcPr>
          <w:p w14:paraId="14F3BD8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5BB4638" w14:textId="706DF0AE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284" w:type="dxa"/>
          </w:tcPr>
          <w:p w14:paraId="5C81C27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90DCA48" w14:textId="77453ED1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285" w:type="dxa"/>
          </w:tcPr>
          <w:p w14:paraId="21162CC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AC1D664" w14:textId="111A02BE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84" w:type="dxa"/>
          </w:tcPr>
          <w:p w14:paraId="294AA853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0284481" w14:textId="7D15CB65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85" w:type="dxa"/>
          </w:tcPr>
          <w:p w14:paraId="13D8E63A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304FEFD" w14:textId="7A467719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561</w:t>
            </w:r>
            <w:r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71B6E10F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FE502A7" w14:textId="767377AA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F90EB7" w:rsidRPr="00364B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D21FF1" w:rsidRPr="00C62AA6" w14:paraId="6A4DED22" w14:textId="77777777" w:rsidTr="00C92F44">
        <w:trPr>
          <w:trHeight w:val="361"/>
        </w:trPr>
        <w:tc>
          <w:tcPr>
            <w:tcW w:w="2520" w:type="dxa"/>
          </w:tcPr>
          <w:p w14:paraId="1C32C68C" w14:textId="77777777" w:rsidR="00D21FF1" w:rsidRPr="00C62AA6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2F7AF84" w14:textId="32B3C2FF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270" w:type="dxa"/>
          </w:tcPr>
          <w:p w14:paraId="53153FCE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3DAE68" w14:textId="5790AF66" w:rsidR="00D21FF1" w:rsidRPr="00364B00" w:rsidRDefault="007F0795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6658AD30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8E95E" w14:textId="3415B09A" w:rsidR="00D21FF1" w:rsidRPr="00364B00" w:rsidRDefault="007F0795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21DC0AB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5455" w14:textId="4351F790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62313684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5468A" w14:textId="3BF77F52" w:rsidR="00D21FF1" w:rsidRPr="00364B00" w:rsidRDefault="007F0795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066FD4C8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2BC6C" w14:textId="3E1E19B2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85" w:type="dxa"/>
          </w:tcPr>
          <w:p w14:paraId="1A4344D1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C7A4" w14:textId="79430EE1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08FE9D86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DC0F9" w14:textId="138EA575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7E10D922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6F4E5" w14:textId="504A4B74" w:rsidR="00D21FF1" w:rsidRPr="00364B00" w:rsidRDefault="00F90EB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</w:t>
            </w:r>
            <w:r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191</w:t>
            </w:r>
            <w:r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73CDE5A8" w14:textId="77777777" w:rsidR="00D21FF1" w:rsidRPr="00364B00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05086" w14:textId="34720DA4" w:rsidR="00D21FF1" w:rsidRPr="00364B00" w:rsidRDefault="007F0795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  <w:r w:rsidR="00F90EB7" w:rsidRPr="00364B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</w:tr>
    </w:tbl>
    <w:p w14:paraId="4A8F23FE" w14:textId="77777777" w:rsidR="00192706" w:rsidRPr="00C62AA6" w:rsidRDefault="00192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  <w:cs/>
        </w:rPr>
      </w:pPr>
      <w:r w:rsidRPr="00C62AA6">
        <w:rPr>
          <w:rFonts w:ascii="Angsana New" w:hAnsi="Angsana New"/>
          <w:b/>
          <w:bCs/>
          <w:i/>
          <w:iCs/>
          <w:sz w:val="16"/>
          <w:szCs w:val="16"/>
          <w:cs/>
        </w:rPr>
        <w:br w:type="page"/>
      </w:r>
    </w:p>
    <w:tbl>
      <w:tblPr>
        <w:tblW w:w="154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520"/>
        <w:gridCol w:w="1124"/>
        <w:gridCol w:w="270"/>
        <w:gridCol w:w="1080"/>
        <w:gridCol w:w="270"/>
        <w:gridCol w:w="990"/>
        <w:gridCol w:w="270"/>
        <w:gridCol w:w="1016"/>
        <w:gridCol w:w="285"/>
        <w:gridCol w:w="1138"/>
        <w:gridCol w:w="284"/>
        <w:gridCol w:w="1026"/>
        <w:gridCol w:w="285"/>
        <w:gridCol w:w="980"/>
        <w:gridCol w:w="284"/>
        <w:gridCol w:w="996"/>
        <w:gridCol w:w="285"/>
        <w:gridCol w:w="1055"/>
        <w:gridCol w:w="284"/>
        <w:gridCol w:w="981"/>
      </w:tblGrid>
      <w:tr w:rsidR="007856AC" w:rsidRPr="00C62AA6" w14:paraId="54C56EAC" w14:textId="77777777" w:rsidTr="007856AC">
        <w:trPr>
          <w:tblHeader/>
        </w:trPr>
        <w:tc>
          <w:tcPr>
            <w:tcW w:w="2520" w:type="dxa"/>
          </w:tcPr>
          <w:p w14:paraId="70649DAA" w14:textId="77777777" w:rsidR="007856AC" w:rsidRPr="00C62AA6" w:rsidRDefault="007856AC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 w:firstLine="70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</w:p>
        </w:tc>
        <w:tc>
          <w:tcPr>
            <w:tcW w:w="12903" w:type="dxa"/>
            <w:gridSpan w:val="19"/>
          </w:tcPr>
          <w:p w14:paraId="5F016D28" w14:textId="393BD549" w:rsidR="007856AC" w:rsidRPr="00C62AA6" w:rsidRDefault="00577062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9C1ECD" w:rsidRPr="00C62AA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2559</w:t>
            </w:r>
          </w:p>
        </w:tc>
      </w:tr>
      <w:tr w:rsidR="007B01A3" w:rsidRPr="00C62AA6" w14:paraId="053F0D5B" w14:textId="77777777" w:rsidTr="007856AC">
        <w:trPr>
          <w:tblHeader/>
        </w:trPr>
        <w:tc>
          <w:tcPr>
            <w:tcW w:w="2520" w:type="dxa"/>
          </w:tcPr>
          <w:p w14:paraId="35339FD7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1887CF67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</w:tcPr>
          <w:p w14:paraId="2D2C6328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E4CCFA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270" w:type="dxa"/>
          </w:tcPr>
          <w:p w14:paraId="56984552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A844F7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</w:tcPr>
          <w:p w14:paraId="146A79F8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3D5E873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โรงผลิต</w:t>
            </w:r>
          </w:p>
        </w:tc>
        <w:tc>
          <w:tcPr>
            <w:tcW w:w="285" w:type="dxa"/>
          </w:tcPr>
          <w:p w14:paraId="504356F2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14:paraId="426B7395" w14:textId="77777777" w:rsidR="007B01A3" w:rsidRPr="00C62AA6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C62AA6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บริการขนส่ง</w:t>
            </w:r>
          </w:p>
        </w:tc>
        <w:tc>
          <w:tcPr>
            <w:tcW w:w="284" w:type="dxa"/>
          </w:tcPr>
          <w:p w14:paraId="2F3DE3A9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</w:tcPr>
          <w:p w14:paraId="74539DA3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สารทำ</w:t>
            </w:r>
          </w:p>
        </w:tc>
        <w:tc>
          <w:tcPr>
            <w:tcW w:w="285" w:type="dxa"/>
          </w:tcPr>
          <w:p w14:paraId="46D36ED9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</w:tcPr>
          <w:p w14:paraId="385065C1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4" w:type="dxa"/>
          </w:tcPr>
          <w:p w14:paraId="7F5C7EAB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1A7452FF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5" w:type="dxa"/>
          </w:tcPr>
          <w:p w14:paraId="7BA0B143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5EBD531F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ตั</w:t>
            </w: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84" w:type="dxa"/>
          </w:tcPr>
          <w:p w14:paraId="202AA8CD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</w:tcPr>
          <w:p w14:paraId="1F9A8077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7B01A3" w:rsidRPr="00C62AA6" w14:paraId="3E578434" w14:textId="77777777" w:rsidTr="007856AC">
        <w:trPr>
          <w:tblHeader/>
        </w:trPr>
        <w:tc>
          <w:tcPr>
            <w:tcW w:w="2520" w:type="dxa"/>
          </w:tcPr>
          <w:p w14:paraId="5EF01168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3AD8A935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น้ำมัน</w:t>
            </w:r>
          </w:p>
        </w:tc>
        <w:tc>
          <w:tcPr>
            <w:tcW w:w="270" w:type="dxa"/>
          </w:tcPr>
          <w:p w14:paraId="24E03BB5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5F6658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น้ำมันหล่อลื่น</w:t>
            </w:r>
          </w:p>
        </w:tc>
        <w:tc>
          <w:tcPr>
            <w:tcW w:w="270" w:type="dxa"/>
          </w:tcPr>
          <w:p w14:paraId="6BE624C5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1D7B7F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ปิโตรเคมี</w:t>
            </w:r>
          </w:p>
        </w:tc>
        <w:tc>
          <w:tcPr>
            <w:tcW w:w="270" w:type="dxa"/>
          </w:tcPr>
          <w:p w14:paraId="4117A090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2777DAB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กระแสไฟฟ้า</w:t>
            </w:r>
          </w:p>
        </w:tc>
        <w:tc>
          <w:tcPr>
            <w:tcW w:w="285" w:type="dxa"/>
          </w:tcPr>
          <w:p w14:paraId="7D1CDC4A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8" w:type="dxa"/>
          </w:tcPr>
          <w:p w14:paraId="573BF48C" w14:textId="77777777" w:rsidR="007B01A3" w:rsidRPr="00C62AA6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C62AA6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ทางทะเล</w:t>
            </w:r>
          </w:p>
        </w:tc>
        <w:tc>
          <w:tcPr>
            <w:tcW w:w="284" w:type="dxa"/>
          </w:tcPr>
          <w:p w14:paraId="32218DD4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6" w:type="dxa"/>
          </w:tcPr>
          <w:p w14:paraId="4C4AD83B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ละลาย</w:t>
            </w:r>
          </w:p>
        </w:tc>
        <w:tc>
          <w:tcPr>
            <w:tcW w:w="285" w:type="dxa"/>
          </w:tcPr>
          <w:p w14:paraId="6E561D95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0" w:type="dxa"/>
          </w:tcPr>
          <w:p w14:paraId="78B9C846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284" w:type="dxa"/>
          </w:tcPr>
          <w:p w14:paraId="0A451C0B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18519A28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285" w:type="dxa"/>
          </w:tcPr>
          <w:p w14:paraId="0D93A0F0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7391D7B3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</w:tcPr>
          <w:p w14:paraId="3D0CD6ED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09E2754" w14:textId="77777777" w:rsidR="007B01A3" w:rsidRPr="00C62AA6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856AC" w:rsidRPr="00C62AA6" w14:paraId="54268DB9" w14:textId="77777777" w:rsidTr="007856AC">
        <w:trPr>
          <w:trHeight w:val="272"/>
          <w:tblHeader/>
        </w:trPr>
        <w:tc>
          <w:tcPr>
            <w:tcW w:w="2520" w:type="dxa"/>
          </w:tcPr>
          <w:p w14:paraId="3E778BB1" w14:textId="77777777" w:rsidR="007856AC" w:rsidRPr="00C62AA6" w:rsidRDefault="007856AC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3" w:type="dxa"/>
            <w:gridSpan w:val="19"/>
          </w:tcPr>
          <w:p w14:paraId="0B36E61D" w14:textId="77777777" w:rsidR="007856AC" w:rsidRPr="00C62AA6" w:rsidRDefault="007856AC" w:rsidP="007856A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11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44A8F" w:rsidRPr="00C62AA6" w14:paraId="30ADA5ED" w14:textId="77777777" w:rsidTr="007856AC">
        <w:tc>
          <w:tcPr>
            <w:tcW w:w="2520" w:type="dxa"/>
          </w:tcPr>
          <w:p w14:paraId="6617CBF8" w14:textId="77777777" w:rsidR="00144A8F" w:rsidRPr="00C62AA6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4" w:type="dxa"/>
          </w:tcPr>
          <w:p w14:paraId="39F8DA29" w14:textId="164B739C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843</w:t>
            </w:r>
          </w:p>
        </w:tc>
        <w:tc>
          <w:tcPr>
            <w:tcW w:w="270" w:type="dxa"/>
          </w:tcPr>
          <w:p w14:paraId="1AD63468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A547A2" w14:textId="58A8402B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DB9E121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FE6935" w14:textId="3AA68FF9" w:rsidR="00144A8F" w:rsidRPr="00C62AA6" w:rsidRDefault="007F0795" w:rsidP="00144A8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270" w:type="dxa"/>
          </w:tcPr>
          <w:p w14:paraId="1116F544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8CBF178" w14:textId="0B8EEB99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85" w:type="dxa"/>
          </w:tcPr>
          <w:p w14:paraId="02FB522D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7E8C4A0E" w14:textId="62C51237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4" w:type="dxa"/>
          </w:tcPr>
          <w:p w14:paraId="670206C1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3C9FAD8" w14:textId="497606D4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285" w:type="dxa"/>
          </w:tcPr>
          <w:p w14:paraId="06A91D6B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0DA4965" w14:textId="119469CB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713E7205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3A90ADA" w14:textId="5CD926BF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85" w:type="dxa"/>
          </w:tcPr>
          <w:p w14:paraId="0712095E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59FE0927" w14:textId="176AA49D" w:rsidR="00144A8F" w:rsidRPr="00C62AA6" w:rsidRDefault="00144A8F" w:rsidP="00144A8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01B20B3E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2665F67B" w14:textId="24C13474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536</w:t>
            </w:r>
          </w:p>
        </w:tc>
      </w:tr>
      <w:tr w:rsidR="00144A8F" w:rsidRPr="00C62AA6" w14:paraId="270D004F" w14:textId="77777777" w:rsidTr="007856AC">
        <w:tc>
          <w:tcPr>
            <w:tcW w:w="2520" w:type="dxa"/>
          </w:tcPr>
          <w:p w14:paraId="10C34C64" w14:textId="77777777" w:rsidR="00144A8F" w:rsidRPr="00C62AA6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24" w:type="dxa"/>
          </w:tcPr>
          <w:p w14:paraId="2F566342" w14:textId="4554C141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996</w:t>
            </w:r>
          </w:p>
        </w:tc>
        <w:tc>
          <w:tcPr>
            <w:tcW w:w="270" w:type="dxa"/>
          </w:tcPr>
          <w:p w14:paraId="202AA708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569F65" w14:textId="4D2A5ECC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592DB617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AF665F" w14:textId="1F0A97AE" w:rsidR="00144A8F" w:rsidRPr="00C62AA6" w:rsidRDefault="007F0795" w:rsidP="00144A8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270" w:type="dxa"/>
          </w:tcPr>
          <w:p w14:paraId="68F7386E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6F3CBFB5" w14:textId="41E383C7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85" w:type="dxa"/>
          </w:tcPr>
          <w:p w14:paraId="0893643D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197937C7" w14:textId="140C581E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284" w:type="dxa"/>
          </w:tcPr>
          <w:p w14:paraId="5A5D88EF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15B2924" w14:textId="52ED9B2A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5" w:type="dxa"/>
          </w:tcPr>
          <w:p w14:paraId="31462EA2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6C77CD8C" w14:textId="13F0E8AA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284" w:type="dxa"/>
          </w:tcPr>
          <w:p w14:paraId="4B1565C0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EED5430" w14:textId="77777777" w:rsidR="00144A8F" w:rsidRPr="00C62AA6" w:rsidRDefault="00144A8F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41C37C52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3852930" w14:textId="3E554D5E" w:rsidR="00144A8F" w:rsidRPr="00C62AA6" w:rsidRDefault="00144A8F" w:rsidP="00144A8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2689D049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10083CB1" w14:textId="6A4C76EA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189</w:t>
            </w:r>
          </w:p>
        </w:tc>
      </w:tr>
      <w:tr w:rsidR="00144A8F" w:rsidRPr="00C62AA6" w14:paraId="2374F35C" w14:textId="77777777" w:rsidTr="007856AC">
        <w:tc>
          <w:tcPr>
            <w:tcW w:w="2520" w:type="dxa"/>
          </w:tcPr>
          <w:p w14:paraId="38D19E68" w14:textId="77777777" w:rsidR="00144A8F" w:rsidRPr="00C62AA6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24" w:type="dxa"/>
          </w:tcPr>
          <w:p w14:paraId="5CB6CF1A" w14:textId="0EE1D731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6C33F1AF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CBAD3A" w14:textId="1740E47A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270" w:type="dxa"/>
          </w:tcPr>
          <w:p w14:paraId="63C15E37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483D26" w14:textId="771EA221" w:rsidR="00144A8F" w:rsidRPr="00C62AA6" w:rsidRDefault="007F0795" w:rsidP="00144A8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A5E9420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296567BE" w14:textId="5814B2D4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485</w:t>
            </w:r>
          </w:p>
        </w:tc>
        <w:tc>
          <w:tcPr>
            <w:tcW w:w="285" w:type="dxa"/>
          </w:tcPr>
          <w:p w14:paraId="3249AEE1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4FC6B2D2" w14:textId="40F6ED7B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</w:p>
        </w:tc>
        <w:tc>
          <w:tcPr>
            <w:tcW w:w="284" w:type="dxa"/>
          </w:tcPr>
          <w:p w14:paraId="14C70E44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337AF05D" w14:textId="3A74B575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983</w:t>
            </w:r>
          </w:p>
        </w:tc>
        <w:tc>
          <w:tcPr>
            <w:tcW w:w="285" w:type="dxa"/>
          </w:tcPr>
          <w:p w14:paraId="0E63F954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C60C151" w14:textId="0BE7DAAE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84" w:type="dxa"/>
          </w:tcPr>
          <w:p w14:paraId="16E503F0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6AD4DAE9" w14:textId="03BC9DDA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285" w:type="dxa"/>
          </w:tcPr>
          <w:p w14:paraId="02DF1CDA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44628294" w14:textId="121AF6D5" w:rsidR="00144A8F" w:rsidRPr="00C62AA6" w:rsidRDefault="00144A8F" w:rsidP="00144A8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12384821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1433D4BC" w14:textId="18142373" w:rsidR="00144A8F" w:rsidRPr="00C62AA6" w:rsidRDefault="007F0795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144A8F" w:rsidRPr="00C62AA6" w14:paraId="10AC17EC" w14:textId="77777777" w:rsidTr="007856AC">
        <w:tc>
          <w:tcPr>
            <w:tcW w:w="2520" w:type="dxa"/>
          </w:tcPr>
          <w:p w14:paraId="58A8D9B3" w14:textId="77777777" w:rsidR="00144A8F" w:rsidRPr="00C62AA6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124" w:type="dxa"/>
          </w:tcPr>
          <w:p w14:paraId="60B49A97" w14:textId="4A6856E6" w:rsidR="00144A8F" w:rsidRPr="00C62AA6" w:rsidRDefault="007F0795" w:rsidP="00144A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144A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545</w:t>
            </w:r>
          </w:p>
        </w:tc>
        <w:tc>
          <w:tcPr>
            <w:tcW w:w="270" w:type="dxa"/>
          </w:tcPr>
          <w:p w14:paraId="0B9B88A5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D5EA18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18297D9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0846B6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A8D76BA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5010A9C4" w14:textId="77777777" w:rsidR="00144A8F" w:rsidRPr="00C62AA6" w:rsidRDefault="00144A8F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2A4DA922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005E4A88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3C5DFA54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7C5947D3" w14:textId="77777777" w:rsidR="00144A8F" w:rsidRPr="00C62AA6" w:rsidRDefault="00144A8F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082553AE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1B07EE97" w14:textId="77777777" w:rsidR="00144A8F" w:rsidRPr="00C62AA6" w:rsidRDefault="00144A8F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1A58C90F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5B2612BF" w14:textId="77777777" w:rsidR="00144A8F" w:rsidRPr="00C62AA6" w:rsidRDefault="00144A8F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5EAA2278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3FF943D0" w14:textId="26E4E880" w:rsidR="00144A8F" w:rsidRPr="00C62AA6" w:rsidRDefault="00144A8F" w:rsidP="00144A8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8AB63D1" w14:textId="77777777" w:rsidR="00144A8F" w:rsidRPr="00C62AA6" w:rsidRDefault="00144A8F" w:rsidP="00144A8F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42214049" w14:textId="77777777" w:rsidR="00144A8F" w:rsidRPr="00C62AA6" w:rsidRDefault="00144A8F" w:rsidP="00144A8F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571D2" w:rsidRPr="00C62AA6" w14:paraId="2456E9CE" w14:textId="77777777" w:rsidTr="007856AC">
        <w:tc>
          <w:tcPr>
            <w:tcW w:w="2520" w:type="dxa"/>
          </w:tcPr>
          <w:p w14:paraId="351E85B0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C62AA6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24" w:type="dxa"/>
          </w:tcPr>
          <w:p w14:paraId="6EFB7951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06A041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2C0DAC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B154A1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91114" w14:textId="77777777" w:rsidR="000571D2" w:rsidRDefault="000571D2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EA0FE3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1463910" w14:textId="77777777" w:rsidR="000571D2" w:rsidRDefault="000571D2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4E07D88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1E0B8CD7" w14:textId="490B5DCD" w:rsidR="000571D2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3C26D1F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3852FED3" w14:textId="77777777" w:rsidR="000571D2" w:rsidRDefault="000571D2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6306C0A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151A15B3" w14:textId="77777777" w:rsidR="000571D2" w:rsidRDefault="000571D2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24BF22A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53A079F1" w14:textId="77777777" w:rsidR="000571D2" w:rsidRDefault="000571D2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4E72EB4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29B86BF1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2311C70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7C0D4682" w14:textId="14950210" w:rsidR="000571D2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0571D2" w:rsidRPr="00C62AA6" w14:paraId="0692E04F" w14:textId="77777777" w:rsidTr="007856AC">
        <w:tc>
          <w:tcPr>
            <w:tcW w:w="2520" w:type="dxa"/>
          </w:tcPr>
          <w:p w14:paraId="355451FD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124" w:type="dxa"/>
          </w:tcPr>
          <w:p w14:paraId="7EDA1BB1" w14:textId="56C28F8E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0654BC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18586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605063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CD5EA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6B4F63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757B6F7" w14:textId="3C3FCCDB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85" w:type="dxa"/>
          </w:tcPr>
          <w:p w14:paraId="1B12E0B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3E44D00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70ECC7A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46B40CDC" w14:textId="77777777" w:rsidR="000571D2" w:rsidRPr="00C62AA6" w:rsidRDefault="000571D2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045E40F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EEE4268" w14:textId="7AAD2C0B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057655F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27CDAC52" w14:textId="77777777" w:rsidR="000571D2" w:rsidRPr="00C62AA6" w:rsidRDefault="000571D2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18587E5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15F46E95" w14:textId="4BD45E62" w:rsidR="000571D2" w:rsidRPr="00C62AA6" w:rsidRDefault="007F0795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5D4317D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71F607B7" w14:textId="2950AB5C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361</w:t>
            </w:r>
          </w:p>
        </w:tc>
      </w:tr>
      <w:tr w:rsidR="000571D2" w:rsidRPr="00C62AA6" w14:paraId="5E8C311F" w14:textId="77777777" w:rsidTr="007856AC">
        <w:tc>
          <w:tcPr>
            <w:tcW w:w="2520" w:type="dxa"/>
          </w:tcPr>
          <w:p w14:paraId="4BB3EEAC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24" w:type="dxa"/>
          </w:tcPr>
          <w:p w14:paraId="50D80A42" w14:textId="1961F421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0B0E74A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9DC2A5" w14:textId="1219092E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270" w:type="dxa"/>
          </w:tcPr>
          <w:p w14:paraId="7341129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727B0E" w14:textId="45690F28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</w:p>
        </w:tc>
        <w:tc>
          <w:tcPr>
            <w:tcW w:w="270" w:type="dxa"/>
          </w:tcPr>
          <w:p w14:paraId="1CE7800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78288D39" w14:textId="5C037587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85" w:type="dxa"/>
          </w:tcPr>
          <w:p w14:paraId="46BEB26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1CCDF1A8" w14:textId="7AF13A7B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284" w:type="dxa"/>
          </w:tcPr>
          <w:p w14:paraId="23BC794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10853199" w14:textId="5B43B730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285" w:type="dxa"/>
          </w:tcPr>
          <w:p w14:paraId="60CC72C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1E5C1EFA" w14:textId="1EE1C572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448</w:t>
            </w:r>
          </w:p>
        </w:tc>
        <w:tc>
          <w:tcPr>
            <w:tcW w:w="284" w:type="dxa"/>
          </w:tcPr>
          <w:p w14:paraId="4F1D18C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2A4BD6AB" w14:textId="77777777" w:rsidR="000571D2" w:rsidRPr="00C62AA6" w:rsidRDefault="000571D2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3A77323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9CD5400" w14:textId="4D78C28E" w:rsidR="000571D2" w:rsidRPr="00C62AA6" w:rsidRDefault="007F0795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186</w:t>
            </w:r>
          </w:p>
        </w:tc>
        <w:tc>
          <w:tcPr>
            <w:tcW w:w="284" w:type="dxa"/>
          </w:tcPr>
          <w:p w14:paraId="251C417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480763CB" w14:textId="406AD6A8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312</w:t>
            </w:r>
          </w:p>
        </w:tc>
      </w:tr>
      <w:tr w:rsidR="000571D2" w:rsidRPr="00C62AA6" w14:paraId="3535BF39" w14:textId="77777777" w:rsidTr="007856AC">
        <w:tc>
          <w:tcPr>
            <w:tcW w:w="2520" w:type="dxa"/>
          </w:tcPr>
          <w:p w14:paraId="43454BF3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47F9360" w14:textId="56479525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3D45AB8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D167B4" w14:textId="05F54CE7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6084372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45FB43" w14:textId="3C8B7C1F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70" w:type="dxa"/>
          </w:tcPr>
          <w:p w14:paraId="56C5167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61FC17B1" w14:textId="7895D600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1F25C52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70A546D" w14:textId="7E881085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32557D7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4BBFE7A" w14:textId="42E3D312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</w:p>
        </w:tc>
        <w:tc>
          <w:tcPr>
            <w:tcW w:w="285" w:type="dxa"/>
          </w:tcPr>
          <w:p w14:paraId="0B1E4E8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4B7AACC" w14:textId="11F0F7A0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4" w:type="dxa"/>
          </w:tcPr>
          <w:p w14:paraId="3520237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CFD270E" w14:textId="520392FC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5" w:type="dxa"/>
          </w:tcPr>
          <w:p w14:paraId="06D01EF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79411CF5" w14:textId="75008993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5200CF6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4225C26" w14:textId="232D6B6B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822</w:t>
            </w:r>
          </w:p>
        </w:tc>
      </w:tr>
      <w:tr w:rsidR="000571D2" w:rsidRPr="00C62AA6" w14:paraId="05036192" w14:textId="77777777" w:rsidTr="007856AC">
        <w:trPr>
          <w:trHeight w:val="290"/>
        </w:trPr>
        <w:tc>
          <w:tcPr>
            <w:tcW w:w="2520" w:type="dxa"/>
          </w:tcPr>
          <w:p w14:paraId="69F5C7FE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2A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50656C2" w14:textId="118F7CF2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2F3B112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0D628E" w14:textId="7F92F629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259</w:t>
            </w:r>
          </w:p>
        </w:tc>
        <w:tc>
          <w:tcPr>
            <w:tcW w:w="270" w:type="dxa"/>
          </w:tcPr>
          <w:p w14:paraId="048A983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FE130D" w14:textId="7BC0B09F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552DC5D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80BCD6D" w14:textId="7904C8DC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57D4C64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6AEE4" w14:textId="28196F58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393</w:t>
            </w:r>
          </w:p>
        </w:tc>
        <w:tc>
          <w:tcPr>
            <w:tcW w:w="284" w:type="dxa"/>
          </w:tcPr>
          <w:p w14:paraId="19301D4C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0B67D" w14:textId="7B56E0EC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574</w:t>
            </w:r>
          </w:p>
        </w:tc>
        <w:tc>
          <w:tcPr>
            <w:tcW w:w="285" w:type="dxa"/>
          </w:tcPr>
          <w:p w14:paraId="78C5B6F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A2974" w14:textId="7255404D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688</w:t>
            </w:r>
          </w:p>
        </w:tc>
        <w:tc>
          <w:tcPr>
            <w:tcW w:w="284" w:type="dxa"/>
          </w:tcPr>
          <w:p w14:paraId="24E538A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B65FE" w14:textId="608F94A9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496</w:t>
            </w:r>
          </w:p>
        </w:tc>
        <w:tc>
          <w:tcPr>
            <w:tcW w:w="285" w:type="dxa"/>
          </w:tcPr>
          <w:p w14:paraId="1844766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EF894" w14:textId="13ACE9FA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4313113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867CF" w14:textId="60C88F46" w:rsidR="000571D2" w:rsidRPr="00C62AA6" w:rsidRDefault="007F0795" w:rsidP="000571D2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217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731</w:t>
            </w:r>
          </w:p>
        </w:tc>
      </w:tr>
      <w:tr w:rsidR="000571D2" w:rsidRPr="00C62AA6" w14:paraId="3E895386" w14:textId="77777777" w:rsidTr="007856AC">
        <w:tc>
          <w:tcPr>
            <w:tcW w:w="2520" w:type="dxa"/>
          </w:tcPr>
          <w:p w14:paraId="6DC2CAB2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5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C62AA6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124" w:type="dxa"/>
            <w:vAlign w:val="bottom"/>
          </w:tcPr>
          <w:p w14:paraId="64E6F264" w14:textId="60A8C487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0AEDDD8B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58D098" w14:textId="10F365CD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688</w:t>
            </w:r>
          </w:p>
        </w:tc>
        <w:tc>
          <w:tcPr>
            <w:tcW w:w="270" w:type="dxa"/>
            <w:vAlign w:val="bottom"/>
          </w:tcPr>
          <w:p w14:paraId="044752C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3F63ED" w14:textId="5402A216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644</w:t>
            </w:r>
          </w:p>
        </w:tc>
        <w:tc>
          <w:tcPr>
            <w:tcW w:w="270" w:type="dxa"/>
            <w:vAlign w:val="bottom"/>
          </w:tcPr>
          <w:p w14:paraId="7DE9477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7966E423" w14:textId="41C08664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285" w:type="dxa"/>
            <w:vAlign w:val="bottom"/>
          </w:tcPr>
          <w:p w14:paraId="7B4AF92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0644BF9C" w14:textId="1D689DD6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  <w:vAlign w:val="bottom"/>
          </w:tcPr>
          <w:p w14:paraId="16777BF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00DAB634" w14:textId="561D45FD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734</w:t>
            </w:r>
          </w:p>
        </w:tc>
        <w:tc>
          <w:tcPr>
            <w:tcW w:w="285" w:type="dxa"/>
            <w:vAlign w:val="bottom"/>
          </w:tcPr>
          <w:p w14:paraId="618CA0B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6AFE4C51" w14:textId="546147E7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84" w:type="dxa"/>
            <w:vAlign w:val="bottom"/>
          </w:tcPr>
          <w:p w14:paraId="38C2C1C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2291B16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4A4FDE1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7508D79F" w14:textId="1A9992DB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F44EDD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42652D58" w14:textId="61A10572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887</w:t>
            </w:r>
          </w:p>
        </w:tc>
      </w:tr>
      <w:tr w:rsidR="000571D2" w:rsidRPr="00C62AA6" w14:paraId="3B214826" w14:textId="77777777" w:rsidTr="007856AC">
        <w:tc>
          <w:tcPr>
            <w:tcW w:w="2520" w:type="dxa"/>
          </w:tcPr>
          <w:p w14:paraId="35560B41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เงินกู้ยืมระยะยาวที่ถึงกำหนด</w:t>
            </w:r>
          </w:p>
        </w:tc>
        <w:tc>
          <w:tcPr>
            <w:tcW w:w="1124" w:type="dxa"/>
          </w:tcPr>
          <w:p w14:paraId="40FA92B5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7DAF84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73A36B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5121BB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87BEF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B55D1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2EC071D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</w:tcPr>
          <w:p w14:paraId="27DC8AC5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14:paraId="52C4617C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52DCBB8C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</w:tcPr>
          <w:p w14:paraId="7913BA1B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4D78C4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5C2C698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2EDA8BE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11353D6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280C21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</w:tcPr>
          <w:p w14:paraId="60A32FB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F6987B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</w:tcPr>
          <w:p w14:paraId="3E897A3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</w:tr>
      <w:tr w:rsidR="000571D2" w:rsidRPr="00C62AA6" w14:paraId="0D4B826D" w14:textId="77777777" w:rsidTr="007856AC">
        <w:tc>
          <w:tcPr>
            <w:tcW w:w="2520" w:type="dxa"/>
          </w:tcPr>
          <w:p w14:paraId="06D9A2F0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 xml:space="preserve">  ชำระภายในหนึ่งปี</w:t>
            </w:r>
          </w:p>
        </w:tc>
        <w:tc>
          <w:tcPr>
            <w:tcW w:w="1124" w:type="dxa"/>
          </w:tcPr>
          <w:p w14:paraId="664C8F7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2282CC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BC89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5BC01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E628A0" w14:textId="55199EA3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270" w:type="dxa"/>
          </w:tcPr>
          <w:p w14:paraId="52B140E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75143317" w14:textId="4E3CDEA9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285" w:type="dxa"/>
          </w:tcPr>
          <w:p w14:paraId="22F8E14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40E75E99" w14:textId="01D8FEAF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284" w:type="dxa"/>
          </w:tcPr>
          <w:p w14:paraId="0724EC73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2E8FBB97" w14:textId="709E7C50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5B1C521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68862C12" w14:textId="4EBFEA8B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284" w:type="dxa"/>
          </w:tcPr>
          <w:p w14:paraId="7E55A81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371DAC35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086435D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773132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4B1F3D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19E5506F" w14:textId="1B0A8393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0571D2" w:rsidRPr="00C62AA6" w14:paraId="333D7B3D" w14:textId="77777777" w:rsidTr="007856AC">
        <w:tc>
          <w:tcPr>
            <w:tcW w:w="2520" w:type="dxa"/>
          </w:tcPr>
          <w:p w14:paraId="24D749BE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124" w:type="dxa"/>
          </w:tcPr>
          <w:p w14:paraId="7234D610" w14:textId="20B2580C" w:rsidR="000571D2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932</w:t>
            </w:r>
          </w:p>
        </w:tc>
        <w:tc>
          <w:tcPr>
            <w:tcW w:w="270" w:type="dxa"/>
          </w:tcPr>
          <w:p w14:paraId="70050E0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F9452C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1DF55D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EDF7EB" w14:textId="77777777" w:rsidR="000571D2" w:rsidRDefault="000571D2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74CDD2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ACCA824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685B1C6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0A5EA060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B3B326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9089338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3904BF6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062FE07C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75C3B78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7063D47C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40DB865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40BE9E96" w14:textId="77777777" w:rsidR="000571D2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6BD6C38C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2918B0A5" w14:textId="19327169" w:rsidR="000571D2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932</w:t>
            </w:r>
          </w:p>
        </w:tc>
      </w:tr>
      <w:tr w:rsidR="000571D2" w:rsidRPr="00C62AA6" w14:paraId="4336229C" w14:textId="77777777" w:rsidTr="007856AC">
        <w:tc>
          <w:tcPr>
            <w:tcW w:w="2520" w:type="dxa"/>
          </w:tcPr>
          <w:p w14:paraId="58ADB012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24" w:type="dxa"/>
          </w:tcPr>
          <w:p w14:paraId="1A48855F" w14:textId="591259E7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B31576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F274E9" w14:textId="688E0763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67C09E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94B50A" w14:textId="3D8F9832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767</w:t>
            </w:r>
          </w:p>
        </w:tc>
        <w:tc>
          <w:tcPr>
            <w:tcW w:w="270" w:type="dxa"/>
          </w:tcPr>
          <w:p w14:paraId="76F21D7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41616075" w14:textId="33A6F8FE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285" w:type="dxa"/>
          </w:tcPr>
          <w:p w14:paraId="4FBE36A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4F438FD1" w14:textId="41A84009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6DF1150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4C067B0" w14:textId="05D7A21B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285" w:type="dxa"/>
          </w:tcPr>
          <w:p w14:paraId="7456A2F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3AB73B12" w14:textId="40BF1EA5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2261EAE5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217D265D" w14:textId="113630CD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85" w:type="dxa"/>
          </w:tcPr>
          <w:p w14:paraId="5935891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75D8FFE2" w14:textId="057B8916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20DD7AB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6BB96A76" w14:textId="5D843791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</w:tr>
      <w:tr w:rsidR="000571D2" w:rsidRPr="00C62AA6" w14:paraId="20CF37A8" w14:textId="77777777" w:rsidTr="007856AC">
        <w:tc>
          <w:tcPr>
            <w:tcW w:w="2520" w:type="dxa"/>
          </w:tcPr>
          <w:p w14:paraId="0EDA8A53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24" w:type="dxa"/>
          </w:tcPr>
          <w:p w14:paraId="70F948D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66C9D9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6DEA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6F8B856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C484E5" w14:textId="358BBA1D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613</w:t>
            </w:r>
          </w:p>
        </w:tc>
        <w:tc>
          <w:tcPr>
            <w:tcW w:w="270" w:type="dxa"/>
          </w:tcPr>
          <w:p w14:paraId="642B343C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687FC2FA" w14:textId="7404889E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85" w:type="dxa"/>
          </w:tcPr>
          <w:p w14:paraId="0867E13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1437C024" w14:textId="0BA3A1F9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84" w:type="dxa"/>
          </w:tcPr>
          <w:p w14:paraId="39D2F1A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6C8D85EE" w14:textId="3303C35E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85" w:type="dxa"/>
          </w:tcPr>
          <w:p w14:paraId="0C57FBB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615A4D" w14:textId="233E27A8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7FD2113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38EC462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5B4B01E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6795EC2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7D91E5E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612D457A" w14:textId="4C633788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</w:p>
        </w:tc>
      </w:tr>
      <w:tr w:rsidR="000571D2" w:rsidRPr="00C62AA6" w14:paraId="06EE20E6" w14:textId="77777777" w:rsidTr="007856AC">
        <w:tc>
          <w:tcPr>
            <w:tcW w:w="2520" w:type="dxa"/>
          </w:tcPr>
          <w:p w14:paraId="4896F5CE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24" w:type="dxa"/>
          </w:tcPr>
          <w:p w14:paraId="6260CE81" w14:textId="28773488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</w:t>
            </w:r>
          </w:p>
        </w:tc>
        <w:tc>
          <w:tcPr>
            <w:tcW w:w="270" w:type="dxa"/>
          </w:tcPr>
          <w:p w14:paraId="36DF0F9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650C5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D961C5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CA608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8E58E2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598B6514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53B1943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5E900E05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5776C25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0209518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3A887E8E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16BEC6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4457E0B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7A557F8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5" w:type="dxa"/>
          </w:tcPr>
          <w:p w14:paraId="3D0A928C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59A4CE5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</w:tcPr>
          <w:p w14:paraId="228DA6E5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2F486241" w14:textId="77E3A5AF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</w:t>
            </w:r>
          </w:p>
        </w:tc>
      </w:tr>
      <w:tr w:rsidR="000571D2" w:rsidRPr="00C62AA6" w14:paraId="23E28349" w14:textId="77777777" w:rsidTr="007856AC">
        <w:tc>
          <w:tcPr>
            <w:tcW w:w="2520" w:type="dxa"/>
          </w:tcPr>
          <w:p w14:paraId="7870BD64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</w:rPr>
            </w:pPr>
            <w:r w:rsidRPr="00C62AA6">
              <w:rPr>
                <w:rFonts w:ascii="Angsana New" w:hAnsi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81E9B1E" w14:textId="7F728BEB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270" w:type="dxa"/>
          </w:tcPr>
          <w:p w14:paraId="6931960D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566DDB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C12B1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9E3A70" w14:textId="654B4488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0795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E34BFE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8B35D0E" w14:textId="7571B025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85" w:type="dxa"/>
          </w:tcPr>
          <w:p w14:paraId="1405D567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ED898E0" w14:textId="0136E1F5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84" w:type="dxa"/>
          </w:tcPr>
          <w:p w14:paraId="166D95A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512FE10" w14:textId="7BF724C8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85" w:type="dxa"/>
          </w:tcPr>
          <w:p w14:paraId="44A96FD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334AEFA" w14:textId="6A83B5BC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072969D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5ACD24DB" w14:textId="18FACE04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296</w:t>
            </w:r>
          </w:p>
        </w:tc>
        <w:tc>
          <w:tcPr>
            <w:tcW w:w="285" w:type="dxa"/>
          </w:tcPr>
          <w:p w14:paraId="0B0BCCA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EB746D6" w14:textId="45C2652F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75357E" w:rsidRPr="007535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3825589C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BC51C7C" w14:textId="64C42E4C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571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692</w:t>
            </w:r>
          </w:p>
        </w:tc>
      </w:tr>
      <w:tr w:rsidR="000571D2" w:rsidRPr="00C62AA6" w14:paraId="02B427E1" w14:textId="77777777" w:rsidTr="007856AC">
        <w:tc>
          <w:tcPr>
            <w:tcW w:w="2520" w:type="dxa"/>
          </w:tcPr>
          <w:p w14:paraId="43D350E0" w14:textId="77777777" w:rsidR="000571D2" w:rsidRPr="00C62AA6" w:rsidRDefault="000571D2" w:rsidP="0005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4"/>
                <w:szCs w:val="24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CD2748C" w14:textId="3DD59286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50CDEA29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D15CB" w14:textId="022C8940" w:rsidR="000571D2" w:rsidRPr="00C62AA6" w:rsidRDefault="007F0795" w:rsidP="000571D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5359B9A1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327C3" w14:textId="683E5A3B" w:rsidR="000571D2" w:rsidRPr="00C62AA6" w:rsidRDefault="007F0795" w:rsidP="000571D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2989284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9F2E0" w14:textId="0CDEB552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745</w:t>
            </w:r>
          </w:p>
        </w:tc>
        <w:tc>
          <w:tcPr>
            <w:tcW w:w="285" w:type="dxa"/>
          </w:tcPr>
          <w:p w14:paraId="7D4723C2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3C602" w14:textId="0C626D70" w:rsidR="000571D2" w:rsidRPr="00C62AA6" w:rsidRDefault="007F0795" w:rsidP="000571D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3640105F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D797" w14:textId="14F31470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276</w:t>
            </w:r>
          </w:p>
        </w:tc>
        <w:tc>
          <w:tcPr>
            <w:tcW w:w="285" w:type="dxa"/>
          </w:tcPr>
          <w:p w14:paraId="4B1B95D8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05F13" w14:textId="38DFBE47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84" w:type="dxa"/>
          </w:tcPr>
          <w:p w14:paraId="325C536A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8D88F" w14:textId="0636A629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359</w:t>
            </w:r>
          </w:p>
        </w:tc>
        <w:tc>
          <w:tcPr>
            <w:tcW w:w="285" w:type="dxa"/>
          </w:tcPr>
          <w:p w14:paraId="5798B1A0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33280" w14:textId="4F436A26" w:rsidR="000571D2" w:rsidRPr="00C62AA6" w:rsidRDefault="000571D2" w:rsidP="000571D2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F0795"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4" w:type="dxa"/>
          </w:tcPr>
          <w:p w14:paraId="02151725" w14:textId="77777777" w:rsidR="000571D2" w:rsidRPr="00C62AA6" w:rsidRDefault="000571D2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9438" w14:textId="0EE2DC0D" w:rsidR="000571D2" w:rsidRPr="00C62AA6" w:rsidRDefault="007F0795" w:rsidP="000571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5357E" w:rsidRPr="00753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0571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F07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134</w:t>
            </w:r>
          </w:p>
        </w:tc>
      </w:tr>
    </w:tbl>
    <w:p w14:paraId="546A8CC6" w14:textId="77777777" w:rsidR="00D21FF1" w:rsidRPr="00045B75" w:rsidRDefault="00D21FF1" w:rsidP="00045B75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16A75DF4" w14:textId="77777777" w:rsidR="00295780" w:rsidRPr="00B377E0" w:rsidRDefault="00295780" w:rsidP="00001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Angsana New" w:hAnsi="Angsana New"/>
          <w:sz w:val="23"/>
          <w:szCs w:val="23"/>
        </w:rPr>
      </w:pPr>
    </w:p>
    <w:p w14:paraId="2DCC11D7" w14:textId="77777777" w:rsidR="000011F4" w:rsidRPr="00B377E0" w:rsidRDefault="000011F4" w:rsidP="001C1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3150"/>
        </w:tabs>
        <w:spacing w:line="340" w:lineRule="exact"/>
        <w:rPr>
          <w:rFonts w:ascii="Angsana New" w:hAnsi="Angsana New"/>
          <w:sz w:val="24"/>
          <w:szCs w:val="24"/>
          <w:cs/>
        </w:rPr>
        <w:sectPr w:rsidR="000011F4" w:rsidRPr="00B377E0" w:rsidSect="00F61830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8D5216D" w14:textId="77777777" w:rsidR="00045B75" w:rsidRPr="00045B75" w:rsidRDefault="00045B75" w:rsidP="00045B75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cs="Angsana New"/>
          <w:i/>
          <w:iCs/>
          <w:szCs w:val="30"/>
          <w:u w:val="none"/>
        </w:rPr>
      </w:pPr>
      <w:r w:rsidRPr="00D614CD">
        <w:rPr>
          <w:rFonts w:cs="Angsana New"/>
          <w:i/>
          <w:iCs/>
          <w:szCs w:val="30"/>
          <w:u w:val="none"/>
          <w:cs/>
        </w:rPr>
        <w:lastRenderedPageBreak/>
        <w:t>ลูกค้ารายใหญ่</w:t>
      </w:r>
    </w:p>
    <w:p w14:paraId="73700E8A" w14:textId="77777777" w:rsidR="00045B75" w:rsidRPr="00B377E0" w:rsidRDefault="00045B75" w:rsidP="00045B75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CEAA9F6" w14:textId="4C1E1D4C" w:rsidR="00045B75" w:rsidRPr="00045B75" w:rsidRDefault="00045B75" w:rsidP="0004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45B7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รายได้จากลูกค้ารายหนึ่งของกลุ่มบริษัท</w:t>
      </w:r>
      <w:r w:rsidRPr="00D0294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Pr="00D029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F0795" w:rsidRPr="007F079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151</w:t>
      </w:r>
      <w:r w:rsidR="00D0294D" w:rsidRPr="00D029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7F0795" w:rsidRPr="007F079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356</w:t>
      </w:r>
      <w:r w:rsidRPr="00D029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0294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045B7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045B75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7F0795" w:rsidRPr="007F0795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2559</w:t>
      </w:r>
      <w:r w:rsidR="00144A8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7F0795" w:rsidRPr="007F0795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131</w:t>
      </w:r>
      <w:r w:rsidR="00144A8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7F0795" w:rsidRPr="007F0795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473</w:t>
      </w:r>
      <w:r w:rsidRPr="00045B75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045B75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045B75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)</w:t>
      </w:r>
      <w:r w:rsidRPr="00045B7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045B7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</w:t>
      </w:r>
      <w:r w:rsidR="000571D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รายได้จากการขาย</w:t>
      </w:r>
      <w:r w:rsidRPr="00045B7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และบริการของกลุ่มบริษัท</w:t>
      </w:r>
    </w:p>
    <w:p w14:paraId="41871683" w14:textId="77777777" w:rsidR="00045B75" w:rsidRDefault="00045B75" w:rsidP="00045B75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="Angsana New" w:hAnsi="Angsana New" w:cs="Angsana New"/>
          <w:sz w:val="24"/>
          <w:szCs w:val="24"/>
        </w:rPr>
      </w:pPr>
    </w:p>
    <w:p w14:paraId="767778C0" w14:textId="77777777" w:rsidR="00FE775C" w:rsidRPr="00D614CD" w:rsidRDefault="00FE775C" w:rsidP="00045B75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cs="Angsana New"/>
          <w:i/>
          <w:iCs/>
          <w:szCs w:val="30"/>
          <w:u w:val="none"/>
        </w:rPr>
      </w:pPr>
      <w:r w:rsidRPr="00D614CD">
        <w:rPr>
          <w:rFonts w:cs="Angsana New"/>
          <w:i/>
          <w:iCs/>
          <w:szCs w:val="30"/>
          <w:u w:val="none"/>
          <w:cs/>
        </w:rPr>
        <w:t>ส่วนงานภูมิศาสตร์</w:t>
      </w:r>
    </w:p>
    <w:p w14:paraId="606063CC" w14:textId="77777777" w:rsidR="001A5B08" w:rsidRPr="00D614CD" w:rsidRDefault="001A5B08" w:rsidP="00FE7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CE1614C" w14:textId="77777777" w:rsidR="001A5B08" w:rsidRPr="00D614CD" w:rsidRDefault="00FE775C" w:rsidP="001A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614C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</w:t>
      </w:r>
      <w:r w:rsidRPr="00D614C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 w:rsidRPr="00D614C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ภูมิศาสตร์ของลูกค้า </w:t>
      </w:r>
      <w:r w:rsidRPr="00D614C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614C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1D5E98CC" w14:textId="77777777" w:rsidR="001A5B08" w:rsidRPr="00D614CD" w:rsidRDefault="001A5B08" w:rsidP="001A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1188B12" w14:textId="77777777" w:rsidR="00FE775C" w:rsidRPr="002D29A2" w:rsidRDefault="00FE775C" w:rsidP="001A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14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59C1DE3" w14:textId="77777777" w:rsidR="00FE775C" w:rsidRPr="00075F9C" w:rsidRDefault="00FE775C" w:rsidP="00FE775C">
      <w:pPr>
        <w:rPr>
          <w:sz w:val="28"/>
          <w:szCs w:val="28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618"/>
        <w:gridCol w:w="1440"/>
        <w:gridCol w:w="270"/>
        <w:gridCol w:w="1440"/>
        <w:gridCol w:w="270"/>
        <w:gridCol w:w="1080"/>
        <w:gridCol w:w="270"/>
        <w:gridCol w:w="1080"/>
      </w:tblGrid>
      <w:tr w:rsidR="00FE775C" w:rsidRPr="002D29A2" w14:paraId="4EC647B2" w14:textId="77777777" w:rsidTr="00195231">
        <w:tc>
          <w:tcPr>
            <w:tcW w:w="3618" w:type="dxa"/>
          </w:tcPr>
          <w:p w14:paraId="413359F8" w14:textId="77777777" w:rsidR="00FE775C" w:rsidRPr="002D29A2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A0F4407" w14:textId="77777777" w:rsidR="00FE775C" w:rsidRPr="002D29A2" w:rsidRDefault="00FE775C" w:rsidP="00A542C2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D29A2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66B19E93" w14:textId="77777777" w:rsidR="00FE775C" w:rsidRPr="002D29A2" w:rsidRDefault="00FE775C" w:rsidP="00A542C2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471D6C08" w14:textId="77777777" w:rsidR="00FE775C" w:rsidRPr="002D29A2" w:rsidRDefault="00FE775C" w:rsidP="00A542C2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D29A2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FE775C" w:rsidRPr="002D29A2" w14:paraId="20911349" w14:textId="77777777" w:rsidTr="00195231">
        <w:tc>
          <w:tcPr>
            <w:tcW w:w="3618" w:type="dxa"/>
          </w:tcPr>
          <w:p w14:paraId="27B95ADF" w14:textId="77777777" w:rsidR="00FE775C" w:rsidRPr="002D29A2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CDFE35F" w14:textId="6BAF8A8B" w:rsidR="00FE775C" w:rsidRPr="002D29A2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04227C7F" w14:textId="77777777" w:rsidR="00FE775C" w:rsidRPr="002D29A2" w:rsidRDefault="00FE775C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A0EC477" w14:textId="2FF0A577" w:rsidR="00FE775C" w:rsidRPr="002D29A2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6393E923" w14:textId="77777777" w:rsidR="00FE775C" w:rsidRPr="002D29A2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C63D0BC" w14:textId="1537DE74" w:rsidR="00FE775C" w:rsidRPr="002D29A2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5C4BA126" w14:textId="77777777" w:rsidR="00FE775C" w:rsidRPr="002D29A2" w:rsidRDefault="00FE775C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C721B60" w14:textId="6A5F3650" w:rsidR="00FE775C" w:rsidRPr="002D29A2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E775C" w:rsidRPr="002D29A2" w14:paraId="531A12CE" w14:textId="77777777" w:rsidTr="00195231">
        <w:tc>
          <w:tcPr>
            <w:tcW w:w="3618" w:type="dxa"/>
          </w:tcPr>
          <w:p w14:paraId="789D9016" w14:textId="77777777" w:rsidR="00FE775C" w:rsidRPr="002D29A2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850" w:type="dxa"/>
            <w:gridSpan w:val="7"/>
          </w:tcPr>
          <w:p w14:paraId="4FADA184" w14:textId="77777777" w:rsidR="00FE775C" w:rsidRPr="002D29A2" w:rsidRDefault="00FE775C" w:rsidP="00A542C2">
            <w:pPr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D29A2">
              <w:rPr>
                <w:rFonts w:ascii="Angsana New" w:hAnsi="Angsana New" w:hint="cs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144A8F" w:rsidRPr="002D29A2" w14:paraId="78C119BA" w14:textId="77777777" w:rsidTr="00195231">
        <w:tc>
          <w:tcPr>
            <w:tcW w:w="3618" w:type="dxa"/>
          </w:tcPr>
          <w:p w14:paraId="2A50381D" w14:textId="77777777" w:rsidR="00144A8F" w:rsidRPr="002D29A2" w:rsidRDefault="00144A8F" w:rsidP="00144A8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D29A2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40" w:type="dxa"/>
          </w:tcPr>
          <w:p w14:paraId="62856AC1" w14:textId="42808F91" w:rsidR="00144A8F" w:rsidRPr="00364B00" w:rsidRDefault="007F0795" w:rsidP="00C23776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296</w:t>
            </w:r>
            <w:r w:rsidR="00D0294D" w:rsidRPr="00364B00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837</w:t>
            </w:r>
          </w:p>
        </w:tc>
        <w:tc>
          <w:tcPr>
            <w:tcW w:w="270" w:type="dxa"/>
          </w:tcPr>
          <w:p w14:paraId="335D4D20" w14:textId="77777777" w:rsidR="00144A8F" w:rsidRPr="003438A1" w:rsidRDefault="00144A8F" w:rsidP="00144A8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D648464" w14:textId="6734C6C4" w:rsidR="00144A8F" w:rsidRPr="003438A1" w:rsidRDefault="007F0795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242</w:t>
            </w:r>
            <w:r w:rsidR="00144A8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953</w:t>
            </w:r>
          </w:p>
        </w:tc>
        <w:tc>
          <w:tcPr>
            <w:tcW w:w="270" w:type="dxa"/>
          </w:tcPr>
          <w:p w14:paraId="3437B9E9" w14:textId="77777777" w:rsidR="00144A8F" w:rsidRPr="002D29A2" w:rsidRDefault="00144A8F" w:rsidP="00144A8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8E3E15B" w14:textId="76DC4398" w:rsidR="00144A8F" w:rsidRPr="002D29A2" w:rsidRDefault="007F0795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75357E" w:rsidRPr="0075357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4D74E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145</w:t>
            </w:r>
          </w:p>
        </w:tc>
        <w:tc>
          <w:tcPr>
            <w:tcW w:w="270" w:type="dxa"/>
          </w:tcPr>
          <w:p w14:paraId="3949455D" w14:textId="77777777" w:rsidR="00144A8F" w:rsidRPr="002D29A2" w:rsidRDefault="00144A8F" w:rsidP="00144A8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AF6CA70" w14:textId="2FF4B643" w:rsidR="00144A8F" w:rsidRPr="002D29A2" w:rsidRDefault="007F0795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75357E" w:rsidRPr="0075357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144A8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261</w:t>
            </w:r>
          </w:p>
        </w:tc>
      </w:tr>
      <w:tr w:rsidR="00144A8F" w:rsidRPr="002D29A2" w14:paraId="54256A22" w14:textId="77777777" w:rsidTr="00195231">
        <w:tc>
          <w:tcPr>
            <w:tcW w:w="3618" w:type="dxa"/>
          </w:tcPr>
          <w:p w14:paraId="2304FC1E" w14:textId="77777777" w:rsidR="00144A8F" w:rsidRPr="002D29A2" w:rsidRDefault="00144A8F" w:rsidP="00144A8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D29A2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440" w:type="dxa"/>
          </w:tcPr>
          <w:p w14:paraId="1148D501" w14:textId="71398D59" w:rsidR="00144A8F" w:rsidRPr="00364B00" w:rsidRDefault="007F0795" w:rsidP="00C23776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  <w:r w:rsidR="0075357E" w:rsidRPr="0075357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  <w:r w:rsidR="00D0294D" w:rsidRPr="00364B00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551</w:t>
            </w:r>
          </w:p>
        </w:tc>
        <w:tc>
          <w:tcPr>
            <w:tcW w:w="270" w:type="dxa"/>
          </w:tcPr>
          <w:p w14:paraId="3220537E" w14:textId="77777777" w:rsidR="00144A8F" w:rsidRPr="003438A1" w:rsidRDefault="00144A8F" w:rsidP="00144A8F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D2FD13B" w14:textId="7D88BDAB" w:rsidR="00144A8F" w:rsidRPr="003438A1" w:rsidRDefault="007F0795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31</w:t>
            </w:r>
            <w:r w:rsidR="00144A8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786</w:t>
            </w:r>
          </w:p>
        </w:tc>
        <w:tc>
          <w:tcPr>
            <w:tcW w:w="270" w:type="dxa"/>
          </w:tcPr>
          <w:p w14:paraId="4E7A90B6" w14:textId="77777777" w:rsidR="00144A8F" w:rsidRPr="002D29A2" w:rsidRDefault="00144A8F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F0E6C82" w14:textId="7EEE663B" w:rsidR="00144A8F" w:rsidRPr="002D29A2" w:rsidRDefault="007F0795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752</w:t>
            </w:r>
          </w:p>
        </w:tc>
        <w:tc>
          <w:tcPr>
            <w:tcW w:w="270" w:type="dxa"/>
          </w:tcPr>
          <w:p w14:paraId="7765A19F" w14:textId="77777777" w:rsidR="00144A8F" w:rsidRPr="002D29A2" w:rsidRDefault="00144A8F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10F64E45" w14:textId="730A0927" w:rsidR="00144A8F" w:rsidRPr="002D29A2" w:rsidRDefault="007F0795" w:rsidP="00144A8F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74</w:t>
            </w:r>
            <w:r w:rsidR="0075357E" w:rsidRPr="0075357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</w:p>
        </w:tc>
      </w:tr>
      <w:tr w:rsidR="00144A8F" w:rsidRPr="00B377E0" w14:paraId="6B7114C4" w14:textId="77777777" w:rsidTr="00195231">
        <w:tc>
          <w:tcPr>
            <w:tcW w:w="3618" w:type="dxa"/>
          </w:tcPr>
          <w:p w14:paraId="3A65759D" w14:textId="77777777" w:rsidR="00144A8F" w:rsidRPr="002D29A2" w:rsidRDefault="00144A8F" w:rsidP="00144A8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9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5DEB04" w14:textId="06B96E4C" w:rsidR="00144A8F" w:rsidRPr="00DE4E42" w:rsidRDefault="007F0795" w:rsidP="00144A8F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337</w:t>
            </w:r>
            <w:r w:rsidR="00D0294D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388</w:t>
            </w:r>
          </w:p>
        </w:tc>
        <w:tc>
          <w:tcPr>
            <w:tcW w:w="270" w:type="dxa"/>
          </w:tcPr>
          <w:p w14:paraId="6B0DD044" w14:textId="77777777" w:rsidR="00144A8F" w:rsidRPr="002D29A2" w:rsidRDefault="00144A8F" w:rsidP="00144A8F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FBBC6A" w14:textId="78784BA5" w:rsidR="00144A8F" w:rsidRPr="00DE4E42" w:rsidRDefault="007F0795" w:rsidP="00144A8F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274</w:t>
            </w:r>
            <w:r w:rsidR="00144A8F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739</w:t>
            </w:r>
          </w:p>
        </w:tc>
        <w:tc>
          <w:tcPr>
            <w:tcW w:w="270" w:type="dxa"/>
          </w:tcPr>
          <w:p w14:paraId="5377DDC9" w14:textId="77777777" w:rsidR="00144A8F" w:rsidRPr="002D29A2" w:rsidRDefault="00144A8F" w:rsidP="00144A8F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845976" w14:textId="2BF4A071" w:rsidR="00144A8F" w:rsidRPr="002D29A2" w:rsidRDefault="007F0795" w:rsidP="00144A8F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4D74EE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897</w:t>
            </w:r>
          </w:p>
        </w:tc>
        <w:tc>
          <w:tcPr>
            <w:tcW w:w="270" w:type="dxa"/>
          </w:tcPr>
          <w:p w14:paraId="4868DDDB" w14:textId="77777777" w:rsidR="00144A8F" w:rsidRPr="002D29A2" w:rsidRDefault="00144A8F" w:rsidP="00144A8F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3FA2A" w14:textId="33206CBB" w:rsidR="00144A8F" w:rsidRPr="002D29A2" w:rsidRDefault="007F0795" w:rsidP="00144A8F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75357E" w:rsidRPr="0075357E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  <w:r w:rsidR="00144A8F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00</w:t>
            </w:r>
            <w:r w:rsidRPr="007F079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</w:tr>
    </w:tbl>
    <w:p w14:paraId="6C36989D" w14:textId="77777777" w:rsidR="00403664" w:rsidRPr="00B377E0" w:rsidRDefault="00403664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589B128" w14:textId="3DF56F1C" w:rsidR="00DE151E" w:rsidRPr="00B377E0" w:rsidRDefault="007F0795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F0795">
        <w:rPr>
          <w:rFonts w:ascii="Angsana New" w:hAnsi="Angsana New" w:cs="Angsana New"/>
          <w:b/>
          <w:bCs/>
          <w:sz w:val="30"/>
          <w:szCs w:val="30"/>
          <w:lang w:val="en-US"/>
        </w:rPr>
        <w:t>25</w:t>
      </w:r>
      <w:r w:rsidR="00DE151E" w:rsidRPr="00B377E0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DE151E" w:rsidRPr="00D614CD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0E5DF139" w14:textId="77777777" w:rsidR="00DE151E" w:rsidRPr="00B377E0" w:rsidRDefault="00DE151E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270"/>
        <w:gridCol w:w="1440"/>
        <w:gridCol w:w="270"/>
        <w:gridCol w:w="1080"/>
        <w:gridCol w:w="270"/>
        <w:gridCol w:w="1080"/>
      </w:tblGrid>
      <w:tr w:rsidR="00DE151E" w:rsidRPr="00B377E0" w14:paraId="7D826B25" w14:textId="77777777" w:rsidTr="00195231">
        <w:trPr>
          <w:cantSplit/>
        </w:trPr>
        <w:tc>
          <w:tcPr>
            <w:tcW w:w="3708" w:type="dxa"/>
          </w:tcPr>
          <w:p w14:paraId="44FBD932" w14:textId="77777777" w:rsidR="00DE151E" w:rsidRPr="00B377E0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CC82391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092154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A50816F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2D7" w:rsidRPr="00B377E0" w14:paraId="59C57CE4" w14:textId="77777777" w:rsidTr="00195231">
        <w:trPr>
          <w:cantSplit/>
        </w:trPr>
        <w:tc>
          <w:tcPr>
            <w:tcW w:w="3708" w:type="dxa"/>
          </w:tcPr>
          <w:p w14:paraId="0F5552F8" w14:textId="77777777" w:rsidR="009202D7" w:rsidRPr="00B377E0" w:rsidRDefault="009202D7" w:rsidP="009202D7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575CB68E" w14:textId="2FE44868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1AD443D9" w14:textId="77777777" w:rsidR="009202D7" w:rsidRPr="002D29A2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C3BA2A3" w14:textId="2E391D94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76DB3A01" w14:textId="77777777" w:rsidR="009202D7" w:rsidRPr="002D29A2" w:rsidRDefault="009202D7" w:rsidP="009202D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34D1CB1" w14:textId="08D5FABF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50529488" w14:textId="77777777" w:rsidR="009202D7" w:rsidRPr="002D29A2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B190445" w14:textId="3DD88DA4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94DA3" w:rsidRPr="00B377E0" w14:paraId="69E767DA" w14:textId="77777777" w:rsidTr="00195231">
        <w:trPr>
          <w:cantSplit/>
        </w:trPr>
        <w:tc>
          <w:tcPr>
            <w:tcW w:w="3708" w:type="dxa"/>
          </w:tcPr>
          <w:p w14:paraId="08552F04" w14:textId="77777777" w:rsidR="00494DA3" w:rsidRPr="00B377E0" w:rsidRDefault="00494DA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</w:tcPr>
          <w:p w14:paraId="46F96D6A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4A8F" w:rsidRPr="00B377E0" w14:paraId="5668026E" w14:textId="77777777" w:rsidTr="00195231">
        <w:trPr>
          <w:cantSplit/>
        </w:trPr>
        <w:tc>
          <w:tcPr>
            <w:tcW w:w="3708" w:type="dxa"/>
          </w:tcPr>
          <w:p w14:paraId="6D88090F" w14:textId="77777777" w:rsidR="00144A8F" w:rsidRPr="00B377E0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6D06FC0" w14:textId="2961D8C4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555BD06C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579780" w14:textId="42F5F793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415BE24A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051416" w14:textId="1F794C6E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0294D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46E07CB7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1D4189" w14:textId="598DE997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144A8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144A8F" w:rsidRPr="00B377E0" w14:paraId="2CF64600" w14:textId="77777777" w:rsidTr="00195231">
        <w:trPr>
          <w:cantSplit/>
        </w:trPr>
        <w:tc>
          <w:tcPr>
            <w:tcW w:w="3708" w:type="dxa"/>
          </w:tcPr>
          <w:p w14:paraId="6F3211BF" w14:textId="77777777" w:rsidR="00144A8F" w:rsidRPr="00B377E0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รายได้จากการให้เช่าที่ดิน</w:t>
            </w:r>
          </w:p>
        </w:tc>
        <w:tc>
          <w:tcPr>
            <w:tcW w:w="1350" w:type="dxa"/>
          </w:tcPr>
          <w:p w14:paraId="6EDFB9C8" w14:textId="16D2D182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7E70EFE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636D7F4" w14:textId="43887CA6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1076F86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4E5740" w14:textId="3FACE9F4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4975F77C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A42397" w14:textId="4FBEF18B" w:rsidR="00144A8F" w:rsidRPr="00B377E0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144A8F" w:rsidRPr="00B377E0" w14:paraId="4FA9BD6D" w14:textId="77777777" w:rsidTr="00195231">
        <w:trPr>
          <w:cantSplit/>
        </w:trPr>
        <w:tc>
          <w:tcPr>
            <w:tcW w:w="3708" w:type="dxa"/>
          </w:tcPr>
          <w:p w14:paraId="7EE84849" w14:textId="762BAAFD" w:rsidR="00144A8F" w:rsidRPr="00B377E0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="009A1247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350" w:type="dxa"/>
          </w:tcPr>
          <w:p w14:paraId="302A1401" w14:textId="613E9230" w:rsidR="00144A8F" w:rsidRPr="00B377E0" w:rsidRDefault="009A1247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594E2B06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D57C05" w14:textId="4D8E7A69" w:rsidR="00144A8F" w:rsidRPr="00B377E0" w:rsidRDefault="009A1247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67038270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AFEC7D" w14:textId="28398DD5" w:rsidR="00144A8F" w:rsidRPr="00B377E0" w:rsidRDefault="009A1247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270" w:type="dxa"/>
          </w:tcPr>
          <w:p w14:paraId="54103D2B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077896" w14:textId="7AB6C132" w:rsidR="00144A8F" w:rsidRPr="00B377E0" w:rsidRDefault="009A1247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</w:tr>
      <w:tr w:rsidR="00144A8F" w:rsidRPr="00B377E0" w14:paraId="0AF04B89" w14:textId="77777777" w:rsidTr="00195231">
        <w:trPr>
          <w:cantSplit/>
        </w:trPr>
        <w:tc>
          <w:tcPr>
            <w:tcW w:w="3708" w:type="dxa"/>
          </w:tcPr>
          <w:p w14:paraId="0E9242DC" w14:textId="77777777" w:rsidR="00144A8F" w:rsidRPr="00B377E0" w:rsidRDefault="00144A8F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BA207" w14:textId="17189717" w:rsidR="00144A8F" w:rsidRPr="00DE4E42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29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B23B18B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5F1AE1" w14:textId="63F96298" w:rsidR="00144A8F" w:rsidRPr="00DE4E42" w:rsidRDefault="007F0795" w:rsidP="0014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4A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02970D79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C855D" w14:textId="2486B2CC" w:rsidR="00144A8F" w:rsidRPr="00B377E0" w:rsidRDefault="007F0795" w:rsidP="00144A8F">
            <w:pPr>
              <w:pStyle w:val="a0"/>
              <w:ind w:left="-1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029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47C539A6" w14:textId="77777777" w:rsidR="00144A8F" w:rsidRPr="00B377E0" w:rsidRDefault="00144A8F" w:rsidP="00144A8F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15F42" w14:textId="001EE5CD" w:rsidR="00144A8F" w:rsidRPr="00B377E0" w:rsidRDefault="007F0795" w:rsidP="00144A8F">
            <w:pPr>
              <w:pStyle w:val="a0"/>
              <w:ind w:left="-1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44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926</w:t>
            </w:r>
          </w:p>
        </w:tc>
      </w:tr>
    </w:tbl>
    <w:p w14:paraId="3F8E7141" w14:textId="77777777" w:rsidR="00DE151E" w:rsidRPr="00B377E0" w:rsidRDefault="00DE151E" w:rsidP="00AF6226">
      <w:pPr>
        <w:pStyle w:val="BodyText2"/>
        <w:tabs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69BA414" w14:textId="77777777" w:rsidR="00A63846" w:rsidRDefault="00A63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BF26876" w14:textId="3938623F" w:rsidR="00DE151E" w:rsidRPr="00B377E0" w:rsidRDefault="007F0795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F0795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26</w:t>
      </w:r>
      <w:r w:rsidR="00DE151E" w:rsidRPr="00B377E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E151E" w:rsidRPr="00D614C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ค่าใช้จ่ายในการบริหาร</w:t>
      </w:r>
    </w:p>
    <w:p w14:paraId="0D9E3E81" w14:textId="77777777" w:rsidR="00DE151E" w:rsidRPr="00B377E0" w:rsidRDefault="00DE151E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60"/>
        <w:gridCol w:w="270"/>
        <w:gridCol w:w="1161"/>
        <w:gridCol w:w="274"/>
        <w:gridCol w:w="1094"/>
        <w:gridCol w:w="274"/>
        <w:gridCol w:w="1058"/>
      </w:tblGrid>
      <w:tr w:rsidR="00DE151E" w:rsidRPr="00B377E0" w14:paraId="5328F62D" w14:textId="77777777" w:rsidTr="00EF5A66">
        <w:trPr>
          <w:cantSplit/>
          <w:trHeight w:val="406"/>
        </w:trPr>
        <w:tc>
          <w:tcPr>
            <w:tcW w:w="4068" w:type="dxa"/>
          </w:tcPr>
          <w:p w14:paraId="0AD080DB" w14:textId="77777777" w:rsidR="00DE151E" w:rsidRPr="00B377E0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3"/>
          </w:tcPr>
          <w:p w14:paraId="7BEC088D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291115DD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0F8096E1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2D7" w:rsidRPr="00B377E0" w14:paraId="4BBE250D" w14:textId="77777777" w:rsidTr="00EF5A66">
        <w:trPr>
          <w:cantSplit/>
          <w:trHeight w:val="421"/>
        </w:trPr>
        <w:tc>
          <w:tcPr>
            <w:tcW w:w="4068" w:type="dxa"/>
          </w:tcPr>
          <w:p w14:paraId="6578FE47" w14:textId="77777777" w:rsidR="009202D7" w:rsidRPr="00B377E0" w:rsidRDefault="009202D7" w:rsidP="009202D7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center"/>
          </w:tcPr>
          <w:p w14:paraId="6DBFD324" w14:textId="4A4026CE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7313F4C0" w14:textId="77777777" w:rsidR="009202D7" w:rsidRPr="002D29A2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61" w:type="dxa"/>
            <w:vAlign w:val="center"/>
          </w:tcPr>
          <w:p w14:paraId="5FA16082" w14:textId="2B8B4637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4" w:type="dxa"/>
          </w:tcPr>
          <w:p w14:paraId="4D0057AF" w14:textId="77777777" w:rsidR="009202D7" w:rsidRPr="002D29A2" w:rsidRDefault="009202D7" w:rsidP="009202D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94" w:type="dxa"/>
            <w:vAlign w:val="center"/>
          </w:tcPr>
          <w:p w14:paraId="2130A31A" w14:textId="7CB58AA2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4" w:type="dxa"/>
            <w:vAlign w:val="center"/>
          </w:tcPr>
          <w:p w14:paraId="61EDDDB5" w14:textId="77777777" w:rsidR="009202D7" w:rsidRPr="002D29A2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center"/>
          </w:tcPr>
          <w:p w14:paraId="7D5F4A9B" w14:textId="4D67BC11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94DA3" w:rsidRPr="00B377E0" w14:paraId="6165432A" w14:textId="77777777" w:rsidTr="00EF5A66">
        <w:trPr>
          <w:cantSplit/>
          <w:trHeight w:val="421"/>
        </w:trPr>
        <w:tc>
          <w:tcPr>
            <w:tcW w:w="4068" w:type="dxa"/>
          </w:tcPr>
          <w:p w14:paraId="58A05098" w14:textId="77777777" w:rsidR="00494DA3" w:rsidRPr="00B377E0" w:rsidRDefault="00494DA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91" w:type="dxa"/>
            <w:gridSpan w:val="7"/>
          </w:tcPr>
          <w:p w14:paraId="1940AE23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53CF" w:rsidRPr="00B377E0" w14:paraId="77734F34" w14:textId="77777777" w:rsidTr="00EF5A66">
        <w:trPr>
          <w:cantSplit/>
          <w:trHeight w:val="406"/>
        </w:trPr>
        <w:tc>
          <w:tcPr>
            <w:tcW w:w="4068" w:type="dxa"/>
          </w:tcPr>
          <w:p w14:paraId="04CE82EB" w14:textId="77777777" w:rsidR="00FC53CF" w:rsidRPr="00B377E0" w:rsidRDefault="00FC53CF" w:rsidP="00EF5A66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bookmarkStart w:id="15" w:name="_Hlk346549376"/>
            <w:r w:rsidRPr="00B377E0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ค่าที่ปรึกษาและกฎหมาย</w:t>
            </w:r>
          </w:p>
        </w:tc>
        <w:tc>
          <w:tcPr>
            <w:tcW w:w="1260" w:type="dxa"/>
          </w:tcPr>
          <w:p w14:paraId="018130FD" w14:textId="5154285E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441158D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FE4B28A" w14:textId="26B8064F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4" w:type="dxa"/>
          </w:tcPr>
          <w:p w14:paraId="63A24826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63B6C8D9" w14:textId="4BFF0951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76440E03" w14:textId="77777777" w:rsidR="00FC53CF" w:rsidRPr="00B377E0" w:rsidRDefault="00FC53CF" w:rsidP="00FC53CF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2BDA797C" w14:textId="582A3C91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FC53CF" w:rsidRPr="00B377E0" w14:paraId="31ECC926" w14:textId="77777777" w:rsidTr="00EF5A66">
        <w:trPr>
          <w:cantSplit/>
          <w:trHeight w:val="406"/>
        </w:trPr>
        <w:tc>
          <w:tcPr>
            <w:tcW w:w="4068" w:type="dxa"/>
          </w:tcPr>
          <w:p w14:paraId="1DB270D5" w14:textId="77777777" w:rsidR="00FC53CF" w:rsidRPr="00B377E0" w:rsidRDefault="00FC53CF" w:rsidP="00EF5A66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</w:tcPr>
          <w:p w14:paraId="619F676E" w14:textId="371D928B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0294D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4FCED0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7FBDD1F5" w14:textId="56DAE282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4" w:type="dxa"/>
          </w:tcPr>
          <w:p w14:paraId="302CA063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3B11BD86" w14:textId="4388005A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74" w:type="dxa"/>
          </w:tcPr>
          <w:p w14:paraId="32A08310" w14:textId="77777777" w:rsidR="00FC53CF" w:rsidRPr="00B377E0" w:rsidRDefault="00FC53CF" w:rsidP="00FC53CF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52D0DE4B" w14:textId="7F177C34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C53CF" w:rsidRPr="00B377E0" w14:paraId="02A950F7" w14:textId="77777777" w:rsidTr="00EF5A66">
        <w:trPr>
          <w:cantSplit/>
          <w:trHeight w:val="406"/>
        </w:trPr>
        <w:tc>
          <w:tcPr>
            <w:tcW w:w="4068" w:type="dxa"/>
          </w:tcPr>
          <w:p w14:paraId="63ED91D7" w14:textId="77777777" w:rsidR="00FC53CF" w:rsidRPr="00B377E0" w:rsidRDefault="00FC53CF" w:rsidP="00EF5A66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2C00D98C" w14:textId="4E91BC70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7A68DAD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0B95FA12" w14:textId="71A72DC7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4" w:type="dxa"/>
          </w:tcPr>
          <w:p w14:paraId="13A73E50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120E3844" w14:textId="0BEBCBC9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4" w:type="dxa"/>
          </w:tcPr>
          <w:p w14:paraId="46913AD5" w14:textId="77777777" w:rsidR="00FC53CF" w:rsidRPr="00B377E0" w:rsidRDefault="00FC53CF" w:rsidP="00FC53CF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4C8AC4B6" w14:textId="6900ED81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B6C22" w:rsidRPr="00B377E0" w14:paraId="247747B5" w14:textId="77777777" w:rsidTr="00EF5A66">
        <w:trPr>
          <w:cantSplit/>
          <w:trHeight w:val="406"/>
        </w:trPr>
        <w:tc>
          <w:tcPr>
            <w:tcW w:w="4068" w:type="dxa"/>
          </w:tcPr>
          <w:p w14:paraId="3493B4DA" w14:textId="77777777" w:rsidR="00CB6C22" w:rsidRPr="00364B00" w:rsidRDefault="00B056BB" w:rsidP="00EF5A66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64B0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1260" w:type="dxa"/>
          </w:tcPr>
          <w:p w14:paraId="218DCD9D" w14:textId="6E24445F" w:rsidR="00CB6C22" w:rsidRPr="00364B00" w:rsidRDefault="007F0795" w:rsidP="00A2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 w:hint="cs"/>
                <w:sz w:val="30"/>
                <w:szCs w:val="30"/>
              </w:rPr>
              <w:t>54</w:t>
            </w:r>
            <w:r w:rsidR="00A213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15D647" w14:textId="77777777" w:rsidR="00CB6C22" w:rsidRPr="00B377E0" w:rsidRDefault="00CB6C22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8CA3E41" w14:textId="77777777" w:rsidR="00CB6C22" w:rsidRDefault="00B056BB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61C322FF" w14:textId="77777777" w:rsidR="00CB6C22" w:rsidRPr="00B377E0" w:rsidRDefault="00CB6C22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1622733F" w14:textId="77777777" w:rsidR="00CB6C22" w:rsidRDefault="00B056BB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42ABECDC" w14:textId="77777777" w:rsidR="00CB6C22" w:rsidRPr="00B377E0" w:rsidRDefault="00CB6C22" w:rsidP="00FC53CF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58AA9DDF" w14:textId="77777777" w:rsidR="00CB6C22" w:rsidRDefault="00B056BB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15"/>
      <w:tr w:rsidR="00FC53CF" w:rsidRPr="00B377E0" w14:paraId="1C0F4937" w14:textId="77777777" w:rsidTr="00EF5A66">
        <w:trPr>
          <w:cantSplit/>
          <w:trHeight w:val="421"/>
        </w:trPr>
        <w:tc>
          <w:tcPr>
            <w:tcW w:w="4068" w:type="dxa"/>
          </w:tcPr>
          <w:p w14:paraId="0F06C07A" w14:textId="77777777" w:rsidR="00FC53CF" w:rsidRPr="00364B00" w:rsidRDefault="00FC53CF" w:rsidP="00EF5A66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12B402" w14:textId="78275651" w:rsidR="00FC53CF" w:rsidRPr="00364B00" w:rsidRDefault="007F0795" w:rsidP="00A2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D0294D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A213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90603C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EC8976A" w14:textId="2E074F7C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74" w:type="dxa"/>
          </w:tcPr>
          <w:p w14:paraId="5065B17F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85735DE" w14:textId="15D08340" w:rsidR="00FC53CF" w:rsidRPr="00B377E0" w:rsidRDefault="007F0795" w:rsidP="00FC53CF">
            <w:pPr>
              <w:pStyle w:val="a0"/>
              <w:tabs>
                <w:tab w:val="decimal" w:pos="843"/>
              </w:tabs>
              <w:ind w:right="-33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029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4" w:type="dxa"/>
          </w:tcPr>
          <w:p w14:paraId="74BA7297" w14:textId="77777777" w:rsidR="00FC53CF" w:rsidRPr="00B377E0" w:rsidRDefault="00FC53CF" w:rsidP="00FC53CF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FCB0F1B" w14:textId="4FDC4746" w:rsidR="00FC53CF" w:rsidRPr="00B377E0" w:rsidRDefault="007F0795" w:rsidP="00FC53CF">
            <w:pPr>
              <w:pStyle w:val="a0"/>
              <w:tabs>
                <w:tab w:val="decimal" w:pos="843"/>
              </w:tabs>
              <w:ind w:right="-33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C53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FC53CF" w:rsidRPr="00B377E0" w14:paraId="6502A3CB" w14:textId="77777777" w:rsidTr="00EF5A66">
        <w:trPr>
          <w:cantSplit/>
          <w:trHeight w:val="144"/>
        </w:trPr>
        <w:tc>
          <w:tcPr>
            <w:tcW w:w="4068" w:type="dxa"/>
          </w:tcPr>
          <w:p w14:paraId="1178849F" w14:textId="77777777" w:rsidR="00FC53CF" w:rsidRPr="00364B00" w:rsidRDefault="00FC53CF" w:rsidP="00EF5A66">
            <w:pPr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B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47FBB" w14:textId="557BCEF6" w:rsidR="00FC53CF" w:rsidRPr="00364B00" w:rsidRDefault="007F0795" w:rsidP="00C2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294D" w:rsidRPr="00364B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11251D13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7D92A35" w14:textId="3B42A813" w:rsidR="00FC53CF" w:rsidRPr="00367FEE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C53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4" w:type="dxa"/>
          </w:tcPr>
          <w:p w14:paraId="413517F5" w14:textId="77777777" w:rsidR="00FC53CF" w:rsidRPr="00B377E0" w:rsidRDefault="00FC53CF" w:rsidP="00FC53CF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CE4F0A4" w14:textId="14B5BAA3" w:rsidR="00FC53CF" w:rsidRPr="00B377E0" w:rsidRDefault="007F0795" w:rsidP="00FC53CF">
            <w:pPr>
              <w:pStyle w:val="a0"/>
              <w:tabs>
                <w:tab w:val="decimal" w:pos="843"/>
              </w:tabs>
              <w:ind w:left="-18" w:right="-33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029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74" w:type="dxa"/>
          </w:tcPr>
          <w:p w14:paraId="65F086DD" w14:textId="77777777" w:rsidR="00FC53CF" w:rsidRPr="00B377E0" w:rsidRDefault="00FC53CF" w:rsidP="00FC53CF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5772AA78" w14:textId="7F1355F4" w:rsidR="00FC53CF" w:rsidRPr="00B377E0" w:rsidRDefault="007F0795" w:rsidP="00FC53CF">
            <w:pPr>
              <w:pStyle w:val="a0"/>
              <w:tabs>
                <w:tab w:val="decimal" w:pos="843"/>
              </w:tabs>
              <w:ind w:left="-18" w:right="-33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C53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</w:t>
            </w:r>
          </w:p>
        </w:tc>
      </w:tr>
    </w:tbl>
    <w:p w14:paraId="315299A9" w14:textId="77777777" w:rsidR="007D404B" w:rsidRPr="00B377E0" w:rsidRDefault="007D404B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8DDA5FC" w14:textId="4D6949A1" w:rsidR="00DE151E" w:rsidRPr="00B377E0" w:rsidRDefault="007F0795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F0795">
        <w:rPr>
          <w:rFonts w:ascii="Angsana New" w:hAnsi="Angsana New" w:cs="Angsana New"/>
          <w:b/>
          <w:bCs/>
          <w:sz w:val="30"/>
          <w:szCs w:val="30"/>
          <w:lang w:val="en-US"/>
        </w:rPr>
        <w:t>27</w:t>
      </w:r>
      <w:r w:rsidR="00DE151E" w:rsidRPr="00075F9C">
        <w:rPr>
          <w:rFonts w:ascii="Angsana New" w:hAnsi="Angsana New" w:cs="Angsana New"/>
          <w:b/>
          <w:bCs/>
          <w:sz w:val="30"/>
          <w:szCs w:val="30"/>
          <w:cs/>
        </w:rPr>
        <w:tab/>
      </w:r>
      <w:bookmarkStart w:id="16" w:name="OLE_LINK5"/>
      <w:bookmarkStart w:id="17" w:name="OLE_LINK6"/>
      <w:r w:rsidR="00DE151E" w:rsidRPr="00D614C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ค่าใช้จ่ายผลประโยชน์พนักงาน</w:t>
      </w:r>
      <w:bookmarkEnd w:id="16"/>
      <w:bookmarkEnd w:id="17"/>
    </w:p>
    <w:p w14:paraId="7A359A39" w14:textId="77777777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4068"/>
        <w:gridCol w:w="1260"/>
        <w:gridCol w:w="326"/>
        <w:gridCol w:w="1114"/>
        <w:gridCol w:w="270"/>
        <w:gridCol w:w="1080"/>
        <w:gridCol w:w="270"/>
        <w:gridCol w:w="1080"/>
      </w:tblGrid>
      <w:tr w:rsidR="00DE151E" w:rsidRPr="00B377E0" w14:paraId="5D2F2FC4" w14:textId="77777777" w:rsidTr="00EF5A66">
        <w:tc>
          <w:tcPr>
            <w:tcW w:w="4068" w:type="dxa"/>
          </w:tcPr>
          <w:p w14:paraId="756A6933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E52CA55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28DBA6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7F2EB2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2D7" w:rsidRPr="00B377E0" w14:paraId="18856F00" w14:textId="77777777" w:rsidTr="00EF5A66">
        <w:tc>
          <w:tcPr>
            <w:tcW w:w="4068" w:type="dxa"/>
          </w:tcPr>
          <w:p w14:paraId="76484884" w14:textId="77777777" w:rsidR="009202D7" w:rsidRPr="00B377E0" w:rsidRDefault="009202D7" w:rsidP="0092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12F9BF" w14:textId="65A57601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26" w:type="dxa"/>
            <w:vAlign w:val="center"/>
          </w:tcPr>
          <w:p w14:paraId="4903EFB9" w14:textId="77777777" w:rsidR="009202D7" w:rsidRPr="002D29A2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7107628" w14:textId="2CE687AA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0D91B03B" w14:textId="77777777" w:rsidR="009202D7" w:rsidRPr="002D29A2" w:rsidRDefault="009202D7" w:rsidP="009202D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92276CA" w14:textId="5F5C30F9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2A33F56E" w14:textId="77777777" w:rsidR="009202D7" w:rsidRPr="002D29A2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65B52D5" w14:textId="52693822" w:rsidR="009202D7" w:rsidRPr="002D29A2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E151E" w:rsidRPr="00B377E0" w14:paraId="49A61081" w14:textId="77777777" w:rsidTr="00EF5A66">
        <w:tc>
          <w:tcPr>
            <w:tcW w:w="4068" w:type="dxa"/>
          </w:tcPr>
          <w:p w14:paraId="520020A0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9F07ADB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151E" w:rsidRPr="00B377E0" w14:paraId="63149473" w14:textId="77777777" w:rsidTr="00EF5A66">
        <w:tc>
          <w:tcPr>
            <w:tcW w:w="4068" w:type="dxa"/>
          </w:tcPr>
          <w:p w14:paraId="02D402C1" w14:textId="77777777" w:rsidR="00DE151E" w:rsidRPr="00B377E0" w:rsidRDefault="00DE151E" w:rsidP="00EF5A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</w:tcPr>
          <w:p w14:paraId="1A7A4A15" w14:textId="77777777" w:rsidR="00DE151E" w:rsidRPr="00B377E0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6078C24C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C2D712" w14:textId="77777777" w:rsidR="00DE151E" w:rsidRPr="00B377E0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191E0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0B08" w14:textId="77777777" w:rsidR="00DE151E" w:rsidRPr="00B377E0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1DE69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E5E4D" w14:textId="77777777" w:rsidR="00DE151E" w:rsidRPr="00B377E0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3CF" w:rsidRPr="00B377E0" w14:paraId="5534506A" w14:textId="77777777" w:rsidTr="00EF5A66">
        <w:tc>
          <w:tcPr>
            <w:tcW w:w="4068" w:type="dxa"/>
          </w:tcPr>
          <w:p w14:paraId="278FEFF2" w14:textId="77777777" w:rsidR="00FC53CF" w:rsidRPr="00B377E0" w:rsidRDefault="00FC53CF" w:rsidP="00EF5A66">
            <w:pPr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57F4ED88" w14:textId="2F8CCE31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26" w:type="dxa"/>
          </w:tcPr>
          <w:p w14:paraId="6A495358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0F481D" w14:textId="320C81E5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</w:tcPr>
          <w:p w14:paraId="574E3EA6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65665" w14:textId="4956DEFC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</w:tcPr>
          <w:p w14:paraId="26ED56B5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41486" w14:textId="62A8BA53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</w:tr>
      <w:tr w:rsidR="00FC53CF" w:rsidRPr="00B377E0" w14:paraId="4FCA77A0" w14:textId="77777777" w:rsidTr="00EF5A66">
        <w:tc>
          <w:tcPr>
            <w:tcW w:w="4068" w:type="dxa"/>
          </w:tcPr>
          <w:p w14:paraId="52FDD689" w14:textId="77777777" w:rsidR="00FC53CF" w:rsidRPr="00B377E0" w:rsidRDefault="00FC53CF" w:rsidP="00EF5A66">
            <w:pPr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</w:tcPr>
          <w:p w14:paraId="6F1C326A" w14:textId="591ABC4F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326" w:type="dxa"/>
          </w:tcPr>
          <w:p w14:paraId="27C6F4E2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AD5CFE" w14:textId="6D3F666B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3D53C6A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B7490" w14:textId="18FA6441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7933B225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61CC4" w14:textId="01C813AA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FC53CF" w:rsidRPr="00B377E0" w14:paraId="141B7733" w14:textId="77777777" w:rsidTr="00EF5A66">
        <w:tc>
          <w:tcPr>
            <w:tcW w:w="4068" w:type="dxa"/>
          </w:tcPr>
          <w:p w14:paraId="255C0899" w14:textId="77777777" w:rsidR="00FC53CF" w:rsidRPr="00B377E0" w:rsidRDefault="00FC53CF" w:rsidP="00EF5A66">
            <w:pPr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260" w:type="dxa"/>
          </w:tcPr>
          <w:p w14:paraId="56C29665" w14:textId="72045149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26" w:type="dxa"/>
          </w:tcPr>
          <w:p w14:paraId="02107F1B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E8DD30" w14:textId="3E50F2BB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797A64FC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113A0" w14:textId="23BCBE9D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DDAD989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832A3" w14:textId="467B37F1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FC53CF" w:rsidRPr="00B377E0" w14:paraId="063B17A7" w14:textId="77777777" w:rsidTr="00EF5A66">
        <w:tc>
          <w:tcPr>
            <w:tcW w:w="4068" w:type="dxa"/>
          </w:tcPr>
          <w:p w14:paraId="7CB8AD26" w14:textId="77777777" w:rsidR="00FC53CF" w:rsidRPr="00B377E0" w:rsidRDefault="00FC53CF" w:rsidP="00D0294D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D791E6" w14:textId="5B1F1863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326" w:type="dxa"/>
          </w:tcPr>
          <w:p w14:paraId="10051194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D801942" w14:textId="068F9763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655BF30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44F7B" w14:textId="32A737C5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4EBA009E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B68C8F" w14:textId="14538830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FC53CF" w:rsidRPr="00B377E0" w14:paraId="005564C3" w14:textId="77777777" w:rsidTr="00EF5A66">
        <w:tc>
          <w:tcPr>
            <w:tcW w:w="4068" w:type="dxa"/>
          </w:tcPr>
          <w:p w14:paraId="24072302" w14:textId="77777777" w:rsidR="00FC53CF" w:rsidRPr="00B377E0" w:rsidRDefault="00FC53CF" w:rsidP="00EF5A66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D6C630" w14:textId="5C974E38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326" w:type="dxa"/>
          </w:tcPr>
          <w:p w14:paraId="0A7DFDB3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E7A82D6" w14:textId="5E1FE40A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CFA182B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7E0DF4" w14:textId="7E287FB6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70" w:type="dxa"/>
          </w:tcPr>
          <w:p w14:paraId="5BEA056F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DF4B38" w14:textId="26CD0AA0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298</w:t>
            </w:r>
          </w:p>
        </w:tc>
      </w:tr>
      <w:tr w:rsidR="009202D7" w:rsidRPr="00B377E0" w14:paraId="399013BB" w14:textId="77777777" w:rsidTr="00EF5A66">
        <w:tc>
          <w:tcPr>
            <w:tcW w:w="4068" w:type="dxa"/>
          </w:tcPr>
          <w:p w14:paraId="67072FE7" w14:textId="77777777" w:rsidR="009202D7" w:rsidRPr="00B377E0" w:rsidRDefault="009202D7" w:rsidP="00EF5A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260" w:type="dxa"/>
          </w:tcPr>
          <w:p w14:paraId="19C5B16D" w14:textId="77777777" w:rsidR="009202D7" w:rsidRPr="00B377E0" w:rsidRDefault="009202D7" w:rsidP="00920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503451CD" w14:textId="77777777" w:rsidR="009202D7" w:rsidRPr="00B377E0" w:rsidRDefault="009202D7" w:rsidP="0092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30FF3" w14:textId="77777777" w:rsidR="009202D7" w:rsidRPr="00B377E0" w:rsidRDefault="009202D7" w:rsidP="00920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79505" w14:textId="77777777" w:rsidR="009202D7" w:rsidRPr="00B377E0" w:rsidRDefault="009202D7" w:rsidP="0092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E66A" w14:textId="77777777" w:rsidR="009202D7" w:rsidRPr="00B377E0" w:rsidRDefault="009202D7" w:rsidP="00920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05C2E" w14:textId="77777777" w:rsidR="009202D7" w:rsidRPr="00B377E0" w:rsidRDefault="009202D7" w:rsidP="0092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D2B39" w14:textId="77777777" w:rsidR="009202D7" w:rsidRPr="00B377E0" w:rsidRDefault="009202D7" w:rsidP="00920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3CF" w:rsidRPr="00B377E0" w14:paraId="7DE2C104" w14:textId="77777777" w:rsidTr="00EF5A66">
        <w:tc>
          <w:tcPr>
            <w:tcW w:w="4068" w:type="dxa"/>
          </w:tcPr>
          <w:p w14:paraId="6751C798" w14:textId="77777777" w:rsidR="00FC53CF" w:rsidRPr="00B377E0" w:rsidRDefault="00FC53CF" w:rsidP="00EF5A66">
            <w:pPr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47630A2E" w14:textId="26BE60A1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0294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326" w:type="dxa"/>
          </w:tcPr>
          <w:p w14:paraId="3D8A5922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8A3FB2" w14:textId="08BC8B65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C53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</w:tcPr>
          <w:p w14:paraId="75BA8167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3426F" w14:textId="4DB8F4B3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0294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0B18531A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8B774" w14:textId="1FA675BD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C53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</w:p>
        </w:tc>
      </w:tr>
      <w:tr w:rsidR="00FC53CF" w:rsidRPr="00B377E0" w14:paraId="01EDCD4D" w14:textId="77777777" w:rsidTr="00EF5A66">
        <w:tc>
          <w:tcPr>
            <w:tcW w:w="4068" w:type="dxa"/>
          </w:tcPr>
          <w:p w14:paraId="7F13BB86" w14:textId="77777777" w:rsidR="00FC53CF" w:rsidRPr="00B377E0" w:rsidRDefault="00FC53CF" w:rsidP="00EF5A66">
            <w:pPr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</w:tcPr>
          <w:p w14:paraId="330DF44C" w14:textId="6D2A432C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326" w:type="dxa"/>
          </w:tcPr>
          <w:p w14:paraId="3961E1C0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1E49EE" w14:textId="306770C8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54071EBB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2BBBC" w14:textId="1FA9E3F7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558DFEF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395FC" w14:textId="39AE3426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</w:p>
        </w:tc>
      </w:tr>
      <w:tr w:rsidR="00FC53CF" w:rsidRPr="00B377E0" w14:paraId="458434C8" w14:textId="77777777" w:rsidTr="00EF5A66">
        <w:tc>
          <w:tcPr>
            <w:tcW w:w="4068" w:type="dxa"/>
          </w:tcPr>
          <w:p w14:paraId="1AE9B3E7" w14:textId="77777777" w:rsidR="00FC53CF" w:rsidRPr="00B377E0" w:rsidRDefault="00FC53CF" w:rsidP="00EF5A66">
            <w:pPr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260" w:type="dxa"/>
          </w:tcPr>
          <w:p w14:paraId="12A76FDA" w14:textId="0CC41CC7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326" w:type="dxa"/>
          </w:tcPr>
          <w:p w14:paraId="3C7ABAE3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607540" w14:textId="7BEDF5A2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</w:tcPr>
          <w:p w14:paraId="4E7EE979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F9CE6" w14:textId="7CCF9AEC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38C30A82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6E6E2" w14:textId="479AAA3E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</w:tr>
      <w:tr w:rsidR="00FC53CF" w:rsidRPr="00B377E0" w14:paraId="3804FAB0" w14:textId="77777777" w:rsidTr="00EF5A66">
        <w:tc>
          <w:tcPr>
            <w:tcW w:w="4068" w:type="dxa"/>
          </w:tcPr>
          <w:p w14:paraId="7BE9BDD6" w14:textId="77777777" w:rsidR="00FC53CF" w:rsidRPr="00B377E0" w:rsidRDefault="00FC53CF" w:rsidP="00D0294D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24AB22" w14:textId="07D4A48D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26" w:type="dxa"/>
          </w:tcPr>
          <w:p w14:paraId="06C622E1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34B7F3" w14:textId="2814097F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0" w:type="dxa"/>
          </w:tcPr>
          <w:p w14:paraId="5381D78B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36C97C" w14:textId="7DB86CC1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BDC79A8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33F32D" w14:textId="7F6753BD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</w:tr>
      <w:tr w:rsidR="00FC53CF" w:rsidRPr="00B377E0" w14:paraId="36DA9E63" w14:textId="77777777" w:rsidTr="00EF5A66">
        <w:tc>
          <w:tcPr>
            <w:tcW w:w="4068" w:type="dxa"/>
          </w:tcPr>
          <w:p w14:paraId="3211F6A6" w14:textId="77777777" w:rsidR="00FC53CF" w:rsidRPr="00B377E0" w:rsidRDefault="00FC53CF" w:rsidP="00EF5A66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30076F" w14:textId="20C2812F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029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26" w:type="dxa"/>
          </w:tcPr>
          <w:p w14:paraId="2B9A11F4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0AF9562" w14:textId="73C557C2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C53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70" w:type="dxa"/>
          </w:tcPr>
          <w:p w14:paraId="7B029EF9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99B683" w14:textId="7034D9AF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029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70" w:type="dxa"/>
          </w:tcPr>
          <w:p w14:paraId="59FB8366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CC8A8" w14:textId="7039E49C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C53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FC53CF" w:rsidRPr="00B377E0" w14:paraId="31A28B8A" w14:textId="77777777" w:rsidTr="00EF5A66">
        <w:trPr>
          <w:trHeight w:val="244"/>
        </w:trPr>
        <w:tc>
          <w:tcPr>
            <w:tcW w:w="4068" w:type="dxa"/>
          </w:tcPr>
          <w:p w14:paraId="7BFB0F22" w14:textId="77777777" w:rsidR="00FC53CF" w:rsidRPr="00B377E0" w:rsidRDefault="00FC53CF" w:rsidP="00EF5A66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807D04" w14:textId="77777777" w:rsidR="00FC53CF" w:rsidRPr="00B377E0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26" w:type="dxa"/>
          </w:tcPr>
          <w:p w14:paraId="0148F16D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6629672" w14:textId="77777777" w:rsidR="00FC53CF" w:rsidRPr="00B377E0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F3287ED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9585B7" w14:textId="77777777" w:rsidR="00FC53CF" w:rsidRPr="00B377E0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03375F47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ED732" w14:textId="77777777" w:rsidR="00FC53CF" w:rsidRPr="00B377E0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FC53CF" w:rsidRPr="00B377E0" w14:paraId="4B3CB790" w14:textId="77777777" w:rsidTr="00EF5A66">
        <w:tc>
          <w:tcPr>
            <w:tcW w:w="4068" w:type="dxa"/>
          </w:tcPr>
          <w:p w14:paraId="43D00DB7" w14:textId="77777777" w:rsidR="00FC53CF" w:rsidRPr="00B377E0" w:rsidRDefault="00FC53CF" w:rsidP="00EF5A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AB047E" w14:textId="5B088AE8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029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326" w:type="dxa"/>
          </w:tcPr>
          <w:p w14:paraId="7ED81589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2BF18B6" w14:textId="16FD7680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C53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3823E658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488AD8" w14:textId="4D1CF7C4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029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</w:tcPr>
          <w:p w14:paraId="7E03683E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C30251" w14:textId="758994F1" w:rsidR="00FC53CF" w:rsidRPr="00B377E0" w:rsidRDefault="007F0795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C53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</w:tr>
    </w:tbl>
    <w:p w14:paraId="735AFCDB" w14:textId="7303924B" w:rsidR="00AA33F9" w:rsidRPr="00B377E0" w:rsidRDefault="00AA33F9" w:rsidP="00AA3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7E0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ข้าเป็นสมาชิกของกองทุน โดยพนักงานจ่ายเงินสะสมในอัตราระหว่างร้อยละ </w:t>
      </w:r>
      <w:r w:rsidR="00F946BA">
        <w:rPr>
          <w:rFonts w:ascii="Angsana New" w:hAnsi="Angsana New"/>
          <w:sz w:val="30"/>
          <w:szCs w:val="30"/>
        </w:rPr>
        <w:t>3</w:t>
      </w:r>
      <w:r w:rsidRPr="00B377E0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7F0795" w:rsidRPr="007F0795">
        <w:rPr>
          <w:rFonts w:ascii="Angsana New" w:hAnsi="Angsana New"/>
          <w:sz w:val="30"/>
          <w:szCs w:val="30"/>
        </w:rPr>
        <w:t>15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 xml:space="preserve">ของเงินเดือนทุกเดือน  และกลุ่มบริษัทจ่ายเงินสมทบเป็นรายเดือนในอัตราระหว่างร้อยละ </w:t>
      </w:r>
      <w:r w:rsidR="00F946BA">
        <w:rPr>
          <w:rFonts w:ascii="Angsana New" w:hAnsi="Angsana New"/>
          <w:sz w:val="30"/>
          <w:szCs w:val="30"/>
        </w:rPr>
        <w:t>3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7F0795" w:rsidRPr="007F0795">
        <w:rPr>
          <w:rFonts w:ascii="Angsana New" w:hAnsi="Angsana New"/>
          <w:sz w:val="30"/>
          <w:szCs w:val="30"/>
        </w:rPr>
        <w:t>15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>ของเงินเดือนของพนักงาน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14:paraId="04A34CD5" w14:textId="77777777" w:rsidR="00643D5C" w:rsidRPr="00DA575E" w:rsidRDefault="00643D5C" w:rsidP="0064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14:paraId="07C730D1" w14:textId="0A2EA22E" w:rsidR="00DE151E" w:rsidRPr="00B377E0" w:rsidRDefault="007F0795" w:rsidP="00D8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28</w:t>
      </w:r>
      <w:r w:rsidR="00DE151E" w:rsidRPr="00B377E0">
        <w:rPr>
          <w:rFonts w:ascii="Angsana New" w:hAnsi="Angsana New"/>
          <w:b/>
          <w:bCs/>
          <w:sz w:val="30"/>
          <w:szCs w:val="30"/>
        </w:rPr>
        <w:tab/>
      </w:r>
      <w:r w:rsidR="00DE151E" w:rsidRPr="00363A1F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FA8868E" w14:textId="77777777" w:rsidR="00DE151E" w:rsidRPr="00DA575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3F0478" w14:textId="77777777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7E0">
        <w:rPr>
          <w:rFonts w:ascii="Angsana New" w:hAnsi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สำหรับค่าใช้จ่ายตามลักษณะที่สำคัญมีรายละเอียดดังนี้</w:t>
      </w:r>
    </w:p>
    <w:p w14:paraId="2F9B7EC8" w14:textId="77777777" w:rsidR="00DE151E" w:rsidRPr="00DA575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0" w:type="dxa"/>
        <w:tblInd w:w="450" w:type="dxa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440"/>
        <w:gridCol w:w="334"/>
        <w:gridCol w:w="1227"/>
        <w:gridCol w:w="270"/>
        <w:gridCol w:w="1339"/>
      </w:tblGrid>
      <w:tr w:rsidR="00DE151E" w:rsidRPr="00B377E0" w14:paraId="5216354D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B9CFD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4A28A0E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noWrap/>
          </w:tcPr>
          <w:p w14:paraId="6A96DD2D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8AFF9FD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DA3" w:rsidRPr="00B377E0" w14:paraId="37685D64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07B55F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77C5D4A6" w14:textId="5014D918" w:rsidR="00494DA3" w:rsidRPr="00B377E0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B7BEE05" w14:textId="77777777" w:rsidR="00494DA3" w:rsidRPr="00B377E0" w:rsidRDefault="00494DA3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5C67309F" w14:textId="69945CBF" w:rsidR="00B30E0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noWrap/>
          </w:tcPr>
          <w:p w14:paraId="7DC138DF" w14:textId="77777777" w:rsidR="00494DA3" w:rsidRPr="00B377E0" w:rsidRDefault="00494DA3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noWrap/>
          </w:tcPr>
          <w:p w14:paraId="78AFBF8A" w14:textId="0FD6E561" w:rsidR="00494DA3" w:rsidRPr="00B377E0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9540D25" w14:textId="77777777" w:rsidR="00494DA3" w:rsidRPr="00B377E0" w:rsidRDefault="00494DA3" w:rsidP="00A70D2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7888E93A" w14:textId="36C90299" w:rsidR="00494DA3" w:rsidRPr="00B377E0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94DA3" w:rsidRPr="00B377E0" w14:paraId="682E3202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3A0F7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0" w:type="dxa"/>
            <w:gridSpan w:val="7"/>
            <w:tcBorders>
              <w:top w:val="nil"/>
              <w:left w:val="nil"/>
            </w:tcBorders>
            <w:noWrap/>
            <w:vAlign w:val="bottom"/>
          </w:tcPr>
          <w:p w14:paraId="06D30331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4DA3" w:rsidRPr="00B377E0" w14:paraId="5899F52E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41744E" w14:textId="77777777" w:rsidR="00494DA3" w:rsidRPr="00B377E0" w:rsidRDefault="00494DA3" w:rsidP="00AF6226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1D17BEA9" w14:textId="77777777" w:rsidR="00494DA3" w:rsidRPr="00B377E0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2FA2992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2198727" w14:textId="77777777" w:rsidR="00494DA3" w:rsidRPr="00B377E0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noWrap/>
          </w:tcPr>
          <w:p w14:paraId="6862B716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noWrap/>
          </w:tcPr>
          <w:p w14:paraId="2E16B19E" w14:textId="77777777" w:rsidR="00494DA3" w:rsidRPr="00B377E0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7A8C015" w14:textId="77777777" w:rsidR="00494DA3" w:rsidRPr="00B377E0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5FDDBC9E" w14:textId="77777777" w:rsidR="00494DA3" w:rsidRPr="00B377E0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3CF" w:rsidRPr="00B377E0" w14:paraId="50F964B1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5FC240" w14:textId="77777777" w:rsidR="00FC53CF" w:rsidRPr="00B377E0" w:rsidRDefault="00FC53CF" w:rsidP="00FC53CF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377E0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65ABD13D" w14:textId="0F264790" w:rsidR="00FC53CF" w:rsidRPr="0016779D" w:rsidRDefault="00C23776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B86EFA6" w14:textId="77777777" w:rsidR="00FC53CF" w:rsidRPr="0016779D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2A468A7" w14:textId="09BD147F" w:rsidR="00FC53CF" w:rsidRPr="0016779D" w:rsidRDefault="00FC53CF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  <w:r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084FB519" w14:textId="77777777" w:rsidR="00FC53CF" w:rsidRPr="0016779D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74E33F2B" w14:textId="2FEFD287" w:rsidR="00FC53CF" w:rsidRPr="0016779D" w:rsidRDefault="007F0795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CFB5293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609BB847" w14:textId="710A93CA" w:rsidR="00FC53CF" w:rsidRPr="00B377E0" w:rsidRDefault="00FC53CF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C53CF" w:rsidRPr="00B377E0" w14:paraId="670B3089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98BF88" w14:textId="77777777" w:rsidR="00FC53CF" w:rsidRPr="00B377E0" w:rsidRDefault="00FC53CF" w:rsidP="00FC53CF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ซื้อสินค้าและวัตถุดิบที่ใช้ไป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20F88718" w14:textId="5383A8C5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222</w:t>
            </w:r>
            <w:r w:rsidR="00C23776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9637084" w14:textId="77777777" w:rsidR="00FC53CF" w:rsidRPr="0016779D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76E07F1F" w14:textId="53BF15C1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176</w:t>
            </w:r>
            <w:r w:rsidR="00FC53CF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1D79BC2E" w14:textId="77777777" w:rsidR="00FC53CF" w:rsidRPr="0016779D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6234E42F" w14:textId="2488F040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257</w:t>
            </w:r>
            <w:r w:rsidR="00C23776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222D71D" w14:textId="77777777" w:rsidR="00FC53CF" w:rsidRPr="00B377E0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2DA32690" w14:textId="194120E2" w:rsidR="00FC53CF" w:rsidRPr="00B377E0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C53CF" w:rsidRPr="00B377E0" w14:paraId="02E1745C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1E9E3" w14:textId="77777777" w:rsidR="00FC53CF" w:rsidRPr="00B377E0" w:rsidRDefault="00FC53CF" w:rsidP="00FC53CF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ค่าก๊าซธรรมชาติใช้ไป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68867571" w14:textId="59681681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8</w:t>
            </w:r>
            <w:r w:rsidR="00C23776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95450F0" w14:textId="77777777" w:rsidR="00FC53CF" w:rsidRPr="0016779D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2B1B559" w14:textId="35B6968C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7</w:t>
            </w:r>
            <w:r w:rsidR="00FC53CF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7686C69C" w14:textId="77777777" w:rsidR="00FC53CF" w:rsidRPr="0016779D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2B7E401E" w14:textId="51D52260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1</w:t>
            </w:r>
            <w:r w:rsidR="00C23776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56E899B" w14:textId="77777777" w:rsidR="00FC53CF" w:rsidRPr="00B377E0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1CA1B675" w14:textId="2FFF0DCA" w:rsidR="00FC53CF" w:rsidRPr="00B377E0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C53CF" w:rsidRPr="00B377E0" w14:paraId="08B8EE8A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99656" w14:textId="77777777" w:rsidR="00FC53CF" w:rsidRPr="00B377E0" w:rsidRDefault="00FC53CF" w:rsidP="00FC53CF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22491B77" w14:textId="109B5FAD" w:rsidR="00FC53CF" w:rsidRPr="0016779D" w:rsidRDefault="007F0795" w:rsidP="00C23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3</w:t>
            </w:r>
            <w:r w:rsidR="004D74EE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9AF73E1" w14:textId="77777777" w:rsidR="00FC53CF" w:rsidRPr="0016779D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AFD5BCE" w14:textId="2F0A34AA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3</w:t>
            </w:r>
            <w:r w:rsidR="00FC53CF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34B791E1" w14:textId="77777777" w:rsidR="00FC53CF" w:rsidRPr="0016779D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01642661" w14:textId="54D6AF41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2</w:t>
            </w:r>
            <w:r w:rsidR="00C23776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A210F35" w14:textId="77777777" w:rsidR="00FC53CF" w:rsidRPr="00B377E0" w:rsidRDefault="00FC53CF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61515864" w14:textId="79B8F339" w:rsidR="00FC53CF" w:rsidRPr="00B377E0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FC53CF" w:rsidRPr="00B377E0" w14:paraId="3CC6950D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3E16D" w14:textId="77777777" w:rsidR="00FC53CF" w:rsidRPr="00B377E0" w:rsidRDefault="00FC53CF" w:rsidP="00FC53CF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5F0BDC67" w14:textId="5FD82521" w:rsidR="00FC53CF" w:rsidRPr="0016779D" w:rsidRDefault="007F0795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23776"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5133208" w14:textId="77777777" w:rsidR="00FC53CF" w:rsidRPr="0016779D" w:rsidRDefault="00FC53CF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C735C36" w14:textId="4CCF66CA" w:rsidR="00FC53CF" w:rsidRPr="0016779D" w:rsidRDefault="007F0795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FC53CF"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60A54E65" w14:textId="77777777" w:rsidR="00FC53CF" w:rsidRPr="0016779D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40BD5D2C" w14:textId="6C2A75DB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3</w:t>
            </w:r>
            <w:r w:rsidR="00C23776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BAC2AB7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56EF7E21" w14:textId="686D4AA5" w:rsidR="00FC53CF" w:rsidRPr="00B377E0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FC53CF" w:rsidRPr="00B377E0" w14:paraId="1EB0C1A3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0DE21" w14:textId="77777777" w:rsidR="00FC53CF" w:rsidRPr="00B377E0" w:rsidRDefault="00FC53CF" w:rsidP="00FC53CF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ภาษีสรรพสามิต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1E6659A1" w14:textId="54BA808E" w:rsidR="00FC53CF" w:rsidRPr="0016779D" w:rsidRDefault="007F0795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C23776"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7892D75" w14:textId="77777777" w:rsidR="00FC53CF" w:rsidRPr="0016779D" w:rsidRDefault="00FC53CF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4A1D5A5" w14:textId="4C4DCC0D" w:rsidR="00FC53CF" w:rsidRPr="0016779D" w:rsidRDefault="007F0795" w:rsidP="00FC53C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FC53CF" w:rsidRPr="0016779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0F8DE340" w14:textId="77777777" w:rsidR="00FC53CF" w:rsidRPr="0016779D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5153CC97" w14:textId="58D25ECB" w:rsidR="00FC53CF" w:rsidRPr="0016779D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56</w:t>
            </w:r>
            <w:r w:rsidR="00C23776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6DC9B7E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2845F410" w14:textId="2949638A" w:rsidR="00FC53CF" w:rsidRPr="00B377E0" w:rsidRDefault="007F0795" w:rsidP="00FC5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48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7E014A0D" w14:textId="77777777" w:rsidR="00DE151E" w:rsidRPr="00DA575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1282CBA3" w14:textId="4254165C" w:rsidR="00DE151E" w:rsidRPr="00B377E0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29</w:t>
      </w:r>
      <w:r w:rsidR="00DE151E" w:rsidRPr="00B377E0">
        <w:rPr>
          <w:rFonts w:ascii="Angsana New" w:hAnsi="Angsana New"/>
          <w:b/>
          <w:bCs/>
          <w:sz w:val="30"/>
          <w:szCs w:val="30"/>
        </w:rPr>
        <w:tab/>
      </w:r>
      <w:r w:rsidR="00DE151E" w:rsidRPr="00363A1F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14:paraId="3ECAE9E2" w14:textId="77777777" w:rsidR="00DE151E" w:rsidRPr="00DA575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440"/>
        <w:gridCol w:w="270"/>
        <w:gridCol w:w="1170"/>
        <w:gridCol w:w="270"/>
        <w:gridCol w:w="1260"/>
      </w:tblGrid>
      <w:tr w:rsidR="00A72233" w:rsidRPr="00B377E0" w14:paraId="6D149337" w14:textId="77777777" w:rsidTr="00364B00">
        <w:trPr>
          <w:trHeight w:val="439"/>
        </w:trPr>
        <w:tc>
          <w:tcPr>
            <w:tcW w:w="3510" w:type="dxa"/>
          </w:tcPr>
          <w:p w14:paraId="097B4963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9BB1CFA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537DA1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0078F62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C76" w:rsidRPr="00B377E0" w14:paraId="6A0C9318" w14:textId="77777777" w:rsidTr="00364B00">
        <w:trPr>
          <w:trHeight w:val="407"/>
        </w:trPr>
        <w:tc>
          <w:tcPr>
            <w:tcW w:w="3510" w:type="dxa"/>
          </w:tcPr>
          <w:p w14:paraId="4960A57B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94D4E" w14:textId="62CD0E68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D77936" w14:textId="77777777" w:rsidR="00413C76" w:rsidRPr="00B377E0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51D839" w14:textId="7961C2B5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2DE0C0C0" w14:textId="77777777" w:rsidR="00413C76" w:rsidRPr="00B377E0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4F4883" w14:textId="19D24230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9D9D5C" w14:textId="77777777" w:rsidR="00413C76" w:rsidRPr="00B377E0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7AAAF1B" w14:textId="259C3ADA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72233" w:rsidRPr="00B377E0" w14:paraId="6BB9DE91" w14:textId="77777777" w:rsidTr="00364B00">
        <w:trPr>
          <w:trHeight w:val="422"/>
        </w:trPr>
        <w:tc>
          <w:tcPr>
            <w:tcW w:w="3510" w:type="dxa"/>
          </w:tcPr>
          <w:p w14:paraId="7F73FC52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1FA3D89E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2233" w:rsidRPr="00B377E0" w14:paraId="35A807C5" w14:textId="77777777" w:rsidTr="00364B00">
        <w:trPr>
          <w:trHeight w:val="307"/>
        </w:trPr>
        <w:tc>
          <w:tcPr>
            <w:tcW w:w="3510" w:type="dxa"/>
          </w:tcPr>
          <w:p w14:paraId="549C5138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ดอกเบี้ยจ่ายที่เกี่ยวกับ</w:t>
            </w:r>
          </w:p>
        </w:tc>
        <w:tc>
          <w:tcPr>
            <w:tcW w:w="1170" w:type="dxa"/>
          </w:tcPr>
          <w:p w14:paraId="0BE4A498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B0720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9D4166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2B9AC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9F098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FF3C0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86E265" w14:textId="77777777" w:rsidR="00A72233" w:rsidRPr="00B377E0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3CF" w:rsidRPr="00B377E0" w14:paraId="3C45BB6D" w14:textId="77777777" w:rsidTr="00364B00">
        <w:trPr>
          <w:trHeight w:val="422"/>
        </w:trPr>
        <w:tc>
          <w:tcPr>
            <w:tcW w:w="3510" w:type="dxa"/>
          </w:tcPr>
          <w:p w14:paraId="0A3EEA8F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ab/>
              <w:t>สถาบันการเงินและอื่นๆ</w:t>
            </w:r>
          </w:p>
        </w:tc>
        <w:tc>
          <w:tcPr>
            <w:tcW w:w="1170" w:type="dxa"/>
          </w:tcPr>
          <w:p w14:paraId="2AB92932" w14:textId="1D685BC9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BC6C5A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1C6E3450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9B009" w14:textId="6021ADD4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1C433458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BDD19" w14:textId="195A9243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BC6C5A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689DECB5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8ED9C9" w14:textId="277B615E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FC53CF" w:rsidRPr="00B377E0" w14:paraId="52ABFC25" w14:textId="77777777" w:rsidTr="00364B00">
        <w:trPr>
          <w:trHeight w:val="422"/>
        </w:trPr>
        <w:tc>
          <w:tcPr>
            <w:tcW w:w="3510" w:type="dxa"/>
          </w:tcPr>
          <w:p w14:paraId="5A342268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18D982" w14:textId="3A97F20B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D5D0F04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15EE89" w14:textId="1DBDA77F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226CCEB2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423CBC" w14:textId="249D2FD1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F20C95E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DA0986" w14:textId="648F588E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FC53CF" w:rsidRPr="00B377E0" w14:paraId="420E817E" w14:textId="77777777" w:rsidTr="00364B00">
        <w:trPr>
          <w:trHeight w:val="422"/>
        </w:trPr>
        <w:tc>
          <w:tcPr>
            <w:tcW w:w="3510" w:type="dxa"/>
          </w:tcPr>
          <w:p w14:paraId="2AF50690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9841A" w14:textId="7FF49AD2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C6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291D9F5B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72B97" w14:textId="0654DB6B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C53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26D02F47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B26E2B" w14:textId="3CD27AB8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C6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27392404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27705D" w14:textId="0EDB6A0D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C53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413C76" w:rsidRPr="00B377E0" w14:paraId="16D99872" w14:textId="77777777" w:rsidTr="00364B00">
        <w:trPr>
          <w:trHeight w:val="439"/>
        </w:trPr>
        <w:tc>
          <w:tcPr>
            <w:tcW w:w="3510" w:type="dxa"/>
          </w:tcPr>
          <w:p w14:paraId="418A9338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</w:t>
            </w:r>
          </w:p>
        </w:tc>
        <w:tc>
          <w:tcPr>
            <w:tcW w:w="1170" w:type="dxa"/>
          </w:tcPr>
          <w:p w14:paraId="7C3E9A04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78105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0D5025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85F2E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822FA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2C4A8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1F5A57" w14:textId="77777777" w:rsidR="00413C76" w:rsidRPr="00B377E0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3CF" w:rsidRPr="00B377E0" w14:paraId="0B6E90C4" w14:textId="77777777" w:rsidTr="00364B00">
        <w:trPr>
          <w:trHeight w:val="439"/>
        </w:trPr>
        <w:tc>
          <w:tcPr>
            <w:tcW w:w="3510" w:type="dxa"/>
          </w:tcPr>
          <w:p w14:paraId="34BA02EA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E9902" w14:textId="475B6173" w:rsidR="00FC53CF" w:rsidRPr="00B377E0" w:rsidRDefault="00BC6C5A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10BEF0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9D586" w14:textId="4D2D3984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017BCE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F746B4" w14:textId="77777777" w:rsidR="00FC53CF" w:rsidRPr="00B377E0" w:rsidRDefault="00BC6C5A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0626D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ACACD0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53CF" w:rsidRPr="00B377E0" w14:paraId="229B494D" w14:textId="77777777" w:rsidTr="00364B00">
        <w:trPr>
          <w:trHeight w:val="439"/>
        </w:trPr>
        <w:tc>
          <w:tcPr>
            <w:tcW w:w="3510" w:type="dxa"/>
          </w:tcPr>
          <w:p w14:paraId="2BB46394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CFD55" w14:textId="22F30B11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C6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046F742F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C8DB6F" w14:textId="4FDBC2EB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C53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2E96F92F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23AF7" w14:textId="4C072FC8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C6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31FD0D18" w14:textId="77777777" w:rsidR="00FC53CF" w:rsidRPr="00B377E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EC12D5" w14:textId="758D2E93" w:rsidR="00FC53CF" w:rsidRPr="00B377E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C53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</w:tbl>
    <w:p w14:paraId="3A57D33C" w14:textId="651AA3CF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5357E" w:rsidRPr="0075357E">
        <w:rPr>
          <w:rFonts w:ascii="Angsana New" w:hAnsi="Angsana New"/>
          <w:b/>
          <w:bCs/>
          <w:sz w:val="30"/>
          <w:szCs w:val="30"/>
        </w:rPr>
        <w:t>0</w:t>
      </w:r>
      <w:r w:rsidR="00DE151E" w:rsidRPr="00B377E0">
        <w:rPr>
          <w:rFonts w:ascii="Angsana New" w:hAnsi="Angsana New"/>
          <w:b/>
          <w:bCs/>
          <w:sz w:val="30"/>
          <w:szCs w:val="30"/>
        </w:rPr>
        <w:tab/>
      </w:r>
      <w:r w:rsidR="00DE151E" w:rsidRPr="005A00D9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DE151E" w:rsidRPr="005A00D9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564F6A7B" w14:textId="77777777" w:rsidR="00DE151E" w:rsidRPr="00364B0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170"/>
        <w:gridCol w:w="236"/>
        <w:gridCol w:w="1114"/>
        <w:gridCol w:w="270"/>
        <w:gridCol w:w="1170"/>
        <w:gridCol w:w="270"/>
        <w:gridCol w:w="1170"/>
      </w:tblGrid>
      <w:tr w:rsidR="004D74EE" w:rsidRPr="00C62AA6" w14:paraId="0A5BEC9E" w14:textId="77777777" w:rsidTr="004D74EE">
        <w:trPr>
          <w:cantSplit/>
        </w:trPr>
        <w:tc>
          <w:tcPr>
            <w:tcW w:w="2970" w:type="dxa"/>
          </w:tcPr>
          <w:p w14:paraId="3FB4C7AD" w14:textId="77777777" w:rsidR="004D74EE" w:rsidRPr="00902783" w:rsidRDefault="004D74EE" w:rsidP="00413C7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5D0D45" w14:textId="77777777" w:rsidR="004D74EE" w:rsidRPr="00C62AA6" w:rsidRDefault="004D74EE" w:rsidP="00413C76">
            <w:pPr>
              <w:pStyle w:val="Heading7"/>
              <w:spacing w:line="240" w:lineRule="auto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2DD2C63E" w14:textId="77777777" w:rsidR="004D74EE" w:rsidRPr="00292A63" w:rsidRDefault="004D74EE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A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0BF884" w14:textId="77777777" w:rsidR="004D74EE" w:rsidRPr="00292A63" w:rsidRDefault="004D74EE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8499814" w14:textId="77777777" w:rsidR="004D74EE" w:rsidRPr="00292A63" w:rsidRDefault="004D74EE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A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4EE" w:rsidRPr="00C62AA6" w14:paraId="5E115E13" w14:textId="77777777" w:rsidTr="004D74EE">
        <w:trPr>
          <w:cantSplit/>
        </w:trPr>
        <w:tc>
          <w:tcPr>
            <w:tcW w:w="2970" w:type="dxa"/>
          </w:tcPr>
          <w:p w14:paraId="03912977" w14:textId="77777777" w:rsidR="004D74EE" w:rsidRPr="00902783" w:rsidRDefault="004D74EE" w:rsidP="004D74EE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07951" w14:textId="77777777" w:rsidR="004D74EE" w:rsidRPr="00C62AA6" w:rsidRDefault="004D74EE" w:rsidP="004D74EE">
            <w:pPr>
              <w:pStyle w:val="Heading7"/>
              <w:spacing w:line="240" w:lineRule="auto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170" w:type="dxa"/>
          </w:tcPr>
          <w:p w14:paraId="0E6B1662" w14:textId="2A869F32" w:rsidR="004D74EE" w:rsidRPr="00B377E0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D466E1E" w14:textId="77777777" w:rsidR="004D74EE" w:rsidRPr="00B377E0" w:rsidRDefault="004D74EE" w:rsidP="004D74EE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1FB376F" w14:textId="071FFA48" w:rsidR="004D74EE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2D8A828E" w14:textId="77777777" w:rsidR="004D74EE" w:rsidRPr="00B377E0" w:rsidRDefault="004D74EE" w:rsidP="004D74EE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BF4446" w14:textId="5EBF0539" w:rsidR="004D74EE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5AAFE3C" w14:textId="77777777" w:rsidR="004D74EE" w:rsidRPr="00B377E0" w:rsidRDefault="004D74EE" w:rsidP="004D74E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E7FE3F" w14:textId="29A0C340" w:rsidR="004D74EE" w:rsidRPr="00B377E0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D74EE" w:rsidRPr="00C62AA6" w14:paraId="616D971B" w14:textId="77777777" w:rsidTr="004D74EE">
        <w:trPr>
          <w:cantSplit/>
        </w:trPr>
        <w:tc>
          <w:tcPr>
            <w:tcW w:w="2970" w:type="dxa"/>
          </w:tcPr>
          <w:p w14:paraId="5B52D8AA" w14:textId="77777777" w:rsidR="004D74EE" w:rsidRPr="00C62AA6" w:rsidRDefault="004D74EE" w:rsidP="004D74EE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4EE2D4" w14:textId="77777777" w:rsidR="004D74EE" w:rsidRPr="00C62AA6" w:rsidRDefault="004D74EE" w:rsidP="004D74EE">
            <w:pPr>
              <w:pStyle w:val="Heading7"/>
              <w:spacing w:line="240" w:lineRule="auto"/>
              <w:ind w:left="-108"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3160962A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74EE" w:rsidRPr="00C62AA6" w14:paraId="50D8F6E7" w14:textId="77777777" w:rsidTr="004D74EE">
        <w:trPr>
          <w:cantSplit/>
        </w:trPr>
        <w:tc>
          <w:tcPr>
            <w:tcW w:w="2970" w:type="dxa"/>
          </w:tcPr>
          <w:p w14:paraId="444ADC72" w14:textId="77777777" w:rsidR="004D74EE" w:rsidRPr="00C62AA6" w:rsidRDefault="004D74EE" w:rsidP="004D74EE">
            <w:pPr>
              <w:pStyle w:val="Heading7"/>
              <w:spacing w:line="240" w:lineRule="auto"/>
              <w:ind w:right="-243" w:firstLine="7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06F7E200" w14:textId="77777777" w:rsidR="004D74EE" w:rsidRPr="00C62AA6" w:rsidRDefault="004D74EE" w:rsidP="004D74EE">
            <w:pPr>
              <w:pStyle w:val="Heading7"/>
              <w:spacing w:line="240" w:lineRule="auto"/>
              <w:ind w:left="-108"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A5D2A5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8EEA11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B67E33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40CD7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D9BA7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91FC6" w14:textId="77777777" w:rsidR="004D74EE" w:rsidRPr="00C62AA6" w:rsidRDefault="004D74EE" w:rsidP="004D74EE">
            <w:pPr>
              <w:pStyle w:val="a0"/>
              <w:tabs>
                <w:tab w:val="decimal" w:pos="972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94BB0E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4EE" w:rsidRPr="00C62AA6" w14:paraId="53F025A2" w14:textId="77777777" w:rsidTr="00364B00">
        <w:trPr>
          <w:cantSplit/>
        </w:trPr>
        <w:tc>
          <w:tcPr>
            <w:tcW w:w="2970" w:type="dxa"/>
          </w:tcPr>
          <w:p w14:paraId="2E84EE8F" w14:textId="77777777" w:rsidR="004D74EE" w:rsidRPr="00C62AA6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3CC0BA58" w14:textId="77777777" w:rsidR="004D74EE" w:rsidRPr="00C62AA6" w:rsidRDefault="004D74EE" w:rsidP="004D74EE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B98601" w14:textId="6702B5DB" w:rsidR="004D74EE" w:rsidRPr="00364B00" w:rsidRDefault="007F0795" w:rsidP="008F5DB6">
            <w:pPr>
              <w:pStyle w:val="nineptnormalheading"/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5</w:t>
            </w:r>
            <w:r w:rsidR="004D74EE" w:rsidRPr="00364B0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36" w:type="dxa"/>
            <w:shd w:val="clear" w:color="auto" w:fill="auto"/>
          </w:tcPr>
          <w:p w14:paraId="1056AB82" w14:textId="77777777" w:rsidR="004D74EE" w:rsidRPr="00364B00" w:rsidRDefault="004D74EE" w:rsidP="004D74EE">
            <w:pPr>
              <w:pStyle w:val="nineptnormalheading"/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7FE5737" w14:textId="00B42C22" w:rsidR="004D74EE" w:rsidRPr="00364B00" w:rsidRDefault="007F0795" w:rsidP="008F5DB6">
            <w:pPr>
              <w:pStyle w:val="nineptnormalheading"/>
              <w:tabs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4D74EE" w:rsidRPr="00364B0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2364D3A4" w14:textId="77777777" w:rsidR="004D74EE" w:rsidRPr="00364B00" w:rsidRDefault="004D74EE" w:rsidP="004D74EE">
            <w:pPr>
              <w:pStyle w:val="nineptnormalheading"/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17FB50" w14:textId="3134AFEE" w:rsidR="004D74EE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4D74EE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291129DE" w14:textId="77777777" w:rsidR="004D74EE" w:rsidRPr="00C62AA6" w:rsidRDefault="004D74EE" w:rsidP="004D74EE">
            <w:pPr>
              <w:pStyle w:val="nineptnormalheading"/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800297" w14:textId="4733ED75" w:rsidR="004D74EE" w:rsidRPr="00C62AA6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4D74EE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4D74EE" w:rsidRPr="00C62AA6" w14:paraId="70A994BB" w14:textId="77777777" w:rsidTr="00364B00">
        <w:trPr>
          <w:cantSplit/>
        </w:trPr>
        <w:tc>
          <w:tcPr>
            <w:tcW w:w="2970" w:type="dxa"/>
          </w:tcPr>
          <w:p w14:paraId="3EE09C55" w14:textId="77777777" w:rsidR="004D74EE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ที่บันทึก</w:t>
            </w:r>
          </w:p>
          <w:p w14:paraId="49DA329C" w14:textId="77777777" w:rsidR="004D74EE" w:rsidRPr="00C62AA6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ต่ำ (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</w:tcPr>
          <w:p w14:paraId="52D45A52" w14:textId="77777777" w:rsidR="004D74EE" w:rsidRPr="00C62AA6" w:rsidRDefault="004D74EE" w:rsidP="004D74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9D8DA" w14:textId="0EBE39A5" w:rsidR="004D74EE" w:rsidRPr="00364B00" w:rsidRDefault="004D74EE" w:rsidP="004D74E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B0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4B0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20ED9A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E47EE96" w14:textId="77777777" w:rsidR="004D74EE" w:rsidRPr="00364B00" w:rsidRDefault="004D74EE" w:rsidP="008F5DB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898A877" w14:textId="0738541E" w:rsidR="004D74EE" w:rsidRPr="00364B00" w:rsidRDefault="007F0795" w:rsidP="008F5DB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383AB02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443409" w14:textId="77777777" w:rsidR="004D74EE" w:rsidRPr="00364B00" w:rsidRDefault="004D74EE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8CFB9D" w14:textId="77777777" w:rsidR="004D74EE" w:rsidRPr="00C62AA6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9D6E4F" w14:textId="77777777" w:rsidR="004D74EE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D9D8FFD" w14:textId="77777777" w:rsidR="004D74EE" w:rsidRPr="00C62AA6" w:rsidRDefault="004D74EE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4EE" w:rsidRPr="008D087A" w14:paraId="67AA86AB" w14:textId="77777777" w:rsidTr="00364B00">
        <w:trPr>
          <w:cantSplit/>
        </w:trPr>
        <w:tc>
          <w:tcPr>
            <w:tcW w:w="2970" w:type="dxa"/>
          </w:tcPr>
          <w:p w14:paraId="34BBB023" w14:textId="77777777" w:rsidR="004D74EE" w:rsidRPr="00364B00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F60FF44" w14:textId="77777777" w:rsidR="004D74EE" w:rsidRPr="008D087A" w:rsidRDefault="004D74EE" w:rsidP="004D74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672D914B" w14:textId="77777777" w:rsidR="004D74EE" w:rsidRPr="00364B00" w:rsidRDefault="004D74EE" w:rsidP="004D74E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BCFEC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DD47D3B" w14:textId="77777777" w:rsidR="004D74EE" w:rsidRPr="00364B00" w:rsidRDefault="004D74EE" w:rsidP="008F5DB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D51ADF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74C010" w14:textId="77777777" w:rsidR="004D74EE" w:rsidRPr="00364B00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EF92AF7" w14:textId="77777777" w:rsidR="004D74EE" w:rsidRPr="008D087A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7F1F0AB" w14:textId="77777777" w:rsidR="004D74EE" w:rsidRPr="008D087A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</w:rPr>
            </w:pPr>
          </w:p>
        </w:tc>
      </w:tr>
      <w:tr w:rsidR="004D74EE" w:rsidRPr="00C62AA6" w14:paraId="03EFD134" w14:textId="77777777" w:rsidTr="00364B00">
        <w:trPr>
          <w:cantSplit/>
        </w:trPr>
        <w:tc>
          <w:tcPr>
            <w:tcW w:w="2970" w:type="dxa"/>
          </w:tcPr>
          <w:p w14:paraId="13FD30F4" w14:textId="77777777" w:rsidR="004D74EE" w:rsidRPr="00C62AA6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34BCA84" w14:textId="6BB3AAA8" w:rsidR="004D74EE" w:rsidRPr="00C62AA6" w:rsidRDefault="007F0795" w:rsidP="004D74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14:paraId="3DA52DE7" w14:textId="77777777" w:rsidR="004D74EE" w:rsidRPr="00364B00" w:rsidRDefault="004D74EE" w:rsidP="008F5DB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DECBD1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723DBCAE" w14:textId="77777777" w:rsidR="004D74EE" w:rsidRPr="00364B00" w:rsidRDefault="004D74EE" w:rsidP="008F5DB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7C6269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D83215" w14:textId="77777777" w:rsidR="004D74EE" w:rsidRPr="00364B00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62499" w14:textId="77777777" w:rsidR="004D74EE" w:rsidRPr="00C62AA6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B6DAAB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4EE" w:rsidRPr="00C62AA6" w14:paraId="08EB20DE" w14:textId="77777777" w:rsidTr="00364B00">
        <w:trPr>
          <w:cantSplit/>
        </w:trPr>
        <w:tc>
          <w:tcPr>
            <w:tcW w:w="2970" w:type="dxa"/>
          </w:tcPr>
          <w:p w14:paraId="22396DC4" w14:textId="77777777" w:rsidR="004D74EE" w:rsidRPr="00C62AA6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90" w:type="dxa"/>
          </w:tcPr>
          <w:p w14:paraId="1034C2AF" w14:textId="77777777" w:rsidR="004D74EE" w:rsidRPr="00C62AA6" w:rsidRDefault="004D74EE" w:rsidP="004D74EE">
            <w:pPr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1D7C2E" w14:textId="77777777" w:rsidR="004D74EE" w:rsidRPr="00364B00" w:rsidRDefault="004D74EE" w:rsidP="008F5DB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31CAED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6A42B43F" w14:textId="77777777" w:rsidR="004D74EE" w:rsidRPr="00364B00" w:rsidRDefault="004D74EE" w:rsidP="008F5DB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09C009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18E95E" w14:textId="77777777" w:rsidR="004D74EE" w:rsidRPr="00364B00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D9BA7" w14:textId="77777777" w:rsidR="004D74EE" w:rsidRPr="00C62AA6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095413" w14:textId="77777777" w:rsidR="004D74EE" w:rsidRPr="00C62AA6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4EE" w:rsidRPr="00C62AA6" w14:paraId="5AD5C139" w14:textId="77777777" w:rsidTr="00364B00">
        <w:trPr>
          <w:cantSplit/>
        </w:trPr>
        <w:tc>
          <w:tcPr>
            <w:tcW w:w="2970" w:type="dxa"/>
          </w:tcPr>
          <w:p w14:paraId="3F588E75" w14:textId="77777777" w:rsidR="004D74EE" w:rsidRPr="00C62AA6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990" w:type="dxa"/>
          </w:tcPr>
          <w:p w14:paraId="435E05FB" w14:textId="77777777" w:rsidR="004D74EE" w:rsidRPr="00C62AA6" w:rsidRDefault="004D74EE" w:rsidP="004D74EE">
            <w:pPr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18421B" w14:textId="03B1F2F6" w:rsidR="004D74EE" w:rsidRPr="00364B00" w:rsidRDefault="007F0795" w:rsidP="008F5DB6">
            <w:pPr>
              <w:pStyle w:val="nineptnormalheading"/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Pr="007F0795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2ACCA13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9D0DA39" w14:textId="1F993FC6" w:rsidR="004D74EE" w:rsidRPr="00364B00" w:rsidRDefault="007F0795" w:rsidP="008F5DB6">
            <w:pPr>
              <w:pStyle w:val="nineptnormalheading"/>
              <w:tabs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1C5093B4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3F2673" w14:textId="0192CFF2" w:rsidR="004D74EE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3B2DD3F" w14:textId="77777777" w:rsidR="004D74EE" w:rsidRPr="00C62AA6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DEA110" w14:textId="5B3C6028" w:rsidR="004D74EE" w:rsidRPr="00C62AA6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4D74EE" w:rsidRPr="00C62AA6" w14:paraId="42653D14" w14:textId="77777777" w:rsidTr="00364B00">
        <w:trPr>
          <w:cantSplit/>
        </w:trPr>
        <w:tc>
          <w:tcPr>
            <w:tcW w:w="2970" w:type="dxa"/>
          </w:tcPr>
          <w:p w14:paraId="55627C73" w14:textId="77777777" w:rsidR="004D74EE" w:rsidRPr="00C62AA6" w:rsidRDefault="004D74EE" w:rsidP="004D74EE">
            <w:pPr>
              <w:spacing w:line="240" w:lineRule="auto"/>
              <w:ind w:right="-108"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4D3253" w14:textId="77777777" w:rsidR="004D74EE" w:rsidRPr="00C62AA6" w:rsidRDefault="004D74EE" w:rsidP="004D74EE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07F3B" w14:textId="0A6D59A0" w:rsidR="004D74EE" w:rsidRPr="00364B00" w:rsidRDefault="007F0795" w:rsidP="008F5DB6">
            <w:pPr>
              <w:pStyle w:val="nineptnormalheading"/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  <w:r w:rsidR="004D74EE" w:rsidRPr="00364B0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53</w:t>
            </w:r>
            <w:r w:rsidR="0075357E" w:rsidRPr="0075357E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C6DD58B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630E7" w14:textId="1E1A267C" w:rsidR="004D74EE" w:rsidRPr="00364B00" w:rsidRDefault="007F0795" w:rsidP="008F5DB6">
            <w:pPr>
              <w:pStyle w:val="nineptnormalheading"/>
              <w:tabs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</w:t>
            </w:r>
            <w:r w:rsidR="004D74EE" w:rsidRPr="00364B0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1EAEEE0E" w14:textId="77777777" w:rsidR="004D74EE" w:rsidRPr="00364B00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F4449" w14:textId="44387B29" w:rsidR="004D74EE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D74EE" w:rsidRPr="00364B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711B7D02" w14:textId="77777777" w:rsidR="004D74EE" w:rsidRPr="00C62AA6" w:rsidRDefault="004D74EE" w:rsidP="004D74E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7A36C" w14:textId="74DBF207" w:rsidR="004D74EE" w:rsidRPr="00C62AA6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D74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</w:tr>
    </w:tbl>
    <w:p w14:paraId="40E4EFBF" w14:textId="77777777" w:rsidR="00413C76" w:rsidRDefault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9CE572B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BF2CBDC" w14:textId="77777777" w:rsidR="00DE151E" w:rsidRPr="00297D8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DE151E" w:rsidRPr="00C62AA6" w14:paraId="662B80A9" w14:textId="77777777" w:rsidTr="00364B00">
        <w:trPr>
          <w:cantSplit/>
        </w:trPr>
        <w:tc>
          <w:tcPr>
            <w:tcW w:w="3960" w:type="dxa"/>
          </w:tcPr>
          <w:p w14:paraId="5C839C73" w14:textId="77777777" w:rsidR="00DE151E" w:rsidRPr="00C62AA6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015C66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6993C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57B0E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C76" w:rsidRPr="00C62AA6" w14:paraId="2189A35E" w14:textId="77777777" w:rsidTr="00364B00">
        <w:trPr>
          <w:cantSplit/>
        </w:trPr>
        <w:tc>
          <w:tcPr>
            <w:tcW w:w="3960" w:type="dxa"/>
          </w:tcPr>
          <w:p w14:paraId="2DF3CA4F" w14:textId="77777777" w:rsidR="00413C76" w:rsidRPr="00C62AA6" w:rsidRDefault="00413C76" w:rsidP="00413C7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CA4F649" w14:textId="39F12869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F895A8F" w14:textId="77777777" w:rsidR="00413C76" w:rsidRPr="00B377E0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640C85" w14:textId="67E30066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20412BBA" w14:textId="77777777" w:rsidR="00413C76" w:rsidRPr="00B377E0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373723" w14:textId="15424AD3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44B3F3E" w14:textId="77777777" w:rsidR="00413C76" w:rsidRPr="00B377E0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5C5D502" w14:textId="4A667496" w:rsidR="00413C76" w:rsidRPr="00B377E0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94DA3" w:rsidRPr="00C62AA6" w14:paraId="3FE164A9" w14:textId="77777777" w:rsidTr="00364B00">
        <w:trPr>
          <w:cantSplit/>
        </w:trPr>
        <w:tc>
          <w:tcPr>
            <w:tcW w:w="3960" w:type="dxa"/>
          </w:tcPr>
          <w:p w14:paraId="384D075E" w14:textId="77777777" w:rsidR="00494DA3" w:rsidRPr="00C62AA6" w:rsidRDefault="00494DA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7E208027" w14:textId="77777777" w:rsidR="00494DA3" w:rsidRPr="00C62AA6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53CF" w:rsidRPr="00C62AA6" w14:paraId="771FC6D3" w14:textId="77777777" w:rsidTr="00364B00">
        <w:trPr>
          <w:cantSplit/>
        </w:trPr>
        <w:tc>
          <w:tcPr>
            <w:tcW w:w="3960" w:type="dxa"/>
          </w:tcPr>
          <w:p w14:paraId="44DF710D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00C867" w14:textId="654DAFEF" w:rsidR="00FC53CF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0905F2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70" w:type="dxa"/>
          </w:tcPr>
          <w:p w14:paraId="7814F899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91F5F9" w14:textId="1B1C943A" w:rsidR="00FC53CF" w:rsidRPr="00364B00" w:rsidRDefault="007F0795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23</w:t>
            </w:r>
            <w:r w:rsidR="00FC53CF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15963CFB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E35C3" w14:textId="0331F046" w:rsidR="00FC53CF" w:rsidRPr="00364B0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32</w:t>
            </w:r>
            <w:r w:rsidR="000905F2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70" w:type="dxa"/>
          </w:tcPr>
          <w:p w14:paraId="195145BF" w14:textId="77777777" w:rsidR="00FC53CF" w:rsidRPr="00C62AA6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ED63F0" w14:textId="543874EB" w:rsidR="00FC53CF" w:rsidRPr="00C62AA6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29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FC53CF" w:rsidRPr="00C62AA6" w14:paraId="42FA7193" w14:textId="77777777" w:rsidTr="00364B00">
        <w:trPr>
          <w:cantSplit/>
        </w:trPr>
        <w:tc>
          <w:tcPr>
            <w:tcW w:w="3960" w:type="dxa"/>
          </w:tcPr>
          <w:p w14:paraId="191B8849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482745" w14:textId="77777777" w:rsidR="00FC53CF" w:rsidRPr="00364B00" w:rsidRDefault="00FC53CF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7583B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A0CB4A" w14:textId="77777777" w:rsidR="00FC53CF" w:rsidRPr="00364B0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3B977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0ECD10" w14:textId="77777777" w:rsidR="00FC53CF" w:rsidRPr="00364B0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DDFEA" w14:textId="77777777" w:rsidR="00FC53CF" w:rsidRPr="00C62AA6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E3ECA7" w14:textId="77777777" w:rsidR="00FC53CF" w:rsidRPr="00C62AA6" w:rsidRDefault="00FC53CF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3CF" w:rsidRPr="00C62AA6" w14:paraId="55E59CFA" w14:textId="77777777" w:rsidTr="00364B00">
        <w:trPr>
          <w:cantSplit/>
        </w:trPr>
        <w:tc>
          <w:tcPr>
            <w:tcW w:w="3960" w:type="dxa"/>
          </w:tcPr>
          <w:p w14:paraId="1CE3E301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นิติบุคคล</w:t>
            </w:r>
          </w:p>
        </w:tc>
        <w:tc>
          <w:tcPr>
            <w:tcW w:w="1170" w:type="dxa"/>
          </w:tcPr>
          <w:p w14:paraId="6D88710E" w14:textId="2F37FB45" w:rsidR="00FC53CF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0905F2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666222B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399DAB" w14:textId="7F88DD75" w:rsidR="00FC53CF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</w:t>
            </w:r>
            <w:r w:rsidR="00FC53CF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38627EFD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AE8FE5" w14:textId="6A05516F" w:rsidR="00FC53CF" w:rsidRPr="00364B0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0905F2"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04D311D2" w14:textId="77777777" w:rsidR="00FC53CF" w:rsidRPr="00C62AA6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F5FA9" w14:textId="73832FE1" w:rsidR="00FC53CF" w:rsidRPr="00C62AA6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FC53CF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FC53CF" w:rsidRPr="00C62AA6" w14:paraId="1BD79BAA" w14:textId="77777777" w:rsidTr="00364B00">
        <w:trPr>
          <w:cantSplit/>
        </w:trPr>
        <w:tc>
          <w:tcPr>
            <w:tcW w:w="3960" w:type="dxa"/>
          </w:tcPr>
          <w:p w14:paraId="64C400B4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E5BEA15" w14:textId="03AAD7E5" w:rsidR="00FC53CF" w:rsidRPr="00364B00" w:rsidRDefault="000905F2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729</w:t>
            </w:r>
            <w:r w:rsidRPr="00364B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3008A9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C91DDA" w14:textId="0B439913" w:rsidR="00FC53CF" w:rsidRPr="00364B00" w:rsidRDefault="00FC53CF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313</w:t>
            </w:r>
            <w:r w:rsidRPr="00364B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8B0198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C91668" w14:textId="0266C059" w:rsidR="00FC53CF" w:rsidRPr="00364B00" w:rsidRDefault="000905F2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Pr="00364B00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363</w:t>
            </w:r>
            <w:r w:rsidRPr="00364B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6D8D18" w14:textId="77777777" w:rsidR="00FC53CF" w:rsidRPr="00C62AA6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CA8831" w14:textId="3C938748" w:rsidR="00FC53CF" w:rsidRPr="00C62AA6" w:rsidRDefault="00FC53CF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53CF" w:rsidRPr="00C62AA6" w14:paraId="7819F953" w14:textId="77777777" w:rsidTr="00364B00">
        <w:trPr>
          <w:cantSplit/>
        </w:trPr>
        <w:tc>
          <w:tcPr>
            <w:tcW w:w="3960" w:type="dxa"/>
          </w:tcPr>
          <w:p w14:paraId="397B96C2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55536DB0" w14:textId="261CB999" w:rsidR="00FC53CF" w:rsidRPr="00364B00" w:rsidRDefault="007F0795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7CA3D146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A0708D" w14:textId="331CFAEF" w:rsidR="00FC53CF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2D0AB075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204D2D" w14:textId="6CCBDACC" w:rsidR="00FC53CF" w:rsidRPr="00364B0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83D7491" w14:textId="77777777" w:rsidR="00FC53CF" w:rsidRPr="00C62AA6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ADA183" w14:textId="18F6D0CB" w:rsidR="00FC53CF" w:rsidRPr="00C62AA6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C53CF" w:rsidRPr="00C62AA6" w14:paraId="10C167C1" w14:textId="77777777" w:rsidTr="00364B00">
        <w:trPr>
          <w:cantSplit/>
        </w:trPr>
        <w:tc>
          <w:tcPr>
            <w:tcW w:w="3960" w:type="dxa"/>
          </w:tcPr>
          <w:p w14:paraId="177EE415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</w:tcPr>
          <w:p w14:paraId="7A00C813" w14:textId="3D7A0470" w:rsidR="00FC53CF" w:rsidRPr="00364B00" w:rsidRDefault="000905F2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46</w:t>
            </w:r>
            <w:r w:rsidRPr="00364B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0887ED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534EDC" w14:textId="5EA06808" w:rsidR="00FC53CF" w:rsidRPr="00364B00" w:rsidRDefault="00FC53CF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00</w:t>
            </w:r>
            <w:r w:rsidRPr="00364B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053DDD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32F5C" w14:textId="77777777" w:rsidR="00FC53CF" w:rsidRPr="00364B00" w:rsidRDefault="000905F2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CC1BA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00C63A" w14:textId="77777777" w:rsidR="00FC53CF" w:rsidRPr="00C62AA6" w:rsidRDefault="00FC53CF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53CF" w:rsidRPr="00C62AA6" w14:paraId="398CE7DB" w14:textId="77777777" w:rsidTr="00364B00">
        <w:trPr>
          <w:cantSplit/>
        </w:trPr>
        <w:tc>
          <w:tcPr>
            <w:tcW w:w="3960" w:type="dxa"/>
          </w:tcPr>
          <w:p w14:paraId="66B611EE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 (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AC7DA" w14:textId="13AAF639" w:rsidR="00FC53CF" w:rsidRPr="00364B00" w:rsidRDefault="000905F2" w:rsidP="006B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Pr="00364B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31E1B7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AD1C7F" w14:textId="2D1A341A" w:rsidR="00FC53CF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2B0716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B8D64" w14:textId="77777777" w:rsidR="00FC53CF" w:rsidRPr="00364B00" w:rsidRDefault="000905F2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364B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C0A3A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0FED4" w14:textId="77777777" w:rsidR="00FC53CF" w:rsidRPr="00C62AA6" w:rsidRDefault="00FC53CF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53CF" w:rsidRPr="00C62AA6" w14:paraId="641AFBBE" w14:textId="77777777" w:rsidTr="00364B00">
        <w:trPr>
          <w:cantSplit/>
        </w:trPr>
        <w:tc>
          <w:tcPr>
            <w:tcW w:w="3960" w:type="dxa"/>
          </w:tcPr>
          <w:p w14:paraId="6DA78071" w14:textId="77777777" w:rsidR="00FC53CF" w:rsidRPr="00C62AA6" w:rsidRDefault="00FC53CF" w:rsidP="00364B00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F75E9E" w14:textId="5A2C425D" w:rsidR="00FC53CF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="000905F2" w:rsidRPr="00364B00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sz w:val="30"/>
                <w:szCs w:val="30"/>
              </w:rPr>
              <w:t>53</w:t>
            </w:r>
            <w:r w:rsidR="0075357E" w:rsidRPr="0075357E">
              <w:rPr>
                <w:rFonts w:ascii="Angsana New" w:hAnsi="Angsana New"/>
                <w:b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5F5BF13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AFF00D" w14:textId="614ECDAE" w:rsidR="00FC53CF" w:rsidRPr="00364B00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="00FC53CF" w:rsidRPr="00364B00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7B990CBE" w14:textId="77777777" w:rsidR="00FC53CF" w:rsidRPr="00364B00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8AD60D" w14:textId="07A8A08D" w:rsidR="00FC53CF" w:rsidRPr="00364B00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sz w:val="30"/>
                <w:szCs w:val="30"/>
              </w:rPr>
              <w:t>4</w:t>
            </w:r>
            <w:r w:rsidR="000905F2" w:rsidRPr="00364B00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1E428279" w14:textId="77777777" w:rsidR="00FC53CF" w:rsidRPr="00C62AA6" w:rsidRDefault="00FC53CF" w:rsidP="00FC53CF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415F3" w14:textId="2CFEC398" w:rsidR="00FC53CF" w:rsidRPr="00C62AA6" w:rsidRDefault="007F0795" w:rsidP="008F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FC53C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sz w:val="30"/>
                <w:szCs w:val="30"/>
              </w:rPr>
              <w:t>221</w:t>
            </w:r>
          </w:p>
        </w:tc>
      </w:tr>
    </w:tbl>
    <w:p w14:paraId="7A389A96" w14:textId="77777777" w:rsidR="00DE151E" w:rsidRPr="008D087A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688F6247" w14:textId="77777777" w:rsidR="00DA575E" w:rsidRDefault="00DA5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BA2C50" w14:textId="247D6AD1" w:rsidR="001566BC" w:rsidRPr="0055518C" w:rsidRDefault="000C07DF" w:rsidP="000C07DF">
      <w:pPr>
        <w:tabs>
          <w:tab w:val="left" w:pos="540"/>
        </w:tabs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55518C">
        <w:rPr>
          <w:rFonts w:ascii="Angsana New" w:hAnsi="Angsana New"/>
          <w:sz w:val="30"/>
          <w:szCs w:val="30"/>
          <w:cs/>
        </w:rPr>
        <w:lastRenderedPageBreak/>
        <w:t>อัตราภาษีเงินได้ที่แท้จริงรวมของกลุ่มบริษัทในการดำเนินงานต่อเนื่อง</w:t>
      </w:r>
      <w:r w:rsidRPr="0055518C">
        <w:rPr>
          <w:rFonts w:ascii="Angsana New" w:hAnsi="Angsana New" w:hint="cs"/>
          <w:sz w:val="30"/>
          <w:szCs w:val="30"/>
          <w:cs/>
        </w:rPr>
        <w:t>สำหรับปี</w:t>
      </w:r>
      <w:r w:rsidR="00596758">
        <w:rPr>
          <w:rFonts w:ascii="Angsana New" w:hAnsi="Angsana New"/>
          <w:sz w:val="30"/>
          <w:szCs w:val="30"/>
          <w:cs/>
        </w:rPr>
        <w:t>สิ้นสุดวันที่</w:t>
      </w:r>
      <w:r w:rsidR="00596758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55518C">
        <w:rPr>
          <w:rFonts w:ascii="Angsana New" w:hAnsi="Angsana New"/>
          <w:sz w:val="30"/>
          <w:szCs w:val="30"/>
          <w:cs/>
        </w:rPr>
        <w:t xml:space="preserve"> </w:t>
      </w:r>
      <w:r w:rsidRPr="0055518C">
        <w:rPr>
          <w:rFonts w:ascii="Angsana New" w:hAnsi="Angsana New" w:hint="cs"/>
          <w:sz w:val="30"/>
          <w:szCs w:val="30"/>
          <w:cs/>
        </w:rPr>
        <w:t>ธันวาคม</w:t>
      </w:r>
      <w:r w:rsidR="00FC53CF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55518C">
        <w:rPr>
          <w:rFonts w:ascii="Angsana New" w:hAnsi="Angsana New"/>
          <w:sz w:val="30"/>
          <w:szCs w:val="30"/>
        </w:rPr>
        <w:t xml:space="preserve"> </w:t>
      </w:r>
      <w:r w:rsidRPr="0055518C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55518C">
        <w:rPr>
          <w:rFonts w:ascii="Angsana New" w:hAnsi="Angsana New"/>
          <w:sz w:val="30"/>
          <w:szCs w:val="30"/>
        </w:rPr>
        <w:t xml:space="preserve"> </w:t>
      </w:r>
      <w:r w:rsidRPr="0055518C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7F0795" w:rsidRPr="007F0795">
        <w:rPr>
          <w:rFonts w:ascii="Angsana New" w:hAnsi="Angsana New"/>
          <w:sz w:val="30"/>
          <w:szCs w:val="30"/>
        </w:rPr>
        <w:t>17</w:t>
      </w:r>
      <w:r w:rsidR="000E5B30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92</w:t>
      </w:r>
      <w:r w:rsidR="00FC53CF">
        <w:rPr>
          <w:rFonts w:ascii="Angsana New" w:hAnsi="Angsana New"/>
          <w:sz w:val="30"/>
          <w:szCs w:val="30"/>
        </w:rPr>
        <w:t xml:space="preserve"> </w:t>
      </w:r>
      <w:r w:rsidRPr="0055518C">
        <w:rPr>
          <w:rFonts w:ascii="Angsana New" w:hAnsi="Angsana New"/>
          <w:sz w:val="30"/>
          <w:szCs w:val="30"/>
        </w:rPr>
        <w:t xml:space="preserve"> </w:t>
      </w:r>
      <w:r w:rsidRPr="0055518C">
        <w:rPr>
          <w:rFonts w:ascii="Angsana New" w:hAnsi="Angsana New" w:hint="cs"/>
          <w:sz w:val="30"/>
          <w:szCs w:val="30"/>
          <w:cs/>
        </w:rPr>
        <w:t>และ</w:t>
      </w:r>
      <w:r w:rsidR="008D087A">
        <w:rPr>
          <w:rFonts w:ascii="Angsana New" w:hAnsi="Angsana New" w:hint="cs"/>
          <w:sz w:val="30"/>
          <w:szCs w:val="30"/>
          <w:cs/>
        </w:rPr>
        <w:t>ร้อยละ</w:t>
      </w:r>
      <w:r w:rsidRPr="0055518C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9</w:t>
      </w:r>
      <w:r w:rsidR="00FC53CF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61</w:t>
      </w:r>
      <w:r w:rsidRPr="0055518C">
        <w:rPr>
          <w:rFonts w:ascii="Angsana New" w:hAnsi="Angsana New"/>
          <w:sz w:val="30"/>
          <w:szCs w:val="30"/>
        </w:rPr>
        <w:t xml:space="preserve"> </w:t>
      </w:r>
      <w:r w:rsidRPr="0055518C">
        <w:rPr>
          <w:rFonts w:ascii="Angsana New" w:hAnsi="Angsana New" w:hint="cs"/>
          <w:sz w:val="30"/>
          <w:szCs w:val="30"/>
          <w:cs/>
        </w:rPr>
        <w:t>ตามลำดับ</w:t>
      </w:r>
      <w:r w:rsidRPr="0055518C">
        <w:rPr>
          <w:rFonts w:ascii="Angsana New" w:hAnsi="Angsana New"/>
          <w:i/>
          <w:iCs/>
          <w:sz w:val="30"/>
          <w:szCs w:val="30"/>
        </w:rPr>
        <w:t xml:space="preserve"> </w:t>
      </w:r>
      <w:r w:rsidRPr="0055518C">
        <w:rPr>
          <w:rFonts w:ascii="Angsana New" w:hAnsi="Angsana New"/>
          <w:sz w:val="30"/>
          <w:szCs w:val="30"/>
          <w:cs/>
        </w:rPr>
        <w:t>อัตราภาษีเงินได้ที่แท้จริงน้อยกว่า</w:t>
      </w:r>
      <w:r w:rsidRPr="0055518C">
        <w:rPr>
          <w:rFonts w:ascii="Angsana New" w:hAnsi="Angsana New" w:hint="cs"/>
          <w:sz w:val="30"/>
          <w:szCs w:val="30"/>
          <w:cs/>
        </w:rPr>
        <w:t>อัตราภาษีเงินได้นิติบุคคลเนื่องจาก</w:t>
      </w:r>
    </w:p>
    <w:p w14:paraId="0442CFD5" w14:textId="77777777" w:rsidR="001566BC" w:rsidRPr="00DA575E" w:rsidRDefault="001566BC" w:rsidP="009B2E3F">
      <w:pPr>
        <w:tabs>
          <w:tab w:val="left" w:pos="540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122BDEE5" w14:textId="77777777" w:rsidR="001566BC" w:rsidRPr="00DA575E" w:rsidRDefault="001566BC" w:rsidP="00DA575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72"/>
        <w:jc w:val="thaiDistribute"/>
        <w:rPr>
          <w:rFonts w:ascii="Angsana New" w:hAnsi="Angsana New"/>
          <w:sz w:val="30"/>
          <w:szCs w:val="30"/>
        </w:rPr>
      </w:pPr>
      <w:r w:rsidRPr="00DA575E">
        <w:rPr>
          <w:rFonts w:ascii="Angsana New" w:hAnsi="Angsana New"/>
          <w:sz w:val="30"/>
          <w:szCs w:val="30"/>
          <w:cs/>
        </w:rPr>
        <w:t xml:space="preserve">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 </w:t>
      </w:r>
      <w:r w:rsidR="00C5252C" w:rsidRPr="00DA575E">
        <w:rPr>
          <w:rFonts w:ascii="Angsana New" w:hAnsi="Angsana New" w:hint="cs"/>
          <w:sz w:val="30"/>
          <w:szCs w:val="30"/>
          <w:cs/>
        </w:rPr>
        <w:t>และ</w:t>
      </w:r>
    </w:p>
    <w:p w14:paraId="3812B9BB" w14:textId="77777777" w:rsidR="00DA575E" w:rsidRPr="00DA575E" w:rsidRDefault="00DA575E" w:rsidP="00DA57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72"/>
        <w:jc w:val="thaiDistribute"/>
        <w:rPr>
          <w:rFonts w:ascii="Angsana New" w:hAnsi="Angsana New"/>
          <w:sz w:val="30"/>
          <w:szCs w:val="30"/>
          <w:cs/>
        </w:rPr>
      </w:pPr>
    </w:p>
    <w:p w14:paraId="416BF9CC" w14:textId="77777777" w:rsidR="001566BC" w:rsidRPr="0055518C" w:rsidRDefault="001566BC" w:rsidP="0015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72" w:hanging="540"/>
        <w:jc w:val="thaiDistribute"/>
        <w:rPr>
          <w:rFonts w:ascii="Angsana New" w:hAnsi="Angsana New"/>
          <w:sz w:val="30"/>
          <w:szCs w:val="30"/>
        </w:rPr>
      </w:pPr>
      <w:r w:rsidRPr="0055518C">
        <w:rPr>
          <w:rFonts w:ascii="Angsana New" w:hAnsi="Angsana New"/>
          <w:sz w:val="30"/>
          <w:szCs w:val="30"/>
          <w:cs/>
        </w:rPr>
        <w:t>(ข)</w:t>
      </w:r>
      <w:r w:rsidRPr="0055518C">
        <w:rPr>
          <w:rFonts w:ascii="Angsana New" w:hAnsi="Angsana New"/>
          <w:sz w:val="30"/>
          <w:szCs w:val="30"/>
          <w:cs/>
        </w:rPr>
        <w:tab/>
        <w:t>ขาดทุนทางภาษีที่ยังไม่ได้ใช้ยกมาจากปีก่อน  และได้ถูกนำมาใช้เพื่อลดจำนวนกำไ</w:t>
      </w:r>
      <w:r w:rsidR="00F1595D">
        <w:rPr>
          <w:rFonts w:ascii="Angsana New" w:hAnsi="Angsana New"/>
          <w:sz w:val="30"/>
          <w:szCs w:val="30"/>
          <w:cs/>
        </w:rPr>
        <w:t>รที่ต้องเสียภาษีในปีปัจจุบัน</w:t>
      </w:r>
    </w:p>
    <w:p w14:paraId="665AF028" w14:textId="77777777" w:rsidR="001566BC" w:rsidRDefault="001566BC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BC21B2" w14:textId="5A4CA127" w:rsidR="00763211" w:rsidRDefault="00763211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A13552">
        <w:rPr>
          <w:rFonts w:ascii="Angsana New" w:hAnsi="Angsana New"/>
          <w:sz w:val="30"/>
          <w:szCs w:val="30"/>
        </w:rPr>
        <w:t xml:space="preserve"> </w:t>
      </w:r>
      <w:r w:rsidR="00A13552">
        <w:rPr>
          <w:rFonts w:ascii="Angsana New" w:hAnsi="Angsana New" w:hint="cs"/>
          <w:sz w:val="30"/>
          <w:szCs w:val="30"/>
          <w:cs/>
        </w:rPr>
        <w:t>กำไรก่อนต้นทุนทางการเงินและค่าใช้จ่ายภาษีเงินได้ และค่าใช้จ่ายภาษีเงินได้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จากการดำเนินธุรกิจในต่างประเทศของกลุ่มบริษัทสำหรับปีสิ้นสุดวันที่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1658A78" w14:textId="77777777" w:rsidR="00763211" w:rsidRDefault="00763211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2250"/>
        <w:gridCol w:w="270"/>
        <w:gridCol w:w="1135"/>
      </w:tblGrid>
      <w:tr w:rsidR="00B33D07" w14:paraId="3D2CBB3F" w14:textId="77777777" w:rsidTr="00364B00">
        <w:tc>
          <w:tcPr>
            <w:tcW w:w="4050" w:type="dxa"/>
          </w:tcPr>
          <w:p w14:paraId="3F7E1182" w14:textId="77777777" w:rsidR="00417785" w:rsidRDefault="00417785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7281FD" w14:textId="77777777" w:rsidR="00417785" w:rsidRDefault="00417785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DF1B7FA" w14:textId="77777777" w:rsidR="00B33D07" w:rsidRPr="00B33D07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D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080" w:type="dxa"/>
          </w:tcPr>
          <w:p w14:paraId="1D2BCF55" w14:textId="77777777" w:rsidR="00417785" w:rsidRDefault="0041778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BDBDBB" w14:textId="77777777" w:rsidR="00417785" w:rsidRDefault="0041778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247E35" w14:textId="4152FDB6" w:rsidR="00B33D07" w:rsidRPr="00B33D07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D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B33D0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(</w:t>
            </w:r>
            <w:r w:rsidR="007F0795" w:rsidRPr="007F0795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1</w:t>
            </w:r>
            <w:r w:rsidRPr="00B33D07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90A97D7" w14:textId="77777777" w:rsidR="00B33D07" w:rsidRPr="00B33D07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66FCBD3" w14:textId="77777777" w:rsidR="00B33D07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D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</w:t>
            </w:r>
          </w:p>
          <w:p w14:paraId="39EB4AC0" w14:textId="77777777" w:rsidR="00B33D07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D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  <w:p w14:paraId="129F6D36" w14:textId="77777777" w:rsidR="00B33D07" w:rsidRPr="00B33D07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3D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และค่าใช้จ่ายภาษีเงินได้</w:t>
            </w:r>
          </w:p>
        </w:tc>
        <w:tc>
          <w:tcPr>
            <w:tcW w:w="270" w:type="dxa"/>
          </w:tcPr>
          <w:p w14:paraId="092D72B5" w14:textId="77777777" w:rsidR="00B33D07" w:rsidRPr="00B33D07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2F96452C" w14:textId="77777777" w:rsidR="00417785" w:rsidRDefault="0041778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E88466" w14:textId="77777777" w:rsidR="00B33D07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D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  <w:p w14:paraId="1D2C079C" w14:textId="77777777" w:rsidR="00B33D07" w:rsidRPr="00B33D07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D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</w:tr>
      <w:tr w:rsidR="00B33D07" w14:paraId="2D7D8362" w14:textId="77777777" w:rsidTr="00364B00">
        <w:tc>
          <w:tcPr>
            <w:tcW w:w="4050" w:type="dxa"/>
          </w:tcPr>
          <w:p w14:paraId="781835FA" w14:textId="77777777" w:rsidR="00B33D07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5" w:type="dxa"/>
            <w:gridSpan w:val="5"/>
          </w:tcPr>
          <w:p w14:paraId="53DBACB5" w14:textId="77777777" w:rsidR="00B33D07" w:rsidRPr="00763211" w:rsidRDefault="00B33D07" w:rsidP="0076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32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3D07" w14:paraId="63C904B9" w14:textId="77777777" w:rsidTr="00364B00">
        <w:tc>
          <w:tcPr>
            <w:tcW w:w="4050" w:type="dxa"/>
          </w:tcPr>
          <w:p w14:paraId="43260218" w14:textId="77777777" w:rsidR="00B33D07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242B351A" w14:textId="2CD24152" w:rsidR="00B33D07" w:rsidRPr="0016779D" w:rsidRDefault="00DF30C2" w:rsidP="00DF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F0795" w:rsidRPr="0016779D">
              <w:rPr>
                <w:rFonts w:ascii="Angsana New" w:hAnsi="Angsana New"/>
                <w:sz w:val="30"/>
                <w:szCs w:val="30"/>
              </w:rPr>
              <w:t>339</w:t>
            </w:r>
            <w:r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="007F0795" w:rsidRPr="0016779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28A0ECE1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0AC43B0" w14:textId="512E1BAC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34</w:t>
            </w:r>
            <w:r w:rsidR="00DF30C2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16779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BAD8983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812083" w14:textId="1FAD58B5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5</w:t>
            </w:r>
            <w:r w:rsidR="00DF30C2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53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33D07" w14:paraId="1658B3BB" w14:textId="77777777" w:rsidTr="00364B00">
        <w:tc>
          <w:tcPr>
            <w:tcW w:w="4050" w:type="dxa"/>
          </w:tcPr>
          <w:p w14:paraId="31C723D2" w14:textId="77777777" w:rsidR="00B33D07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</w:tcPr>
          <w:p w14:paraId="3FB5F75F" w14:textId="09177B7F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2</w:t>
            </w:r>
            <w:r w:rsidR="00DF30C2" w:rsidRPr="0016779D">
              <w:rPr>
                <w:rFonts w:ascii="Angsana New" w:hAnsi="Angsana New"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42DFC74F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EE0CB3" w14:textId="4D67D161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069F130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B56A731" w14:textId="61620B78" w:rsidR="00B33D07" w:rsidRPr="0016779D" w:rsidRDefault="00CC03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-</w:t>
            </w:r>
            <w:r w:rsidR="00DF30C2" w:rsidRPr="0016779D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7F0795" w:rsidRPr="0016779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="00DF30C2" w:rsidRPr="0016779D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</w:tr>
      <w:tr w:rsidR="00B33D07" w14:paraId="19E212D9" w14:textId="77777777" w:rsidTr="00364B00">
        <w:tc>
          <w:tcPr>
            <w:tcW w:w="4050" w:type="dxa"/>
          </w:tcPr>
          <w:p w14:paraId="63F3D7DC" w14:textId="77777777" w:rsidR="00B33D07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D0557" w14:textId="77777777" w:rsidR="00B33D07" w:rsidRPr="0016779D" w:rsidRDefault="00DF30C2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29C18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31B151E" w14:textId="174E8064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0105F5EC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CB7FFED" w14:textId="634F46E8" w:rsidR="00B33D07" w:rsidRPr="0016779D" w:rsidRDefault="00CC03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79D">
              <w:rPr>
                <w:rFonts w:ascii="Angsana New" w:hAnsi="Angsana New"/>
                <w:sz w:val="30"/>
                <w:szCs w:val="30"/>
              </w:rPr>
              <w:t>-</w:t>
            </w:r>
            <w:r w:rsidR="00DF30C2" w:rsidRPr="0016779D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7F0795" w:rsidRPr="0016779D"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="00DF30C2" w:rsidRPr="0016779D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</w:tr>
      <w:tr w:rsidR="00B33D07" w14:paraId="42D3592A" w14:textId="77777777" w:rsidTr="00364B00">
        <w:tc>
          <w:tcPr>
            <w:tcW w:w="4050" w:type="dxa"/>
          </w:tcPr>
          <w:p w14:paraId="10F9D56B" w14:textId="77777777" w:rsidR="00B33D07" w:rsidRPr="00763211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32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7D2164" w14:textId="50375071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779D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  <w:r w:rsidR="00DF30C2" w:rsidRPr="001677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6A76EA05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EFCA2D9" w14:textId="3FD89980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779D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DF30C2" w:rsidRPr="001677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6D004149" w14:textId="77777777" w:rsidR="00B33D07" w:rsidRPr="0016779D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DD5816F" w14:textId="6427DA23" w:rsidR="00B33D07" w:rsidRPr="0016779D" w:rsidRDefault="007F079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77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F30C2" w:rsidRPr="001677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79D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411071EE" w14:textId="77777777" w:rsidR="00763211" w:rsidRDefault="00763211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2EEF90DA" w14:textId="77777777" w:rsidR="00B33D07" w:rsidRDefault="00B33D07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หมายเหตุ</w:t>
      </w:r>
      <w:r>
        <w:rPr>
          <w:rFonts w:ascii="Angsana New" w:hAnsi="Angsana New"/>
          <w:sz w:val="30"/>
          <w:szCs w:val="30"/>
        </w:rPr>
        <w:t>:</w:t>
      </w:r>
    </w:p>
    <w:p w14:paraId="3794C96C" w14:textId="05138C79" w:rsidR="00B33D07" w:rsidRDefault="00B33D07" w:rsidP="00B33D0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A13552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 w:rsidR="000571D2">
        <w:rPr>
          <w:rFonts w:ascii="Angsana New" w:hAnsi="Angsana New" w:hint="cs"/>
          <w:sz w:val="30"/>
          <w:szCs w:val="30"/>
          <w:cs/>
        </w:rPr>
        <w:t>ประกอบด้วย รายได้จากการขาย</w:t>
      </w:r>
      <w:r>
        <w:rPr>
          <w:rFonts w:ascii="Angsana New" w:hAnsi="Angsana New" w:hint="cs"/>
          <w:sz w:val="30"/>
          <w:szCs w:val="30"/>
          <w:cs/>
        </w:rPr>
        <w:t xml:space="preserve">และการให้บริการ เงินปันผลรับ กำไรจากอนุพันธ์เพื่อประกันความเสี่ยงสุทธิ กำไรจากอัตราแลกเปลี่ยนสุทธิ และรายได้อื่นจากดอกเบี้ยรับ สัญญาเช่าที่ดิน </w:t>
      </w:r>
      <w:r w:rsidR="00F81AD9">
        <w:rPr>
          <w:rFonts w:ascii="Angsana New" w:hAnsi="Angsana New" w:hint="cs"/>
          <w:sz w:val="30"/>
          <w:szCs w:val="30"/>
          <w:cs/>
        </w:rPr>
        <w:t xml:space="preserve">      </w:t>
      </w:r>
      <w:r>
        <w:rPr>
          <w:rFonts w:ascii="Angsana New" w:hAnsi="Angsana New" w:hint="cs"/>
          <w:sz w:val="30"/>
          <w:szCs w:val="30"/>
          <w:cs/>
        </w:rPr>
        <w:t>บริการอื่นๆ เป็นต้น</w:t>
      </w:r>
    </w:p>
    <w:p w14:paraId="61FFFFFC" w14:textId="77777777" w:rsidR="00DF30C2" w:rsidRDefault="00DF30C2" w:rsidP="00B33D0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ไม่มีค่าใช้จ่ายภาษีเงินได้ เนื่องจาก มีขาดทุนทางภาษีที่ยังไม่ได้ใช้ยกมาจากปีก่อน</w:t>
      </w:r>
    </w:p>
    <w:p w14:paraId="350C58E3" w14:textId="77777777" w:rsidR="00DF30C2" w:rsidRDefault="00DF30C2" w:rsidP="00B33D0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ไม่มีค่าใช้จ่ายภาษีเงินได้ เนื่องจาก เป็นธุรกิจที่ไ</w:t>
      </w:r>
      <w:r w:rsidR="00C22BCC">
        <w:rPr>
          <w:rFonts w:ascii="Angsana New" w:hAnsi="Angsana New" w:hint="cs"/>
          <w:sz w:val="30"/>
          <w:szCs w:val="30"/>
          <w:cs/>
        </w:rPr>
        <w:t>ด้รับยกเว้นการเก็บภาษีจากรัฐบาล</w:t>
      </w:r>
      <w:r>
        <w:rPr>
          <w:rFonts w:ascii="Angsana New" w:hAnsi="Angsana New" w:hint="cs"/>
          <w:sz w:val="30"/>
          <w:szCs w:val="30"/>
          <w:cs/>
        </w:rPr>
        <w:t>ประเทศสิงคโปร์</w:t>
      </w:r>
    </w:p>
    <w:p w14:paraId="35BADD59" w14:textId="77777777" w:rsidR="00B33D07" w:rsidRPr="00B33D07" w:rsidRDefault="00B33D07" w:rsidP="00B33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/>
        <w:jc w:val="thaiDistribute"/>
        <w:rPr>
          <w:rFonts w:ascii="Angsana New" w:hAnsi="Angsana New"/>
          <w:sz w:val="30"/>
          <w:szCs w:val="30"/>
        </w:rPr>
      </w:pPr>
    </w:p>
    <w:p w14:paraId="5CCA73DA" w14:textId="77777777" w:rsidR="009A7119" w:rsidRDefault="009A7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CB47D6" w14:textId="77777777" w:rsidR="00DE151E" w:rsidRPr="00C62AA6" w:rsidRDefault="00DE151E" w:rsidP="0015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2AA6">
        <w:rPr>
          <w:rFonts w:ascii="Angsana New" w:hAnsi="Angsana New"/>
          <w:i/>
          <w:iCs/>
          <w:sz w:val="30"/>
          <w:szCs w:val="30"/>
          <w:cs/>
        </w:rPr>
        <w:lastRenderedPageBreak/>
        <w:t>การลดภาษีเงินได้นิติบุคคล</w:t>
      </w:r>
    </w:p>
    <w:p w14:paraId="5A8FCE2F" w14:textId="77777777" w:rsidR="00143B16" w:rsidRPr="00BE7300" w:rsidRDefault="00143B16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  <w:highlight w:val="cyan"/>
        </w:rPr>
      </w:pPr>
    </w:p>
    <w:p w14:paraId="59E5BB10" w14:textId="57BA21A6" w:rsidR="00413C76" w:rsidRDefault="00143B16" w:rsidP="00143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F8643C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="007F0795" w:rsidRPr="007F0795">
        <w:rPr>
          <w:rFonts w:ascii="Angsana New" w:hAnsi="Angsana New"/>
          <w:sz w:val="30"/>
          <w:szCs w:val="30"/>
        </w:rPr>
        <w:t>42</w:t>
      </w:r>
      <w:r w:rsidRPr="00F8643C">
        <w:rPr>
          <w:rFonts w:ascii="Angsana New" w:hAnsi="Angsana New"/>
          <w:sz w:val="30"/>
          <w:szCs w:val="30"/>
          <w:cs/>
        </w:rPr>
        <w:t xml:space="preserve"> พ.ศ.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F8643C">
        <w:rPr>
          <w:rFonts w:ascii="Angsana New" w:hAnsi="Angsana New"/>
          <w:sz w:val="30"/>
          <w:szCs w:val="30"/>
          <w:cs/>
        </w:rPr>
        <w:t xml:space="preserve"> มีนาคม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F8643C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F8643C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F8643C">
        <w:rPr>
          <w:rFonts w:ascii="Angsana New" w:hAnsi="Angsana New"/>
          <w:sz w:val="30"/>
          <w:szCs w:val="30"/>
          <w:cs/>
        </w:rPr>
        <w:t xml:space="preserve"> มกราคม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F8643C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5D46346B" w14:textId="77777777" w:rsidR="00413C76" w:rsidRPr="00BE7300" w:rsidRDefault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14:paraId="6955E461" w14:textId="7056C892" w:rsidR="00DE151E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31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5A00D9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1F275294" w14:textId="77777777" w:rsidR="009B2E3F" w:rsidRPr="00BE7300" w:rsidRDefault="009B2E3F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  <w:cs/>
        </w:rPr>
      </w:pPr>
    </w:p>
    <w:p w14:paraId="4297BC7A" w14:textId="77777777" w:rsidR="00DE151E" w:rsidRPr="001566BC" w:rsidRDefault="00DE151E" w:rsidP="0015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52265D73" w14:textId="0005A887" w:rsidR="006B31DE" w:rsidRPr="001566BC" w:rsidRDefault="006B31DE" w:rsidP="006B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คณะกรรมการส่งเสริมการลงทุนอนุมัติให้บริษัทและบริษัทย่อยในประเทศบางแห่งได้รับสิทธิประโยชน์         </w:t>
      </w:r>
      <w:r w:rsidR="00F8643C">
        <w:rPr>
          <w:rFonts w:ascii="Angsana New" w:hAnsi="Angsana New"/>
          <w:sz w:val="30"/>
          <w:szCs w:val="30"/>
        </w:rPr>
        <w:t xml:space="preserve">   </w:t>
      </w:r>
      <w:r w:rsidRPr="00C62AA6">
        <w:rPr>
          <w:rFonts w:ascii="Angsana New" w:hAnsi="Angsana New"/>
          <w:sz w:val="30"/>
          <w:szCs w:val="30"/>
          <w:cs/>
        </w:rPr>
        <w:t xml:space="preserve">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7F0795" w:rsidRPr="007F0795">
        <w:rPr>
          <w:rFonts w:ascii="Angsana New" w:hAnsi="Angsana New"/>
          <w:sz w:val="30"/>
          <w:szCs w:val="30"/>
        </w:rPr>
        <w:t>252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C62AA6">
        <w:rPr>
          <w:rFonts w:ascii="Angsana New" w:hAnsi="Angsana New"/>
          <w:sz w:val="30"/>
          <w:szCs w:val="30"/>
          <w:cs/>
        </w:rPr>
        <w:t xml:space="preserve"> เกี่ยวกับการผลิตน้ำมันเชื้อเพลิงสำเร็จรูป ผลิตกระแสไฟฟ้าและไอน้ำ การผลิตผลิตภัณฑ์จากปิโตรเคมี การผลิตผลิตภัณฑ์เคมี การผลิตเอทานอล การให้บริการขนส่งทางเรือ การให้บริการทุ่นรับน้ำมันดิบกลางทะเล และเขตอุตสาหกรรม ซึ่ง</w:t>
      </w:r>
      <w:r w:rsidRPr="001566BC">
        <w:rPr>
          <w:rFonts w:ascii="Angsana New" w:hAnsi="Angsana New"/>
          <w:sz w:val="30"/>
          <w:szCs w:val="30"/>
          <w:cs/>
        </w:rPr>
        <w:t xml:space="preserve">พอสรุปสาระสำคัญได้ดังนี้ </w:t>
      </w:r>
    </w:p>
    <w:p w14:paraId="24DBE968" w14:textId="77777777" w:rsidR="00DE151E" w:rsidRPr="00BE7300" w:rsidRDefault="00DE151E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3961273" w14:textId="77777777" w:rsidR="00413C76" w:rsidRPr="009A7119" w:rsidRDefault="00DE151E" w:rsidP="00BE7300">
      <w:pPr>
        <w:pStyle w:val="BodyText2"/>
        <w:tabs>
          <w:tab w:val="right" w:pos="72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  <w:cs/>
        </w:rPr>
      </w:pPr>
      <w:r w:rsidRPr="001566BC">
        <w:rPr>
          <w:rFonts w:ascii="Angsana New" w:hAnsi="Angsana New" w:cs="Angsana New"/>
          <w:sz w:val="30"/>
          <w:szCs w:val="30"/>
          <w:cs/>
          <w:lang w:val="en-US"/>
        </w:rPr>
        <w:t>(ก)</w:t>
      </w:r>
      <w:r w:rsidRPr="001566BC">
        <w:rPr>
          <w:rFonts w:ascii="Angsana New" w:hAnsi="Angsana New" w:cs="Angsana New"/>
          <w:sz w:val="30"/>
          <w:szCs w:val="30"/>
          <w:cs/>
          <w:lang w:val="en-US"/>
        </w:rPr>
        <w:tab/>
        <w:t>ให้</w:t>
      </w:r>
      <w:r w:rsidRPr="001566BC">
        <w:rPr>
          <w:rFonts w:ascii="Angsana New" w:hAnsi="Angsana New" w:cs="Angsana New"/>
          <w:sz w:val="30"/>
          <w:szCs w:val="30"/>
          <w:cs/>
        </w:rPr>
        <w:t>ได้รับยกเว้นอากรขาเข้าและภาษีสำหรับเครื่องจักรและอุปกรณ์ที่</w:t>
      </w:r>
      <w:r w:rsidR="003C6836" w:rsidRPr="001566BC">
        <w:rPr>
          <w:rFonts w:ascii="Angsana New" w:hAnsi="Angsana New" w:cs="Angsana New"/>
          <w:sz w:val="30"/>
          <w:szCs w:val="30"/>
          <w:cs/>
        </w:rPr>
        <w:t>ได้รับอนุมัติโดยคณะกรรมการส่งเสริม</w:t>
      </w:r>
      <w:r w:rsidRPr="001566BC">
        <w:rPr>
          <w:rFonts w:ascii="Angsana New" w:hAnsi="Angsana New" w:cs="Angsana New"/>
          <w:sz w:val="30"/>
          <w:szCs w:val="30"/>
          <w:cs/>
        </w:rPr>
        <w:t>การลงทุน</w:t>
      </w:r>
    </w:p>
    <w:p w14:paraId="4F4E8D2F" w14:textId="6AF7096B" w:rsidR="00DE151E" w:rsidRPr="00BE7300" w:rsidRDefault="00DE151E" w:rsidP="00BE730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E7300">
        <w:rPr>
          <w:rFonts w:ascii="Angsana New" w:hAnsi="Angsana New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</w:t>
      </w:r>
      <w:r w:rsidR="00EA7734" w:rsidRPr="00BE7300">
        <w:rPr>
          <w:rFonts w:ascii="Angsana New" w:hAnsi="Angsana New"/>
          <w:sz w:val="30"/>
          <w:szCs w:val="30"/>
          <w:cs/>
        </w:rPr>
        <w:t xml:space="preserve">่ได้รับการส่งเสริมเป็นระยะเวลา </w:t>
      </w:r>
      <w:r w:rsidR="007F0795" w:rsidRPr="007F0795">
        <w:rPr>
          <w:rFonts w:ascii="Angsana New" w:hAnsi="Angsana New"/>
          <w:sz w:val="30"/>
          <w:szCs w:val="30"/>
        </w:rPr>
        <w:t>7</w:t>
      </w:r>
      <w:r w:rsidRPr="00BE7300">
        <w:rPr>
          <w:rFonts w:ascii="Angsana New" w:hAnsi="Angsana New"/>
          <w:sz w:val="30"/>
          <w:szCs w:val="30"/>
          <w:cs/>
        </w:rPr>
        <w:t xml:space="preserve"> ถึง </w:t>
      </w:r>
      <w:r w:rsidR="007F0795" w:rsidRPr="007F0795">
        <w:rPr>
          <w:rFonts w:ascii="Angsana New" w:hAnsi="Angsana New"/>
          <w:sz w:val="30"/>
          <w:szCs w:val="30"/>
        </w:rPr>
        <w:t>8</w:t>
      </w:r>
      <w:r w:rsidRPr="00BE7300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</w:t>
      </w:r>
      <w:r w:rsidR="00907899" w:rsidRPr="00BE7300">
        <w:rPr>
          <w:rFonts w:ascii="Angsana New" w:hAnsi="Angsana New" w:hint="cs"/>
          <w:sz w:val="30"/>
          <w:szCs w:val="30"/>
          <w:cs/>
        </w:rPr>
        <w:t xml:space="preserve">หรือระยะเวลา </w:t>
      </w:r>
      <w:r w:rsidR="007F0795" w:rsidRPr="007F0795">
        <w:rPr>
          <w:rFonts w:ascii="Angsana New" w:hAnsi="Angsana New" w:hint="cs"/>
          <w:sz w:val="30"/>
          <w:szCs w:val="30"/>
        </w:rPr>
        <w:t>8</w:t>
      </w:r>
      <w:r w:rsidR="00907899" w:rsidRPr="00BE7300">
        <w:rPr>
          <w:rFonts w:ascii="Angsana New" w:hAnsi="Angsana New" w:hint="cs"/>
          <w:sz w:val="30"/>
          <w:szCs w:val="30"/>
          <w:cs/>
        </w:rPr>
        <w:t xml:space="preserve"> ปีนับจากวันที่มีรายได้ภายหลังจากการได้รับการส่งเสริม</w:t>
      </w:r>
      <w:r w:rsidR="00BE7300">
        <w:rPr>
          <w:rFonts w:ascii="Angsana New" w:hAnsi="Angsana New" w:hint="cs"/>
          <w:sz w:val="30"/>
          <w:szCs w:val="30"/>
          <w:cs/>
        </w:rPr>
        <w:t>และ</w:t>
      </w:r>
    </w:p>
    <w:p w14:paraId="138B21E3" w14:textId="5FC501F1" w:rsidR="00BE7300" w:rsidRPr="00BE7300" w:rsidRDefault="00BE7300" w:rsidP="00BE730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E7300">
        <w:rPr>
          <w:rFonts w:ascii="Angsana New" w:hAnsi="Angsana New"/>
          <w:sz w:val="30"/>
          <w:szCs w:val="30"/>
          <w:cs/>
          <w:lang w:val="th-TH"/>
        </w:rPr>
        <w:t xml:space="preserve">ให้ได้รับลดหย่อนภาษีเงินได้นิติบุคคลในอัตราร้อยละ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BE7300">
        <w:rPr>
          <w:rFonts w:ascii="Angsana New" w:hAnsi="Angsana New"/>
          <w:sz w:val="30"/>
          <w:szCs w:val="30"/>
          <w:cs/>
          <w:lang w:val="th-TH"/>
        </w:rPr>
        <w:t xml:space="preserve"> สำหรับกำไรสุทธิที่ได้จากการประกอบกิจการที่ได้รับการส่งเสริมมีกำหนดเวลา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Pr="00BE7300">
        <w:rPr>
          <w:rFonts w:ascii="Angsana New" w:hAnsi="Angsana New"/>
          <w:sz w:val="30"/>
          <w:szCs w:val="30"/>
          <w:cs/>
          <w:lang w:val="th-TH"/>
        </w:rPr>
        <w:t xml:space="preserve"> ปี นับแต่วันที่สิ้นสุดสิทธิประโยชน์ตามข้อ (ข)</w:t>
      </w:r>
    </w:p>
    <w:p w14:paraId="5B9FC4D3" w14:textId="77777777" w:rsidR="0073608A" w:rsidRPr="00BE7300" w:rsidRDefault="0073608A" w:rsidP="0015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1B4EB7CF" w14:textId="77777777" w:rsidR="00A72233" w:rsidRPr="001566BC" w:rsidRDefault="00DE151E" w:rsidP="00F9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66BC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และ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35EE3BEB" w14:textId="77777777" w:rsidR="00206113" w:rsidRPr="00364B00" w:rsidRDefault="00206113" w:rsidP="0015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0F7D774C" w14:textId="77777777" w:rsidR="00DE151E" w:rsidRDefault="00DE151E" w:rsidP="003F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66BC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5B5658AD" w14:textId="77777777" w:rsidR="00FB3206" w:rsidRPr="00364B00" w:rsidRDefault="00FB3206" w:rsidP="003F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1A94DC49" w14:textId="77777777" w:rsidR="00DE151E" w:rsidRPr="001566BC" w:rsidRDefault="00DE151E" w:rsidP="001566BC">
      <w:pPr>
        <w:spacing w:line="240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9482" w:type="dxa"/>
        <w:tblInd w:w="558" w:type="dxa"/>
        <w:tblLook w:val="01E0" w:firstRow="1" w:lastRow="1" w:firstColumn="1" w:lastColumn="1" w:noHBand="0" w:noVBand="0"/>
      </w:tblPr>
      <w:tblGrid>
        <w:gridCol w:w="1710"/>
        <w:gridCol w:w="1011"/>
        <w:gridCol w:w="247"/>
        <w:gridCol w:w="1041"/>
        <w:gridCol w:w="247"/>
        <w:gridCol w:w="1175"/>
        <w:gridCol w:w="236"/>
        <w:gridCol w:w="1003"/>
        <w:gridCol w:w="238"/>
        <w:gridCol w:w="1113"/>
        <w:gridCol w:w="239"/>
        <w:gridCol w:w="1222"/>
      </w:tblGrid>
      <w:tr w:rsidR="00DE151E" w:rsidRPr="00C62AA6" w14:paraId="11DE3522" w14:textId="77777777">
        <w:tc>
          <w:tcPr>
            <w:tcW w:w="1710" w:type="dxa"/>
          </w:tcPr>
          <w:p w14:paraId="5BD3A48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2" w:type="dxa"/>
            <w:gridSpan w:val="11"/>
          </w:tcPr>
          <w:p w14:paraId="615B97D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E151E" w:rsidRPr="00C62AA6" w14:paraId="5901C341" w14:textId="77777777">
        <w:tc>
          <w:tcPr>
            <w:tcW w:w="1710" w:type="dxa"/>
          </w:tcPr>
          <w:p w14:paraId="14A91B2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1" w:type="dxa"/>
            <w:gridSpan w:val="5"/>
          </w:tcPr>
          <w:p w14:paraId="3682F9FD" w14:textId="243683C7" w:rsidR="00DE151E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9BD247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15" w:type="dxa"/>
            <w:gridSpan w:val="5"/>
          </w:tcPr>
          <w:p w14:paraId="482BF278" w14:textId="32361CB9" w:rsidR="00DE151E" w:rsidRPr="00C62AA6" w:rsidRDefault="007F0795" w:rsidP="00C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DE151E" w:rsidRPr="00C62AA6" w14:paraId="5FECF1BB" w14:textId="77777777">
        <w:tc>
          <w:tcPr>
            <w:tcW w:w="1710" w:type="dxa"/>
          </w:tcPr>
          <w:p w14:paraId="33AC706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7960E67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1575AB1D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5E32293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4563E6D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249C9BD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13E5C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163704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8" w:type="dxa"/>
          </w:tcPr>
          <w:p w14:paraId="1ED7B50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448A7D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9" w:type="dxa"/>
          </w:tcPr>
          <w:p w14:paraId="025B6B8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0837CE2B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151E" w:rsidRPr="00C62AA6" w14:paraId="1E18A256" w14:textId="77777777">
        <w:tc>
          <w:tcPr>
            <w:tcW w:w="1710" w:type="dxa"/>
          </w:tcPr>
          <w:p w14:paraId="200286EA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1BFE907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247" w:type="dxa"/>
          </w:tcPr>
          <w:p w14:paraId="0FF89CF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4FAB707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ไม่ได้รับการ</w:t>
            </w:r>
          </w:p>
        </w:tc>
        <w:tc>
          <w:tcPr>
            <w:tcW w:w="247" w:type="dxa"/>
          </w:tcPr>
          <w:p w14:paraId="7F07A92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3F02D8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0F8C7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3F8C140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238" w:type="dxa"/>
          </w:tcPr>
          <w:p w14:paraId="7BE870B5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38C3B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ไม่ได้รับการ</w:t>
            </w:r>
          </w:p>
        </w:tc>
        <w:tc>
          <w:tcPr>
            <w:tcW w:w="239" w:type="dxa"/>
          </w:tcPr>
          <w:p w14:paraId="5FBA30C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04ED491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151E" w:rsidRPr="00C62AA6" w14:paraId="1046E770" w14:textId="77777777">
        <w:tc>
          <w:tcPr>
            <w:tcW w:w="1710" w:type="dxa"/>
          </w:tcPr>
          <w:p w14:paraId="3218879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7215CD1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47" w:type="dxa"/>
          </w:tcPr>
          <w:p w14:paraId="49690DFF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5E4ABD3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47" w:type="dxa"/>
          </w:tcPr>
          <w:p w14:paraId="7448B43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2435F999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5B519CE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FABC8A7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38" w:type="dxa"/>
          </w:tcPr>
          <w:p w14:paraId="0C3DA03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3370C08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39" w:type="dxa"/>
          </w:tcPr>
          <w:p w14:paraId="61D56A64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535F763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E151E" w:rsidRPr="00C62AA6" w14:paraId="1275F1C6" w14:textId="77777777">
        <w:tc>
          <w:tcPr>
            <w:tcW w:w="1710" w:type="dxa"/>
          </w:tcPr>
          <w:p w14:paraId="0B2963C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2" w:type="dxa"/>
            <w:gridSpan w:val="11"/>
          </w:tcPr>
          <w:p w14:paraId="4DE62DC0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C53CF" w:rsidRPr="00C62AA6" w14:paraId="4B50F495" w14:textId="77777777" w:rsidTr="00FB1A9B">
        <w:tc>
          <w:tcPr>
            <w:tcW w:w="1710" w:type="dxa"/>
          </w:tcPr>
          <w:p w14:paraId="51C8F64C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1" w:type="dxa"/>
          </w:tcPr>
          <w:p w14:paraId="259D9262" w14:textId="34DB77DC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15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83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7" w:type="dxa"/>
          </w:tcPr>
          <w:p w14:paraId="29058C19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54DC7465" w14:textId="1554454B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25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47" w:type="dxa"/>
          </w:tcPr>
          <w:p w14:paraId="286A3450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D65B0F1" w14:textId="74C64326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4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236" w:type="dxa"/>
          </w:tcPr>
          <w:p w14:paraId="1141B2CB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2074D3CA" w14:textId="4411EC77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8" w:type="dxa"/>
          </w:tcPr>
          <w:p w14:paraId="3CEDAF25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564F237" w14:textId="44458285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11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9" w:type="dxa"/>
          </w:tcPr>
          <w:p w14:paraId="0CACDE4F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5ED92443" w14:textId="3F0A3541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31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948</w:t>
            </w:r>
          </w:p>
        </w:tc>
      </w:tr>
      <w:tr w:rsidR="00FC53CF" w:rsidRPr="00C62AA6" w14:paraId="46A79390" w14:textId="77777777" w:rsidTr="00FB1A9B">
        <w:tc>
          <w:tcPr>
            <w:tcW w:w="1710" w:type="dxa"/>
          </w:tcPr>
          <w:p w14:paraId="7BC3D496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1" w:type="dxa"/>
          </w:tcPr>
          <w:p w14:paraId="22BF843E" w14:textId="44386651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274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6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7" w:type="dxa"/>
          </w:tcPr>
          <w:p w14:paraId="2840FAD8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5FE3EC69" w14:textId="74397691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138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47" w:type="dxa"/>
          </w:tcPr>
          <w:p w14:paraId="45F15DF9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7AEED87" w14:textId="73D69DD3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413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36" w:type="dxa"/>
          </w:tcPr>
          <w:p w14:paraId="6CDB263D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2E56D5F7" w14:textId="4002AAE1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249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238" w:type="dxa"/>
          </w:tcPr>
          <w:p w14:paraId="545B3C78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B2BBC55" w14:textId="2013A766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87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25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9" w:type="dxa"/>
          </w:tcPr>
          <w:p w14:paraId="67E4E291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52D4BEC6" w14:textId="667B3D6E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336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6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C53CF" w:rsidRPr="00C62AA6" w14:paraId="181D57A9" w14:textId="77777777">
        <w:tc>
          <w:tcPr>
            <w:tcW w:w="1710" w:type="dxa"/>
          </w:tcPr>
          <w:p w14:paraId="25D4C8CA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1" w:type="dxa"/>
          </w:tcPr>
          <w:p w14:paraId="6F27C02D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63047389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3CD12BE8" w14:textId="77777777" w:rsidR="00FC53CF" w:rsidRPr="006C56B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3F8E34A7" w14:textId="77777777" w:rsidR="00FC53CF" w:rsidRPr="006C56B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D86CE8C" w14:textId="74B7203A" w:rsidR="00FC53CF" w:rsidRPr="006C56B0" w:rsidRDefault="00BC6C5A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579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AEAF92" w14:textId="77777777" w:rsidR="00FC53CF" w:rsidRPr="006C56B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13923E4C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C6C9D4F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DDBC647" w14:textId="77777777" w:rsidR="00FC53CF" w:rsidRPr="006C56B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3525EE6" w14:textId="77777777" w:rsidR="00FC53CF" w:rsidRPr="006C56B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A0F4D82" w14:textId="5FAF874C" w:rsidR="00FC53CF" w:rsidRPr="006C56B0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F0795" w:rsidRPr="007F0795">
              <w:rPr>
                <w:rFonts w:ascii="Angsana New" w:hAnsi="Angsana New"/>
                <w:sz w:val="26"/>
                <w:szCs w:val="26"/>
              </w:rPr>
              <w:t>816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53CF" w:rsidRPr="00C62AA6" w14:paraId="1ACE31D6" w14:textId="77777777">
        <w:tc>
          <w:tcPr>
            <w:tcW w:w="1710" w:type="dxa"/>
          </w:tcPr>
          <w:p w14:paraId="38B8A34B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1" w:type="dxa"/>
          </w:tcPr>
          <w:p w14:paraId="1E5D573B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7DE823E2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</w:tcPr>
          <w:p w14:paraId="4DB590CF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49812AD8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B556B8B" w14:textId="03D6FB2C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337</w:t>
            </w:r>
            <w:r w:rsidR="00BC6C5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388</w:t>
            </w:r>
          </w:p>
        </w:tc>
        <w:tc>
          <w:tcPr>
            <w:tcW w:w="236" w:type="dxa"/>
          </w:tcPr>
          <w:p w14:paraId="170BB3DA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36FF6B84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FCC7F11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333A064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E9D07DA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94302C5" w14:textId="7ECEFA6B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274</w:t>
            </w:r>
            <w:r w:rsidR="00FC53C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739</w:t>
            </w:r>
          </w:p>
        </w:tc>
      </w:tr>
      <w:tr w:rsidR="00DE151E" w:rsidRPr="00C62AA6" w14:paraId="523986A0" w14:textId="77777777">
        <w:tc>
          <w:tcPr>
            <w:tcW w:w="1710" w:type="dxa"/>
          </w:tcPr>
          <w:p w14:paraId="735A925D" w14:textId="77777777" w:rsidR="00DE151E" w:rsidRPr="00C62AA6" w:rsidRDefault="00DE151E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2" w:type="dxa"/>
            <w:gridSpan w:val="11"/>
          </w:tcPr>
          <w:p w14:paraId="74ADFFC1" w14:textId="77777777" w:rsidR="00DE151E" w:rsidRPr="00C62AA6" w:rsidRDefault="00DE151E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0D2D" w:rsidRPr="00C62AA6" w14:paraId="74408515" w14:textId="77777777">
        <w:tc>
          <w:tcPr>
            <w:tcW w:w="1710" w:type="dxa"/>
          </w:tcPr>
          <w:p w14:paraId="03EE772E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1" w:type="dxa"/>
            <w:gridSpan w:val="5"/>
          </w:tcPr>
          <w:p w14:paraId="6E5EC506" w14:textId="47D55245" w:rsidR="00A70D2D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256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44B9628D" w14:textId="77777777" w:rsidR="00A70D2D" w:rsidRPr="00C62AA6" w:rsidRDefault="00A70D2D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15" w:type="dxa"/>
            <w:gridSpan w:val="5"/>
          </w:tcPr>
          <w:p w14:paraId="1706A04E" w14:textId="265FD82C" w:rsidR="00A70D2D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70D2D" w:rsidRPr="00C62AA6" w14:paraId="12B92414" w14:textId="77777777">
        <w:tc>
          <w:tcPr>
            <w:tcW w:w="1710" w:type="dxa"/>
          </w:tcPr>
          <w:p w14:paraId="6A3E7209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78A9A366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1EEE81FC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3EFD52D3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175F3DEC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BD75556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F18C79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23A6DBB2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8" w:type="dxa"/>
          </w:tcPr>
          <w:p w14:paraId="5346F80E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4A71A5C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9" w:type="dxa"/>
          </w:tcPr>
          <w:p w14:paraId="79AB1D20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34894F6F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D2D" w:rsidRPr="00C62AA6" w14:paraId="488233EF" w14:textId="77777777">
        <w:tc>
          <w:tcPr>
            <w:tcW w:w="1710" w:type="dxa"/>
          </w:tcPr>
          <w:p w14:paraId="63A9C311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02AD5F09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247" w:type="dxa"/>
          </w:tcPr>
          <w:p w14:paraId="50239969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00C13362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ไม่ได้รับการ</w:t>
            </w:r>
          </w:p>
        </w:tc>
        <w:tc>
          <w:tcPr>
            <w:tcW w:w="247" w:type="dxa"/>
          </w:tcPr>
          <w:p w14:paraId="0EDCDFBE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A8024C9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10112B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506F6E32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238" w:type="dxa"/>
          </w:tcPr>
          <w:p w14:paraId="5DE34A41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3A49480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ไม่ได้รับการ</w:t>
            </w:r>
          </w:p>
        </w:tc>
        <w:tc>
          <w:tcPr>
            <w:tcW w:w="239" w:type="dxa"/>
          </w:tcPr>
          <w:p w14:paraId="0BE1DA21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7279DF8E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D2D" w:rsidRPr="00C62AA6" w14:paraId="066F37A0" w14:textId="77777777">
        <w:tc>
          <w:tcPr>
            <w:tcW w:w="1710" w:type="dxa"/>
          </w:tcPr>
          <w:p w14:paraId="460F40A6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522FFE90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47" w:type="dxa"/>
          </w:tcPr>
          <w:p w14:paraId="1645C77C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0E02AC7A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47" w:type="dxa"/>
          </w:tcPr>
          <w:p w14:paraId="179F824A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D560CAD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93120BD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7CC1CEF8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38" w:type="dxa"/>
          </w:tcPr>
          <w:p w14:paraId="322DF7E8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88C43D8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AA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39" w:type="dxa"/>
          </w:tcPr>
          <w:p w14:paraId="281370AA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0CD5F045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70D2D" w:rsidRPr="00C62AA6" w14:paraId="2006C08F" w14:textId="77777777">
        <w:tc>
          <w:tcPr>
            <w:tcW w:w="1710" w:type="dxa"/>
          </w:tcPr>
          <w:p w14:paraId="73B59D35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2" w:type="dxa"/>
            <w:gridSpan w:val="11"/>
          </w:tcPr>
          <w:p w14:paraId="195D0147" w14:textId="77777777" w:rsidR="00A70D2D" w:rsidRPr="00C62AA6" w:rsidRDefault="00A70D2D" w:rsidP="001C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C53CF" w:rsidRPr="00C62AA6" w14:paraId="68175F4B" w14:textId="77777777">
        <w:tc>
          <w:tcPr>
            <w:tcW w:w="1710" w:type="dxa"/>
          </w:tcPr>
          <w:p w14:paraId="3E15F787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1" w:type="dxa"/>
          </w:tcPr>
          <w:p w14:paraId="6BC5DE1E" w14:textId="76C33C71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13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47" w:type="dxa"/>
          </w:tcPr>
          <w:p w14:paraId="20E70A34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5A7F368B" w14:textId="5CFAD502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47" w:type="dxa"/>
          </w:tcPr>
          <w:p w14:paraId="5D5C618A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C16CC51" w14:textId="7F82E30A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16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236" w:type="dxa"/>
          </w:tcPr>
          <w:p w14:paraId="51A90974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5CDC92A9" w14:textId="09BC4455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8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2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Pr="007F079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14:paraId="14F35056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55DBF25" w14:textId="335B596B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953</w:t>
            </w:r>
          </w:p>
        </w:tc>
        <w:tc>
          <w:tcPr>
            <w:tcW w:w="239" w:type="dxa"/>
          </w:tcPr>
          <w:p w14:paraId="087AC85C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696523B2" w14:textId="17FDB43E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1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FC53CF" w:rsidRPr="00C62AA6" w14:paraId="16F751CD" w14:textId="77777777">
        <w:tc>
          <w:tcPr>
            <w:tcW w:w="1710" w:type="dxa"/>
          </w:tcPr>
          <w:p w14:paraId="63AFB535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2AA6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1" w:type="dxa"/>
          </w:tcPr>
          <w:p w14:paraId="66C7A0D9" w14:textId="3EF47A06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252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47" w:type="dxa"/>
          </w:tcPr>
          <w:p w14:paraId="13728292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</w:tcPr>
          <w:p w14:paraId="2B07D76F" w14:textId="28FC2755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8</w:t>
            </w:r>
            <w:r w:rsidR="0075357E" w:rsidRPr="0075357E">
              <w:rPr>
                <w:rFonts w:ascii="Angsana New" w:hAnsi="Angsana New"/>
                <w:sz w:val="26"/>
                <w:szCs w:val="26"/>
              </w:rPr>
              <w:t>0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247" w:type="dxa"/>
          </w:tcPr>
          <w:p w14:paraId="66E0803C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DA45F81" w14:textId="585E5667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332</w:t>
            </w:r>
            <w:r w:rsidR="00BC6C5A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857</w:t>
            </w:r>
          </w:p>
        </w:tc>
        <w:tc>
          <w:tcPr>
            <w:tcW w:w="236" w:type="dxa"/>
          </w:tcPr>
          <w:p w14:paraId="35F0AC4F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6D0F215F" w14:textId="4789E9CC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217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38" w:type="dxa"/>
          </w:tcPr>
          <w:p w14:paraId="78802F12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89AC597" w14:textId="43810999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55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239" w:type="dxa"/>
          </w:tcPr>
          <w:p w14:paraId="149B1C08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D8F2125" w14:textId="3EBBB0BC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95">
              <w:rPr>
                <w:rFonts w:ascii="Angsana New" w:hAnsi="Angsana New"/>
                <w:sz w:val="26"/>
                <w:szCs w:val="26"/>
              </w:rPr>
              <w:t>273</w:t>
            </w:r>
            <w:r w:rsidR="00FC53CF">
              <w:rPr>
                <w:rFonts w:ascii="Angsana New" w:hAnsi="Angsana New"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FC53CF" w:rsidRPr="00C62AA6" w14:paraId="18B7808D" w14:textId="77777777">
        <w:tc>
          <w:tcPr>
            <w:tcW w:w="1710" w:type="dxa"/>
          </w:tcPr>
          <w:p w14:paraId="2909D248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2A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1" w:type="dxa"/>
          </w:tcPr>
          <w:p w14:paraId="78D4DF75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198D7A67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</w:tcPr>
          <w:p w14:paraId="639D6E4C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299D523F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368FF4D" w14:textId="62C1C6F7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349</w:t>
            </w:r>
            <w:r w:rsidR="00BC6C5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829</w:t>
            </w:r>
          </w:p>
        </w:tc>
        <w:tc>
          <w:tcPr>
            <w:tcW w:w="236" w:type="dxa"/>
          </w:tcPr>
          <w:p w14:paraId="3E16DA3B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0DBED830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D78593D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3D047504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F09FE08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D63621A" w14:textId="3771856D" w:rsidR="00FC53CF" w:rsidRPr="00C62AA6" w:rsidRDefault="007F0795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283</w:t>
            </w:r>
            <w:r w:rsidR="00FC53C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26"/>
                <w:szCs w:val="26"/>
              </w:rPr>
              <w:t>293</w:t>
            </w:r>
          </w:p>
        </w:tc>
      </w:tr>
    </w:tbl>
    <w:p w14:paraId="52CB5380" w14:textId="77777777" w:rsidR="00733C6E" w:rsidRPr="00C92F44" w:rsidRDefault="00733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5D4F2AC4" w14:textId="6460F97E" w:rsidR="00DE151E" w:rsidRPr="00C62AA6" w:rsidRDefault="007F0795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32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128962B" w14:textId="77777777" w:rsidR="00DE151E" w:rsidRPr="006F1666" w:rsidRDefault="00DE151E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15B7DA" w14:textId="2E5E0E73" w:rsidR="00DE151E" w:rsidRPr="00C62AA6" w:rsidRDefault="00DE151E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62AA6">
        <w:rPr>
          <w:rFonts w:ascii="Angsana New" w:hAnsi="Angsana New"/>
          <w:sz w:val="30"/>
          <w:szCs w:val="30"/>
          <w:cs/>
        </w:rPr>
        <w:t>กำไรต่อหุ้นขั้นพื้น</w:t>
      </w:r>
      <w:r w:rsidR="00596758">
        <w:rPr>
          <w:rFonts w:ascii="Angsana New" w:hAnsi="Angsana New"/>
          <w:sz w:val="30"/>
          <w:szCs w:val="30"/>
          <w:cs/>
        </w:rPr>
        <w:t xml:space="preserve">ฐานสำหรับแต่ละปีสิ้นสุดวันที่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575C4E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="00186076">
        <w:rPr>
          <w:rFonts w:ascii="Angsana New" w:hAnsi="Angsana New"/>
          <w:sz w:val="30"/>
          <w:szCs w:val="30"/>
          <w:cs/>
        </w:rPr>
        <w:t xml:space="preserve"> คำนวณจากกำไ</w:t>
      </w:r>
      <w:r w:rsidR="00186076">
        <w:rPr>
          <w:rFonts w:ascii="Angsana New" w:hAnsi="Angsana New" w:hint="cs"/>
          <w:sz w:val="30"/>
          <w:szCs w:val="30"/>
          <w:cs/>
        </w:rPr>
        <w:t>ร</w:t>
      </w:r>
      <w:r w:rsidRPr="00C62AA6">
        <w:rPr>
          <w:rFonts w:ascii="Angsana New" w:hAnsi="Angsana New"/>
          <w:sz w:val="30"/>
          <w:szCs w:val="30"/>
          <w:cs/>
        </w:rPr>
        <w:t>สำหรับปีที่เป็นส่วนของบริษัทใหญ่และจำนวนหุ้นสามัญที่ออกจำหน่ายแล้วในระหว่างปีตามวิธีถัวเฉลี่ยถ่วงน้ำหนัก โดยแสดงการคำนวณดังนี้</w:t>
      </w:r>
    </w:p>
    <w:p w14:paraId="553B03EE" w14:textId="77777777" w:rsidR="00DE151E" w:rsidRPr="006F166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080"/>
        <w:gridCol w:w="270"/>
        <w:gridCol w:w="1080"/>
      </w:tblGrid>
      <w:tr w:rsidR="00DE151E" w:rsidRPr="00C62AA6" w14:paraId="1CE53079" w14:textId="77777777" w:rsidTr="007D6E99">
        <w:trPr>
          <w:cantSplit/>
        </w:trPr>
        <w:tc>
          <w:tcPr>
            <w:tcW w:w="3510" w:type="dxa"/>
          </w:tcPr>
          <w:p w14:paraId="5412A437" w14:textId="77777777" w:rsidR="00DE151E" w:rsidRPr="00C62AA6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gridSpan w:val="3"/>
          </w:tcPr>
          <w:p w14:paraId="6A32BB41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468E52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CEB43C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D2D" w:rsidRPr="00C62AA6" w14:paraId="1BCB184D" w14:textId="77777777" w:rsidTr="007D6E99">
        <w:trPr>
          <w:cantSplit/>
        </w:trPr>
        <w:tc>
          <w:tcPr>
            <w:tcW w:w="3510" w:type="dxa"/>
          </w:tcPr>
          <w:p w14:paraId="1F816129" w14:textId="77777777" w:rsidR="00A70D2D" w:rsidRPr="00C62AA6" w:rsidRDefault="00A70D2D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1791525" w14:textId="34D82FA9" w:rsidR="00A70D2D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D2D0F92" w14:textId="77777777" w:rsidR="00A70D2D" w:rsidRPr="00C62AA6" w:rsidRDefault="00A70D2D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4BB39CB" w14:textId="26387748" w:rsidR="003B02B3" w:rsidRPr="00C62AA6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3DA4EDD9" w14:textId="77777777" w:rsidR="00A70D2D" w:rsidRPr="00C62AA6" w:rsidRDefault="00A70D2D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457425" w14:textId="49C1EA1C" w:rsidR="00A70D2D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285B93C" w14:textId="77777777" w:rsidR="00A70D2D" w:rsidRPr="00C62AA6" w:rsidRDefault="00A70D2D" w:rsidP="00A70D2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200E22" w14:textId="6F261A13" w:rsidR="00A70D2D" w:rsidRPr="00C62AA6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70D2D" w:rsidRPr="00C62AA6" w14:paraId="51050827" w14:textId="77777777" w:rsidTr="00713FFA">
        <w:trPr>
          <w:cantSplit/>
        </w:trPr>
        <w:tc>
          <w:tcPr>
            <w:tcW w:w="3510" w:type="dxa"/>
          </w:tcPr>
          <w:p w14:paraId="597015AB" w14:textId="77777777" w:rsidR="00A70D2D" w:rsidRPr="00C62AA6" w:rsidRDefault="00A70D2D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3BFC16D7" w14:textId="77777777" w:rsidR="00A70D2D" w:rsidRPr="00C62AA6" w:rsidRDefault="00A70D2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ล้านบาท/ล้านหุ้น</w:t>
            </w:r>
            <w:r w:rsidRPr="00C62A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53CF" w:rsidRPr="00C62AA6" w14:paraId="557B49D5" w14:textId="77777777" w:rsidTr="007D6E99">
        <w:trPr>
          <w:cantSplit/>
        </w:trPr>
        <w:tc>
          <w:tcPr>
            <w:tcW w:w="3510" w:type="dxa"/>
          </w:tcPr>
          <w:p w14:paraId="49169609" w14:textId="77777777" w:rsidR="00FC53CF" w:rsidRPr="00C62AA6" w:rsidRDefault="00FC53CF" w:rsidP="00FC53C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กำไรสำหรับปีที่เป็นส่วนของบริษัทใหญ่</w:t>
            </w:r>
          </w:p>
        </w:tc>
        <w:tc>
          <w:tcPr>
            <w:tcW w:w="1260" w:type="dxa"/>
          </w:tcPr>
          <w:p w14:paraId="0286B742" w14:textId="3E1E472B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BC6C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  <w:tc>
          <w:tcPr>
            <w:tcW w:w="270" w:type="dxa"/>
          </w:tcPr>
          <w:p w14:paraId="0531063E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C932E5" w14:textId="2B9F6FEA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FC53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75B258C4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044319" w14:textId="21B5D301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91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BC6C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C8F057F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D2DD2A" w14:textId="7BB6A5D2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91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FC53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C53CF" w:rsidRPr="00C62AA6" w14:paraId="431B18F0" w14:textId="77777777" w:rsidTr="007D6E99">
        <w:trPr>
          <w:cantSplit/>
        </w:trPr>
        <w:tc>
          <w:tcPr>
            <w:tcW w:w="3510" w:type="dxa"/>
          </w:tcPr>
          <w:p w14:paraId="75CC4558" w14:textId="77777777" w:rsidR="00FC53CF" w:rsidRPr="00C62AA6" w:rsidRDefault="00FC53CF" w:rsidP="00FC53C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388D406C" w14:textId="77777777" w:rsidR="00FC53CF" w:rsidRPr="00C62AA6" w:rsidRDefault="00FC53CF" w:rsidP="00FC53C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ED4807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F0F163" w14:textId="77777777" w:rsidR="00FC53CF" w:rsidRPr="00C62AA6" w:rsidRDefault="00FC53CF" w:rsidP="00FC53C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692952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631E22" w14:textId="77777777" w:rsidR="00FC53CF" w:rsidRPr="00C62AA6" w:rsidRDefault="00FC53CF" w:rsidP="00FC53CF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87D50C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04E6E7" w14:textId="77777777" w:rsidR="00FC53CF" w:rsidRPr="00C62AA6" w:rsidRDefault="00FC53CF" w:rsidP="00FC53CF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53CF" w:rsidRPr="00C62AA6" w14:paraId="617BCACB" w14:textId="77777777" w:rsidTr="007D6E99">
        <w:trPr>
          <w:cantSplit/>
        </w:trPr>
        <w:tc>
          <w:tcPr>
            <w:tcW w:w="3510" w:type="dxa"/>
          </w:tcPr>
          <w:p w14:paraId="0198940C" w14:textId="77777777" w:rsidR="00FC53CF" w:rsidRPr="00C62AA6" w:rsidRDefault="00FC53CF" w:rsidP="00FC53C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ในระหว่างปีตามวิธีถัวเฉลี่ยถ่วงน้ำหนัก</w:t>
            </w:r>
          </w:p>
        </w:tc>
        <w:tc>
          <w:tcPr>
            <w:tcW w:w="1260" w:type="dxa"/>
          </w:tcPr>
          <w:p w14:paraId="55743034" w14:textId="31E231EE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C6C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56A1C4C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CC7A02" w14:textId="3FDAB1FA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C53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97175DE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C3A901" w14:textId="668E39DF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C6C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D375FA9" w14:textId="77777777" w:rsidR="00FC53CF" w:rsidRPr="00C62AA6" w:rsidRDefault="00FC53CF" w:rsidP="00FC53C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5D9722" w14:textId="2972CD99" w:rsidR="00FC53CF" w:rsidRPr="00C62AA6" w:rsidRDefault="007F0795" w:rsidP="00FC53C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C53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C53CF" w:rsidRPr="00C62AA6" w14:paraId="7368E5C1" w14:textId="77777777" w:rsidTr="007D6E99">
        <w:trPr>
          <w:cantSplit/>
        </w:trPr>
        <w:tc>
          <w:tcPr>
            <w:tcW w:w="3510" w:type="dxa"/>
          </w:tcPr>
          <w:p w14:paraId="651FA69C" w14:textId="77777777" w:rsidR="00FC53CF" w:rsidRPr="00C62AA6" w:rsidRDefault="00FC53CF" w:rsidP="00C92F4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798D9" w14:textId="4123513B" w:rsidR="00FC53CF" w:rsidRPr="00C62AA6" w:rsidRDefault="007F0795" w:rsidP="00C92F44">
            <w:pPr>
              <w:pStyle w:val="nineptnormalheading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12</w:t>
            </w:r>
            <w:r w:rsidR="00BC6C5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.</w:t>
            </w: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77BF7F11" w14:textId="77777777" w:rsidR="00FC53CF" w:rsidRPr="00C62AA6" w:rsidRDefault="00FC53CF" w:rsidP="00C92F4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7A9EE6" w14:textId="75ACFFAA" w:rsidR="00FC53CF" w:rsidRPr="00C62AA6" w:rsidRDefault="007F0795" w:rsidP="00C92F44">
            <w:pPr>
              <w:pStyle w:val="nineptnormalheading"/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="00FC53C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.</w:t>
            </w:r>
            <w:r w:rsidRPr="007F07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32E8A6F" w14:textId="77777777" w:rsidR="00FC53CF" w:rsidRPr="00C62AA6" w:rsidRDefault="00FC53CF" w:rsidP="00C92F4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1BCF6" w14:textId="085367EB" w:rsidR="00FC53CF" w:rsidRPr="00C62AA6" w:rsidRDefault="007F0795" w:rsidP="00C92F44">
            <w:pPr>
              <w:pStyle w:val="3"/>
              <w:tabs>
                <w:tab w:val="clear" w:pos="360"/>
                <w:tab w:val="clear" w:pos="720"/>
                <w:tab w:val="decimal" w:pos="5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BC6C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B3AEDC8" w14:textId="77777777" w:rsidR="00FC53CF" w:rsidRPr="00C62AA6" w:rsidRDefault="00FC53CF" w:rsidP="00C92F4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C0BEE9" w14:textId="1466B661" w:rsidR="00FC53CF" w:rsidRPr="00C62AA6" w:rsidRDefault="007F0795" w:rsidP="00C92F44">
            <w:pPr>
              <w:pStyle w:val="3"/>
              <w:tabs>
                <w:tab w:val="clear" w:pos="360"/>
                <w:tab w:val="clear" w:pos="720"/>
                <w:tab w:val="decimal" w:pos="5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FC53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</w:tbl>
    <w:p w14:paraId="1A4319B9" w14:textId="77777777" w:rsidR="00B525E9" w:rsidRPr="00C92F44" w:rsidRDefault="00B525E9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1B3E8462" w14:textId="3F58DBA2" w:rsidR="00DE151E" w:rsidRPr="00C62AA6" w:rsidRDefault="007F0795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t>33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48696397" w14:textId="77777777" w:rsidR="00861BF6" w:rsidRPr="00364B00" w:rsidRDefault="00861BF6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14:paraId="0E1E7658" w14:textId="76EAAFFE" w:rsidR="000571D2" w:rsidRPr="000571D2" w:rsidRDefault="000571D2" w:rsidP="00057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571D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Pr="000571D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คณะกรรมการของบริษัทได้อนุมัติให้บริษัทจัดสรรเงินปันผลระหว่างกาลสำหรับปี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0571D2">
        <w:rPr>
          <w:rFonts w:ascii="Angsana New" w:hAnsi="Angsana New"/>
          <w:sz w:val="30"/>
          <w:szCs w:val="30"/>
          <w:cs/>
        </w:rPr>
        <w:t>.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0571D2">
        <w:rPr>
          <w:rFonts w:ascii="Angsana New" w:hAnsi="Angsana New"/>
          <w:sz w:val="30"/>
          <w:szCs w:val="30"/>
          <w:cs/>
        </w:rPr>
        <w:t>,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7F0795" w:rsidRPr="007F0795">
        <w:rPr>
          <w:rFonts w:ascii="Angsana New" w:hAnsi="Angsana New"/>
          <w:sz w:val="30"/>
          <w:szCs w:val="30"/>
        </w:rPr>
        <w:t>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ล้านบาทเงินปันผลระหว่างกาลดังกล่าวได้จ่ายให้กับผู้ถือหุ้นของบริษัทแล้วในเดือนกันยายน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</w:p>
    <w:p w14:paraId="41AEC351" w14:textId="77777777" w:rsidR="000571D2" w:rsidRPr="000571D2" w:rsidRDefault="000571D2" w:rsidP="00057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887E0DA" w14:textId="1B380ACB" w:rsidR="000571D2" w:rsidRDefault="000571D2" w:rsidP="00057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571D2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7F0795" w:rsidRPr="007F0795">
        <w:rPr>
          <w:rFonts w:ascii="Angsana New" w:hAnsi="Angsana New"/>
          <w:sz w:val="30"/>
          <w:szCs w:val="30"/>
        </w:rPr>
        <w:t>7</w:t>
      </w:r>
      <w:r w:rsidRPr="000571D2">
        <w:rPr>
          <w:rFonts w:ascii="Angsana New" w:hAnsi="Angsana New"/>
          <w:sz w:val="30"/>
          <w:szCs w:val="30"/>
          <w:cs/>
        </w:rPr>
        <w:t xml:space="preserve"> เมษายน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ผู้ถือหุ้นของบริษัทได้อนุมัติให้บริษัทจัดสรรเงินปันผลสำหรับปี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0571D2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F0795" w:rsidRPr="007F0795">
        <w:rPr>
          <w:rFonts w:ascii="Angsana New" w:hAnsi="Angsana New"/>
          <w:sz w:val="30"/>
          <w:szCs w:val="30"/>
        </w:rPr>
        <w:t>4</w:t>
      </w:r>
      <w:r w:rsidRPr="000571D2">
        <w:rPr>
          <w:rFonts w:ascii="Angsana New" w:hAnsi="Angsana New"/>
          <w:sz w:val="30"/>
          <w:szCs w:val="30"/>
          <w:cs/>
        </w:rPr>
        <w:t>.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7F0795" w:rsidRPr="007F0795">
        <w:rPr>
          <w:rFonts w:ascii="Angsana New" w:hAnsi="Angsana New"/>
          <w:sz w:val="30"/>
          <w:szCs w:val="30"/>
        </w:rPr>
        <w:t>9</w:t>
      </w:r>
      <w:r w:rsidRPr="000571D2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18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ล้านบาท เงินปันผลสำหรับปีดังกล่าวได้รวมเงินปันผลระหว่างกาลในอัตราหุ้นละ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0571D2">
        <w:rPr>
          <w:rFonts w:ascii="Angsana New" w:hAnsi="Angsana New"/>
          <w:sz w:val="30"/>
          <w:szCs w:val="30"/>
          <w:cs/>
        </w:rPr>
        <w:t>.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ซึ่งบริษัทได้จ่ายให้กับผู้ถือหุ้นของบริษัทแล้วในเดือนกันยายน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0571D2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Pr="000571D2">
        <w:rPr>
          <w:rFonts w:ascii="Angsana New" w:hAnsi="Angsana New"/>
          <w:sz w:val="30"/>
          <w:szCs w:val="30"/>
          <w:cs/>
        </w:rPr>
        <w:t>.</w:t>
      </w:r>
      <w:r w:rsidR="0075357E" w:rsidRPr="0075357E">
        <w:rPr>
          <w:rFonts w:ascii="Angsana New" w:hAnsi="Angsana New"/>
          <w:sz w:val="30"/>
          <w:szCs w:val="30"/>
        </w:rPr>
        <w:t>00</w:t>
      </w:r>
      <w:r w:rsidRPr="000571D2">
        <w:rPr>
          <w:rFonts w:ascii="Angsana New" w:hAnsi="Angsana New"/>
          <w:sz w:val="30"/>
          <w:szCs w:val="30"/>
          <w:cs/>
        </w:rPr>
        <w:t xml:space="preserve"> บาท คิดเป็นจำนวนเงินรวม </w:t>
      </w:r>
      <w:r w:rsidR="007F0795" w:rsidRPr="007F0795">
        <w:rPr>
          <w:rFonts w:ascii="Angsana New" w:hAnsi="Angsana New"/>
          <w:sz w:val="30"/>
          <w:szCs w:val="30"/>
        </w:rPr>
        <w:t>6</w:t>
      </w:r>
      <w:r w:rsidRPr="000571D2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12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0571D2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เงินปันผลดังกล่าวได้จ่ายให้กับผู้ถือหุ้นแล้วในเดือนเมษายน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</w:p>
    <w:p w14:paraId="3FC9F0A6" w14:textId="07806C5B" w:rsidR="00413C76" w:rsidRDefault="00861BF6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643C">
        <w:rPr>
          <w:rFonts w:ascii="Angsana New" w:hAnsi="Angsana New" w:hint="cs"/>
          <w:sz w:val="30"/>
          <w:szCs w:val="30"/>
          <w:cs/>
        </w:rPr>
        <w:lastRenderedPageBreak/>
        <w:t>ในการประชุมคณะกรรมการของบริษัท</w:t>
      </w:r>
      <w:r w:rsidR="00186076" w:rsidRPr="00F8643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F0795" w:rsidRPr="007F0795">
        <w:rPr>
          <w:rFonts w:ascii="Angsana New" w:hAnsi="Angsana New"/>
          <w:sz w:val="30"/>
          <w:szCs w:val="30"/>
        </w:rPr>
        <w:t>26</w:t>
      </w:r>
      <w:r w:rsidR="00186076" w:rsidRPr="00F8643C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F8643C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คณะกรรมการของบริษัทได้อนุมัติให้บริษัทจัดสรร</w:t>
      </w:r>
      <w:r w:rsidR="00186076" w:rsidRPr="00F8643C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เงินปันผลระหว่างกาลสำหรับปี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="00733C6E" w:rsidRPr="00F8643C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186076" w:rsidRPr="00F8643C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186076" w:rsidRPr="00F8643C">
        <w:rPr>
          <w:rFonts w:ascii="Angsana New" w:hAnsi="Angsana New" w:hint="cs"/>
          <w:sz w:val="30"/>
          <w:szCs w:val="30"/>
          <w:cs/>
        </w:rPr>
        <w:t xml:space="preserve"> บาท</w:t>
      </w:r>
      <w:r w:rsidR="00733C6E" w:rsidRPr="00F8643C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="00186076" w:rsidRPr="00F8643C">
        <w:rPr>
          <w:rFonts w:ascii="Angsana New" w:hAnsi="Angsana New"/>
          <w:sz w:val="30"/>
          <w:szCs w:val="30"/>
        </w:rPr>
        <w:t>,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7F0795" w:rsidRPr="007F0795">
        <w:rPr>
          <w:rFonts w:ascii="Angsana New" w:hAnsi="Angsana New"/>
          <w:sz w:val="30"/>
          <w:szCs w:val="30"/>
        </w:rPr>
        <w:t>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F8643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C1736" w:rsidRPr="00F8643C">
        <w:rPr>
          <w:rFonts w:ascii="Angsana New" w:hAnsi="Angsana New"/>
          <w:sz w:val="30"/>
          <w:szCs w:val="30"/>
        </w:rPr>
        <w:t xml:space="preserve"> </w:t>
      </w:r>
      <w:r w:rsidRPr="00F8643C">
        <w:rPr>
          <w:rFonts w:ascii="Angsana New" w:hAnsi="Angsana New" w:hint="cs"/>
          <w:sz w:val="30"/>
          <w:szCs w:val="30"/>
          <w:cs/>
        </w:rPr>
        <w:t>เงินปันผลระหว่างกาลดังกล่าวได้จ่ายให้กับผู้ถือหุ้น</w:t>
      </w:r>
      <w:r w:rsidR="00186076" w:rsidRPr="00F8643C">
        <w:rPr>
          <w:rFonts w:ascii="Angsana New" w:hAnsi="Angsana New" w:hint="cs"/>
          <w:sz w:val="30"/>
          <w:szCs w:val="30"/>
          <w:cs/>
        </w:rPr>
        <w:t xml:space="preserve">ของบริษัทแล้วในเดือนกันยายน </w:t>
      </w:r>
      <w:r w:rsidR="007F0795" w:rsidRPr="007F0795">
        <w:rPr>
          <w:rFonts w:ascii="Angsana New" w:hAnsi="Angsana New"/>
          <w:sz w:val="30"/>
          <w:szCs w:val="30"/>
        </w:rPr>
        <w:t>2559</w:t>
      </w:r>
    </w:p>
    <w:p w14:paraId="4121E7E5" w14:textId="77777777" w:rsidR="00C92F44" w:rsidRPr="00C92F44" w:rsidRDefault="00C92F44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4CCA22FE" w14:textId="784C5E53" w:rsidR="0052759E" w:rsidRDefault="00861BF6" w:rsidP="006F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00"/>
          <w:tab w:val="right" w:pos="99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F8643C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7F0795" w:rsidRPr="007F0795">
        <w:rPr>
          <w:rFonts w:ascii="Angsana New" w:hAnsi="Angsana New"/>
          <w:sz w:val="30"/>
          <w:szCs w:val="30"/>
        </w:rPr>
        <w:t>7</w:t>
      </w:r>
      <w:r w:rsidRPr="00F8643C">
        <w:rPr>
          <w:rFonts w:ascii="Angsana New" w:hAnsi="Angsana New"/>
          <w:sz w:val="30"/>
          <w:szCs w:val="30"/>
          <w:cs/>
        </w:rPr>
        <w:t xml:space="preserve"> </w:t>
      </w:r>
      <w:r w:rsidRPr="00F8643C">
        <w:rPr>
          <w:rFonts w:ascii="Angsana New" w:hAnsi="Angsana New" w:hint="cs"/>
          <w:sz w:val="30"/>
          <w:szCs w:val="30"/>
          <w:cs/>
        </w:rPr>
        <w:t>เมษายน</w:t>
      </w:r>
      <w:r w:rsidR="00186076" w:rsidRPr="00F8643C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F8643C">
        <w:rPr>
          <w:rFonts w:ascii="Angsana New" w:hAnsi="Angsana New" w:hint="cs"/>
          <w:sz w:val="30"/>
          <w:szCs w:val="30"/>
          <w:cs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 xml:space="preserve">ผู้ถือหุ้นของบริษัทได้อนุมัติให้บริษัทจัดสรรเงินปันผลสำหรับปี </w:t>
      </w:r>
      <w:r w:rsidR="007F0795" w:rsidRPr="007F0795">
        <w:rPr>
          <w:rFonts w:ascii="Angsana New" w:hAnsi="Angsana New"/>
          <w:sz w:val="30"/>
          <w:szCs w:val="30"/>
        </w:rPr>
        <w:t>2558</w:t>
      </w:r>
      <w:r w:rsidRPr="00F8643C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="00733C6E" w:rsidRPr="00F8643C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7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33C6E" w:rsidRPr="00F8643C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7F0795" w:rsidRPr="007F0795">
        <w:rPr>
          <w:rFonts w:ascii="Angsana New" w:hAnsi="Angsana New"/>
          <w:sz w:val="30"/>
          <w:szCs w:val="30"/>
        </w:rPr>
        <w:t>8</w:t>
      </w:r>
      <w:r w:rsidRPr="00F8643C">
        <w:rPr>
          <w:rFonts w:ascii="Angsana New" w:hAnsi="Angsana New" w:hint="cs"/>
          <w:sz w:val="30"/>
          <w:szCs w:val="30"/>
          <w:cs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="0075357E" w:rsidRPr="0075357E">
        <w:rPr>
          <w:rFonts w:ascii="Angsana New" w:hAnsi="Angsana New" w:hint="cs"/>
          <w:sz w:val="30"/>
          <w:szCs w:val="30"/>
        </w:rPr>
        <w:t>0</w:t>
      </w:r>
      <w:r w:rsidR="00733C6E" w:rsidRPr="00F8643C">
        <w:rPr>
          <w:rFonts w:ascii="Angsana New" w:hAnsi="Angsana New" w:hint="cs"/>
          <w:sz w:val="30"/>
          <w:szCs w:val="30"/>
          <w:cs/>
        </w:rPr>
        <w:t>.</w:t>
      </w:r>
      <w:r w:rsidR="007F0795" w:rsidRPr="007F0795">
        <w:rPr>
          <w:rFonts w:ascii="Angsana New" w:hAnsi="Angsana New"/>
          <w:sz w:val="30"/>
          <w:szCs w:val="30"/>
        </w:rPr>
        <w:t>9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ซึ่งบริษัทได้จ่ายให้กับผู้ถือหุ้นของบริษัทแล้วในเดือน</w:t>
      </w:r>
      <w:r w:rsidRPr="00F8643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F0795" w:rsidRPr="007F0795">
        <w:rPr>
          <w:rFonts w:ascii="Angsana New" w:hAnsi="Angsana New"/>
          <w:sz w:val="30"/>
          <w:szCs w:val="30"/>
        </w:rPr>
        <w:t>2558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>ดังนั้นเงินปันผลที่จะต้องจ่ายเพิ่มอีกจึงเท่ากับอัตราหุ้นละ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="00733C6E" w:rsidRPr="00F8643C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8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="007F0795" w:rsidRPr="007F0795">
        <w:rPr>
          <w:rFonts w:ascii="Angsana New" w:hAnsi="Angsana New"/>
          <w:sz w:val="30"/>
          <w:szCs w:val="30"/>
        </w:rPr>
        <w:t>3</w:t>
      </w:r>
      <w:r w:rsidR="00733C6E" w:rsidRPr="00F8643C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672</w:t>
      </w:r>
      <w:r w:rsidRPr="00F8643C">
        <w:rPr>
          <w:rFonts w:ascii="Angsana New" w:hAnsi="Angsana New"/>
          <w:sz w:val="30"/>
          <w:szCs w:val="30"/>
        </w:rPr>
        <w:t xml:space="preserve"> </w:t>
      </w:r>
      <w:r w:rsidRPr="00F8643C">
        <w:rPr>
          <w:rFonts w:ascii="Angsana New" w:hAnsi="Angsana New"/>
          <w:sz w:val="30"/>
          <w:szCs w:val="30"/>
          <w:cs/>
        </w:rPr>
        <w:t>ล้านบาท ได้จ่ายให้กับผู้ถือหุ</w:t>
      </w:r>
      <w:r w:rsidR="00186076" w:rsidRPr="00F8643C">
        <w:rPr>
          <w:rFonts w:ascii="Angsana New" w:hAnsi="Angsana New"/>
          <w:sz w:val="30"/>
          <w:szCs w:val="30"/>
          <w:cs/>
        </w:rPr>
        <w:t xml:space="preserve">้นของบริษัทแล้วในเดือนเมษายน </w:t>
      </w:r>
      <w:r w:rsidR="007F0795" w:rsidRPr="007F0795">
        <w:rPr>
          <w:rFonts w:ascii="Angsana New" w:hAnsi="Angsana New"/>
          <w:sz w:val="30"/>
          <w:szCs w:val="30"/>
        </w:rPr>
        <w:t>2559</w:t>
      </w:r>
    </w:p>
    <w:p w14:paraId="01AD4C35" w14:textId="77777777" w:rsidR="000571D2" w:rsidRPr="00C62AA6" w:rsidRDefault="000571D2" w:rsidP="006F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00"/>
          <w:tab w:val="right" w:pos="99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7051503D" w14:textId="30ABBADC" w:rsidR="00DE151E" w:rsidRPr="00C62AA6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FFFFFF"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t>34</w:t>
      </w:r>
      <w:r w:rsidR="00DE151E" w:rsidRPr="00C62AA6">
        <w:rPr>
          <w:rFonts w:ascii="Angsana New" w:hAnsi="Angsana New"/>
          <w:b/>
          <w:bCs/>
          <w:sz w:val="30"/>
          <w:szCs w:val="30"/>
        </w:rPr>
        <w:tab/>
      </w:r>
      <w:r w:rsidR="00DE151E" w:rsidRPr="00C62AA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A801CD6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FDF2512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E9DE999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17660E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 </w:t>
      </w:r>
    </w:p>
    <w:p w14:paraId="6BB2E7E6" w14:textId="77777777" w:rsidR="001B0AB4" w:rsidRPr="00C62AA6" w:rsidRDefault="001B0AB4" w:rsidP="00A7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97740F7" w14:textId="77777777" w:rsidR="00DE151E" w:rsidRPr="00C62AA6" w:rsidRDefault="00DE151E" w:rsidP="00A7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14:paraId="7F041879" w14:textId="77777777" w:rsidR="00413C76" w:rsidRPr="006F1666" w:rsidRDefault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B2BC481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14:paraId="391E6E18" w14:textId="77777777" w:rsidR="00DE151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3683">
        <w:rPr>
          <w:rFonts w:ascii="Angsana New" w:hAnsi="Angsana New"/>
          <w:b/>
          <w:bCs/>
          <w:i/>
          <w:iCs/>
          <w:sz w:val="14"/>
          <w:szCs w:val="14"/>
          <w:cs/>
        </w:rPr>
        <w:br/>
      </w:r>
      <w:r w:rsidRPr="00C62AA6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เพื่อดำรงไว้ซึ่งความสามารถในการดำเนินงานอย่างต่อเนื่อง เพื่อสร้างผลตอบแทนต่อผู้ถือหุ้นของกลุ่มบริษัทและเป็นประโยชน์ต่อผู้มีส่วนได้เสียอื่น ฝ่ายบริหารได้มีการกำหนดกลยุทธ์ต่างๆ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5F725167" w14:textId="77777777" w:rsidR="000571D2" w:rsidRDefault="000571D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A9CF95" w14:textId="77777777" w:rsidR="000571D2" w:rsidRDefault="000571D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8D67EF" w14:textId="77777777" w:rsidR="000571D2" w:rsidRPr="00C62AA6" w:rsidRDefault="000571D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D92FBC" w14:textId="77777777" w:rsidR="002F0654" w:rsidRPr="00143683" w:rsidRDefault="002F0654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56093F80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3BD5E33F" w14:textId="77777777" w:rsidR="00DE151E" w:rsidRPr="00143683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4"/>
          <w:szCs w:val="14"/>
        </w:rPr>
      </w:pPr>
    </w:p>
    <w:p w14:paraId="177BC83F" w14:textId="77777777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ดังนั้นกลุ่มบริษัทจึงได้ทำสัญญาเพื่อป้องกันความเสี่ยงกับสถาบันการเงินหลายแห่งที่อยู่ในอันดับการลงทุนที่น่าเชื่อถือเพื่อป้องกันความเสี่ยงด้านอัตราดอกเบี้ย</w:t>
      </w:r>
    </w:p>
    <w:p w14:paraId="02BDE2FF" w14:textId="77777777" w:rsidR="006F1666" w:rsidRPr="00801E0F" w:rsidRDefault="006F1666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9B9F666" w14:textId="31653208" w:rsidR="00DE151E" w:rsidRPr="00C62AA6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อัตราดอกเบี้ยที่แท้จริงของเงินให้กู้ยืม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575C4E" w:rsidRPr="00C62AA6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และระยะที่ครบกำหนดรับชำระมีดังนี้</w:t>
      </w:r>
      <w:r w:rsidRPr="00C62AA6">
        <w:rPr>
          <w:rFonts w:ascii="Angsana New" w:hAnsi="Angsana New"/>
          <w:sz w:val="30"/>
          <w:szCs w:val="30"/>
        </w:rPr>
        <w:t xml:space="preserve"> </w:t>
      </w:r>
    </w:p>
    <w:p w14:paraId="7E2E95DF" w14:textId="77777777" w:rsidR="00DE151E" w:rsidRPr="00801E0F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7"/>
        <w:gridCol w:w="1925"/>
        <w:gridCol w:w="11"/>
        <w:gridCol w:w="1036"/>
        <w:gridCol w:w="194"/>
        <w:gridCol w:w="18"/>
        <w:gridCol w:w="1261"/>
        <w:gridCol w:w="184"/>
        <w:gridCol w:w="1079"/>
        <w:gridCol w:w="6"/>
      </w:tblGrid>
      <w:tr w:rsidR="008E7594" w:rsidRPr="00C62AA6" w14:paraId="74733D26" w14:textId="77777777" w:rsidTr="005E2FEA">
        <w:trPr>
          <w:cantSplit/>
          <w:trHeight w:val="113"/>
        </w:trPr>
        <w:tc>
          <w:tcPr>
            <w:tcW w:w="3587" w:type="dxa"/>
            <w:vAlign w:val="bottom"/>
          </w:tcPr>
          <w:p w14:paraId="5C3895A7" w14:textId="77777777" w:rsidR="008E7594" w:rsidRPr="00C62AA6" w:rsidRDefault="008E7594" w:rsidP="00632C8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01D21B70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62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E7594" w:rsidRPr="00C62AA6" w14:paraId="77990D0F" w14:textId="77777777" w:rsidTr="005E2FEA">
        <w:trPr>
          <w:cantSplit/>
          <w:trHeight w:val="363"/>
        </w:trPr>
        <w:tc>
          <w:tcPr>
            <w:tcW w:w="3587" w:type="dxa"/>
            <w:vAlign w:val="bottom"/>
          </w:tcPr>
          <w:p w14:paraId="03FDD41F" w14:textId="77777777" w:rsidR="008E7594" w:rsidRPr="00C62AA6" w:rsidRDefault="008E7594" w:rsidP="00632C88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925" w:type="dxa"/>
          </w:tcPr>
          <w:p w14:paraId="3BBF504D" w14:textId="77777777" w:rsidR="008E7594" w:rsidRPr="00C62AA6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047" w:type="dxa"/>
            <w:gridSpan w:val="2"/>
          </w:tcPr>
          <w:p w14:paraId="357865CD" w14:textId="36E23311" w:rsidR="008E7594" w:rsidRPr="00C62AA6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12" w:type="dxa"/>
            <w:gridSpan w:val="2"/>
          </w:tcPr>
          <w:p w14:paraId="66E63C6B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A8B1A2" w14:textId="5C106F60" w:rsidR="008E7594" w:rsidRPr="00C62AA6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4" w:type="dxa"/>
          </w:tcPr>
          <w:p w14:paraId="47B368BF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8C63982" w14:textId="77777777" w:rsidR="008E7594" w:rsidRPr="00C62AA6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7594" w:rsidRPr="00C62AA6" w14:paraId="1FA0D81F" w14:textId="77777777" w:rsidTr="005E2FEA">
        <w:trPr>
          <w:cantSplit/>
          <w:trHeight w:val="379"/>
        </w:trPr>
        <w:tc>
          <w:tcPr>
            <w:tcW w:w="3587" w:type="dxa"/>
          </w:tcPr>
          <w:p w14:paraId="4596FAAD" w14:textId="77777777" w:rsidR="008E7594" w:rsidRPr="00C62AA6" w:rsidRDefault="008E7594" w:rsidP="00632C8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925" w:type="dxa"/>
          </w:tcPr>
          <w:p w14:paraId="4C1B8CFF" w14:textId="77777777" w:rsidR="008E7594" w:rsidRPr="00C62AA6" w:rsidRDefault="008E7594" w:rsidP="00632C88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9" w:type="dxa"/>
            <w:gridSpan w:val="8"/>
          </w:tcPr>
          <w:p w14:paraId="57FCFDC8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E7594" w:rsidRPr="00C62AA6" w14:paraId="2A18A161" w14:textId="77777777" w:rsidTr="005E2FEA">
        <w:trPr>
          <w:cantSplit/>
        </w:trPr>
        <w:tc>
          <w:tcPr>
            <w:tcW w:w="3587" w:type="dxa"/>
          </w:tcPr>
          <w:p w14:paraId="788FD767" w14:textId="4EAF8E7C" w:rsidR="008E7594" w:rsidRPr="00C62AA6" w:rsidRDefault="008E7594" w:rsidP="00632C8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925" w:type="dxa"/>
          </w:tcPr>
          <w:p w14:paraId="414788D2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</w:tcPr>
          <w:p w14:paraId="7058CA9C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1961B936" w14:textId="77777777" w:rsidR="008E7594" w:rsidRPr="00C62AA6" w:rsidRDefault="008E7594" w:rsidP="00632C8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0B0DE1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4205299" w14:textId="77777777" w:rsidR="008E7594" w:rsidRPr="00C62AA6" w:rsidRDefault="008E7594" w:rsidP="00632C8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70D739A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594" w:rsidRPr="00C62AA6" w14:paraId="4B029145" w14:textId="77777777" w:rsidTr="005E2FEA">
        <w:trPr>
          <w:cantSplit/>
        </w:trPr>
        <w:tc>
          <w:tcPr>
            <w:tcW w:w="3587" w:type="dxa"/>
          </w:tcPr>
          <w:p w14:paraId="0DF3D631" w14:textId="77777777" w:rsidR="008E7594" w:rsidRPr="00C62AA6" w:rsidRDefault="008E7594" w:rsidP="00632C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25" w:type="dxa"/>
          </w:tcPr>
          <w:p w14:paraId="5E6CC202" w14:textId="77777777" w:rsidR="008E7594" w:rsidRPr="00C62AA6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</w:tcPr>
          <w:p w14:paraId="0D5BA703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1022E13B" w14:textId="77777777" w:rsidR="008E7594" w:rsidRPr="00C62AA6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5273E52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D8E97DE" w14:textId="77777777" w:rsidR="008E7594" w:rsidRPr="00C62AA6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26515D0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594" w:rsidRPr="00C62AA6" w14:paraId="53963037" w14:textId="77777777" w:rsidTr="005E2FEA">
        <w:trPr>
          <w:cantSplit/>
        </w:trPr>
        <w:tc>
          <w:tcPr>
            <w:tcW w:w="3587" w:type="dxa"/>
          </w:tcPr>
          <w:p w14:paraId="3C8BF38F" w14:textId="77777777" w:rsidR="008E7594" w:rsidRPr="00C62AA6" w:rsidRDefault="008E7594" w:rsidP="00632C88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25" w:type="dxa"/>
          </w:tcPr>
          <w:p w14:paraId="600B9994" w14:textId="77777777" w:rsidR="008E7594" w:rsidRPr="00C62AA6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380F9A6F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49A45BBB" w14:textId="77777777" w:rsidR="008E7594" w:rsidRPr="00C62AA6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5FF2BE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8F04CC0" w14:textId="77777777" w:rsidR="008E7594" w:rsidRPr="00C62AA6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5BD208A" w14:textId="77777777" w:rsidR="008E7594" w:rsidRPr="00C62AA6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35AFBDC9" w14:textId="77777777" w:rsidTr="005E2FEA">
        <w:trPr>
          <w:cantSplit/>
        </w:trPr>
        <w:tc>
          <w:tcPr>
            <w:tcW w:w="3587" w:type="dxa"/>
          </w:tcPr>
          <w:p w14:paraId="43C47EE7" w14:textId="77777777" w:rsidR="00BC6C5A" w:rsidRPr="00C62AA6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25" w:type="dxa"/>
          </w:tcPr>
          <w:p w14:paraId="64454459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</w:tcPr>
          <w:p w14:paraId="505C01C4" w14:textId="0EF76DE6" w:rsidR="00BC6C5A" w:rsidRPr="00F8643C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12" w:type="dxa"/>
            <w:gridSpan w:val="2"/>
          </w:tcPr>
          <w:p w14:paraId="74BCAA92" w14:textId="77777777" w:rsidR="00BC6C5A" w:rsidRPr="00F8643C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4E8923D" w14:textId="1C5008DC" w:rsidR="00BC6C5A" w:rsidRPr="00F8643C" w:rsidRDefault="007F0795" w:rsidP="0059170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84" w:type="dxa"/>
          </w:tcPr>
          <w:p w14:paraId="693ED08D" w14:textId="77777777" w:rsidR="00BC6C5A" w:rsidRPr="00F8643C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9D39960" w14:textId="7621640E" w:rsidR="00BC6C5A" w:rsidRPr="00F8643C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BC6C5A" w:rsidRPr="00C62AA6" w14:paraId="4BAB2A29" w14:textId="77777777" w:rsidTr="005E2FEA">
        <w:trPr>
          <w:cantSplit/>
        </w:trPr>
        <w:tc>
          <w:tcPr>
            <w:tcW w:w="3587" w:type="dxa"/>
          </w:tcPr>
          <w:p w14:paraId="32108D8E" w14:textId="77777777" w:rsidR="00BC6C5A" w:rsidRPr="00C62AA6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925" w:type="dxa"/>
          </w:tcPr>
          <w:p w14:paraId="401349A4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MMR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3EFCF63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2" w:type="dxa"/>
            <w:gridSpan w:val="2"/>
          </w:tcPr>
          <w:p w14:paraId="097F5DF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643FA4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8E68A0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F4A2CF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03131BFD" w14:textId="77777777" w:rsidTr="005E2FEA">
        <w:trPr>
          <w:cantSplit/>
          <w:trHeight w:val="270"/>
        </w:trPr>
        <w:tc>
          <w:tcPr>
            <w:tcW w:w="3587" w:type="dxa"/>
          </w:tcPr>
          <w:p w14:paraId="007D5678" w14:textId="77777777" w:rsidR="00BC6C5A" w:rsidRPr="00C62AA6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636AD876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14FF20C8" w14:textId="77777777" w:rsidR="00BC6C5A" w:rsidRPr="00E34CC1" w:rsidRDefault="00DB6368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4CC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12" w:type="dxa"/>
            <w:gridSpan w:val="2"/>
          </w:tcPr>
          <w:p w14:paraId="1A99458A" w14:textId="77777777" w:rsidR="00BC6C5A" w:rsidRPr="00E34CC1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50D9168" w14:textId="2D4DB774" w:rsidR="00BC6C5A" w:rsidRPr="00E34CC1" w:rsidRDefault="007F0795" w:rsidP="0059170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74900730" w14:textId="77777777" w:rsidR="00BC6C5A" w:rsidRPr="00E34CC1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5470B66B" w14:textId="6B6BDFBC" w:rsidR="00BC6C5A" w:rsidRPr="00E34CC1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BC6C5A" w:rsidRPr="00C62AA6" w14:paraId="2596C193" w14:textId="77777777" w:rsidTr="005E2FEA">
        <w:trPr>
          <w:cantSplit/>
        </w:trPr>
        <w:tc>
          <w:tcPr>
            <w:tcW w:w="3587" w:type="dxa"/>
          </w:tcPr>
          <w:p w14:paraId="0F2568B8" w14:textId="77777777" w:rsidR="00BC6C5A" w:rsidRPr="00C62AA6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25" w:type="dxa"/>
          </w:tcPr>
          <w:p w14:paraId="292F09FA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9E8FF8" w14:textId="392B05C5" w:rsidR="00BC6C5A" w:rsidRPr="00E34CC1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12" w:type="dxa"/>
            <w:gridSpan w:val="2"/>
          </w:tcPr>
          <w:p w14:paraId="3A05CFE5" w14:textId="77777777" w:rsidR="00BC6C5A" w:rsidRPr="00E34CC1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C0563E1" w14:textId="1A2E147A" w:rsidR="00BC6C5A" w:rsidRPr="00E34CC1" w:rsidRDefault="007F0795" w:rsidP="0059170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184" w:type="dxa"/>
          </w:tcPr>
          <w:p w14:paraId="45D5607E" w14:textId="77777777" w:rsidR="00BC6C5A" w:rsidRPr="00E34CC1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38CA1" w14:textId="743AF113" w:rsidR="00BC6C5A" w:rsidRPr="00E34CC1" w:rsidRDefault="007F0795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</w:tr>
      <w:tr w:rsidR="00BC6C5A" w:rsidRPr="00143683" w14:paraId="335AF0E7" w14:textId="77777777" w:rsidTr="005E2FEA">
        <w:trPr>
          <w:cantSplit/>
          <w:trHeight w:val="236"/>
        </w:trPr>
        <w:tc>
          <w:tcPr>
            <w:tcW w:w="3587" w:type="dxa"/>
          </w:tcPr>
          <w:p w14:paraId="238CEA03" w14:textId="77777777" w:rsidR="00BC6C5A" w:rsidRPr="00143683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925" w:type="dxa"/>
          </w:tcPr>
          <w:p w14:paraId="6FFA451C" w14:textId="77777777" w:rsidR="00BC6C5A" w:rsidRPr="00143683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double" w:sz="4" w:space="0" w:color="auto"/>
            </w:tcBorders>
          </w:tcPr>
          <w:p w14:paraId="6F3A4312" w14:textId="77777777" w:rsidR="00BC6C5A" w:rsidRPr="00143683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12" w:type="dxa"/>
            <w:gridSpan w:val="2"/>
          </w:tcPr>
          <w:p w14:paraId="292C0C24" w14:textId="77777777" w:rsidR="00BC6C5A" w:rsidRPr="00143683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9DA8BA2" w14:textId="77777777" w:rsidR="00BC6C5A" w:rsidRPr="00143683" w:rsidRDefault="00BC6C5A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84" w:type="dxa"/>
          </w:tcPr>
          <w:p w14:paraId="702B956C" w14:textId="77777777" w:rsidR="00BC6C5A" w:rsidRPr="00143683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</w:tcBorders>
          </w:tcPr>
          <w:p w14:paraId="53104CB0" w14:textId="77777777" w:rsidR="00BC6C5A" w:rsidRPr="00143683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BC6C5A" w:rsidRPr="00C62AA6" w14:paraId="40636198" w14:textId="77777777" w:rsidTr="005E2FEA">
        <w:trPr>
          <w:cantSplit/>
          <w:trHeight w:val="254"/>
        </w:trPr>
        <w:tc>
          <w:tcPr>
            <w:tcW w:w="3587" w:type="dxa"/>
          </w:tcPr>
          <w:p w14:paraId="42D89626" w14:textId="0F8BD0AB" w:rsidR="00BC6C5A" w:rsidRPr="00C62AA6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14:paraId="0A050D8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</w:tcPr>
          <w:p w14:paraId="7EE549E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3D5072BD" w14:textId="77777777" w:rsidR="00BC6C5A" w:rsidRPr="00C62AA6" w:rsidRDefault="00BC6C5A" w:rsidP="00BC6C5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24E9E71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D213077" w14:textId="77777777" w:rsidR="00BC6C5A" w:rsidRPr="00C62AA6" w:rsidRDefault="00BC6C5A" w:rsidP="00BC6C5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D4D0FC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7F7D5911" w14:textId="77777777" w:rsidTr="005E2FEA">
        <w:trPr>
          <w:cantSplit/>
          <w:trHeight w:val="254"/>
        </w:trPr>
        <w:tc>
          <w:tcPr>
            <w:tcW w:w="3587" w:type="dxa"/>
          </w:tcPr>
          <w:p w14:paraId="3FA3DA76" w14:textId="77777777" w:rsidR="00BC6C5A" w:rsidRPr="00C62AA6" w:rsidRDefault="00BC6C5A" w:rsidP="00BC6C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25" w:type="dxa"/>
          </w:tcPr>
          <w:p w14:paraId="0C00BD55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</w:tcPr>
          <w:p w14:paraId="136C1EE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35EA4029" w14:textId="77777777" w:rsidR="00BC6C5A" w:rsidRPr="00C62AA6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6AC403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9290162" w14:textId="77777777" w:rsidR="00BC6C5A" w:rsidRPr="00C62AA6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526E07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35EFCBF9" w14:textId="77777777" w:rsidTr="005E2FEA">
        <w:trPr>
          <w:cantSplit/>
          <w:trHeight w:val="128"/>
        </w:trPr>
        <w:tc>
          <w:tcPr>
            <w:tcW w:w="3587" w:type="dxa"/>
          </w:tcPr>
          <w:p w14:paraId="06CED159" w14:textId="77777777" w:rsidR="00BC6C5A" w:rsidRPr="00C62AA6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25" w:type="dxa"/>
          </w:tcPr>
          <w:p w14:paraId="4741F3A9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482D7A4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13B9C8FF" w14:textId="77777777" w:rsidR="00BC6C5A" w:rsidRPr="00C62AA6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9609D2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A78C132" w14:textId="77777777" w:rsidR="00BC6C5A" w:rsidRPr="00C62AA6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5987C9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058D9A0E" w14:textId="77777777" w:rsidTr="005E2FEA">
        <w:trPr>
          <w:cantSplit/>
        </w:trPr>
        <w:tc>
          <w:tcPr>
            <w:tcW w:w="3587" w:type="dxa"/>
          </w:tcPr>
          <w:p w14:paraId="4B70EE9E" w14:textId="77777777" w:rsidR="00BC6C5A" w:rsidRPr="00C62AA6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25" w:type="dxa"/>
          </w:tcPr>
          <w:p w14:paraId="467EF119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</w:tcPr>
          <w:p w14:paraId="0EF433C9" w14:textId="2FFC6591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12" w:type="dxa"/>
            <w:gridSpan w:val="2"/>
          </w:tcPr>
          <w:p w14:paraId="4973687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7C14F1" w14:textId="737C57A1" w:rsidR="00BC6C5A" w:rsidRPr="00591709" w:rsidRDefault="007F0795" w:rsidP="0059170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</w:tcPr>
          <w:p w14:paraId="123C4EB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EA4DBB6" w14:textId="45A55A80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645</w:t>
            </w:r>
          </w:p>
        </w:tc>
      </w:tr>
      <w:tr w:rsidR="00BC6C5A" w:rsidRPr="00C62AA6" w14:paraId="6F53EA47" w14:textId="77777777" w:rsidTr="005E2FEA">
        <w:trPr>
          <w:cantSplit/>
        </w:trPr>
        <w:tc>
          <w:tcPr>
            <w:tcW w:w="3587" w:type="dxa"/>
          </w:tcPr>
          <w:p w14:paraId="245BC2C2" w14:textId="77777777" w:rsidR="00BC6C5A" w:rsidRPr="00C62AA6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925" w:type="dxa"/>
          </w:tcPr>
          <w:p w14:paraId="6F4B64BD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MMR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3A64A5D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2" w:type="dxa"/>
            <w:gridSpan w:val="2"/>
          </w:tcPr>
          <w:p w14:paraId="4239FFD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18CECB" w14:textId="77777777" w:rsidR="00BC6C5A" w:rsidRPr="00591709" w:rsidRDefault="00BC6C5A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40C22CF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443FD2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0A538B23" w14:textId="77777777" w:rsidTr="005E2FEA">
        <w:trPr>
          <w:cantSplit/>
          <w:trHeight w:val="270"/>
        </w:trPr>
        <w:tc>
          <w:tcPr>
            <w:tcW w:w="3587" w:type="dxa"/>
          </w:tcPr>
          <w:p w14:paraId="014FA4A7" w14:textId="77777777" w:rsidR="00BC6C5A" w:rsidRPr="00C62AA6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676C3BB6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3E3B92E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12" w:type="dxa"/>
            <w:gridSpan w:val="2"/>
          </w:tcPr>
          <w:p w14:paraId="0E80834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33964A7" w14:textId="7950ECD6" w:rsidR="00BC6C5A" w:rsidRPr="00591709" w:rsidRDefault="007F0795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</w:tcPr>
          <w:p w14:paraId="7BD7526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0E811D73" w14:textId="3B3DCCDF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BC6C5A" w:rsidRPr="00C62AA6" w14:paraId="5F984649" w14:textId="77777777" w:rsidTr="005E2FEA">
        <w:trPr>
          <w:cantSplit/>
        </w:trPr>
        <w:tc>
          <w:tcPr>
            <w:tcW w:w="3587" w:type="dxa"/>
          </w:tcPr>
          <w:p w14:paraId="420D86B2" w14:textId="77777777" w:rsidR="00BC6C5A" w:rsidRPr="00C62AA6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25" w:type="dxa"/>
          </w:tcPr>
          <w:p w14:paraId="1BF5315C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34FF8" w14:textId="58A1BC3A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12" w:type="dxa"/>
            <w:gridSpan w:val="2"/>
          </w:tcPr>
          <w:p w14:paraId="6ACFA3C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AC9E19B" w14:textId="6B7D69D1" w:rsidR="00BC6C5A" w:rsidRPr="00591709" w:rsidRDefault="007F0795" w:rsidP="0059170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917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</w:t>
            </w:r>
            <w:r w:rsidR="0075357E" w:rsidRPr="005917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4" w:type="dxa"/>
          </w:tcPr>
          <w:p w14:paraId="6DE0BDA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D91219" w14:textId="5FA1F230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BC6C5A" w:rsidRPr="00C62AA6" w14:paraId="55E9CE54" w14:textId="77777777" w:rsidTr="005E2FEA">
        <w:trPr>
          <w:cantSplit/>
        </w:trPr>
        <w:tc>
          <w:tcPr>
            <w:tcW w:w="3587" w:type="dxa"/>
          </w:tcPr>
          <w:p w14:paraId="6FCD4C5D" w14:textId="77777777" w:rsidR="00BC6C5A" w:rsidRPr="00C62AA6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5" w:type="dxa"/>
          </w:tcPr>
          <w:p w14:paraId="31F77091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14:paraId="7CA629FD" w14:textId="77777777" w:rsidR="00BC6C5A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0DA5BB6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A135F39" w14:textId="77777777" w:rsidR="00BC6C5A" w:rsidRDefault="00BC6C5A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438CA6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51B989D7" w14:textId="77777777" w:rsidR="00BC6C5A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39D97702" w14:textId="77777777" w:rsidTr="005E2FEA">
        <w:trPr>
          <w:cantSplit/>
          <w:trHeight w:val="113"/>
        </w:trPr>
        <w:tc>
          <w:tcPr>
            <w:tcW w:w="3587" w:type="dxa"/>
            <w:vAlign w:val="bottom"/>
          </w:tcPr>
          <w:p w14:paraId="059D4276" w14:textId="77777777" w:rsidR="00BC6C5A" w:rsidRPr="00C62AA6" w:rsidRDefault="00BC6C5A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7D0B697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6C5A" w:rsidRPr="00C62AA6" w14:paraId="35FBBE02" w14:textId="77777777" w:rsidTr="005E2FEA">
        <w:trPr>
          <w:cantSplit/>
          <w:trHeight w:val="113"/>
        </w:trPr>
        <w:tc>
          <w:tcPr>
            <w:tcW w:w="3587" w:type="dxa"/>
            <w:vAlign w:val="bottom"/>
          </w:tcPr>
          <w:p w14:paraId="66B768E8" w14:textId="77777777" w:rsidR="00BC6C5A" w:rsidRPr="00C62AA6" w:rsidRDefault="00BC6C5A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25407CA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6C5A" w:rsidRPr="00C62AA6" w14:paraId="797B6112" w14:textId="77777777" w:rsidTr="005E2FEA">
        <w:trPr>
          <w:cantSplit/>
          <w:trHeight w:val="113"/>
        </w:trPr>
        <w:tc>
          <w:tcPr>
            <w:tcW w:w="3587" w:type="dxa"/>
            <w:vAlign w:val="bottom"/>
          </w:tcPr>
          <w:p w14:paraId="15B51F4E" w14:textId="77777777" w:rsidR="00BC6C5A" w:rsidRPr="00C62AA6" w:rsidRDefault="00BC6C5A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607EBF3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6C5A" w:rsidRPr="00C62AA6" w14:paraId="0FAD50AD" w14:textId="77777777" w:rsidTr="005E2FEA">
        <w:trPr>
          <w:cantSplit/>
          <w:trHeight w:val="113"/>
        </w:trPr>
        <w:tc>
          <w:tcPr>
            <w:tcW w:w="3587" w:type="dxa"/>
            <w:vAlign w:val="bottom"/>
          </w:tcPr>
          <w:p w14:paraId="0D47EE8C" w14:textId="77777777" w:rsidR="00BC6C5A" w:rsidRPr="00C62AA6" w:rsidRDefault="00BC6C5A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1B971FD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6C5A" w:rsidRPr="00C62AA6" w14:paraId="2E6518C5" w14:textId="77777777" w:rsidTr="005E2FEA">
        <w:trPr>
          <w:cantSplit/>
          <w:trHeight w:val="113"/>
        </w:trPr>
        <w:tc>
          <w:tcPr>
            <w:tcW w:w="3587" w:type="dxa"/>
            <w:vAlign w:val="bottom"/>
          </w:tcPr>
          <w:p w14:paraId="06FCC0F6" w14:textId="77777777" w:rsidR="00BC6C5A" w:rsidRPr="00C62AA6" w:rsidRDefault="00BC6C5A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2983551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6C5A" w:rsidRPr="00C62AA6" w14:paraId="1AE02B27" w14:textId="77777777" w:rsidTr="005E2FEA">
        <w:trPr>
          <w:cantSplit/>
          <w:trHeight w:val="113"/>
        </w:trPr>
        <w:tc>
          <w:tcPr>
            <w:tcW w:w="3587" w:type="dxa"/>
            <w:vAlign w:val="bottom"/>
          </w:tcPr>
          <w:p w14:paraId="7774123B" w14:textId="77777777" w:rsidR="00BC6C5A" w:rsidRPr="00C62AA6" w:rsidRDefault="00BC6C5A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3AEC6B61" w14:textId="77777777" w:rsidR="00BC6C5A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C6C5A" w:rsidRPr="00C62AA6" w14:paraId="52BE84DE" w14:textId="77777777" w:rsidTr="005E2FEA">
        <w:trPr>
          <w:cantSplit/>
          <w:trHeight w:val="363"/>
        </w:trPr>
        <w:tc>
          <w:tcPr>
            <w:tcW w:w="3587" w:type="dxa"/>
            <w:vAlign w:val="bottom"/>
          </w:tcPr>
          <w:p w14:paraId="24E43283" w14:textId="77777777" w:rsidR="00BC6C5A" w:rsidRPr="00C62AA6" w:rsidRDefault="00BC6C5A" w:rsidP="00BC6C5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925" w:type="dxa"/>
          </w:tcPr>
          <w:p w14:paraId="6172A008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047" w:type="dxa"/>
            <w:gridSpan w:val="2"/>
          </w:tcPr>
          <w:p w14:paraId="057247F3" w14:textId="1E0974B8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12" w:type="dxa"/>
            <w:gridSpan w:val="2"/>
          </w:tcPr>
          <w:p w14:paraId="0C3EDE1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2DBD826" w14:textId="13F166A1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62A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4" w:type="dxa"/>
          </w:tcPr>
          <w:p w14:paraId="27000CF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7FD1294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6C5A" w:rsidRPr="00C62AA6" w14:paraId="7C926674" w14:textId="77777777" w:rsidTr="005E2FEA">
        <w:trPr>
          <w:cantSplit/>
          <w:trHeight w:val="379"/>
        </w:trPr>
        <w:tc>
          <w:tcPr>
            <w:tcW w:w="3587" w:type="dxa"/>
          </w:tcPr>
          <w:p w14:paraId="71FC0EF7" w14:textId="77777777" w:rsidR="00BC6C5A" w:rsidRPr="00C62AA6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925" w:type="dxa"/>
          </w:tcPr>
          <w:p w14:paraId="6DD6FD28" w14:textId="77777777" w:rsidR="00BC6C5A" w:rsidRPr="00C62AA6" w:rsidRDefault="00BC6C5A" w:rsidP="00BC6C5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9" w:type="dxa"/>
            <w:gridSpan w:val="8"/>
          </w:tcPr>
          <w:p w14:paraId="6BBAE93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C6C5A" w:rsidRPr="00C62AA6" w14:paraId="18FC1699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1771713F" w14:textId="200608A1" w:rsidR="00BC6C5A" w:rsidRPr="00C62AA6" w:rsidRDefault="00BC6C5A" w:rsidP="00BC6C5A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936" w:type="dxa"/>
            <w:gridSpan w:val="2"/>
          </w:tcPr>
          <w:p w14:paraId="7612302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2CE908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398B59C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320096E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BAA648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2DE660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35441C7C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19FBA415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936" w:type="dxa"/>
            <w:gridSpan w:val="2"/>
          </w:tcPr>
          <w:p w14:paraId="65D26B7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471395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6B10C7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13890A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212BCA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DB0B0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69786CA3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11059964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36" w:type="dxa"/>
            <w:gridSpan w:val="2"/>
          </w:tcPr>
          <w:p w14:paraId="1EDA4ABA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MMR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แต่ไม่เกิน </w:t>
            </w:r>
          </w:p>
        </w:tc>
        <w:tc>
          <w:tcPr>
            <w:tcW w:w="1036" w:type="dxa"/>
          </w:tcPr>
          <w:p w14:paraId="37717A4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176D55F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88843A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E97D30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187955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69561DB7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4BECA11A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4FED2DE6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ถัวเฉลี่ยของ</w:t>
            </w:r>
          </w:p>
        </w:tc>
        <w:tc>
          <w:tcPr>
            <w:tcW w:w="1036" w:type="dxa"/>
          </w:tcPr>
          <w:p w14:paraId="5906A705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6F425C2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FD74A1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1425E7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2E328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5B7D9B4C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27BEF529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63CFED26" w14:textId="7C18BD5A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ธนาคาร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แห่ง </w:t>
            </w:r>
          </w:p>
        </w:tc>
        <w:tc>
          <w:tcPr>
            <w:tcW w:w="1036" w:type="dxa"/>
          </w:tcPr>
          <w:p w14:paraId="3AC9C10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68FF8E9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F0E67F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6B817A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70F54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6949C6EA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7CBBA6F8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46017BAB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หักอัตราส่วนลด</w:t>
            </w:r>
          </w:p>
        </w:tc>
        <w:tc>
          <w:tcPr>
            <w:tcW w:w="1036" w:type="dxa"/>
          </w:tcPr>
          <w:p w14:paraId="41F22776" w14:textId="412465CE" w:rsidR="00BC6C5A" w:rsidRPr="00C62AA6" w:rsidRDefault="007F0795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94" w:type="dxa"/>
          </w:tcPr>
          <w:p w14:paraId="01E0B9A1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53E0E3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4" w:type="dxa"/>
          </w:tcPr>
          <w:p w14:paraId="58B3F45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B1FD29" w14:textId="54DEF624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651</w:t>
            </w:r>
          </w:p>
        </w:tc>
      </w:tr>
      <w:tr w:rsidR="00BC6C5A" w:rsidRPr="00C62AA6" w14:paraId="104858AE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4E60E19D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36" w:type="dxa"/>
            <w:gridSpan w:val="2"/>
          </w:tcPr>
          <w:p w14:paraId="75BC1F5F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</w:tcPr>
          <w:p w14:paraId="4D0C697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7036A7B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7BCCD4C5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C0B79E1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4FB7B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6C5A" w:rsidRPr="00C62AA6" w14:paraId="1A1C18D0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427EB339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36" w:type="dxa"/>
            <w:gridSpan w:val="2"/>
          </w:tcPr>
          <w:p w14:paraId="11AE6B66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36" w:type="dxa"/>
          </w:tcPr>
          <w:p w14:paraId="6B5AEBC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A14860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066150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740A12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7239B1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6AD66C28" w14:textId="77777777" w:rsidTr="005E2FEA">
        <w:trPr>
          <w:gridAfter w:val="1"/>
          <w:wAfter w:w="6" w:type="dxa"/>
          <w:cantSplit/>
          <w:trHeight w:val="270"/>
        </w:trPr>
        <w:tc>
          <w:tcPr>
            <w:tcW w:w="3587" w:type="dxa"/>
          </w:tcPr>
          <w:p w14:paraId="42F0B16A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36" w:type="dxa"/>
            <w:gridSpan w:val="2"/>
          </w:tcPr>
          <w:p w14:paraId="26D2FEC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left" w:pos="191"/>
                <w:tab w:val="left" w:pos="3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ส่วนลด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7851F3E" w14:textId="23C25B14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94" w:type="dxa"/>
          </w:tcPr>
          <w:p w14:paraId="190C462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06ECC5C1" w14:textId="3091CFE9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84" w:type="dxa"/>
          </w:tcPr>
          <w:p w14:paraId="446B205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CC41E97" w14:textId="026003B0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BC6C5A" w:rsidRPr="00C62AA6" w14:paraId="3A3C2BDF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3F002A8D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36" w:type="dxa"/>
            <w:gridSpan w:val="2"/>
          </w:tcPr>
          <w:p w14:paraId="046D2BFB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B3CFDF8" w14:textId="2AFD013F" w:rsidR="00BC6C5A" w:rsidRPr="00C62AA6" w:rsidRDefault="007F0795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BC6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194" w:type="dxa"/>
          </w:tcPr>
          <w:p w14:paraId="1DE7FF5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3C7EC1" w14:textId="068A0B52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583</w:t>
            </w:r>
          </w:p>
        </w:tc>
        <w:tc>
          <w:tcPr>
            <w:tcW w:w="184" w:type="dxa"/>
          </w:tcPr>
          <w:p w14:paraId="73D7A87F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368100A" w14:textId="3A0BA7F4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BC6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271</w:t>
            </w:r>
          </w:p>
        </w:tc>
      </w:tr>
      <w:tr w:rsidR="00BC6C5A" w:rsidRPr="00C62AA6" w14:paraId="4B1C5EB4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316BD47E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6" w:type="dxa"/>
            <w:gridSpan w:val="2"/>
          </w:tcPr>
          <w:p w14:paraId="10C3AE62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3E05997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dxa"/>
          </w:tcPr>
          <w:p w14:paraId="77DCC54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14:paraId="6B89930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7DA6A2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12748B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6C5A" w:rsidRPr="00C62AA6" w14:paraId="5453343C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1A6A0645" w14:textId="494A4D21" w:rsidR="00BC6C5A" w:rsidRPr="00C62AA6" w:rsidRDefault="00BC6C5A" w:rsidP="00BC6C5A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936" w:type="dxa"/>
            <w:gridSpan w:val="2"/>
          </w:tcPr>
          <w:p w14:paraId="707F479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DEAC42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274B51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254C6F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960E83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5BA3A1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501E90DF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1707BE43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936" w:type="dxa"/>
            <w:gridSpan w:val="2"/>
          </w:tcPr>
          <w:p w14:paraId="1F1AC95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1ABB10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2B334E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000085B1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F1584A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8E1092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3AAEC3C1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3FA8A110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36" w:type="dxa"/>
            <w:gridSpan w:val="2"/>
          </w:tcPr>
          <w:p w14:paraId="4337CBCA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MMR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แต่ไม่เกิน </w:t>
            </w:r>
          </w:p>
        </w:tc>
        <w:tc>
          <w:tcPr>
            <w:tcW w:w="1036" w:type="dxa"/>
          </w:tcPr>
          <w:p w14:paraId="4E91CA3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4A0784E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D82ABD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906749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7B30AB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2B7C02A8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5D98A292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43A1A49D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ถัวเฉลี่ยของ</w:t>
            </w:r>
          </w:p>
        </w:tc>
        <w:tc>
          <w:tcPr>
            <w:tcW w:w="1036" w:type="dxa"/>
          </w:tcPr>
          <w:p w14:paraId="2B34F241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293E6B9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AB1B69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EB60CE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18E7A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43E23363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4F7EACB7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49B4BF79" w14:textId="55441550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ธนาคาร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แห่ง </w:t>
            </w:r>
          </w:p>
        </w:tc>
        <w:tc>
          <w:tcPr>
            <w:tcW w:w="1036" w:type="dxa"/>
          </w:tcPr>
          <w:p w14:paraId="36225A6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5EF1F16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02C72F8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E75F99F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EF6247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58F48F89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57DA3980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69DCC9DA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หักอัตราส่วนลด</w:t>
            </w:r>
          </w:p>
        </w:tc>
        <w:tc>
          <w:tcPr>
            <w:tcW w:w="1036" w:type="dxa"/>
          </w:tcPr>
          <w:p w14:paraId="56388EAE" w14:textId="6ABEC86C" w:rsidR="00BC6C5A" w:rsidRPr="00C62AA6" w:rsidRDefault="007F0795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94" w:type="dxa"/>
          </w:tcPr>
          <w:p w14:paraId="52C684E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4E6382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4" w:type="dxa"/>
          </w:tcPr>
          <w:p w14:paraId="2F05625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9AC7EB" w14:textId="2B69B242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</w:p>
        </w:tc>
      </w:tr>
      <w:tr w:rsidR="00BC6C5A" w:rsidRPr="00C62AA6" w14:paraId="27F037EE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39335CB4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36" w:type="dxa"/>
            <w:gridSpan w:val="2"/>
          </w:tcPr>
          <w:p w14:paraId="02782861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</w:tcPr>
          <w:p w14:paraId="56B1D38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7F0D988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47A218E9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A28BC5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D8D856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6C5A" w:rsidRPr="00C62AA6" w14:paraId="71C470CD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459E7363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36" w:type="dxa"/>
            <w:gridSpan w:val="2"/>
          </w:tcPr>
          <w:p w14:paraId="6ABD7334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36" w:type="dxa"/>
          </w:tcPr>
          <w:p w14:paraId="00F994B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01CB0FD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662C73E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266D8A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92D36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C62AA6" w14:paraId="20EE3BEA" w14:textId="77777777" w:rsidTr="005E2FEA">
        <w:trPr>
          <w:gridAfter w:val="1"/>
          <w:wAfter w:w="6" w:type="dxa"/>
          <w:cantSplit/>
          <w:trHeight w:val="270"/>
        </w:trPr>
        <w:tc>
          <w:tcPr>
            <w:tcW w:w="3587" w:type="dxa"/>
          </w:tcPr>
          <w:p w14:paraId="182861A2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36" w:type="dxa"/>
            <w:gridSpan w:val="2"/>
          </w:tcPr>
          <w:p w14:paraId="603652C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left" w:pos="191"/>
                <w:tab w:val="left" w:pos="3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ส่วนลด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1173DB" w14:textId="40A322BA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4" w:type="dxa"/>
          </w:tcPr>
          <w:p w14:paraId="7B9665C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53CC9A74" w14:textId="1298F44D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</w:tcPr>
          <w:p w14:paraId="6B4E2F7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1804545" w14:textId="06AD0637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645</w:t>
            </w:r>
          </w:p>
        </w:tc>
      </w:tr>
      <w:tr w:rsidR="00BC6C5A" w:rsidRPr="00C62AA6" w14:paraId="58846A69" w14:textId="77777777" w:rsidTr="005E2FEA">
        <w:trPr>
          <w:gridAfter w:val="1"/>
          <w:wAfter w:w="6" w:type="dxa"/>
          <w:cantSplit/>
        </w:trPr>
        <w:tc>
          <w:tcPr>
            <w:tcW w:w="3587" w:type="dxa"/>
          </w:tcPr>
          <w:p w14:paraId="6E7D3D4C" w14:textId="77777777" w:rsidR="00BC6C5A" w:rsidRPr="00C62AA6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36" w:type="dxa"/>
            <w:gridSpan w:val="2"/>
          </w:tcPr>
          <w:p w14:paraId="55A57CC7" w14:textId="77777777" w:rsidR="00BC6C5A" w:rsidRPr="00C62AA6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8B0B4FC" w14:textId="005D98FC" w:rsidR="00BC6C5A" w:rsidRPr="00C62AA6" w:rsidRDefault="007F0795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BC6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194" w:type="dxa"/>
          </w:tcPr>
          <w:p w14:paraId="3E1C0775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56DA29" w14:textId="216BE577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</w:tcPr>
          <w:p w14:paraId="22FC3BC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18CFAF5" w14:textId="6CF7ED12" w:rsidR="00BC6C5A" w:rsidRPr="00C62AA6" w:rsidRDefault="007F0795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BC6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229</w:t>
            </w:r>
          </w:p>
        </w:tc>
      </w:tr>
    </w:tbl>
    <w:p w14:paraId="6AF31D14" w14:textId="77777777" w:rsidR="008E7594" w:rsidRPr="00C62AA6" w:rsidRDefault="008E7594"/>
    <w:p w14:paraId="0BAF676E" w14:textId="3FBE14D6" w:rsidR="00DE151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อัตราดอกเบี้ยที่แท้จริงของเงินกู้ยืมจากสถาบันการเงินและหุ้นกู้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962472" w:rsidRPr="00C62AA6">
        <w:rPr>
          <w:rFonts w:ascii="Angsana New" w:hAnsi="Angsana New"/>
          <w:sz w:val="30"/>
          <w:szCs w:val="30"/>
        </w:rPr>
        <w:t xml:space="preserve"> </w:t>
      </w:r>
      <w:r w:rsidR="00962472" w:rsidRPr="00C62AA6">
        <w:rPr>
          <w:rFonts w:ascii="Angsana New" w:hAnsi="Angsana New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และระยะเวลาที่ครบกำหนดชำระ ได้เปิดเผยไว้แล้วในหมายเหตุประกอบงบการเงินข้อ </w:t>
      </w:r>
      <w:r w:rsidR="007F0795" w:rsidRPr="007F0795">
        <w:rPr>
          <w:rFonts w:ascii="Angsana New" w:hAnsi="Angsana New"/>
          <w:sz w:val="30"/>
          <w:szCs w:val="30"/>
        </w:rPr>
        <w:t>18</w:t>
      </w:r>
    </w:p>
    <w:p w14:paraId="791B2195" w14:textId="77777777" w:rsidR="00233B0B" w:rsidRPr="00233B0B" w:rsidRDefault="00233B0B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C37504D" w14:textId="77777777" w:rsidR="00DE151E" w:rsidRPr="00C62AA6" w:rsidRDefault="00DE151E" w:rsidP="00AF622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2AA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1109F58" w14:textId="77777777" w:rsidR="00DE151E" w:rsidRPr="008502B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BDD919" w14:textId="77777777" w:rsidR="00742B10" w:rsidRPr="00C62AA6" w:rsidRDefault="00DE151E" w:rsidP="0074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ซึ่งเกิดจากการซื้อวัตถุดิบและเงินกู้ยืมระยะยาวที่เป็นสกุลเงินต่างประเทศ อย่างไรก็ตาม กลุ่มบริษัทได้ทำสัญญาซื้อขายเงินตราต่างประเทศล่วงหน้าบางส่วน เพื่อป้องกันความเสี่ยงของอัตราแลกเปลี่ยนในระยะสั้นตามความเหมาะสม</w:t>
      </w:r>
    </w:p>
    <w:p w14:paraId="7F3E5DBC" w14:textId="77777777" w:rsidR="00733C6E" w:rsidRPr="008502BE" w:rsidRDefault="00733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69EE458" w14:textId="7485DFB5" w:rsidR="00DE151E" w:rsidRPr="00C62AA6" w:rsidRDefault="00DE151E" w:rsidP="006B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FC53CF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C62AA6">
        <w:rPr>
          <w:rFonts w:ascii="Angsana New" w:hAnsi="Angsana New"/>
          <w:sz w:val="30"/>
          <w:szCs w:val="30"/>
          <w:cs/>
        </w:rPr>
        <w:t xml:space="preserve"> 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68AABEEF" w14:textId="77777777" w:rsidR="00DE151E" w:rsidRPr="008502BE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9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828"/>
        <w:gridCol w:w="1215"/>
        <w:gridCol w:w="27"/>
        <w:gridCol w:w="184"/>
        <w:gridCol w:w="1256"/>
        <w:gridCol w:w="180"/>
        <w:gridCol w:w="1260"/>
        <w:gridCol w:w="180"/>
        <w:gridCol w:w="1260"/>
      </w:tblGrid>
      <w:tr w:rsidR="00DE151E" w:rsidRPr="00C62AA6" w14:paraId="572CF207" w14:textId="77777777" w:rsidTr="001956AE">
        <w:trPr>
          <w:cantSplit/>
          <w:tblHeader/>
        </w:trPr>
        <w:tc>
          <w:tcPr>
            <w:tcW w:w="2907" w:type="dxa"/>
          </w:tcPr>
          <w:p w14:paraId="796BD526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28" w:type="dxa"/>
          </w:tcPr>
          <w:p w14:paraId="38DD1C73" w14:textId="77777777" w:rsidR="00DE151E" w:rsidRPr="00C62AA6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2" w:type="dxa"/>
            <w:gridSpan w:val="4"/>
          </w:tcPr>
          <w:p w14:paraId="1599352E" w14:textId="77777777" w:rsidR="00DE151E" w:rsidRPr="00C62AA6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62AA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199F18A" w14:textId="77777777" w:rsidR="00DE151E" w:rsidRPr="00C62AA6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D40E13" w14:textId="77777777" w:rsidR="00DE151E" w:rsidRPr="00C62AA6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1455" w:rsidRPr="00C62AA6" w14:paraId="60B98005" w14:textId="77777777" w:rsidTr="001956AE">
        <w:trPr>
          <w:cantSplit/>
          <w:tblHeader/>
        </w:trPr>
        <w:tc>
          <w:tcPr>
            <w:tcW w:w="2907" w:type="dxa"/>
          </w:tcPr>
          <w:p w14:paraId="724DCB95" w14:textId="77777777" w:rsidR="00431455" w:rsidRPr="00C62AA6" w:rsidRDefault="00431455" w:rsidP="00AF6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28" w:type="dxa"/>
          </w:tcPr>
          <w:p w14:paraId="2D88198D" w14:textId="33FE6814" w:rsidR="00431455" w:rsidRPr="00C62AA6" w:rsidRDefault="00431455" w:rsidP="00AF6226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59490AF7" w14:textId="21F858ED" w:rsidR="00431455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4" w:type="dxa"/>
          </w:tcPr>
          <w:p w14:paraId="62369047" w14:textId="77777777" w:rsidR="00431455" w:rsidRPr="00C62AA6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249D8DF" w14:textId="4BCA0D42" w:rsidR="00431455" w:rsidRPr="00C62AA6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4611BE20" w14:textId="77777777" w:rsidR="00431455" w:rsidRPr="00C62AA6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B7A6AB" w14:textId="50CE8BAF" w:rsidR="00431455" w:rsidRPr="00C62AA6" w:rsidRDefault="007F0795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6D81CE2D" w14:textId="77777777" w:rsidR="00431455" w:rsidRPr="00C62AA6" w:rsidRDefault="00431455" w:rsidP="00436B1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F8F4F" w14:textId="350A26F5" w:rsidR="00431455" w:rsidRPr="00C62AA6" w:rsidRDefault="007F0795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31455" w:rsidRPr="00C62AA6" w14:paraId="29209376" w14:textId="77777777" w:rsidTr="001956AE">
        <w:trPr>
          <w:cantSplit/>
        </w:trPr>
        <w:tc>
          <w:tcPr>
            <w:tcW w:w="2907" w:type="dxa"/>
          </w:tcPr>
          <w:p w14:paraId="4771341B" w14:textId="77777777" w:rsidR="00431455" w:rsidRPr="00C62AA6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5CE8C60D" w14:textId="77777777" w:rsidR="00431455" w:rsidRPr="00C62AA6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2" w:type="dxa"/>
            <w:gridSpan w:val="8"/>
          </w:tcPr>
          <w:p w14:paraId="6902BD2F" w14:textId="77777777" w:rsidR="00431455" w:rsidRPr="00C62AA6" w:rsidRDefault="00431455" w:rsidP="00AF622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2A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31455" w:rsidRPr="00C62AA6" w14:paraId="3E0A1B7C" w14:textId="77777777" w:rsidTr="001956AE">
        <w:trPr>
          <w:cantSplit/>
        </w:trPr>
        <w:tc>
          <w:tcPr>
            <w:tcW w:w="2907" w:type="dxa"/>
          </w:tcPr>
          <w:p w14:paraId="61C5D21C" w14:textId="77777777" w:rsidR="00431455" w:rsidRPr="00C62AA6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28" w:type="dxa"/>
          </w:tcPr>
          <w:p w14:paraId="7D1A5782" w14:textId="77777777" w:rsidR="00431455" w:rsidRPr="00C62AA6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69C002C" w14:textId="77777777" w:rsidR="00431455" w:rsidRPr="00C62AA6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59BF9231" w14:textId="77777777" w:rsidR="00431455" w:rsidRPr="00C62AA6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5584588" w14:textId="77777777" w:rsidR="00431455" w:rsidRPr="00C62AA6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70432E" w14:textId="77777777" w:rsidR="00431455" w:rsidRPr="00C62AA6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CE0E35" w14:textId="77777777" w:rsidR="00431455" w:rsidRPr="00C62AA6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03E092" w14:textId="77777777" w:rsidR="00431455" w:rsidRPr="00C62AA6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CB084C" w14:textId="77777777" w:rsidR="00431455" w:rsidRPr="00C62AA6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C53CF" w:rsidRPr="00C62AA6" w14:paraId="7F085257" w14:textId="77777777" w:rsidTr="001956AE">
        <w:trPr>
          <w:cantSplit/>
        </w:trPr>
        <w:tc>
          <w:tcPr>
            <w:tcW w:w="2907" w:type="dxa"/>
          </w:tcPr>
          <w:p w14:paraId="24CD2FA7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28" w:type="dxa"/>
          </w:tcPr>
          <w:p w14:paraId="6EA9D7B5" w14:textId="41EBA8D3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4C523E2" w14:textId="196AD3E9" w:rsidR="00FC53CF" w:rsidRPr="006C56B0" w:rsidRDefault="007F0795" w:rsidP="00C22BC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11" w:type="dxa"/>
            <w:gridSpan w:val="2"/>
            <w:vAlign w:val="bottom"/>
          </w:tcPr>
          <w:p w14:paraId="19FE4296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A4D31C9" w14:textId="692C9FBF" w:rsidR="00FC53CF" w:rsidRPr="006C56B0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FC5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0" w:type="dxa"/>
            <w:vAlign w:val="bottom"/>
          </w:tcPr>
          <w:p w14:paraId="0E7BB5D4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FB3645" w14:textId="1F1A25D6" w:rsidR="00FC53CF" w:rsidRPr="00C62AA6" w:rsidRDefault="007F0795" w:rsidP="00C22BC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  <w:vAlign w:val="bottom"/>
          </w:tcPr>
          <w:p w14:paraId="525DCE01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B4ED81" w14:textId="4A0C31C6" w:rsidR="00FC53CF" w:rsidRPr="00C62AA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FC5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648</w:t>
            </w:r>
          </w:p>
        </w:tc>
      </w:tr>
      <w:tr w:rsidR="00BC6C5A" w:rsidRPr="00C62AA6" w14:paraId="5E6004F9" w14:textId="77777777" w:rsidTr="001956AE">
        <w:trPr>
          <w:cantSplit/>
        </w:trPr>
        <w:tc>
          <w:tcPr>
            <w:tcW w:w="2907" w:type="dxa"/>
          </w:tcPr>
          <w:p w14:paraId="7D4BC3C5" w14:textId="77777777" w:rsidR="00BC6C5A" w:rsidRPr="00C62AA6" w:rsidRDefault="00BC6C5A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DF30C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28" w:type="dxa"/>
          </w:tcPr>
          <w:p w14:paraId="5EA2599F" w14:textId="08B86D2A" w:rsidR="00BC6C5A" w:rsidRDefault="00BC6C5A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55508BF" w14:textId="6CBEF214" w:rsidR="00BC6C5A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11" w:type="dxa"/>
            <w:gridSpan w:val="2"/>
            <w:vAlign w:val="bottom"/>
          </w:tcPr>
          <w:p w14:paraId="7A3D5502" w14:textId="77777777" w:rsidR="00BC6C5A" w:rsidRPr="00C62AA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DF334D3" w14:textId="77777777" w:rsidR="00BC6C5A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3E4950" w14:textId="77777777" w:rsidR="00BC6C5A" w:rsidRPr="00C62AA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8F408D" w14:textId="34ACBCF7" w:rsidR="00BC6C5A" w:rsidRPr="00C62AA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  <w:vAlign w:val="bottom"/>
          </w:tcPr>
          <w:p w14:paraId="08AC4DCC" w14:textId="77777777" w:rsidR="00BC6C5A" w:rsidRPr="00C62AA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31463A" w14:textId="77777777" w:rsidR="00BC6C5A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C53CF" w:rsidRPr="00C62AA6" w14:paraId="2BE88765" w14:textId="77777777" w:rsidTr="001956AE">
        <w:trPr>
          <w:cantSplit/>
        </w:trPr>
        <w:tc>
          <w:tcPr>
            <w:tcW w:w="2907" w:type="dxa"/>
          </w:tcPr>
          <w:p w14:paraId="24AB9F7F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8" w:type="dxa"/>
          </w:tcPr>
          <w:p w14:paraId="67129936" w14:textId="264094D0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F8C90CC" w14:textId="75F876C9" w:rsidR="00FC53CF" w:rsidRPr="00FB320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11" w:type="dxa"/>
            <w:gridSpan w:val="2"/>
            <w:vAlign w:val="bottom"/>
          </w:tcPr>
          <w:p w14:paraId="5E9BB654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6AE94A7" w14:textId="44DEFA8D" w:rsidR="00FC53CF" w:rsidRPr="00FB320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C53CF"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0" w:type="dxa"/>
            <w:vAlign w:val="bottom"/>
          </w:tcPr>
          <w:p w14:paraId="42897FDE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FB4024" w14:textId="098891B7" w:rsidR="00FC53CF" w:rsidRPr="00FB320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54D86C69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3CEFD" w14:textId="1B34B5E9" w:rsidR="00FC53CF" w:rsidRPr="00C62AA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C53CF"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FC53CF" w:rsidRPr="00C62AA6" w14:paraId="609BB8E7" w14:textId="77777777" w:rsidTr="001956AE">
        <w:trPr>
          <w:cantSplit/>
        </w:trPr>
        <w:tc>
          <w:tcPr>
            <w:tcW w:w="2907" w:type="dxa"/>
          </w:tcPr>
          <w:p w14:paraId="129EEC1C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28" w:type="dxa"/>
          </w:tcPr>
          <w:p w14:paraId="75D4AD69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B0D7AAB" w14:textId="5EC38F33" w:rsidR="00FC53CF" w:rsidRPr="00FB320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11" w:type="dxa"/>
            <w:gridSpan w:val="2"/>
            <w:vAlign w:val="bottom"/>
          </w:tcPr>
          <w:p w14:paraId="4F27F71E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B40239F" w14:textId="39C0AB50" w:rsidR="00FC53CF" w:rsidRPr="00FB320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0" w:type="dxa"/>
            <w:vAlign w:val="bottom"/>
          </w:tcPr>
          <w:p w14:paraId="76A36FE9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094616" w14:textId="3BF20113" w:rsidR="00FC53CF" w:rsidRPr="00FB320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39D2B15B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EAB12B" w14:textId="07B92BE4" w:rsidR="00FC53CF" w:rsidRPr="00C62AA6" w:rsidRDefault="007F0795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FC53CF" w:rsidRPr="00C62AA6" w14:paraId="4A5CCAC9" w14:textId="77777777" w:rsidTr="001956AE">
        <w:trPr>
          <w:cantSplit/>
        </w:trPr>
        <w:tc>
          <w:tcPr>
            <w:tcW w:w="2907" w:type="dxa"/>
          </w:tcPr>
          <w:p w14:paraId="5111608A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28" w:type="dxa"/>
          </w:tcPr>
          <w:p w14:paraId="22B17A2E" w14:textId="1699BE04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A90DB5" w14:textId="48BF3BD2" w:rsidR="00FC53CF" w:rsidRPr="00FB320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297F87D0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C89ECBD" w14:textId="01A3705A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4BCEA5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4394CA" w14:textId="340461EB" w:rsidR="00FC53CF" w:rsidRPr="00FB320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AFE52B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79005" w14:textId="59C82902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C53CF" w:rsidRPr="00C62AA6" w14:paraId="4BA65A5D" w14:textId="77777777" w:rsidTr="001956AE">
        <w:trPr>
          <w:cantSplit/>
        </w:trPr>
        <w:tc>
          <w:tcPr>
            <w:tcW w:w="2907" w:type="dxa"/>
          </w:tcPr>
          <w:p w14:paraId="64DC58FC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</w:tcPr>
          <w:p w14:paraId="744E9ED3" w14:textId="231B59C0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72FF858" w14:textId="5FC6E3C3" w:rsidR="00FC53CF" w:rsidRPr="00FB3206" w:rsidRDefault="00DF30C2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56570CD4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493F815" w14:textId="270CABB4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A11A05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6FE3DF" w14:textId="6842909A" w:rsidR="00FC53CF" w:rsidRPr="00FB320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85A25F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317D7" w14:textId="7769C393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C53CF" w:rsidRPr="00C62AA6" w14:paraId="02D7108B" w14:textId="77777777" w:rsidTr="001956AE">
        <w:trPr>
          <w:cantSplit/>
        </w:trPr>
        <w:tc>
          <w:tcPr>
            <w:tcW w:w="2907" w:type="dxa"/>
          </w:tcPr>
          <w:p w14:paraId="47E571A9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28" w:type="dxa"/>
          </w:tcPr>
          <w:p w14:paraId="48462BFF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712BA0A" w14:textId="395435AB" w:rsidR="00FC53CF" w:rsidRPr="00FB320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3477FAC2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79DBB83E" w14:textId="75760820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382592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064666" w14:textId="7AACD74C" w:rsidR="00FC53CF" w:rsidRPr="00FB3206" w:rsidRDefault="00BC6C5A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C7BAB5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526AC6" w14:textId="2E8CFC13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FB32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C53CF" w:rsidRPr="00C62AA6" w14:paraId="0207BCB4" w14:textId="77777777" w:rsidTr="001956AE">
        <w:trPr>
          <w:cantSplit/>
        </w:trPr>
        <w:tc>
          <w:tcPr>
            <w:tcW w:w="2907" w:type="dxa"/>
          </w:tcPr>
          <w:p w14:paraId="0FA24A1D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6001F50E" w14:textId="77777777" w:rsidR="00FC53CF" w:rsidRPr="00C62AA6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3059C" w14:textId="23C716F3" w:rsidR="00FC53CF" w:rsidRPr="00FB3206" w:rsidRDefault="00BC6C5A" w:rsidP="00C22BC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489AFE40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8A926" w14:textId="6A879BB1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32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FB32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558</w:t>
            </w:r>
            <w:r w:rsidRPr="00FB32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1E1715" w14:textId="77777777" w:rsidR="00FC53CF" w:rsidRPr="00FB320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85945" w14:textId="13A04499" w:rsidR="00FC53CF" w:rsidRPr="00FB3206" w:rsidRDefault="00BC6C5A" w:rsidP="00C22BC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358156" w14:textId="77777777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F8ED7" w14:textId="41A0A662" w:rsidR="00FC53CF" w:rsidRPr="00C62AA6" w:rsidRDefault="00FC53CF" w:rsidP="00FC53C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  <w:r w:rsidRPr="00FB32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13C76" w:rsidRPr="00C62AA6" w14:paraId="63AE4E77" w14:textId="77777777" w:rsidTr="001956AE">
        <w:trPr>
          <w:cantSplit/>
        </w:trPr>
        <w:tc>
          <w:tcPr>
            <w:tcW w:w="2907" w:type="dxa"/>
          </w:tcPr>
          <w:p w14:paraId="7DDEFCC2" w14:textId="77777777" w:rsidR="00413C76" w:rsidRPr="00C62AA6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สกุลอื่นๆ</w:t>
            </w:r>
          </w:p>
        </w:tc>
        <w:tc>
          <w:tcPr>
            <w:tcW w:w="828" w:type="dxa"/>
          </w:tcPr>
          <w:p w14:paraId="6E93A798" w14:textId="77777777" w:rsidR="00413C76" w:rsidRPr="00C62AA6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1917292" w14:textId="77777777" w:rsidR="00413C76" w:rsidRPr="00C62AA6" w:rsidRDefault="00413C76" w:rsidP="00413C7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33E52AB9" w14:textId="77777777" w:rsidR="00413C76" w:rsidRPr="00C62AA6" w:rsidRDefault="00413C76" w:rsidP="00413C7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9A4D352" w14:textId="77777777" w:rsidR="00413C76" w:rsidRPr="00C62AA6" w:rsidRDefault="00413C76" w:rsidP="00413C7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4BE201" w14:textId="77777777" w:rsidR="00413C76" w:rsidRPr="00C62AA6" w:rsidRDefault="00413C76" w:rsidP="00413C7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2A2BE2" w14:textId="77777777" w:rsidR="00413C76" w:rsidRPr="00C62AA6" w:rsidRDefault="00413C76" w:rsidP="00413C7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E2700A" w14:textId="77777777" w:rsidR="00413C76" w:rsidRPr="00C62AA6" w:rsidRDefault="00413C76" w:rsidP="00413C7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F121E6" w14:textId="77777777" w:rsidR="00413C76" w:rsidRPr="00C62AA6" w:rsidRDefault="00413C76" w:rsidP="00413C7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C62AA6" w14:paraId="19B6AA45" w14:textId="77777777" w:rsidTr="001956AE">
        <w:trPr>
          <w:cantSplit/>
        </w:trPr>
        <w:tc>
          <w:tcPr>
            <w:tcW w:w="2907" w:type="dxa"/>
          </w:tcPr>
          <w:p w14:paraId="31052A3C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28" w:type="dxa"/>
          </w:tcPr>
          <w:p w14:paraId="2E321511" w14:textId="6B4EDA5D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25EFBC6" w14:textId="4664242D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11" w:type="dxa"/>
            <w:gridSpan w:val="2"/>
            <w:vAlign w:val="bottom"/>
          </w:tcPr>
          <w:p w14:paraId="20EDC98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D58F76A" w14:textId="6A71EE09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918804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FD739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492FB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96078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6C5A" w:rsidRPr="00C62AA6" w14:paraId="18D14474" w14:textId="77777777" w:rsidTr="001956AE">
        <w:trPr>
          <w:cantSplit/>
        </w:trPr>
        <w:tc>
          <w:tcPr>
            <w:tcW w:w="2907" w:type="dxa"/>
          </w:tcPr>
          <w:p w14:paraId="0FAEE845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8" w:type="dxa"/>
          </w:tcPr>
          <w:p w14:paraId="44115251" w14:textId="4B1C03CA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78FD08E" w14:textId="014F0318" w:rsidR="00BC6C5A" w:rsidRPr="00AA7C77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11" w:type="dxa"/>
            <w:gridSpan w:val="2"/>
            <w:vAlign w:val="bottom"/>
          </w:tcPr>
          <w:p w14:paraId="1340BD57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5AC7FB5" w14:textId="70AC0603" w:rsidR="00BC6C5A" w:rsidRPr="00AA7C77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80" w:type="dxa"/>
            <w:vAlign w:val="bottom"/>
          </w:tcPr>
          <w:p w14:paraId="35AC1912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AAAF9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8DC75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25D109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6C5A" w:rsidRPr="00C62AA6" w14:paraId="233CA6BC" w14:textId="77777777" w:rsidTr="001956AE">
        <w:trPr>
          <w:cantSplit/>
        </w:trPr>
        <w:tc>
          <w:tcPr>
            <w:tcW w:w="2907" w:type="dxa"/>
          </w:tcPr>
          <w:p w14:paraId="2F3BC51F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28" w:type="dxa"/>
          </w:tcPr>
          <w:p w14:paraId="23060BD5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A00AE7D" w14:textId="519B734D" w:rsidR="00BC6C5A" w:rsidRPr="00AA7C77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11" w:type="dxa"/>
            <w:gridSpan w:val="2"/>
            <w:vAlign w:val="bottom"/>
          </w:tcPr>
          <w:p w14:paraId="4732CF85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350008E" w14:textId="5BA338FF" w:rsidR="00BC6C5A" w:rsidRPr="00AA7C77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2F31F5E5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30F69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6308F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5C7D39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6C5A" w:rsidRPr="00C62AA6" w14:paraId="54E96414" w14:textId="77777777" w:rsidTr="001956AE">
        <w:trPr>
          <w:cantSplit/>
        </w:trPr>
        <w:tc>
          <w:tcPr>
            <w:tcW w:w="2907" w:type="dxa"/>
          </w:tcPr>
          <w:p w14:paraId="68D54885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28" w:type="dxa"/>
          </w:tcPr>
          <w:p w14:paraId="594C086E" w14:textId="0CCA4CB4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54EC564D" w14:textId="38A51D18" w:rsidR="00BC6C5A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09B7A8DC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5D5AE13" w14:textId="77777777" w:rsidR="00BC6C5A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840AE8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A357B9" w14:textId="77777777" w:rsidR="00BC6C5A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92E33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1E13C6" w14:textId="77777777" w:rsidR="00BC6C5A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6C5A" w:rsidRPr="00C62AA6" w14:paraId="7F4EEE2A" w14:textId="77777777" w:rsidTr="001956AE">
        <w:trPr>
          <w:cantSplit/>
        </w:trPr>
        <w:tc>
          <w:tcPr>
            <w:tcW w:w="2907" w:type="dxa"/>
          </w:tcPr>
          <w:p w14:paraId="18B1393F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</w:tcPr>
          <w:p w14:paraId="61EDE187" w14:textId="47ED5395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DF1E85B" w14:textId="133A51C8" w:rsidR="00BC6C5A" w:rsidRPr="003518DB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446BF5FA" w14:textId="77777777" w:rsidR="00BC6C5A" w:rsidRPr="003518DB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CC848AA" w14:textId="2168BD68" w:rsidR="00BC6C5A" w:rsidRPr="003518DB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8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3518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98A196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7BCCD6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6E034F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81D82C" w14:textId="77777777" w:rsidR="00BC6C5A" w:rsidRPr="00AA7C77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6C5A" w:rsidRPr="00C62AA6" w14:paraId="07DEA5BD" w14:textId="77777777" w:rsidTr="001956AE">
        <w:trPr>
          <w:cantSplit/>
        </w:trPr>
        <w:tc>
          <w:tcPr>
            <w:tcW w:w="2907" w:type="dxa"/>
          </w:tcPr>
          <w:p w14:paraId="1213CDD4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28" w:type="dxa"/>
          </w:tcPr>
          <w:p w14:paraId="1CCBE834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597D07B" w14:textId="61F24731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3C25E45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4B689EC" w14:textId="64B3DEE4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D5D6CF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EA641" w14:textId="7D74BA64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5CEA65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991C47" w14:textId="213C8320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6C5A" w:rsidRPr="00C62AA6" w14:paraId="0EFF3EB4" w14:textId="77777777" w:rsidTr="001956AE">
        <w:trPr>
          <w:cantSplit/>
        </w:trPr>
        <w:tc>
          <w:tcPr>
            <w:tcW w:w="2907" w:type="dxa"/>
          </w:tcPr>
          <w:p w14:paraId="03890441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</w:tcPr>
          <w:p w14:paraId="3A74D4C1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2D139" w14:textId="0C3C30BB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11" w:type="dxa"/>
            <w:gridSpan w:val="2"/>
            <w:vAlign w:val="bottom"/>
          </w:tcPr>
          <w:p w14:paraId="7FF13AC4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860D8" w14:textId="108CBCE4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0" w:type="dxa"/>
            <w:vAlign w:val="bottom"/>
          </w:tcPr>
          <w:p w14:paraId="13583130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3B570" w14:textId="5F4BE718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34499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87077" w14:textId="3807A77E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C6C5A" w:rsidRPr="00C62AA6" w14:paraId="5FB8D97D" w14:textId="77777777" w:rsidTr="001956AE">
        <w:trPr>
          <w:cantSplit/>
        </w:trPr>
        <w:tc>
          <w:tcPr>
            <w:tcW w:w="2907" w:type="dxa"/>
          </w:tcPr>
          <w:p w14:paraId="71153F14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28" w:type="dxa"/>
          </w:tcPr>
          <w:p w14:paraId="5721CB3D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7ECF6E" w14:textId="6A271C57" w:rsidR="00BC6C5A" w:rsidRPr="00C62AA6" w:rsidRDefault="00BC6C5A" w:rsidP="00C22BC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09E89ADC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  <w:vAlign w:val="bottom"/>
          </w:tcPr>
          <w:p w14:paraId="3B89B2FA" w14:textId="1B362ECD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A3FE7B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669079" w14:textId="1D7B7762" w:rsidR="00BC6C5A" w:rsidRPr="00C62AA6" w:rsidRDefault="00BC6C5A" w:rsidP="00C22BC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C138FD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B4233D" w14:textId="330F15C5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C6C5A" w:rsidRPr="00C62AA6" w14:paraId="4C38D2ED" w14:textId="77777777" w:rsidTr="001956AE">
        <w:trPr>
          <w:cantSplit/>
        </w:trPr>
        <w:tc>
          <w:tcPr>
            <w:tcW w:w="2907" w:type="dxa"/>
          </w:tcPr>
          <w:p w14:paraId="517C73D7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สัญญาซื้อขายเงินต่างประเทศ</w:t>
            </w:r>
          </w:p>
        </w:tc>
        <w:tc>
          <w:tcPr>
            <w:tcW w:w="828" w:type="dxa"/>
          </w:tcPr>
          <w:p w14:paraId="2E74DA5F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EA2B21" w14:textId="274ECA20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11" w:type="dxa"/>
            <w:gridSpan w:val="2"/>
            <w:vAlign w:val="bottom"/>
          </w:tcPr>
          <w:p w14:paraId="598568C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E127C2D" w14:textId="26A31696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80" w:type="dxa"/>
            <w:vAlign w:val="bottom"/>
          </w:tcPr>
          <w:p w14:paraId="5632C647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ED7C6A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ADA8E" w14:textId="77777777" w:rsidR="00BC6C5A" w:rsidRPr="00C62AA6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F50BA" w14:textId="30B3342B" w:rsidR="00BC6C5A" w:rsidRPr="00C62AA6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C6C5A" w:rsidRPr="00C62AA6" w14:paraId="1EEDB9AF" w14:textId="77777777" w:rsidTr="001956AE">
        <w:trPr>
          <w:cantSplit/>
        </w:trPr>
        <w:tc>
          <w:tcPr>
            <w:tcW w:w="2907" w:type="dxa"/>
          </w:tcPr>
          <w:p w14:paraId="3B00A265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28" w:type="dxa"/>
          </w:tcPr>
          <w:p w14:paraId="2262BD6E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109FC67" w14:textId="5A24D5E8" w:rsidR="00BC6C5A" w:rsidRPr="003438A1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11" w:type="dxa"/>
            <w:gridSpan w:val="2"/>
            <w:vAlign w:val="bottom"/>
          </w:tcPr>
          <w:p w14:paraId="3724D449" w14:textId="77777777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AF0B855" w14:textId="162D5FFF" w:rsidR="00BC6C5A" w:rsidRPr="003438A1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80" w:type="dxa"/>
            <w:vAlign w:val="bottom"/>
          </w:tcPr>
          <w:p w14:paraId="1FDC571E" w14:textId="77777777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06E340" w14:textId="77777777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907C9" w14:textId="77777777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BC7552" w14:textId="1C77404F" w:rsidR="00BC6C5A" w:rsidRPr="003438A1" w:rsidRDefault="007F0795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C6C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</w:tr>
      <w:tr w:rsidR="00BC6C5A" w:rsidRPr="00C62AA6" w14:paraId="7D555698" w14:textId="77777777" w:rsidTr="001956AE">
        <w:trPr>
          <w:cantSplit/>
        </w:trPr>
        <w:tc>
          <w:tcPr>
            <w:tcW w:w="2907" w:type="dxa"/>
          </w:tcPr>
          <w:p w14:paraId="20F941D2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28" w:type="dxa"/>
          </w:tcPr>
          <w:p w14:paraId="155EE790" w14:textId="77777777" w:rsidR="00BC6C5A" w:rsidRPr="00C62AA6" w:rsidRDefault="00BC6C5A" w:rsidP="00BC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643B8" w14:textId="3C71C57A" w:rsidR="00BC6C5A" w:rsidRPr="003438A1" w:rsidRDefault="00BC6C5A" w:rsidP="00C22BC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vAlign w:val="bottom"/>
          </w:tcPr>
          <w:p w14:paraId="40C0E3D4" w14:textId="77777777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10AC4" w14:textId="23D099C0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</w:t>
            </w:r>
            <w:r w:rsidR="0075357E" w:rsidRPr="007535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436D75F" w14:textId="77777777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12D01" w14:textId="2C0CB7FE" w:rsidR="00BC6C5A" w:rsidRPr="003438A1" w:rsidRDefault="00C22BCC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984</w:t>
            </w:r>
            <w:r w:rsidR="00BC6C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5862DE" w14:textId="77777777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5C0E2" w14:textId="5913D4E8" w:rsidR="00BC6C5A" w:rsidRPr="003438A1" w:rsidRDefault="00BC6C5A" w:rsidP="00BC6C5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DE803C6" w14:textId="77777777" w:rsidR="00DB6368" w:rsidRDefault="00E801A7" w:rsidP="00E8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11D50B2F" w14:textId="77777777" w:rsidR="0016779D" w:rsidRDefault="0016779D" w:rsidP="00E8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E594D3" w14:textId="77777777" w:rsidR="00DE151E" w:rsidRPr="00C62AA6" w:rsidRDefault="00DB6368" w:rsidP="00E8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DE151E" w:rsidRPr="00C62AA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A8B50F2" w14:textId="77777777" w:rsidR="00DE151E" w:rsidRPr="00F8643C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DAD3C24" w14:textId="77777777" w:rsidR="00413C76" w:rsidRDefault="00DE151E" w:rsidP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2AA6">
        <w:rPr>
          <w:rFonts w:ascii="Angsana New" w:hAnsi="Angsana New"/>
          <w:sz w:val="30"/>
          <w:szCs w:val="30"/>
          <w:cs/>
        </w:rPr>
        <w:t>ความเสี่ยงทางด้านสินเชื่อคือ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 เนื่องจากกลุ่มบริษัทดำเนินธุรกิจกับลูกค้าที่เป็นบริษัทขนาดใหญ่ในกลุ่มอุตสาหกรรมปิโตรเลียมและไฟฟ้า</w:t>
      </w:r>
      <w:r w:rsidRPr="00C62AA6">
        <w:rPr>
          <w:rFonts w:ascii="Angsana New" w:hAnsi="Angsana New"/>
          <w:sz w:val="30"/>
          <w:szCs w:val="30"/>
        </w:rPr>
        <w:t xml:space="preserve"> </w:t>
      </w:r>
      <w:r w:rsidRPr="00C62AA6">
        <w:rPr>
          <w:rFonts w:ascii="Angsana New" w:hAnsi="Angsana New"/>
          <w:sz w:val="30"/>
          <w:szCs w:val="30"/>
          <w:cs/>
        </w:rPr>
        <w:t>และกำหนดให้มีการวางหลักประกันชั้นดีสำหรับลูกค้าอื่นๆ ทำให้กลุ่มบริษัทไม่มีความเสี่ยงที่เป็นสาระสำคัญด้านสินเชื่อกับบริษัทใดบริษัทหนึ่งหรือในกลุ่มของบริษัท</w:t>
      </w:r>
    </w:p>
    <w:p w14:paraId="09E8FE08" w14:textId="77777777" w:rsidR="00413C76" w:rsidRPr="00F8643C" w:rsidRDefault="00413C76" w:rsidP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A664149" w14:textId="77777777" w:rsidR="00DE151E" w:rsidRPr="00B377E0" w:rsidRDefault="00DE151E" w:rsidP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4FE37931" w14:textId="77777777" w:rsidR="00DE151E" w:rsidRPr="00F8643C" w:rsidRDefault="00DE151E" w:rsidP="008C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4AD2750" w14:textId="77777777" w:rsidR="00DE151E" w:rsidRPr="00B377E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B377E0">
        <w:rPr>
          <w:rFonts w:ascii="Angsana New" w:hAnsi="Angsana New"/>
          <w:sz w:val="30"/>
          <w:szCs w:val="30"/>
        </w:rPr>
        <w:t xml:space="preserve">        </w:t>
      </w:r>
      <w:r w:rsidRPr="00B377E0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1CA1216" w14:textId="77777777" w:rsidR="00DE151E" w:rsidRPr="00F8643C" w:rsidRDefault="00DE151E" w:rsidP="008C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024B0A8" w14:textId="77777777" w:rsidR="00A91DE1" w:rsidRPr="008E7947" w:rsidRDefault="00A91DE1" w:rsidP="00A91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8643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3A99EEA1" w14:textId="77777777" w:rsidR="00A91DE1" w:rsidRPr="00F8643C" w:rsidRDefault="00A91DE1" w:rsidP="008C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E6468E9" w14:textId="77777777" w:rsidR="00143AAB" w:rsidRPr="00746AEC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6AEC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14:paraId="2D1984FE" w14:textId="77777777" w:rsidR="00143AAB" w:rsidRPr="00F8643C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70FCFA7" w14:textId="77777777" w:rsidR="00143AAB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6AEC"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14:paraId="449E092B" w14:textId="77777777" w:rsidR="00F8643C" w:rsidRDefault="00F86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DD285BE" w14:textId="68AE4F2B" w:rsidR="00143AAB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สำหรับสินทรัพย์และหนี้สินทางการเงินอื่นนอกเหนือจากที่กล่าวข้างต้น</w:t>
      </w:r>
      <w:r w:rsidR="00113375">
        <w:rPr>
          <w:rFonts w:ascii="Angsana New" w:hAnsi="Angsana New" w:hint="cs"/>
          <w:sz w:val="30"/>
          <w:szCs w:val="30"/>
          <w:cs/>
        </w:rPr>
        <w:t>มี</w:t>
      </w:r>
      <w:r w:rsidRPr="008E7947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>และมูลค่าตามบัญชี</w:t>
      </w:r>
      <w:r w:rsidR="00113375">
        <w:rPr>
          <w:rFonts w:ascii="Angsana New" w:hAnsi="Angsana New" w:hint="cs"/>
          <w:sz w:val="30"/>
          <w:szCs w:val="30"/>
          <w:cs/>
        </w:rPr>
        <w:t xml:space="preserve"> </w:t>
      </w:r>
      <w:r w:rsidR="00113375" w:rsidRPr="008E794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="00113375" w:rsidRPr="008E7947">
        <w:rPr>
          <w:rFonts w:ascii="Angsana New" w:hAnsi="Angsana New"/>
          <w:sz w:val="30"/>
          <w:szCs w:val="30"/>
        </w:rPr>
        <w:t xml:space="preserve"> </w:t>
      </w:r>
      <w:r w:rsidR="00113375" w:rsidRPr="008E794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113375" w:rsidRPr="008E7947">
        <w:rPr>
          <w:rFonts w:ascii="Angsana New" w:hAnsi="Angsana New"/>
          <w:sz w:val="30"/>
          <w:szCs w:val="30"/>
        </w:rPr>
        <w:t xml:space="preserve"> </w:t>
      </w:r>
      <w:r w:rsidR="00113375" w:rsidRPr="008E7947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="000A7AF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</w:t>
      </w:r>
      <w:r w:rsidRPr="008E7947">
        <w:rPr>
          <w:rFonts w:ascii="Angsana New" w:hAnsi="Angsana New" w:hint="cs"/>
          <w:sz w:val="30"/>
          <w:szCs w:val="30"/>
          <w:cs/>
        </w:rPr>
        <w:t>ต่อไปนี้</w:t>
      </w:r>
    </w:p>
    <w:tbl>
      <w:tblPr>
        <w:tblpPr w:leftFromText="180" w:rightFromText="180" w:vertAnchor="text" w:horzAnchor="margin" w:tblpX="485" w:tblpY="183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90"/>
        <w:gridCol w:w="101"/>
        <w:gridCol w:w="1260"/>
        <w:gridCol w:w="180"/>
        <w:gridCol w:w="900"/>
        <w:gridCol w:w="180"/>
        <w:gridCol w:w="990"/>
        <w:gridCol w:w="180"/>
        <w:gridCol w:w="990"/>
        <w:gridCol w:w="180"/>
        <w:gridCol w:w="990"/>
      </w:tblGrid>
      <w:tr w:rsidR="001D77E9" w:rsidRPr="008E7947" w14:paraId="33C34AD4" w14:textId="77777777" w:rsidTr="00541557">
        <w:trPr>
          <w:trHeight w:val="363"/>
          <w:tblHeader/>
        </w:trPr>
        <w:tc>
          <w:tcPr>
            <w:tcW w:w="3409" w:type="dxa"/>
            <w:vMerge w:val="restart"/>
            <w:shd w:val="clear" w:color="auto" w:fill="auto"/>
            <w:vAlign w:val="bottom"/>
          </w:tcPr>
          <w:p w14:paraId="1061C309" w14:textId="77777777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  <w:gridSpan w:val="3"/>
          </w:tcPr>
          <w:p w14:paraId="1183F13C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DCA50C9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2589D529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77E9" w:rsidRPr="008E7947" w14:paraId="29DEBB28" w14:textId="77777777" w:rsidTr="00541557">
        <w:trPr>
          <w:trHeight w:val="363"/>
          <w:tblHeader/>
        </w:trPr>
        <w:tc>
          <w:tcPr>
            <w:tcW w:w="3409" w:type="dxa"/>
            <w:vMerge/>
            <w:shd w:val="clear" w:color="auto" w:fill="auto"/>
            <w:vAlign w:val="bottom"/>
          </w:tcPr>
          <w:p w14:paraId="661A850C" w14:textId="77777777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3"/>
          </w:tcPr>
          <w:p w14:paraId="226F1BFE" w14:textId="77777777" w:rsidR="001D77E9" w:rsidRPr="008E7947" w:rsidRDefault="001D77E9" w:rsidP="00A53C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  <w:r w:rsidR="00A53CEC"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B9191B4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F633C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77E9" w:rsidRPr="008E7947" w14:paraId="7769036B" w14:textId="77777777" w:rsidTr="00541557">
        <w:trPr>
          <w:trHeight w:val="363"/>
          <w:tblHeader/>
        </w:trPr>
        <w:tc>
          <w:tcPr>
            <w:tcW w:w="3409" w:type="dxa"/>
            <w:shd w:val="clear" w:color="auto" w:fill="auto"/>
            <w:vAlign w:val="bottom"/>
          </w:tcPr>
          <w:p w14:paraId="60BEB682" w14:textId="77777777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3"/>
          </w:tcPr>
          <w:p w14:paraId="0F6C9649" w14:textId="77777777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3CE2810" w14:textId="77777777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E3DAD6" w14:textId="38524A16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4F023C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157E02" w14:textId="49CE663D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8FCDC5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D5DD81" w14:textId="61A4EA3B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59F56A9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CC5F18" w14:textId="77777777" w:rsidR="001D77E9" w:rsidRPr="008E7947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77E9" w:rsidRPr="008E7947" w14:paraId="0940F84A" w14:textId="77777777" w:rsidTr="00541557">
        <w:trPr>
          <w:tblHeader/>
        </w:trPr>
        <w:tc>
          <w:tcPr>
            <w:tcW w:w="3409" w:type="dxa"/>
            <w:shd w:val="clear" w:color="auto" w:fill="auto"/>
          </w:tcPr>
          <w:p w14:paraId="12B508B3" w14:textId="77777777" w:rsidR="001D77E9" w:rsidRPr="008E7947" w:rsidRDefault="001D77E9" w:rsidP="00E719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gridSpan w:val="3"/>
          </w:tcPr>
          <w:p w14:paraId="461B7300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61794C7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71B35E99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77E9" w:rsidRPr="008E7947" w14:paraId="5289072A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1C81E728" w14:textId="266B01BD" w:rsidR="001D77E9" w:rsidRPr="008E7947" w:rsidRDefault="007F0795" w:rsidP="00E719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77E9" w:rsidRPr="008E7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D77E9" w:rsidRPr="008E7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1" w:type="dxa"/>
            <w:gridSpan w:val="3"/>
          </w:tcPr>
          <w:p w14:paraId="3E8DACD1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2BAC1C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769461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26F76C" w14:textId="77777777" w:rsidR="001D77E9" w:rsidRPr="008E7947" w:rsidRDefault="001D77E9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EECE30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68ED1E" w14:textId="77777777" w:rsidR="001D77E9" w:rsidRPr="008E7947" w:rsidRDefault="001D77E9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5D5E1A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F01337" w14:textId="77777777" w:rsidR="001D77E9" w:rsidRPr="008E7947" w:rsidRDefault="001D77E9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1E03EB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7E9" w:rsidRPr="008E7947" w14:paraId="6B17D1C4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6DE4CA52" w14:textId="77777777" w:rsidR="001D77E9" w:rsidRPr="008E7947" w:rsidRDefault="002D6D57" w:rsidP="00E7190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51" w:type="dxa"/>
            <w:gridSpan w:val="3"/>
          </w:tcPr>
          <w:p w14:paraId="7D32937D" w14:textId="77777777" w:rsidR="001D77E9" w:rsidRPr="008E7947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18510B3D" w14:textId="77777777" w:rsidR="001D77E9" w:rsidRPr="008E7947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828DB21" w14:textId="77777777" w:rsidR="001D77E9" w:rsidRPr="008E7947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26B7520" w14:textId="77777777" w:rsidR="001D77E9" w:rsidRPr="008E7947" w:rsidRDefault="001D77E9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F793B71" w14:textId="77777777" w:rsidR="001D77E9" w:rsidRPr="008E7947" w:rsidRDefault="001D77E9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8EA50B0" w14:textId="77777777" w:rsidR="001D77E9" w:rsidRPr="008E7947" w:rsidRDefault="001D77E9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0266CD9" w14:textId="77777777" w:rsidR="001D77E9" w:rsidRPr="008E7947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D2A6C70" w14:textId="77777777" w:rsidR="001D77E9" w:rsidRPr="008E7947" w:rsidRDefault="001D77E9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F8EF9F4" w14:textId="77777777" w:rsidR="001D77E9" w:rsidRPr="008E7947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D6D57" w:rsidRPr="008E7947" w14:paraId="6F2C53E9" w14:textId="77777777" w:rsidTr="00541557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0BD73B07" w14:textId="77777777" w:rsidR="002D6D57" w:rsidRDefault="002D6D57" w:rsidP="00E7190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5B002188" w14:textId="77777777" w:rsidR="002D6D57" w:rsidRPr="008E7947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F133BC5" w14:textId="77777777" w:rsidR="002D6D57" w:rsidRPr="008E7947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0FE8B47C" w14:textId="77777777" w:rsidR="002D6D57" w:rsidRPr="008E7947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D60AA33" w14:textId="77777777" w:rsidR="002D6D57" w:rsidRPr="008E7947" w:rsidRDefault="002D6D57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06E465D" w14:textId="77777777" w:rsidR="002D6D57" w:rsidRPr="008E7947" w:rsidRDefault="002D6D57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18E1D8D" w14:textId="77777777" w:rsidR="002D6D57" w:rsidRPr="008E7947" w:rsidRDefault="002D6D57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41073CE" w14:textId="77777777" w:rsidR="002D6D57" w:rsidRPr="008E7947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637678C" w14:textId="77777777" w:rsidR="002D6D57" w:rsidRPr="008E7947" w:rsidRDefault="002D6D57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68C4B2A" w14:textId="77777777" w:rsidR="002D6D57" w:rsidRPr="008E7947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D6D57" w:rsidRPr="008E7947" w14:paraId="007EFC48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129C00B1" w14:textId="77777777" w:rsidR="002D6D57" w:rsidRPr="008E7947" w:rsidRDefault="006921C1" w:rsidP="002D6D57">
            <w:pPr>
              <w:rPr>
                <w:rFonts w:cs="Cordia Ne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ตราสารทุนที่เป็นเงินลงทุน</w:t>
            </w:r>
            <w:r w:rsidR="002D6D57"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451" w:type="dxa"/>
            <w:gridSpan w:val="3"/>
            <w:vAlign w:val="bottom"/>
          </w:tcPr>
          <w:p w14:paraId="05D34146" w14:textId="1869BFBA" w:rsidR="002D6D57" w:rsidRPr="0016779D" w:rsidRDefault="007F0795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147BCC09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4F322F" w14:textId="3BF8A3EC" w:rsidR="002D6D57" w:rsidRPr="0016779D" w:rsidRDefault="007F0795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354528C4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9AC10" w14:textId="77777777" w:rsidR="002D6D57" w:rsidRPr="0016779D" w:rsidRDefault="00E01241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8AB8E0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E36C21" w14:textId="77777777" w:rsidR="002D6D57" w:rsidRPr="0016779D" w:rsidRDefault="00E01241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B7E01E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DA63C" w14:textId="64BC4D77" w:rsidR="002D6D57" w:rsidRPr="0016779D" w:rsidRDefault="007F0795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364</w:t>
            </w:r>
          </w:p>
        </w:tc>
      </w:tr>
      <w:tr w:rsidR="002D6D57" w:rsidRPr="008E7947" w14:paraId="6848FC9E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22A0F747" w14:textId="77777777" w:rsidR="002D6D57" w:rsidRDefault="002D6D57" w:rsidP="002D6D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="006921C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143B1D36" w14:textId="77777777" w:rsidR="002D6D57" w:rsidRPr="00746AEC" w:rsidRDefault="002D6D57" w:rsidP="002D6D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51" w:type="dxa"/>
            <w:gridSpan w:val="3"/>
            <w:vAlign w:val="bottom"/>
          </w:tcPr>
          <w:p w14:paraId="3ADC6B5C" w14:textId="2068DDA1" w:rsidR="002D6D57" w:rsidRPr="0016779D" w:rsidRDefault="007F0795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861E0F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</w:tcPr>
          <w:p w14:paraId="350F763C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37BACF" w14:textId="77777777" w:rsidR="002D6D57" w:rsidRPr="0016779D" w:rsidRDefault="00861E0F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0656F6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430B4F" w14:textId="31E6E46F" w:rsidR="002D6D57" w:rsidRPr="0016779D" w:rsidRDefault="007F0795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861E0F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14:paraId="7B15BDC5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1E3A3C" w14:textId="77777777" w:rsidR="002D6D57" w:rsidRPr="0016779D" w:rsidRDefault="00861E0F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ACD973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1EFFD2" w14:textId="1566B197" w:rsidR="002D6D57" w:rsidRPr="0016779D" w:rsidRDefault="007F0795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861E0F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</w:tr>
      <w:tr w:rsidR="00500A03" w:rsidRPr="008E7947" w14:paraId="218386C8" w14:textId="77777777" w:rsidTr="000E195B">
        <w:trPr>
          <w:trHeight w:val="363"/>
          <w:tblHeader/>
        </w:trPr>
        <w:tc>
          <w:tcPr>
            <w:tcW w:w="3409" w:type="dxa"/>
            <w:vMerge w:val="restart"/>
            <w:shd w:val="clear" w:color="auto" w:fill="auto"/>
            <w:vAlign w:val="bottom"/>
          </w:tcPr>
          <w:p w14:paraId="38BB3DF1" w14:textId="77777777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  <w:gridSpan w:val="3"/>
          </w:tcPr>
          <w:p w14:paraId="02442138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ABB0C95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44DE5C30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00A03" w:rsidRPr="008E7947" w14:paraId="4812863E" w14:textId="77777777" w:rsidTr="000E195B">
        <w:trPr>
          <w:trHeight w:val="363"/>
          <w:tblHeader/>
        </w:trPr>
        <w:tc>
          <w:tcPr>
            <w:tcW w:w="3409" w:type="dxa"/>
            <w:vMerge/>
            <w:shd w:val="clear" w:color="auto" w:fill="auto"/>
            <w:vAlign w:val="bottom"/>
          </w:tcPr>
          <w:p w14:paraId="4DD659AF" w14:textId="77777777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3"/>
          </w:tcPr>
          <w:p w14:paraId="333B5CCD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763F03B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3AD0D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0A03" w:rsidRPr="008E7947" w14:paraId="14958465" w14:textId="77777777" w:rsidTr="000E195B">
        <w:trPr>
          <w:trHeight w:val="363"/>
          <w:tblHeader/>
        </w:trPr>
        <w:tc>
          <w:tcPr>
            <w:tcW w:w="3409" w:type="dxa"/>
            <w:shd w:val="clear" w:color="auto" w:fill="auto"/>
            <w:vAlign w:val="bottom"/>
          </w:tcPr>
          <w:p w14:paraId="09B4CD0C" w14:textId="77777777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3"/>
          </w:tcPr>
          <w:p w14:paraId="782AF4A3" w14:textId="77777777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2F802A9" w14:textId="77777777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F8AC12C" w14:textId="135EEB66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9217C2B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4A54688" w14:textId="01A86024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38F78C4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18DB3C" w14:textId="1B2F55DA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E9F5314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430EA4" w14:textId="77777777" w:rsidR="00500A03" w:rsidRPr="008E7947" w:rsidRDefault="00500A03" w:rsidP="00500A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0A03" w:rsidRPr="008E7947" w14:paraId="633498D8" w14:textId="77777777" w:rsidTr="000E195B">
        <w:trPr>
          <w:tblHeader/>
        </w:trPr>
        <w:tc>
          <w:tcPr>
            <w:tcW w:w="3409" w:type="dxa"/>
            <w:shd w:val="clear" w:color="auto" w:fill="auto"/>
          </w:tcPr>
          <w:p w14:paraId="4704CFDD" w14:textId="77777777" w:rsidR="00500A03" w:rsidRPr="008E7947" w:rsidRDefault="00500A03" w:rsidP="00500A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gridSpan w:val="3"/>
          </w:tcPr>
          <w:p w14:paraId="1EA71B77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BD57754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174F95DA" w14:textId="77777777" w:rsidR="00500A03" w:rsidRPr="008E7947" w:rsidRDefault="00500A03" w:rsidP="00500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41557" w:rsidRPr="008E7947" w14:paraId="1F6F8981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5B92FFF4" w14:textId="77777777" w:rsidR="00541557" w:rsidRPr="008E7947" w:rsidRDefault="00541557" w:rsidP="005415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51" w:type="dxa"/>
            <w:gridSpan w:val="3"/>
          </w:tcPr>
          <w:p w14:paraId="317216EC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00E62911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18C20FAD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7E0108D" w14:textId="77777777" w:rsidR="00541557" w:rsidRPr="008E7947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9E7D91D" w14:textId="77777777" w:rsidR="00541557" w:rsidRPr="008E7947" w:rsidRDefault="00541557" w:rsidP="005415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E80EE45" w14:textId="77777777" w:rsidR="00541557" w:rsidRPr="008E7947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341CADF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E10A5F3" w14:textId="77777777" w:rsidR="00541557" w:rsidRPr="008E7947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FBB4C6C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541557" w:rsidRPr="008E7947" w14:paraId="34420358" w14:textId="77777777" w:rsidTr="00541557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14FACB2B" w14:textId="77777777" w:rsidR="00541557" w:rsidRDefault="00541557" w:rsidP="005415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ทางการเงินที่ไม่ได้วัดมูลค่าด้วย</w:t>
            </w:r>
          </w:p>
        </w:tc>
        <w:tc>
          <w:tcPr>
            <w:tcW w:w="1260" w:type="dxa"/>
          </w:tcPr>
          <w:p w14:paraId="7450F806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6148025A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228F206C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7DB8E06" w14:textId="77777777" w:rsidR="00541557" w:rsidRPr="008E7947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CE45E42" w14:textId="77777777" w:rsidR="00541557" w:rsidRPr="008E7947" w:rsidRDefault="00541557" w:rsidP="005415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0010144" w14:textId="77777777" w:rsidR="00541557" w:rsidRPr="008E7947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19A47C7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6C04800" w14:textId="77777777" w:rsidR="00541557" w:rsidRPr="008E7947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997165E" w14:textId="77777777" w:rsidR="00541557" w:rsidRPr="008E7947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541557" w:rsidRPr="008E7947" w14:paraId="7D63D735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63870FB9" w14:textId="77777777" w:rsidR="00541557" w:rsidRPr="008E7947" w:rsidRDefault="00541557" w:rsidP="00541557">
            <w:pPr>
              <w:tabs>
                <w:tab w:val="decimal" w:pos="510"/>
              </w:tabs>
              <w:ind w:left="180" w:hanging="180"/>
              <w:rPr>
                <w:rFonts w:cs="Cordia New"/>
                <w:b/>
                <w:bCs/>
                <w:i/>
                <w:i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451" w:type="dxa"/>
            <w:gridSpan w:val="3"/>
          </w:tcPr>
          <w:p w14:paraId="4F73145B" w14:textId="77777777" w:rsidR="00541557" w:rsidRPr="008C1CAE" w:rsidRDefault="00541557" w:rsidP="00541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0CE0D355" w14:textId="77777777" w:rsidR="00541557" w:rsidRPr="008C1CAE" w:rsidRDefault="00541557" w:rsidP="00541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818296A" w14:textId="77777777" w:rsidR="00541557" w:rsidRPr="008C1CAE" w:rsidRDefault="00541557" w:rsidP="00541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1F99090" w14:textId="77777777" w:rsidR="00541557" w:rsidRPr="008C1CAE" w:rsidRDefault="00541557" w:rsidP="00541557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E2BC1FA" w14:textId="77777777" w:rsidR="00541557" w:rsidRPr="008C1CAE" w:rsidRDefault="00541557" w:rsidP="005415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FBD493F" w14:textId="77777777" w:rsidR="00541557" w:rsidRPr="008C1CAE" w:rsidRDefault="00541557" w:rsidP="00541557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BAFBCEB" w14:textId="77777777" w:rsidR="00541557" w:rsidRPr="008C1CAE" w:rsidRDefault="00541557" w:rsidP="00541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EF64B4" w14:textId="77777777" w:rsidR="00541557" w:rsidRPr="008C1CAE" w:rsidRDefault="00541557" w:rsidP="00541557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DF7256F" w14:textId="77777777" w:rsidR="00541557" w:rsidRPr="008C1CAE" w:rsidRDefault="00541557" w:rsidP="005415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</w:tr>
      <w:tr w:rsidR="00541557" w:rsidRPr="008E7947" w14:paraId="63D548EF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7A43FBD2" w14:textId="77777777" w:rsidR="00541557" w:rsidRPr="008E7947" w:rsidRDefault="00541557" w:rsidP="005415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51" w:type="dxa"/>
            <w:gridSpan w:val="3"/>
            <w:vAlign w:val="bottom"/>
          </w:tcPr>
          <w:p w14:paraId="1D2092F7" w14:textId="61E06C1F" w:rsidR="00541557" w:rsidRPr="0016779D" w:rsidRDefault="00D027AD" w:rsidP="00833DF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B2C1F6" w14:textId="77777777" w:rsidR="00541557" w:rsidRPr="0016779D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C79EA2" w14:textId="77777777" w:rsidR="00541557" w:rsidRPr="0016779D" w:rsidRDefault="00D027AD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1D8365" w14:textId="77777777" w:rsidR="00541557" w:rsidRPr="0016779D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5468BA9" w14:textId="7D7226C7" w:rsidR="00541557" w:rsidRPr="0016779D" w:rsidRDefault="00DF30C2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 w:rsidR="00D027AD" w:rsidRPr="0016779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68C7A9" w14:textId="77777777" w:rsidR="00541557" w:rsidRPr="0016779D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C05C37" w14:textId="77777777" w:rsidR="00541557" w:rsidRPr="0016779D" w:rsidRDefault="00D027AD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9E57D6" w14:textId="77777777" w:rsidR="00541557" w:rsidRPr="0016779D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F9C8CDF" w14:textId="710416DA" w:rsidR="00541557" w:rsidRPr="0016779D" w:rsidRDefault="00DF30C2" w:rsidP="0054155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833DF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357E" w:rsidRPr="00833DF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77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795" w:rsidRPr="00833DF6">
              <w:rPr>
                <w:rFonts w:ascii="Angsana New" w:hAnsi="Angsana New" w:cs="Angsana New"/>
                <w:sz w:val="30"/>
                <w:szCs w:val="30"/>
              </w:rPr>
              <w:t>546</w:t>
            </w:r>
            <w:r w:rsidR="00D027AD" w:rsidRPr="0016779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1557" w:rsidRPr="008E7947" w14:paraId="01B0839D" w14:textId="77777777" w:rsidTr="00541557">
        <w:trPr>
          <w:cantSplit/>
        </w:trPr>
        <w:tc>
          <w:tcPr>
            <w:tcW w:w="3499" w:type="dxa"/>
            <w:gridSpan w:val="2"/>
            <w:shd w:val="clear" w:color="auto" w:fill="auto"/>
          </w:tcPr>
          <w:p w14:paraId="085BF7D5" w14:textId="77777777" w:rsidR="00541557" w:rsidRPr="0016779D" w:rsidRDefault="00541557" w:rsidP="005415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779D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1" w:type="dxa"/>
            <w:gridSpan w:val="2"/>
          </w:tcPr>
          <w:p w14:paraId="4B3F5549" w14:textId="6AD12209" w:rsidR="00541557" w:rsidRPr="0016779D" w:rsidRDefault="00DE45A0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B7A01E" w14:textId="77777777" w:rsidR="00541557" w:rsidRPr="0016779D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868D7E" w14:textId="77777777" w:rsidR="00541557" w:rsidRPr="0016779D" w:rsidRDefault="002C4275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EEF882" w14:textId="77777777" w:rsidR="00541557" w:rsidRPr="0016779D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8C075FC" w14:textId="599DB0AF" w:rsidR="00541557" w:rsidRPr="0016779D" w:rsidRDefault="00DE45A0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7B0774" w14:textId="77777777" w:rsidR="00541557" w:rsidRPr="0016779D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D9F535" w14:textId="77777777" w:rsidR="00541557" w:rsidRPr="0016779D" w:rsidRDefault="002C4275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A0ED10" w14:textId="77777777" w:rsidR="00541557" w:rsidRPr="0016779D" w:rsidRDefault="00541557" w:rsidP="005415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8B34D7D" w14:textId="5F202136" w:rsidR="00541557" w:rsidRPr="0016779D" w:rsidRDefault="00DE45A0" w:rsidP="0054155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16779D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16779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1557" w:rsidRPr="008E7947" w14:paraId="6990902C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6BB5D149" w14:textId="77777777" w:rsidR="00541557" w:rsidRPr="00746AEC" w:rsidRDefault="00541557" w:rsidP="005415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46AEC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46AEC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392AC0A7" w14:textId="77777777" w:rsidR="00541557" w:rsidRPr="00746AEC" w:rsidRDefault="00541557" w:rsidP="005415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6AEC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51" w:type="dxa"/>
            <w:gridSpan w:val="3"/>
            <w:vAlign w:val="bottom"/>
          </w:tcPr>
          <w:p w14:paraId="382D9D10" w14:textId="77777777" w:rsidR="00541557" w:rsidRPr="0016779D" w:rsidRDefault="009E3AF1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EF32D9" w14:textId="77777777" w:rsidR="00541557" w:rsidRPr="0016779D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7E85FA" w14:textId="77777777" w:rsidR="00541557" w:rsidRPr="00833DF6" w:rsidRDefault="009E3AF1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3D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E684CF" w14:textId="77777777" w:rsidR="00541557" w:rsidRPr="0016779D" w:rsidRDefault="00541557" w:rsidP="00541557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81F3DC" w14:textId="681ED2B3" w:rsidR="00541557" w:rsidRPr="0016779D" w:rsidRDefault="007F0795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74FFA8" w14:textId="77777777" w:rsidR="00541557" w:rsidRPr="0016779D" w:rsidRDefault="00541557" w:rsidP="0054155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0CDD7" w14:textId="77777777" w:rsidR="00541557" w:rsidRPr="0016779D" w:rsidRDefault="009E3AF1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563AF" w14:textId="77777777" w:rsidR="00541557" w:rsidRPr="0016779D" w:rsidRDefault="00541557" w:rsidP="0054155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DFB5A" w14:textId="0EA0EEB1" w:rsidR="00541557" w:rsidRPr="0016779D" w:rsidRDefault="007F0795" w:rsidP="0054155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541557" w:rsidRPr="008E7947" w14:paraId="6B063320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69F7D826" w14:textId="77777777" w:rsidR="00541557" w:rsidRDefault="00541557" w:rsidP="0054155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</w:t>
            </w:r>
          </w:p>
          <w:p w14:paraId="642C26C8" w14:textId="77777777" w:rsidR="00541557" w:rsidRPr="008E7947" w:rsidRDefault="00541557" w:rsidP="0054155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</w:t>
            </w:r>
          </w:p>
        </w:tc>
        <w:tc>
          <w:tcPr>
            <w:tcW w:w="1451" w:type="dxa"/>
            <w:gridSpan w:val="3"/>
            <w:vAlign w:val="bottom"/>
          </w:tcPr>
          <w:p w14:paraId="0CD8C5F6" w14:textId="3C86BE56" w:rsidR="00541557" w:rsidRPr="0016779D" w:rsidRDefault="007F0795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lang w:val="en-US" w:bidi="th-TH"/>
              </w:rPr>
            </w:pPr>
            <w:r w:rsidRPr="0016779D">
              <w:rPr>
                <w:lang w:val="en-US" w:bidi="th-TH"/>
              </w:rPr>
              <w:t>185</w:t>
            </w:r>
          </w:p>
        </w:tc>
        <w:tc>
          <w:tcPr>
            <w:tcW w:w="180" w:type="dxa"/>
            <w:vAlign w:val="bottom"/>
          </w:tcPr>
          <w:p w14:paraId="732F3925" w14:textId="77777777" w:rsidR="00541557" w:rsidRPr="0016779D" w:rsidRDefault="00541557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B024EB" w14:textId="77777777" w:rsidR="00541557" w:rsidRPr="0016779D" w:rsidRDefault="00DB3F1F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53B8B" w14:textId="77777777" w:rsidR="00541557" w:rsidRPr="0016779D" w:rsidRDefault="00541557" w:rsidP="00541557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49F3D3" w14:textId="2761B472" w:rsidR="00541557" w:rsidRPr="0016779D" w:rsidRDefault="007F0795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1BC591" w14:textId="77777777" w:rsidR="00541557" w:rsidRPr="0016779D" w:rsidRDefault="00541557" w:rsidP="0054155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6F782" w14:textId="77777777" w:rsidR="00541557" w:rsidRPr="0016779D" w:rsidRDefault="00DB3F1F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21A08" w14:textId="77777777" w:rsidR="00541557" w:rsidRPr="0016779D" w:rsidRDefault="00541557" w:rsidP="0054155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AD93A7" w14:textId="3C088474" w:rsidR="00541557" w:rsidRPr="00833DF6" w:rsidRDefault="007F0795" w:rsidP="00833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0694E" w:rsidRPr="008E7947" w14:paraId="2BBCBD64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5B1888ED" w14:textId="77777777" w:rsidR="0030694E" w:rsidRDefault="0030694E" w:rsidP="0054155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5749E5DB" w14:textId="77777777" w:rsidR="0030694E" w:rsidRPr="0016779D" w:rsidRDefault="0030694E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03E2C4" w14:textId="77777777" w:rsidR="0030694E" w:rsidRPr="0016779D" w:rsidRDefault="0030694E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1F5BBC" w14:textId="77777777" w:rsidR="0030694E" w:rsidRPr="0016779D" w:rsidRDefault="0030694E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0F0FAB" w14:textId="77777777" w:rsidR="0030694E" w:rsidRPr="0016779D" w:rsidRDefault="0030694E" w:rsidP="00541557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8DAD4" w14:textId="77777777" w:rsidR="0030694E" w:rsidRPr="0016779D" w:rsidRDefault="0030694E" w:rsidP="005415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4FCA56" w14:textId="77777777" w:rsidR="0030694E" w:rsidRPr="0016779D" w:rsidRDefault="0030694E" w:rsidP="0054155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121E7C" w14:textId="77777777" w:rsidR="0030694E" w:rsidRPr="0016779D" w:rsidRDefault="0030694E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83B57" w14:textId="77777777" w:rsidR="0030694E" w:rsidRPr="0016779D" w:rsidRDefault="0030694E" w:rsidP="0054155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79263C" w14:textId="77777777" w:rsidR="0030694E" w:rsidRPr="00833DF6" w:rsidRDefault="0030694E" w:rsidP="00833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D6D57" w:rsidRPr="008E7947" w14:paraId="32103EEE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16C22E56" w14:textId="2A3E97B1" w:rsidR="002D6D57" w:rsidRPr="008E7947" w:rsidRDefault="007F0795" w:rsidP="002D6D5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D6D57" w:rsidRPr="008E7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D6D57" w:rsidRPr="008E7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51" w:type="dxa"/>
            <w:gridSpan w:val="3"/>
          </w:tcPr>
          <w:p w14:paraId="32786898" w14:textId="77777777" w:rsidR="002D6D57" w:rsidRPr="0016779D" w:rsidRDefault="002D6D57" w:rsidP="002D6D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15068" w14:textId="77777777" w:rsidR="002D6D57" w:rsidRPr="0016779D" w:rsidRDefault="002D6D57" w:rsidP="002D6D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8680AB" w14:textId="77777777" w:rsidR="002D6D57" w:rsidRPr="0016779D" w:rsidRDefault="002D6D57" w:rsidP="002D6D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03069F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21EE30" w14:textId="77777777" w:rsidR="002D6D57" w:rsidRPr="0016779D" w:rsidRDefault="002D6D57" w:rsidP="002D6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BB54A0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A1F8B" w14:textId="77777777" w:rsidR="002D6D57" w:rsidRPr="0016779D" w:rsidRDefault="002D6D57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88F1C8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08CA5" w14:textId="77777777" w:rsidR="002D6D57" w:rsidRPr="00833DF6" w:rsidRDefault="002D6D57" w:rsidP="00833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D6D57" w:rsidRPr="008E7947" w14:paraId="51EC3866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344AF1A6" w14:textId="77777777" w:rsidR="002D6D57" w:rsidRPr="008E7947" w:rsidRDefault="002D6D57" w:rsidP="002D6D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51" w:type="dxa"/>
            <w:gridSpan w:val="3"/>
          </w:tcPr>
          <w:p w14:paraId="3A254832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434F664E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58148465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627EA2A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44F0E12" w14:textId="77777777" w:rsidR="002D6D57" w:rsidRPr="0016779D" w:rsidRDefault="002D6D57" w:rsidP="002D6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47DBA6F3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0A08D05" w14:textId="77777777" w:rsidR="002D6D57" w:rsidRPr="00833DF6" w:rsidRDefault="002D6D57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4EE35D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F754BDC" w14:textId="77777777" w:rsidR="002D6D57" w:rsidRPr="00833DF6" w:rsidRDefault="002D6D57" w:rsidP="00833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D6D57" w:rsidRPr="008E7947" w14:paraId="5D480771" w14:textId="77777777" w:rsidTr="00541557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6E3C7619" w14:textId="77777777" w:rsidR="002D6D57" w:rsidRPr="0016779D" w:rsidRDefault="002D6D57" w:rsidP="002D6D5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77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208B7D24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24CA2D3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10F3CD6" w14:textId="77777777" w:rsidR="002D6D57" w:rsidRPr="0016779D" w:rsidRDefault="002D6D57" w:rsidP="002D6D5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709DC2D1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F47CD79" w14:textId="77777777" w:rsidR="002D6D57" w:rsidRPr="0016779D" w:rsidRDefault="002D6D57" w:rsidP="002D6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30A29D69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97D81C2" w14:textId="77777777" w:rsidR="002D6D57" w:rsidRPr="00833DF6" w:rsidRDefault="002D6D57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E7EDA9" w14:textId="77777777" w:rsidR="002D6D57" w:rsidRPr="0016779D" w:rsidRDefault="002D6D57" w:rsidP="002D6D5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2951B5F" w14:textId="77777777" w:rsidR="002D6D57" w:rsidRPr="00833DF6" w:rsidRDefault="002D6D57" w:rsidP="00833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43F1A" w:rsidRPr="008E7947" w14:paraId="1098AF78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2F5264AD" w14:textId="77777777" w:rsidR="00643F1A" w:rsidRPr="008E7947" w:rsidRDefault="00643F1A" w:rsidP="00643F1A">
            <w:pPr>
              <w:rPr>
                <w:rFonts w:cs="Cordia New"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 w:rsidR="006921C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451" w:type="dxa"/>
            <w:gridSpan w:val="3"/>
            <w:vAlign w:val="bottom"/>
          </w:tcPr>
          <w:p w14:paraId="06ED0689" w14:textId="4FF52DC2" w:rsidR="00643F1A" w:rsidRPr="0016779D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4E206666" w14:textId="77777777" w:rsidR="00643F1A" w:rsidRPr="0016779D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52C79" w14:textId="0DC1D55D" w:rsidR="00643F1A" w:rsidRPr="0016779D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0" w:type="dxa"/>
            <w:shd w:val="clear" w:color="auto" w:fill="auto"/>
          </w:tcPr>
          <w:p w14:paraId="7D87FA7D" w14:textId="77777777" w:rsidR="00643F1A" w:rsidRPr="0016779D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A19A20" w14:textId="77777777" w:rsidR="00643F1A" w:rsidRPr="0016779D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A29C43" w14:textId="77777777" w:rsidR="00643F1A" w:rsidRPr="0016779D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5179A0" w14:textId="77777777" w:rsidR="00643F1A" w:rsidRPr="00833DF6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D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B3CD50" w14:textId="77777777" w:rsidR="00643F1A" w:rsidRPr="0016779D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835E6" w14:textId="3878E642" w:rsidR="00643F1A" w:rsidRPr="0016779D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</w:tr>
      <w:tr w:rsidR="00643F1A" w:rsidRPr="008E7947" w14:paraId="59C287FC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4C904C2F" w14:textId="77777777" w:rsidR="00643F1A" w:rsidRDefault="00643F1A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="006921C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56C78CC0" w14:textId="77777777" w:rsidR="00643F1A" w:rsidRPr="008E7947" w:rsidRDefault="00643F1A" w:rsidP="00643F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51" w:type="dxa"/>
            <w:gridSpan w:val="3"/>
            <w:vAlign w:val="bottom"/>
          </w:tcPr>
          <w:p w14:paraId="406F8E3F" w14:textId="50F067B0" w:rsidR="00643F1A" w:rsidRPr="0016779D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12B0E154" w14:textId="77777777" w:rsidR="00643F1A" w:rsidRPr="0016779D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11036" w14:textId="77777777" w:rsidR="00643F1A" w:rsidRPr="0016779D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7A009" w14:textId="77777777" w:rsidR="00643F1A" w:rsidRPr="0016779D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E370DA" w14:textId="3C9A8BF8" w:rsidR="00643F1A" w:rsidRPr="0016779D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266D5781" w14:textId="77777777" w:rsidR="00643F1A" w:rsidRPr="0016779D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2B087" w14:textId="77777777" w:rsidR="00643F1A" w:rsidRPr="00833DF6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D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FAFB85" w14:textId="77777777" w:rsidR="00643F1A" w:rsidRPr="0016779D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FD3F0" w14:textId="3C0DE847" w:rsidR="00643F1A" w:rsidRPr="0016779D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77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</w:tr>
      <w:tr w:rsidR="00DF00B7" w:rsidRPr="008E7947" w14:paraId="433629F1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16E7BAAC" w14:textId="77777777" w:rsidR="00DF00B7" w:rsidRDefault="00DF00B7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52F11015" w14:textId="77777777" w:rsidR="00DF00B7" w:rsidRPr="0016779D" w:rsidRDefault="00DF00B7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502C6EE" w14:textId="77777777" w:rsidR="00DF00B7" w:rsidRPr="0016779D" w:rsidRDefault="00DF00B7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964F02" w14:textId="77777777" w:rsidR="00DF00B7" w:rsidRPr="0016779D" w:rsidRDefault="00DF00B7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61E28E" w14:textId="77777777" w:rsidR="00DF00B7" w:rsidRPr="0016779D" w:rsidRDefault="00DF00B7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3D51D4" w14:textId="77777777" w:rsidR="00DF00B7" w:rsidRPr="0016779D" w:rsidRDefault="00DF00B7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790F9A" w14:textId="77777777" w:rsidR="00DF00B7" w:rsidRPr="0016779D" w:rsidRDefault="00DF00B7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85BC3" w14:textId="77777777" w:rsidR="00DF00B7" w:rsidRPr="00833DF6" w:rsidRDefault="00DF00B7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C5395C" w14:textId="77777777" w:rsidR="00DF00B7" w:rsidRPr="0016779D" w:rsidRDefault="00DF00B7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63905" w14:textId="77777777" w:rsidR="00DF00B7" w:rsidRPr="0016779D" w:rsidRDefault="00DF00B7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43F1A" w:rsidRPr="008E7947" w14:paraId="66F035D2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0FF3D413" w14:textId="77777777" w:rsidR="00643F1A" w:rsidRPr="008E7947" w:rsidRDefault="00643F1A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51" w:type="dxa"/>
            <w:gridSpan w:val="3"/>
          </w:tcPr>
          <w:p w14:paraId="181BA85C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78168186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1273E30D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2DA1675" w14:textId="77777777" w:rsidR="00643F1A" w:rsidRPr="008E7947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39C4AD8" w14:textId="77777777" w:rsidR="00643F1A" w:rsidRPr="008E7947" w:rsidRDefault="00643F1A" w:rsidP="00643F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DEFE6C3" w14:textId="77777777" w:rsidR="00643F1A" w:rsidRPr="008E7947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7748A58" w14:textId="77777777" w:rsidR="00643F1A" w:rsidRPr="00833DF6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EC0F72" w14:textId="77777777" w:rsidR="00643F1A" w:rsidRPr="008E7947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71976D2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643F1A" w:rsidRPr="008E7947" w14:paraId="7047D50B" w14:textId="77777777" w:rsidTr="00541557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284DA9D5" w14:textId="77777777" w:rsidR="00643F1A" w:rsidRDefault="00643F1A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ทางการเงินที่ไม่ได้วัดมูลค่าด้วย</w:t>
            </w:r>
          </w:p>
        </w:tc>
        <w:tc>
          <w:tcPr>
            <w:tcW w:w="1260" w:type="dxa"/>
          </w:tcPr>
          <w:p w14:paraId="46792379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3052C3A8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228D0AE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2DA9C72" w14:textId="77777777" w:rsidR="00643F1A" w:rsidRPr="008E7947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7B0975C" w14:textId="77777777" w:rsidR="00643F1A" w:rsidRPr="008E7947" w:rsidRDefault="00643F1A" w:rsidP="00643F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CAB6503" w14:textId="77777777" w:rsidR="00643F1A" w:rsidRPr="008E7947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64EED99" w14:textId="77777777" w:rsidR="00643F1A" w:rsidRPr="00833DF6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FDC154" w14:textId="77777777" w:rsidR="00643F1A" w:rsidRPr="008E7947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DEE7693" w14:textId="77777777" w:rsidR="00643F1A" w:rsidRPr="008E7947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643F1A" w:rsidRPr="008E7947" w14:paraId="4051DF20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0EC4F9B7" w14:textId="77777777" w:rsidR="00643F1A" w:rsidRPr="008E7947" w:rsidRDefault="00643F1A" w:rsidP="00643F1A">
            <w:pPr>
              <w:tabs>
                <w:tab w:val="decimal" w:pos="510"/>
              </w:tabs>
              <w:ind w:left="180" w:hanging="180"/>
              <w:rPr>
                <w:rFonts w:cs="Cordia New"/>
                <w:b/>
                <w:bCs/>
                <w:i/>
                <w:i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451" w:type="dxa"/>
            <w:gridSpan w:val="3"/>
          </w:tcPr>
          <w:p w14:paraId="35AC988E" w14:textId="77777777" w:rsidR="00643F1A" w:rsidRPr="008C1CA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39654678" w14:textId="77777777" w:rsidR="00643F1A" w:rsidRPr="008C1CA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D4D3CFC" w14:textId="77777777" w:rsidR="00643F1A" w:rsidRPr="008C1CA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729961F" w14:textId="77777777" w:rsidR="00643F1A" w:rsidRPr="008C1CAE" w:rsidRDefault="00643F1A" w:rsidP="00643F1A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70DF6E" w14:textId="77777777" w:rsidR="00643F1A" w:rsidRPr="008C1CAE" w:rsidRDefault="00643F1A" w:rsidP="00643F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2385354" w14:textId="77777777" w:rsidR="00643F1A" w:rsidRPr="008C1CAE" w:rsidRDefault="00643F1A" w:rsidP="00643F1A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5E1AB96" w14:textId="77777777" w:rsidR="00643F1A" w:rsidRPr="00833DF6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806CD0" w14:textId="77777777" w:rsidR="00643F1A" w:rsidRPr="008C1CAE" w:rsidRDefault="00643F1A" w:rsidP="00643F1A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2DB40CD" w14:textId="77777777" w:rsidR="00643F1A" w:rsidRPr="008C1CA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</w:tr>
      <w:tr w:rsidR="00643F1A" w:rsidRPr="008E7947" w14:paraId="1B14C6D6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1FE9A29F" w14:textId="77777777" w:rsidR="00643F1A" w:rsidRPr="008E7947" w:rsidRDefault="00643F1A" w:rsidP="00643F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51" w:type="dxa"/>
            <w:gridSpan w:val="3"/>
            <w:vAlign w:val="bottom"/>
          </w:tcPr>
          <w:p w14:paraId="611078FD" w14:textId="07664FDB" w:rsidR="00643F1A" w:rsidRPr="002D6D57" w:rsidRDefault="00643F1A" w:rsidP="00833DF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Pr="002D6D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  <w:r w:rsidRPr="002D6D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FE69D6" w14:textId="77777777" w:rsidR="00643F1A" w:rsidRPr="0060617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2F0E1B" w14:textId="77777777" w:rsidR="00643F1A" w:rsidRPr="00632DE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3D1A12" w14:textId="77777777" w:rsidR="00643F1A" w:rsidRPr="00632DEC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91DEC8C" w14:textId="5B237694" w:rsidR="00643F1A" w:rsidRPr="00632DE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833DF6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2D6D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795" w:rsidRPr="00833DF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5357E" w:rsidRPr="00833DF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D6D5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087FB0" w14:textId="77777777" w:rsidR="00643F1A" w:rsidRPr="00632DEC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7720E" w14:textId="77777777" w:rsidR="00643F1A" w:rsidRPr="00632DEC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7F6B50" w14:textId="77777777" w:rsidR="00643F1A" w:rsidRPr="00632DEC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E44A904" w14:textId="26C34DA4" w:rsidR="00643F1A" w:rsidRPr="00632DEC" w:rsidRDefault="00643F1A" w:rsidP="00643F1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Pr="002D6D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 w:rsidRPr="002D6D5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3F1A" w:rsidRPr="008E7947" w14:paraId="2EA82159" w14:textId="77777777" w:rsidTr="00541557">
        <w:trPr>
          <w:cantSplit/>
        </w:trPr>
        <w:tc>
          <w:tcPr>
            <w:tcW w:w="3499" w:type="dxa"/>
            <w:gridSpan w:val="2"/>
            <w:shd w:val="clear" w:color="auto" w:fill="auto"/>
          </w:tcPr>
          <w:p w14:paraId="071CC50E" w14:textId="77777777" w:rsidR="00643F1A" w:rsidRPr="00D325DE" w:rsidRDefault="00643F1A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25D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1" w:type="dxa"/>
            <w:gridSpan w:val="2"/>
          </w:tcPr>
          <w:p w14:paraId="75C05E3C" w14:textId="12B9DDD1" w:rsidR="00643F1A" w:rsidRPr="00EA7734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FEC0DD1" w14:textId="77777777" w:rsidR="00643F1A" w:rsidRPr="00EA7734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DB0C07" w14:textId="77777777" w:rsidR="00643F1A" w:rsidRPr="00EA7734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3D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9412E" w14:textId="77777777" w:rsidR="00643F1A" w:rsidRPr="00EA7734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BF67D58" w14:textId="6249B786" w:rsidR="00643F1A" w:rsidRPr="00EA7734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4A336791" w14:textId="77777777" w:rsidR="00643F1A" w:rsidRPr="00EA7734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191445" w14:textId="77777777" w:rsidR="00643F1A" w:rsidRPr="00EA7734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7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2B78CE" w14:textId="77777777" w:rsidR="00643F1A" w:rsidRPr="00632DEC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0C6333A" w14:textId="35B94ABD" w:rsidR="00643F1A" w:rsidRPr="00632DEC" w:rsidRDefault="007F0795" w:rsidP="00643F1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</w:tr>
      <w:tr w:rsidR="00643F1A" w:rsidRPr="008E7947" w14:paraId="31AA8185" w14:textId="77777777" w:rsidTr="00541557">
        <w:trPr>
          <w:cantSplit/>
        </w:trPr>
        <w:tc>
          <w:tcPr>
            <w:tcW w:w="3409" w:type="dxa"/>
            <w:shd w:val="clear" w:color="auto" w:fill="auto"/>
          </w:tcPr>
          <w:p w14:paraId="03140EAE" w14:textId="77777777" w:rsidR="00643F1A" w:rsidRPr="00746AEC" w:rsidRDefault="00643F1A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46AEC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46AEC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3383D74B" w14:textId="77777777" w:rsidR="00643F1A" w:rsidRPr="00746AEC" w:rsidRDefault="00643F1A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6AEC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51" w:type="dxa"/>
            <w:gridSpan w:val="3"/>
            <w:vAlign w:val="bottom"/>
          </w:tcPr>
          <w:p w14:paraId="63E726EC" w14:textId="77777777" w:rsidR="00643F1A" w:rsidRPr="00EA7734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7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CD11F0" w14:textId="77777777" w:rsidR="00643F1A" w:rsidRPr="00EA7734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5F4BD" w14:textId="77777777" w:rsidR="00643F1A" w:rsidRPr="00833DF6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3D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AB441" w14:textId="77777777" w:rsidR="00643F1A" w:rsidRPr="00EA7734" w:rsidRDefault="00643F1A" w:rsidP="00643F1A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1E0EE" w14:textId="55848DD5" w:rsidR="00643F1A" w:rsidRPr="00833DF6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ED099" w14:textId="77777777" w:rsidR="00643F1A" w:rsidRPr="00EA7734" w:rsidRDefault="00643F1A" w:rsidP="00643F1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1531A9" w14:textId="77777777" w:rsidR="00643F1A" w:rsidRPr="00EA7734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7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EDD16" w14:textId="77777777" w:rsidR="00643F1A" w:rsidRPr="00632DEC" w:rsidRDefault="00643F1A" w:rsidP="00643F1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473C7" w14:textId="57EA0C2A" w:rsidR="00643F1A" w:rsidRPr="00833DF6" w:rsidRDefault="007F0795" w:rsidP="00833D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643F1A" w:rsidRPr="008E7947" w14:paraId="22D25571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75379831" w14:textId="77777777" w:rsidR="00643F1A" w:rsidRDefault="00643F1A" w:rsidP="00643F1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</w:t>
            </w:r>
          </w:p>
          <w:p w14:paraId="70D67793" w14:textId="77777777" w:rsidR="00643F1A" w:rsidRPr="008E7947" w:rsidRDefault="00643F1A" w:rsidP="00643F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</w:t>
            </w:r>
          </w:p>
        </w:tc>
        <w:tc>
          <w:tcPr>
            <w:tcW w:w="1451" w:type="dxa"/>
            <w:gridSpan w:val="3"/>
            <w:vAlign w:val="bottom"/>
          </w:tcPr>
          <w:p w14:paraId="6EB63245" w14:textId="15FAF4BB" w:rsidR="00643F1A" w:rsidRPr="00EA7734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734">
              <w:rPr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615</w:t>
            </w:r>
            <w:r w:rsidRPr="00EA7734">
              <w:rPr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B3623F" w14:textId="77777777" w:rsidR="00643F1A" w:rsidRPr="0060617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CCFB5B" w14:textId="77777777" w:rsidR="00643F1A" w:rsidRPr="00632DE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7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39E30" w14:textId="77777777" w:rsidR="00643F1A" w:rsidRPr="00632DEC" w:rsidRDefault="00643F1A" w:rsidP="00643F1A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85FE5" w14:textId="146DB294" w:rsidR="00643F1A" w:rsidRPr="00632DE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73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A77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3A078" w14:textId="77777777" w:rsidR="00643F1A" w:rsidRPr="00632DEC" w:rsidRDefault="00643F1A" w:rsidP="00643F1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9FF1FD" w14:textId="77777777" w:rsidR="00643F1A" w:rsidRPr="00632DEC" w:rsidRDefault="00643F1A" w:rsidP="00833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7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133AF2" w14:textId="77777777" w:rsidR="00643F1A" w:rsidRPr="00632DEC" w:rsidRDefault="00643F1A" w:rsidP="00643F1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C92D0E" w14:textId="782001CA" w:rsidR="00643F1A" w:rsidRPr="00632DEC" w:rsidRDefault="00643F1A" w:rsidP="00643F1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73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A77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3F1A" w:rsidRPr="008E7947" w14:paraId="497B8AC5" w14:textId="77777777" w:rsidTr="00541557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14:paraId="7A24A458" w14:textId="77777777" w:rsidR="00643F1A" w:rsidRDefault="00643F1A" w:rsidP="00643F1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6AC1AB11" w14:textId="77777777" w:rsidR="00643F1A" w:rsidRPr="00F8643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b/>
                <w:bCs/>
                <w:highlight w:val="green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CCA8FC" w14:textId="77777777" w:rsidR="00643F1A" w:rsidRPr="0060617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7B7E0D" w14:textId="77777777" w:rsidR="00643F1A" w:rsidRPr="00632DE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9F7C89" w14:textId="77777777" w:rsidR="00643F1A" w:rsidRPr="00632DEC" w:rsidRDefault="00643F1A" w:rsidP="00643F1A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795601" w14:textId="77777777" w:rsidR="00643F1A" w:rsidRPr="00632DE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55415" w14:textId="77777777" w:rsidR="00643F1A" w:rsidRPr="00632DEC" w:rsidRDefault="00643F1A" w:rsidP="00643F1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D77CCC" w14:textId="77777777" w:rsidR="00643F1A" w:rsidRPr="00632DEC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DB8FC6" w14:textId="77777777" w:rsidR="00643F1A" w:rsidRPr="00632DEC" w:rsidRDefault="00643F1A" w:rsidP="00643F1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278DE6" w14:textId="77777777" w:rsidR="00643F1A" w:rsidRPr="00632DEC" w:rsidRDefault="00643F1A" w:rsidP="00643F1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38775B8" w14:textId="5190FBE9" w:rsidR="002C21A6" w:rsidRDefault="002C21A6"/>
    <w:tbl>
      <w:tblPr>
        <w:tblpPr w:leftFromText="180" w:rightFromText="180" w:vertAnchor="text" w:horzAnchor="margin" w:tblpX="485" w:tblpY="183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990"/>
        <w:gridCol w:w="180"/>
        <w:gridCol w:w="900"/>
        <w:gridCol w:w="180"/>
        <w:gridCol w:w="990"/>
        <w:gridCol w:w="180"/>
        <w:gridCol w:w="990"/>
        <w:gridCol w:w="180"/>
        <w:gridCol w:w="990"/>
      </w:tblGrid>
      <w:tr w:rsidR="00BF0D2D" w:rsidRPr="008E7947" w14:paraId="03365CF6" w14:textId="77777777" w:rsidTr="006921C1">
        <w:trPr>
          <w:trHeight w:val="363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1EBBD8A1" w14:textId="77777777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7726897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2322FF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3E028F0B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F0D2D" w:rsidRPr="008E7947" w14:paraId="605A18E0" w14:textId="77777777" w:rsidTr="006921C1">
        <w:trPr>
          <w:trHeight w:val="363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5798F32D" w14:textId="77777777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21B5ECD4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B4B4593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F9F5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F0D2D" w:rsidRPr="008E7947" w14:paraId="6731853D" w14:textId="77777777" w:rsidTr="006921C1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7B79205D" w14:textId="77777777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0DB8B90" w14:textId="77777777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1861637" w14:textId="77777777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00EFC0C" w14:textId="35AB1030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E81773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D86E5F" w14:textId="6CC8A7AA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0F0097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965EAC" w14:textId="163AB99D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2BAC0B4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7F9987" w14:textId="77777777" w:rsidR="00BF0D2D" w:rsidRPr="008E7947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E79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F0D2D" w:rsidRPr="008E7947" w14:paraId="6D5E6621" w14:textId="77777777" w:rsidTr="006921C1">
        <w:trPr>
          <w:tblHeader/>
        </w:trPr>
        <w:tc>
          <w:tcPr>
            <w:tcW w:w="3600" w:type="dxa"/>
            <w:shd w:val="clear" w:color="auto" w:fill="auto"/>
          </w:tcPr>
          <w:p w14:paraId="71D17403" w14:textId="77777777" w:rsidR="00BF0D2D" w:rsidRPr="008E7947" w:rsidRDefault="00BF0D2D" w:rsidP="00E719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B5C84CA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75EE9DC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0F3E8AC5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E794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F0D2D" w:rsidRPr="008E7947" w14:paraId="14071F0B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5980F387" w14:textId="13E6699F" w:rsidR="00BF0D2D" w:rsidRPr="008E7947" w:rsidRDefault="007F0795" w:rsidP="00E719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F0D2D" w:rsidRPr="008E7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F0D2D" w:rsidRPr="008E7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0" w:type="dxa"/>
            <w:gridSpan w:val="2"/>
          </w:tcPr>
          <w:p w14:paraId="430B5F7B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5AB891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676613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C3A0BE" w14:textId="77777777" w:rsidR="00BF0D2D" w:rsidRPr="008E7947" w:rsidRDefault="00BF0D2D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AA1EB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22945B" w14:textId="77777777" w:rsidR="00BF0D2D" w:rsidRPr="008E7947" w:rsidRDefault="00BF0D2D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A234AF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CBFE4E" w14:textId="77777777" w:rsidR="00BF0D2D" w:rsidRPr="008E7947" w:rsidRDefault="00BF0D2D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E7E349" w14:textId="77777777" w:rsidR="00BF0D2D" w:rsidRPr="008E7947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21A6" w:rsidRPr="008E7947" w14:paraId="01BD61CB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703EB353" w14:textId="77777777" w:rsidR="002C21A6" w:rsidRPr="008E7947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</w:tcPr>
          <w:p w14:paraId="30725830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DADE59B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034E3FAF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BEDBDEA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A9BB3B2" w14:textId="77777777" w:rsidR="002C21A6" w:rsidRPr="008E7947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2497D9E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864FAF4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4FC3357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A4A5C23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C21A6" w:rsidRPr="008E7947" w14:paraId="78D50954" w14:textId="77777777" w:rsidTr="006921C1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595D4944" w14:textId="77777777" w:rsidR="002C21A6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824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990" w:type="dxa"/>
          </w:tcPr>
          <w:p w14:paraId="6AD08919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D287B4B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50EC5C8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2C68C2E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5FCAABD" w14:textId="77777777" w:rsidR="002C21A6" w:rsidRPr="008E7947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92EC8F5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2E056F7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33751427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D92EE84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C21A6" w:rsidRPr="008E7947" w14:paraId="0385E2F0" w14:textId="77777777" w:rsidTr="006921C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FD3D161" w14:textId="77777777" w:rsidR="002C21A6" w:rsidRPr="008E7947" w:rsidRDefault="002C21A6" w:rsidP="002C21A6">
            <w:pPr>
              <w:rPr>
                <w:rFonts w:cs="Cordia New"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 w:rsidR="006921C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440" w:type="dxa"/>
            <w:gridSpan w:val="2"/>
            <w:vAlign w:val="bottom"/>
          </w:tcPr>
          <w:p w14:paraId="1C144571" w14:textId="3AF16644" w:rsidR="002C21A6" w:rsidRPr="0030694E" w:rsidRDefault="007F0795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50B8B34D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C3741A" w14:textId="795D2C72" w:rsidR="002C21A6" w:rsidRPr="0030694E" w:rsidRDefault="007F0795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5D49EF32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A44A0" w14:textId="77777777" w:rsidR="002C21A6" w:rsidRPr="0030694E" w:rsidRDefault="00E75D6A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D7AACF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08444" w14:textId="77777777" w:rsidR="002C21A6" w:rsidRPr="0030694E" w:rsidRDefault="00E75D6A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9EFFF8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E89B5" w14:textId="55633A3E" w:rsidR="002C21A6" w:rsidRPr="0030694E" w:rsidRDefault="007F0795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  <w:tr w:rsidR="002C21A6" w:rsidRPr="008E7947" w14:paraId="1284DA6D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425FC02B" w14:textId="77777777" w:rsidR="002C21A6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="006921C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6E5C0730" w14:textId="77777777" w:rsidR="002C21A6" w:rsidRPr="00746AEC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40" w:type="dxa"/>
            <w:gridSpan w:val="2"/>
            <w:vAlign w:val="bottom"/>
          </w:tcPr>
          <w:p w14:paraId="5B8CA6E9" w14:textId="71C7FC7C" w:rsidR="002C21A6" w:rsidRPr="0030694E" w:rsidRDefault="007F0795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75D6A"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</w:tcPr>
          <w:p w14:paraId="3DEC16D4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34A938" w14:textId="77777777" w:rsidR="002C21A6" w:rsidRPr="0030694E" w:rsidRDefault="00E75D6A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C99E4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B8A3C8" w14:textId="24CFA539" w:rsidR="002C21A6" w:rsidRPr="0030694E" w:rsidRDefault="007F0795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75D6A"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14:paraId="5770157C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50A1F" w14:textId="77777777" w:rsidR="002C21A6" w:rsidRPr="0030694E" w:rsidRDefault="00E75D6A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91F319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27C386" w14:textId="6ADE2CF5" w:rsidR="002C21A6" w:rsidRPr="0030694E" w:rsidRDefault="007F0795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75D6A"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</w:tr>
      <w:tr w:rsidR="002C21A6" w:rsidRPr="0068249A" w14:paraId="44F22DF6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0DBC4CE9" w14:textId="77777777" w:rsidR="002C21A6" w:rsidRPr="0068249A" w:rsidRDefault="002C21A6" w:rsidP="002C21A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440" w:type="dxa"/>
            <w:gridSpan w:val="2"/>
          </w:tcPr>
          <w:p w14:paraId="0BDF3ACC" w14:textId="77777777" w:rsidR="002C21A6" w:rsidRPr="0068249A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</w:tcPr>
          <w:p w14:paraId="0DDF67C6" w14:textId="77777777" w:rsidR="002C21A6" w:rsidRPr="0068249A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4E9CCB3B" w14:textId="77777777" w:rsidR="002C21A6" w:rsidRPr="0068249A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702D6807" w14:textId="77777777" w:rsidR="002C21A6" w:rsidRPr="0068249A" w:rsidRDefault="002C21A6" w:rsidP="002C21A6">
            <w:pPr>
              <w:pStyle w:val="acctfourfigures"/>
              <w:spacing w:line="240" w:lineRule="auto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18FCCD55" w14:textId="77777777" w:rsidR="002C21A6" w:rsidRPr="0068249A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355DE1DD" w14:textId="77777777" w:rsidR="002C21A6" w:rsidRPr="0068249A" w:rsidRDefault="002C21A6" w:rsidP="002C21A6">
            <w:pPr>
              <w:pStyle w:val="acctfourfigures"/>
              <w:spacing w:line="240" w:lineRule="auto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6DAEA6A9" w14:textId="77777777" w:rsidR="002C21A6" w:rsidRPr="0068249A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603C9741" w14:textId="77777777" w:rsidR="002C21A6" w:rsidRPr="0068249A" w:rsidRDefault="002C21A6" w:rsidP="002C21A6">
            <w:pPr>
              <w:pStyle w:val="acctfourfigures"/>
              <w:spacing w:line="240" w:lineRule="auto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0F838E2E" w14:textId="77777777" w:rsidR="002C21A6" w:rsidRPr="0068249A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</w:tr>
      <w:tr w:rsidR="002C21A6" w:rsidRPr="008E7947" w14:paraId="7719AC89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19DA1980" w14:textId="77777777" w:rsidR="002C21A6" w:rsidRPr="008E7947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</w:tcPr>
          <w:p w14:paraId="5F1102E3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AA8B1EE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24BECDC8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46E92EB9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AB24A77" w14:textId="77777777" w:rsidR="002C21A6" w:rsidRPr="008E7947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4DFC093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6EB9F4B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84ADC90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AFC2B66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C21A6" w:rsidRPr="008E7947" w14:paraId="6B4F7376" w14:textId="77777777" w:rsidTr="006921C1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2EFD04B9" w14:textId="77777777" w:rsidR="002C21A6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</w:t>
            </w:r>
            <w:r w:rsidR="006824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ยมูลค่ายุติธรรม</w:t>
            </w:r>
          </w:p>
        </w:tc>
        <w:tc>
          <w:tcPr>
            <w:tcW w:w="990" w:type="dxa"/>
          </w:tcPr>
          <w:p w14:paraId="3BAAF7E9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8F58328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6DB56361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2B275E0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360F31B" w14:textId="77777777" w:rsidR="002C21A6" w:rsidRPr="008E7947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95B3FC1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CA9AD25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44646312" w14:textId="77777777" w:rsidR="002C21A6" w:rsidRPr="008E7947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A39827A" w14:textId="77777777" w:rsidR="002C21A6" w:rsidRPr="008E7947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75D6A" w:rsidRPr="008E7947" w14:paraId="4418048B" w14:textId="77777777" w:rsidTr="006921C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20D5A58" w14:textId="77777777" w:rsidR="00E75D6A" w:rsidRPr="0030694E" w:rsidRDefault="00E75D6A" w:rsidP="00E75D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694E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gridSpan w:val="2"/>
            <w:vAlign w:val="bottom"/>
          </w:tcPr>
          <w:p w14:paraId="354FD223" w14:textId="1B02263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3D5F55" w14:textId="7777777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7F18D2" w14:textId="7777777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E7FB12" w14:textId="77777777" w:rsidR="00E75D6A" w:rsidRPr="0030694E" w:rsidRDefault="00E75D6A" w:rsidP="00E75D6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B979FA8" w14:textId="79BAC4D3" w:rsidR="00E75D6A" w:rsidRPr="0030694E" w:rsidRDefault="00DF30C2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 w:rsidR="00E75D6A" w:rsidRPr="0030694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D4B9C3" w14:textId="77777777" w:rsidR="00E75D6A" w:rsidRPr="0030694E" w:rsidRDefault="00E75D6A" w:rsidP="00E75D6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7547D" w14:textId="7777777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139C5" w14:textId="77777777" w:rsidR="00E75D6A" w:rsidRPr="0030694E" w:rsidRDefault="00E75D6A" w:rsidP="00E75D6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23205DF" w14:textId="49EA476E" w:rsidR="00E75D6A" w:rsidRPr="0030694E" w:rsidRDefault="00DF30C2" w:rsidP="00E75D6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069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  <w:r w:rsidR="00E75D6A" w:rsidRPr="0030694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75D6A" w:rsidRPr="008E7947" w14:paraId="408CFE14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68731BBD" w14:textId="77777777" w:rsidR="00E75D6A" w:rsidRPr="0030694E" w:rsidRDefault="00E75D6A" w:rsidP="00E75D6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0694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30694E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22FC1A4C" w14:textId="77777777" w:rsidR="00E75D6A" w:rsidRPr="0030694E" w:rsidRDefault="00E75D6A" w:rsidP="00E75D6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694E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40" w:type="dxa"/>
            <w:gridSpan w:val="2"/>
            <w:vAlign w:val="bottom"/>
          </w:tcPr>
          <w:p w14:paraId="3C899A05" w14:textId="7777777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E68571" w14:textId="7777777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99E86F" w14:textId="7777777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6E6DA" w14:textId="77777777" w:rsidR="00E75D6A" w:rsidRPr="0030694E" w:rsidRDefault="00E75D6A" w:rsidP="00E75D6A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833533" w14:textId="7AB61144" w:rsidR="00E75D6A" w:rsidRPr="0030694E" w:rsidRDefault="00F16D9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9CD6F9" w14:textId="77777777" w:rsidR="00E75D6A" w:rsidRPr="0030694E" w:rsidRDefault="00E75D6A" w:rsidP="00E75D6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EFC23C" w14:textId="77777777" w:rsidR="00E75D6A" w:rsidRPr="0030694E" w:rsidRDefault="00E75D6A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B3EFB" w14:textId="77777777" w:rsidR="00E75D6A" w:rsidRPr="0030694E" w:rsidRDefault="00E75D6A" w:rsidP="00E75D6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BEC17" w14:textId="49BB485D" w:rsidR="00E75D6A" w:rsidRPr="0030694E" w:rsidRDefault="00F16D9A" w:rsidP="00E75D6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</w:tr>
      <w:tr w:rsidR="0030694E" w:rsidRPr="008E7947" w14:paraId="67BEC6FB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157567C5" w14:textId="77777777" w:rsidR="0030694E" w:rsidRPr="0030694E" w:rsidRDefault="0030694E" w:rsidP="00E75D6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1AAEE8" w14:textId="77777777" w:rsidR="0030694E" w:rsidRPr="0030694E" w:rsidRDefault="0030694E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B4D8EB" w14:textId="77777777" w:rsidR="0030694E" w:rsidRPr="0030694E" w:rsidRDefault="0030694E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F272A9" w14:textId="77777777" w:rsidR="0030694E" w:rsidRPr="0030694E" w:rsidRDefault="0030694E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57537" w14:textId="77777777" w:rsidR="0030694E" w:rsidRPr="0030694E" w:rsidRDefault="0030694E" w:rsidP="00E75D6A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EA52F" w14:textId="77777777" w:rsidR="0030694E" w:rsidRPr="0030694E" w:rsidRDefault="0030694E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E3CCA0" w14:textId="77777777" w:rsidR="0030694E" w:rsidRPr="0030694E" w:rsidRDefault="0030694E" w:rsidP="00E75D6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DD3B7" w14:textId="77777777" w:rsidR="0030694E" w:rsidRPr="0030694E" w:rsidRDefault="0030694E" w:rsidP="00E75D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FF928" w14:textId="77777777" w:rsidR="0030694E" w:rsidRPr="0030694E" w:rsidRDefault="0030694E" w:rsidP="00E75D6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A66006" w14:textId="77777777" w:rsidR="0030694E" w:rsidRPr="0030694E" w:rsidRDefault="0030694E" w:rsidP="00E75D6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2C53" w:rsidRPr="008E7947" w14:paraId="3930C46F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5F7B6F5A" w14:textId="33FB4922" w:rsidR="00532C53" w:rsidRPr="0030694E" w:rsidRDefault="007F0795" w:rsidP="00532C5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32C53" w:rsidRPr="003069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2C53" w:rsidRPr="003069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40" w:type="dxa"/>
            <w:gridSpan w:val="2"/>
          </w:tcPr>
          <w:p w14:paraId="1D6BB12E" w14:textId="77777777" w:rsidR="00532C53" w:rsidRPr="0030694E" w:rsidRDefault="00532C53" w:rsidP="00532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78F140" w14:textId="77777777" w:rsidR="00532C53" w:rsidRPr="0030694E" w:rsidRDefault="00532C53" w:rsidP="00532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CBFF4B" w14:textId="77777777" w:rsidR="00532C53" w:rsidRPr="0030694E" w:rsidRDefault="00532C53" w:rsidP="00532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0D87F4" w14:textId="77777777" w:rsidR="00532C53" w:rsidRPr="0030694E" w:rsidRDefault="00532C53" w:rsidP="00532C5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25A62E" w14:textId="77777777" w:rsidR="00532C53" w:rsidRPr="0030694E" w:rsidRDefault="00532C53" w:rsidP="00532C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652D5F" w14:textId="77777777" w:rsidR="00532C53" w:rsidRPr="0030694E" w:rsidRDefault="00532C53" w:rsidP="00532C5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8A5640" w14:textId="77777777" w:rsidR="00532C53" w:rsidRPr="0030694E" w:rsidRDefault="00532C53" w:rsidP="00532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1BACB2" w14:textId="77777777" w:rsidR="00532C53" w:rsidRPr="0030694E" w:rsidRDefault="00532C53" w:rsidP="00532C5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BCDB2B" w14:textId="77777777" w:rsidR="00532C53" w:rsidRPr="0030694E" w:rsidRDefault="00532C53" w:rsidP="00532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21A6" w:rsidRPr="008E7947" w14:paraId="7F6050D9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1EEC9890" w14:textId="77777777" w:rsidR="002C21A6" w:rsidRPr="0030694E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69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</w:tcPr>
          <w:p w14:paraId="75A595AA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6C6B944A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624CCB2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7CCDC591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D214415" w14:textId="77777777" w:rsidR="002C21A6" w:rsidRPr="0030694E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03DD5F0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F4518D9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78D733AB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2E6127E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C21A6" w:rsidRPr="008E7947" w14:paraId="3342051D" w14:textId="77777777" w:rsidTr="006921C1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2D0A9662" w14:textId="77777777" w:rsidR="002C21A6" w:rsidRPr="0030694E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69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0A3809B1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2D887D8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67E03A50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02A0EE4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88A1606" w14:textId="77777777" w:rsidR="002C21A6" w:rsidRPr="0030694E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347BABD0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77B16EB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82AEC5F" w14:textId="77777777" w:rsidR="002C21A6" w:rsidRPr="0030694E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1BAB86D" w14:textId="77777777" w:rsidR="002C21A6" w:rsidRPr="0030694E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643F1A" w:rsidRPr="008E7947" w14:paraId="3B279DB4" w14:textId="77777777" w:rsidTr="006921C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6CB095F" w14:textId="77777777" w:rsidR="00643F1A" w:rsidRPr="0030694E" w:rsidRDefault="00643F1A" w:rsidP="00643F1A">
            <w:pPr>
              <w:rPr>
                <w:rFonts w:cs="Cordia New"/>
              </w:rPr>
            </w:pPr>
            <w:r w:rsidRPr="0030694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 w:rsidR="006921C1" w:rsidRPr="0030694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30694E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440" w:type="dxa"/>
            <w:gridSpan w:val="2"/>
            <w:vAlign w:val="bottom"/>
          </w:tcPr>
          <w:p w14:paraId="36334134" w14:textId="0F86DDB9" w:rsidR="00643F1A" w:rsidRPr="0030694E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67592A80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05CB2" w14:textId="1C02223C" w:rsidR="00643F1A" w:rsidRPr="0030694E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0" w:type="dxa"/>
            <w:shd w:val="clear" w:color="auto" w:fill="auto"/>
          </w:tcPr>
          <w:p w14:paraId="08B0FD99" w14:textId="77777777" w:rsidR="00643F1A" w:rsidRPr="0030694E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D7D66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C068F9" w14:textId="77777777" w:rsidR="00643F1A" w:rsidRPr="0030694E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881E22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F8B3A0" w14:textId="77777777" w:rsidR="00643F1A" w:rsidRPr="0030694E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0FE095" w14:textId="1A753D8D" w:rsidR="00643F1A" w:rsidRPr="0030694E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</w:tr>
      <w:tr w:rsidR="00643F1A" w:rsidRPr="008E7947" w14:paraId="44C41E9E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79D9D99B" w14:textId="77777777" w:rsidR="00643F1A" w:rsidRPr="0030694E" w:rsidRDefault="00643F1A" w:rsidP="00643F1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0694E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="006921C1" w:rsidRPr="0030694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30694E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357DF9A2" w14:textId="77777777" w:rsidR="00643F1A" w:rsidRPr="0030694E" w:rsidRDefault="00643F1A" w:rsidP="00643F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694E"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40" w:type="dxa"/>
            <w:gridSpan w:val="2"/>
            <w:vAlign w:val="bottom"/>
          </w:tcPr>
          <w:p w14:paraId="3CDE8C1A" w14:textId="1997A2D2" w:rsidR="00643F1A" w:rsidRPr="0030694E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40B18987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F5CFD7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3561A" w14:textId="77777777" w:rsidR="00643F1A" w:rsidRPr="0030694E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7B0BF9" w14:textId="42D166C5" w:rsidR="00643F1A" w:rsidRPr="0030694E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298711EC" w14:textId="77777777" w:rsidR="00643F1A" w:rsidRPr="0030694E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C742A2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69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5407A9" w14:textId="77777777" w:rsidR="00643F1A" w:rsidRPr="0030694E" w:rsidRDefault="00643F1A" w:rsidP="00643F1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6AAD2" w14:textId="0B64961F" w:rsidR="00643F1A" w:rsidRPr="0030694E" w:rsidRDefault="007F0795" w:rsidP="00643F1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</w:tr>
      <w:tr w:rsidR="00643F1A" w:rsidRPr="0068249A" w14:paraId="3AF81D5A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32D7758E" w14:textId="77777777" w:rsidR="00643F1A" w:rsidRPr="0030694E" w:rsidRDefault="00643F1A" w:rsidP="00643F1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440" w:type="dxa"/>
            <w:gridSpan w:val="2"/>
          </w:tcPr>
          <w:p w14:paraId="0EC5A07B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</w:tcPr>
          <w:p w14:paraId="4EAA44A2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7517CC4C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2D056A75" w14:textId="77777777" w:rsidR="00643F1A" w:rsidRPr="0030694E" w:rsidRDefault="00643F1A" w:rsidP="00643F1A">
            <w:pPr>
              <w:pStyle w:val="acctfourfigures"/>
              <w:spacing w:line="240" w:lineRule="auto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43D1E53E" w14:textId="77777777" w:rsidR="00643F1A" w:rsidRPr="0030694E" w:rsidRDefault="00643F1A" w:rsidP="00643F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66545416" w14:textId="77777777" w:rsidR="00643F1A" w:rsidRPr="0030694E" w:rsidRDefault="00643F1A" w:rsidP="00643F1A">
            <w:pPr>
              <w:pStyle w:val="acctfourfigures"/>
              <w:spacing w:line="240" w:lineRule="auto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4C2AC4A8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1FC733C1" w14:textId="77777777" w:rsidR="00643F1A" w:rsidRPr="0030694E" w:rsidRDefault="00643F1A" w:rsidP="00643F1A">
            <w:pPr>
              <w:pStyle w:val="acctfourfigures"/>
              <w:spacing w:line="240" w:lineRule="auto"/>
              <w:rPr>
                <w:i/>
                <w:iCs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38193AF8" w14:textId="77777777" w:rsidR="00643F1A" w:rsidRPr="0030694E" w:rsidRDefault="00643F1A" w:rsidP="00643F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8"/>
                <w:szCs w:val="8"/>
              </w:rPr>
            </w:pPr>
          </w:p>
        </w:tc>
      </w:tr>
      <w:tr w:rsidR="00EA5673" w:rsidRPr="008E7947" w14:paraId="1C84AB3B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5B8AD6B1" w14:textId="77777777" w:rsidR="00EA5673" w:rsidRPr="0030694E" w:rsidRDefault="00EA5673" w:rsidP="00EA567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69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785B2BB3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CA86557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44A96D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2486E0" w14:textId="77777777" w:rsidR="00EA5673" w:rsidRPr="0030694E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5715C4" w14:textId="77777777" w:rsidR="00EA5673" w:rsidRPr="0030694E" w:rsidRDefault="00EA5673" w:rsidP="00EA56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EAEA9B" w14:textId="77777777" w:rsidR="00EA5673" w:rsidRPr="0030694E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6ED16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32485A" w14:textId="77777777" w:rsidR="00EA5673" w:rsidRPr="0030694E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E52A1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A5673" w:rsidRPr="008E7947" w14:paraId="2171E614" w14:textId="77777777" w:rsidTr="006921C1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28A9A783" w14:textId="77777777" w:rsidR="00EA5673" w:rsidRPr="0030694E" w:rsidRDefault="00EA5673" w:rsidP="00EA567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69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F8C2575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0E85BD51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BC8EAA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B9D91D" w14:textId="77777777" w:rsidR="00EA5673" w:rsidRPr="0030694E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CB00B5" w14:textId="77777777" w:rsidR="00EA5673" w:rsidRPr="0030694E" w:rsidRDefault="00EA5673" w:rsidP="00EA56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E6EB0F" w14:textId="77777777" w:rsidR="00EA5673" w:rsidRPr="0030694E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D466FA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7F7E6D" w14:textId="77777777" w:rsidR="00EA5673" w:rsidRPr="0030694E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22144E" w14:textId="77777777" w:rsidR="00EA5673" w:rsidRPr="0030694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A5673" w:rsidRPr="008E7947" w14:paraId="2BBD1AEF" w14:textId="77777777" w:rsidTr="006921C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9945CC4" w14:textId="77777777" w:rsidR="00EA5673" w:rsidRPr="008E7947" w:rsidRDefault="00EA5673" w:rsidP="00EA567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gridSpan w:val="2"/>
            <w:vAlign w:val="bottom"/>
          </w:tcPr>
          <w:p w14:paraId="3BB79A54" w14:textId="6B577494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7B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Pr="00547B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  <w:r w:rsidRPr="00547B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A85B2A" w14:textId="77777777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BE1B26" w14:textId="77777777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7B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243FD2" w14:textId="77777777" w:rsidR="00EA5673" w:rsidRPr="00547BCC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FB12BEA" w14:textId="11C32F95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7B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Pr="00547B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 w:rsidRPr="00547B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EE7492" w14:textId="77777777" w:rsidR="00EA5673" w:rsidRPr="00547BCC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FAC03B" w14:textId="77777777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7B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D844E" w14:textId="77777777" w:rsidR="00EA5673" w:rsidRPr="00547BCC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9B97B55" w14:textId="65AD9CA5" w:rsidR="00EA5673" w:rsidRPr="00547BCC" w:rsidRDefault="00EA5673" w:rsidP="00EA567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7B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Pr="00547B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5357E" w:rsidRPr="0075357E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 w:rsidRPr="00547B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A5673" w:rsidRPr="008E7947" w14:paraId="3EA59D86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10BF1F5D" w14:textId="77777777" w:rsidR="00EA5673" w:rsidRPr="008E7947" w:rsidRDefault="00EA5673" w:rsidP="00EA56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gridSpan w:val="2"/>
            <w:vAlign w:val="bottom"/>
          </w:tcPr>
          <w:p w14:paraId="0F22F2C7" w14:textId="7E804969" w:rsidR="00EA5673" w:rsidRPr="00547BCC" w:rsidRDefault="007F0795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AC8746A" w14:textId="77777777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6E239" w14:textId="77777777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7B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C164C4" w14:textId="77777777" w:rsidR="00EA5673" w:rsidRPr="00547BCC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43BF06" w14:textId="1D8C586C" w:rsidR="00EA5673" w:rsidRPr="00547BCC" w:rsidRDefault="007F0795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03FA8F" w14:textId="77777777" w:rsidR="00EA5673" w:rsidRPr="00547BCC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00E53" w14:textId="77777777" w:rsidR="00EA5673" w:rsidRPr="00547BCC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7B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225FD8" w14:textId="77777777" w:rsidR="00EA5673" w:rsidRPr="00547BCC" w:rsidRDefault="00EA5673" w:rsidP="00EA567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3A533" w14:textId="49F3C648" w:rsidR="00EA5673" w:rsidRPr="00547BCC" w:rsidRDefault="007F0795" w:rsidP="00EA567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</w:tr>
      <w:tr w:rsidR="00EA5673" w:rsidRPr="008E7947" w14:paraId="0CC2573E" w14:textId="77777777" w:rsidTr="006921C1">
        <w:trPr>
          <w:cantSplit/>
        </w:trPr>
        <w:tc>
          <w:tcPr>
            <w:tcW w:w="3600" w:type="dxa"/>
            <w:shd w:val="clear" w:color="auto" w:fill="auto"/>
          </w:tcPr>
          <w:p w14:paraId="7298EB3A" w14:textId="77777777" w:rsidR="00EA5673" w:rsidRPr="00746AEC" w:rsidRDefault="00EA5673" w:rsidP="00EA567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46AEC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46AEC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6F851032" w14:textId="77777777" w:rsidR="00EA5673" w:rsidRPr="00746AEC" w:rsidRDefault="00EA5673" w:rsidP="00EA567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6AEC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40" w:type="dxa"/>
            <w:gridSpan w:val="2"/>
            <w:vAlign w:val="bottom"/>
          </w:tcPr>
          <w:p w14:paraId="5ECB3F61" w14:textId="77777777" w:rsidR="00EA5673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64B57C3" w14:textId="77777777" w:rsidR="00EA5673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72A06C" w14:textId="77777777" w:rsidR="00EA5673" w:rsidRPr="008E7947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80F4C6" w14:textId="77777777" w:rsidR="00EA5673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13B29D7" w14:textId="77777777" w:rsidR="00EA5673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24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11C1D" w14:textId="77777777" w:rsidR="00EA5673" w:rsidRPr="0060617E" w:rsidRDefault="00EA5673" w:rsidP="00EA5673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603384" w14:textId="77777777" w:rsidR="00EA5673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1A52485" w14:textId="2C9A0983" w:rsidR="00EA5673" w:rsidRDefault="007F0795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6ECCA" w14:textId="77777777" w:rsidR="00EA5673" w:rsidRPr="0060617E" w:rsidRDefault="00EA5673" w:rsidP="00EA5673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66DF91" w14:textId="77777777" w:rsidR="00EA5673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D9BA3E0" w14:textId="77777777" w:rsidR="00EA5673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ABF49" w14:textId="77777777" w:rsidR="00EA5673" w:rsidRPr="0060617E" w:rsidRDefault="00EA5673" w:rsidP="00EA5673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9378D" w14:textId="77777777" w:rsidR="00EA5673" w:rsidRDefault="00EA5673" w:rsidP="00EA567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94E282" w14:textId="361BF017" w:rsidR="00EA5673" w:rsidRDefault="007F0795" w:rsidP="00EA567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122</w:t>
            </w:r>
          </w:p>
        </w:tc>
      </w:tr>
      <w:tr w:rsidR="00EA5673" w:rsidRPr="008E7947" w14:paraId="29B9517A" w14:textId="77777777" w:rsidTr="006921C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69999FA" w14:textId="77777777" w:rsidR="00EA5673" w:rsidRDefault="00EA5673" w:rsidP="00EA567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</w:t>
            </w:r>
          </w:p>
          <w:p w14:paraId="1DB4C4FE" w14:textId="77777777" w:rsidR="00EA5673" w:rsidRPr="008E7947" w:rsidRDefault="00EA5673" w:rsidP="00EA56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</w:t>
            </w:r>
          </w:p>
        </w:tc>
        <w:tc>
          <w:tcPr>
            <w:tcW w:w="1440" w:type="dxa"/>
            <w:gridSpan w:val="2"/>
            <w:vAlign w:val="bottom"/>
          </w:tcPr>
          <w:p w14:paraId="3AF60E74" w14:textId="4D1360DD" w:rsidR="00EA5673" w:rsidRPr="0068249A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249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432</w:t>
            </w:r>
            <w:r w:rsidRPr="0068249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954B3D" w14:textId="77777777" w:rsidR="00EA5673" w:rsidRPr="0060617E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74277E" w14:textId="77777777" w:rsidR="00EA5673" w:rsidRPr="002D6D57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BFFCA" w14:textId="77777777" w:rsidR="00EA5673" w:rsidRPr="002D6D57" w:rsidRDefault="00EA5673" w:rsidP="00EA5673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30BB40" w14:textId="3ECDBF41" w:rsidR="00EA5673" w:rsidRPr="002D6D57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422</w:t>
            </w:r>
            <w:r w:rsidRPr="002D6D5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8C8267" w14:textId="77777777" w:rsidR="00EA5673" w:rsidRPr="002D6D57" w:rsidRDefault="00EA5673" w:rsidP="00EA5673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3A8CC" w14:textId="77777777" w:rsidR="00EA5673" w:rsidRPr="002D6D57" w:rsidRDefault="00EA5673" w:rsidP="00EA56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F6BDC" w14:textId="77777777" w:rsidR="00EA5673" w:rsidRPr="002D6D57" w:rsidRDefault="00EA5673" w:rsidP="00EA5673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7990EB" w14:textId="04CC347D" w:rsidR="00EA5673" w:rsidRPr="002D6D57" w:rsidRDefault="00EA5673" w:rsidP="00EA567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D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 w:cs="Angsana New"/>
                <w:sz w:val="30"/>
                <w:szCs w:val="30"/>
                <w:lang w:val="en-US"/>
              </w:rPr>
              <w:t>422</w:t>
            </w:r>
            <w:r w:rsidRPr="002D6D5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3A16B6B4" w14:textId="77777777" w:rsidR="00EA462D" w:rsidRDefault="00EA462D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4ADE13C" w14:textId="77777777" w:rsidR="00E57400" w:rsidRPr="00E57400" w:rsidRDefault="00E57400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5740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6DA68712" w14:textId="77777777" w:rsidR="00E57400" w:rsidRPr="00AF505B" w:rsidRDefault="00E57400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p w14:paraId="2898BA4C" w14:textId="77777777" w:rsidR="00E57400" w:rsidRPr="00E57400" w:rsidRDefault="00E57400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57400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14:paraId="062FB9B9" w14:textId="069A60D0" w:rsidR="00426C71" w:rsidRPr="00D5082E" w:rsidRDefault="00E57400" w:rsidP="00E5740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574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7F0795" w:rsidRPr="007F079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26C71" w:rsidRPr="00D508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FF4A5F3" w14:textId="77777777" w:rsidR="00426C71" w:rsidRPr="00D5082E" w:rsidRDefault="00426C71" w:rsidP="00426C7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6424"/>
      </w:tblGrid>
      <w:tr w:rsidR="00426C71" w:rsidRPr="00D5082E" w14:paraId="519015A4" w14:textId="77777777" w:rsidTr="00B47BD4">
        <w:trPr>
          <w:tblHeader/>
        </w:trPr>
        <w:tc>
          <w:tcPr>
            <w:tcW w:w="2610" w:type="dxa"/>
            <w:vAlign w:val="bottom"/>
          </w:tcPr>
          <w:p w14:paraId="178F60E1" w14:textId="77777777" w:rsidR="00426C71" w:rsidRPr="00D5082E" w:rsidRDefault="00426C71" w:rsidP="00426C7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08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284461E" w14:textId="77777777" w:rsidR="00426C71" w:rsidRPr="00D5082E" w:rsidRDefault="00426C71" w:rsidP="00426C7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5782D772" w14:textId="77777777" w:rsidR="00426C71" w:rsidRPr="00D5082E" w:rsidRDefault="00426C71" w:rsidP="00426C7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08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35F91" w:rsidRPr="00D5082E" w14:paraId="1D22E909" w14:textId="77777777" w:rsidTr="00B47BD4">
        <w:tc>
          <w:tcPr>
            <w:tcW w:w="2610" w:type="dxa"/>
          </w:tcPr>
          <w:p w14:paraId="1F9B1DA1" w14:textId="77777777" w:rsidR="00C35F91" w:rsidRDefault="00C35F91" w:rsidP="00426C71">
            <w:pPr>
              <w:rPr>
                <w:rFonts w:ascii="Angsana New" w:hAnsi="Angsana New"/>
                <w:sz w:val="30"/>
                <w:szCs w:val="30"/>
              </w:rPr>
            </w:pPr>
            <w:r w:rsidRPr="00D5082E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="006921C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D5082E">
              <w:rPr>
                <w:rFonts w:ascii="Angsana New" w:hAnsi="Angsana New" w:hint="cs"/>
                <w:sz w:val="30"/>
                <w:szCs w:val="30"/>
                <w:cs/>
              </w:rPr>
              <w:t>เผื่อขาย (ในกองทุนส่วนบุคคล)</w:t>
            </w:r>
          </w:p>
          <w:p w14:paraId="1CCC764B" w14:textId="77777777" w:rsidR="00832E69" w:rsidRPr="00D5082E" w:rsidRDefault="00832E69" w:rsidP="00426C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E2D5B0" w14:textId="77777777" w:rsidR="00C35F91" w:rsidRPr="00D5082E" w:rsidRDefault="00C35F91" w:rsidP="00426C7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B2CB4DB" w14:textId="26C6443E" w:rsidR="00C35F91" w:rsidRPr="00D5082E" w:rsidRDefault="00C35F91" w:rsidP="00B47BD4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508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เส้นอัตราผลตอบแทนพันธบัตรรัฐบาลของสมาคมตลาดตราสารหนี้ไทย </w:t>
            </w:r>
            <w:r w:rsidR="00B47B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508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5082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Thai Bond Market Association Government Bond Yield Curve)</w:t>
            </w:r>
            <w:r w:rsidRPr="00D508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  <w:tr w:rsidR="00C35F91" w:rsidRPr="004542C3" w14:paraId="2D4CBEDE" w14:textId="77777777" w:rsidTr="00B47BD4">
        <w:tc>
          <w:tcPr>
            <w:tcW w:w="2610" w:type="dxa"/>
          </w:tcPr>
          <w:p w14:paraId="5F52CFF1" w14:textId="77777777" w:rsidR="00C35F91" w:rsidRDefault="00C35F91" w:rsidP="00426C71">
            <w:pPr>
              <w:rPr>
                <w:rFonts w:ascii="Angsana New" w:hAnsi="Angsana New"/>
                <w:sz w:val="30"/>
                <w:szCs w:val="30"/>
              </w:rPr>
            </w:pPr>
            <w:r w:rsidRPr="00D5082E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  <w:p w14:paraId="070029F2" w14:textId="77777777" w:rsidR="00832E69" w:rsidRDefault="00832E69" w:rsidP="00426C71">
            <w:pPr>
              <w:rPr>
                <w:rFonts w:ascii="Angsana New" w:hAnsi="Angsana New"/>
                <w:sz w:val="30"/>
                <w:szCs w:val="30"/>
              </w:rPr>
            </w:pPr>
          </w:p>
          <w:p w14:paraId="2C55D0C7" w14:textId="77777777" w:rsidR="00832E69" w:rsidRDefault="00832E69" w:rsidP="00426C71">
            <w:pPr>
              <w:rPr>
                <w:rFonts w:ascii="Angsana New" w:hAnsi="Angsana New"/>
                <w:sz w:val="30"/>
                <w:szCs w:val="30"/>
              </w:rPr>
            </w:pPr>
          </w:p>
          <w:p w14:paraId="73372E0B" w14:textId="77777777" w:rsidR="00832E69" w:rsidRPr="00D5082E" w:rsidRDefault="00832E69" w:rsidP="00426C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EE4E57" w14:textId="77777777" w:rsidR="00C35F91" w:rsidRPr="00D5082E" w:rsidRDefault="00C35F91" w:rsidP="00426C7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F401A47" w14:textId="0B8ED24D" w:rsidR="00C35F91" w:rsidRDefault="00C35F91" w:rsidP="00B47BD4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0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D508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D508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 เพื่อสะท้อน</w:t>
            </w:r>
            <w:r w:rsidR="005917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D508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มูลค่าที่แท้จริงของตราสารอนุพันธ์</w:t>
            </w:r>
          </w:p>
          <w:p w14:paraId="793CD1E2" w14:textId="77777777" w:rsidR="006921C1" w:rsidRPr="00D5082E" w:rsidRDefault="006921C1" w:rsidP="00B47BD4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35F91" w:rsidRPr="004542C3" w14:paraId="19935454" w14:textId="77777777" w:rsidTr="00B47BD4">
        <w:tc>
          <w:tcPr>
            <w:tcW w:w="2610" w:type="dxa"/>
          </w:tcPr>
          <w:p w14:paraId="7443168C" w14:textId="77777777" w:rsidR="00832E69" w:rsidRPr="00426C71" w:rsidRDefault="00C35F91" w:rsidP="004061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25D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="00832E69">
              <w:rPr>
                <w:rFonts w:ascii="Angsana New" w:hAnsi="Angsana New"/>
                <w:sz w:val="30"/>
                <w:szCs w:val="30"/>
              </w:rPr>
              <w:t>/</w:t>
            </w:r>
            <w:r w:rsidR="00832E6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  <w:r w:rsidR="00832E69">
              <w:rPr>
                <w:rFonts w:ascii="Angsana New" w:hAnsi="Angsana New"/>
                <w:sz w:val="30"/>
                <w:szCs w:val="30"/>
              </w:rPr>
              <w:t>/</w:t>
            </w:r>
            <w:r w:rsidR="00832E69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36" w:type="dxa"/>
          </w:tcPr>
          <w:p w14:paraId="4CC4F923" w14:textId="77777777" w:rsidR="00C35F91" w:rsidRPr="005E1231" w:rsidRDefault="00C35F91" w:rsidP="00B47BD4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6424" w:type="dxa"/>
          </w:tcPr>
          <w:p w14:paraId="3B968C5B" w14:textId="77777777" w:rsidR="00C35F91" w:rsidRPr="00832E69" w:rsidRDefault="00C35F91" w:rsidP="00B47BD4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="Angsana New"/>
                <w:sz w:val="30"/>
                <w:szCs w:val="30"/>
                <w:highlight w:val="cyan"/>
                <w:cs/>
                <w:lang w:bidi="th-TH"/>
              </w:rPr>
            </w:pPr>
            <w:r w:rsidRPr="00832E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832E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832E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832E6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832E6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832E6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ราคาเสนอซื้อขาย</w:t>
            </w:r>
            <w:r w:rsidRPr="00832E6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Pr="00832E6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นายหน้า สัญญาแบบเดียวกันที่มีการซื้อขายใน</w:t>
            </w:r>
            <w:r w:rsidRPr="00832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832E6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832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832E6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832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กัน</w:t>
            </w:r>
          </w:p>
        </w:tc>
      </w:tr>
    </w:tbl>
    <w:p w14:paraId="4416E91E" w14:textId="77777777" w:rsidR="00DF30C2" w:rsidRDefault="00DF30C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DF9EC21" w14:textId="2F27A07F" w:rsidR="00DE151E" w:rsidRPr="00B377E0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F0795">
        <w:rPr>
          <w:rFonts w:ascii="Angsana New" w:hAnsi="Angsana New"/>
          <w:b/>
          <w:bCs/>
          <w:sz w:val="30"/>
          <w:szCs w:val="30"/>
        </w:rPr>
        <w:t>35</w:t>
      </w:r>
      <w:r w:rsidR="00DE151E" w:rsidRPr="00B377E0">
        <w:rPr>
          <w:rFonts w:ascii="Angsana New" w:hAnsi="Angsana New"/>
          <w:b/>
          <w:bCs/>
          <w:sz w:val="30"/>
          <w:szCs w:val="30"/>
        </w:rPr>
        <w:tab/>
      </w:r>
      <w:r w:rsidR="00DE151E" w:rsidRPr="00B377E0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DE151E" w:rsidRPr="00B377E0">
        <w:rPr>
          <w:rFonts w:ascii="Angsana New" w:hAnsi="Angsana New"/>
          <w:b/>
          <w:bCs/>
          <w:sz w:val="30"/>
          <w:szCs w:val="30"/>
          <w:cs/>
        </w:rPr>
        <w:t>ที่มี</w:t>
      </w:r>
      <w:r w:rsidR="00DE151E" w:rsidRPr="00B377E0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37E48BB9" w14:textId="77777777" w:rsidR="00DE151E" w:rsidRPr="00E57400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9"/>
        <w:gridCol w:w="274"/>
        <w:gridCol w:w="1166"/>
        <w:gridCol w:w="272"/>
        <w:gridCol w:w="1168"/>
        <w:gridCol w:w="273"/>
        <w:gridCol w:w="1158"/>
      </w:tblGrid>
      <w:tr w:rsidR="00DE151E" w:rsidRPr="00B377E0" w14:paraId="4A8AFB68" w14:textId="77777777" w:rsidTr="00591709">
        <w:trPr>
          <w:tblHeader/>
        </w:trPr>
        <w:tc>
          <w:tcPr>
            <w:tcW w:w="3798" w:type="dxa"/>
          </w:tcPr>
          <w:p w14:paraId="55D11AF6" w14:textId="77777777" w:rsidR="00DE151E" w:rsidRPr="00B377E0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520438A4" w14:textId="77777777" w:rsidR="00DE151E" w:rsidRPr="00B377E0" w:rsidRDefault="00DE151E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2" w:type="dxa"/>
          </w:tcPr>
          <w:p w14:paraId="06FDCD4A" w14:textId="77777777" w:rsidR="00DE151E" w:rsidRPr="00B377E0" w:rsidRDefault="00DE151E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14:paraId="51B93DF7" w14:textId="77777777" w:rsidR="00DE151E" w:rsidRPr="00B377E0" w:rsidRDefault="00DE151E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377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31455" w:rsidRPr="00B377E0" w14:paraId="78BF3720" w14:textId="77777777" w:rsidTr="00591709">
        <w:trPr>
          <w:tblHeader/>
        </w:trPr>
        <w:tc>
          <w:tcPr>
            <w:tcW w:w="3798" w:type="dxa"/>
          </w:tcPr>
          <w:p w14:paraId="50DB93FB" w14:textId="77777777" w:rsidR="00431455" w:rsidRPr="00B377E0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2C8DDCD" w14:textId="72D95969" w:rsidR="00431455" w:rsidRPr="00B377E0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3EF1BE3D" w14:textId="77777777" w:rsidR="00431455" w:rsidRPr="00B377E0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5B1C0FE9" w14:textId="21214F23" w:rsidR="00431455" w:rsidRPr="00B377E0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2" w:type="dxa"/>
          </w:tcPr>
          <w:p w14:paraId="5E9B511C" w14:textId="77777777" w:rsidR="00431455" w:rsidRPr="00B377E0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0783757E" w14:textId="3F9DF9CF" w:rsidR="00431455" w:rsidRPr="00B377E0" w:rsidRDefault="007F0795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3" w:type="dxa"/>
          </w:tcPr>
          <w:p w14:paraId="593F1FD7" w14:textId="77777777" w:rsidR="00431455" w:rsidRPr="00B377E0" w:rsidRDefault="00431455" w:rsidP="00436B1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14:paraId="65B5565E" w14:textId="29941138" w:rsidR="00431455" w:rsidRPr="00B377E0" w:rsidRDefault="007F0795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31455" w:rsidRPr="00B377E0" w14:paraId="63BC0247" w14:textId="77777777" w:rsidTr="00591709">
        <w:trPr>
          <w:tblHeader/>
        </w:trPr>
        <w:tc>
          <w:tcPr>
            <w:tcW w:w="3798" w:type="dxa"/>
          </w:tcPr>
          <w:p w14:paraId="5AB2C4CE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734E82F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1455" w:rsidRPr="00B377E0" w14:paraId="2CF1672A" w14:textId="77777777" w:rsidTr="00591709">
        <w:tc>
          <w:tcPr>
            <w:tcW w:w="3798" w:type="dxa"/>
          </w:tcPr>
          <w:p w14:paraId="3EB04844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179" w:type="dxa"/>
          </w:tcPr>
          <w:p w14:paraId="0BD136D1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430A8CB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9C86EC8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94EAC05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2A32F5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FF18D24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0C05108" w14:textId="77777777" w:rsidR="00431455" w:rsidRPr="00B377E0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673" w:rsidRPr="00B377E0" w14:paraId="5B7AD046" w14:textId="77777777" w:rsidTr="00591709">
        <w:tc>
          <w:tcPr>
            <w:tcW w:w="3798" w:type="dxa"/>
          </w:tcPr>
          <w:p w14:paraId="440F8622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179" w:type="dxa"/>
          </w:tcPr>
          <w:p w14:paraId="229991F5" w14:textId="561B8AA4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  <w:r w:rsidR="00DF30C2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4" w:type="dxa"/>
          </w:tcPr>
          <w:p w14:paraId="7881220B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D03E920" w14:textId="3C32AE3D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EA567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2" w:type="dxa"/>
          </w:tcPr>
          <w:p w14:paraId="6A131E1B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76D576" w14:textId="0EEDA2C8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</w:t>
            </w:r>
            <w:r w:rsidR="009B4F4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73" w:type="dxa"/>
          </w:tcPr>
          <w:p w14:paraId="3BE80009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E562FF6" w14:textId="00CC0C9A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EA567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EA5673" w:rsidRPr="00B377E0" w14:paraId="3EB53B10" w14:textId="77777777" w:rsidTr="00591709">
        <w:tc>
          <w:tcPr>
            <w:tcW w:w="3798" w:type="dxa"/>
          </w:tcPr>
          <w:p w14:paraId="1194FA74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B58F2A2" w14:textId="6563DE0E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4" w:type="dxa"/>
          </w:tcPr>
          <w:p w14:paraId="3E60F70F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8F2DBDC" w14:textId="38013E86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2" w:type="dxa"/>
          </w:tcPr>
          <w:p w14:paraId="07E93F7F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A35A3EF" w14:textId="77777777" w:rsidR="00EA5673" w:rsidRPr="00B377E0" w:rsidRDefault="009B4F4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6DED587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DB25D61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673" w:rsidRPr="00B377E0" w14:paraId="62B15F52" w14:textId="77777777" w:rsidTr="00591709">
        <w:tc>
          <w:tcPr>
            <w:tcW w:w="3798" w:type="dxa"/>
          </w:tcPr>
          <w:p w14:paraId="49A7B326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1908695" w14:textId="707DFE56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F30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4" w:type="dxa"/>
          </w:tcPr>
          <w:p w14:paraId="6087CA6F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46DE907" w14:textId="2AB5B8E2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A56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2" w:type="dxa"/>
          </w:tcPr>
          <w:p w14:paraId="1791902E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654F7FF" w14:textId="6288915A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B4F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73" w:type="dxa"/>
          </w:tcPr>
          <w:p w14:paraId="44BACFD2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DC3917E" w14:textId="013EA653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A56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</w:tr>
      <w:tr w:rsidR="00EA5673" w:rsidRPr="00E57400" w14:paraId="39509E0B" w14:textId="77777777" w:rsidTr="00591709">
        <w:tc>
          <w:tcPr>
            <w:tcW w:w="3798" w:type="dxa"/>
          </w:tcPr>
          <w:p w14:paraId="49A2B0BE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  <w:highlight w:val="cyan"/>
              </w:rPr>
            </w:pPr>
          </w:p>
        </w:tc>
        <w:tc>
          <w:tcPr>
            <w:tcW w:w="1179" w:type="dxa"/>
          </w:tcPr>
          <w:p w14:paraId="01634EB5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</w:tcPr>
          <w:p w14:paraId="59CF1586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6" w:type="dxa"/>
          </w:tcPr>
          <w:p w14:paraId="7879901E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A9ABD6A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8" w:type="dxa"/>
          </w:tcPr>
          <w:p w14:paraId="4D6188B6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3" w:type="dxa"/>
          </w:tcPr>
          <w:p w14:paraId="31C69BF7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58" w:type="dxa"/>
          </w:tcPr>
          <w:p w14:paraId="2B5A1126" w14:textId="77777777" w:rsidR="00EA5673" w:rsidRPr="00E5740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F30C2" w:rsidRPr="00B377E0" w14:paraId="4E9B2B61" w14:textId="77777777" w:rsidTr="00591709">
        <w:tc>
          <w:tcPr>
            <w:tcW w:w="3798" w:type="dxa"/>
          </w:tcPr>
          <w:p w14:paraId="64CBF186" w14:textId="77777777" w:rsidR="00DF30C2" w:rsidRPr="00741858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EFD803C" w14:textId="77777777" w:rsidR="00DF30C2" w:rsidRPr="00B377E0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E2D86D7" w14:textId="77777777" w:rsidR="00DF30C2" w:rsidRPr="00B377E0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39AC87D" w14:textId="77777777" w:rsidR="00DF30C2" w:rsidRPr="00B377E0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40A29D8" w14:textId="77777777" w:rsidR="00DF30C2" w:rsidRPr="00B377E0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F4136C" w14:textId="77777777" w:rsidR="00DF30C2" w:rsidRPr="00B377E0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299C272" w14:textId="77777777" w:rsidR="00DF30C2" w:rsidRPr="00B377E0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FC54954" w14:textId="77777777" w:rsidR="00DF30C2" w:rsidRPr="00B377E0" w:rsidRDefault="00DF30C2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673" w:rsidRPr="00B377E0" w14:paraId="61AA0CE1" w14:textId="77777777" w:rsidTr="00591709">
        <w:tc>
          <w:tcPr>
            <w:tcW w:w="3798" w:type="dxa"/>
          </w:tcPr>
          <w:p w14:paraId="31DBF87D" w14:textId="77777777" w:rsidR="00EA5673" w:rsidRPr="0074185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18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ภาระผูกพันตามสัญญาเช่าดำเนินงานที่ไม่</w:t>
            </w:r>
          </w:p>
        </w:tc>
        <w:tc>
          <w:tcPr>
            <w:tcW w:w="1179" w:type="dxa"/>
          </w:tcPr>
          <w:p w14:paraId="5ED89B7D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6D20093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16CCC0A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5DC5DCC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071D7E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603686E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BCA0EE5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673" w:rsidRPr="00B377E0" w14:paraId="50A0EAB2" w14:textId="77777777" w:rsidTr="00591709">
        <w:tc>
          <w:tcPr>
            <w:tcW w:w="3798" w:type="dxa"/>
          </w:tcPr>
          <w:p w14:paraId="53BCFB97" w14:textId="77777777" w:rsidR="00EA5673" w:rsidRPr="0074185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1858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418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สามารถยกเลิกได้</w:t>
            </w:r>
          </w:p>
        </w:tc>
        <w:tc>
          <w:tcPr>
            <w:tcW w:w="1179" w:type="dxa"/>
          </w:tcPr>
          <w:p w14:paraId="140CA042" w14:textId="77777777" w:rsidR="00EA5673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36CB3A2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C341569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5262287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077687" w14:textId="77777777" w:rsidR="00EA5673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05AD896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833A72A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673" w:rsidRPr="00B377E0" w14:paraId="56D53586" w14:textId="77777777" w:rsidTr="00591709">
        <w:tc>
          <w:tcPr>
            <w:tcW w:w="3798" w:type="dxa"/>
          </w:tcPr>
          <w:p w14:paraId="485892D8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179" w:type="dxa"/>
          </w:tcPr>
          <w:p w14:paraId="09063CB1" w14:textId="2367DAA6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25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4F530C12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002EA1A" w14:textId="7DCC33C3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2" w:type="dxa"/>
          </w:tcPr>
          <w:p w14:paraId="4ADBBFEF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B5F2184" w14:textId="173B3A8E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3" w:type="dxa"/>
          </w:tcPr>
          <w:p w14:paraId="3B95C229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B466673" w14:textId="2B476E02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A5673" w:rsidRPr="00B377E0" w14:paraId="00F47CF4" w14:textId="77777777" w:rsidTr="00591709">
        <w:tc>
          <w:tcPr>
            <w:tcW w:w="3798" w:type="dxa"/>
          </w:tcPr>
          <w:p w14:paraId="4C733750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179" w:type="dxa"/>
          </w:tcPr>
          <w:p w14:paraId="7B1DC589" w14:textId="2B689D65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403011EE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F2CA65D" w14:textId="52603189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72" w:type="dxa"/>
          </w:tcPr>
          <w:p w14:paraId="3EF6FB87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41C374C" w14:textId="6A67532C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3" w:type="dxa"/>
          </w:tcPr>
          <w:p w14:paraId="69821C7F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F8C35B0" w14:textId="2B720771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EA5673" w:rsidRPr="00B377E0" w14:paraId="187E7144" w14:textId="77777777" w:rsidTr="00591709">
        <w:tc>
          <w:tcPr>
            <w:tcW w:w="3798" w:type="dxa"/>
          </w:tcPr>
          <w:p w14:paraId="3E6A5237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FE0DCF4" w14:textId="0B08BA66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14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40893AD5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BA2CE13" w14:textId="7D7B0217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5FC8A0CB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ECD692F" w14:textId="77777777" w:rsidR="00EA5673" w:rsidRPr="00B377E0" w:rsidRDefault="009B4F4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948F6F6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F36E867" w14:textId="362A2F48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16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A5673" w:rsidRPr="00B377E0" w14:paraId="5066913A" w14:textId="77777777" w:rsidTr="00591709">
        <w:tc>
          <w:tcPr>
            <w:tcW w:w="3798" w:type="dxa"/>
          </w:tcPr>
          <w:p w14:paraId="45CBF9DF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D3DB462" w14:textId="30FE2F9F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B4F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033DDB50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7133904" w14:textId="15FA7FC6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56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2" w:type="dxa"/>
          </w:tcPr>
          <w:p w14:paraId="377F4E0F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9E26CBE" w14:textId="18D277FC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B4F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3" w:type="dxa"/>
          </w:tcPr>
          <w:p w14:paraId="6E727FF3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9A37FB2" w14:textId="3910DEAA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56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</w:p>
        </w:tc>
      </w:tr>
      <w:tr w:rsidR="00E71906" w:rsidRPr="00E57400" w14:paraId="24FFE6A2" w14:textId="77777777" w:rsidTr="00591709">
        <w:tc>
          <w:tcPr>
            <w:tcW w:w="3798" w:type="dxa"/>
          </w:tcPr>
          <w:p w14:paraId="09DE3571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79" w:type="dxa"/>
          </w:tcPr>
          <w:p w14:paraId="2CB4DB96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</w:tcPr>
          <w:p w14:paraId="3158D16D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6" w:type="dxa"/>
          </w:tcPr>
          <w:p w14:paraId="37670476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622EFBF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8" w:type="dxa"/>
          </w:tcPr>
          <w:p w14:paraId="055433CE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3" w:type="dxa"/>
          </w:tcPr>
          <w:p w14:paraId="0A5408E8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58" w:type="dxa"/>
          </w:tcPr>
          <w:p w14:paraId="54E6600E" w14:textId="77777777" w:rsidR="00E71906" w:rsidRPr="00E5740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71906" w:rsidRPr="00B377E0" w14:paraId="02031B6F" w14:textId="77777777" w:rsidTr="00591709">
        <w:tc>
          <w:tcPr>
            <w:tcW w:w="3798" w:type="dxa"/>
          </w:tcPr>
          <w:p w14:paraId="083F9DC3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</w:tcPr>
          <w:p w14:paraId="0B93EB34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4B2E78F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6A1F3C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83D02CE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A19A04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D9E449F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BBB784E" w14:textId="77777777" w:rsidR="00E71906" w:rsidRPr="00B377E0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673" w:rsidRPr="00B377E0" w14:paraId="7FC91D0F" w14:textId="77777777" w:rsidTr="00591709">
        <w:tc>
          <w:tcPr>
            <w:tcW w:w="3798" w:type="dxa"/>
          </w:tcPr>
          <w:p w14:paraId="4C4035A9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bookmarkStart w:id="18" w:name="_Hlk221435865"/>
            <w:r w:rsidRPr="00B377E0">
              <w:rPr>
                <w:rFonts w:ascii="Angsana New" w:hAnsi="Angsana New"/>
                <w:sz w:val="30"/>
                <w:szCs w:val="30"/>
                <w:cs/>
              </w:rPr>
              <w:t>สัญญารับบริการจัดการสินค้า</w:t>
            </w:r>
          </w:p>
        </w:tc>
        <w:tc>
          <w:tcPr>
            <w:tcW w:w="1179" w:type="dxa"/>
          </w:tcPr>
          <w:p w14:paraId="5657610C" w14:textId="77777777" w:rsidR="00EA5673" w:rsidRPr="00B377E0" w:rsidRDefault="009B4F4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132F33B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AAA1186" w14:textId="3C580A10" w:rsidR="00EA5673" w:rsidRPr="00B377E0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72" w:type="dxa"/>
          </w:tcPr>
          <w:p w14:paraId="796F1B84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67F8EFD" w14:textId="77777777" w:rsidR="00EA5673" w:rsidRPr="00B377E0" w:rsidRDefault="009B4F4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69D5973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D7D6CF0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673" w:rsidRPr="00B377E0" w14:paraId="357595B4" w14:textId="77777777" w:rsidTr="00591709">
        <w:tc>
          <w:tcPr>
            <w:tcW w:w="3798" w:type="dxa"/>
          </w:tcPr>
          <w:p w14:paraId="616CBB9D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9" w:type="dxa"/>
          </w:tcPr>
          <w:p w14:paraId="236656EB" w14:textId="0943B894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right="2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9B4F4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4" w:type="dxa"/>
          </w:tcPr>
          <w:p w14:paraId="282149E4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1C8579" w14:textId="7AC47C11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right="2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EA567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2" w:type="dxa"/>
          </w:tcPr>
          <w:p w14:paraId="01393E0A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0DB943" w14:textId="77777777" w:rsidR="00EA5673" w:rsidRPr="005C6A98" w:rsidRDefault="009B4F4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588F897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2B56F23" w14:textId="0D0D4E2E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EA567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EA5673" w:rsidRPr="00B377E0" w14:paraId="74B9C595" w14:textId="77777777" w:rsidTr="00591709">
        <w:tc>
          <w:tcPr>
            <w:tcW w:w="3798" w:type="dxa"/>
          </w:tcPr>
          <w:p w14:paraId="7AFCDF8C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179" w:type="dxa"/>
          </w:tcPr>
          <w:p w14:paraId="5218F0CC" w14:textId="4CC95EA4" w:rsidR="00EA5673" w:rsidRPr="005C6A98" w:rsidRDefault="007F0795" w:rsidP="004E6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9B4F45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4E66B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21DAB487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4C6087" w14:textId="17C33EDD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332011CE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057E1DA" w14:textId="666295CD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9B4F4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42</w:t>
            </w:r>
            <w:r w:rsidR="004E66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7680561D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474825C" w14:textId="09B6A7D0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EA5673" w:rsidRPr="00B377E0" w14:paraId="3FDAAA1E" w14:textId="77777777" w:rsidTr="00591709">
        <w:tc>
          <w:tcPr>
            <w:tcW w:w="3798" w:type="dxa"/>
          </w:tcPr>
          <w:p w14:paraId="15DDCDE2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377E0">
              <w:rPr>
                <w:rFonts w:ascii="Angsana New" w:hAnsi="Angsana New"/>
                <w:sz w:val="30"/>
                <w:szCs w:val="30"/>
                <w:cs/>
              </w:rPr>
              <w:t>สัญญาการสั่งซื้อน้ำมันดิบ</w:t>
            </w:r>
          </w:p>
        </w:tc>
        <w:tc>
          <w:tcPr>
            <w:tcW w:w="1179" w:type="dxa"/>
          </w:tcPr>
          <w:p w14:paraId="7930082D" w14:textId="585694F5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47</w:t>
            </w:r>
            <w:r w:rsidR="009B4F4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42B6A593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3FAE2B9" w14:textId="793A0F11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41</w:t>
            </w:r>
            <w:r w:rsidR="00EA567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2" w:type="dxa"/>
          </w:tcPr>
          <w:p w14:paraId="7AD8C9BE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C065A6" w14:textId="0C2B645E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47</w:t>
            </w:r>
            <w:r w:rsidR="009B4F45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7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1508733D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039AE26" w14:textId="239208B3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41</w:t>
            </w:r>
            <w:r w:rsidR="00EA5673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EA5673" w:rsidRPr="00B377E0" w14:paraId="59E8BE33" w14:textId="77777777" w:rsidTr="00591709">
        <w:tc>
          <w:tcPr>
            <w:tcW w:w="3798" w:type="dxa"/>
          </w:tcPr>
          <w:p w14:paraId="42BD1139" w14:textId="77777777" w:rsidR="00EA5673" w:rsidRPr="00B377E0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A4A9524" w14:textId="42610C36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9B4F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E66B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4A487353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87D0A8C" w14:textId="18E3C34E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A56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72" w:type="dxa"/>
          </w:tcPr>
          <w:p w14:paraId="500A7D11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D6CD7B5" w14:textId="1DB1B28B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9B4F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4E66B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139C0F20" w14:textId="77777777" w:rsidR="00EA5673" w:rsidRPr="005C6A9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4FD0654" w14:textId="4017D426" w:rsidR="00EA5673" w:rsidRPr="005C6A98" w:rsidRDefault="007F0795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EA56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5357E" w:rsidRPr="0075357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bookmarkEnd w:id="18"/>
    </w:tbl>
    <w:p w14:paraId="50D583C4" w14:textId="77777777" w:rsidR="00DF30C2" w:rsidRPr="002E5A9B" w:rsidRDefault="00DF30C2" w:rsidP="00DF3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A2CDCDB" w14:textId="77777777" w:rsidR="00DE151E" w:rsidRPr="00B377E0" w:rsidRDefault="00DE151E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377E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14:paraId="1621918E" w14:textId="77777777" w:rsidR="00DE151E" w:rsidRPr="002E5A9B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0D9BFD1" w14:textId="3A9E35E6" w:rsidR="006E4FE2" w:rsidRPr="00B377E0" w:rsidRDefault="006E4FE2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 (</w:t>
      </w:r>
      <w:r w:rsidRPr="00B377E0">
        <w:rPr>
          <w:rFonts w:ascii="Angsana New" w:hAnsi="Angsana New"/>
          <w:sz w:val="30"/>
          <w:szCs w:val="30"/>
        </w:rPr>
        <w:t>“</w:t>
      </w:r>
      <w:r w:rsidRPr="00B377E0">
        <w:rPr>
          <w:rFonts w:ascii="Angsana New" w:hAnsi="Angsana New"/>
          <w:sz w:val="30"/>
          <w:szCs w:val="30"/>
          <w:cs/>
        </w:rPr>
        <w:t>กฟผ.</w:t>
      </w:r>
      <w:r w:rsidRPr="00B377E0">
        <w:rPr>
          <w:rFonts w:ascii="Angsana New" w:hAnsi="Angsana New"/>
          <w:sz w:val="30"/>
          <w:szCs w:val="30"/>
        </w:rPr>
        <w:t>”</w:t>
      </w:r>
      <w:r w:rsidRPr="00B377E0">
        <w:rPr>
          <w:rFonts w:ascii="Angsana New" w:hAnsi="Angsana New"/>
          <w:sz w:val="30"/>
          <w:szCs w:val="30"/>
          <w:cs/>
        </w:rPr>
        <w:t>) มีสัญญาซื้อกระแสไฟฟ้ากับบริษัทย่อย</w:t>
      </w:r>
      <w:r w:rsidR="00056E0E">
        <w:rPr>
          <w:rFonts w:ascii="Angsana New" w:hAnsi="Angsana New" w:hint="cs"/>
          <w:sz w:val="30"/>
          <w:szCs w:val="30"/>
          <w:cs/>
        </w:rPr>
        <w:t>สอง</w:t>
      </w:r>
      <w:r w:rsidRPr="00B377E0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="007F0795" w:rsidRPr="007F0795">
        <w:rPr>
          <w:rFonts w:ascii="Angsana New" w:hAnsi="Angsana New"/>
          <w:sz w:val="30"/>
          <w:szCs w:val="30"/>
        </w:rPr>
        <w:t>25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7F0795" w:rsidRPr="007F0795">
        <w:rPr>
          <w:rFonts w:ascii="Angsana New" w:hAnsi="Angsana New"/>
          <w:sz w:val="30"/>
          <w:szCs w:val="30"/>
        </w:rPr>
        <w:t>2566</w:t>
      </w:r>
      <w:r w:rsidRPr="00B377E0">
        <w:rPr>
          <w:rFonts w:ascii="Angsana New" w:hAnsi="Angsana New"/>
          <w:sz w:val="30"/>
          <w:szCs w:val="30"/>
        </w:rPr>
        <w:t xml:space="preserve"> </w:t>
      </w:r>
      <w:r w:rsidR="00056E0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0795" w:rsidRPr="007F0795">
        <w:rPr>
          <w:rFonts w:ascii="Angsana New" w:hAnsi="Angsana New"/>
          <w:sz w:val="30"/>
          <w:szCs w:val="30"/>
        </w:rPr>
        <w:t>2584</w:t>
      </w:r>
      <w:r w:rsidR="00056E0E">
        <w:rPr>
          <w:rFonts w:ascii="Angsana New" w:hAnsi="Angsana New" w:hint="cs"/>
          <w:sz w:val="30"/>
          <w:szCs w:val="30"/>
          <w:cs/>
        </w:rPr>
        <w:t xml:space="preserve"> </w:t>
      </w:r>
      <w:r w:rsidRPr="00B377E0">
        <w:rPr>
          <w:rFonts w:ascii="Angsana New" w:hAnsi="Angsana New"/>
          <w:sz w:val="30"/>
          <w:szCs w:val="30"/>
          <w:cs/>
        </w:rPr>
        <w:t>โดยบริษัทย่อยดังกล่าวจะจำหน่ายกระแสไฟฟ้าให้แก่</w:t>
      </w:r>
      <w:r w:rsidR="00056E0E">
        <w:rPr>
          <w:rFonts w:ascii="Angsana New" w:hAnsi="Angsana New"/>
          <w:sz w:val="30"/>
          <w:szCs w:val="30"/>
          <w:cs/>
        </w:rPr>
        <w:t xml:space="preserve"> กฟผ. ในปริมาณและราคาที่ตกลงกัน</w:t>
      </w:r>
      <w:r w:rsidRPr="00B377E0">
        <w:rPr>
          <w:rFonts w:ascii="Angsana New" w:hAnsi="Angsana New"/>
          <w:sz w:val="30"/>
          <w:szCs w:val="30"/>
          <w:cs/>
        </w:rPr>
        <w:t xml:space="preserve"> ในฐานะที่บริษัทย่อยดังกล่าวเป็นคู่สัญญากับ กฟผ. บริษัทย่อยจะต้องปฏิบัติตามเงื่อนไขและข้อกำหนดต่างๆ ที่กำหนดไว้ในสัญญา</w:t>
      </w:r>
    </w:p>
    <w:p w14:paraId="5CA0767D" w14:textId="77777777" w:rsidR="005219C4" w:rsidRPr="002E5A9B" w:rsidRDefault="005219C4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12EE70C8" w14:textId="77777777" w:rsidR="00EA5673" w:rsidRDefault="00EA5673" w:rsidP="00EA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3D2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สัญญากู้ยืมเงิน</w:t>
      </w:r>
    </w:p>
    <w:p w14:paraId="60695430" w14:textId="77777777" w:rsidR="00EA5673" w:rsidRPr="002E5A9B" w:rsidRDefault="00EA5673" w:rsidP="00EA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3CFA3BB" w14:textId="12A1243A" w:rsidR="00EA5673" w:rsidRPr="00F23D2E" w:rsidRDefault="00EA5673" w:rsidP="00EA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23D2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29</w:t>
      </w:r>
      <w:r w:rsidRPr="00F23D2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F23D2E">
        <w:rPr>
          <w:rFonts w:ascii="Angsana New" w:hAnsi="Angsana New"/>
          <w:sz w:val="30"/>
          <w:szCs w:val="30"/>
          <w:cs/>
        </w:rPr>
        <w:t xml:space="preserve">บริษัทย่อยแห่งหนึ่งทำสัญญาวงเงินกู้ยืมระยะยาวกับธนาคารในประเทศไทยหลายแห่งเป็นจำนวนเงิน </w:t>
      </w:r>
      <w:r w:rsidR="007F0795" w:rsidRPr="007F0795">
        <w:rPr>
          <w:rFonts w:ascii="Angsana New" w:hAnsi="Angsana New"/>
          <w:sz w:val="30"/>
          <w:szCs w:val="30"/>
        </w:rPr>
        <w:t>8</w:t>
      </w:r>
      <w:r w:rsidRPr="00F23D2E">
        <w:rPr>
          <w:rFonts w:ascii="Angsana New" w:hAnsi="Angsana New"/>
          <w:sz w:val="30"/>
          <w:szCs w:val="30"/>
          <w:cs/>
        </w:rPr>
        <w:t>,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5357E" w:rsidRPr="0075357E">
        <w:rPr>
          <w:rFonts w:ascii="Angsana New" w:hAnsi="Angsana New"/>
          <w:sz w:val="30"/>
          <w:szCs w:val="30"/>
        </w:rPr>
        <w:t>00</w:t>
      </w:r>
      <w:r w:rsidRPr="00F23D2E">
        <w:rPr>
          <w:rFonts w:ascii="Angsana New" w:hAnsi="Angsana New"/>
          <w:sz w:val="30"/>
          <w:szCs w:val="30"/>
          <w:cs/>
        </w:rPr>
        <w:t xml:space="preserve"> ล้านบาท เพื่อใช้ชำระคืนเงินกู้ยืมระยะสั้นจากกิจการที่เกี่ยวข้องกันที่อัตราดอกเบี้ย </w:t>
      </w:r>
      <w:r w:rsidRPr="00F23D2E">
        <w:rPr>
          <w:rFonts w:ascii="Angsana New" w:hAnsi="Angsana New"/>
          <w:sz w:val="30"/>
          <w:szCs w:val="30"/>
        </w:rPr>
        <w:t xml:space="preserve">THBFIX </w:t>
      </w:r>
      <w:r w:rsidRPr="00F23D2E">
        <w:rPr>
          <w:rFonts w:ascii="Angsana New" w:hAnsi="Angsana New"/>
          <w:sz w:val="30"/>
          <w:szCs w:val="30"/>
          <w:cs/>
        </w:rPr>
        <w:t>บวกอัตราส่วนเพิ่ม ภายใต้สัญญาเงินกู้ยืมระยะยาวดังกล่าว 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</w:t>
      </w:r>
    </w:p>
    <w:p w14:paraId="0FC9252A" w14:textId="77777777" w:rsidR="00EA5673" w:rsidRPr="002E5A9B" w:rsidRDefault="00EA5673" w:rsidP="00EA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2A362C6" w14:textId="15A42455" w:rsidR="00EA5673" w:rsidRDefault="00EA5673" w:rsidP="00EA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F23D2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="006921C1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F23D2E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F23D2E">
        <w:rPr>
          <w:rFonts w:ascii="Angsana New" w:hAnsi="Angsana New"/>
          <w:sz w:val="30"/>
          <w:szCs w:val="30"/>
          <w:cs/>
        </w:rPr>
        <w:t xml:space="preserve"> บริษัทย่อยยังไม่ได้เบิกใช้วงเงินกู้ยืมระยะยาวดังกล่าว</w:t>
      </w:r>
    </w:p>
    <w:p w14:paraId="41110758" w14:textId="77777777" w:rsidR="00EA5673" w:rsidRPr="00C35F91" w:rsidRDefault="00EA5673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300B1732" w14:textId="379E0CAF" w:rsidR="00DE151E" w:rsidRPr="00B377E0" w:rsidRDefault="007F0795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36</w:t>
      </w:r>
      <w:r w:rsidR="00DE151E" w:rsidRPr="00B377E0">
        <w:rPr>
          <w:rFonts w:ascii="Angsana New" w:hAnsi="Angsana New"/>
          <w:b/>
          <w:bCs/>
          <w:sz w:val="30"/>
          <w:szCs w:val="30"/>
        </w:rPr>
        <w:tab/>
      </w:r>
      <w:r w:rsidR="00DE151E" w:rsidRPr="00B377E0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14:paraId="3485A059" w14:textId="77777777" w:rsidR="00DE151E" w:rsidRPr="00C35F91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5653F3E" w14:textId="43CDF8D3" w:rsidR="00DE151E" w:rsidRPr="00B377E0" w:rsidRDefault="00F507E1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="005E2665" w:rsidRPr="00B377E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DE151E" w:rsidRPr="00B377E0">
        <w:rPr>
          <w:rFonts w:ascii="Angsana New" w:hAnsi="Angsana New"/>
          <w:sz w:val="30"/>
          <w:szCs w:val="30"/>
        </w:rPr>
        <w:t xml:space="preserve"> </w:t>
      </w:r>
      <w:r w:rsidR="00DE151E" w:rsidRPr="00B377E0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บริษัทมีหนี้สินที่อาจเกิดขึ้นและสินทรัพย์ที่อาจเกิดขึ้นดังนี้</w:t>
      </w:r>
    </w:p>
    <w:p w14:paraId="1837D6E3" w14:textId="77777777" w:rsidR="00CD7238" w:rsidRPr="00C35F91" w:rsidRDefault="00CD7238" w:rsidP="00CD7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9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13B8022" w14:textId="77777777" w:rsidR="00DE151E" w:rsidRPr="00B377E0" w:rsidRDefault="00DE151E" w:rsidP="0068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บริษัทมีสัญญาแลกเปลี่ยนส่วนต่างราคาน้ำมันสำเร็จรูปและน้ำมันดิบล</w:t>
      </w:r>
      <w:r w:rsidR="00E34E6B" w:rsidRPr="00B377E0">
        <w:rPr>
          <w:rFonts w:ascii="Angsana New" w:hAnsi="Angsana New"/>
          <w:sz w:val="30"/>
          <w:szCs w:val="30"/>
          <w:cs/>
        </w:rPr>
        <w:t>่วงหน้ากับบริษัทต่างประเทศ</w:t>
      </w:r>
      <w:r w:rsidRPr="00B377E0">
        <w:rPr>
          <w:rFonts w:ascii="Angsana New" w:hAnsi="Angsana New"/>
          <w:sz w:val="30"/>
          <w:szCs w:val="30"/>
          <w:cs/>
        </w:rPr>
        <w:t>หลายแห่ง  (</w:t>
      </w:r>
      <w:r w:rsidRPr="00B377E0">
        <w:rPr>
          <w:rFonts w:ascii="Angsana New" w:hAnsi="Angsana New"/>
          <w:sz w:val="30"/>
          <w:szCs w:val="30"/>
        </w:rPr>
        <w:t>“</w:t>
      </w:r>
      <w:r w:rsidRPr="00B377E0">
        <w:rPr>
          <w:rFonts w:ascii="Angsana New" w:hAnsi="Angsana New"/>
          <w:sz w:val="30"/>
          <w:szCs w:val="30"/>
          <w:cs/>
        </w:rPr>
        <w:t>คู่สัญญา</w:t>
      </w:r>
      <w:r w:rsidRPr="00B377E0">
        <w:rPr>
          <w:rFonts w:ascii="Angsana New" w:hAnsi="Angsana New"/>
          <w:sz w:val="30"/>
          <w:szCs w:val="30"/>
        </w:rPr>
        <w:t>”</w:t>
      </w:r>
      <w:r w:rsidRPr="00B377E0">
        <w:rPr>
          <w:rFonts w:ascii="Angsana New" w:hAnsi="Angsana New"/>
          <w:sz w:val="30"/>
          <w:szCs w:val="30"/>
          <w:cs/>
        </w:rPr>
        <w:t xml:space="preserve">)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  </w:t>
      </w:r>
    </w:p>
    <w:p w14:paraId="52AF5EA2" w14:textId="77777777" w:rsidR="006E4FE2" w:rsidRPr="00C35F91" w:rsidRDefault="006E4FE2" w:rsidP="0074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14:paraId="2CCE553A" w14:textId="679C7251" w:rsidR="003474A6" w:rsidRPr="00F02F30" w:rsidRDefault="00F507E1" w:rsidP="0068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="005E2665" w:rsidRPr="00F02F3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DE151E" w:rsidRPr="00F02F30">
        <w:rPr>
          <w:rFonts w:ascii="Angsana New" w:hAnsi="Angsana New"/>
          <w:sz w:val="30"/>
          <w:szCs w:val="30"/>
          <w:cs/>
        </w:rPr>
        <w:t xml:space="preserve"> บริษัทมีปริมาณน้ำมันภายใต้สัญญาดังกล่าวเป็นจำน</w:t>
      </w:r>
      <w:r w:rsidR="00DE151E" w:rsidRPr="002E5A9B">
        <w:rPr>
          <w:rFonts w:ascii="Angsana New" w:hAnsi="Angsana New"/>
          <w:sz w:val="30"/>
          <w:szCs w:val="30"/>
          <w:cs/>
        </w:rPr>
        <w:t>วน</w:t>
      </w:r>
      <w:r w:rsidR="005E2665" w:rsidRPr="002E5A9B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740568" w:rsidRPr="002E5A9B">
        <w:rPr>
          <w:rFonts w:ascii="Angsana New" w:hAnsi="Angsana New"/>
          <w:sz w:val="30"/>
          <w:szCs w:val="30"/>
        </w:rPr>
        <w:t>.</w:t>
      </w:r>
      <w:r w:rsidR="007F0795" w:rsidRPr="007F0795">
        <w:rPr>
          <w:rFonts w:ascii="Angsana New" w:hAnsi="Angsana New"/>
          <w:sz w:val="30"/>
          <w:szCs w:val="30"/>
        </w:rPr>
        <w:t>5</w:t>
      </w:r>
      <w:r w:rsidR="00EA5673" w:rsidRPr="002E5A9B">
        <w:rPr>
          <w:rFonts w:ascii="Angsana New" w:hAnsi="Angsana New"/>
          <w:sz w:val="30"/>
          <w:szCs w:val="30"/>
        </w:rPr>
        <w:t xml:space="preserve"> </w:t>
      </w:r>
      <w:r w:rsidR="00DE151E" w:rsidRPr="002E5A9B">
        <w:rPr>
          <w:rFonts w:ascii="Angsana New" w:hAnsi="Angsana New"/>
          <w:sz w:val="30"/>
          <w:szCs w:val="30"/>
          <w:cs/>
        </w:rPr>
        <w:t>ล้า</w:t>
      </w:r>
      <w:r w:rsidR="00DE151E" w:rsidRPr="00F02F30">
        <w:rPr>
          <w:rFonts w:ascii="Angsana New" w:hAnsi="Angsana New"/>
          <w:sz w:val="30"/>
          <w:szCs w:val="30"/>
          <w:cs/>
        </w:rPr>
        <w:t xml:space="preserve">นบาร์เรล </w:t>
      </w:r>
      <w:r w:rsidR="00DE151E" w:rsidRPr="00F02F30">
        <w:rPr>
          <w:rFonts w:ascii="Angsana New" w:hAnsi="Angsana New"/>
          <w:i/>
          <w:iCs/>
          <w:sz w:val="30"/>
          <w:szCs w:val="30"/>
          <w:cs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="00DE151E" w:rsidRPr="00F02F30">
        <w:rPr>
          <w:rFonts w:ascii="Angsana New" w:hAnsi="Angsana New"/>
          <w:i/>
          <w:iCs/>
          <w:sz w:val="30"/>
          <w:szCs w:val="30"/>
        </w:rPr>
        <w:t>:</w:t>
      </w:r>
      <w:r w:rsidR="00DE151E" w:rsidRPr="00F02F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1</w:t>
      </w:r>
      <w:r w:rsidR="00EA5673">
        <w:rPr>
          <w:rFonts w:ascii="Angsana New" w:hAnsi="Angsana New"/>
          <w:i/>
          <w:iCs/>
          <w:sz w:val="30"/>
          <w:szCs w:val="30"/>
        </w:rPr>
        <w:t>.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9</w:t>
      </w:r>
      <w:r w:rsidR="005E2665" w:rsidRPr="00F02F30">
        <w:rPr>
          <w:rFonts w:ascii="Angsana New" w:hAnsi="Angsana New"/>
          <w:i/>
          <w:iCs/>
          <w:sz w:val="30"/>
          <w:szCs w:val="30"/>
        </w:rPr>
        <w:t xml:space="preserve">  </w:t>
      </w:r>
      <w:r w:rsidR="00F02F30" w:rsidRPr="00F02F30">
        <w:rPr>
          <w:rFonts w:ascii="Angsana New" w:hAnsi="Angsana New"/>
          <w:i/>
          <w:iCs/>
          <w:sz w:val="30"/>
          <w:szCs w:val="30"/>
          <w:cs/>
        </w:rPr>
        <w:t>ล้านบาร์เร</w:t>
      </w:r>
      <w:r w:rsidR="00F02F30" w:rsidRPr="00F02F30">
        <w:rPr>
          <w:rFonts w:ascii="Angsana New" w:hAnsi="Angsana New" w:hint="cs"/>
          <w:i/>
          <w:iCs/>
          <w:sz w:val="30"/>
          <w:szCs w:val="30"/>
          <w:cs/>
        </w:rPr>
        <w:t>ล</w:t>
      </w:r>
      <w:r w:rsidR="00DE151E" w:rsidRPr="00F02F3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2A86CE3" w14:textId="77777777" w:rsidR="00C35F91" w:rsidRPr="00C35F91" w:rsidRDefault="00C35F91" w:rsidP="0068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265F9A3" w14:textId="0E9CE260" w:rsidR="00DE151E" w:rsidRPr="00B377E0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F0795">
        <w:rPr>
          <w:rFonts w:ascii="Angsana New" w:hAnsi="Angsana New"/>
          <w:b/>
          <w:bCs/>
          <w:sz w:val="30"/>
          <w:szCs w:val="30"/>
        </w:rPr>
        <w:t>37</w:t>
      </w:r>
      <w:r w:rsidR="00DE151E" w:rsidRPr="00B377E0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B377E0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นโยบายประกันภัย</w:t>
      </w:r>
    </w:p>
    <w:p w14:paraId="6D26AC65" w14:textId="77777777" w:rsidR="00DE151E" w:rsidRPr="00C35F91" w:rsidRDefault="00DE151E" w:rsidP="00AF6226">
      <w:pPr>
        <w:pStyle w:val="E-mailSignature"/>
        <w:ind w:left="540" w:hanging="540"/>
        <w:rPr>
          <w:rStyle w:val="PageNumber"/>
          <w:rFonts w:ascii="Angsana New" w:hAnsi="Angsana New" w:cs="Angsana New"/>
          <w:szCs w:val="24"/>
        </w:rPr>
      </w:pPr>
    </w:p>
    <w:p w14:paraId="7FB088C9" w14:textId="5C581348" w:rsidR="00DE151E" w:rsidRPr="00B377E0" w:rsidRDefault="00EA5673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="00DE151E" w:rsidRPr="00B377E0">
        <w:rPr>
          <w:rFonts w:ascii="Angsana New" w:hAnsi="Angsana New"/>
          <w:sz w:val="30"/>
          <w:szCs w:val="30"/>
          <w:cs/>
        </w:rPr>
        <w:t xml:space="preserve"> </w:t>
      </w:r>
      <w:r w:rsidR="00DE151E" w:rsidRPr="00B377E0">
        <w:rPr>
          <w:rFonts w:ascii="Angsana New" w:hAnsi="Angsana New"/>
          <w:sz w:val="30"/>
          <w:szCs w:val="30"/>
          <w:cs/>
          <w:lang w:val="th-TH"/>
        </w:rPr>
        <w:t>กลุ่มบริษัทได้ทำกรมธรรม์ประกันภัยคุ้มครองความเสี่ยงทุกประเภทรวมถึงการชดเชยการสูญเสียรายได้กับกลุ่มผู้รับประกันและผู้รับประกันต่อ โดยมีวงเงินประกัน</w:t>
      </w:r>
      <w:r w:rsidR="00DE151E" w:rsidRPr="00B377E0">
        <w:rPr>
          <w:rFonts w:ascii="Angsana New" w:hAnsi="Angsana New"/>
          <w:sz w:val="30"/>
          <w:szCs w:val="30"/>
          <w:cs/>
        </w:rPr>
        <w:t>รวม</w:t>
      </w:r>
      <w:r w:rsidR="00B02F66" w:rsidRPr="00B377E0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9</w:t>
      </w:r>
      <w:r w:rsidR="009B4F45">
        <w:rPr>
          <w:rFonts w:ascii="Angsana New" w:hAnsi="Angsana New"/>
          <w:sz w:val="30"/>
          <w:szCs w:val="30"/>
        </w:rPr>
        <w:t>,</w:t>
      </w:r>
      <w:r w:rsidR="007F0795" w:rsidRPr="007F0795">
        <w:rPr>
          <w:rFonts w:ascii="Angsana New" w:hAnsi="Angsana New"/>
          <w:sz w:val="30"/>
          <w:szCs w:val="30"/>
        </w:rPr>
        <w:t>699</w:t>
      </w:r>
      <w:r w:rsidR="008A55EB" w:rsidRPr="00B377E0">
        <w:rPr>
          <w:rFonts w:ascii="Angsana New" w:hAnsi="Angsana New"/>
          <w:sz w:val="30"/>
          <w:szCs w:val="30"/>
        </w:rPr>
        <w:t xml:space="preserve"> </w:t>
      </w:r>
      <w:r w:rsidR="00DE151E" w:rsidRPr="00B377E0">
        <w:rPr>
          <w:rFonts w:ascii="Angsana New" w:hAnsi="Angsana New"/>
          <w:sz w:val="30"/>
          <w:szCs w:val="30"/>
          <w:cs/>
          <w:lang w:val="th-TH"/>
        </w:rPr>
        <w:t xml:space="preserve">ล้านเหรียญสหรัฐอเมริกา </w:t>
      </w:r>
      <w:r w:rsidR="00DE151E" w:rsidRPr="00B377E0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2559</w:t>
      </w:r>
      <w:r w:rsidR="00431455" w:rsidRPr="00B377E0">
        <w:rPr>
          <w:rFonts w:ascii="Angsana New" w:hAnsi="Angsana New"/>
          <w:i/>
          <w:iCs/>
          <w:sz w:val="30"/>
          <w:szCs w:val="30"/>
        </w:rPr>
        <w:t xml:space="preserve">: 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9</w:t>
      </w:r>
      <w:r>
        <w:rPr>
          <w:rFonts w:ascii="Angsana New" w:hAnsi="Angsana New"/>
          <w:i/>
          <w:iCs/>
          <w:sz w:val="30"/>
          <w:szCs w:val="30"/>
        </w:rPr>
        <w:t>,</w:t>
      </w:r>
      <w:r w:rsidR="0075357E" w:rsidRPr="0075357E">
        <w:rPr>
          <w:rFonts w:ascii="Angsana New" w:hAnsi="Angsana New"/>
          <w:i/>
          <w:iCs/>
          <w:sz w:val="30"/>
          <w:szCs w:val="30"/>
        </w:rPr>
        <w:t>0</w:t>
      </w:r>
      <w:r w:rsidR="007F0795" w:rsidRPr="007F0795">
        <w:rPr>
          <w:rFonts w:ascii="Angsana New" w:hAnsi="Angsana New"/>
          <w:i/>
          <w:iCs/>
          <w:sz w:val="30"/>
          <w:szCs w:val="30"/>
        </w:rPr>
        <w:t>78</w:t>
      </w:r>
      <w:r w:rsidR="00DE151E" w:rsidRPr="00B377E0">
        <w:rPr>
          <w:rFonts w:ascii="Angsana New" w:hAnsi="Angsana New"/>
          <w:i/>
          <w:iCs/>
          <w:sz w:val="30"/>
          <w:szCs w:val="30"/>
        </w:rPr>
        <w:t xml:space="preserve"> </w:t>
      </w:r>
      <w:r w:rsidR="00DE151E" w:rsidRPr="00B377E0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  <w:r w:rsidR="00DE151E" w:rsidRPr="00B377E0">
        <w:rPr>
          <w:rFonts w:ascii="Angsana New" w:hAnsi="Angsana New"/>
          <w:sz w:val="30"/>
          <w:szCs w:val="30"/>
          <w:cs/>
          <w:lang w:val="th-TH"/>
        </w:rPr>
        <w:t xml:space="preserve"> กรมธรรม์ดังกล่าวมีการต่อ</w:t>
      </w:r>
      <w:r w:rsidR="00DE151E" w:rsidRPr="00B377E0">
        <w:rPr>
          <w:rFonts w:ascii="Angsana New" w:hAnsi="Angsana New"/>
          <w:sz w:val="30"/>
          <w:szCs w:val="30"/>
          <w:cs/>
        </w:rPr>
        <w:t>อายุทุกปีโดยบริษัทย่อยบาง</w:t>
      </w:r>
      <w:r w:rsidR="00DE151E" w:rsidRPr="00B377E0">
        <w:rPr>
          <w:rFonts w:ascii="Angsana New" w:hAnsi="Angsana New"/>
          <w:sz w:val="30"/>
          <w:szCs w:val="30"/>
          <w:cs/>
          <w:lang w:val="th-TH"/>
        </w:rPr>
        <w:t>แห่งได้โอนสิทธิเรียกร้องตามกรมธรรม์ประกันภัยให้กับเจ้าหนี้ตามสัญญาเงินกู้</w:t>
      </w:r>
    </w:p>
    <w:p w14:paraId="327C8F04" w14:textId="77777777" w:rsidR="00EA5673" w:rsidRPr="00C35F91" w:rsidRDefault="00EA5673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6F875A00" w14:textId="3D1F4B41" w:rsidR="00DE151E" w:rsidRPr="00B377E0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F0795">
        <w:rPr>
          <w:rFonts w:ascii="Angsana New" w:hAnsi="Angsana New"/>
          <w:b/>
          <w:bCs/>
          <w:sz w:val="30"/>
          <w:szCs w:val="30"/>
        </w:rPr>
        <w:t>38</w:t>
      </w:r>
      <w:r w:rsidR="00DE151E" w:rsidRPr="00B377E0">
        <w:rPr>
          <w:rFonts w:ascii="Angsana New" w:hAnsi="Angsana New"/>
          <w:b/>
          <w:bCs/>
          <w:sz w:val="30"/>
          <w:szCs w:val="30"/>
        </w:rPr>
        <w:tab/>
      </w:r>
      <w:r w:rsidR="00DE151E" w:rsidRPr="00B377E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3694B221" w14:textId="77777777" w:rsidR="0007717C" w:rsidRPr="00C35F91" w:rsidRDefault="0007717C" w:rsidP="00431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18266D9" w14:textId="2B5CE022" w:rsidR="00DE151E" w:rsidRPr="00B377E0" w:rsidRDefault="00DE151E" w:rsidP="00AF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377E0">
        <w:rPr>
          <w:rFonts w:ascii="Angsana New" w:hAnsi="Angsana New"/>
          <w:sz w:val="30"/>
          <w:szCs w:val="30"/>
        </w:rPr>
        <w:tab/>
      </w:r>
      <w:r w:rsidR="00582D98" w:rsidRPr="00434A73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F0795" w:rsidRPr="00434A73">
        <w:rPr>
          <w:rFonts w:ascii="Angsana New" w:hAnsi="Angsana New"/>
          <w:sz w:val="30"/>
          <w:szCs w:val="30"/>
        </w:rPr>
        <w:t>15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F0795" w:rsidRPr="00434A73">
        <w:rPr>
          <w:rFonts w:ascii="Angsana New" w:hAnsi="Angsana New"/>
          <w:sz w:val="30"/>
          <w:szCs w:val="30"/>
        </w:rPr>
        <w:t>2561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="007F0795" w:rsidRPr="00434A73">
        <w:rPr>
          <w:rFonts w:ascii="Angsana New" w:hAnsi="Angsana New"/>
          <w:sz w:val="30"/>
          <w:szCs w:val="30"/>
        </w:rPr>
        <w:t>256</w:t>
      </w:r>
      <w:r w:rsidR="0075357E" w:rsidRPr="00434A73">
        <w:rPr>
          <w:rFonts w:ascii="Angsana New" w:hAnsi="Angsana New"/>
          <w:sz w:val="30"/>
          <w:szCs w:val="30"/>
        </w:rPr>
        <w:t>0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FA08C0">
        <w:rPr>
          <w:rFonts w:ascii="Angsana New" w:hAnsi="Angsana New"/>
          <w:sz w:val="30"/>
          <w:szCs w:val="30"/>
        </w:rPr>
        <w:t>5</w:t>
      </w:r>
      <w:r w:rsidR="00434A73">
        <w:rPr>
          <w:rFonts w:ascii="Angsana New" w:hAnsi="Angsana New"/>
          <w:sz w:val="30"/>
          <w:szCs w:val="30"/>
        </w:rPr>
        <w:t>.</w:t>
      </w:r>
      <w:r w:rsidR="00FA08C0">
        <w:rPr>
          <w:rFonts w:ascii="Angsana New" w:hAnsi="Angsana New"/>
          <w:sz w:val="30"/>
          <w:szCs w:val="30"/>
        </w:rPr>
        <w:t>2</w:t>
      </w:r>
      <w:r w:rsidR="00434A73">
        <w:rPr>
          <w:rFonts w:ascii="Angsana New" w:hAnsi="Angsana New"/>
          <w:sz w:val="30"/>
          <w:szCs w:val="30"/>
        </w:rPr>
        <w:t>5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582D98" w:rsidRPr="00434A73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FA08C0">
        <w:rPr>
          <w:rFonts w:ascii="Angsana New" w:hAnsi="Angsana New"/>
          <w:sz w:val="30"/>
          <w:szCs w:val="30"/>
        </w:rPr>
        <w:t>10</w:t>
      </w:r>
      <w:r w:rsidR="006921C1" w:rsidRPr="00434A73">
        <w:rPr>
          <w:rFonts w:ascii="Angsana New" w:hAnsi="Angsana New"/>
          <w:sz w:val="30"/>
          <w:szCs w:val="30"/>
        </w:rPr>
        <w:t>,</w:t>
      </w:r>
      <w:r w:rsidR="00FA08C0">
        <w:rPr>
          <w:rFonts w:ascii="Angsana New" w:hAnsi="Angsana New"/>
          <w:sz w:val="30"/>
          <w:szCs w:val="30"/>
        </w:rPr>
        <w:t>71</w:t>
      </w:r>
      <w:r w:rsidR="006A7968">
        <w:rPr>
          <w:rFonts w:ascii="Angsana New" w:hAnsi="Angsana New"/>
          <w:sz w:val="30"/>
          <w:szCs w:val="30"/>
        </w:rPr>
        <w:t>0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582D98" w:rsidRPr="00434A73"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7F0795" w:rsidRPr="00434A73">
        <w:rPr>
          <w:rFonts w:ascii="Angsana New" w:hAnsi="Angsana New"/>
          <w:sz w:val="30"/>
          <w:szCs w:val="30"/>
        </w:rPr>
        <w:t>1</w:t>
      </w:r>
      <w:r w:rsidR="00DF30C2" w:rsidRPr="00434A73">
        <w:rPr>
          <w:rFonts w:ascii="Angsana New" w:hAnsi="Angsana New"/>
          <w:sz w:val="30"/>
          <w:szCs w:val="30"/>
        </w:rPr>
        <w:t>.</w:t>
      </w:r>
      <w:r w:rsidR="007F0795" w:rsidRPr="00434A73">
        <w:rPr>
          <w:rFonts w:ascii="Angsana New" w:hAnsi="Angsana New"/>
          <w:sz w:val="30"/>
          <w:szCs w:val="30"/>
        </w:rPr>
        <w:t>5</w:t>
      </w:r>
      <w:r w:rsidR="0075357E" w:rsidRPr="00434A73">
        <w:rPr>
          <w:rFonts w:ascii="Angsana New" w:hAnsi="Angsana New"/>
          <w:sz w:val="30"/>
          <w:szCs w:val="30"/>
        </w:rPr>
        <w:t>0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7F0795" w:rsidRPr="00434A73">
        <w:rPr>
          <w:rFonts w:ascii="Angsana New" w:hAnsi="Angsana New"/>
          <w:sz w:val="30"/>
          <w:szCs w:val="30"/>
        </w:rPr>
        <w:t>256</w:t>
      </w:r>
      <w:r w:rsidR="0075357E" w:rsidRPr="00434A73">
        <w:rPr>
          <w:rFonts w:ascii="Angsana New" w:hAnsi="Angsana New"/>
          <w:sz w:val="30"/>
          <w:szCs w:val="30"/>
        </w:rPr>
        <w:t>0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</w:t>
      </w:r>
      <w:r w:rsidR="006921C1" w:rsidRPr="00434A73">
        <w:rPr>
          <w:rFonts w:ascii="Angsana New" w:hAnsi="Angsana New"/>
          <w:sz w:val="30"/>
          <w:szCs w:val="30"/>
        </w:rPr>
        <w:t xml:space="preserve"> </w:t>
      </w:r>
      <w:r w:rsidR="00FA08C0">
        <w:rPr>
          <w:rFonts w:ascii="Angsana New" w:hAnsi="Angsana New"/>
          <w:sz w:val="30"/>
          <w:szCs w:val="30"/>
        </w:rPr>
        <w:t>3</w:t>
      </w:r>
      <w:r w:rsidR="006921C1" w:rsidRPr="00434A73">
        <w:rPr>
          <w:rFonts w:ascii="Angsana New" w:hAnsi="Angsana New"/>
          <w:sz w:val="30"/>
          <w:szCs w:val="30"/>
        </w:rPr>
        <w:t>.</w:t>
      </w:r>
      <w:r w:rsidR="00FA08C0">
        <w:rPr>
          <w:rFonts w:ascii="Angsana New" w:hAnsi="Angsana New"/>
          <w:sz w:val="30"/>
          <w:szCs w:val="30"/>
        </w:rPr>
        <w:t>7</w:t>
      </w:r>
      <w:r w:rsidR="006A7968">
        <w:rPr>
          <w:rFonts w:ascii="Angsana New" w:hAnsi="Angsana New"/>
          <w:sz w:val="30"/>
          <w:szCs w:val="30"/>
        </w:rPr>
        <w:t>5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="00FA08C0">
        <w:rPr>
          <w:rFonts w:ascii="Angsana New" w:hAnsi="Angsana New"/>
          <w:sz w:val="30"/>
          <w:szCs w:val="30"/>
        </w:rPr>
        <w:t>7</w:t>
      </w:r>
      <w:r w:rsidR="006921C1" w:rsidRPr="00434A73">
        <w:rPr>
          <w:rFonts w:ascii="Angsana New" w:hAnsi="Angsana New"/>
          <w:sz w:val="30"/>
          <w:szCs w:val="30"/>
        </w:rPr>
        <w:t>,</w:t>
      </w:r>
      <w:r w:rsidR="00FA08C0">
        <w:rPr>
          <w:rFonts w:ascii="Angsana New" w:hAnsi="Angsana New"/>
          <w:sz w:val="30"/>
          <w:szCs w:val="30"/>
        </w:rPr>
        <w:t>6</w:t>
      </w:r>
      <w:r w:rsidR="006A7968">
        <w:rPr>
          <w:rFonts w:ascii="Angsana New" w:hAnsi="Angsana New"/>
          <w:sz w:val="30"/>
          <w:szCs w:val="30"/>
        </w:rPr>
        <w:t>50</w:t>
      </w:r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ล้านบาท โดยมีกำหนดการจ่ายเงินปันผลให้กับผู้ถือหุ้นในวันที่ </w:t>
      </w:r>
      <w:r w:rsidR="00FA08C0">
        <w:rPr>
          <w:rFonts w:ascii="Angsana New" w:hAnsi="Angsana New"/>
          <w:sz w:val="30"/>
          <w:szCs w:val="30"/>
        </w:rPr>
        <w:t>27</w:t>
      </w:r>
      <w:bookmarkStart w:id="19" w:name="_GoBack"/>
      <w:bookmarkEnd w:id="19"/>
      <w:r w:rsidR="00582D98" w:rsidRPr="00434A73">
        <w:rPr>
          <w:rFonts w:ascii="Angsana New" w:hAnsi="Angsana New"/>
          <w:sz w:val="30"/>
          <w:szCs w:val="30"/>
        </w:rPr>
        <w:t xml:space="preserve"> 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เมษายน </w:t>
      </w:r>
      <w:r w:rsidR="007F0795" w:rsidRPr="00434A73">
        <w:rPr>
          <w:rFonts w:ascii="Angsana New" w:hAnsi="Angsana New"/>
          <w:sz w:val="30"/>
          <w:szCs w:val="30"/>
        </w:rPr>
        <w:t>2561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</w:t>
      </w:r>
      <w:r w:rsidR="007F0795" w:rsidRPr="00434A73">
        <w:rPr>
          <w:rFonts w:ascii="Angsana New" w:hAnsi="Angsana New"/>
          <w:sz w:val="30"/>
          <w:szCs w:val="30"/>
        </w:rPr>
        <w:t>11</w:t>
      </w:r>
      <w:r w:rsidR="00582D98" w:rsidRPr="00434A73">
        <w:rPr>
          <w:rFonts w:ascii="Angsana New" w:hAnsi="Angsana New"/>
          <w:sz w:val="30"/>
          <w:szCs w:val="30"/>
          <w:cs/>
        </w:rPr>
        <w:t xml:space="preserve"> เมษายน </w:t>
      </w:r>
      <w:r w:rsidR="007F0795" w:rsidRPr="00434A73">
        <w:rPr>
          <w:rFonts w:ascii="Angsana New" w:hAnsi="Angsana New"/>
          <w:sz w:val="30"/>
          <w:szCs w:val="30"/>
        </w:rPr>
        <w:t>2561</w:t>
      </w:r>
    </w:p>
    <w:p w14:paraId="02B0318F" w14:textId="77777777" w:rsidR="0092307B" w:rsidRPr="00332D6C" w:rsidRDefault="0092307B" w:rsidP="00332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F4C2933" w14:textId="77777777" w:rsidR="000A360A" w:rsidRDefault="000A360A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138F0172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7037400A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12A0A05E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734FCCF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06D34FB1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73A4FF81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1BEAFFA3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15DC8CA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5ECA62E" w14:textId="77777777" w:rsidR="002E5A9B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02B0006A" w14:textId="77777777" w:rsidR="002E5A9B" w:rsidRPr="006921C1" w:rsidRDefault="002E5A9B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7D56BFC" w14:textId="59A55233" w:rsidR="000A360A" w:rsidRPr="003A577E" w:rsidRDefault="007F0795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F0795">
        <w:rPr>
          <w:rFonts w:ascii="Angsana New" w:hAnsi="Angsana New"/>
          <w:b/>
          <w:bCs/>
          <w:sz w:val="30"/>
          <w:szCs w:val="30"/>
        </w:rPr>
        <w:lastRenderedPageBreak/>
        <w:t>39</w:t>
      </w:r>
      <w:r w:rsidR="000A360A">
        <w:rPr>
          <w:rFonts w:ascii="Angsana New" w:hAnsi="Angsana New"/>
          <w:b/>
          <w:bCs/>
          <w:sz w:val="30"/>
          <w:szCs w:val="30"/>
        </w:rPr>
        <w:tab/>
      </w:r>
      <w:r w:rsidR="000A360A" w:rsidRPr="003A577E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119C7B6A" w14:textId="77777777" w:rsidR="000A360A" w:rsidRPr="006921C1" w:rsidRDefault="000A360A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3B375552" w14:textId="15071B63" w:rsidR="000A360A" w:rsidRDefault="000A360A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DF30C2"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 w:rsidRPr="003A577E">
        <w:rPr>
          <w:rFonts w:ascii="Angsana New" w:hAnsi="Angsana New"/>
          <w:sz w:val="30"/>
          <w:szCs w:val="30"/>
          <w:cs/>
        </w:rPr>
        <w:t>เพื่อวั</w:t>
      </w:r>
      <w:r w:rsidR="00DF30C2">
        <w:rPr>
          <w:rFonts w:ascii="Angsana New" w:hAnsi="Angsana New"/>
          <w:sz w:val="30"/>
          <w:szCs w:val="30"/>
          <w:cs/>
        </w:rPr>
        <w:t>ตถุประสงค์ในการเปรียบเทียบของปี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DF30C2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520EB0">
        <w:rPr>
          <w:rFonts w:ascii="Angsana New" w:hAnsi="Angsana New" w:hint="cs"/>
          <w:sz w:val="30"/>
          <w:szCs w:val="30"/>
          <w:cs/>
        </w:rPr>
        <w:t xml:space="preserve">     </w:t>
      </w:r>
      <w:r w:rsidRPr="003A577E">
        <w:rPr>
          <w:rFonts w:ascii="Angsana New" w:hAnsi="Angsana New"/>
          <w:sz w:val="30"/>
          <w:szCs w:val="30"/>
          <w:cs/>
        </w:rPr>
        <w:t xml:space="preserve">ปี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ดังนี้</w:t>
      </w:r>
    </w:p>
    <w:p w14:paraId="54D0ED06" w14:textId="77777777" w:rsidR="00A10888" w:rsidRPr="006921C1" w:rsidRDefault="00A10888" w:rsidP="0069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0A360A" w:rsidRPr="003A577E" w14:paraId="17AC6B07" w14:textId="77777777" w:rsidTr="006255EF">
        <w:trPr>
          <w:tblHeader/>
        </w:trPr>
        <w:tc>
          <w:tcPr>
            <w:tcW w:w="2610" w:type="dxa"/>
          </w:tcPr>
          <w:p w14:paraId="6E21EEE5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26D6C0BA" w14:textId="736F35E0" w:rsidR="000A360A" w:rsidRPr="003A577E" w:rsidRDefault="007F0795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0A360A" w:rsidRPr="003A577E" w14:paraId="52DD492D" w14:textId="77777777" w:rsidTr="006255EF">
        <w:trPr>
          <w:tblHeader/>
        </w:trPr>
        <w:tc>
          <w:tcPr>
            <w:tcW w:w="2610" w:type="dxa"/>
          </w:tcPr>
          <w:p w14:paraId="4C929BA6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2F69FA4F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B47BB9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19FB2593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60A" w:rsidRPr="003A577E" w14:paraId="546C3397" w14:textId="77777777" w:rsidTr="006255EF">
        <w:trPr>
          <w:tblHeader/>
        </w:trPr>
        <w:tc>
          <w:tcPr>
            <w:tcW w:w="2610" w:type="dxa"/>
          </w:tcPr>
          <w:p w14:paraId="0E4D15D9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4BD8C9" w14:textId="77777777" w:rsidR="000A360A" w:rsidRPr="003A577E" w:rsidRDefault="000A360A" w:rsidP="006255E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EC85E46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D599A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7500E1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AF5D5B" w14:textId="77777777" w:rsidR="000A360A" w:rsidRPr="003A577E" w:rsidRDefault="000A360A" w:rsidP="006255E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9D2693" w14:textId="77777777" w:rsidR="000A360A" w:rsidRPr="003A577E" w:rsidRDefault="000A360A" w:rsidP="006255E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4DDD04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8C562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D25457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FA413C" w14:textId="77777777" w:rsidR="000A360A" w:rsidRPr="003A577E" w:rsidRDefault="000A360A" w:rsidP="006255E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6CA5540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95FB25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D0897E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377273" w14:textId="77777777" w:rsidR="000A360A" w:rsidRPr="003A577E" w:rsidRDefault="000A360A" w:rsidP="006255E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E2E9126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B8343D0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5CD3059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C47921" w14:textId="77777777" w:rsidR="000A360A" w:rsidRPr="003A577E" w:rsidRDefault="000A360A" w:rsidP="006255E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67ED09" w14:textId="77777777" w:rsidR="000A360A" w:rsidRPr="003A577E" w:rsidRDefault="000A360A" w:rsidP="006255E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CFD4A76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C1E62B0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4BCE143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1AB3B1" w14:textId="77777777" w:rsidR="000A360A" w:rsidRPr="003A577E" w:rsidRDefault="000A360A" w:rsidP="006255E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A360A" w:rsidRPr="003A577E" w14:paraId="0273D3CE" w14:textId="77777777" w:rsidTr="006255EF">
        <w:trPr>
          <w:tblHeader/>
        </w:trPr>
        <w:tc>
          <w:tcPr>
            <w:tcW w:w="2610" w:type="dxa"/>
          </w:tcPr>
          <w:p w14:paraId="5603FAB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71B6875C" w14:textId="77777777" w:rsidR="000A360A" w:rsidRPr="003A577E" w:rsidRDefault="000A360A" w:rsidP="006255EF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360A" w:rsidRPr="003A577E" w14:paraId="137483BE" w14:textId="77777777" w:rsidTr="006255EF">
        <w:tc>
          <w:tcPr>
            <w:tcW w:w="2610" w:type="dxa"/>
          </w:tcPr>
          <w:p w14:paraId="3091313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4D1A11B4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6077F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7C8F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969A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A7984B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A40B2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0E97F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A7824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8FD01A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F32D1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BD2656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60A" w:rsidRPr="003A577E" w14:paraId="6BEAAB19" w14:textId="77777777" w:rsidTr="006255EF">
        <w:tc>
          <w:tcPr>
            <w:tcW w:w="2610" w:type="dxa"/>
          </w:tcPr>
          <w:p w14:paraId="77EEC2F9" w14:textId="2BB4CD23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7F0795" w:rsidRPr="007F07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00" w:type="dxa"/>
          </w:tcPr>
          <w:p w14:paraId="1DBAB814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4A737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FFBB8D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AF082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796E5D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BB609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33F59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22F7F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54DFC5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97117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14681B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60A" w:rsidRPr="003A577E" w14:paraId="3DC14473" w14:textId="77777777" w:rsidTr="006255EF">
        <w:tc>
          <w:tcPr>
            <w:tcW w:w="2610" w:type="dxa"/>
          </w:tcPr>
          <w:p w14:paraId="24B2CF60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0" w:type="dxa"/>
          </w:tcPr>
          <w:p w14:paraId="7ACA61ED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BA8F3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2D42D3" w14:textId="55616776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2C697C9C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DE2BFC" w14:textId="54E4C8F9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174A4F0C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73370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D0C62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A0C405" w14:textId="22267B2E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7A8CEB66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2FA45D" w14:textId="07A31DF5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0A360A" w:rsidRPr="003A577E" w14:paraId="235DC195" w14:textId="77777777" w:rsidTr="006255EF">
        <w:tc>
          <w:tcPr>
            <w:tcW w:w="2610" w:type="dxa"/>
          </w:tcPr>
          <w:p w14:paraId="3A6BC040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14:paraId="52BB343C" w14:textId="7347DE14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0A360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2CFCB9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C27258" w14:textId="7A6F666C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244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A951A4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ADD8D7" w14:textId="034CC7A8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064AF42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A45A2E" w14:textId="55C9123D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0A360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924836E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D3024F" w14:textId="20C9904A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244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0C412E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2D4931" w14:textId="700CC37F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78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A360A" w:rsidRPr="003A577E" w14:paraId="430794FB" w14:textId="77777777" w:rsidTr="006255EF">
        <w:tc>
          <w:tcPr>
            <w:tcW w:w="2610" w:type="dxa"/>
          </w:tcPr>
          <w:p w14:paraId="5ED8305E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26C46BAE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63AA6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8D3A77" w14:textId="16772E7F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7F08A32B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8B4D1" w14:textId="201E4CE1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10ED7AA3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68859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97C9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9DD140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1572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298607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60A" w:rsidRPr="003A577E" w14:paraId="61CA5B9E" w14:textId="77777777" w:rsidTr="006255EF">
        <w:tc>
          <w:tcPr>
            <w:tcW w:w="2610" w:type="dxa"/>
          </w:tcPr>
          <w:p w14:paraId="202EF82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</w:tcPr>
          <w:p w14:paraId="44F2E8F4" w14:textId="1AC91444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  <w:r w:rsidR="000A360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DFAAFD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AF7749" w14:textId="69883DCB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655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802162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8D7BBA" w14:textId="34ECFA7A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0A360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7F0795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1AD0613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2E623B" w14:textId="5C422955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597B56CF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E3A2F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CB07FE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FEA345" w14:textId="2105BB77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0A360A" w:rsidRPr="003A577E" w14:paraId="678306E0" w14:textId="77777777" w:rsidTr="006255EF">
        <w:tc>
          <w:tcPr>
            <w:tcW w:w="2610" w:type="dxa"/>
          </w:tcPr>
          <w:p w14:paraId="2B29962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900" w:type="dxa"/>
          </w:tcPr>
          <w:p w14:paraId="757293F5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A321E1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578296" w14:textId="446D6A01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39AA22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409492" w14:textId="76BDD69E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Pr="007F0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90840C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26A67C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DD2FE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241BFD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277D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CCAFDA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60A" w:rsidRPr="003A577E" w14:paraId="1287FF78" w14:textId="77777777" w:rsidTr="006255EF">
        <w:tc>
          <w:tcPr>
            <w:tcW w:w="2610" w:type="dxa"/>
          </w:tcPr>
          <w:p w14:paraId="28ABA08F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ส่วนเกินจากการรวมธุรกิจ</w:t>
            </w:r>
          </w:p>
          <w:p w14:paraId="5B3B57FA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ภายใต้การควบคุมเดียวกัน</w:t>
            </w:r>
          </w:p>
        </w:tc>
        <w:tc>
          <w:tcPr>
            <w:tcW w:w="900" w:type="dxa"/>
          </w:tcPr>
          <w:p w14:paraId="0EAAFD59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C5E58B" w14:textId="6569A941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5303F7C3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44CDC1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963DC2" w14:textId="048AA642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331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CBEA62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EB8034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A2131F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469FF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233E64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1D6B99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5D4A6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ABDF1D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A9B2A49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208B1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41D6F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E9E877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60A" w:rsidRPr="003A577E" w14:paraId="6FDD9528" w14:textId="77777777" w:rsidTr="006255EF">
        <w:tc>
          <w:tcPr>
            <w:tcW w:w="2610" w:type="dxa"/>
          </w:tcPr>
          <w:p w14:paraId="066047BC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</w:t>
            </w:r>
          </w:p>
          <w:p w14:paraId="36ACA00F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ส่วนของผู้ถือหุ้น</w:t>
            </w:r>
          </w:p>
        </w:tc>
        <w:tc>
          <w:tcPr>
            <w:tcW w:w="900" w:type="dxa"/>
          </w:tcPr>
          <w:p w14:paraId="17853219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DFA9F8" w14:textId="75CF5F91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237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887478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E916A7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16F6A3" w14:textId="235ED407" w:rsidR="000A360A" w:rsidRPr="003A577E" w:rsidRDefault="007F0795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79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7C008941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9E6BBD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7980581" w14:textId="720DC8B2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75357E">
              <w:rPr>
                <w:rFonts w:ascii="Angsana New" w:hAnsi="Angsana New"/>
                <w:sz w:val="30"/>
                <w:szCs w:val="30"/>
              </w:rPr>
              <w:t>0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9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180985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1FD1E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C864E0" w14:textId="6E8A59B8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78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D2E4AD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9BB210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0AFB43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5FF19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28400B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2DB74B" w14:textId="4F6C7A26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7F0795">
              <w:rPr>
                <w:rFonts w:ascii="Angsana New" w:hAnsi="Angsana New"/>
                <w:sz w:val="30"/>
                <w:szCs w:val="30"/>
              </w:rPr>
              <w:t>78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360A" w:rsidRPr="003A577E" w14:paraId="396F6237" w14:textId="77777777" w:rsidTr="006255EF">
        <w:tc>
          <w:tcPr>
            <w:tcW w:w="2610" w:type="dxa"/>
          </w:tcPr>
          <w:p w14:paraId="22B0025D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5773BD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FFE37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C854AD" w14:textId="77777777" w:rsidR="000A360A" w:rsidRPr="003A577E" w:rsidRDefault="000A360A" w:rsidP="00625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562BE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89CA18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AE7F7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1C221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125D6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D53EE8" w14:textId="77777777" w:rsidR="000A360A" w:rsidRPr="003A577E" w:rsidRDefault="000A360A" w:rsidP="006255EF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DB4504" w14:textId="77777777" w:rsidR="000A360A" w:rsidRPr="003A577E" w:rsidRDefault="000A360A" w:rsidP="006255E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F37228" w14:textId="77777777" w:rsidR="000A360A" w:rsidRPr="003A577E" w:rsidRDefault="000A360A" w:rsidP="006255E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117B139" w14:textId="77777777" w:rsidR="000A360A" w:rsidRPr="003A577E" w:rsidRDefault="000A360A" w:rsidP="0069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4F69800" w14:textId="4D601CFB" w:rsidR="000A360A" w:rsidRPr="00F357CC" w:rsidRDefault="000A360A" w:rsidP="000A3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 w:rsidRPr="003A577E">
        <w:rPr>
          <w:rFonts w:ascii="Angsana New" w:hAnsi="Angsana New" w:hint="cs"/>
          <w:sz w:val="30"/>
          <w:szCs w:val="30"/>
          <w:cs/>
        </w:rPr>
        <w:t xml:space="preserve">เพื่อให้สอดคล้องกับการจัดประเภทรายการตามประกาศกรมพัฒนาธุรกิจการค้า เรื่อง กำหนดรายการย่อที่ต้องมีในงบการเงิน พ.ศ.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(ฉบับที่ </w:t>
      </w:r>
      <w:r w:rsidR="007F0795" w:rsidRPr="007F0795">
        <w:rPr>
          <w:rFonts w:ascii="Angsana New" w:hAnsi="Angsana New"/>
          <w:sz w:val="30"/>
          <w:szCs w:val="30"/>
        </w:rPr>
        <w:t>2</w:t>
      </w:r>
      <w:r w:rsidRPr="003A577E">
        <w:rPr>
          <w:rFonts w:ascii="Angsana New" w:hAnsi="Angsana New" w:hint="cs"/>
          <w:sz w:val="30"/>
          <w:szCs w:val="30"/>
          <w:cs/>
        </w:rPr>
        <w:t xml:space="preserve">) ลงวันที่ </w:t>
      </w:r>
      <w:r w:rsidR="007F0795" w:rsidRPr="007F0795">
        <w:rPr>
          <w:rFonts w:ascii="Angsana New" w:hAnsi="Angsana New"/>
          <w:sz w:val="30"/>
          <w:szCs w:val="30"/>
        </w:rPr>
        <w:t>11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F0795" w:rsidRPr="007F0795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ซึ่งมีผลบังคับใช้สำหรับการจัดทำงบการเงินรอบระยะเวลาบัญชีที่เริ่มในหรือหลังวันที่ </w:t>
      </w:r>
      <w:r w:rsidR="007F0795" w:rsidRPr="007F0795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</w:p>
    <w:p w14:paraId="0331E5A3" w14:textId="77777777" w:rsidR="00DE151E" w:rsidRPr="008A4572" w:rsidRDefault="00DE151E" w:rsidP="000A3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DE151E" w:rsidRPr="008A4572" w:rsidSect="00F61830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EA020" w14:textId="77777777" w:rsidR="00677CA6" w:rsidRDefault="00677CA6">
      <w:r>
        <w:separator/>
      </w:r>
    </w:p>
  </w:endnote>
  <w:endnote w:type="continuationSeparator" w:id="0">
    <w:p w14:paraId="2D090E98" w14:textId="77777777" w:rsidR="00677CA6" w:rsidRDefault="0067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9054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E6D968F" w14:textId="2C1836F2" w:rsidR="000E07F9" w:rsidRPr="000E07F9" w:rsidRDefault="000E07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E07F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E07F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E07F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A08C0">
          <w:rPr>
            <w:rFonts w:asciiTheme="majorBidi" w:hAnsiTheme="majorBidi" w:cstheme="majorBidi"/>
            <w:noProof/>
            <w:sz w:val="30"/>
            <w:szCs w:val="30"/>
          </w:rPr>
          <w:t>124</w:t>
        </w:r>
        <w:r w:rsidRPr="000E07F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3D872" w14:textId="77777777" w:rsidR="00677CA6" w:rsidRDefault="00677CA6">
      <w:r>
        <w:separator/>
      </w:r>
    </w:p>
  </w:footnote>
  <w:footnote w:type="continuationSeparator" w:id="0">
    <w:p w14:paraId="2E3993A2" w14:textId="77777777" w:rsidR="00677CA6" w:rsidRDefault="0067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8E1AF" w14:textId="77777777" w:rsidR="00EA41E6" w:rsidRPr="00287A01" w:rsidRDefault="00EA41E6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 w:rsidRPr="003E6798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14:paraId="26F6C720" w14:textId="77777777" w:rsidR="00EA41E6" w:rsidRDefault="00EA41E6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41D437" w14:textId="68A0DD3F" w:rsidR="00EA41E6" w:rsidRDefault="00EA41E6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F079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F0795">
      <w:rPr>
        <w:rFonts w:ascii="Angsana New" w:hAnsi="Angsana New"/>
        <w:b/>
        <w:bCs/>
        <w:sz w:val="32"/>
        <w:szCs w:val="32"/>
      </w:rPr>
      <w:t>256</w:t>
    </w:r>
    <w:r w:rsidRPr="0075357E">
      <w:rPr>
        <w:rFonts w:ascii="Angsana New" w:hAnsi="Angsana New"/>
        <w:b/>
        <w:bCs/>
        <w:sz w:val="32"/>
        <w:szCs w:val="32"/>
      </w:rPr>
      <w:t>0</w:t>
    </w:r>
  </w:p>
  <w:p w14:paraId="4C7727A8" w14:textId="77777777" w:rsidR="00EA41E6" w:rsidRPr="006C60C8" w:rsidRDefault="00EA41E6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6C97B" w14:textId="77777777" w:rsidR="00EA41E6" w:rsidRDefault="00EA41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86F72" w14:textId="77777777" w:rsidR="00EA41E6" w:rsidRPr="003E6798" w:rsidRDefault="00EA41E6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14:paraId="09E839A4" w14:textId="77777777" w:rsidR="00EA41E6" w:rsidRPr="003E6798" w:rsidRDefault="00EA41E6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CF7F829" w14:textId="11434F40" w:rsidR="00EA41E6" w:rsidRDefault="00EA41E6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F079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F0795">
      <w:rPr>
        <w:rFonts w:ascii="Angsana New" w:hAnsi="Angsana New"/>
        <w:b/>
        <w:bCs/>
        <w:sz w:val="32"/>
        <w:szCs w:val="32"/>
      </w:rPr>
      <w:t>256</w:t>
    </w:r>
    <w:r w:rsidRPr="0075357E">
      <w:rPr>
        <w:rFonts w:ascii="Angsana New" w:hAnsi="Angsana New"/>
        <w:b/>
        <w:bCs/>
        <w:sz w:val="32"/>
        <w:szCs w:val="32"/>
      </w:rPr>
      <w:t>0</w:t>
    </w:r>
  </w:p>
  <w:p w14:paraId="3FF7FD7C" w14:textId="77777777" w:rsidR="00EA41E6" w:rsidRPr="00381B54" w:rsidRDefault="00EA41E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9CD55" w14:textId="77777777" w:rsidR="00EA41E6" w:rsidRDefault="00EA41E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8FED5" w14:textId="77777777" w:rsidR="00EA41E6" w:rsidRDefault="00EA41E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10C8E" w14:textId="77777777" w:rsidR="00EA41E6" w:rsidRPr="003E6798" w:rsidRDefault="00EA41E6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14:paraId="52AB6BBE" w14:textId="77777777" w:rsidR="00EA41E6" w:rsidRDefault="00EA41E6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5512ECB" w14:textId="710D9E61" w:rsidR="00EA41E6" w:rsidRPr="003E6798" w:rsidRDefault="00EA41E6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F079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F0795">
      <w:rPr>
        <w:rFonts w:ascii="Angsana New" w:hAnsi="Angsana New"/>
        <w:b/>
        <w:bCs/>
        <w:sz w:val="32"/>
        <w:szCs w:val="32"/>
      </w:rPr>
      <w:t>256</w:t>
    </w:r>
    <w:r w:rsidRPr="0075357E">
      <w:rPr>
        <w:rFonts w:ascii="Angsana New" w:hAnsi="Angsana New"/>
        <w:b/>
        <w:bCs/>
        <w:sz w:val="32"/>
        <w:szCs w:val="32"/>
      </w:rPr>
      <w:t>0</w:t>
    </w:r>
  </w:p>
  <w:p w14:paraId="667CE242" w14:textId="77777777" w:rsidR="00EA41E6" w:rsidRPr="00381B54" w:rsidRDefault="00EA41E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6049B" w14:textId="77777777" w:rsidR="00EA41E6" w:rsidRDefault="00EA41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EFDC79E2"/>
    <w:lvl w:ilvl="0">
      <w:start w:val="1"/>
      <w:numFmt w:val="decimal"/>
      <w:lvlText w:val="%1"/>
      <w:lvlJc w:val="left"/>
      <w:pPr>
        <w:tabs>
          <w:tab w:val="num" w:pos="2184"/>
        </w:tabs>
        <w:ind w:left="218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B861208"/>
    <w:multiLevelType w:val="hybridMultilevel"/>
    <w:tmpl w:val="252A094E"/>
    <w:lvl w:ilvl="0" w:tplc="1E702F0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0694993"/>
    <w:multiLevelType w:val="hybridMultilevel"/>
    <w:tmpl w:val="973EC094"/>
    <w:lvl w:ilvl="0" w:tplc="2F7055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7263C93"/>
    <w:multiLevelType w:val="multilevel"/>
    <w:tmpl w:val="E61E8F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F1A21E5"/>
    <w:multiLevelType w:val="hybridMultilevel"/>
    <w:tmpl w:val="108C0AD6"/>
    <w:lvl w:ilvl="0" w:tplc="A3349546">
      <w:start w:val="836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4384E7B"/>
    <w:multiLevelType w:val="hybridMultilevel"/>
    <w:tmpl w:val="D5803106"/>
    <w:lvl w:ilvl="0" w:tplc="C2E8CD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1"/>
  </w:num>
  <w:num w:numId="5">
    <w:abstractNumId w:val="17"/>
  </w:num>
  <w:num w:numId="6">
    <w:abstractNumId w:val="15"/>
  </w:num>
  <w:num w:numId="7">
    <w:abstractNumId w:val="8"/>
  </w:num>
  <w:num w:numId="8">
    <w:abstractNumId w:val="12"/>
  </w:num>
  <w:num w:numId="9">
    <w:abstractNumId w:val="4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3"/>
  </w:num>
  <w:num w:numId="14">
    <w:abstractNumId w:val="14"/>
  </w:num>
  <w:num w:numId="15">
    <w:abstractNumId w:val="0"/>
  </w:num>
  <w:num w:numId="16">
    <w:abstractNumId w:val="6"/>
  </w:num>
  <w:num w:numId="17">
    <w:abstractNumId w:val="7"/>
  </w:num>
  <w:num w:numId="18">
    <w:abstractNumId w:val="9"/>
  </w:num>
  <w:num w:numId="19">
    <w:abstractNumId w:val="2"/>
  </w:num>
  <w:num w:numId="2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놸ಪ㹀Թ늀ಪࠀࠀ㴠ࡨ돨ಪࠀ㪀ࡨ럐ಪ冀π뮸ಪ맀ȍ怀ಮ㺠ࡨ惈ಮ梠࡯撰ಮㄠ࡯梘ಮ㘀ࡨ沀ಮ밀Թ胈ಮⶀ࡯蒰ಮ齠ȍ袘ಮ㼀Թ貀ಮ㓠࡯჈ಮ㊠࡯ᒰಮ⨠࡯ᢘಮࠀࠀ᠀ࠀ᠀漀࡯簤ࣥ䕔员맀ȍಪࢻ籔ࣥ䕔员맀ȍಪࢻ᣹紐ࣥ竈ದ᣹噦က᣹絜ࣥ竰ದ᣹噦疚᣹"/>
  </w:docVars>
  <w:rsids>
    <w:rsidRoot w:val="006443D7"/>
    <w:rsid w:val="0000010F"/>
    <w:rsid w:val="0000063D"/>
    <w:rsid w:val="00000829"/>
    <w:rsid w:val="000008A4"/>
    <w:rsid w:val="00000957"/>
    <w:rsid w:val="00000983"/>
    <w:rsid w:val="00000A7B"/>
    <w:rsid w:val="00000BAE"/>
    <w:rsid w:val="000011F4"/>
    <w:rsid w:val="000012F0"/>
    <w:rsid w:val="0000131A"/>
    <w:rsid w:val="00001387"/>
    <w:rsid w:val="00001F42"/>
    <w:rsid w:val="00001F51"/>
    <w:rsid w:val="000020C0"/>
    <w:rsid w:val="000020D6"/>
    <w:rsid w:val="0000214E"/>
    <w:rsid w:val="000022E8"/>
    <w:rsid w:val="000024C1"/>
    <w:rsid w:val="000025AD"/>
    <w:rsid w:val="0000293D"/>
    <w:rsid w:val="00002A8D"/>
    <w:rsid w:val="00002F89"/>
    <w:rsid w:val="00002FB2"/>
    <w:rsid w:val="00003288"/>
    <w:rsid w:val="00003466"/>
    <w:rsid w:val="000037F0"/>
    <w:rsid w:val="0000385F"/>
    <w:rsid w:val="000038E4"/>
    <w:rsid w:val="00003A1F"/>
    <w:rsid w:val="00003AC6"/>
    <w:rsid w:val="00003C90"/>
    <w:rsid w:val="00003D01"/>
    <w:rsid w:val="00003D81"/>
    <w:rsid w:val="00003EBA"/>
    <w:rsid w:val="00003F15"/>
    <w:rsid w:val="00004474"/>
    <w:rsid w:val="000047D5"/>
    <w:rsid w:val="00004952"/>
    <w:rsid w:val="00004E50"/>
    <w:rsid w:val="00005264"/>
    <w:rsid w:val="0000539E"/>
    <w:rsid w:val="00005791"/>
    <w:rsid w:val="00005DC9"/>
    <w:rsid w:val="000060BF"/>
    <w:rsid w:val="0000623D"/>
    <w:rsid w:val="00006850"/>
    <w:rsid w:val="000069B1"/>
    <w:rsid w:val="00006B5A"/>
    <w:rsid w:val="00006BB7"/>
    <w:rsid w:val="00006BF2"/>
    <w:rsid w:val="000072C0"/>
    <w:rsid w:val="000072E1"/>
    <w:rsid w:val="000072F8"/>
    <w:rsid w:val="00007570"/>
    <w:rsid w:val="00007D58"/>
    <w:rsid w:val="00010908"/>
    <w:rsid w:val="00010A46"/>
    <w:rsid w:val="00010B70"/>
    <w:rsid w:val="00010B9E"/>
    <w:rsid w:val="00010D33"/>
    <w:rsid w:val="00010E70"/>
    <w:rsid w:val="00010E84"/>
    <w:rsid w:val="00010F1C"/>
    <w:rsid w:val="000111E1"/>
    <w:rsid w:val="0001136D"/>
    <w:rsid w:val="00011389"/>
    <w:rsid w:val="000114F1"/>
    <w:rsid w:val="0001159E"/>
    <w:rsid w:val="000115A4"/>
    <w:rsid w:val="00011938"/>
    <w:rsid w:val="00011986"/>
    <w:rsid w:val="00011C8A"/>
    <w:rsid w:val="00011F0E"/>
    <w:rsid w:val="00011FF1"/>
    <w:rsid w:val="00012273"/>
    <w:rsid w:val="000126FE"/>
    <w:rsid w:val="00012D59"/>
    <w:rsid w:val="00012FAC"/>
    <w:rsid w:val="000132A1"/>
    <w:rsid w:val="00013422"/>
    <w:rsid w:val="000134B4"/>
    <w:rsid w:val="000134D0"/>
    <w:rsid w:val="000134DB"/>
    <w:rsid w:val="0001363A"/>
    <w:rsid w:val="00013855"/>
    <w:rsid w:val="00013C1F"/>
    <w:rsid w:val="00013EB3"/>
    <w:rsid w:val="00013F57"/>
    <w:rsid w:val="00013F6F"/>
    <w:rsid w:val="00014016"/>
    <w:rsid w:val="000143AA"/>
    <w:rsid w:val="00014CD2"/>
    <w:rsid w:val="00015230"/>
    <w:rsid w:val="00015236"/>
    <w:rsid w:val="00015649"/>
    <w:rsid w:val="00015687"/>
    <w:rsid w:val="000156DA"/>
    <w:rsid w:val="00015842"/>
    <w:rsid w:val="00015DBC"/>
    <w:rsid w:val="00016801"/>
    <w:rsid w:val="00016CA1"/>
    <w:rsid w:val="00016CB8"/>
    <w:rsid w:val="00016D0F"/>
    <w:rsid w:val="00016DCE"/>
    <w:rsid w:val="00017460"/>
    <w:rsid w:val="000175BD"/>
    <w:rsid w:val="000177F0"/>
    <w:rsid w:val="00017B64"/>
    <w:rsid w:val="00017E24"/>
    <w:rsid w:val="000201E5"/>
    <w:rsid w:val="000201E6"/>
    <w:rsid w:val="000202B1"/>
    <w:rsid w:val="000205E3"/>
    <w:rsid w:val="0002062E"/>
    <w:rsid w:val="0002136F"/>
    <w:rsid w:val="000214DF"/>
    <w:rsid w:val="00021A6B"/>
    <w:rsid w:val="00022206"/>
    <w:rsid w:val="00022345"/>
    <w:rsid w:val="000227D1"/>
    <w:rsid w:val="00023076"/>
    <w:rsid w:val="0002339F"/>
    <w:rsid w:val="00023539"/>
    <w:rsid w:val="000239CF"/>
    <w:rsid w:val="000240C0"/>
    <w:rsid w:val="000242A6"/>
    <w:rsid w:val="00024321"/>
    <w:rsid w:val="0002438D"/>
    <w:rsid w:val="000249D9"/>
    <w:rsid w:val="00024CD4"/>
    <w:rsid w:val="00024ECA"/>
    <w:rsid w:val="000250FD"/>
    <w:rsid w:val="000257A0"/>
    <w:rsid w:val="00026132"/>
    <w:rsid w:val="0002634C"/>
    <w:rsid w:val="000264EC"/>
    <w:rsid w:val="0002654C"/>
    <w:rsid w:val="0002656B"/>
    <w:rsid w:val="00026864"/>
    <w:rsid w:val="00026AEC"/>
    <w:rsid w:val="00026B1A"/>
    <w:rsid w:val="00026C17"/>
    <w:rsid w:val="00026D32"/>
    <w:rsid w:val="00026F49"/>
    <w:rsid w:val="00027569"/>
    <w:rsid w:val="00027F16"/>
    <w:rsid w:val="000301C0"/>
    <w:rsid w:val="0003025E"/>
    <w:rsid w:val="00030547"/>
    <w:rsid w:val="000305B4"/>
    <w:rsid w:val="00030943"/>
    <w:rsid w:val="00030946"/>
    <w:rsid w:val="00030ED0"/>
    <w:rsid w:val="000312B8"/>
    <w:rsid w:val="00031548"/>
    <w:rsid w:val="00031BBA"/>
    <w:rsid w:val="00031BDB"/>
    <w:rsid w:val="00031D5A"/>
    <w:rsid w:val="00031FAF"/>
    <w:rsid w:val="0003200C"/>
    <w:rsid w:val="000326A7"/>
    <w:rsid w:val="0003387F"/>
    <w:rsid w:val="00033B9B"/>
    <w:rsid w:val="00033D1D"/>
    <w:rsid w:val="000341A4"/>
    <w:rsid w:val="0003431D"/>
    <w:rsid w:val="000345CB"/>
    <w:rsid w:val="00034A49"/>
    <w:rsid w:val="00034BC4"/>
    <w:rsid w:val="00034CE7"/>
    <w:rsid w:val="00035187"/>
    <w:rsid w:val="000352AB"/>
    <w:rsid w:val="00035399"/>
    <w:rsid w:val="00035909"/>
    <w:rsid w:val="00035990"/>
    <w:rsid w:val="000359A6"/>
    <w:rsid w:val="00035A82"/>
    <w:rsid w:val="00035B34"/>
    <w:rsid w:val="0003605A"/>
    <w:rsid w:val="00036C46"/>
    <w:rsid w:val="00036D1C"/>
    <w:rsid w:val="00037862"/>
    <w:rsid w:val="00037ABD"/>
    <w:rsid w:val="00037CA5"/>
    <w:rsid w:val="00040208"/>
    <w:rsid w:val="0004038D"/>
    <w:rsid w:val="000406F0"/>
    <w:rsid w:val="0004085D"/>
    <w:rsid w:val="00040CF6"/>
    <w:rsid w:val="00041A8F"/>
    <w:rsid w:val="00041E88"/>
    <w:rsid w:val="00042013"/>
    <w:rsid w:val="00042896"/>
    <w:rsid w:val="00042BA8"/>
    <w:rsid w:val="00042ECD"/>
    <w:rsid w:val="00043200"/>
    <w:rsid w:val="000436D2"/>
    <w:rsid w:val="000436E0"/>
    <w:rsid w:val="0004376C"/>
    <w:rsid w:val="000437E3"/>
    <w:rsid w:val="00043AAD"/>
    <w:rsid w:val="00043DD5"/>
    <w:rsid w:val="00043ECD"/>
    <w:rsid w:val="000441BB"/>
    <w:rsid w:val="000443F9"/>
    <w:rsid w:val="0004471F"/>
    <w:rsid w:val="00044930"/>
    <w:rsid w:val="00044A12"/>
    <w:rsid w:val="00044C5F"/>
    <w:rsid w:val="00044C79"/>
    <w:rsid w:val="00044F21"/>
    <w:rsid w:val="000452DA"/>
    <w:rsid w:val="0004548C"/>
    <w:rsid w:val="000455DF"/>
    <w:rsid w:val="00045665"/>
    <w:rsid w:val="00045694"/>
    <w:rsid w:val="000458F8"/>
    <w:rsid w:val="00045A6A"/>
    <w:rsid w:val="00045B60"/>
    <w:rsid w:val="00045B75"/>
    <w:rsid w:val="00045DDB"/>
    <w:rsid w:val="00045E8A"/>
    <w:rsid w:val="0004649F"/>
    <w:rsid w:val="00046544"/>
    <w:rsid w:val="0004670C"/>
    <w:rsid w:val="0004686D"/>
    <w:rsid w:val="000469C0"/>
    <w:rsid w:val="00046B37"/>
    <w:rsid w:val="00046CF5"/>
    <w:rsid w:val="00046DFF"/>
    <w:rsid w:val="00046EAA"/>
    <w:rsid w:val="00047138"/>
    <w:rsid w:val="0004768A"/>
    <w:rsid w:val="0004768E"/>
    <w:rsid w:val="00047813"/>
    <w:rsid w:val="00047E2E"/>
    <w:rsid w:val="000500C9"/>
    <w:rsid w:val="000504FD"/>
    <w:rsid w:val="000508B5"/>
    <w:rsid w:val="0005092D"/>
    <w:rsid w:val="00050CAF"/>
    <w:rsid w:val="00050FE8"/>
    <w:rsid w:val="000511E7"/>
    <w:rsid w:val="000512FD"/>
    <w:rsid w:val="00051332"/>
    <w:rsid w:val="0005146F"/>
    <w:rsid w:val="00051D69"/>
    <w:rsid w:val="00052290"/>
    <w:rsid w:val="00052305"/>
    <w:rsid w:val="00052853"/>
    <w:rsid w:val="00052A61"/>
    <w:rsid w:val="00053752"/>
    <w:rsid w:val="00053DA5"/>
    <w:rsid w:val="00054209"/>
    <w:rsid w:val="00054392"/>
    <w:rsid w:val="00054476"/>
    <w:rsid w:val="00054878"/>
    <w:rsid w:val="000549A7"/>
    <w:rsid w:val="00055023"/>
    <w:rsid w:val="00055F48"/>
    <w:rsid w:val="0005620F"/>
    <w:rsid w:val="00056ACD"/>
    <w:rsid w:val="00056CAD"/>
    <w:rsid w:val="00056E0E"/>
    <w:rsid w:val="000571D2"/>
    <w:rsid w:val="0005730B"/>
    <w:rsid w:val="00057550"/>
    <w:rsid w:val="000576B7"/>
    <w:rsid w:val="00057D3B"/>
    <w:rsid w:val="00057E55"/>
    <w:rsid w:val="00057FB3"/>
    <w:rsid w:val="000604BF"/>
    <w:rsid w:val="0006078C"/>
    <w:rsid w:val="00060F0A"/>
    <w:rsid w:val="00061023"/>
    <w:rsid w:val="00061160"/>
    <w:rsid w:val="0006118E"/>
    <w:rsid w:val="00061342"/>
    <w:rsid w:val="00061519"/>
    <w:rsid w:val="00061907"/>
    <w:rsid w:val="000619DC"/>
    <w:rsid w:val="00061A39"/>
    <w:rsid w:val="00061AB9"/>
    <w:rsid w:val="00061DA4"/>
    <w:rsid w:val="00061DF2"/>
    <w:rsid w:val="000621C0"/>
    <w:rsid w:val="000628BB"/>
    <w:rsid w:val="00062D0E"/>
    <w:rsid w:val="00062DBB"/>
    <w:rsid w:val="00062DE9"/>
    <w:rsid w:val="0006335E"/>
    <w:rsid w:val="00063415"/>
    <w:rsid w:val="00063468"/>
    <w:rsid w:val="00063569"/>
    <w:rsid w:val="0006378F"/>
    <w:rsid w:val="000637CA"/>
    <w:rsid w:val="0006382C"/>
    <w:rsid w:val="00063D39"/>
    <w:rsid w:val="000640DF"/>
    <w:rsid w:val="00064181"/>
    <w:rsid w:val="00064451"/>
    <w:rsid w:val="000647D8"/>
    <w:rsid w:val="000654AE"/>
    <w:rsid w:val="000657C0"/>
    <w:rsid w:val="00065AEC"/>
    <w:rsid w:val="00065C2D"/>
    <w:rsid w:val="00065E13"/>
    <w:rsid w:val="0006628B"/>
    <w:rsid w:val="000662E0"/>
    <w:rsid w:val="00066359"/>
    <w:rsid w:val="000664BC"/>
    <w:rsid w:val="00066753"/>
    <w:rsid w:val="00066806"/>
    <w:rsid w:val="00066EF4"/>
    <w:rsid w:val="00066F70"/>
    <w:rsid w:val="00066F79"/>
    <w:rsid w:val="00067A6A"/>
    <w:rsid w:val="00070782"/>
    <w:rsid w:val="000708F0"/>
    <w:rsid w:val="000709D1"/>
    <w:rsid w:val="00070A2F"/>
    <w:rsid w:val="00070E55"/>
    <w:rsid w:val="00070F76"/>
    <w:rsid w:val="00071456"/>
    <w:rsid w:val="0007154F"/>
    <w:rsid w:val="000720B2"/>
    <w:rsid w:val="000720C2"/>
    <w:rsid w:val="00072125"/>
    <w:rsid w:val="0007215F"/>
    <w:rsid w:val="0007255E"/>
    <w:rsid w:val="00072BD5"/>
    <w:rsid w:val="00072BED"/>
    <w:rsid w:val="00072E2C"/>
    <w:rsid w:val="00072E9B"/>
    <w:rsid w:val="00072FC2"/>
    <w:rsid w:val="00073068"/>
    <w:rsid w:val="00073277"/>
    <w:rsid w:val="00073485"/>
    <w:rsid w:val="000734DE"/>
    <w:rsid w:val="00073531"/>
    <w:rsid w:val="0007361A"/>
    <w:rsid w:val="000737AF"/>
    <w:rsid w:val="00073BC2"/>
    <w:rsid w:val="00073D00"/>
    <w:rsid w:val="00073EDC"/>
    <w:rsid w:val="00074048"/>
    <w:rsid w:val="00074059"/>
    <w:rsid w:val="0007425E"/>
    <w:rsid w:val="00074304"/>
    <w:rsid w:val="000744C7"/>
    <w:rsid w:val="000744F2"/>
    <w:rsid w:val="00074890"/>
    <w:rsid w:val="00074BEE"/>
    <w:rsid w:val="00074C27"/>
    <w:rsid w:val="00074D92"/>
    <w:rsid w:val="000750D1"/>
    <w:rsid w:val="0007537F"/>
    <w:rsid w:val="00075392"/>
    <w:rsid w:val="00075765"/>
    <w:rsid w:val="000757B2"/>
    <w:rsid w:val="000759E9"/>
    <w:rsid w:val="00075F09"/>
    <w:rsid w:val="00075F1D"/>
    <w:rsid w:val="00075F9C"/>
    <w:rsid w:val="00075FA4"/>
    <w:rsid w:val="000760EB"/>
    <w:rsid w:val="00076259"/>
    <w:rsid w:val="00076335"/>
    <w:rsid w:val="00076394"/>
    <w:rsid w:val="000765EF"/>
    <w:rsid w:val="00076623"/>
    <w:rsid w:val="00076853"/>
    <w:rsid w:val="0007693D"/>
    <w:rsid w:val="00076B2C"/>
    <w:rsid w:val="00076B94"/>
    <w:rsid w:val="00076C47"/>
    <w:rsid w:val="00076C4F"/>
    <w:rsid w:val="00076D46"/>
    <w:rsid w:val="00076EC1"/>
    <w:rsid w:val="00076F74"/>
    <w:rsid w:val="0007705A"/>
    <w:rsid w:val="0007717C"/>
    <w:rsid w:val="00077185"/>
    <w:rsid w:val="00077450"/>
    <w:rsid w:val="00077661"/>
    <w:rsid w:val="000778A6"/>
    <w:rsid w:val="00077C35"/>
    <w:rsid w:val="00077D5C"/>
    <w:rsid w:val="00077F0D"/>
    <w:rsid w:val="00080452"/>
    <w:rsid w:val="000808B7"/>
    <w:rsid w:val="00080AB9"/>
    <w:rsid w:val="00080B01"/>
    <w:rsid w:val="000815C4"/>
    <w:rsid w:val="00081675"/>
    <w:rsid w:val="000819DC"/>
    <w:rsid w:val="00081A43"/>
    <w:rsid w:val="000822DE"/>
    <w:rsid w:val="00082AE1"/>
    <w:rsid w:val="00082B27"/>
    <w:rsid w:val="00082E06"/>
    <w:rsid w:val="00083110"/>
    <w:rsid w:val="00083159"/>
    <w:rsid w:val="000832F8"/>
    <w:rsid w:val="00083741"/>
    <w:rsid w:val="00083A81"/>
    <w:rsid w:val="00083C34"/>
    <w:rsid w:val="00083C46"/>
    <w:rsid w:val="00084400"/>
    <w:rsid w:val="000849E9"/>
    <w:rsid w:val="00084CAE"/>
    <w:rsid w:val="000855EB"/>
    <w:rsid w:val="000860A0"/>
    <w:rsid w:val="000861F9"/>
    <w:rsid w:val="000863A4"/>
    <w:rsid w:val="000866C9"/>
    <w:rsid w:val="00086B70"/>
    <w:rsid w:val="00086CFD"/>
    <w:rsid w:val="00086D01"/>
    <w:rsid w:val="00086EA3"/>
    <w:rsid w:val="000870BC"/>
    <w:rsid w:val="000873C0"/>
    <w:rsid w:val="00087438"/>
    <w:rsid w:val="000877F1"/>
    <w:rsid w:val="00087B91"/>
    <w:rsid w:val="00087CDD"/>
    <w:rsid w:val="00087D53"/>
    <w:rsid w:val="00087D69"/>
    <w:rsid w:val="00087EBB"/>
    <w:rsid w:val="00090207"/>
    <w:rsid w:val="000902D4"/>
    <w:rsid w:val="000905BD"/>
    <w:rsid w:val="000905F2"/>
    <w:rsid w:val="00090679"/>
    <w:rsid w:val="000908B8"/>
    <w:rsid w:val="00090925"/>
    <w:rsid w:val="000912B0"/>
    <w:rsid w:val="000915D9"/>
    <w:rsid w:val="00092262"/>
    <w:rsid w:val="0009246A"/>
    <w:rsid w:val="00092BE3"/>
    <w:rsid w:val="00092BF7"/>
    <w:rsid w:val="00092EAB"/>
    <w:rsid w:val="00092F3F"/>
    <w:rsid w:val="000932E6"/>
    <w:rsid w:val="00093B7F"/>
    <w:rsid w:val="00093C9B"/>
    <w:rsid w:val="00093F05"/>
    <w:rsid w:val="00094745"/>
    <w:rsid w:val="000948EE"/>
    <w:rsid w:val="00094D55"/>
    <w:rsid w:val="00094DA2"/>
    <w:rsid w:val="00094EE7"/>
    <w:rsid w:val="000952B1"/>
    <w:rsid w:val="00095453"/>
    <w:rsid w:val="000957F3"/>
    <w:rsid w:val="00095AA1"/>
    <w:rsid w:val="00095BA2"/>
    <w:rsid w:val="00095E6D"/>
    <w:rsid w:val="0009618F"/>
    <w:rsid w:val="000963DD"/>
    <w:rsid w:val="000966E8"/>
    <w:rsid w:val="000968DA"/>
    <w:rsid w:val="00096ABA"/>
    <w:rsid w:val="00096CBC"/>
    <w:rsid w:val="00096F00"/>
    <w:rsid w:val="000971DF"/>
    <w:rsid w:val="00097347"/>
    <w:rsid w:val="000973D6"/>
    <w:rsid w:val="000975C1"/>
    <w:rsid w:val="0009765D"/>
    <w:rsid w:val="00097993"/>
    <w:rsid w:val="00097A09"/>
    <w:rsid w:val="00097AB6"/>
    <w:rsid w:val="00097D95"/>
    <w:rsid w:val="000A0194"/>
    <w:rsid w:val="000A02A2"/>
    <w:rsid w:val="000A03B8"/>
    <w:rsid w:val="000A0541"/>
    <w:rsid w:val="000A0670"/>
    <w:rsid w:val="000A0EED"/>
    <w:rsid w:val="000A1519"/>
    <w:rsid w:val="000A2002"/>
    <w:rsid w:val="000A28CD"/>
    <w:rsid w:val="000A2C20"/>
    <w:rsid w:val="000A2E18"/>
    <w:rsid w:val="000A360A"/>
    <w:rsid w:val="000A378F"/>
    <w:rsid w:val="000A3896"/>
    <w:rsid w:val="000A3C83"/>
    <w:rsid w:val="000A4172"/>
    <w:rsid w:val="000A4236"/>
    <w:rsid w:val="000A43A7"/>
    <w:rsid w:val="000A44F7"/>
    <w:rsid w:val="000A47D8"/>
    <w:rsid w:val="000A4857"/>
    <w:rsid w:val="000A4ABA"/>
    <w:rsid w:val="000A4C45"/>
    <w:rsid w:val="000A4D3B"/>
    <w:rsid w:val="000A4D5F"/>
    <w:rsid w:val="000A4D92"/>
    <w:rsid w:val="000A4DDE"/>
    <w:rsid w:val="000A50E9"/>
    <w:rsid w:val="000A51F4"/>
    <w:rsid w:val="000A5280"/>
    <w:rsid w:val="000A53FD"/>
    <w:rsid w:val="000A550E"/>
    <w:rsid w:val="000A570B"/>
    <w:rsid w:val="000A587A"/>
    <w:rsid w:val="000A5993"/>
    <w:rsid w:val="000A5AAB"/>
    <w:rsid w:val="000A5E30"/>
    <w:rsid w:val="000A601B"/>
    <w:rsid w:val="000A6101"/>
    <w:rsid w:val="000A641C"/>
    <w:rsid w:val="000A64BB"/>
    <w:rsid w:val="000A65EE"/>
    <w:rsid w:val="000A6B39"/>
    <w:rsid w:val="000A6D61"/>
    <w:rsid w:val="000A6E2C"/>
    <w:rsid w:val="000A70F2"/>
    <w:rsid w:val="000A7216"/>
    <w:rsid w:val="000A7618"/>
    <w:rsid w:val="000A77D5"/>
    <w:rsid w:val="000A78D3"/>
    <w:rsid w:val="000A78ED"/>
    <w:rsid w:val="000A7AF4"/>
    <w:rsid w:val="000A7B1E"/>
    <w:rsid w:val="000A7BE9"/>
    <w:rsid w:val="000B042C"/>
    <w:rsid w:val="000B07C4"/>
    <w:rsid w:val="000B0C3C"/>
    <w:rsid w:val="000B0C69"/>
    <w:rsid w:val="000B1191"/>
    <w:rsid w:val="000B11C1"/>
    <w:rsid w:val="000B133E"/>
    <w:rsid w:val="000B1578"/>
    <w:rsid w:val="000B16DA"/>
    <w:rsid w:val="000B2591"/>
    <w:rsid w:val="000B26A7"/>
    <w:rsid w:val="000B2707"/>
    <w:rsid w:val="000B28BD"/>
    <w:rsid w:val="000B2A30"/>
    <w:rsid w:val="000B2D93"/>
    <w:rsid w:val="000B335D"/>
    <w:rsid w:val="000B337F"/>
    <w:rsid w:val="000B350C"/>
    <w:rsid w:val="000B37F3"/>
    <w:rsid w:val="000B3967"/>
    <w:rsid w:val="000B3B63"/>
    <w:rsid w:val="000B3BCC"/>
    <w:rsid w:val="000B41B4"/>
    <w:rsid w:val="000B43F4"/>
    <w:rsid w:val="000B458A"/>
    <w:rsid w:val="000B49B7"/>
    <w:rsid w:val="000B4BD2"/>
    <w:rsid w:val="000B4C15"/>
    <w:rsid w:val="000B4F7B"/>
    <w:rsid w:val="000B5271"/>
    <w:rsid w:val="000B549A"/>
    <w:rsid w:val="000B5680"/>
    <w:rsid w:val="000B57B5"/>
    <w:rsid w:val="000B5A19"/>
    <w:rsid w:val="000B5C68"/>
    <w:rsid w:val="000B5E23"/>
    <w:rsid w:val="000B5F97"/>
    <w:rsid w:val="000B63B5"/>
    <w:rsid w:val="000B69F2"/>
    <w:rsid w:val="000B6D7F"/>
    <w:rsid w:val="000B6D98"/>
    <w:rsid w:val="000B6FFE"/>
    <w:rsid w:val="000B715A"/>
    <w:rsid w:val="000B7267"/>
    <w:rsid w:val="000B72EA"/>
    <w:rsid w:val="000B7634"/>
    <w:rsid w:val="000C0338"/>
    <w:rsid w:val="000C04E8"/>
    <w:rsid w:val="000C07DF"/>
    <w:rsid w:val="000C0884"/>
    <w:rsid w:val="000C0900"/>
    <w:rsid w:val="000C09AF"/>
    <w:rsid w:val="000C1065"/>
    <w:rsid w:val="000C13B6"/>
    <w:rsid w:val="000C13BC"/>
    <w:rsid w:val="000C1A52"/>
    <w:rsid w:val="000C1A66"/>
    <w:rsid w:val="000C1D0E"/>
    <w:rsid w:val="000C2290"/>
    <w:rsid w:val="000C24FA"/>
    <w:rsid w:val="000C2858"/>
    <w:rsid w:val="000C28D4"/>
    <w:rsid w:val="000C2A39"/>
    <w:rsid w:val="000C2C4A"/>
    <w:rsid w:val="000C2C9C"/>
    <w:rsid w:val="000C2E80"/>
    <w:rsid w:val="000C2E8D"/>
    <w:rsid w:val="000C2F22"/>
    <w:rsid w:val="000C2FCC"/>
    <w:rsid w:val="000C2FDE"/>
    <w:rsid w:val="000C30DA"/>
    <w:rsid w:val="000C32DB"/>
    <w:rsid w:val="000C3578"/>
    <w:rsid w:val="000C381F"/>
    <w:rsid w:val="000C3C7B"/>
    <w:rsid w:val="000C439F"/>
    <w:rsid w:val="000C45EB"/>
    <w:rsid w:val="000C4B3A"/>
    <w:rsid w:val="000C4BA0"/>
    <w:rsid w:val="000C4BDA"/>
    <w:rsid w:val="000C4D06"/>
    <w:rsid w:val="000C4D7C"/>
    <w:rsid w:val="000C4D9A"/>
    <w:rsid w:val="000C4DF8"/>
    <w:rsid w:val="000C5193"/>
    <w:rsid w:val="000C5238"/>
    <w:rsid w:val="000C5336"/>
    <w:rsid w:val="000C5382"/>
    <w:rsid w:val="000C53E5"/>
    <w:rsid w:val="000C551E"/>
    <w:rsid w:val="000C5CB2"/>
    <w:rsid w:val="000C5F30"/>
    <w:rsid w:val="000C5F89"/>
    <w:rsid w:val="000C5FB0"/>
    <w:rsid w:val="000C6481"/>
    <w:rsid w:val="000C64C8"/>
    <w:rsid w:val="000C653A"/>
    <w:rsid w:val="000C659D"/>
    <w:rsid w:val="000C72A3"/>
    <w:rsid w:val="000C76BA"/>
    <w:rsid w:val="000C76F4"/>
    <w:rsid w:val="000C7F1D"/>
    <w:rsid w:val="000D0253"/>
    <w:rsid w:val="000D02DE"/>
    <w:rsid w:val="000D03E3"/>
    <w:rsid w:val="000D0626"/>
    <w:rsid w:val="000D07B5"/>
    <w:rsid w:val="000D0A9E"/>
    <w:rsid w:val="000D1145"/>
    <w:rsid w:val="000D12E5"/>
    <w:rsid w:val="000D160F"/>
    <w:rsid w:val="000D1705"/>
    <w:rsid w:val="000D177A"/>
    <w:rsid w:val="000D20F1"/>
    <w:rsid w:val="000D2229"/>
    <w:rsid w:val="000D224F"/>
    <w:rsid w:val="000D24A9"/>
    <w:rsid w:val="000D25E7"/>
    <w:rsid w:val="000D29EE"/>
    <w:rsid w:val="000D2BBE"/>
    <w:rsid w:val="000D2E41"/>
    <w:rsid w:val="000D2F75"/>
    <w:rsid w:val="000D3046"/>
    <w:rsid w:val="000D31CD"/>
    <w:rsid w:val="000D3265"/>
    <w:rsid w:val="000D35BB"/>
    <w:rsid w:val="000D3991"/>
    <w:rsid w:val="000D42E5"/>
    <w:rsid w:val="000D4691"/>
    <w:rsid w:val="000D4A52"/>
    <w:rsid w:val="000D4BC5"/>
    <w:rsid w:val="000D4D59"/>
    <w:rsid w:val="000D51C2"/>
    <w:rsid w:val="000D55B7"/>
    <w:rsid w:val="000D57F5"/>
    <w:rsid w:val="000D5F74"/>
    <w:rsid w:val="000D60E0"/>
    <w:rsid w:val="000D68F7"/>
    <w:rsid w:val="000D69B0"/>
    <w:rsid w:val="000D6DC9"/>
    <w:rsid w:val="000D6E2C"/>
    <w:rsid w:val="000D7328"/>
    <w:rsid w:val="000D743C"/>
    <w:rsid w:val="000D77B8"/>
    <w:rsid w:val="000D7848"/>
    <w:rsid w:val="000D78BB"/>
    <w:rsid w:val="000D7910"/>
    <w:rsid w:val="000D7940"/>
    <w:rsid w:val="000D7A61"/>
    <w:rsid w:val="000D7BCF"/>
    <w:rsid w:val="000D7ECA"/>
    <w:rsid w:val="000D7FED"/>
    <w:rsid w:val="000E021B"/>
    <w:rsid w:val="000E02CC"/>
    <w:rsid w:val="000E032D"/>
    <w:rsid w:val="000E0356"/>
    <w:rsid w:val="000E07F9"/>
    <w:rsid w:val="000E0899"/>
    <w:rsid w:val="000E0918"/>
    <w:rsid w:val="000E0A3F"/>
    <w:rsid w:val="000E0B06"/>
    <w:rsid w:val="000E0B6E"/>
    <w:rsid w:val="000E1023"/>
    <w:rsid w:val="000E13E7"/>
    <w:rsid w:val="000E1770"/>
    <w:rsid w:val="000E195B"/>
    <w:rsid w:val="000E1B33"/>
    <w:rsid w:val="000E2032"/>
    <w:rsid w:val="000E2078"/>
    <w:rsid w:val="000E2145"/>
    <w:rsid w:val="000E2159"/>
    <w:rsid w:val="000E24A8"/>
    <w:rsid w:val="000E2CBC"/>
    <w:rsid w:val="000E2D87"/>
    <w:rsid w:val="000E31AE"/>
    <w:rsid w:val="000E34B8"/>
    <w:rsid w:val="000E3EEA"/>
    <w:rsid w:val="000E41BD"/>
    <w:rsid w:val="000E437D"/>
    <w:rsid w:val="000E465F"/>
    <w:rsid w:val="000E4AF5"/>
    <w:rsid w:val="000E4B1D"/>
    <w:rsid w:val="000E4B26"/>
    <w:rsid w:val="000E4B38"/>
    <w:rsid w:val="000E4BA1"/>
    <w:rsid w:val="000E4D4B"/>
    <w:rsid w:val="000E4E3B"/>
    <w:rsid w:val="000E4F45"/>
    <w:rsid w:val="000E4F6E"/>
    <w:rsid w:val="000E4FE4"/>
    <w:rsid w:val="000E5159"/>
    <w:rsid w:val="000E5298"/>
    <w:rsid w:val="000E52E9"/>
    <w:rsid w:val="000E581B"/>
    <w:rsid w:val="000E5B30"/>
    <w:rsid w:val="000E5D09"/>
    <w:rsid w:val="000E5DFD"/>
    <w:rsid w:val="000E60D5"/>
    <w:rsid w:val="000E6129"/>
    <w:rsid w:val="000E6211"/>
    <w:rsid w:val="000E628F"/>
    <w:rsid w:val="000E637A"/>
    <w:rsid w:val="000E6493"/>
    <w:rsid w:val="000E6671"/>
    <w:rsid w:val="000E6AAA"/>
    <w:rsid w:val="000E6D60"/>
    <w:rsid w:val="000E6FBD"/>
    <w:rsid w:val="000E7181"/>
    <w:rsid w:val="000E7633"/>
    <w:rsid w:val="000E77AB"/>
    <w:rsid w:val="000E77EA"/>
    <w:rsid w:val="000E7905"/>
    <w:rsid w:val="000E7A11"/>
    <w:rsid w:val="000E7A91"/>
    <w:rsid w:val="000E7F75"/>
    <w:rsid w:val="000F0079"/>
    <w:rsid w:val="000F0157"/>
    <w:rsid w:val="000F01F4"/>
    <w:rsid w:val="000F07B8"/>
    <w:rsid w:val="000F07D1"/>
    <w:rsid w:val="000F089B"/>
    <w:rsid w:val="000F0B8F"/>
    <w:rsid w:val="000F0C67"/>
    <w:rsid w:val="000F0CB9"/>
    <w:rsid w:val="000F1093"/>
    <w:rsid w:val="000F1366"/>
    <w:rsid w:val="000F145C"/>
    <w:rsid w:val="000F146F"/>
    <w:rsid w:val="000F156F"/>
    <w:rsid w:val="000F15F9"/>
    <w:rsid w:val="000F1B76"/>
    <w:rsid w:val="000F2645"/>
    <w:rsid w:val="000F26A2"/>
    <w:rsid w:val="000F29B9"/>
    <w:rsid w:val="000F29D2"/>
    <w:rsid w:val="000F2A6F"/>
    <w:rsid w:val="000F2C8F"/>
    <w:rsid w:val="000F300C"/>
    <w:rsid w:val="000F30A2"/>
    <w:rsid w:val="000F30E0"/>
    <w:rsid w:val="000F34DA"/>
    <w:rsid w:val="000F3510"/>
    <w:rsid w:val="000F3703"/>
    <w:rsid w:val="000F3771"/>
    <w:rsid w:val="000F37BF"/>
    <w:rsid w:val="000F392D"/>
    <w:rsid w:val="000F3D0D"/>
    <w:rsid w:val="000F3D69"/>
    <w:rsid w:val="000F3F49"/>
    <w:rsid w:val="000F3FC9"/>
    <w:rsid w:val="000F424E"/>
    <w:rsid w:val="000F43B8"/>
    <w:rsid w:val="000F4654"/>
    <w:rsid w:val="000F4C7F"/>
    <w:rsid w:val="000F4E16"/>
    <w:rsid w:val="000F4E91"/>
    <w:rsid w:val="000F4ED8"/>
    <w:rsid w:val="000F50E0"/>
    <w:rsid w:val="000F55DF"/>
    <w:rsid w:val="000F5656"/>
    <w:rsid w:val="000F565A"/>
    <w:rsid w:val="000F56DF"/>
    <w:rsid w:val="000F586F"/>
    <w:rsid w:val="000F6010"/>
    <w:rsid w:val="000F660F"/>
    <w:rsid w:val="000F66EE"/>
    <w:rsid w:val="000F68F3"/>
    <w:rsid w:val="000F69A2"/>
    <w:rsid w:val="000F6BD6"/>
    <w:rsid w:val="000F6C16"/>
    <w:rsid w:val="000F6CE9"/>
    <w:rsid w:val="000F7182"/>
    <w:rsid w:val="000F7BC7"/>
    <w:rsid w:val="001001C8"/>
    <w:rsid w:val="0010036E"/>
    <w:rsid w:val="00100482"/>
    <w:rsid w:val="0010059E"/>
    <w:rsid w:val="00100648"/>
    <w:rsid w:val="00100973"/>
    <w:rsid w:val="00100FE4"/>
    <w:rsid w:val="00101416"/>
    <w:rsid w:val="00101DD9"/>
    <w:rsid w:val="00101F1E"/>
    <w:rsid w:val="001025E6"/>
    <w:rsid w:val="00102728"/>
    <w:rsid w:val="001028E2"/>
    <w:rsid w:val="00102AA0"/>
    <w:rsid w:val="00103AF0"/>
    <w:rsid w:val="00103D12"/>
    <w:rsid w:val="00104341"/>
    <w:rsid w:val="0010448C"/>
    <w:rsid w:val="0010448D"/>
    <w:rsid w:val="00104661"/>
    <w:rsid w:val="00104874"/>
    <w:rsid w:val="00104934"/>
    <w:rsid w:val="00104951"/>
    <w:rsid w:val="00104AE8"/>
    <w:rsid w:val="001050FD"/>
    <w:rsid w:val="001051FE"/>
    <w:rsid w:val="001053B0"/>
    <w:rsid w:val="0010578E"/>
    <w:rsid w:val="001057E7"/>
    <w:rsid w:val="0010598B"/>
    <w:rsid w:val="00105F82"/>
    <w:rsid w:val="001061BA"/>
    <w:rsid w:val="00106429"/>
    <w:rsid w:val="00106485"/>
    <w:rsid w:val="00106687"/>
    <w:rsid w:val="00106700"/>
    <w:rsid w:val="00106725"/>
    <w:rsid w:val="0010682F"/>
    <w:rsid w:val="00106ABB"/>
    <w:rsid w:val="00106B98"/>
    <w:rsid w:val="00106DAD"/>
    <w:rsid w:val="001073A2"/>
    <w:rsid w:val="00107988"/>
    <w:rsid w:val="00107A9E"/>
    <w:rsid w:val="00107D12"/>
    <w:rsid w:val="0011040A"/>
    <w:rsid w:val="00110760"/>
    <w:rsid w:val="00110A56"/>
    <w:rsid w:val="00110B16"/>
    <w:rsid w:val="00110B77"/>
    <w:rsid w:val="00110D91"/>
    <w:rsid w:val="00110EF4"/>
    <w:rsid w:val="00110FDF"/>
    <w:rsid w:val="00111270"/>
    <w:rsid w:val="00111A7E"/>
    <w:rsid w:val="00111D52"/>
    <w:rsid w:val="00111E0A"/>
    <w:rsid w:val="0011241B"/>
    <w:rsid w:val="00112F3C"/>
    <w:rsid w:val="00113304"/>
    <w:rsid w:val="00113375"/>
    <w:rsid w:val="001134EF"/>
    <w:rsid w:val="0011353F"/>
    <w:rsid w:val="00113758"/>
    <w:rsid w:val="0011388C"/>
    <w:rsid w:val="00113DBE"/>
    <w:rsid w:val="00113FA8"/>
    <w:rsid w:val="00114104"/>
    <w:rsid w:val="001144B7"/>
    <w:rsid w:val="00114543"/>
    <w:rsid w:val="00114545"/>
    <w:rsid w:val="00114C4C"/>
    <w:rsid w:val="00114ED4"/>
    <w:rsid w:val="001150C2"/>
    <w:rsid w:val="0011564D"/>
    <w:rsid w:val="0011572E"/>
    <w:rsid w:val="00115A01"/>
    <w:rsid w:val="00115F3B"/>
    <w:rsid w:val="001161F5"/>
    <w:rsid w:val="001165F4"/>
    <w:rsid w:val="0011666B"/>
    <w:rsid w:val="00116961"/>
    <w:rsid w:val="00116FBD"/>
    <w:rsid w:val="0011725D"/>
    <w:rsid w:val="0011743C"/>
    <w:rsid w:val="0011772B"/>
    <w:rsid w:val="001179D1"/>
    <w:rsid w:val="00117EBA"/>
    <w:rsid w:val="00117F23"/>
    <w:rsid w:val="00117F81"/>
    <w:rsid w:val="001201CC"/>
    <w:rsid w:val="001201EC"/>
    <w:rsid w:val="00120507"/>
    <w:rsid w:val="001209E4"/>
    <w:rsid w:val="00120BE2"/>
    <w:rsid w:val="00120CE3"/>
    <w:rsid w:val="00120D99"/>
    <w:rsid w:val="001211C3"/>
    <w:rsid w:val="001215C9"/>
    <w:rsid w:val="001216EF"/>
    <w:rsid w:val="00121C5B"/>
    <w:rsid w:val="00121EC4"/>
    <w:rsid w:val="00121F7A"/>
    <w:rsid w:val="0012201A"/>
    <w:rsid w:val="001222BF"/>
    <w:rsid w:val="0012244F"/>
    <w:rsid w:val="00122555"/>
    <w:rsid w:val="00122F81"/>
    <w:rsid w:val="00123920"/>
    <w:rsid w:val="00123A61"/>
    <w:rsid w:val="00123F2B"/>
    <w:rsid w:val="001240DE"/>
    <w:rsid w:val="0012423E"/>
    <w:rsid w:val="00124279"/>
    <w:rsid w:val="001243F5"/>
    <w:rsid w:val="00124416"/>
    <w:rsid w:val="00124672"/>
    <w:rsid w:val="001248F9"/>
    <w:rsid w:val="00124A9B"/>
    <w:rsid w:val="00124C5E"/>
    <w:rsid w:val="00125186"/>
    <w:rsid w:val="00125254"/>
    <w:rsid w:val="00125629"/>
    <w:rsid w:val="00125664"/>
    <w:rsid w:val="001256F5"/>
    <w:rsid w:val="00125796"/>
    <w:rsid w:val="00125A8D"/>
    <w:rsid w:val="00125BE2"/>
    <w:rsid w:val="00125EFD"/>
    <w:rsid w:val="00125FC0"/>
    <w:rsid w:val="001263EC"/>
    <w:rsid w:val="00126961"/>
    <w:rsid w:val="00126E7E"/>
    <w:rsid w:val="00126F22"/>
    <w:rsid w:val="0012701E"/>
    <w:rsid w:val="00127065"/>
    <w:rsid w:val="0012713C"/>
    <w:rsid w:val="001272E1"/>
    <w:rsid w:val="0012756A"/>
    <w:rsid w:val="00127593"/>
    <w:rsid w:val="0012786B"/>
    <w:rsid w:val="00127BB7"/>
    <w:rsid w:val="00127DBF"/>
    <w:rsid w:val="0013024D"/>
    <w:rsid w:val="00130347"/>
    <w:rsid w:val="00130379"/>
    <w:rsid w:val="00130811"/>
    <w:rsid w:val="00130DA6"/>
    <w:rsid w:val="00130FB3"/>
    <w:rsid w:val="00130FC4"/>
    <w:rsid w:val="0013128C"/>
    <w:rsid w:val="001312B2"/>
    <w:rsid w:val="00131365"/>
    <w:rsid w:val="00131562"/>
    <w:rsid w:val="00131721"/>
    <w:rsid w:val="0013196F"/>
    <w:rsid w:val="00131C0A"/>
    <w:rsid w:val="00131C9A"/>
    <w:rsid w:val="00132028"/>
    <w:rsid w:val="0013208C"/>
    <w:rsid w:val="001321D9"/>
    <w:rsid w:val="00132782"/>
    <w:rsid w:val="0013283F"/>
    <w:rsid w:val="00132BDC"/>
    <w:rsid w:val="00132C71"/>
    <w:rsid w:val="00132CD7"/>
    <w:rsid w:val="00132F45"/>
    <w:rsid w:val="00133213"/>
    <w:rsid w:val="00133B0D"/>
    <w:rsid w:val="00133BA5"/>
    <w:rsid w:val="00133C0C"/>
    <w:rsid w:val="00133E51"/>
    <w:rsid w:val="00134095"/>
    <w:rsid w:val="0013431D"/>
    <w:rsid w:val="00134563"/>
    <w:rsid w:val="00134566"/>
    <w:rsid w:val="001349A8"/>
    <w:rsid w:val="00134A1C"/>
    <w:rsid w:val="00134C60"/>
    <w:rsid w:val="00134C6B"/>
    <w:rsid w:val="00134EB8"/>
    <w:rsid w:val="00134F38"/>
    <w:rsid w:val="00134FD3"/>
    <w:rsid w:val="0013505E"/>
    <w:rsid w:val="0013539B"/>
    <w:rsid w:val="001356EE"/>
    <w:rsid w:val="001358F0"/>
    <w:rsid w:val="001358FD"/>
    <w:rsid w:val="0013596B"/>
    <w:rsid w:val="00135AD4"/>
    <w:rsid w:val="00135D11"/>
    <w:rsid w:val="00135E97"/>
    <w:rsid w:val="001362C6"/>
    <w:rsid w:val="0013630C"/>
    <w:rsid w:val="0013635A"/>
    <w:rsid w:val="00136376"/>
    <w:rsid w:val="0013669D"/>
    <w:rsid w:val="001369C1"/>
    <w:rsid w:val="00136C2A"/>
    <w:rsid w:val="00137057"/>
    <w:rsid w:val="001377B6"/>
    <w:rsid w:val="00137E6D"/>
    <w:rsid w:val="00140138"/>
    <w:rsid w:val="001401E6"/>
    <w:rsid w:val="001406A9"/>
    <w:rsid w:val="001406E6"/>
    <w:rsid w:val="00140B9A"/>
    <w:rsid w:val="00140E43"/>
    <w:rsid w:val="00140FA1"/>
    <w:rsid w:val="0014128B"/>
    <w:rsid w:val="001416D0"/>
    <w:rsid w:val="001419CF"/>
    <w:rsid w:val="00141BED"/>
    <w:rsid w:val="00142109"/>
    <w:rsid w:val="001423EB"/>
    <w:rsid w:val="0014254D"/>
    <w:rsid w:val="001426A6"/>
    <w:rsid w:val="001428AF"/>
    <w:rsid w:val="00142E3D"/>
    <w:rsid w:val="001433E3"/>
    <w:rsid w:val="00143429"/>
    <w:rsid w:val="00143578"/>
    <w:rsid w:val="00143589"/>
    <w:rsid w:val="00143683"/>
    <w:rsid w:val="00143723"/>
    <w:rsid w:val="001437F2"/>
    <w:rsid w:val="00143880"/>
    <w:rsid w:val="00143AAB"/>
    <w:rsid w:val="00143B16"/>
    <w:rsid w:val="00144313"/>
    <w:rsid w:val="00144799"/>
    <w:rsid w:val="001448EE"/>
    <w:rsid w:val="00144A8F"/>
    <w:rsid w:val="00144C84"/>
    <w:rsid w:val="00144F96"/>
    <w:rsid w:val="0014506F"/>
    <w:rsid w:val="001450BF"/>
    <w:rsid w:val="001450E2"/>
    <w:rsid w:val="001454D7"/>
    <w:rsid w:val="001454EA"/>
    <w:rsid w:val="001454F0"/>
    <w:rsid w:val="001455B6"/>
    <w:rsid w:val="00145658"/>
    <w:rsid w:val="0014574D"/>
    <w:rsid w:val="00145AAE"/>
    <w:rsid w:val="001462A3"/>
    <w:rsid w:val="001464F6"/>
    <w:rsid w:val="00146A86"/>
    <w:rsid w:val="00146C52"/>
    <w:rsid w:val="00146CA3"/>
    <w:rsid w:val="00146CEF"/>
    <w:rsid w:val="00146D80"/>
    <w:rsid w:val="00146DF1"/>
    <w:rsid w:val="00146EAA"/>
    <w:rsid w:val="00146F7D"/>
    <w:rsid w:val="00147209"/>
    <w:rsid w:val="00147436"/>
    <w:rsid w:val="001502D0"/>
    <w:rsid w:val="0015043D"/>
    <w:rsid w:val="001504E7"/>
    <w:rsid w:val="0015083B"/>
    <w:rsid w:val="00150C67"/>
    <w:rsid w:val="00150C95"/>
    <w:rsid w:val="001510CD"/>
    <w:rsid w:val="001516C4"/>
    <w:rsid w:val="001519F9"/>
    <w:rsid w:val="00151C93"/>
    <w:rsid w:val="00151DBB"/>
    <w:rsid w:val="001523B6"/>
    <w:rsid w:val="001523CE"/>
    <w:rsid w:val="00152B91"/>
    <w:rsid w:val="00152B9E"/>
    <w:rsid w:val="00152C8D"/>
    <w:rsid w:val="00152E62"/>
    <w:rsid w:val="0015330E"/>
    <w:rsid w:val="001534E1"/>
    <w:rsid w:val="001535AF"/>
    <w:rsid w:val="00153712"/>
    <w:rsid w:val="00153819"/>
    <w:rsid w:val="00153838"/>
    <w:rsid w:val="001538DC"/>
    <w:rsid w:val="00153991"/>
    <w:rsid w:val="00153B53"/>
    <w:rsid w:val="00153C08"/>
    <w:rsid w:val="00153EDC"/>
    <w:rsid w:val="001540F3"/>
    <w:rsid w:val="00154686"/>
    <w:rsid w:val="00154873"/>
    <w:rsid w:val="00154FDA"/>
    <w:rsid w:val="00155983"/>
    <w:rsid w:val="00155D9A"/>
    <w:rsid w:val="00155F44"/>
    <w:rsid w:val="00156098"/>
    <w:rsid w:val="0015619A"/>
    <w:rsid w:val="001563FF"/>
    <w:rsid w:val="001564D7"/>
    <w:rsid w:val="00156504"/>
    <w:rsid w:val="001565B8"/>
    <w:rsid w:val="001566BC"/>
    <w:rsid w:val="00156A77"/>
    <w:rsid w:val="00156C61"/>
    <w:rsid w:val="00156D8D"/>
    <w:rsid w:val="00156EAD"/>
    <w:rsid w:val="00156EDE"/>
    <w:rsid w:val="00156FB7"/>
    <w:rsid w:val="001577F9"/>
    <w:rsid w:val="00157D71"/>
    <w:rsid w:val="00157F39"/>
    <w:rsid w:val="001602DF"/>
    <w:rsid w:val="0016044B"/>
    <w:rsid w:val="00160E5A"/>
    <w:rsid w:val="0016142D"/>
    <w:rsid w:val="00161FDE"/>
    <w:rsid w:val="001622B0"/>
    <w:rsid w:val="0016254C"/>
    <w:rsid w:val="00162660"/>
    <w:rsid w:val="00162A8A"/>
    <w:rsid w:val="00162AEB"/>
    <w:rsid w:val="00162D8F"/>
    <w:rsid w:val="0016321B"/>
    <w:rsid w:val="00163582"/>
    <w:rsid w:val="0016368B"/>
    <w:rsid w:val="00163928"/>
    <w:rsid w:val="0016392C"/>
    <w:rsid w:val="00163C3A"/>
    <w:rsid w:val="00163C49"/>
    <w:rsid w:val="00163CE8"/>
    <w:rsid w:val="00163DE2"/>
    <w:rsid w:val="001642CE"/>
    <w:rsid w:val="001642F0"/>
    <w:rsid w:val="00164558"/>
    <w:rsid w:val="00164618"/>
    <w:rsid w:val="001647CD"/>
    <w:rsid w:val="00164BA3"/>
    <w:rsid w:val="00164C02"/>
    <w:rsid w:val="00164DF4"/>
    <w:rsid w:val="00164F16"/>
    <w:rsid w:val="00165023"/>
    <w:rsid w:val="00165513"/>
    <w:rsid w:val="0016564A"/>
    <w:rsid w:val="00165A72"/>
    <w:rsid w:val="0016628A"/>
    <w:rsid w:val="001664E8"/>
    <w:rsid w:val="00166619"/>
    <w:rsid w:val="001668A0"/>
    <w:rsid w:val="001669A4"/>
    <w:rsid w:val="00166CB6"/>
    <w:rsid w:val="00166CCC"/>
    <w:rsid w:val="00166D3C"/>
    <w:rsid w:val="00166F9B"/>
    <w:rsid w:val="0016709A"/>
    <w:rsid w:val="001670E8"/>
    <w:rsid w:val="001671AC"/>
    <w:rsid w:val="00167296"/>
    <w:rsid w:val="001672BE"/>
    <w:rsid w:val="0016737C"/>
    <w:rsid w:val="0016779D"/>
    <w:rsid w:val="00167A19"/>
    <w:rsid w:val="00170820"/>
    <w:rsid w:val="00170AD4"/>
    <w:rsid w:val="00170CD6"/>
    <w:rsid w:val="00170FE1"/>
    <w:rsid w:val="00171056"/>
    <w:rsid w:val="0017157F"/>
    <w:rsid w:val="00171677"/>
    <w:rsid w:val="00171D14"/>
    <w:rsid w:val="00172000"/>
    <w:rsid w:val="00172140"/>
    <w:rsid w:val="001725B7"/>
    <w:rsid w:val="001728FC"/>
    <w:rsid w:val="00172A6A"/>
    <w:rsid w:val="00172C76"/>
    <w:rsid w:val="00172DBC"/>
    <w:rsid w:val="001732A9"/>
    <w:rsid w:val="001732D9"/>
    <w:rsid w:val="00173F2E"/>
    <w:rsid w:val="00174327"/>
    <w:rsid w:val="001743F9"/>
    <w:rsid w:val="0017483C"/>
    <w:rsid w:val="00174A97"/>
    <w:rsid w:val="00174F2E"/>
    <w:rsid w:val="001754C6"/>
    <w:rsid w:val="001756A1"/>
    <w:rsid w:val="00175743"/>
    <w:rsid w:val="001757C4"/>
    <w:rsid w:val="001757C9"/>
    <w:rsid w:val="0017582D"/>
    <w:rsid w:val="00175AF0"/>
    <w:rsid w:val="00175D0A"/>
    <w:rsid w:val="00175D9E"/>
    <w:rsid w:val="0017604C"/>
    <w:rsid w:val="001761FF"/>
    <w:rsid w:val="00176922"/>
    <w:rsid w:val="00176F21"/>
    <w:rsid w:val="001771A9"/>
    <w:rsid w:val="00177272"/>
    <w:rsid w:val="00177294"/>
    <w:rsid w:val="001772D0"/>
    <w:rsid w:val="0017747D"/>
    <w:rsid w:val="0017764B"/>
    <w:rsid w:val="00177928"/>
    <w:rsid w:val="00177F27"/>
    <w:rsid w:val="00177FEA"/>
    <w:rsid w:val="00180168"/>
    <w:rsid w:val="00180E98"/>
    <w:rsid w:val="00181056"/>
    <w:rsid w:val="00181152"/>
    <w:rsid w:val="0018127D"/>
    <w:rsid w:val="00181562"/>
    <w:rsid w:val="0018163F"/>
    <w:rsid w:val="001816AE"/>
    <w:rsid w:val="0018177C"/>
    <w:rsid w:val="001818BB"/>
    <w:rsid w:val="0018192F"/>
    <w:rsid w:val="001819AE"/>
    <w:rsid w:val="00182365"/>
    <w:rsid w:val="001824B9"/>
    <w:rsid w:val="001826CD"/>
    <w:rsid w:val="001827F8"/>
    <w:rsid w:val="00182FAE"/>
    <w:rsid w:val="00182FEE"/>
    <w:rsid w:val="00183045"/>
    <w:rsid w:val="0018351B"/>
    <w:rsid w:val="0018403B"/>
    <w:rsid w:val="00184565"/>
    <w:rsid w:val="001848E6"/>
    <w:rsid w:val="0018493D"/>
    <w:rsid w:val="001849B9"/>
    <w:rsid w:val="00184A27"/>
    <w:rsid w:val="00184AA2"/>
    <w:rsid w:val="00184C73"/>
    <w:rsid w:val="00184D4F"/>
    <w:rsid w:val="00184D93"/>
    <w:rsid w:val="00185612"/>
    <w:rsid w:val="00185A34"/>
    <w:rsid w:val="00185C18"/>
    <w:rsid w:val="00185F35"/>
    <w:rsid w:val="00186076"/>
    <w:rsid w:val="001860A6"/>
    <w:rsid w:val="00186457"/>
    <w:rsid w:val="00186626"/>
    <w:rsid w:val="00186844"/>
    <w:rsid w:val="00186850"/>
    <w:rsid w:val="00186DCE"/>
    <w:rsid w:val="00186F4F"/>
    <w:rsid w:val="0018704D"/>
    <w:rsid w:val="0018751A"/>
    <w:rsid w:val="00187666"/>
    <w:rsid w:val="001877EE"/>
    <w:rsid w:val="00187B9A"/>
    <w:rsid w:val="00187E1D"/>
    <w:rsid w:val="00187F58"/>
    <w:rsid w:val="001905C1"/>
    <w:rsid w:val="0019088B"/>
    <w:rsid w:val="001909C0"/>
    <w:rsid w:val="00190D84"/>
    <w:rsid w:val="00191034"/>
    <w:rsid w:val="00191168"/>
    <w:rsid w:val="00191669"/>
    <w:rsid w:val="001917AF"/>
    <w:rsid w:val="00191CB2"/>
    <w:rsid w:val="00191CBC"/>
    <w:rsid w:val="00191EA9"/>
    <w:rsid w:val="00192036"/>
    <w:rsid w:val="001922F2"/>
    <w:rsid w:val="001924AD"/>
    <w:rsid w:val="0019263B"/>
    <w:rsid w:val="00192706"/>
    <w:rsid w:val="00192852"/>
    <w:rsid w:val="0019292F"/>
    <w:rsid w:val="00192AC8"/>
    <w:rsid w:val="00192E40"/>
    <w:rsid w:val="00193193"/>
    <w:rsid w:val="001931B5"/>
    <w:rsid w:val="001935B7"/>
    <w:rsid w:val="0019362F"/>
    <w:rsid w:val="00193B6B"/>
    <w:rsid w:val="00193EBE"/>
    <w:rsid w:val="001940B9"/>
    <w:rsid w:val="00194352"/>
    <w:rsid w:val="0019464A"/>
    <w:rsid w:val="00194AE8"/>
    <w:rsid w:val="00194B55"/>
    <w:rsid w:val="00194EB6"/>
    <w:rsid w:val="00195231"/>
    <w:rsid w:val="00195352"/>
    <w:rsid w:val="001956AE"/>
    <w:rsid w:val="001959AD"/>
    <w:rsid w:val="00195ACF"/>
    <w:rsid w:val="00195B41"/>
    <w:rsid w:val="00196288"/>
    <w:rsid w:val="001962D1"/>
    <w:rsid w:val="00196B21"/>
    <w:rsid w:val="00196FE1"/>
    <w:rsid w:val="001972A1"/>
    <w:rsid w:val="0019749A"/>
    <w:rsid w:val="001974FF"/>
    <w:rsid w:val="00197810"/>
    <w:rsid w:val="00197994"/>
    <w:rsid w:val="00197B0B"/>
    <w:rsid w:val="00197D75"/>
    <w:rsid w:val="00197F6E"/>
    <w:rsid w:val="001A0078"/>
    <w:rsid w:val="001A0167"/>
    <w:rsid w:val="001A0394"/>
    <w:rsid w:val="001A03E5"/>
    <w:rsid w:val="001A03E7"/>
    <w:rsid w:val="001A0648"/>
    <w:rsid w:val="001A09B1"/>
    <w:rsid w:val="001A09C8"/>
    <w:rsid w:val="001A0B06"/>
    <w:rsid w:val="001A14C7"/>
    <w:rsid w:val="001A159D"/>
    <w:rsid w:val="001A19CF"/>
    <w:rsid w:val="001A19FB"/>
    <w:rsid w:val="001A1BC6"/>
    <w:rsid w:val="001A2163"/>
    <w:rsid w:val="001A2233"/>
    <w:rsid w:val="001A234E"/>
    <w:rsid w:val="001A239A"/>
    <w:rsid w:val="001A287C"/>
    <w:rsid w:val="001A2ED8"/>
    <w:rsid w:val="001A3047"/>
    <w:rsid w:val="001A30A0"/>
    <w:rsid w:val="001A3660"/>
    <w:rsid w:val="001A36CF"/>
    <w:rsid w:val="001A378F"/>
    <w:rsid w:val="001A39CA"/>
    <w:rsid w:val="001A3B48"/>
    <w:rsid w:val="001A3D0E"/>
    <w:rsid w:val="001A4160"/>
    <w:rsid w:val="001A42B1"/>
    <w:rsid w:val="001A4320"/>
    <w:rsid w:val="001A45D2"/>
    <w:rsid w:val="001A467B"/>
    <w:rsid w:val="001A46B6"/>
    <w:rsid w:val="001A4728"/>
    <w:rsid w:val="001A5123"/>
    <w:rsid w:val="001A58B1"/>
    <w:rsid w:val="001A5B08"/>
    <w:rsid w:val="001A64DA"/>
    <w:rsid w:val="001A68BD"/>
    <w:rsid w:val="001A6C39"/>
    <w:rsid w:val="001A6F98"/>
    <w:rsid w:val="001A74E1"/>
    <w:rsid w:val="001A7783"/>
    <w:rsid w:val="001A79CE"/>
    <w:rsid w:val="001A7AA8"/>
    <w:rsid w:val="001A7AC4"/>
    <w:rsid w:val="001B0609"/>
    <w:rsid w:val="001B0746"/>
    <w:rsid w:val="001B0A44"/>
    <w:rsid w:val="001B0AB4"/>
    <w:rsid w:val="001B0B92"/>
    <w:rsid w:val="001B0C1D"/>
    <w:rsid w:val="001B13F3"/>
    <w:rsid w:val="001B1906"/>
    <w:rsid w:val="001B1AF0"/>
    <w:rsid w:val="001B1B61"/>
    <w:rsid w:val="001B1CE8"/>
    <w:rsid w:val="001B1FD3"/>
    <w:rsid w:val="001B2212"/>
    <w:rsid w:val="001B22C0"/>
    <w:rsid w:val="001B233F"/>
    <w:rsid w:val="001B23E6"/>
    <w:rsid w:val="001B242E"/>
    <w:rsid w:val="001B2636"/>
    <w:rsid w:val="001B264C"/>
    <w:rsid w:val="001B2A4A"/>
    <w:rsid w:val="001B2A56"/>
    <w:rsid w:val="001B2C6F"/>
    <w:rsid w:val="001B2E43"/>
    <w:rsid w:val="001B3092"/>
    <w:rsid w:val="001B3239"/>
    <w:rsid w:val="001B37FD"/>
    <w:rsid w:val="001B3A2A"/>
    <w:rsid w:val="001B3A84"/>
    <w:rsid w:val="001B3C99"/>
    <w:rsid w:val="001B408F"/>
    <w:rsid w:val="001B46AC"/>
    <w:rsid w:val="001B4896"/>
    <w:rsid w:val="001B49CC"/>
    <w:rsid w:val="001B4BC4"/>
    <w:rsid w:val="001B4F25"/>
    <w:rsid w:val="001B51EF"/>
    <w:rsid w:val="001B5277"/>
    <w:rsid w:val="001B5401"/>
    <w:rsid w:val="001B624B"/>
    <w:rsid w:val="001B658A"/>
    <w:rsid w:val="001B67A5"/>
    <w:rsid w:val="001B6B16"/>
    <w:rsid w:val="001B6D73"/>
    <w:rsid w:val="001B6D8A"/>
    <w:rsid w:val="001B6EC6"/>
    <w:rsid w:val="001B7091"/>
    <w:rsid w:val="001B7337"/>
    <w:rsid w:val="001B7588"/>
    <w:rsid w:val="001B7722"/>
    <w:rsid w:val="001B7CAF"/>
    <w:rsid w:val="001C00B9"/>
    <w:rsid w:val="001C01C8"/>
    <w:rsid w:val="001C0276"/>
    <w:rsid w:val="001C02A6"/>
    <w:rsid w:val="001C0303"/>
    <w:rsid w:val="001C0B30"/>
    <w:rsid w:val="001C0CB8"/>
    <w:rsid w:val="001C0DC4"/>
    <w:rsid w:val="001C0F95"/>
    <w:rsid w:val="001C1008"/>
    <w:rsid w:val="001C12A6"/>
    <w:rsid w:val="001C1622"/>
    <w:rsid w:val="001C1673"/>
    <w:rsid w:val="001C1736"/>
    <w:rsid w:val="001C1E01"/>
    <w:rsid w:val="001C2085"/>
    <w:rsid w:val="001C2885"/>
    <w:rsid w:val="001C2C8F"/>
    <w:rsid w:val="001C2D2A"/>
    <w:rsid w:val="001C2EC2"/>
    <w:rsid w:val="001C3097"/>
    <w:rsid w:val="001C3198"/>
    <w:rsid w:val="001C336E"/>
    <w:rsid w:val="001C3992"/>
    <w:rsid w:val="001C3B6A"/>
    <w:rsid w:val="001C3CA7"/>
    <w:rsid w:val="001C3E1C"/>
    <w:rsid w:val="001C42D1"/>
    <w:rsid w:val="001C4645"/>
    <w:rsid w:val="001C471F"/>
    <w:rsid w:val="001C493A"/>
    <w:rsid w:val="001C49D6"/>
    <w:rsid w:val="001C4A94"/>
    <w:rsid w:val="001C58B7"/>
    <w:rsid w:val="001C5A92"/>
    <w:rsid w:val="001C5E8C"/>
    <w:rsid w:val="001C5F12"/>
    <w:rsid w:val="001C635D"/>
    <w:rsid w:val="001C63A6"/>
    <w:rsid w:val="001C682A"/>
    <w:rsid w:val="001C687F"/>
    <w:rsid w:val="001C68B9"/>
    <w:rsid w:val="001C6AA1"/>
    <w:rsid w:val="001C6CBB"/>
    <w:rsid w:val="001C70FF"/>
    <w:rsid w:val="001C7318"/>
    <w:rsid w:val="001C744A"/>
    <w:rsid w:val="001C74EC"/>
    <w:rsid w:val="001C7525"/>
    <w:rsid w:val="001C772E"/>
    <w:rsid w:val="001C7A6F"/>
    <w:rsid w:val="001C7A9A"/>
    <w:rsid w:val="001D00FE"/>
    <w:rsid w:val="001D03EF"/>
    <w:rsid w:val="001D0893"/>
    <w:rsid w:val="001D0B07"/>
    <w:rsid w:val="001D0C01"/>
    <w:rsid w:val="001D186F"/>
    <w:rsid w:val="001D18C4"/>
    <w:rsid w:val="001D1ABD"/>
    <w:rsid w:val="001D1CF0"/>
    <w:rsid w:val="001D1EA6"/>
    <w:rsid w:val="001D2049"/>
    <w:rsid w:val="001D2299"/>
    <w:rsid w:val="001D22A2"/>
    <w:rsid w:val="001D2377"/>
    <w:rsid w:val="001D2910"/>
    <w:rsid w:val="001D2975"/>
    <w:rsid w:val="001D2F88"/>
    <w:rsid w:val="001D313A"/>
    <w:rsid w:val="001D340A"/>
    <w:rsid w:val="001D34EA"/>
    <w:rsid w:val="001D3924"/>
    <w:rsid w:val="001D392E"/>
    <w:rsid w:val="001D3AD4"/>
    <w:rsid w:val="001D3B7C"/>
    <w:rsid w:val="001D3E1E"/>
    <w:rsid w:val="001D481D"/>
    <w:rsid w:val="001D4A8A"/>
    <w:rsid w:val="001D4D78"/>
    <w:rsid w:val="001D4FC8"/>
    <w:rsid w:val="001D517B"/>
    <w:rsid w:val="001D5449"/>
    <w:rsid w:val="001D54FE"/>
    <w:rsid w:val="001D5604"/>
    <w:rsid w:val="001D567D"/>
    <w:rsid w:val="001D57F3"/>
    <w:rsid w:val="001D58D9"/>
    <w:rsid w:val="001D5A16"/>
    <w:rsid w:val="001D5E61"/>
    <w:rsid w:val="001D5EB0"/>
    <w:rsid w:val="001D6082"/>
    <w:rsid w:val="001D624C"/>
    <w:rsid w:val="001D6348"/>
    <w:rsid w:val="001D6423"/>
    <w:rsid w:val="001D6737"/>
    <w:rsid w:val="001D679B"/>
    <w:rsid w:val="001D6965"/>
    <w:rsid w:val="001D6D31"/>
    <w:rsid w:val="001D6F6D"/>
    <w:rsid w:val="001D7019"/>
    <w:rsid w:val="001D7073"/>
    <w:rsid w:val="001D722F"/>
    <w:rsid w:val="001D734E"/>
    <w:rsid w:val="001D7554"/>
    <w:rsid w:val="001D75F7"/>
    <w:rsid w:val="001D76DE"/>
    <w:rsid w:val="001D77E9"/>
    <w:rsid w:val="001D782B"/>
    <w:rsid w:val="001D78C4"/>
    <w:rsid w:val="001D795E"/>
    <w:rsid w:val="001D7BE9"/>
    <w:rsid w:val="001D7F31"/>
    <w:rsid w:val="001E007F"/>
    <w:rsid w:val="001E018A"/>
    <w:rsid w:val="001E044E"/>
    <w:rsid w:val="001E0B45"/>
    <w:rsid w:val="001E0CA4"/>
    <w:rsid w:val="001E0F1A"/>
    <w:rsid w:val="001E1267"/>
    <w:rsid w:val="001E19E9"/>
    <w:rsid w:val="001E244C"/>
    <w:rsid w:val="001E2969"/>
    <w:rsid w:val="001E29AC"/>
    <w:rsid w:val="001E2AB4"/>
    <w:rsid w:val="001E2F10"/>
    <w:rsid w:val="001E2F1A"/>
    <w:rsid w:val="001E2F35"/>
    <w:rsid w:val="001E30F4"/>
    <w:rsid w:val="001E316E"/>
    <w:rsid w:val="001E31BD"/>
    <w:rsid w:val="001E3407"/>
    <w:rsid w:val="001E3477"/>
    <w:rsid w:val="001E37AF"/>
    <w:rsid w:val="001E381D"/>
    <w:rsid w:val="001E3A1E"/>
    <w:rsid w:val="001E3B9C"/>
    <w:rsid w:val="001E3EB8"/>
    <w:rsid w:val="001E3FCE"/>
    <w:rsid w:val="001E4490"/>
    <w:rsid w:val="001E475D"/>
    <w:rsid w:val="001E4894"/>
    <w:rsid w:val="001E496C"/>
    <w:rsid w:val="001E4D3C"/>
    <w:rsid w:val="001E4D7D"/>
    <w:rsid w:val="001E4DA6"/>
    <w:rsid w:val="001E4EF1"/>
    <w:rsid w:val="001E50AC"/>
    <w:rsid w:val="001E50E3"/>
    <w:rsid w:val="001E5294"/>
    <w:rsid w:val="001E54E6"/>
    <w:rsid w:val="001E57BC"/>
    <w:rsid w:val="001E598B"/>
    <w:rsid w:val="001E59E3"/>
    <w:rsid w:val="001E5DD8"/>
    <w:rsid w:val="001E5FD7"/>
    <w:rsid w:val="001E6604"/>
    <w:rsid w:val="001E6628"/>
    <w:rsid w:val="001E69AE"/>
    <w:rsid w:val="001E6A9E"/>
    <w:rsid w:val="001E6E24"/>
    <w:rsid w:val="001E714C"/>
    <w:rsid w:val="001E7293"/>
    <w:rsid w:val="001E73F3"/>
    <w:rsid w:val="001E76B3"/>
    <w:rsid w:val="001E7906"/>
    <w:rsid w:val="001E7A2B"/>
    <w:rsid w:val="001F0151"/>
    <w:rsid w:val="001F0397"/>
    <w:rsid w:val="001F078E"/>
    <w:rsid w:val="001F07D8"/>
    <w:rsid w:val="001F07F0"/>
    <w:rsid w:val="001F08C3"/>
    <w:rsid w:val="001F099F"/>
    <w:rsid w:val="001F16F4"/>
    <w:rsid w:val="001F1804"/>
    <w:rsid w:val="001F1A49"/>
    <w:rsid w:val="001F1C29"/>
    <w:rsid w:val="001F2043"/>
    <w:rsid w:val="001F20DF"/>
    <w:rsid w:val="001F212B"/>
    <w:rsid w:val="001F25A0"/>
    <w:rsid w:val="001F2942"/>
    <w:rsid w:val="001F29B3"/>
    <w:rsid w:val="001F2B6F"/>
    <w:rsid w:val="001F2C6F"/>
    <w:rsid w:val="001F2E32"/>
    <w:rsid w:val="001F2FD9"/>
    <w:rsid w:val="001F308A"/>
    <w:rsid w:val="001F33F7"/>
    <w:rsid w:val="001F357C"/>
    <w:rsid w:val="001F36D2"/>
    <w:rsid w:val="001F376F"/>
    <w:rsid w:val="001F39C0"/>
    <w:rsid w:val="001F44E0"/>
    <w:rsid w:val="001F4AEE"/>
    <w:rsid w:val="001F4D2D"/>
    <w:rsid w:val="001F4DBB"/>
    <w:rsid w:val="001F515A"/>
    <w:rsid w:val="001F527C"/>
    <w:rsid w:val="001F5361"/>
    <w:rsid w:val="001F5823"/>
    <w:rsid w:val="001F585D"/>
    <w:rsid w:val="001F58D8"/>
    <w:rsid w:val="001F5B03"/>
    <w:rsid w:val="001F5D9B"/>
    <w:rsid w:val="001F652A"/>
    <w:rsid w:val="001F6831"/>
    <w:rsid w:val="001F6B53"/>
    <w:rsid w:val="001F6FC3"/>
    <w:rsid w:val="001F711A"/>
    <w:rsid w:val="001F725D"/>
    <w:rsid w:val="001F742E"/>
    <w:rsid w:val="001F7767"/>
    <w:rsid w:val="001F78F3"/>
    <w:rsid w:val="001F7A68"/>
    <w:rsid w:val="001F7D69"/>
    <w:rsid w:val="00200391"/>
    <w:rsid w:val="002004FB"/>
    <w:rsid w:val="00200A37"/>
    <w:rsid w:val="00200B9F"/>
    <w:rsid w:val="00200D07"/>
    <w:rsid w:val="00200E85"/>
    <w:rsid w:val="00201354"/>
    <w:rsid w:val="002015A0"/>
    <w:rsid w:val="002019FF"/>
    <w:rsid w:val="00201B3D"/>
    <w:rsid w:val="00201CE6"/>
    <w:rsid w:val="00201E8D"/>
    <w:rsid w:val="00202528"/>
    <w:rsid w:val="002026E5"/>
    <w:rsid w:val="0020294F"/>
    <w:rsid w:val="002032D1"/>
    <w:rsid w:val="0020347C"/>
    <w:rsid w:val="002036E3"/>
    <w:rsid w:val="00203890"/>
    <w:rsid w:val="00203A4C"/>
    <w:rsid w:val="00203B76"/>
    <w:rsid w:val="002040E8"/>
    <w:rsid w:val="0020461A"/>
    <w:rsid w:val="00204665"/>
    <w:rsid w:val="0020467D"/>
    <w:rsid w:val="002048B7"/>
    <w:rsid w:val="00204965"/>
    <w:rsid w:val="00204D13"/>
    <w:rsid w:val="00204EF4"/>
    <w:rsid w:val="002050CE"/>
    <w:rsid w:val="002050D1"/>
    <w:rsid w:val="00205439"/>
    <w:rsid w:val="002055CA"/>
    <w:rsid w:val="00205743"/>
    <w:rsid w:val="00205831"/>
    <w:rsid w:val="00205A0E"/>
    <w:rsid w:val="00205E39"/>
    <w:rsid w:val="00205ECA"/>
    <w:rsid w:val="00206113"/>
    <w:rsid w:val="002068C2"/>
    <w:rsid w:val="00206B52"/>
    <w:rsid w:val="00206C1B"/>
    <w:rsid w:val="00206D00"/>
    <w:rsid w:val="00206DD6"/>
    <w:rsid w:val="0020727A"/>
    <w:rsid w:val="00207859"/>
    <w:rsid w:val="00207863"/>
    <w:rsid w:val="002078BD"/>
    <w:rsid w:val="00207958"/>
    <w:rsid w:val="0020798F"/>
    <w:rsid w:val="00207BB4"/>
    <w:rsid w:val="00207CF6"/>
    <w:rsid w:val="00207DAA"/>
    <w:rsid w:val="00207ECA"/>
    <w:rsid w:val="002102B4"/>
    <w:rsid w:val="0021054C"/>
    <w:rsid w:val="00210B49"/>
    <w:rsid w:val="00210E19"/>
    <w:rsid w:val="0021147A"/>
    <w:rsid w:val="00211761"/>
    <w:rsid w:val="00211A75"/>
    <w:rsid w:val="00211AF6"/>
    <w:rsid w:val="00211BA3"/>
    <w:rsid w:val="00211CD1"/>
    <w:rsid w:val="00211E7E"/>
    <w:rsid w:val="002122E8"/>
    <w:rsid w:val="00212726"/>
    <w:rsid w:val="00212C74"/>
    <w:rsid w:val="00212D24"/>
    <w:rsid w:val="00212D2B"/>
    <w:rsid w:val="00213068"/>
    <w:rsid w:val="0021374D"/>
    <w:rsid w:val="00213AE2"/>
    <w:rsid w:val="0021448C"/>
    <w:rsid w:val="002144DF"/>
    <w:rsid w:val="002147E0"/>
    <w:rsid w:val="00214900"/>
    <w:rsid w:val="00214CDA"/>
    <w:rsid w:val="00214DDB"/>
    <w:rsid w:val="00215447"/>
    <w:rsid w:val="002154A3"/>
    <w:rsid w:val="002154B2"/>
    <w:rsid w:val="00215735"/>
    <w:rsid w:val="0021589F"/>
    <w:rsid w:val="00215BCA"/>
    <w:rsid w:val="00215BE0"/>
    <w:rsid w:val="00215BFE"/>
    <w:rsid w:val="002165C4"/>
    <w:rsid w:val="00216D25"/>
    <w:rsid w:val="00217CEB"/>
    <w:rsid w:val="00217DB6"/>
    <w:rsid w:val="00217EB1"/>
    <w:rsid w:val="00217F33"/>
    <w:rsid w:val="00220130"/>
    <w:rsid w:val="00220223"/>
    <w:rsid w:val="00220244"/>
    <w:rsid w:val="002202A3"/>
    <w:rsid w:val="00220464"/>
    <w:rsid w:val="00220578"/>
    <w:rsid w:val="00220BBF"/>
    <w:rsid w:val="00221394"/>
    <w:rsid w:val="0022187C"/>
    <w:rsid w:val="00221AF6"/>
    <w:rsid w:val="00221C39"/>
    <w:rsid w:val="00221DAA"/>
    <w:rsid w:val="00221F8A"/>
    <w:rsid w:val="0022213D"/>
    <w:rsid w:val="00222943"/>
    <w:rsid w:val="00222BF3"/>
    <w:rsid w:val="00222DE2"/>
    <w:rsid w:val="00222EBB"/>
    <w:rsid w:val="002235A1"/>
    <w:rsid w:val="00223808"/>
    <w:rsid w:val="00223F62"/>
    <w:rsid w:val="002243EE"/>
    <w:rsid w:val="00224750"/>
    <w:rsid w:val="002248FE"/>
    <w:rsid w:val="00224A3A"/>
    <w:rsid w:val="00224B52"/>
    <w:rsid w:val="00225A5B"/>
    <w:rsid w:val="00225C19"/>
    <w:rsid w:val="00226049"/>
    <w:rsid w:val="0022612D"/>
    <w:rsid w:val="00226198"/>
    <w:rsid w:val="002261DB"/>
    <w:rsid w:val="00226B09"/>
    <w:rsid w:val="00226F36"/>
    <w:rsid w:val="00227517"/>
    <w:rsid w:val="002275DB"/>
    <w:rsid w:val="002275EC"/>
    <w:rsid w:val="00227763"/>
    <w:rsid w:val="00227B58"/>
    <w:rsid w:val="00227BE7"/>
    <w:rsid w:val="00227E79"/>
    <w:rsid w:val="00230109"/>
    <w:rsid w:val="0023030E"/>
    <w:rsid w:val="002303CE"/>
    <w:rsid w:val="00230834"/>
    <w:rsid w:val="00230B2A"/>
    <w:rsid w:val="00230B94"/>
    <w:rsid w:val="00230DD3"/>
    <w:rsid w:val="002315AB"/>
    <w:rsid w:val="0023162F"/>
    <w:rsid w:val="002319BB"/>
    <w:rsid w:val="00231B39"/>
    <w:rsid w:val="00231C68"/>
    <w:rsid w:val="00231CF3"/>
    <w:rsid w:val="00231DBA"/>
    <w:rsid w:val="00231F70"/>
    <w:rsid w:val="00232519"/>
    <w:rsid w:val="00232A6B"/>
    <w:rsid w:val="00232ACB"/>
    <w:rsid w:val="00232E1E"/>
    <w:rsid w:val="00232E39"/>
    <w:rsid w:val="002331A9"/>
    <w:rsid w:val="002332EE"/>
    <w:rsid w:val="002332F7"/>
    <w:rsid w:val="0023339D"/>
    <w:rsid w:val="002333F1"/>
    <w:rsid w:val="00233554"/>
    <w:rsid w:val="002335A2"/>
    <w:rsid w:val="00233868"/>
    <w:rsid w:val="00233A3F"/>
    <w:rsid w:val="00233AFE"/>
    <w:rsid w:val="00233B0B"/>
    <w:rsid w:val="00233DAF"/>
    <w:rsid w:val="00234058"/>
    <w:rsid w:val="00234160"/>
    <w:rsid w:val="002343D1"/>
    <w:rsid w:val="00234479"/>
    <w:rsid w:val="002345C7"/>
    <w:rsid w:val="00234812"/>
    <w:rsid w:val="00234B6F"/>
    <w:rsid w:val="002353A7"/>
    <w:rsid w:val="002359BC"/>
    <w:rsid w:val="00235E68"/>
    <w:rsid w:val="00235F0F"/>
    <w:rsid w:val="00235FBC"/>
    <w:rsid w:val="00236112"/>
    <w:rsid w:val="002363FE"/>
    <w:rsid w:val="002364C2"/>
    <w:rsid w:val="00236654"/>
    <w:rsid w:val="002366D3"/>
    <w:rsid w:val="00236713"/>
    <w:rsid w:val="00236767"/>
    <w:rsid w:val="00236967"/>
    <w:rsid w:val="002370F6"/>
    <w:rsid w:val="002373F3"/>
    <w:rsid w:val="002373FE"/>
    <w:rsid w:val="00237542"/>
    <w:rsid w:val="00237900"/>
    <w:rsid w:val="00237C55"/>
    <w:rsid w:val="00237F29"/>
    <w:rsid w:val="0024002C"/>
    <w:rsid w:val="002400EC"/>
    <w:rsid w:val="0024011A"/>
    <w:rsid w:val="0024070B"/>
    <w:rsid w:val="002407B5"/>
    <w:rsid w:val="00240EA7"/>
    <w:rsid w:val="00240EBC"/>
    <w:rsid w:val="0024122A"/>
    <w:rsid w:val="002412BA"/>
    <w:rsid w:val="0024154D"/>
    <w:rsid w:val="002415A7"/>
    <w:rsid w:val="00241761"/>
    <w:rsid w:val="0024192B"/>
    <w:rsid w:val="00241C52"/>
    <w:rsid w:val="00241CE5"/>
    <w:rsid w:val="00241F44"/>
    <w:rsid w:val="002420D1"/>
    <w:rsid w:val="00242197"/>
    <w:rsid w:val="00242235"/>
    <w:rsid w:val="00242526"/>
    <w:rsid w:val="00242649"/>
    <w:rsid w:val="00242827"/>
    <w:rsid w:val="00242831"/>
    <w:rsid w:val="00242995"/>
    <w:rsid w:val="00242A66"/>
    <w:rsid w:val="00242B93"/>
    <w:rsid w:val="0024310C"/>
    <w:rsid w:val="00243180"/>
    <w:rsid w:val="002431B4"/>
    <w:rsid w:val="00243373"/>
    <w:rsid w:val="00243681"/>
    <w:rsid w:val="002438DB"/>
    <w:rsid w:val="00243D35"/>
    <w:rsid w:val="00243F0C"/>
    <w:rsid w:val="0024418A"/>
    <w:rsid w:val="002441CA"/>
    <w:rsid w:val="0024424D"/>
    <w:rsid w:val="00244259"/>
    <w:rsid w:val="0024453B"/>
    <w:rsid w:val="00245403"/>
    <w:rsid w:val="002454A4"/>
    <w:rsid w:val="00245625"/>
    <w:rsid w:val="0024568F"/>
    <w:rsid w:val="002458BC"/>
    <w:rsid w:val="00245C06"/>
    <w:rsid w:val="00245D7A"/>
    <w:rsid w:val="0024667E"/>
    <w:rsid w:val="002466E2"/>
    <w:rsid w:val="0024678A"/>
    <w:rsid w:val="00246BCD"/>
    <w:rsid w:val="00246E9F"/>
    <w:rsid w:val="002472AB"/>
    <w:rsid w:val="0024755D"/>
    <w:rsid w:val="00247F9F"/>
    <w:rsid w:val="002501AA"/>
    <w:rsid w:val="00250250"/>
    <w:rsid w:val="00250556"/>
    <w:rsid w:val="0025069E"/>
    <w:rsid w:val="00250ADD"/>
    <w:rsid w:val="002510F3"/>
    <w:rsid w:val="002511E7"/>
    <w:rsid w:val="00251704"/>
    <w:rsid w:val="00251780"/>
    <w:rsid w:val="002518B1"/>
    <w:rsid w:val="00251BD4"/>
    <w:rsid w:val="00251F8C"/>
    <w:rsid w:val="0025235C"/>
    <w:rsid w:val="002526DE"/>
    <w:rsid w:val="0025271A"/>
    <w:rsid w:val="002533D7"/>
    <w:rsid w:val="002533DE"/>
    <w:rsid w:val="0025372D"/>
    <w:rsid w:val="0025378D"/>
    <w:rsid w:val="00254299"/>
    <w:rsid w:val="00254734"/>
    <w:rsid w:val="00254BB7"/>
    <w:rsid w:val="002552B0"/>
    <w:rsid w:val="00255408"/>
    <w:rsid w:val="00255C4E"/>
    <w:rsid w:val="00255D08"/>
    <w:rsid w:val="00255D1A"/>
    <w:rsid w:val="002560BD"/>
    <w:rsid w:val="00256226"/>
    <w:rsid w:val="00256343"/>
    <w:rsid w:val="002566A8"/>
    <w:rsid w:val="00256F05"/>
    <w:rsid w:val="0025716A"/>
    <w:rsid w:val="002571E7"/>
    <w:rsid w:val="00257557"/>
    <w:rsid w:val="002577DE"/>
    <w:rsid w:val="00257CAE"/>
    <w:rsid w:val="00257DD4"/>
    <w:rsid w:val="002602EF"/>
    <w:rsid w:val="0026056D"/>
    <w:rsid w:val="002607B3"/>
    <w:rsid w:val="00260ECD"/>
    <w:rsid w:val="002610CB"/>
    <w:rsid w:val="00261315"/>
    <w:rsid w:val="00261409"/>
    <w:rsid w:val="0026154D"/>
    <w:rsid w:val="00261642"/>
    <w:rsid w:val="00261760"/>
    <w:rsid w:val="00261C17"/>
    <w:rsid w:val="00261F83"/>
    <w:rsid w:val="0026209C"/>
    <w:rsid w:val="002624FB"/>
    <w:rsid w:val="00262591"/>
    <w:rsid w:val="002627CF"/>
    <w:rsid w:val="00262898"/>
    <w:rsid w:val="002629F2"/>
    <w:rsid w:val="00262D2A"/>
    <w:rsid w:val="00262DC9"/>
    <w:rsid w:val="00262E28"/>
    <w:rsid w:val="00262EA1"/>
    <w:rsid w:val="00262FA1"/>
    <w:rsid w:val="00262FD9"/>
    <w:rsid w:val="0026302F"/>
    <w:rsid w:val="002630C7"/>
    <w:rsid w:val="002631FF"/>
    <w:rsid w:val="00263475"/>
    <w:rsid w:val="00263486"/>
    <w:rsid w:val="00263624"/>
    <w:rsid w:val="00263BB2"/>
    <w:rsid w:val="00263DC1"/>
    <w:rsid w:val="0026449A"/>
    <w:rsid w:val="002645E4"/>
    <w:rsid w:val="002647B2"/>
    <w:rsid w:val="00264C46"/>
    <w:rsid w:val="00265245"/>
    <w:rsid w:val="00265293"/>
    <w:rsid w:val="00265633"/>
    <w:rsid w:val="00265661"/>
    <w:rsid w:val="002659C0"/>
    <w:rsid w:val="00265ABA"/>
    <w:rsid w:val="00265F9A"/>
    <w:rsid w:val="00266270"/>
    <w:rsid w:val="00266816"/>
    <w:rsid w:val="00266B99"/>
    <w:rsid w:val="00266D39"/>
    <w:rsid w:val="00266E5E"/>
    <w:rsid w:val="002671E9"/>
    <w:rsid w:val="00267467"/>
    <w:rsid w:val="002674BF"/>
    <w:rsid w:val="002679A7"/>
    <w:rsid w:val="00267BB4"/>
    <w:rsid w:val="00267F71"/>
    <w:rsid w:val="00270029"/>
    <w:rsid w:val="0027010F"/>
    <w:rsid w:val="00270190"/>
    <w:rsid w:val="0027042C"/>
    <w:rsid w:val="00270736"/>
    <w:rsid w:val="00270780"/>
    <w:rsid w:val="0027088F"/>
    <w:rsid w:val="0027099F"/>
    <w:rsid w:val="00270F46"/>
    <w:rsid w:val="002716A5"/>
    <w:rsid w:val="00271722"/>
    <w:rsid w:val="00271754"/>
    <w:rsid w:val="00271B1F"/>
    <w:rsid w:val="00271C78"/>
    <w:rsid w:val="00271CDC"/>
    <w:rsid w:val="00272944"/>
    <w:rsid w:val="00272C37"/>
    <w:rsid w:val="00272CA6"/>
    <w:rsid w:val="00272E37"/>
    <w:rsid w:val="00273098"/>
    <w:rsid w:val="002730AB"/>
    <w:rsid w:val="0027354D"/>
    <w:rsid w:val="0027369F"/>
    <w:rsid w:val="0027388A"/>
    <w:rsid w:val="00273A87"/>
    <w:rsid w:val="00273AA6"/>
    <w:rsid w:val="00273ACA"/>
    <w:rsid w:val="00273D2D"/>
    <w:rsid w:val="00273FD9"/>
    <w:rsid w:val="0027405E"/>
    <w:rsid w:val="00274590"/>
    <w:rsid w:val="0027464F"/>
    <w:rsid w:val="00274873"/>
    <w:rsid w:val="002748E0"/>
    <w:rsid w:val="00274A21"/>
    <w:rsid w:val="00274EA1"/>
    <w:rsid w:val="00275012"/>
    <w:rsid w:val="0027562E"/>
    <w:rsid w:val="00275964"/>
    <w:rsid w:val="002759B9"/>
    <w:rsid w:val="00275C60"/>
    <w:rsid w:val="00275CBA"/>
    <w:rsid w:val="00275CFC"/>
    <w:rsid w:val="002761C3"/>
    <w:rsid w:val="00276694"/>
    <w:rsid w:val="00276770"/>
    <w:rsid w:val="002768B0"/>
    <w:rsid w:val="002768BC"/>
    <w:rsid w:val="00276A12"/>
    <w:rsid w:val="00276ACA"/>
    <w:rsid w:val="00276D1F"/>
    <w:rsid w:val="00277147"/>
    <w:rsid w:val="00277193"/>
    <w:rsid w:val="002773A0"/>
    <w:rsid w:val="00277443"/>
    <w:rsid w:val="0027752C"/>
    <w:rsid w:val="0027778F"/>
    <w:rsid w:val="00277821"/>
    <w:rsid w:val="00277DC5"/>
    <w:rsid w:val="00280060"/>
    <w:rsid w:val="002807ED"/>
    <w:rsid w:val="0028080E"/>
    <w:rsid w:val="00280E87"/>
    <w:rsid w:val="00280F1E"/>
    <w:rsid w:val="002813D9"/>
    <w:rsid w:val="002816A1"/>
    <w:rsid w:val="002817F7"/>
    <w:rsid w:val="00281822"/>
    <w:rsid w:val="002819E6"/>
    <w:rsid w:val="00281D43"/>
    <w:rsid w:val="002823C6"/>
    <w:rsid w:val="00282B99"/>
    <w:rsid w:val="00282E3F"/>
    <w:rsid w:val="00282E9B"/>
    <w:rsid w:val="00282EAC"/>
    <w:rsid w:val="002830B2"/>
    <w:rsid w:val="0028321B"/>
    <w:rsid w:val="00283674"/>
    <w:rsid w:val="00283944"/>
    <w:rsid w:val="00283AD1"/>
    <w:rsid w:val="00283F3F"/>
    <w:rsid w:val="0028412D"/>
    <w:rsid w:val="002842AC"/>
    <w:rsid w:val="0028434B"/>
    <w:rsid w:val="00284352"/>
    <w:rsid w:val="00284504"/>
    <w:rsid w:val="00284A64"/>
    <w:rsid w:val="00284CF3"/>
    <w:rsid w:val="00284EA7"/>
    <w:rsid w:val="00284F51"/>
    <w:rsid w:val="00285041"/>
    <w:rsid w:val="002851A2"/>
    <w:rsid w:val="00285673"/>
    <w:rsid w:val="00285AE3"/>
    <w:rsid w:val="0028609F"/>
    <w:rsid w:val="0028654D"/>
    <w:rsid w:val="0028656D"/>
    <w:rsid w:val="00286792"/>
    <w:rsid w:val="00286CF1"/>
    <w:rsid w:val="00286D9D"/>
    <w:rsid w:val="00286DA6"/>
    <w:rsid w:val="00286EFA"/>
    <w:rsid w:val="00286FD4"/>
    <w:rsid w:val="00287182"/>
    <w:rsid w:val="00287430"/>
    <w:rsid w:val="0028747B"/>
    <w:rsid w:val="00287A01"/>
    <w:rsid w:val="00287A66"/>
    <w:rsid w:val="00287DEE"/>
    <w:rsid w:val="00287FB2"/>
    <w:rsid w:val="00290072"/>
    <w:rsid w:val="00290181"/>
    <w:rsid w:val="002901AD"/>
    <w:rsid w:val="00290520"/>
    <w:rsid w:val="00290B14"/>
    <w:rsid w:val="00290B9A"/>
    <w:rsid w:val="00290E34"/>
    <w:rsid w:val="00290E5E"/>
    <w:rsid w:val="00290E83"/>
    <w:rsid w:val="00290FD4"/>
    <w:rsid w:val="0029113C"/>
    <w:rsid w:val="002912BF"/>
    <w:rsid w:val="002914D1"/>
    <w:rsid w:val="002915B2"/>
    <w:rsid w:val="00291642"/>
    <w:rsid w:val="002918FF"/>
    <w:rsid w:val="00291CCB"/>
    <w:rsid w:val="00291E66"/>
    <w:rsid w:val="0029217A"/>
    <w:rsid w:val="002921BF"/>
    <w:rsid w:val="00292341"/>
    <w:rsid w:val="0029259B"/>
    <w:rsid w:val="0029269E"/>
    <w:rsid w:val="00292A63"/>
    <w:rsid w:val="00292B8E"/>
    <w:rsid w:val="00292F45"/>
    <w:rsid w:val="002930E6"/>
    <w:rsid w:val="0029318B"/>
    <w:rsid w:val="002931FA"/>
    <w:rsid w:val="0029353D"/>
    <w:rsid w:val="002937C1"/>
    <w:rsid w:val="002941D0"/>
    <w:rsid w:val="00294248"/>
    <w:rsid w:val="002943D9"/>
    <w:rsid w:val="0029536E"/>
    <w:rsid w:val="002954DA"/>
    <w:rsid w:val="002954DC"/>
    <w:rsid w:val="002955D8"/>
    <w:rsid w:val="00295780"/>
    <w:rsid w:val="00295912"/>
    <w:rsid w:val="00295B45"/>
    <w:rsid w:val="00296044"/>
    <w:rsid w:val="00296258"/>
    <w:rsid w:val="0029641D"/>
    <w:rsid w:val="0029672F"/>
    <w:rsid w:val="00296B70"/>
    <w:rsid w:val="002970E5"/>
    <w:rsid w:val="002970FB"/>
    <w:rsid w:val="0029743C"/>
    <w:rsid w:val="0029779F"/>
    <w:rsid w:val="00297894"/>
    <w:rsid w:val="00297968"/>
    <w:rsid w:val="00297A01"/>
    <w:rsid w:val="00297B03"/>
    <w:rsid w:val="00297BAF"/>
    <w:rsid w:val="00297D86"/>
    <w:rsid w:val="002A0CA7"/>
    <w:rsid w:val="002A0D97"/>
    <w:rsid w:val="002A0F7B"/>
    <w:rsid w:val="002A0FD2"/>
    <w:rsid w:val="002A0FD6"/>
    <w:rsid w:val="002A158C"/>
    <w:rsid w:val="002A164B"/>
    <w:rsid w:val="002A200F"/>
    <w:rsid w:val="002A265F"/>
    <w:rsid w:val="002A28C0"/>
    <w:rsid w:val="002A2F15"/>
    <w:rsid w:val="002A2F51"/>
    <w:rsid w:val="002A32F0"/>
    <w:rsid w:val="002A3469"/>
    <w:rsid w:val="002A36CC"/>
    <w:rsid w:val="002A3E6D"/>
    <w:rsid w:val="002A3FFC"/>
    <w:rsid w:val="002A401F"/>
    <w:rsid w:val="002A47F5"/>
    <w:rsid w:val="002A490B"/>
    <w:rsid w:val="002A4920"/>
    <w:rsid w:val="002A4DDA"/>
    <w:rsid w:val="002A4DF5"/>
    <w:rsid w:val="002A4E2B"/>
    <w:rsid w:val="002A4E36"/>
    <w:rsid w:val="002A4FC1"/>
    <w:rsid w:val="002A5493"/>
    <w:rsid w:val="002A553D"/>
    <w:rsid w:val="002A55B7"/>
    <w:rsid w:val="002A5710"/>
    <w:rsid w:val="002A5A14"/>
    <w:rsid w:val="002A5A58"/>
    <w:rsid w:val="002A5C29"/>
    <w:rsid w:val="002A5D77"/>
    <w:rsid w:val="002A5DF8"/>
    <w:rsid w:val="002A5E4A"/>
    <w:rsid w:val="002A5EF9"/>
    <w:rsid w:val="002A5FD1"/>
    <w:rsid w:val="002A6129"/>
    <w:rsid w:val="002A63BE"/>
    <w:rsid w:val="002A6516"/>
    <w:rsid w:val="002A6E10"/>
    <w:rsid w:val="002A6E3C"/>
    <w:rsid w:val="002A6EAB"/>
    <w:rsid w:val="002A6EEF"/>
    <w:rsid w:val="002A7259"/>
    <w:rsid w:val="002A72A6"/>
    <w:rsid w:val="002A7590"/>
    <w:rsid w:val="002A7616"/>
    <w:rsid w:val="002A7FE4"/>
    <w:rsid w:val="002B01BD"/>
    <w:rsid w:val="002B034E"/>
    <w:rsid w:val="002B03AF"/>
    <w:rsid w:val="002B0C93"/>
    <w:rsid w:val="002B165F"/>
    <w:rsid w:val="002B17A1"/>
    <w:rsid w:val="002B212C"/>
    <w:rsid w:val="002B261C"/>
    <w:rsid w:val="002B275C"/>
    <w:rsid w:val="002B2822"/>
    <w:rsid w:val="002B2B6A"/>
    <w:rsid w:val="002B2F91"/>
    <w:rsid w:val="002B31A4"/>
    <w:rsid w:val="002B32F1"/>
    <w:rsid w:val="002B3353"/>
    <w:rsid w:val="002B3894"/>
    <w:rsid w:val="002B410E"/>
    <w:rsid w:val="002B43A0"/>
    <w:rsid w:val="002B4884"/>
    <w:rsid w:val="002B493B"/>
    <w:rsid w:val="002B495E"/>
    <w:rsid w:val="002B4A3D"/>
    <w:rsid w:val="002B4E69"/>
    <w:rsid w:val="002B4E95"/>
    <w:rsid w:val="002B4F1C"/>
    <w:rsid w:val="002B53FD"/>
    <w:rsid w:val="002B54EB"/>
    <w:rsid w:val="002B56E2"/>
    <w:rsid w:val="002B5808"/>
    <w:rsid w:val="002B5ADE"/>
    <w:rsid w:val="002B5B48"/>
    <w:rsid w:val="002B5EFB"/>
    <w:rsid w:val="002B64E0"/>
    <w:rsid w:val="002B6796"/>
    <w:rsid w:val="002B6893"/>
    <w:rsid w:val="002B69FA"/>
    <w:rsid w:val="002B6DD0"/>
    <w:rsid w:val="002B7079"/>
    <w:rsid w:val="002B7D8F"/>
    <w:rsid w:val="002C051A"/>
    <w:rsid w:val="002C05DA"/>
    <w:rsid w:val="002C0B95"/>
    <w:rsid w:val="002C0C0E"/>
    <w:rsid w:val="002C1512"/>
    <w:rsid w:val="002C1C24"/>
    <w:rsid w:val="002C1CA7"/>
    <w:rsid w:val="002C1D64"/>
    <w:rsid w:val="002C1FB7"/>
    <w:rsid w:val="002C21A6"/>
    <w:rsid w:val="002C23DB"/>
    <w:rsid w:val="002C23EA"/>
    <w:rsid w:val="002C2562"/>
    <w:rsid w:val="002C266B"/>
    <w:rsid w:val="002C2827"/>
    <w:rsid w:val="002C2B77"/>
    <w:rsid w:val="002C2EFF"/>
    <w:rsid w:val="002C311E"/>
    <w:rsid w:val="002C32CB"/>
    <w:rsid w:val="002C3528"/>
    <w:rsid w:val="002C37F6"/>
    <w:rsid w:val="002C3C1F"/>
    <w:rsid w:val="002C3C8C"/>
    <w:rsid w:val="002C3CB0"/>
    <w:rsid w:val="002C4024"/>
    <w:rsid w:val="002C421D"/>
    <w:rsid w:val="002C4275"/>
    <w:rsid w:val="002C4916"/>
    <w:rsid w:val="002C4948"/>
    <w:rsid w:val="002C4E57"/>
    <w:rsid w:val="002C5000"/>
    <w:rsid w:val="002C5219"/>
    <w:rsid w:val="002C5B7B"/>
    <w:rsid w:val="002C61BF"/>
    <w:rsid w:val="002C66B6"/>
    <w:rsid w:val="002C66D5"/>
    <w:rsid w:val="002C6779"/>
    <w:rsid w:val="002C6B2A"/>
    <w:rsid w:val="002C6D17"/>
    <w:rsid w:val="002C6E71"/>
    <w:rsid w:val="002C6F60"/>
    <w:rsid w:val="002C78B1"/>
    <w:rsid w:val="002C7BF3"/>
    <w:rsid w:val="002D0070"/>
    <w:rsid w:val="002D0081"/>
    <w:rsid w:val="002D0645"/>
    <w:rsid w:val="002D0948"/>
    <w:rsid w:val="002D09B6"/>
    <w:rsid w:val="002D0F9F"/>
    <w:rsid w:val="002D10BE"/>
    <w:rsid w:val="002D11E8"/>
    <w:rsid w:val="002D132A"/>
    <w:rsid w:val="002D1399"/>
    <w:rsid w:val="002D14F7"/>
    <w:rsid w:val="002D17E1"/>
    <w:rsid w:val="002D18AF"/>
    <w:rsid w:val="002D2088"/>
    <w:rsid w:val="002D2122"/>
    <w:rsid w:val="002D2385"/>
    <w:rsid w:val="002D23D5"/>
    <w:rsid w:val="002D23F5"/>
    <w:rsid w:val="002D252F"/>
    <w:rsid w:val="002D25E3"/>
    <w:rsid w:val="002D29A2"/>
    <w:rsid w:val="002D29D9"/>
    <w:rsid w:val="002D2D3D"/>
    <w:rsid w:val="002D2D84"/>
    <w:rsid w:val="002D30C9"/>
    <w:rsid w:val="002D313D"/>
    <w:rsid w:val="002D319F"/>
    <w:rsid w:val="002D35DA"/>
    <w:rsid w:val="002D38B4"/>
    <w:rsid w:val="002D397F"/>
    <w:rsid w:val="002D3BF7"/>
    <w:rsid w:val="002D3C94"/>
    <w:rsid w:val="002D430D"/>
    <w:rsid w:val="002D4324"/>
    <w:rsid w:val="002D44DD"/>
    <w:rsid w:val="002D49FF"/>
    <w:rsid w:val="002D4A81"/>
    <w:rsid w:val="002D4A82"/>
    <w:rsid w:val="002D4B2D"/>
    <w:rsid w:val="002D4CB8"/>
    <w:rsid w:val="002D4F62"/>
    <w:rsid w:val="002D51D3"/>
    <w:rsid w:val="002D5976"/>
    <w:rsid w:val="002D5BA4"/>
    <w:rsid w:val="002D5D31"/>
    <w:rsid w:val="002D611B"/>
    <w:rsid w:val="002D611C"/>
    <w:rsid w:val="002D65A0"/>
    <w:rsid w:val="002D6D57"/>
    <w:rsid w:val="002D72DE"/>
    <w:rsid w:val="002D75F8"/>
    <w:rsid w:val="002D7873"/>
    <w:rsid w:val="002D7A27"/>
    <w:rsid w:val="002D7A41"/>
    <w:rsid w:val="002D7D15"/>
    <w:rsid w:val="002D7D77"/>
    <w:rsid w:val="002D7E3E"/>
    <w:rsid w:val="002E0081"/>
    <w:rsid w:val="002E0160"/>
    <w:rsid w:val="002E01F1"/>
    <w:rsid w:val="002E0234"/>
    <w:rsid w:val="002E06A2"/>
    <w:rsid w:val="002E09A6"/>
    <w:rsid w:val="002E09DC"/>
    <w:rsid w:val="002E0C07"/>
    <w:rsid w:val="002E129F"/>
    <w:rsid w:val="002E17B7"/>
    <w:rsid w:val="002E1962"/>
    <w:rsid w:val="002E19A9"/>
    <w:rsid w:val="002E1BE7"/>
    <w:rsid w:val="002E1D84"/>
    <w:rsid w:val="002E234C"/>
    <w:rsid w:val="002E2371"/>
    <w:rsid w:val="002E24B5"/>
    <w:rsid w:val="002E2671"/>
    <w:rsid w:val="002E2727"/>
    <w:rsid w:val="002E2783"/>
    <w:rsid w:val="002E27A5"/>
    <w:rsid w:val="002E2B91"/>
    <w:rsid w:val="002E2D54"/>
    <w:rsid w:val="002E3184"/>
    <w:rsid w:val="002E323B"/>
    <w:rsid w:val="002E3455"/>
    <w:rsid w:val="002E391B"/>
    <w:rsid w:val="002E3ABE"/>
    <w:rsid w:val="002E3CAF"/>
    <w:rsid w:val="002E3EE2"/>
    <w:rsid w:val="002E424A"/>
    <w:rsid w:val="002E4525"/>
    <w:rsid w:val="002E4D9B"/>
    <w:rsid w:val="002E4F39"/>
    <w:rsid w:val="002E52C1"/>
    <w:rsid w:val="002E5A9B"/>
    <w:rsid w:val="002E5C64"/>
    <w:rsid w:val="002E5E94"/>
    <w:rsid w:val="002E6037"/>
    <w:rsid w:val="002E606B"/>
    <w:rsid w:val="002E6183"/>
    <w:rsid w:val="002E62F2"/>
    <w:rsid w:val="002E658A"/>
    <w:rsid w:val="002E6AC0"/>
    <w:rsid w:val="002E70CD"/>
    <w:rsid w:val="002E70D7"/>
    <w:rsid w:val="002E72BE"/>
    <w:rsid w:val="002E77C0"/>
    <w:rsid w:val="002E7839"/>
    <w:rsid w:val="002E7879"/>
    <w:rsid w:val="002E7AB1"/>
    <w:rsid w:val="002E7C9D"/>
    <w:rsid w:val="002E7E76"/>
    <w:rsid w:val="002E7EA0"/>
    <w:rsid w:val="002E7FE0"/>
    <w:rsid w:val="002F00CC"/>
    <w:rsid w:val="002F010E"/>
    <w:rsid w:val="002F0347"/>
    <w:rsid w:val="002F0654"/>
    <w:rsid w:val="002F0684"/>
    <w:rsid w:val="002F072B"/>
    <w:rsid w:val="002F092A"/>
    <w:rsid w:val="002F0C0B"/>
    <w:rsid w:val="002F0E28"/>
    <w:rsid w:val="002F0EAC"/>
    <w:rsid w:val="002F190F"/>
    <w:rsid w:val="002F1C4C"/>
    <w:rsid w:val="002F1C83"/>
    <w:rsid w:val="002F1E29"/>
    <w:rsid w:val="002F1F79"/>
    <w:rsid w:val="002F2300"/>
    <w:rsid w:val="002F2EC3"/>
    <w:rsid w:val="002F317B"/>
    <w:rsid w:val="002F32BD"/>
    <w:rsid w:val="002F3DE2"/>
    <w:rsid w:val="002F4051"/>
    <w:rsid w:val="002F42C0"/>
    <w:rsid w:val="002F47DC"/>
    <w:rsid w:val="002F48C4"/>
    <w:rsid w:val="002F48F1"/>
    <w:rsid w:val="002F4964"/>
    <w:rsid w:val="002F4B2B"/>
    <w:rsid w:val="002F4ED1"/>
    <w:rsid w:val="002F5296"/>
    <w:rsid w:val="002F552A"/>
    <w:rsid w:val="002F5599"/>
    <w:rsid w:val="002F55BD"/>
    <w:rsid w:val="002F5636"/>
    <w:rsid w:val="002F57E7"/>
    <w:rsid w:val="002F5C31"/>
    <w:rsid w:val="002F5D43"/>
    <w:rsid w:val="002F5DC9"/>
    <w:rsid w:val="002F5FFD"/>
    <w:rsid w:val="002F64DB"/>
    <w:rsid w:val="002F66E2"/>
    <w:rsid w:val="002F677E"/>
    <w:rsid w:val="002F6A3A"/>
    <w:rsid w:val="002F6E6F"/>
    <w:rsid w:val="002F720F"/>
    <w:rsid w:val="002F73CB"/>
    <w:rsid w:val="002F7480"/>
    <w:rsid w:val="002F75E1"/>
    <w:rsid w:val="002F7602"/>
    <w:rsid w:val="002F773D"/>
    <w:rsid w:val="002F77B8"/>
    <w:rsid w:val="002F77BA"/>
    <w:rsid w:val="002F7AF5"/>
    <w:rsid w:val="002F7C8E"/>
    <w:rsid w:val="002F7D64"/>
    <w:rsid w:val="00300029"/>
    <w:rsid w:val="003000DD"/>
    <w:rsid w:val="0030020C"/>
    <w:rsid w:val="00300412"/>
    <w:rsid w:val="00300599"/>
    <w:rsid w:val="003008B4"/>
    <w:rsid w:val="00301103"/>
    <w:rsid w:val="003012DD"/>
    <w:rsid w:val="0030135C"/>
    <w:rsid w:val="00301508"/>
    <w:rsid w:val="0030194A"/>
    <w:rsid w:val="00301D35"/>
    <w:rsid w:val="00301EEF"/>
    <w:rsid w:val="003020F2"/>
    <w:rsid w:val="0030229D"/>
    <w:rsid w:val="00302824"/>
    <w:rsid w:val="00302925"/>
    <w:rsid w:val="00302A8D"/>
    <w:rsid w:val="00302AA3"/>
    <w:rsid w:val="00302E9E"/>
    <w:rsid w:val="00302FE7"/>
    <w:rsid w:val="00303538"/>
    <w:rsid w:val="0030357D"/>
    <w:rsid w:val="0030373E"/>
    <w:rsid w:val="003037AD"/>
    <w:rsid w:val="00303806"/>
    <w:rsid w:val="00303A19"/>
    <w:rsid w:val="003044E7"/>
    <w:rsid w:val="00304C43"/>
    <w:rsid w:val="00304C8C"/>
    <w:rsid w:val="003053C4"/>
    <w:rsid w:val="00305DD5"/>
    <w:rsid w:val="0030649D"/>
    <w:rsid w:val="0030694E"/>
    <w:rsid w:val="00306FA1"/>
    <w:rsid w:val="0030710A"/>
    <w:rsid w:val="003072DB"/>
    <w:rsid w:val="0030781A"/>
    <w:rsid w:val="00307EC9"/>
    <w:rsid w:val="00310076"/>
    <w:rsid w:val="003100E7"/>
    <w:rsid w:val="003108B8"/>
    <w:rsid w:val="00310964"/>
    <w:rsid w:val="00310D32"/>
    <w:rsid w:val="00310E92"/>
    <w:rsid w:val="00310EFB"/>
    <w:rsid w:val="00310F4F"/>
    <w:rsid w:val="003110B4"/>
    <w:rsid w:val="00311202"/>
    <w:rsid w:val="003112F6"/>
    <w:rsid w:val="00311EDB"/>
    <w:rsid w:val="00311F77"/>
    <w:rsid w:val="003120D3"/>
    <w:rsid w:val="003125D0"/>
    <w:rsid w:val="003126A7"/>
    <w:rsid w:val="00312A5A"/>
    <w:rsid w:val="00312E72"/>
    <w:rsid w:val="003134DF"/>
    <w:rsid w:val="00313AD5"/>
    <w:rsid w:val="00313CF0"/>
    <w:rsid w:val="00313DC8"/>
    <w:rsid w:val="00313E93"/>
    <w:rsid w:val="00314217"/>
    <w:rsid w:val="00314453"/>
    <w:rsid w:val="00314846"/>
    <w:rsid w:val="00314AAA"/>
    <w:rsid w:val="00314BFE"/>
    <w:rsid w:val="00315216"/>
    <w:rsid w:val="0031532D"/>
    <w:rsid w:val="00315412"/>
    <w:rsid w:val="003154BE"/>
    <w:rsid w:val="00315AEC"/>
    <w:rsid w:val="00315D12"/>
    <w:rsid w:val="00316568"/>
    <w:rsid w:val="00316D6B"/>
    <w:rsid w:val="00316EAD"/>
    <w:rsid w:val="00316F03"/>
    <w:rsid w:val="0031714D"/>
    <w:rsid w:val="003173EE"/>
    <w:rsid w:val="0031746F"/>
    <w:rsid w:val="003177E5"/>
    <w:rsid w:val="003178C5"/>
    <w:rsid w:val="00317CAD"/>
    <w:rsid w:val="00317D1E"/>
    <w:rsid w:val="00317DA5"/>
    <w:rsid w:val="00317F0A"/>
    <w:rsid w:val="00320640"/>
    <w:rsid w:val="00320792"/>
    <w:rsid w:val="0032124C"/>
    <w:rsid w:val="003212E9"/>
    <w:rsid w:val="0032146A"/>
    <w:rsid w:val="003216D0"/>
    <w:rsid w:val="00321F2E"/>
    <w:rsid w:val="0032202B"/>
    <w:rsid w:val="003221B3"/>
    <w:rsid w:val="003222AC"/>
    <w:rsid w:val="00322374"/>
    <w:rsid w:val="0032239C"/>
    <w:rsid w:val="00322794"/>
    <w:rsid w:val="003227D2"/>
    <w:rsid w:val="00322871"/>
    <w:rsid w:val="0032294E"/>
    <w:rsid w:val="00322979"/>
    <w:rsid w:val="00322A33"/>
    <w:rsid w:val="00322C25"/>
    <w:rsid w:val="00322DFD"/>
    <w:rsid w:val="00322E0F"/>
    <w:rsid w:val="00323051"/>
    <w:rsid w:val="003232C1"/>
    <w:rsid w:val="0032365E"/>
    <w:rsid w:val="00323992"/>
    <w:rsid w:val="00323A51"/>
    <w:rsid w:val="00323A57"/>
    <w:rsid w:val="003242C2"/>
    <w:rsid w:val="00324491"/>
    <w:rsid w:val="00324C52"/>
    <w:rsid w:val="00325052"/>
    <w:rsid w:val="00325150"/>
    <w:rsid w:val="003256B7"/>
    <w:rsid w:val="0032677E"/>
    <w:rsid w:val="00326859"/>
    <w:rsid w:val="0032691E"/>
    <w:rsid w:val="00326984"/>
    <w:rsid w:val="00326BD9"/>
    <w:rsid w:val="00326D0C"/>
    <w:rsid w:val="00326D3E"/>
    <w:rsid w:val="00326EC2"/>
    <w:rsid w:val="00327175"/>
    <w:rsid w:val="0032765A"/>
    <w:rsid w:val="00327762"/>
    <w:rsid w:val="00327CC9"/>
    <w:rsid w:val="00330186"/>
    <w:rsid w:val="003303DE"/>
    <w:rsid w:val="00330506"/>
    <w:rsid w:val="003307B5"/>
    <w:rsid w:val="003307E7"/>
    <w:rsid w:val="00330A2D"/>
    <w:rsid w:val="00330AFB"/>
    <w:rsid w:val="00330B76"/>
    <w:rsid w:val="00330D76"/>
    <w:rsid w:val="0033132A"/>
    <w:rsid w:val="0033148D"/>
    <w:rsid w:val="00331845"/>
    <w:rsid w:val="0033187C"/>
    <w:rsid w:val="00331D20"/>
    <w:rsid w:val="003320A0"/>
    <w:rsid w:val="003322AB"/>
    <w:rsid w:val="00332352"/>
    <w:rsid w:val="0033235F"/>
    <w:rsid w:val="00332A1E"/>
    <w:rsid w:val="00332A45"/>
    <w:rsid w:val="00332B10"/>
    <w:rsid w:val="00332D61"/>
    <w:rsid w:val="00332D6C"/>
    <w:rsid w:val="00333865"/>
    <w:rsid w:val="003338B7"/>
    <w:rsid w:val="00333DF3"/>
    <w:rsid w:val="00333E3F"/>
    <w:rsid w:val="00333EBC"/>
    <w:rsid w:val="00333FFC"/>
    <w:rsid w:val="003341B1"/>
    <w:rsid w:val="0033434F"/>
    <w:rsid w:val="003348FC"/>
    <w:rsid w:val="00334993"/>
    <w:rsid w:val="0033499B"/>
    <w:rsid w:val="00334B6D"/>
    <w:rsid w:val="00334E33"/>
    <w:rsid w:val="003351D0"/>
    <w:rsid w:val="0033582E"/>
    <w:rsid w:val="00336238"/>
    <w:rsid w:val="0033642C"/>
    <w:rsid w:val="00336452"/>
    <w:rsid w:val="00336593"/>
    <w:rsid w:val="00336673"/>
    <w:rsid w:val="0033698F"/>
    <w:rsid w:val="00336A31"/>
    <w:rsid w:val="00336A71"/>
    <w:rsid w:val="00336B9A"/>
    <w:rsid w:val="00337120"/>
    <w:rsid w:val="003374B0"/>
    <w:rsid w:val="00337521"/>
    <w:rsid w:val="003376DE"/>
    <w:rsid w:val="00337BB5"/>
    <w:rsid w:val="00337BCE"/>
    <w:rsid w:val="00337CF4"/>
    <w:rsid w:val="00340007"/>
    <w:rsid w:val="00340068"/>
    <w:rsid w:val="00340698"/>
    <w:rsid w:val="00340BFF"/>
    <w:rsid w:val="00340C20"/>
    <w:rsid w:val="00340F64"/>
    <w:rsid w:val="003411C0"/>
    <w:rsid w:val="00342B97"/>
    <w:rsid w:val="00342B99"/>
    <w:rsid w:val="00342C29"/>
    <w:rsid w:val="00342FCD"/>
    <w:rsid w:val="00342FD0"/>
    <w:rsid w:val="003430AB"/>
    <w:rsid w:val="00343292"/>
    <w:rsid w:val="00343610"/>
    <w:rsid w:val="003438A1"/>
    <w:rsid w:val="00343990"/>
    <w:rsid w:val="003441D1"/>
    <w:rsid w:val="00344243"/>
    <w:rsid w:val="0034427D"/>
    <w:rsid w:val="00344631"/>
    <w:rsid w:val="00344638"/>
    <w:rsid w:val="00344709"/>
    <w:rsid w:val="0034488A"/>
    <w:rsid w:val="00344B46"/>
    <w:rsid w:val="00344C3E"/>
    <w:rsid w:val="00344D1C"/>
    <w:rsid w:val="00344F6F"/>
    <w:rsid w:val="003452FE"/>
    <w:rsid w:val="003459F1"/>
    <w:rsid w:val="00345BDA"/>
    <w:rsid w:val="00345D9D"/>
    <w:rsid w:val="00345F4E"/>
    <w:rsid w:val="00345FF9"/>
    <w:rsid w:val="00346029"/>
    <w:rsid w:val="003463D9"/>
    <w:rsid w:val="00346841"/>
    <w:rsid w:val="00346E7E"/>
    <w:rsid w:val="00347327"/>
    <w:rsid w:val="00347335"/>
    <w:rsid w:val="0034740C"/>
    <w:rsid w:val="003474A6"/>
    <w:rsid w:val="0034769C"/>
    <w:rsid w:val="00347C29"/>
    <w:rsid w:val="00347D7D"/>
    <w:rsid w:val="00347EF4"/>
    <w:rsid w:val="0035002C"/>
    <w:rsid w:val="003500E5"/>
    <w:rsid w:val="00350473"/>
    <w:rsid w:val="003505A3"/>
    <w:rsid w:val="0035076E"/>
    <w:rsid w:val="003507A5"/>
    <w:rsid w:val="00350808"/>
    <w:rsid w:val="003509ED"/>
    <w:rsid w:val="00350A0F"/>
    <w:rsid w:val="003516E0"/>
    <w:rsid w:val="00351807"/>
    <w:rsid w:val="003518A9"/>
    <w:rsid w:val="003518DB"/>
    <w:rsid w:val="00351933"/>
    <w:rsid w:val="00351A37"/>
    <w:rsid w:val="00351AC3"/>
    <w:rsid w:val="003522BC"/>
    <w:rsid w:val="00352777"/>
    <w:rsid w:val="003527C1"/>
    <w:rsid w:val="0035282A"/>
    <w:rsid w:val="00352A7B"/>
    <w:rsid w:val="00352F78"/>
    <w:rsid w:val="0035323D"/>
    <w:rsid w:val="00353295"/>
    <w:rsid w:val="0035372B"/>
    <w:rsid w:val="0035372F"/>
    <w:rsid w:val="0035387C"/>
    <w:rsid w:val="003538F5"/>
    <w:rsid w:val="00354342"/>
    <w:rsid w:val="00354401"/>
    <w:rsid w:val="003546CC"/>
    <w:rsid w:val="003547E6"/>
    <w:rsid w:val="0035480E"/>
    <w:rsid w:val="00354954"/>
    <w:rsid w:val="00354BF0"/>
    <w:rsid w:val="00354F9C"/>
    <w:rsid w:val="0035514D"/>
    <w:rsid w:val="003551A9"/>
    <w:rsid w:val="003551FF"/>
    <w:rsid w:val="003554FC"/>
    <w:rsid w:val="003555AD"/>
    <w:rsid w:val="00355758"/>
    <w:rsid w:val="00355855"/>
    <w:rsid w:val="0035588C"/>
    <w:rsid w:val="00355CEE"/>
    <w:rsid w:val="00355E3B"/>
    <w:rsid w:val="00355E71"/>
    <w:rsid w:val="00356182"/>
    <w:rsid w:val="003562DE"/>
    <w:rsid w:val="0035665B"/>
    <w:rsid w:val="00356985"/>
    <w:rsid w:val="003569FD"/>
    <w:rsid w:val="00356BC4"/>
    <w:rsid w:val="00356FC8"/>
    <w:rsid w:val="0035746D"/>
    <w:rsid w:val="00357589"/>
    <w:rsid w:val="003575A8"/>
    <w:rsid w:val="0035777D"/>
    <w:rsid w:val="00357876"/>
    <w:rsid w:val="003579AE"/>
    <w:rsid w:val="00357DE0"/>
    <w:rsid w:val="00360600"/>
    <w:rsid w:val="003607F6"/>
    <w:rsid w:val="0036085E"/>
    <w:rsid w:val="00360B1C"/>
    <w:rsid w:val="00360F36"/>
    <w:rsid w:val="00360FBE"/>
    <w:rsid w:val="003610FA"/>
    <w:rsid w:val="003612C8"/>
    <w:rsid w:val="0036142E"/>
    <w:rsid w:val="003614DF"/>
    <w:rsid w:val="0036184A"/>
    <w:rsid w:val="003624F2"/>
    <w:rsid w:val="00362731"/>
    <w:rsid w:val="003627A6"/>
    <w:rsid w:val="003627C0"/>
    <w:rsid w:val="00362B60"/>
    <w:rsid w:val="00362D8A"/>
    <w:rsid w:val="003633B7"/>
    <w:rsid w:val="003637F5"/>
    <w:rsid w:val="00363957"/>
    <w:rsid w:val="003639F4"/>
    <w:rsid w:val="00363A1F"/>
    <w:rsid w:val="00364A07"/>
    <w:rsid w:val="00364B00"/>
    <w:rsid w:val="00364C40"/>
    <w:rsid w:val="00364E46"/>
    <w:rsid w:val="00364FDE"/>
    <w:rsid w:val="00365450"/>
    <w:rsid w:val="003655DB"/>
    <w:rsid w:val="00365B1F"/>
    <w:rsid w:val="00365BB5"/>
    <w:rsid w:val="00365CF8"/>
    <w:rsid w:val="00365E44"/>
    <w:rsid w:val="00366280"/>
    <w:rsid w:val="00366566"/>
    <w:rsid w:val="003667CD"/>
    <w:rsid w:val="00366A93"/>
    <w:rsid w:val="00366CCC"/>
    <w:rsid w:val="00366D42"/>
    <w:rsid w:val="00366EB6"/>
    <w:rsid w:val="003676C5"/>
    <w:rsid w:val="003678D1"/>
    <w:rsid w:val="0036795A"/>
    <w:rsid w:val="00367A4E"/>
    <w:rsid w:val="00367D54"/>
    <w:rsid w:val="00367FEE"/>
    <w:rsid w:val="00370189"/>
    <w:rsid w:val="0037076B"/>
    <w:rsid w:val="00370BBE"/>
    <w:rsid w:val="00370C98"/>
    <w:rsid w:val="00371004"/>
    <w:rsid w:val="003710A9"/>
    <w:rsid w:val="003715EB"/>
    <w:rsid w:val="003716AA"/>
    <w:rsid w:val="00371C14"/>
    <w:rsid w:val="00371D2E"/>
    <w:rsid w:val="00371F92"/>
    <w:rsid w:val="00371F9D"/>
    <w:rsid w:val="00372132"/>
    <w:rsid w:val="0037215F"/>
    <w:rsid w:val="00372844"/>
    <w:rsid w:val="003729C0"/>
    <w:rsid w:val="00372CCA"/>
    <w:rsid w:val="00373016"/>
    <w:rsid w:val="003730C0"/>
    <w:rsid w:val="0037342C"/>
    <w:rsid w:val="00373CAB"/>
    <w:rsid w:val="0037457E"/>
    <w:rsid w:val="00374591"/>
    <w:rsid w:val="00374E2B"/>
    <w:rsid w:val="00375440"/>
    <w:rsid w:val="003756D2"/>
    <w:rsid w:val="00375844"/>
    <w:rsid w:val="00375E3A"/>
    <w:rsid w:val="003760C7"/>
    <w:rsid w:val="0037612C"/>
    <w:rsid w:val="00376374"/>
    <w:rsid w:val="003766DC"/>
    <w:rsid w:val="00376B35"/>
    <w:rsid w:val="00377040"/>
    <w:rsid w:val="00377063"/>
    <w:rsid w:val="003772A4"/>
    <w:rsid w:val="003772BA"/>
    <w:rsid w:val="003779AF"/>
    <w:rsid w:val="00380402"/>
    <w:rsid w:val="0038083C"/>
    <w:rsid w:val="0038103F"/>
    <w:rsid w:val="003814F9"/>
    <w:rsid w:val="0038155B"/>
    <w:rsid w:val="003815CD"/>
    <w:rsid w:val="0038184D"/>
    <w:rsid w:val="003819C4"/>
    <w:rsid w:val="00381A3D"/>
    <w:rsid w:val="00381B54"/>
    <w:rsid w:val="00381B6C"/>
    <w:rsid w:val="00381E9B"/>
    <w:rsid w:val="00381F6F"/>
    <w:rsid w:val="003820A9"/>
    <w:rsid w:val="0038218D"/>
    <w:rsid w:val="003821FE"/>
    <w:rsid w:val="00382CB9"/>
    <w:rsid w:val="00382F56"/>
    <w:rsid w:val="0038317D"/>
    <w:rsid w:val="00383350"/>
    <w:rsid w:val="00383399"/>
    <w:rsid w:val="00383BAC"/>
    <w:rsid w:val="00383C47"/>
    <w:rsid w:val="0038412D"/>
    <w:rsid w:val="003841E8"/>
    <w:rsid w:val="003842A5"/>
    <w:rsid w:val="003843B9"/>
    <w:rsid w:val="003844BD"/>
    <w:rsid w:val="00384501"/>
    <w:rsid w:val="00384540"/>
    <w:rsid w:val="00384770"/>
    <w:rsid w:val="003847CF"/>
    <w:rsid w:val="003849DE"/>
    <w:rsid w:val="00384B1E"/>
    <w:rsid w:val="00384D2B"/>
    <w:rsid w:val="00384ED4"/>
    <w:rsid w:val="00385267"/>
    <w:rsid w:val="003852AE"/>
    <w:rsid w:val="00385372"/>
    <w:rsid w:val="003854BB"/>
    <w:rsid w:val="00385D57"/>
    <w:rsid w:val="00385FDA"/>
    <w:rsid w:val="00386364"/>
    <w:rsid w:val="003863CF"/>
    <w:rsid w:val="00386557"/>
    <w:rsid w:val="003865EB"/>
    <w:rsid w:val="00386618"/>
    <w:rsid w:val="003866A7"/>
    <w:rsid w:val="00386758"/>
    <w:rsid w:val="00386780"/>
    <w:rsid w:val="003869CA"/>
    <w:rsid w:val="00386A2A"/>
    <w:rsid w:val="00386A35"/>
    <w:rsid w:val="00386C3F"/>
    <w:rsid w:val="0038703C"/>
    <w:rsid w:val="003871AA"/>
    <w:rsid w:val="0038740E"/>
    <w:rsid w:val="003876EA"/>
    <w:rsid w:val="003877DE"/>
    <w:rsid w:val="003878CA"/>
    <w:rsid w:val="003879DE"/>
    <w:rsid w:val="00387E3D"/>
    <w:rsid w:val="00387EDF"/>
    <w:rsid w:val="00387F8D"/>
    <w:rsid w:val="003902F2"/>
    <w:rsid w:val="003903CC"/>
    <w:rsid w:val="0039061B"/>
    <w:rsid w:val="00390700"/>
    <w:rsid w:val="003909C5"/>
    <w:rsid w:val="00390C7A"/>
    <w:rsid w:val="00390D67"/>
    <w:rsid w:val="00390D86"/>
    <w:rsid w:val="00390FB1"/>
    <w:rsid w:val="00391050"/>
    <w:rsid w:val="003910A7"/>
    <w:rsid w:val="00391256"/>
    <w:rsid w:val="00391322"/>
    <w:rsid w:val="0039152B"/>
    <w:rsid w:val="00391640"/>
    <w:rsid w:val="00391A6B"/>
    <w:rsid w:val="00391AFA"/>
    <w:rsid w:val="00391B35"/>
    <w:rsid w:val="00391B7A"/>
    <w:rsid w:val="00391BF0"/>
    <w:rsid w:val="00391EEF"/>
    <w:rsid w:val="003921CF"/>
    <w:rsid w:val="00392240"/>
    <w:rsid w:val="003922DC"/>
    <w:rsid w:val="003923E3"/>
    <w:rsid w:val="003924AE"/>
    <w:rsid w:val="0039253C"/>
    <w:rsid w:val="003925C3"/>
    <w:rsid w:val="003925C9"/>
    <w:rsid w:val="003926A0"/>
    <w:rsid w:val="003926F6"/>
    <w:rsid w:val="00392742"/>
    <w:rsid w:val="0039279B"/>
    <w:rsid w:val="00392B8B"/>
    <w:rsid w:val="00392EC7"/>
    <w:rsid w:val="00392EED"/>
    <w:rsid w:val="003931AF"/>
    <w:rsid w:val="003932CB"/>
    <w:rsid w:val="003934AD"/>
    <w:rsid w:val="003936FA"/>
    <w:rsid w:val="003937B4"/>
    <w:rsid w:val="00393E1C"/>
    <w:rsid w:val="00393FDA"/>
    <w:rsid w:val="003940D3"/>
    <w:rsid w:val="0039474C"/>
    <w:rsid w:val="00394BBF"/>
    <w:rsid w:val="00394D84"/>
    <w:rsid w:val="00394FC3"/>
    <w:rsid w:val="003950F3"/>
    <w:rsid w:val="003956FD"/>
    <w:rsid w:val="00395864"/>
    <w:rsid w:val="0039589D"/>
    <w:rsid w:val="00395AC7"/>
    <w:rsid w:val="00395BD8"/>
    <w:rsid w:val="00395E3B"/>
    <w:rsid w:val="00395E51"/>
    <w:rsid w:val="00395EEB"/>
    <w:rsid w:val="00396435"/>
    <w:rsid w:val="00396BEA"/>
    <w:rsid w:val="003970DA"/>
    <w:rsid w:val="003972A9"/>
    <w:rsid w:val="00397384"/>
    <w:rsid w:val="0039754A"/>
    <w:rsid w:val="00397753"/>
    <w:rsid w:val="003A0289"/>
    <w:rsid w:val="003A054F"/>
    <w:rsid w:val="003A05ED"/>
    <w:rsid w:val="003A0704"/>
    <w:rsid w:val="003A071A"/>
    <w:rsid w:val="003A0D55"/>
    <w:rsid w:val="003A0F8E"/>
    <w:rsid w:val="003A14D5"/>
    <w:rsid w:val="003A164C"/>
    <w:rsid w:val="003A1709"/>
    <w:rsid w:val="003A18D5"/>
    <w:rsid w:val="003A1A62"/>
    <w:rsid w:val="003A1D0E"/>
    <w:rsid w:val="003A2017"/>
    <w:rsid w:val="003A2344"/>
    <w:rsid w:val="003A23AD"/>
    <w:rsid w:val="003A23F0"/>
    <w:rsid w:val="003A2C47"/>
    <w:rsid w:val="003A2DCE"/>
    <w:rsid w:val="003A2FAB"/>
    <w:rsid w:val="003A3015"/>
    <w:rsid w:val="003A303C"/>
    <w:rsid w:val="003A3165"/>
    <w:rsid w:val="003A3179"/>
    <w:rsid w:val="003A3265"/>
    <w:rsid w:val="003A3271"/>
    <w:rsid w:val="003A329B"/>
    <w:rsid w:val="003A33FE"/>
    <w:rsid w:val="003A357F"/>
    <w:rsid w:val="003A37CE"/>
    <w:rsid w:val="003A3B74"/>
    <w:rsid w:val="003A3BAB"/>
    <w:rsid w:val="003A3D0D"/>
    <w:rsid w:val="003A3D4B"/>
    <w:rsid w:val="003A448D"/>
    <w:rsid w:val="003A45A0"/>
    <w:rsid w:val="003A460B"/>
    <w:rsid w:val="003A4CC0"/>
    <w:rsid w:val="003A4F94"/>
    <w:rsid w:val="003A545B"/>
    <w:rsid w:val="003A54D0"/>
    <w:rsid w:val="003A559B"/>
    <w:rsid w:val="003A55D4"/>
    <w:rsid w:val="003A563C"/>
    <w:rsid w:val="003A5701"/>
    <w:rsid w:val="003A58E1"/>
    <w:rsid w:val="003A5D26"/>
    <w:rsid w:val="003A607F"/>
    <w:rsid w:val="003A6328"/>
    <w:rsid w:val="003A6370"/>
    <w:rsid w:val="003A6881"/>
    <w:rsid w:val="003A6985"/>
    <w:rsid w:val="003A6F94"/>
    <w:rsid w:val="003A7188"/>
    <w:rsid w:val="003A7195"/>
    <w:rsid w:val="003A76D7"/>
    <w:rsid w:val="003A7B73"/>
    <w:rsid w:val="003B00B1"/>
    <w:rsid w:val="003B02B3"/>
    <w:rsid w:val="003B0424"/>
    <w:rsid w:val="003B055E"/>
    <w:rsid w:val="003B05AC"/>
    <w:rsid w:val="003B0A89"/>
    <w:rsid w:val="003B0FE4"/>
    <w:rsid w:val="003B164C"/>
    <w:rsid w:val="003B1865"/>
    <w:rsid w:val="003B1FF7"/>
    <w:rsid w:val="003B2269"/>
    <w:rsid w:val="003B2473"/>
    <w:rsid w:val="003B3A1A"/>
    <w:rsid w:val="003B3AFB"/>
    <w:rsid w:val="003B4553"/>
    <w:rsid w:val="003B476F"/>
    <w:rsid w:val="003B4890"/>
    <w:rsid w:val="003B49A2"/>
    <w:rsid w:val="003B4AEE"/>
    <w:rsid w:val="003B4ED5"/>
    <w:rsid w:val="003B4FAC"/>
    <w:rsid w:val="003B5109"/>
    <w:rsid w:val="003B52DA"/>
    <w:rsid w:val="003B547A"/>
    <w:rsid w:val="003B56DF"/>
    <w:rsid w:val="003B5779"/>
    <w:rsid w:val="003B5883"/>
    <w:rsid w:val="003B5955"/>
    <w:rsid w:val="003B5A17"/>
    <w:rsid w:val="003B5C42"/>
    <w:rsid w:val="003B5E47"/>
    <w:rsid w:val="003B62AF"/>
    <w:rsid w:val="003B6428"/>
    <w:rsid w:val="003B6732"/>
    <w:rsid w:val="003B6744"/>
    <w:rsid w:val="003B68D7"/>
    <w:rsid w:val="003B6D46"/>
    <w:rsid w:val="003B6D99"/>
    <w:rsid w:val="003B6F55"/>
    <w:rsid w:val="003B6FF9"/>
    <w:rsid w:val="003B7408"/>
    <w:rsid w:val="003B74D9"/>
    <w:rsid w:val="003B753A"/>
    <w:rsid w:val="003B7674"/>
    <w:rsid w:val="003B7981"/>
    <w:rsid w:val="003B7D47"/>
    <w:rsid w:val="003C0642"/>
    <w:rsid w:val="003C0689"/>
    <w:rsid w:val="003C0B37"/>
    <w:rsid w:val="003C0E2E"/>
    <w:rsid w:val="003C0F3C"/>
    <w:rsid w:val="003C133E"/>
    <w:rsid w:val="003C15BE"/>
    <w:rsid w:val="003C1676"/>
    <w:rsid w:val="003C17D0"/>
    <w:rsid w:val="003C1A7E"/>
    <w:rsid w:val="003C1B25"/>
    <w:rsid w:val="003C1B5A"/>
    <w:rsid w:val="003C1DC6"/>
    <w:rsid w:val="003C1E02"/>
    <w:rsid w:val="003C1E1D"/>
    <w:rsid w:val="003C2918"/>
    <w:rsid w:val="003C2951"/>
    <w:rsid w:val="003C2AE0"/>
    <w:rsid w:val="003C2C42"/>
    <w:rsid w:val="003C2E13"/>
    <w:rsid w:val="003C31AD"/>
    <w:rsid w:val="003C3236"/>
    <w:rsid w:val="003C3550"/>
    <w:rsid w:val="003C3816"/>
    <w:rsid w:val="003C3846"/>
    <w:rsid w:val="003C3889"/>
    <w:rsid w:val="003C3B17"/>
    <w:rsid w:val="003C3E67"/>
    <w:rsid w:val="003C43BF"/>
    <w:rsid w:val="003C45DC"/>
    <w:rsid w:val="003C49A8"/>
    <w:rsid w:val="003C4A0F"/>
    <w:rsid w:val="003C4DCB"/>
    <w:rsid w:val="003C549E"/>
    <w:rsid w:val="003C556F"/>
    <w:rsid w:val="003C5803"/>
    <w:rsid w:val="003C5D27"/>
    <w:rsid w:val="003C5F9D"/>
    <w:rsid w:val="003C6447"/>
    <w:rsid w:val="003C64CD"/>
    <w:rsid w:val="003C66AF"/>
    <w:rsid w:val="003C6836"/>
    <w:rsid w:val="003C6AAA"/>
    <w:rsid w:val="003C6C8F"/>
    <w:rsid w:val="003C773C"/>
    <w:rsid w:val="003C7962"/>
    <w:rsid w:val="003C79A5"/>
    <w:rsid w:val="003C7A8A"/>
    <w:rsid w:val="003C7C23"/>
    <w:rsid w:val="003C7C9E"/>
    <w:rsid w:val="003D017D"/>
    <w:rsid w:val="003D072F"/>
    <w:rsid w:val="003D094B"/>
    <w:rsid w:val="003D0AC2"/>
    <w:rsid w:val="003D0B1F"/>
    <w:rsid w:val="003D0BCD"/>
    <w:rsid w:val="003D113B"/>
    <w:rsid w:val="003D17F6"/>
    <w:rsid w:val="003D1DE5"/>
    <w:rsid w:val="003D1ED2"/>
    <w:rsid w:val="003D1FDA"/>
    <w:rsid w:val="003D2459"/>
    <w:rsid w:val="003D24E1"/>
    <w:rsid w:val="003D26B9"/>
    <w:rsid w:val="003D2845"/>
    <w:rsid w:val="003D29B0"/>
    <w:rsid w:val="003D29C3"/>
    <w:rsid w:val="003D3192"/>
    <w:rsid w:val="003D32FA"/>
    <w:rsid w:val="003D3342"/>
    <w:rsid w:val="003D351D"/>
    <w:rsid w:val="003D35A4"/>
    <w:rsid w:val="003D3691"/>
    <w:rsid w:val="003D400A"/>
    <w:rsid w:val="003D401E"/>
    <w:rsid w:val="003D454F"/>
    <w:rsid w:val="003D4859"/>
    <w:rsid w:val="003D4A95"/>
    <w:rsid w:val="003D4E1C"/>
    <w:rsid w:val="003D4F8B"/>
    <w:rsid w:val="003D52F9"/>
    <w:rsid w:val="003D54C9"/>
    <w:rsid w:val="003D5C5F"/>
    <w:rsid w:val="003D5CDA"/>
    <w:rsid w:val="003D5D6F"/>
    <w:rsid w:val="003D5F16"/>
    <w:rsid w:val="003D5FF4"/>
    <w:rsid w:val="003D611C"/>
    <w:rsid w:val="003D61B5"/>
    <w:rsid w:val="003D62AC"/>
    <w:rsid w:val="003D6564"/>
    <w:rsid w:val="003D66F6"/>
    <w:rsid w:val="003D672A"/>
    <w:rsid w:val="003D6768"/>
    <w:rsid w:val="003D6A2C"/>
    <w:rsid w:val="003D6B7F"/>
    <w:rsid w:val="003D7049"/>
    <w:rsid w:val="003D73E1"/>
    <w:rsid w:val="003D7895"/>
    <w:rsid w:val="003D7AE2"/>
    <w:rsid w:val="003D7C5C"/>
    <w:rsid w:val="003D7D23"/>
    <w:rsid w:val="003D7D58"/>
    <w:rsid w:val="003D7D76"/>
    <w:rsid w:val="003D7DA0"/>
    <w:rsid w:val="003D7E91"/>
    <w:rsid w:val="003E0043"/>
    <w:rsid w:val="003E00D8"/>
    <w:rsid w:val="003E0320"/>
    <w:rsid w:val="003E04F0"/>
    <w:rsid w:val="003E1015"/>
    <w:rsid w:val="003E10BD"/>
    <w:rsid w:val="003E12EC"/>
    <w:rsid w:val="003E1373"/>
    <w:rsid w:val="003E1449"/>
    <w:rsid w:val="003E16B0"/>
    <w:rsid w:val="003E19D5"/>
    <w:rsid w:val="003E1A1A"/>
    <w:rsid w:val="003E1D0C"/>
    <w:rsid w:val="003E1D85"/>
    <w:rsid w:val="003E1D9A"/>
    <w:rsid w:val="003E2572"/>
    <w:rsid w:val="003E2688"/>
    <w:rsid w:val="003E2A2C"/>
    <w:rsid w:val="003E2CAB"/>
    <w:rsid w:val="003E37A7"/>
    <w:rsid w:val="003E3999"/>
    <w:rsid w:val="003E3A07"/>
    <w:rsid w:val="003E3C0A"/>
    <w:rsid w:val="003E4092"/>
    <w:rsid w:val="003E4301"/>
    <w:rsid w:val="003E43DD"/>
    <w:rsid w:val="003E44CB"/>
    <w:rsid w:val="003E4C9D"/>
    <w:rsid w:val="003E4D4E"/>
    <w:rsid w:val="003E5066"/>
    <w:rsid w:val="003E5157"/>
    <w:rsid w:val="003E57A2"/>
    <w:rsid w:val="003E5810"/>
    <w:rsid w:val="003E5A9B"/>
    <w:rsid w:val="003E5C22"/>
    <w:rsid w:val="003E5F81"/>
    <w:rsid w:val="003E6176"/>
    <w:rsid w:val="003E6196"/>
    <w:rsid w:val="003E6221"/>
    <w:rsid w:val="003E6798"/>
    <w:rsid w:val="003E69EA"/>
    <w:rsid w:val="003E6A0F"/>
    <w:rsid w:val="003E6B42"/>
    <w:rsid w:val="003E6BF4"/>
    <w:rsid w:val="003E6C89"/>
    <w:rsid w:val="003E707C"/>
    <w:rsid w:val="003E7252"/>
    <w:rsid w:val="003E7560"/>
    <w:rsid w:val="003E758A"/>
    <w:rsid w:val="003E7599"/>
    <w:rsid w:val="003E7664"/>
    <w:rsid w:val="003E785F"/>
    <w:rsid w:val="003E7909"/>
    <w:rsid w:val="003E7B20"/>
    <w:rsid w:val="003E7ECC"/>
    <w:rsid w:val="003E7EFE"/>
    <w:rsid w:val="003F0001"/>
    <w:rsid w:val="003F001D"/>
    <w:rsid w:val="003F021F"/>
    <w:rsid w:val="003F034B"/>
    <w:rsid w:val="003F036F"/>
    <w:rsid w:val="003F0517"/>
    <w:rsid w:val="003F0844"/>
    <w:rsid w:val="003F0AA4"/>
    <w:rsid w:val="003F0C45"/>
    <w:rsid w:val="003F0F34"/>
    <w:rsid w:val="003F134F"/>
    <w:rsid w:val="003F154F"/>
    <w:rsid w:val="003F15B1"/>
    <w:rsid w:val="003F1AFA"/>
    <w:rsid w:val="003F1C04"/>
    <w:rsid w:val="003F28EE"/>
    <w:rsid w:val="003F2A39"/>
    <w:rsid w:val="003F30E0"/>
    <w:rsid w:val="003F3133"/>
    <w:rsid w:val="003F3789"/>
    <w:rsid w:val="003F3878"/>
    <w:rsid w:val="003F420E"/>
    <w:rsid w:val="003F431F"/>
    <w:rsid w:val="003F485E"/>
    <w:rsid w:val="003F4A65"/>
    <w:rsid w:val="003F4BF0"/>
    <w:rsid w:val="003F4CA3"/>
    <w:rsid w:val="003F4E06"/>
    <w:rsid w:val="003F4E0C"/>
    <w:rsid w:val="003F5374"/>
    <w:rsid w:val="003F5690"/>
    <w:rsid w:val="003F5799"/>
    <w:rsid w:val="003F583C"/>
    <w:rsid w:val="003F5CB3"/>
    <w:rsid w:val="003F5F19"/>
    <w:rsid w:val="003F61EF"/>
    <w:rsid w:val="003F6411"/>
    <w:rsid w:val="003F6781"/>
    <w:rsid w:val="003F6A6F"/>
    <w:rsid w:val="003F6AF9"/>
    <w:rsid w:val="003F6CA8"/>
    <w:rsid w:val="003F6CAD"/>
    <w:rsid w:val="003F71A7"/>
    <w:rsid w:val="003F7294"/>
    <w:rsid w:val="003F7676"/>
    <w:rsid w:val="003F7D9A"/>
    <w:rsid w:val="004000F2"/>
    <w:rsid w:val="00400282"/>
    <w:rsid w:val="004003B5"/>
    <w:rsid w:val="0040054A"/>
    <w:rsid w:val="00400B53"/>
    <w:rsid w:val="0040124A"/>
    <w:rsid w:val="004013E6"/>
    <w:rsid w:val="004018DE"/>
    <w:rsid w:val="00401D66"/>
    <w:rsid w:val="00401DC2"/>
    <w:rsid w:val="00401F1D"/>
    <w:rsid w:val="004020D6"/>
    <w:rsid w:val="00402200"/>
    <w:rsid w:val="00402599"/>
    <w:rsid w:val="004025EF"/>
    <w:rsid w:val="00402630"/>
    <w:rsid w:val="004026B5"/>
    <w:rsid w:val="00402886"/>
    <w:rsid w:val="00402A9B"/>
    <w:rsid w:val="00402B1C"/>
    <w:rsid w:val="00403044"/>
    <w:rsid w:val="004030B0"/>
    <w:rsid w:val="00403664"/>
    <w:rsid w:val="004037FF"/>
    <w:rsid w:val="00403989"/>
    <w:rsid w:val="004039FF"/>
    <w:rsid w:val="00403E99"/>
    <w:rsid w:val="004047C7"/>
    <w:rsid w:val="00404A12"/>
    <w:rsid w:val="00404D3C"/>
    <w:rsid w:val="0040500E"/>
    <w:rsid w:val="0040547A"/>
    <w:rsid w:val="00405655"/>
    <w:rsid w:val="004057A8"/>
    <w:rsid w:val="004059B3"/>
    <w:rsid w:val="00405CD5"/>
    <w:rsid w:val="00405DE2"/>
    <w:rsid w:val="004060C7"/>
    <w:rsid w:val="00406143"/>
    <w:rsid w:val="004061DE"/>
    <w:rsid w:val="0040641E"/>
    <w:rsid w:val="00406480"/>
    <w:rsid w:val="00406544"/>
    <w:rsid w:val="004066AA"/>
    <w:rsid w:val="004066C2"/>
    <w:rsid w:val="00406700"/>
    <w:rsid w:val="00406FF6"/>
    <w:rsid w:val="0040709A"/>
    <w:rsid w:val="00407238"/>
    <w:rsid w:val="004075B9"/>
    <w:rsid w:val="004077DA"/>
    <w:rsid w:val="004078D8"/>
    <w:rsid w:val="00407AB8"/>
    <w:rsid w:val="00407D42"/>
    <w:rsid w:val="00407F36"/>
    <w:rsid w:val="004105DF"/>
    <w:rsid w:val="00410678"/>
    <w:rsid w:val="004106C3"/>
    <w:rsid w:val="0041078F"/>
    <w:rsid w:val="0041099B"/>
    <w:rsid w:val="004109DF"/>
    <w:rsid w:val="004109FB"/>
    <w:rsid w:val="00410A1A"/>
    <w:rsid w:val="00410A9A"/>
    <w:rsid w:val="00410FC9"/>
    <w:rsid w:val="00411942"/>
    <w:rsid w:val="00411A57"/>
    <w:rsid w:val="004120AB"/>
    <w:rsid w:val="004120EB"/>
    <w:rsid w:val="004123BF"/>
    <w:rsid w:val="0041289C"/>
    <w:rsid w:val="004128B7"/>
    <w:rsid w:val="00412BDB"/>
    <w:rsid w:val="00413262"/>
    <w:rsid w:val="00413340"/>
    <w:rsid w:val="004136A6"/>
    <w:rsid w:val="00413900"/>
    <w:rsid w:val="00413B26"/>
    <w:rsid w:val="00413C76"/>
    <w:rsid w:val="00413DF6"/>
    <w:rsid w:val="00413FE9"/>
    <w:rsid w:val="004143D3"/>
    <w:rsid w:val="00414478"/>
    <w:rsid w:val="004145D8"/>
    <w:rsid w:val="004149C5"/>
    <w:rsid w:val="00415156"/>
    <w:rsid w:val="004151E2"/>
    <w:rsid w:val="004152ED"/>
    <w:rsid w:val="004153C1"/>
    <w:rsid w:val="0041546B"/>
    <w:rsid w:val="004154A8"/>
    <w:rsid w:val="00415AD1"/>
    <w:rsid w:val="00415E19"/>
    <w:rsid w:val="00415E5B"/>
    <w:rsid w:val="00415F72"/>
    <w:rsid w:val="00416347"/>
    <w:rsid w:val="00416658"/>
    <w:rsid w:val="00416B8C"/>
    <w:rsid w:val="00416BC7"/>
    <w:rsid w:val="00416E79"/>
    <w:rsid w:val="00417120"/>
    <w:rsid w:val="00417289"/>
    <w:rsid w:val="00417785"/>
    <w:rsid w:val="004177DD"/>
    <w:rsid w:val="00417B4B"/>
    <w:rsid w:val="00417E60"/>
    <w:rsid w:val="00417E9B"/>
    <w:rsid w:val="0042053F"/>
    <w:rsid w:val="00420C00"/>
    <w:rsid w:val="00420DB3"/>
    <w:rsid w:val="00421016"/>
    <w:rsid w:val="0042106F"/>
    <w:rsid w:val="0042118D"/>
    <w:rsid w:val="0042154A"/>
    <w:rsid w:val="00421762"/>
    <w:rsid w:val="00421B95"/>
    <w:rsid w:val="00421C00"/>
    <w:rsid w:val="00421DB8"/>
    <w:rsid w:val="00422332"/>
    <w:rsid w:val="00422343"/>
    <w:rsid w:val="004223C4"/>
    <w:rsid w:val="00422A22"/>
    <w:rsid w:val="00422DBE"/>
    <w:rsid w:val="00422EEA"/>
    <w:rsid w:val="00423225"/>
    <w:rsid w:val="004233E9"/>
    <w:rsid w:val="00423497"/>
    <w:rsid w:val="00423A11"/>
    <w:rsid w:val="00423C45"/>
    <w:rsid w:val="00423DB7"/>
    <w:rsid w:val="00424454"/>
    <w:rsid w:val="004244FD"/>
    <w:rsid w:val="0042458B"/>
    <w:rsid w:val="004247D4"/>
    <w:rsid w:val="00424B5C"/>
    <w:rsid w:val="00424F1A"/>
    <w:rsid w:val="00425345"/>
    <w:rsid w:val="004254A0"/>
    <w:rsid w:val="00425706"/>
    <w:rsid w:val="00425AC5"/>
    <w:rsid w:val="00425D58"/>
    <w:rsid w:val="00425F19"/>
    <w:rsid w:val="00425F9D"/>
    <w:rsid w:val="004260A0"/>
    <w:rsid w:val="004261E1"/>
    <w:rsid w:val="004262DA"/>
    <w:rsid w:val="004265A4"/>
    <w:rsid w:val="00426891"/>
    <w:rsid w:val="00426C71"/>
    <w:rsid w:val="00426E9F"/>
    <w:rsid w:val="00426F5F"/>
    <w:rsid w:val="004270B3"/>
    <w:rsid w:val="00427456"/>
    <w:rsid w:val="004276D5"/>
    <w:rsid w:val="00427953"/>
    <w:rsid w:val="00427D7E"/>
    <w:rsid w:val="00427F96"/>
    <w:rsid w:val="004300AC"/>
    <w:rsid w:val="0043013B"/>
    <w:rsid w:val="004302F4"/>
    <w:rsid w:val="00430319"/>
    <w:rsid w:val="0043059F"/>
    <w:rsid w:val="0043069F"/>
    <w:rsid w:val="0043073B"/>
    <w:rsid w:val="00430B10"/>
    <w:rsid w:val="00430FF1"/>
    <w:rsid w:val="004312CD"/>
    <w:rsid w:val="00431455"/>
    <w:rsid w:val="00431526"/>
    <w:rsid w:val="0043169A"/>
    <w:rsid w:val="00431DD1"/>
    <w:rsid w:val="00431EAD"/>
    <w:rsid w:val="004320E4"/>
    <w:rsid w:val="0043262A"/>
    <w:rsid w:val="00432748"/>
    <w:rsid w:val="004329A8"/>
    <w:rsid w:val="00432DDA"/>
    <w:rsid w:val="00432E41"/>
    <w:rsid w:val="00433075"/>
    <w:rsid w:val="00433FFF"/>
    <w:rsid w:val="00434691"/>
    <w:rsid w:val="004349F8"/>
    <w:rsid w:val="00434A73"/>
    <w:rsid w:val="00435586"/>
    <w:rsid w:val="00435615"/>
    <w:rsid w:val="00435647"/>
    <w:rsid w:val="00435707"/>
    <w:rsid w:val="00435DE6"/>
    <w:rsid w:val="00435F80"/>
    <w:rsid w:val="00436108"/>
    <w:rsid w:val="0043616E"/>
    <w:rsid w:val="00436B14"/>
    <w:rsid w:val="00436E35"/>
    <w:rsid w:val="004371A0"/>
    <w:rsid w:val="0043742F"/>
    <w:rsid w:val="00437E6F"/>
    <w:rsid w:val="004403A6"/>
    <w:rsid w:val="0044044E"/>
    <w:rsid w:val="00440484"/>
    <w:rsid w:val="00440574"/>
    <w:rsid w:val="00440575"/>
    <w:rsid w:val="0044078B"/>
    <w:rsid w:val="004408BD"/>
    <w:rsid w:val="00440EDC"/>
    <w:rsid w:val="0044103D"/>
    <w:rsid w:val="0044146B"/>
    <w:rsid w:val="0044202B"/>
    <w:rsid w:val="004420EC"/>
    <w:rsid w:val="00442349"/>
    <w:rsid w:val="00442522"/>
    <w:rsid w:val="00442D78"/>
    <w:rsid w:val="00442E75"/>
    <w:rsid w:val="004431CD"/>
    <w:rsid w:val="00443436"/>
    <w:rsid w:val="004438A9"/>
    <w:rsid w:val="004439F8"/>
    <w:rsid w:val="00443B99"/>
    <w:rsid w:val="00443D19"/>
    <w:rsid w:val="004441FB"/>
    <w:rsid w:val="004446B1"/>
    <w:rsid w:val="00444816"/>
    <w:rsid w:val="00444C4E"/>
    <w:rsid w:val="00444E2F"/>
    <w:rsid w:val="00444E4B"/>
    <w:rsid w:val="0044546A"/>
    <w:rsid w:val="004454E3"/>
    <w:rsid w:val="004458B0"/>
    <w:rsid w:val="00445D14"/>
    <w:rsid w:val="00445E87"/>
    <w:rsid w:val="00445FA2"/>
    <w:rsid w:val="004460E4"/>
    <w:rsid w:val="00446166"/>
    <w:rsid w:val="0044646E"/>
    <w:rsid w:val="00446B1F"/>
    <w:rsid w:val="00446E50"/>
    <w:rsid w:val="00446E6E"/>
    <w:rsid w:val="00446E96"/>
    <w:rsid w:val="00446E9B"/>
    <w:rsid w:val="00447016"/>
    <w:rsid w:val="00447241"/>
    <w:rsid w:val="004472FA"/>
    <w:rsid w:val="00447931"/>
    <w:rsid w:val="00447BBD"/>
    <w:rsid w:val="00450376"/>
    <w:rsid w:val="0045061D"/>
    <w:rsid w:val="004507B1"/>
    <w:rsid w:val="0045090C"/>
    <w:rsid w:val="00450C39"/>
    <w:rsid w:val="00450F02"/>
    <w:rsid w:val="00450F36"/>
    <w:rsid w:val="00451067"/>
    <w:rsid w:val="0045120A"/>
    <w:rsid w:val="00451356"/>
    <w:rsid w:val="004515EF"/>
    <w:rsid w:val="00451C04"/>
    <w:rsid w:val="00451C45"/>
    <w:rsid w:val="00452369"/>
    <w:rsid w:val="004524B8"/>
    <w:rsid w:val="00452F8D"/>
    <w:rsid w:val="00453544"/>
    <w:rsid w:val="00453908"/>
    <w:rsid w:val="00453AFD"/>
    <w:rsid w:val="00453BB3"/>
    <w:rsid w:val="00453F25"/>
    <w:rsid w:val="004542FE"/>
    <w:rsid w:val="004543E8"/>
    <w:rsid w:val="004546AD"/>
    <w:rsid w:val="004547D5"/>
    <w:rsid w:val="00454A06"/>
    <w:rsid w:val="00454B55"/>
    <w:rsid w:val="00454FC1"/>
    <w:rsid w:val="00455250"/>
    <w:rsid w:val="00455637"/>
    <w:rsid w:val="004558CB"/>
    <w:rsid w:val="00455DFB"/>
    <w:rsid w:val="0045612B"/>
    <w:rsid w:val="004563FA"/>
    <w:rsid w:val="00456436"/>
    <w:rsid w:val="004567EF"/>
    <w:rsid w:val="004569A7"/>
    <w:rsid w:val="00456A4A"/>
    <w:rsid w:val="00456CEB"/>
    <w:rsid w:val="00457492"/>
    <w:rsid w:val="00457598"/>
    <w:rsid w:val="004575DF"/>
    <w:rsid w:val="0045790A"/>
    <w:rsid w:val="004600C2"/>
    <w:rsid w:val="00460467"/>
    <w:rsid w:val="0046051F"/>
    <w:rsid w:val="0046068D"/>
    <w:rsid w:val="00460727"/>
    <w:rsid w:val="00460C47"/>
    <w:rsid w:val="00460D03"/>
    <w:rsid w:val="00460F3C"/>
    <w:rsid w:val="004610DD"/>
    <w:rsid w:val="00461408"/>
    <w:rsid w:val="00461457"/>
    <w:rsid w:val="0046145B"/>
    <w:rsid w:val="00461A98"/>
    <w:rsid w:val="00461B36"/>
    <w:rsid w:val="00461BD6"/>
    <w:rsid w:val="00461D50"/>
    <w:rsid w:val="00461ED9"/>
    <w:rsid w:val="004627F4"/>
    <w:rsid w:val="00462BF1"/>
    <w:rsid w:val="00462D5B"/>
    <w:rsid w:val="00462D6B"/>
    <w:rsid w:val="00463163"/>
    <w:rsid w:val="004633D7"/>
    <w:rsid w:val="00463C8B"/>
    <w:rsid w:val="0046415A"/>
    <w:rsid w:val="004642C5"/>
    <w:rsid w:val="0046432C"/>
    <w:rsid w:val="00464615"/>
    <w:rsid w:val="00464715"/>
    <w:rsid w:val="00464762"/>
    <w:rsid w:val="004647CB"/>
    <w:rsid w:val="004648BF"/>
    <w:rsid w:val="00464908"/>
    <w:rsid w:val="00465647"/>
    <w:rsid w:val="00465AC8"/>
    <w:rsid w:val="00465AD9"/>
    <w:rsid w:val="00465E15"/>
    <w:rsid w:val="004660CC"/>
    <w:rsid w:val="004661ED"/>
    <w:rsid w:val="00466299"/>
    <w:rsid w:val="00466856"/>
    <w:rsid w:val="004668A4"/>
    <w:rsid w:val="00466A42"/>
    <w:rsid w:val="00466E4E"/>
    <w:rsid w:val="00466E82"/>
    <w:rsid w:val="00467156"/>
    <w:rsid w:val="004671F6"/>
    <w:rsid w:val="00467782"/>
    <w:rsid w:val="00467891"/>
    <w:rsid w:val="0046790A"/>
    <w:rsid w:val="00467C31"/>
    <w:rsid w:val="00467DC0"/>
    <w:rsid w:val="00470173"/>
    <w:rsid w:val="00470240"/>
    <w:rsid w:val="0047039F"/>
    <w:rsid w:val="004703BE"/>
    <w:rsid w:val="004705AC"/>
    <w:rsid w:val="00470A9D"/>
    <w:rsid w:val="00470BB0"/>
    <w:rsid w:val="00470F5A"/>
    <w:rsid w:val="00471090"/>
    <w:rsid w:val="00471177"/>
    <w:rsid w:val="00471198"/>
    <w:rsid w:val="00471878"/>
    <w:rsid w:val="00471C93"/>
    <w:rsid w:val="00471DAB"/>
    <w:rsid w:val="00471E89"/>
    <w:rsid w:val="00471FC4"/>
    <w:rsid w:val="00472522"/>
    <w:rsid w:val="00472586"/>
    <w:rsid w:val="0047292C"/>
    <w:rsid w:val="00472FDC"/>
    <w:rsid w:val="0047346E"/>
    <w:rsid w:val="004734A3"/>
    <w:rsid w:val="0047350C"/>
    <w:rsid w:val="0047353D"/>
    <w:rsid w:val="00473A89"/>
    <w:rsid w:val="00473E41"/>
    <w:rsid w:val="00473F33"/>
    <w:rsid w:val="00474313"/>
    <w:rsid w:val="0047468A"/>
    <w:rsid w:val="00474754"/>
    <w:rsid w:val="00474CD5"/>
    <w:rsid w:val="00474DD4"/>
    <w:rsid w:val="00474DE0"/>
    <w:rsid w:val="0047517E"/>
    <w:rsid w:val="0047529A"/>
    <w:rsid w:val="00475300"/>
    <w:rsid w:val="004753AB"/>
    <w:rsid w:val="004754DF"/>
    <w:rsid w:val="0047553E"/>
    <w:rsid w:val="004755E7"/>
    <w:rsid w:val="0047585E"/>
    <w:rsid w:val="00475B64"/>
    <w:rsid w:val="00475DAD"/>
    <w:rsid w:val="00475DDA"/>
    <w:rsid w:val="00475F5F"/>
    <w:rsid w:val="0047602A"/>
    <w:rsid w:val="004760B6"/>
    <w:rsid w:val="00476198"/>
    <w:rsid w:val="00476360"/>
    <w:rsid w:val="00476625"/>
    <w:rsid w:val="00476904"/>
    <w:rsid w:val="0047696F"/>
    <w:rsid w:val="00476ABE"/>
    <w:rsid w:val="00476CEE"/>
    <w:rsid w:val="00476DD3"/>
    <w:rsid w:val="00477143"/>
    <w:rsid w:val="004771C4"/>
    <w:rsid w:val="0047788A"/>
    <w:rsid w:val="004800BD"/>
    <w:rsid w:val="004800FA"/>
    <w:rsid w:val="004802EE"/>
    <w:rsid w:val="00480A25"/>
    <w:rsid w:val="00480BBA"/>
    <w:rsid w:val="00480BD9"/>
    <w:rsid w:val="004810BA"/>
    <w:rsid w:val="004810D4"/>
    <w:rsid w:val="00481454"/>
    <w:rsid w:val="00481583"/>
    <w:rsid w:val="00481D54"/>
    <w:rsid w:val="0048213A"/>
    <w:rsid w:val="0048235C"/>
    <w:rsid w:val="004823FF"/>
    <w:rsid w:val="004824FE"/>
    <w:rsid w:val="00482E5C"/>
    <w:rsid w:val="00483769"/>
    <w:rsid w:val="0048390C"/>
    <w:rsid w:val="004839FE"/>
    <w:rsid w:val="00483C26"/>
    <w:rsid w:val="0048400A"/>
    <w:rsid w:val="004849E5"/>
    <w:rsid w:val="00484A20"/>
    <w:rsid w:val="00484DDF"/>
    <w:rsid w:val="00484EAA"/>
    <w:rsid w:val="00484F67"/>
    <w:rsid w:val="00484F9E"/>
    <w:rsid w:val="004852B8"/>
    <w:rsid w:val="004854F1"/>
    <w:rsid w:val="004858BC"/>
    <w:rsid w:val="00485CC4"/>
    <w:rsid w:val="00485E27"/>
    <w:rsid w:val="004861E9"/>
    <w:rsid w:val="004861EC"/>
    <w:rsid w:val="0048648C"/>
    <w:rsid w:val="00486C2E"/>
    <w:rsid w:val="004875C2"/>
    <w:rsid w:val="0048768B"/>
    <w:rsid w:val="00487799"/>
    <w:rsid w:val="00487D41"/>
    <w:rsid w:val="00487EE0"/>
    <w:rsid w:val="00490009"/>
    <w:rsid w:val="00490749"/>
    <w:rsid w:val="0049079B"/>
    <w:rsid w:val="00490B25"/>
    <w:rsid w:val="00490DEC"/>
    <w:rsid w:val="00491118"/>
    <w:rsid w:val="00491159"/>
    <w:rsid w:val="00491329"/>
    <w:rsid w:val="00491AD0"/>
    <w:rsid w:val="00491C4B"/>
    <w:rsid w:val="00492005"/>
    <w:rsid w:val="004921CC"/>
    <w:rsid w:val="004923F4"/>
    <w:rsid w:val="0049261F"/>
    <w:rsid w:val="00492668"/>
    <w:rsid w:val="00492B1F"/>
    <w:rsid w:val="00492BE5"/>
    <w:rsid w:val="00492D99"/>
    <w:rsid w:val="00492EEC"/>
    <w:rsid w:val="0049329E"/>
    <w:rsid w:val="004934C8"/>
    <w:rsid w:val="004934C9"/>
    <w:rsid w:val="00493D99"/>
    <w:rsid w:val="00493E5A"/>
    <w:rsid w:val="00493FC3"/>
    <w:rsid w:val="00494260"/>
    <w:rsid w:val="004942D2"/>
    <w:rsid w:val="004944EC"/>
    <w:rsid w:val="00494592"/>
    <w:rsid w:val="004947F0"/>
    <w:rsid w:val="00494807"/>
    <w:rsid w:val="00494CBA"/>
    <w:rsid w:val="00494CF8"/>
    <w:rsid w:val="00494DA3"/>
    <w:rsid w:val="00494DFF"/>
    <w:rsid w:val="00495569"/>
    <w:rsid w:val="00495625"/>
    <w:rsid w:val="004956AB"/>
    <w:rsid w:val="00495882"/>
    <w:rsid w:val="004958E8"/>
    <w:rsid w:val="00495A71"/>
    <w:rsid w:val="00496489"/>
    <w:rsid w:val="0049671E"/>
    <w:rsid w:val="00496874"/>
    <w:rsid w:val="00496935"/>
    <w:rsid w:val="004969AC"/>
    <w:rsid w:val="00496C20"/>
    <w:rsid w:val="00496EEE"/>
    <w:rsid w:val="00497531"/>
    <w:rsid w:val="0049756D"/>
    <w:rsid w:val="00497642"/>
    <w:rsid w:val="0049793F"/>
    <w:rsid w:val="00497AFC"/>
    <w:rsid w:val="00497F8D"/>
    <w:rsid w:val="004A00B7"/>
    <w:rsid w:val="004A050B"/>
    <w:rsid w:val="004A05F1"/>
    <w:rsid w:val="004A0699"/>
    <w:rsid w:val="004A07A2"/>
    <w:rsid w:val="004A0BC3"/>
    <w:rsid w:val="004A0C40"/>
    <w:rsid w:val="004A0D79"/>
    <w:rsid w:val="004A0DF0"/>
    <w:rsid w:val="004A0E98"/>
    <w:rsid w:val="004A100A"/>
    <w:rsid w:val="004A140B"/>
    <w:rsid w:val="004A1D5B"/>
    <w:rsid w:val="004A2049"/>
    <w:rsid w:val="004A20DB"/>
    <w:rsid w:val="004A2103"/>
    <w:rsid w:val="004A2381"/>
    <w:rsid w:val="004A2B60"/>
    <w:rsid w:val="004A2E12"/>
    <w:rsid w:val="004A354F"/>
    <w:rsid w:val="004A37DB"/>
    <w:rsid w:val="004A3D7B"/>
    <w:rsid w:val="004A3FBB"/>
    <w:rsid w:val="004A40E3"/>
    <w:rsid w:val="004A4562"/>
    <w:rsid w:val="004A473A"/>
    <w:rsid w:val="004A488C"/>
    <w:rsid w:val="004A4928"/>
    <w:rsid w:val="004A4EF8"/>
    <w:rsid w:val="004A4F55"/>
    <w:rsid w:val="004A51AE"/>
    <w:rsid w:val="004A5203"/>
    <w:rsid w:val="004A52D3"/>
    <w:rsid w:val="004A558A"/>
    <w:rsid w:val="004A587F"/>
    <w:rsid w:val="004A598A"/>
    <w:rsid w:val="004A5DA1"/>
    <w:rsid w:val="004A5F96"/>
    <w:rsid w:val="004A6054"/>
    <w:rsid w:val="004A67C2"/>
    <w:rsid w:val="004A6880"/>
    <w:rsid w:val="004A68D0"/>
    <w:rsid w:val="004A6920"/>
    <w:rsid w:val="004A6A17"/>
    <w:rsid w:val="004A6A7A"/>
    <w:rsid w:val="004A6D4C"/>
    <w:rsid w:val="004A6E35"/>
    <w:rsid w:val="004A70BF"/>
    <w:rsid w:val="004A73CE"/>
    <w:rsid w:val="004A7401"/>
    <w:rsid w:val="004A7877"/>
    <w:rsid w:val="004A791D"/>
    <w:rsid w:val="004A79A7"/>
    <w:rsid w:val="004A7BF1"/>
    <w:rsid w:val="004A7D2F"/>
    <w:rsid w:val="004A7DF1"/>
    <w:rsid w:val="004A7F9C"/>
    <w:rsid w:val="004B028B"/>
    <w:rsid w:val="004B052D"/>
    <w:rsid w:val="004B06A8"/>
    <w:rsid w:val="004B079A"/>
    <w:rsid w:val="004B0A2C"/>
    <w:rsid w:val="004B0A33"/>
    <w:rsid w:val="004B0E52"/>
    <w:rsid w:val="004B0E89"/>
    <w:rsid w:val="004B0ECA"/>
    <w:rsid w:val="004B100E"/>
    <w:rsid w:val="004B1173"/>
    <w:rsid w:val="004B1370"/>
    <w:rsid w:val="004B13C8"/>
    <w:rsid w:val="004B1DF0"/>
    <w:rsid w:val="004B2179"/>
    <w:rsid w:val="004B223B"/>
    <w:rsid w:val="004B2A28"/>
    <w:rsid w:val="004B2AB0"/>
    <w:rsid w:val="004B2AC2"/>
    <w:rsid w:val="004B2D25"/>
    <w:rsid w:val="004B2F86"/>
    <w:rsid w:val="004B2F90"/>
    <w:rsid w:val="004B30EA"/>
    <w:rsid w:val="004B3432"/>
    <w:rsid w:val="004B349D"/>
    <w:rsid w:val="004B36CD"/>
    <w:rsid w:val="004B36E3"/>
    <w:rsid w:val="004B38E5"/>
    <w:rsid w:val="004B39AA"/>
    <w:rsid w:val="004B3A4F"/>
    <w:rsid w:val="004B3B8A"/>
    <w:rsid w:val="004B4557"/>
    <w:rsid w:val="004B471C"/>
    <w:rsid w:val="004B5320"/>
    <w:rsid w:val="004B5686"/>
    <w:rsid w:val="004B57BA"/>
    <w:rsid w:val="004B5AF1"/>
    <w:rsid w:val="004B5CAF"/>
    <w:rsid w:val="004B5EDA"/>
    <w:rsid w:val="004B613C"/>
    <w:rsid w:val="004B619F"/>
    <w:rsid w:val="004B6780"/>
    <w:rsid w:val="004B6AF4"/>
    <w:rsid w:val="004B6C29"/>
    <w:rsid w:val="004B6F36"/>
    <w:rsid w:val="004B7205"/>
    <w:rsid w:val="004B725A"/>
    <w:rsid w:val="004B7315"/>
    <w:rsid w:val="004B7C28"/>
    <w:rsid w:val="004B7C72"/>
    <w:rsid w:val="004B7F00"/>
    <w:rsid w:val="004B7FEF"/>
    <w:rsid w:val="004C01CA"/>
    <w:rsid w:val="004C0402"/>
    <w:rsid w:val="004C0507"/>
    <w:rsid w:val="004C082B"/>
    <w:rsid w:val="004C09DD"/>
    <w:rsid w:val="004C0B56"/>
    <w:rsid w:val="004C10B5"/>
    <w:rsid w:val="004C1440"/>
    <w:rsid w:val="004C14C2"/>
    <w:rsid w:val="004C1511"/>
    <w:rsid w:val="004C1B11"/>
    <w:rsid w:val="004C1C1E"/>
    <w:rsid w:val="004C1C61"/>
    <w:rsid w:val="004C1EB8"/>
    <w:rsid w:val="004C2060"/>
    <w:rsid w:val="004C20A2"/>
    <w:rsid w:val="004C235C"/>
    <w:rsid w:val="004C2425"/>
    <w:rsid w:val="004C2A4F"/>
    <w:rsid w:val="004C2D18"/>
    <w:rsid w:val="004C2E1A"/>
    <w:rsid w:val="004C2E9F"/>
    <w:rsid w:val="004C303D"/>
    <w:rsid w:val="004C342B"/>
    <w:rsid w:val="004C343F"/>
    <w:rsid w:val="004C35F4"/>
    <w:rsid w:val="004C378E"/>
    <w:rsid w:val="004C39AF"/>
    <w:rsid w:val="004C3B2B"/>
    <w:rsid w:val="004C3B95"/>
    <w:rsid w:val="004C3C86"/>
    <w:rsid w:val="004C4C90"/>
    <w:rsid w:val="004C4C9D"/>
    <w:rsid w:val="004C4E1A"/>
    <w:rsid w:val="004C4E7F"/>
    <w:rsid w:val="004C5637"/>
    <w:rsid w:val="004C5790"/>
    <w:rsid w:val="004C5A1D"/>
    <w:rsid w:val="004C5B35"/>
    <w:rsid w:val="004C6635"/>
    <w:rsid w:val="004C67EC"/>
    <w:rsid w:val="004C6B05"/>
    <w:rsid w:val="004C6C1C"/>
    <w:rsid w:val="004C6DB2"/>
    <w:rsid w:val="004C6E66"/>
    <w:rsid w:val="004C6F6B"/>
    <w:rsid w:val="004C7049"/>
    <w:rsid w:val="004C70B1"/>
    <w:rsid w:val="004C7127"/>
    <w:rsid w:val="004C74BB"/>
    <w:rsid w:val="004C7BC4"/>
    <w:rsid w:val="004D009E"/>
    <w:rsid w:val="004D011D"/>
    <w:rsid w:val="004D03D9"/>
    <w:rsid w:val="004D03FC"/>
    <w:rsid w:val="004D03FF"/>
    <w:rsid w:val="004D0459"/>
    <w:rsid w:val="004D079F"/>
    <w:rsid w:val="004D0892"/>
    <w:rsid w:val="004D0978"/>
    <w:rsid w:val="004D09BE"/>
    <w:rsid w:val="004D0C3E"/>
    <w:rsid w:val="004D0F09"/>
    <w:rsid w:val="004D1345"/>
    <w:rsid w:val="004D1612"/>
    <w:rsid w:val="004D16A1"/>
    <w:rsid w:val="004D178D"/>
    <w:rsid w:val="004D266F"/>
    <w:rsid w:val="004D2B17"/>
    <w:rsid w:val="004D2E86"/>
    <w:rsid w:val="004D2FB5"/>
    <w:rsid w:val="004D30BD"/>
    <w:rsid w:val="004D315C"/>
    <w:rsid w:val="004D3263"/>
    <w:rsid w:val="004D37D4"/>
    <w:rsid w:val="004D3915"/>
    <w:rsid w:val="004D3C86"/>
    <w:rsid w:val="004D3FEE"/>
    <w:rsid w:val="004D3FF2"/>
    <w:rsid w:val="004D4116"/>
    <w:rsid w:val="004D4862"/>
    <w:rsid w:val="004D4AA0"/>
    <w:rsid w:val="004D4C82"/>
    <w:rsid w:val="004D4D4E"/>
    <w:rsid w:val="004D4E71"/>
    <w:rsid w:val="004D5D11"/>
    <w:rsid w:val="004D6B1B"/>
    <w:rsid w:val="004D6D70"/>
    <w:rsid w:val="004D6E35"/>
    <w:rsid w:val="004D6ED2"/>
    <w:rsid w:val="004D71EE"/>
    <w:rsid w:val="004D72DD"/>
    <w:rsid w:val="004D731C"/>
    <w:rsid w:val="004D74EE"/>
    <w:rsid w:val="004E074E"/>
    <w:rsid w:val="004E079C"/>
    <w:rsid w:val="004E0AB2"/>
    <w:rsid w:val="004E178A"/>
    <w:rsid w:val="004E18F0"/>
    <w:rsid w:val="004E1AFF"/>
    <w:rsid w:val="004E1EAB"/>
    <w:rsid w:val="004E20C3"/>
    <w:rsid w:val="004E2146"/>
    <w:rsid w:val="004E233B"/>
    <w:rsid w:val="004E2508"/>
    <w:rsid w:val="004E2B0B"/>
    <w:rsid w:val="004E2C80"/>
    <w:rsid w:val="004E2CF8"/>
    <w:rsid w:val="004E2F9A"/>
    <w:rsid w:val="004E310F"/>
    <w:rsid w:val="004E338D"/>
    <w:rsid w:val="004E365E"/>
    <w:rsid w:val="004E38BF"/>
    <w:rsid w:val="004E39CB"/>
    <w:rsid w:val="004E39E9"/>
    <w:rsid w:val="004E3D60"/>
    <w:rsid w:val="004E4680"/>
    <w:rsid w:val="004E4822"/>
    <w:rsid w:val="004E49F9"/>
    <w:rsid w:val="004E4A69"/>
    <w:rsid w:val="004E4B2B"/>
    <w:rsid w:val="004E4D95"/>
    <w:rsid w:val="004E4EFF"/>
    <w:rsid w:val="004E4F30"/>
    <w:rsid w:val="004E4F33"/>
    <w:rsid w:val="004E5334"/>
    <w:rsid w:val="004E54FF"/>
    <w:rsid w:val="004E563D"/>
    <w:rsid w:val="004E56DC"/>
    <w:rsid w:val="004E5713"/>
    <w:rsid w:val="004E57E4"/>
    <w:rsid w:val="004E58D2"/>
    <w:rsid w:val="004E58D9"/>
    <w:rsid w:val="004E5BCE"/>
    <w:rsid w:val="004E5F96"/>
    <w:rsid w:val="004E66A9"/>
    <w:rsid w:val="004E66BC"/>
    <w:rsid w:val="004E6814"/>
    <w:rsid w:val="004E6C9E"/>
    <w:rsid w:val="004E6D0C"/>
    <w:rsid w:val="004E7431"/>
    <w:rsid w:val="004E756B"/>
    <w:rsid w:val="004E79F6"/>
    <w:rsid w:val="004E7A8C"/>
    <w:rsid w:val="004E7E5B"/>
    <w:rsid w:val="004F02E6"/>
    <w:rsid w:val="004F04C4"/>
    <w:rsid w:val="004F056A"/>
    <w:rsid w:val="004F0579"/>
    <w:rsid w:val="004F05A9"/>
    <w:rsid w:val="004F077C"/>
    <w:rsid w:val="004F0933"/>
    <w:rsid w:val="004F094A"/>
    <w:rsid w:val="004F098A"/>
    <w:rsid w:val="004F0D24"/>
    <w:rsid w:val="004F1369"/>
    <w:rsid w:val="004F13C5"/>
    <w:rsid w:val="004F16F6"/>
    <w:rsid w:val="004F18A2"/>
    <w:rsid w:val="004F199E"/>
    <w:rsid w:val="004F1E99"/>
    <w:rsid w:val="004F2197"/>
    <w:rsid w:val="004F21F0"/>
    <w:rsid w:val="004F2216"/>
    <w:rsid w:val="004F2260"/>
    <w:rsid w:val="004F2729"/>
    <w:rsid w:val="004F2763"/>
    <w:rsid w:val="004F2974"/>
    <w:rsid w:val="004F2F31"/>
    <w:rsid w:val="004F311C"/>
    <w:rsid w:val="004F3220"/>
    <w:rsid w:val="004F3337"/>
    <w:rsid w:val="004F35F4"/>
    <w:rsid w:val="004F37AF"/>
    <w:rsid w:val="004F38E8"/>
    <w:rsid w:val="004F3AAD"/>
    <w:rsid w:val="004F3AD6"/>
    <w:rsid w:val="004F3BAD"/>
    <w:rsid w:val="004F3F4A"/>
    <w:rsid w:val="004F3FF1"/>
    <w:rsid w:val="004F456B"/>
    <w:rsid w:val="004F461A"/>
    <w:rsid w:val="004F4714"/>
    <w:rsid w:val="004F47AF"/>
    <w:rsid w:val="004F4A41"/>
    <w:rsid w:val="004F4B01"/>
    <w:rsid w:val="004F4F7F"/>
    <w:rsid w:val="004F506C"/>
    <w:rsid w:val="004F5360"/>
    <w:rsid w:val="004F575D"/>
    <w:rsid w:val="004F58B0"/>
    <w:rsid w:val="004F5AFB"/>
    <w:rsid w:val="004F5BDE"/>
    <w:rsid w:val="004F5C3C"/>
    <w:rsid w:val="004F5D66"/>
    <w:rsid w:val="004F5DBE"/>
    <w:rsid w:val="004F62B6"/>
    <w:rsid w:val="004F62C1"/>
    <w:rsid w:val="004F648C"/>
    <w:rsid w:val="004F6683"/>
    <w:rsid w:val="004F6917"/>
    <w:rsid w:val="004F6B5F"/>
    <w:rsid w:val="004F6F46"/>
    <w:rsid w:val="004F73C8"/>
    <w:rsid w:val="004F76F0"/>
    <w:rsid w:val="004F7788"/>
    <w:rsid w:val="004F79BC"/>
    <w:rsid w:val="004F7D78"/>
    <w:rsid w:val="004F7DAF"/>
    <w:rsid w:val="004F7F05"/>
    <w:rsid w:val="00500051"/>
    <w:rsid w:val="005001CB"/>
    <w:rsid w:val="00500474"/>
    <w:rsid w:val="005006BC"/>
    <w:rsid w:val="005007B2"/>
    <w:rsid w:val="005007BF"/>
    <w:rsid w:val="005007E7"/>
    <w:rsid w:val="00500A03"/>
    <w:rsid w:val="00500C1F"/>
    <w:rsid w:val="00500C69"/>
    <w:rsid w:val="00500D1C"/>
    <w:rsid w:val="00500DA2"/>
    <w:rsid w:val="00500E3C"/>
    <w:rsid w:val="0050114B"/>
    <w:rsid w:val="00501367"/>
    <w:rsid w:val="0050154F"/>
    <w:rsid w:val="00501947"/>
    <w:rsid w:val="00501BDD"/>
    <w:rsid w:val="00501D54"/>
    <w:rsid w:val="005020B4"/>
    <w:rsid w:val="0050213F"/>
    <w:rsid w:val="005022E0"/>
    <w:rsid w:val="00502373"/>
    <w:rsid w:val="00502420"/>
    <w:rsid w:val="00502616"/>
    <w:rsid w:val="005026AD"/>
    <w:rsid w:val="00502731"/>
    <w:rsid w:val="0050291E"/>
    <w:rsid w:val="00502A08"/>
    <w:rsid w:val="00502D7E"/>
    <w:rsid w:val="00502DC2"/>
    <w:rsid w:val="0050334A"/>
    <w:rsid w:val="005033FB"/>
    <w:rsid w:val="005035A4"/>
    <w:rsid w:val="005035C4"/>
    <w:rsid w:val="00503624"/>
    <w:rsid w:val="00503648"/>
    <w:rsid w:val="00503828"/>
    <w:rsid w:val="00503983"/>
    <w:rsid w:val="00503C06"/>
    <w:rsid w:val="00504295"/>
    <w:rsid w:val="00504312"/>
    <w:rsid w:val="00504A61"/>
    <w:rsid w:val="00504ADF"/>
    <w:rsid w:val="00504AE2"/>
    <w:rsid w:val="00504D41"/>
    <w:rsid w:val="00504F22"/>
    <w:rsid w:val="00505339"/>
    <w:rsid w:val="00505535"/>
    <w:rsid w:val="00505644"/>
    <w:rsid w:val="00505780"/>
    <w:rsid w:val="00505A52"/>
    <w:rsid w:val="00505E84"/>
    <w:rsid w:val="005060C1"/>
    <w:rsid w:val="0050657B"/>
    <w:rsid w:val="00506621"/>
    <w:rsid w:val="0050664B"/>
    <w:rsid w:val="00506659"/>
    <w:rsid w:val="00506744"/>
    <w:rsid w:val="00506808"/>
    <w:rsid w:val="005069E9"/>
    <w:rsid w:val="00506CC6"/>
    <w:rsid w:val="0050703C"/>
    <w:rsid w:val="00507B29"/>
    <w:rsid w:val="00507E52"/>
    <w:rsid w:val="00507ECF"/>
    <w:rsid w:val="00507F71"/>
    <w:rsid w:val="00510095"/>
    <w:rsid w:val="005100BB"/>
    <w:rsid w:val="00510167"/>
    <w:rsid w:val="005101F9"/>
    <w:rsid w:val="0051029A"/>
    <w:rsid w:val="005102A0"/>
    <w:rsid w:val="005104BA"/>
    <w:rsid w:val="005107F3"/>
    <w:rsid w:val="00510A59"/>
    <w:rsid w:val="00510CF4"/>
    <w:rsid w:val="00510E9E"/>
    <w:rsid w:val="00511767"/>
    <w:rsid w:val="005117FE"/>
    <w:rsid w:val="005119A5"/>
    <w:rsid w:val="00512160"/>
    <w:rsid w:val="005124C2"/>
    <w:rsid w:val="005128E5"/>
    <w:rsid w:val="005128EC"/>
    <w:rsid w:val="00512A91"/>
    <w:rsid w:val="00512B8B"/>
    <w:rsid w:val="00512E57"/>
    <w:rsid w:val="00512EA5"/>
    <w:rsid w:val="00512ECB"/>
    <w:rsid w:val="00512FFA"/>
    <w:rsid w:val="005130E8"/>
    <w:rsid w:val="00513194"/>
    <w:rsid w:val="005137A9"/>
    <w:rsid w:val="00514060"/>
    <w:rsid w:val="005144A8"/>
    <w:rsid w:val="00514590"/>
    <w:rsid w:val="00514A5D"/>
    <w:rsid w:val="00514DD9"/>
    <w:rsid w:val="005150E1"/>
    <w:rsid w:val="00515207"/>
    <w:rsid w:val="00515215"/>
    <w:rsid w:val="00515231"/>
    <w:rsid w:val="005152AF"/>
    <w:rsid w:val="00515451"/>
    <w:rsid w:val="005154D3"/>
    <w:rsid w:val="0051590C"/>
    <w:rsid w:val="00515928"/>
    <w:rsid w:val="00515ADE"/>
    <w:rsid w:val="00515DB7"/>
    <w:rsid w:val="00515E08"/>
    <w:rsid w:val="005163E6"/>
    <w:rsid w:val="0051658A"/>
    <w:rsid w:val="00516923"/>
    <w:rsid w:val="005169C4"/>
    <w:rsid w:val="005169FF"/>
    <w:rsid w:val="00516B6A"/>
    <w:rsid w:val="00516BC0"/>
    <w:rsid w:val="00516C65"/>
    <w:rsid w:val="00516CDC"/>
    <w:rsid w:val="00516EA2"/>
    <w:rsid w:val="00516FFB"/>
    <w:rsid w:val="005171A7"/>
    <w:rsid w:val="005171AB"/>
    <w:rsid w:val="0051761E"/>
    <w:rsid w:val="00517A85"/>
    <w:rsid w:val="00517BB7"/>
    <w:rsid w:val="00517D49"/>
    <w:rsid w:val="00517E3A"/>
    <w:rsid w:val="00517E5E"/>
    <w:rsid w:val="00520476"/>
    <w:rsid w:val="005208EB"/>
    <w:rsid w:val="00520939"/>
    <w:rsid w:val="005209A1"/>
    <w:rsid w:val="00520E21"/>
    <w:rsid w:val="00520EB0"/>
    <w:rsid w:val="0052117D"/>
    <w:rsid w:val="005212B5"/>
    <w:rsid w:val="005219C4"/>
    <w:rsid w:val="00521BD7"/>
    <w:rsid w:val="00521D04"/>
    <w:rsid w:val="0052211A"/>
    <w:rsid w:val="0052218F"/>
    <w:rsid w:val="0052223D"/>
    <w:rsid w:val="00522262"/>
    <w:rsid w:val="005222AC"/>
    <w:rsid w:val="005223D6"/>
    <w:rsid w:val="00522E7B"/>
    <w:rsid w:val="005232C0"/>
    <w:rsid w:val="005232CC"/>
    <w:rsid w:val="005233B5"/>
    <w:rsid w:val="005234BA"/>
    <w:rsid w:val="00523640"/>
    <w:rsid w:val="00523BA0"/>
    <w:rsid w:val="00523CCB"/>
    <w:rsid w:val="00523E08"/>
    <w:rsid w:val="00523F32"/>
    <w:rsid w:val="00524022"/>
    <w:rsid w:val="00524377"/>
    <w:rsid w:val="00524414"/>
    <w:rsid w:val="005244DE"/>
    <w:rsid w:val="00524882"/>
    <w:rsid w:val="005248FD"/>
    <w:rsid w:val="00525046"/>
    <w:rsid w:val="00525258"/>
    <w:rsid w:val="00525467"/>
    <w:rsid w:val="0052559D"/>
    <w:rsid w:val="00525DA5"/>
    <w:rsid w:val="00525ED9"/>
    <w:rsid w:val="00526121"/>
    <w:rsid w:val="0052629F"/>
    <w:rsid w:val="005262BE"/>
    <w:rsid w:val="005264ED"/>
    <w:rsid w:val="00526E4F"/>
    <w:rsid w:val="00527120"/>
    <w:rsid w:val="0052733A"/>
    <w:rsid w:val="00527353"/>
    <w:rsid w:val="0052759E"/>
    <w:rsid w:val="005276AF"/>
    <w:rsid w:val="00527B27"/>
    <w:rsid w:val="00527D37"/>
    <w:rsid w:val="00527F0D"/>
    <w:rsid w:val="00530178"/>
    <w:rsid w:val="0053053C"/>
    <w:rsid w:val="00530816"/>
    <w:rsid w:val="0053090D"/>
    <w:rsid w:val="00530AE1"/>
    <w:rsid w:val="00530F4F"/>
    <w:rsid w:val="005315F9"/>
    <w:rsid w:val="00531CA1"/>
    <w:rsid w:val="00531E26"/>
    <w:rsid w:val="00532088"/>
    <w:rsid w:val="005324E6"/>
    <w:rsid w:val="0053260A"/>
    <w:rsid w:val="0053261E"/>
    <w:rsid w:val="00532C53"/>
    <w:rsid w:val="00532D83"/>
    <w:rsid w:val="00532E9B"/>
    <w:rsid w:val="00533456"/>
    <w:rsid w:val="00533524"/>
    <w:rsid w:val="00533854"/>
    <w:rsid w:val="00533C68"/>
    <w:rsid w:val="005341D7"/>
    <w:rsid w:val="00534910"/>
    <w:rsid w:val="00535255"/>
    <w:rsid w:val="005353D2"/>
    <w:rsid w:val="005354A7"/>
    <w:rsid w:val="0053582A"/>
    <w:rsid w:val="0053584C"/>
    <w:rsid w:val="0053584D"/>
    <w:rsid w:val="005358BC"/>
    <w:rsid w:val="005362F9"/>
    <w:rsid w:val="00536314"/>
    <w:rsid w:val="005364A0"/>
    <w:rsid w:val="00536601"/>
    <w:rsid w:val="00536709"/>
    <w:rsid w:val="00536FCE"/>
    <w:rsid w:val="00537195"/>
    <w:rsid w:val="005374FF"/>
    <w:rsid w:val="00537725"/>
    <w:rsid w:val="00537C25"/>
    <w:rsid w:val="00537D8D"/>
    <w:rsid w:val="005400A7"/>
    <w:rsid w:val="00540326"/>
    <w:rsid w:val="00540483"/>
    <w:rsid w:val="0054052A"/>
    <w:rsid w:val="005409D9"/>
    <w:rsid w:val="00540AF7"/>
    <w:rsid w:val="00540BC0"/>
    <w:rsid w:val="00540E20"/>
    <w:rsid w:val="005410CF"/>
    <w:rsid w:val="0054126B"/>
    <w:rsid w:val="00541395"/>
    <w:rsid w:val="00541557"/>
    <w:rsid w:val="005415DC"/>
    <w:rsid w:val="00541BDF"/>
    <w:rsid w:val="00541D19"/>
    <w:rsid w:val="00541E5A"/>
    <w:rsid w:val="00542407"/>
    <w:rsid w:val="00542777"/>
    <w:rsid w:val="00542A3C"/>
    <w:rsid w:val="00542BE8"/>
    <w:rsid w:val="00542C4D"/>
    <w:rsid w:val="0054323A"/>
    <w:rsid w:val="00543938"/>
    <w:rsid w:val="00543BCB"/>
    <w:rsid w:val="005448FC"/>
    <w:rsid w:val="00544ACE"/>
    <w:rsid w:val="00544CD1"/>
    <w:rsid w:val="00544CF0"/>
    <w:rsid w:val="00544D3E"/>
    <w:rsid w:val="00544F0A"/>
    <w:rsid w:val="005450DC"/>
    <w:rsid w:val="00545A48"/>
    <w:rsid w:val="00545BDC"/>
    <w:rsid w:val="00545D42"/>
    <w:rsid w:val="00545D8E"/>
    <w:rsid w:val="00545DD1"/>
    <w:rsid w:val="00545EE9"/>
    <w:rsid w:val="00546162"/>
    <w:rsid w:val="0054624B"/>
    <w:rsid w:val="005463C8"/>
    <w:rsid w:val="005464BA"/>
    <w:rsid w:val="0054667C"/>
    <w:rsid w:val="00546757"/>
    <w:rsid w:val="00546855"/>
    <w:rsid w:val="00546AB2"/>
    <w:rsid w:val="00546CFE"/>
    <w:rsid w:val="00546DC3"/>
    <w:rsid w:val="00547011"/>
    <w:rsid w:val="00547067"/>
    <w:rsid w:val="0054726C"/>
    <w:rsid w:val="005472C3"/>
    <w:rsid w:val="0054785C"/>
    <w:rsid w:val="00547A82"/>
    <w:rsid w:val="00547B12"/>
    <w:rsid w:val="00547BCC"/>
    <w:rsid w:val="00547E1A"/>
    <w:rsid w:val="00550281"/>
    <w:rsid w:val="0055040E"/>
    <w:rsid w:val="00550805"/>
    <w:rsid w:val="00550AEB"/>
    <w:rsid w:val="00550C79"/>
    <w:rsid w:val="00550ED5"/>
    <w:rsid w:val="005510EA"/>
    <w:rsid w:val="0055120C"/>
    <w:rsid w:val="00551263"/>
    <w:rsid w:val="00551C1B"/>
    <w:rsid w:val="00552160"/>
    <w:rsid w:val="0055223A"/>
    <w:rsid w:val="00552D32"/>
    <w:rsid w:val="00553112"/>
    <w:rsid w:val="00553170"/>
    <w:rsid w:val="0055326B"/>
    <w:rsid w:val="005539F1"/>
    <w:rsid w:val="00553B87"/>
    <w:rsid w:val="00553B93"/>
    <w:rsid w:val="00553E34"/>
    <w:rsid w:val="00554066"/>
    <w:rsid w:val="00554BC2"/>
    <w:rsid w:val="00554DC9"/>
    <w:rsid w:val="00554FB2"/>
    <w:rsid w:val="0055518C"/>
    <w:rsid w:val="00555434"/>
    <w:rsid w:val="005559BB"/>
    <w:rsid w:val="00555C90"/>
    <w:rsid w:val="00555F63"/>
    <w:rsid w:val="00555F71"/>
    <w:rsid w:val="00555FF3"/>
    <w:rsid w:val="005561E1"/>
    <w:rsid w:val="0055639A"/>
    <w:rsid w:val="005564B0"/>
    <w:rsid w:val="00556799"/>
    <w:rsid w:val="00556DE4"/>
    <w:rsid w:val="00556E2C"/>
    <w:rsid w:val="00556F23"/>
    <w:rsid w:val="00557086"/>
    <w:rsid w:val="005570D1"/>
    <w:rsid w:val="0055721E"/>
    <w:rsid w:val="0055728B"/>
    <w:rsid w:val="005574A0"/>
    <w:rsid w:val="005576DD"/>
    <w:rsid w:val="0056016C"/>
    <w:rsid w:val="00560185"/>
    <w:rsid w:val="005601B9"/>
    <w:rsid w:val="005603FE"/>
    <w:rsid w:val="005605C2"/>
    <w:rsid w:val="005608A2"/>
    <w:rsid w:val="00560925"/>
    <w:rsid w:val="005609CA"/>
    <w:rsid w:val="005610FA"/>
    <w:rsid w:val="0056117A"/>
    <w:rsid w:val="005613BD"/>
    <w:rsid w:val="0056144D"/>
    <w:rsid w:val="00561773"/>
    <w:rsid w:val="00561FBE"/>
    <w:rsid w:val="0056210A"/>
    <w:rsid w:val="005623F8"/>
    <w:rsid w:val="00562465"/>
    <w:rsid w:val="0056271A"/>
    <w:rsid w:val="00562E17"/>
    <w:rsid w:val="00562E1C"/>
    <w:rsid w:val="00562FFC"/>
    <w:rsid w:val="0056318F"/>
    <w:rsid w:val="00563366"/>
    <w:rsid w:val="00563AFF"/>
    <w:rsid w:val="00563B5C"/>
    <w:rsid w:val="00563B92"/>
    <w:rsid w:val="00563C45"/>
    <w:rsid w:val="00563CE6"/>
    <w:rsid w:val="00563D20"/>
    <w:rsid w:val="00564162"/>
    <w:rsid w:val="005641D3"/>
    <w:rsid w:val="005644AE"/>
    <w:rsid w:val="00564788"/>
    <w:rsid w:val="005648E1"/>
    <w:rsid w:val="005654C0"/>
    <w:rsid w:val="005658E6"/>
    <w:rsid w:val="0056593B"/>
    <w:rsid w:val="00565A19"/>
    <w:rsid w:val="005664CA"/>
    <w:rsid w:val="005675BC"/>
    <w:rsid w:val="00567723"/>
    <w:rsid w:val="0056791B"/>
    <w:rsid w:val="00567AA7"/>
    <w:rsid w:val="00567AC5"/>
    <w:rsid w:val="00567C85"/>
    <w:rsid w:val="00567C9E"/>
    <w:rsid w:val="00567CA6"/>
    <w:rsid w:val="005702C3"/>
    <w:rsid w:val="00570367"/>
    <w:rsid w:val="00570679"/>
    <w:rsid w:val="00570960"/>
    <w:rsid w:val="00570B52"/>
    <w:rsid w:val="00570D8A"/>
    <w:rsid w:val="00570E0A"/>
    <w:rsid w:val="00570F26"/>
    <w:rsid w:val="00571097"/>
    <w:rsid w:val="0057118E"/>
    <w:rsid w:val="00571217"/>
    <w:rsid w:val="00571246"/>
    <w:rsid w:val="00571A49"/>
    <w:rsid w:val="00571D4A"/>
    <w:rsid w:val="0057297C"/>
    <w:rsid w:val="00572E56"/>
    <w:rsid w:val="0057307C"/>
    <w:rsid w:val="005739F6"/>
    <w:rsid w:val="00573D35"/>
    <w:rsid w:val="00573D88"/>
    <w:rsid w:val="005742DA"/>
    <w:rsid w:val="005746F9"/>
    <w:rsid w:val="00574B85"/>
    <w:rsid w:val="00574CFC"/>
    <w:rsid w:val="00574DE3"/>
    <w:rsid w:val="00575173"/>
    <w:rsid w:val="00575B75"/>
    <w:rsid w:val="00575C4E"/>
    <w:rsid w:val="005764B6"/>
    <w:rsid w:val="00576852"/>
    <w:rsid w:val="00576D21"/>
    <w:rsid w:val="00576DC8"/>
    <w:rsid w:val="00577062"/>
    <w:rsid w:val="005770C3"/>
    <w:rsid w:val="005771BC"/>
    <w:rsid w:val="00577704"/>
    <w:rsid w:val="00577770"/>
    <w:rsid w:val="00577B74"/>
    <w:rsid w:val="00577EFB"/>
    <w:rsid w:val="005801BF"/>
    <w:rsid w:val="005801F4"/>
    <w:rsid w:val="005804D9"/>
    <w:rsid w:val="00580500"/>
    <w:rsid w:val="00580573"/>
    <w:rsid w:val="00580A0A"/>
    <w:rsid w:val="00580C82"/>
    <w:rsid w:val="005811C4"/>
    <w:rsid w:val="00581248"/>
    <w:rsid w:val="00581669"/>
    <w:rsid w:val="00581A85"/>
    <w:rsid w:val="00581BA9"/>
    <w:rsid w:val="00581BB9"/>
    <w:rsid w:val="00581BDB"/>
    <w:rsid w:val="00581C55"/>
    <w:rsid w:val="00581C91"/>
    <w:rsid w:val="00581D01"/>
    <w:rsid w:val="00581DEA"/>
    <w:rsid w:val="0058222D"/>
    <w:rsid w:val="005829A0"/>
    <w:rsid w:val="00582A08"/>
    <w:rsid w:val="00582C70"/>
    <w:rsid w:val="00582D4B"/>
    <w:rsid w:val="00582D8A"/>
    <w:rsid w:val="00582D98"/>
    <w:rsid w:val="00582FB2"/>
    <w:rsid w:val="00583060"/>
    <w:rsid w:val="00583883"/>
    <w:rsid w:val="00584055"/>
    <w:rsid w:val="00584156"/>
    <w:rsid w:val="0058482C"/>
    <w:rsid w:val="00584AC9"/>
    <w:rsid w:val="00585362"/>
    <w:rsid w:val="005853C9"/>
    <w:rsid w:val="0058574D"/>
    <w:rsid w:val="0058578B"/>
    <w:rsid w:val="005857E9"/>
    <w:rsid w:val="00585AAA"/>
    <w:rsid w:val="00585BF6"/>
    <w:rsid w:val="00585D18"/>
    <w:rsid w:val="00585E9A"/>
    <w:rsid w:val="00586056"/>
    <w:rsid w:val="00586083"/>
    <w:rsid w:val="0058620E"/>
    <w:rsid w:val="0058626A"/>
    <w:rsid w:val="00586455"/>
    <w:rsid w:val="005864DD"/>
    <w:rsid w:val="00586549"/>
    <w:rsid w:val="00586557"/>
    <w:rsid w:val="005868F8"/>
    <w:rsid w:val="00586A1D"/>
    <w:rsid w:val="00586C2A"/>
    <w:rsid w:val="00586C70"/>
    <w:rsid w:val="00587542"/>
    <w:rsid w:val="00587852"/>
    <w:rsid w:val="00587900"/>
    <w:rsid w:val="00587A68"/>
    <w:rsid w:val="00587B8A"/>
    <w:rsid w:val="00587E7B"/>
    <w:rsid w:val="0059003C"/>
    <w:rsid w:val="0059019B"/>
    <w:rsid w:val="005901D0"/>
    <w:rsid w:val="00590333"/>
    <w:rsid w:val="005907B0"/>
    <w:rsid w:val="00590888"/>
    <w:rsid w:val="00590984"/>
    <w:rsid w:val="00590AAF"/>
    <w:rsid w:val="00590CA7"/>
    <w:rsid w:val="00590E61"/>
    <w:rsid w:val="00591083"/>
    <w:rsid w:val="00591195"/>
    <w:rsid w:val="00591316"/>
    <w:rsid w:val="005913B6"/>
    <w:rsid w:val="005915A5"/>
    <w:rsid w:val="00591640"/>
    <w:rsid w:val="00591709"/>
    <w:rsid w:val="00591BE6"/>
    <w:rsid w:val="00591C24"/>
    <w:rsid w:val="00591D74"/>
    <w:rsid w:val="00592461"/>
    <w:rsid w:val="0059247B"/>
    <w:rsid w:val="005926A8"/>
    <w:rsid w:val="00592BD6"/>
    <w:rsid w:val="00592EDE"/>
    <w:rsid w:val="00593C51"/>
    <w:rsid w:val="00594446"/>
    <w:rsid w:val="00594AE6"/>
    <w:rsid w:val="00594B47"/>
    <w:rsid w:val="00594CAC"/>
    <w:rsid w:val="0059500F"/>
    <w:rsid w:val="00595328"/>
    <w:rsid w:val="0059553F"/>
    <w:rsid w:val="005956BB"/>
    <w:rsid w:val="005956DE"/>
    <w:rsid w:val="0059584D"/>
    <w:rsid w:val="00595A51"/>
    <w:rsid w:val="00595BE6"/>
    <w:rsid w:val="00595C35"/>
    <w:rsid w:val="00595D54"/>
    <w:rsid w:val="00596156"/>
    <w:rsid w:val="00596228"/>
    <w:rsid w:val="005963CC"/>
    <w:rsid w:val="005965E3"/>
    <w:rsid w:val="005966A9"/>
    <w:rsid w:val="00596758"/>
    <w:rsid w:val="00596878"/>
    <w:rsid w:val="00596881"/>
    <w:rsid w:val="005968A5"/>
    <w:rsid w:val="005969DE"/>
    <w:rsid w:val="00596C46"/>
    <w:rsid w:val="00596D9B"/>
    <w:rsid w:val="00596F4B"/>
    <w:rsid w:val="00597280"/>
    <w:rsid w:val="00597421"/>
    <w:rsid w:val="0059748E"/>
    <w:rsid w:val="005979AA"/>
    <w:rsid w:val="005979F7"/>
    <w:rsid w:val="00597BFD"/>
    <w:rsid w:val="00597CA4"/>
    <w:rsid w:val="00597E5A"/>
    <w:rsid w:val="00597E9D"/>
    <w:rsid w:val="00597ED7"/>
    <w:rsid w:val="00597FEE"/>
    <w:rsid w:val="005A00D9"/>
    <w:rsid w:val="005A02F0"/>
    <w:rsid w:val="005A057A"/>
    <w:rsid w:val="005A0731"/>
    <w:rsid w:val="005A07BA"/>
    <w:rsid w:val="005A09D8"/>
    <w:rsid w:val="005A1040"/>
    <w:rsid w:val="005A1C34"/>
    <w:rsid w:val="005A1D06"/>
    <w:rsid w:val="005A1D87"/>
    <w:rsid w:val="005A1EEF"/>
    <w:rsid w:val="005A2835"/>
    <w:rsid w:val="005A2F9A"/>
    <w:rsid w:val="005A3086"/>
    <w:rsid w:val="005A3707"/>
    <w:rsid w:val="005A38CD"/>
    <w:rsid w:val="005A40DB"/>
    <w:rsid w:val="005A415A"/>
    <w:rsid w:val="005A48C8"/>
    <w:rsid w:val="005A4948"/>
    <w:rsid w:val="005A4C72"/>
    <w:rsid w:val="005A59F0"/>
    <w:rsid w:val="005A5A63"/>
    <w:rsid w:val="005A5F15"/>
    <w:rsid w:val="005A6047"/>
    <w:rsid w:val="005A6215"/>
    <w:rsid w:val="005A65E6"/>
    <w:rsid w:val="005A68D0"/>
    <w:rsid w:val="005A6924"/>
    <w:rsid w:val="005A6EFA"/>
    <w:rsid w:val="005A73E6"/>
    <w:rsid w:val="005A7D4F"/>
    <w:rsid w:val="005B01BC"/>
    <w:rsid w:val="005B04F6"/>
    <w:rsid w:val="005B0DA0"/>
    <w:rsid w:val="005B119E"/>
    <w:rsid w:val="005B1303"/>
    <w:rsid w:val="005B14AD"/>
    <w:rsid w:val="005B1701"/>
    <w:rsid w:val="005B18E1"/>
    <w:rsid w:val="005B1C0A"/>
    <w:rsid w:val="005B1C68"/>
    <w:rsid w:val="005B1CAF"/>
    <w:rsid w:val="005B205C"/>
    <w:rsid w:val="005B211A"/>
    <w:rsid w:val="005B239E"/>
    <w:rsid w:val="005B243B"/>
    <w:rsid w:val="005B2602"/>
    <w:rsid w:val="005B2831"/>
    <w:rsid w:val="005B2E45"/>
    <w:rsid w:val="005B3241"/>
    <w:rsid w:val="005B339D"/>
    <w:rsid w:val="005B34FD"/>
    <w:rsid w:val="005B3712"/>
    <w:rsid w:val="005B385B"/>
    <w:rsid w:val="005B39AB"/>
    <w:rsid w:val="005B4179"/>
    <w:rsid w:val="005B438B"/>
    <w:rsid w:val="005B43BA"/>
    <w:rsid w:val="005B4662"/>
    <w:rsid w:val="005B46B9"/>
    <w:rsid w:val="005B48A8"/>
    <w:rsid w:val="005B4C55"/>
    <w:rsid w:val="005B4CA8"/>
    <w:rsid w:val="005B4D00"/>
    <w:rsid w:val="005B50F3"/>
    <w:rsid w:val="005B5602"/>
    <w:rsid w:val="005B561A"/>
    <w:rsid w:val="005B567B"/>
    <w:rsid w:val="005B6083"/>
    <w:rsid w:val="005B61FB"/>
    <w:rsid w:val="005B6294"/>
    <w:rsid w:val="005B6696"/>
    <w:rsid w:val="005B670A"/>
    <w:rsid w:val="005B6A7F"/>
    <w:rsid w:val="005B6DC5"/>
    <w:rsid w:val="005B6F0E"/>
    <w:rsid w:val="005B7271"/>
    <w:rsid w:val="005B7285"/>
    <w:rsid w:val="005B7A22"/>
    <w:rsid w:val="005B7D21"/>
    <w:rsid w:val="005C0522"/>
    <w:rsid w:val="005C05A5"/>
    <w:rsid w:val="005C084A"/>
    <w:rsid w:val="005C0BB3"/>
    <w:rsid w:val="005C0CDE"/>
    <w:rsid w:val="005C0D2F"/>
    <w:rsid w:val="005C0D63"/>
    <w:rsid w:val="005C0FCC"/>
    <w:rsid w:val="005C13EB"/>
    <w:rsid w:val="005C1464"/>
    <w:rsid w:val="005C14E5"/>
    <w:rsid w:val="005C16F4"/>
    <w:rsid w:val="005C18EF"/>
    <w:rsid w:val="005C1A2C"/>
    <w:rsid w:val="005C1CDE"/>
    <w:rsid w:val="005C2276"/>
    <w:rsid w:val="005C2287"/>
    <w:rsid w:val="005C23B4"/>
    <w:rsid w:val="005C25B9"/>
    <w:rsid w:val="005C278E"/>
    <w:rsid w:val="005C27CE"/>
    <w:rsid w:val="005C2993"/>
    <w:rsid w:val="005C3266"/>
    <w:rsid w:val="005C33C2"/>
    <w:rsid w:val="005C3572"/>
    <w:rsid w:val="005C37CE"/>
    <w:rsid w:val="005C400B"/>
    <w:rsid w:val="005C40FF"/>
    <w:rsid w:val="005C4265"/>
    <w:rsid w:val="005C4A93"/>
    <w:rsid w:val="005C4DD2"/>
    <w:rsid w:val="005C4EAD"/>
    <w:rsid w:val="005C5193"/>
    <w:rsid w:val="005C5818"/>
    <w:rsid w:val="005C6605"/>
    <w:rsid w:val="005C6894"/>
    <w:rsid w:val="005C6A2D"/>
    <w:rsid w:val="005C6A98"/>
    <w:rsid w:val="005C6C4B"/>
    <w:rsid w:val="005C6D2C"/>
    <w:rsid w:val="005C7094"/>
    <w:rsid w:val="005C78FB"/>
    <w:rsid w:val="005C7B00"/>
    <w:rsid w:val="005C7B70"/>
    <w:rsid w:val="005D01C4"/>
    <w:rsid w:val="005D042A"/>
    <w:rsid w:val="005D0871"/>
    <w:rsid w:val="005D097D"/>
    <w:rsid w:val="005D0AD1"/>
    <w:rsid w:val="005D0B30"/>
    <w:rsid w:val="005D109C"/>
    <w:rsid w:val="005D140E"/>
    <w:rsid w:val="005D158B"/>
    <w:rsid w:val="005D1619"/>
    <w:rsid w:val="005D16D1"/>
    <w:rsid w:val="005D19F4"/>
    <w:rsid w:val="005D1A4C"/>
    <w:rsid w:val="005D1C93"/>
    <w:rsid w:val="005D1F7D"/>
    <w:rsid w:val="005D2148"/>
    <w:rsid w:val="005D2601"/>
    <w:rsid w:val="005D2AAA"/>
    <w:rsid w:val="005D2B74"/>
    <w:rsid w:val="005D2EB6"/>
    <w:rsid w:val="005D3634"/>
    <w:rsid w:val="005D36C5"/>
    <w:rsid w:val="005D36E8"/>
    <w:rsid w:val="005D3739"/>
    <w:rsid w:val="005D3857"/>
    <w:rsid w:val="005D3958"/>
    <w:rsid w:val="005D3A56"/>
    <w:rsid w:val="005D3B69"/>
    <w:rsid w:val="005D3C6D"/>
    <w:rsid w:val="005D4140"/>
    <w:rsid w:val="005D4224"/>
    <w:rsid w:val="005D425B"/>
    <w:rsid w:val="005D4542"/>
    <w:rsid w:val="005D469B"/>
    <w:rsid w:val="005D47C2"/>
    <w:rsid w:val="005D4CF7"/>
    <w:rsid w:val="005D4F73"/>
    <w:rsid w:val="005D51AA"/>
    <w:rsid w:val="005D5597"/>
    <w:rsid w:val="005D5996"/>
    <w:rsid w:val="005D59B8"/>
    <w:rsid w:val="005D5DD6"/>
    <w:rsid w:val="005D5E02"/>
    <w:rsid w:val="005D607A"/>
    <w:rsid w:val="005D61AD"/>
    <w:rsid w:val="005D6216"/>
    <w:rsid w:val="005D645A"/>
    <w:rsid w:val="005D663D"/>
    <w:rsid w:val="005D6648"/>
    <w:rsid w:val="005D68F3"/>
    <w:rsid w:val="005D6DB7"/>
    <w:rsid w:val="005D6F3B"/>
    <w:rsid w:val="005D7283"/>
    <w:rsid w:val="005D77F1"/>
    <w:rsid w:val="005D7BB4"/>
    <w:rsid w:val="005D7C5A"/>
    <w:rsid w:val="005D7DC3"/>
    <w:rsid w:val="005E038A"/>
    <w:rsid w:val="005E049F"/>
    <w:rsid w:val="005E056F"/>
    <w:rsid w:val="005E06AC"/>
    <w:rsid w:val="005E0B8C"/>
    <w:rsid w:val="005E0BCF"/>
    <w:rsid w:val="005E0C1B"/>
    <w:rsid w:val="005E0DC3"/>
    <w:rsid w:val="005E0EE7"/>
    <w:rsid w:val="005E1220"/>
    <w:rsid w:val="005E1288"/>
    <w:rsid w:val="005E15DC"/>
    <w:rsid w:val="005E1A26"/>
    <w:rsid w:val="005E1B3F"/>
    <w:rsid w:val="005E1BB0"/>
    <w:rsid w:val="005E1C02"/>
    <w:rsid w:val="005E2110"/>
    <w:rsid w:val="005E2112"/>
    <w:rsid w:val="005E2495"/>
    <w:rsid w:val="005E2665"/>
    <w:rsid w:val="005E2675"/>
    <w:rsid w:val="005E288E"/>
    <w:rsid w:val="005E29D8"/>
    <w:rsid w:val="005E29EE"/>
    <w:rsid w:val="005E2E2D"/>
    <w:rsid w:val="005E2FC0"/>
    <w:rsid w:val="005E2FEA"/>
    <w:rsid w:val="005E3768"/>
    <w:rsid w:val="005E3EAF"/>
    <w:rsid w:val="005E407C"/>
    <w:rsid w:val="005E4237"/>
    <w:rsid w:val="005E4263"/>
    <w:rsid w:val="005E437B"/>
    <w:rsid w:val="005E57AB"/>
    <w:rsid w:val="005E5C6C"/>
    <w:rsid w:val="005E5E28"/>
    <w:rsid w:val="005E62FF"/>
    <w:rsid w:val="005E63C7"/>
    <w:rsid w:val="005E6602"/>
    <w:rsid w:val="005E673E"/>
    <w:rsid w:val="005E6B08"/>
    <w:rsid w:val="005E6B92"/>
    <w:rsid w:val="005E6BE9"/>
    <w:rsid w:val="005E6BEC"/>
    <w:rsid w:val="005E6CE9"/>
    <w:rsid w:val="005E6F92"/>
    <w:rsid w:val="005E73CA"/>
    <w:rsid w:val="005E7417"/>
    <w:rsid w:val="005E74D2"/>
    <w:rsid w:val="005E7812"/>
    <w:rsid w:val="005E7A2B"/>
    <w:rsid w:val="005F00A3"/>
    <w:rsid w:val="005F014E"/>
    <w:rsid w:val="005F03CB"/>
    <w:rsid w:val="005F040D"/>
    <w:rsid w:val="005F0634"/>
    <w:rsid w:val="005F07D0"/>
    <w:rsid w:val="005F0A5A"/>
    <w:rsid w:val="005F0A9E"/>
    <w:rsid w:val="005F1032"/>
    <w:rsid w:val="005F118A"/>
    <w:rsid w:val="005F11A4"/>
    <w:rsid w:val="005F123E"/>
    <w:rsid w:val="005F12AD"/>
    <w:rsid w:val="005F1392"/>
    <w:rsid w:val="005F1399"/>
    <w:rsid w:val="005F1429"/>
    <w:rsid w:val="005F15B3"/>
    <w:rsid w:val="005F188F"/>
    <w:rsid w:val="005F1AAD"/>
    <w:rsid w:val="005F1E8F"/>
    <w:rsid w:val="005F2003"/>
    <w:rsid w:val="005F20A7"/>
    <w:rsid w:val="005F21A8"/>
    <w:rsid w:val="005F23CB"/>
    <w:rsid w:val="005F2519"/>
    <w:rsid w:val="005F25F0"/>
    <w:rsid w:val="005F2953"/>
    <w:rsid w:val="005F2DED"/>
    <w:rsid w:val="005F301F"/>
    <w:rsid w:val="005F356D"/>
    <w:rsid w:val="005F3676"/>
    <w:rsid w:val="005F3677"/>
    <w:rsid w:val="005F3762"/>
    <w:rsid w:val="005F3C07"/>
    <w:rsid w:val="005F3EE1"/>
    <w:rsid w:val="005F3F1D"/>
    <w:rsid w:val="005F459C"/>
    <w:rsid w:val="005F45F5"/>
    <w:rsid w:val="005F46C3"/>
    <w:rsid w:val="005F46CF"/>
    <w:rsid w:val="005F4C08"/>
    <w:rsid w:val="005F5591"/>
    <w:rsid w:val="005F5632"/>
    <w:rsid w:val="005F574E"/>
    <w:rsid w:val="005F5899"/>
    <w:rsid w:val="005F5E4A"/>
    <w:rsid w:val="005F604E"/>
    <w:rsid w:val="005F652E"/>
    <w:rsid w:val="005F66AB"/>
    <w:rsid w:val="005F68E8"/>
    <w:rsid w:val="005F6BA8"/>
    <w:rsid w:val="005F6C0F"/>
    <w:rsid w:val="005F6D25"/>
    <w:rsid w:val="005F6D2E"/>
    <w:rsid w:val="005F6FF8"/>
    <w:rsid w:val="005F718B"/>
    <w:rsid w:val="005F73AD"/>
    <w:rsid w:val="005F73D6"/>
    <w:rsid w:val="005F7809"/>
    <w:rsid w:val="005F7848"/>
    <w:rsid w:val="005F7869"/>
    <w:rsid w:val="005F7B15"/>
    <w:rsid w:val="005F7D1B"/>
    <w:rsid w:val="005F7DFC"/>
    <w:rsid w:val="0060001D"/>
    <w:rsid w:val="006001FB"/>
    <w:rsid w:val="00600490"/>
    <w:rsid w:val="006004A8"/>
    <w:rsid w:val="00600893"/>
    <w:rsid w:val="00600A48"/>
    <w:rsid w:val="00600AC4"/>
    <w:rsid w:val="00600CDD"/>
    <w:rsid w:val="006011EC"/>
    <w:rsid w:val="0060124A"/>
    <w:rsid w:val="00601DF3"/>
    <w:rsid w:val="00601FA9"/>
    <w:rsid w:val="00602173"/>
    <w:rsid w:val="006022F1"/>
    <w:rsid w:val="00602396"/>
    <w:rsid w:val="006024CF"/>
    <w:rsid w:val="0060288F"/>
    <w:rsid w:val="00602B1E"/>
    <w:rsid w:val="00602BC3"/>
    <w:rsid w:val="00602D99"/>
    <w:rsid w:val="00602F26"/>
    <w:rsid w:val="0060304C"/>
    <w:rsid w:val="006032C3"/>
    <w:rsid w:val="00603320"/>
    <w:rsid w:val="0060354E"/>
    <w:rsid w:val="006037C0"/>
    <w:rsid w:val="00603A65"/>
    <w:rsid w:val="00603C01"/>
    <w:rsid w:val="00603CA9"/>
    <w:rsid w:val="00604353"/>
    <w:rsid w:val="006043A8"/>
    <w:rsid w:val="00604441"/>
    <w:rsid w:val="00604B79"/>
    <w:rsid w:val="00604C14"/>
    <w:rsid w:val="00604CBB"/>
    <w:rsid w:val="00605084"/>
    <w:rsid w:val="006050F4"/>
    <w:rsid w:val="006051D8"/>
    <w:rsid w:val="006052BC"/>
    <w:rsid w:val="006052CF"/>
    <w:rsid w:val="00605310"/>
    <w:rsid w:val="006058F0"/>
    <w:rsid w:val="00605A9F"/>
    <w:rsid w:val="00605DF5"/>
    <w:rsid w:val="00605E29"/>
    <w:rsid w:val="00605FFE"/>
    <w:rsid w:val="0060617E"/>
    <w:rsid w:val="006061CB"/>
    <w:rsid w:val="0060664A"/>
    <w:rsid w:val="00606738"/>
    <w:rsid w:val="0060691D"/>
    <w:rsid w:val="00606A3E"/>
    <w:rsid w:val="00606A52"/>
    <w:rsid w:val="00606B56"/>
    <w:rsid w:val="00607011"/>
    <w:rsid w:val="0060721D"/>
    <w:rsid w:val="00607340"/>
    <w:rsid w:val="006073A6"/>
    <w:rsid w:val="00607478"/>
    <w:rsid w:val="00607495"/>
    <w:rsid w:val="00607670"/>
    <w:rsid w:val="00610047"/>
    <w:rsid w:val="00610155"/>
    <w:rsid w:val="006105C8"/>
    <w:rsid w:val="00610728"/>
    <w:rsid w:val="00610D00"/>
    <w:rsid w:val="00610E04"/>
    <w:rsid w:val="00611172"/>
    <w:rsid w:val="006112B4"/>
    <w:rsid w:val="006113F1"/>
    <w:rsid w:val="00611422"/>
    <w:rsid w:val="00611893"/>
    <w:rsid w:val="00611A29"/>
    <w:rsid w:val="00612381"/>
    <w:rsid w:val="006123ED"/>
    <w:rsid w:val="006124F1"/>
    <w:rsid w:val="006125A8"/>
    <w:rsid w:val="006125E2"/>
    <w:rsid w:val="006127E9"/>
    <w:rsid w:val="00612973"/>
    <w:rsid w:val="00612996"/>
    <w:rsid w:val="00612B48"/>
    <w:rsid w:val="00612C9A"/>
    <w:rsid w:val="00612FE1"/>
    <w:rsid w:val="00613331"/>
    <w:rsid w:val="006133E5"/>
    <w:rsid w:val="00613AE0"/>
    <w:rsid w:val="00613BA7"/>
    <w:rsid w:val="00613D90"/>
    <w:rsid w:val="006146AC"/>
    <w:rsid w:val="0061494A"/>
    <w:rsid w:val="00614B2A"/>
    <w:rsid w:val="00615630"/>
    <w:rsid w:val="00615651"/>
    <w:rsid w:val="00615658"/>
    <w:rsid w:val="00616623"/>
    <w:rsid w:val="006167B1"/>
    <w:rsid w:val="00616A35"/>
    <w:rsid w:val="006170FE"/>
    <w:rsid w:val="006171D9"/>
    <w:rsid w:val="00617EFD"/>
    <w:rsid w:val="00617F60"/>
    <w:rsid w:val="00620281"/>
    <w:rsid w:val="0062045C"/>
    <w:rsid w:val="00620563"/>
    <w:rsid w:val="00620AE2"/>
    <w:rsid w:val="00620E32"/>
    <w:rsid w:val="00621066"/>
    <w:rsid w:val="00621151"/>
    <w:rsid w:val="0062127F"/>
    <w:rsid w:val="006215EC"/>
    <w:rsid w:val="00621787"/>
    <w:rsid w:val="0062178D"/>
    <w:rsid w:val="00621925"/>
    <w:rsid w:val="0062193D"/>
    <w:rsid w:val="00621A91"/>
    <w:rsid w:val="00621B51"/>
    <w:rsid w:val="00621F63"/>
    <w:rsid w:val="00621FBD"/>
    <w:rsid w:val="00622463"/>
    <w:rsid w:val="006225CC"/>
    <w:rsid w:val="0062286F"/>
    <w:rsid w:val="00622BD9"/>
    <w:rsid w:val="00622DB0"/>
    <w:rsid w:val="006231C1"/>
    <w:rsid w:val="006236B1"/>
    <w:rsid w:val="00623877"/>
    <w:rsid w:val="00623958"/>
    <w:rsid w:val="00623B0B"/>
    <w:rsid w:val="0062420A"/>
    <w:rsid w:val="00624219"/>
    <w:rsid w:val="006243B0"/>
    <w:rsid w:val="0062443E"/>
    <w:rsid w:val="00624B71"/>
    <w:rsid w:val="00624BB3"/>
    <w:rsid w:val="006250E0"/>
    <w:rsid w:val="0062542C"/>
    <w:rsid w:val="006255EF"/>
    <w:rsid w:val="00625652"/>
    <w:rsid w:val="00625738"/>
    <w:rsid w:val="00625792"/>
    <w:rsid w:val="006259B8"/>
    <w:rsid w:val="00625F40"/>
    <w:rsid w:val="006261BE"/>
    <w:rsid w:val="006263C2"/>
    <w:rsid w:val="00626957"/>
    <w:rsid w:val="00626A7B"/>
    <w:rsid w:val="00626C37"/>
    <w:rsid w:val="00626F86"/>
    <w:rsid w:val="00626F9D"/>
    <w:rsid w:val="006273D4"/>
    <w:rsid w:val="00627C90"/>
    <w:rsid w:val="00630222"/>
    <w:rsid w:val="00630335"/>
    <w:rsid w:val="00630B6C"/>
    <w:rsid w:val="006312C2"/>
    <w:rsid w:val="0063144C"/>
    <w:rsid w:val="0063159C"/>
    <w:rsid w:val="0063194E"/>
    <w:rsid w:val="00631BB2"/>
    <w:rsid w:val="00631F08"/>
    <w:rsid w:val="0063220F"/>
    <w:rsid w:val="0063251F"/>
    <w:rsid w:val="006328ED"/>
    <w:rsid w:val="00632C88"/>
    <w:rsid w:val="00632DEC"/>
    <w:rsid w:val="00632F18"/>
    <w:rsid w:val="00633127"/>
    <w:rsid w:val="006333F6"/>
    <w:rsid w:val="00633867"/>
    <w:rsid w:val="00633A83"/>
    <w:rsid w:val="00633B2C"/>
    <w:rsid w:val="00633FC4"/>
    <w:rsid w:val="00633FD5"/>
    <w:rsid w:val="006344D9"/>
    <w:rsid w:val="006346A0"/>
    <w:rsid w:val="0063489A"/>
    <w:rsid w:val="00634958"/>
    <w:rsid w:val="00634966"/>
    <w:rsid w:val="006349E9"/>
    <w:rsid w:val="00634AA0"/>
    <w:rsid w:val="00634ADB"/>
    <w:rsid w:val="00634B82"/>
    <w:rsid w:val="00635128"/>
    <w:rsid w:val="006353F1"/>
    <w:rsid w:val="006356BF"/>
    <w:rsid w:val="00635C99"/>
    <w:rsid w:val="00635CC7"/>
    <w:rsid w:val="00636084"/>
    <w:rsid w:val="00636617"/>
    <w:rsid w:val="0063668D"/>
    <w:rsid w:val="0063675A"/>
    <w:rsid w:val="00636B43"/>
    <w:rsid w:val="00636F3B"/>
    <w:rsid w:val="00637438"/>
    <w:rsid w:val="00637A0C"/>
    <w:rsid w:val="00640047"/>
    <w:rsid w:val="0064036E"/>
    <w:rsid w:val="006403F4"/>
    <w:rsid w:val="0064060E"/>
    <w:rsid w:val="006406F5"/>
    <w:rsid w:val="006407F9"/>
    <w:rsid w:val="00640C1F"/>
    <w:rsid w:val="00641282"/>
    <w:rsid w:val="00642080"/>
    <w:rsid w:val="0064245A"/>
    <w:rsid w:val="00642878"/>
    <w:rsid w:val="006429DB"/>
    <w:rsid w:val="00642A8C"/>
    <w:rsid w:val="00642B2A"/>
    <w:rsid w:val="00642B35"/>
    <w:rsid w:val="00642E56"/>
    <w:rsid w:val="00642F97"/>
    <w:rsid w:val="00643425"/>
    <w:rsid w:val="00643602"/>
    <w:rsid w:val="00643646"/>
    <w:rsid w:val="00643835"/>
    <w:rsid w:val="006438D3"/>
    <w:rsid w:val="00643D5C"/>
    <w:rsid w:val="00643F1A"/>
    <w:rsid w:val="00643F21"/>
    <w:rsid w:val="00643F93"/>
    <w:rsid w:val="0064401E"/>
    <w:rsid w:val="006441D8"/>
    <w:rsid w:val="006443D7"/>
    <w:rsid w:val="006444A5"/>
    <w:rsid w:val="006449AF"/>
    <w:rsid w:val="00644A8B"/>
    <w:rsid w:val="00644AF8"/>
    <w:rsid w:val="00644BCD"/>
    <w:rsid w:val="00644D55"/>
    <w:rsid w:val="00644EFF"/>
    <w:rsid w:val="0064516F"/>
    <w:rsid w:val="006451CD"/>
    <w:rsid w:val="006456A2"/>
    <w:rsid w:val="006457D7"/>
    <w:rsid w:val="00645A0E"/>
    <w:rsid w:val="00645AB6"/>
    <w:rsid w:val="00646007"/>
    <w:rsid w:val="00646046"/>
    <w:rsid w:val="006463A3"/>
    <w:rsid w:val="006463A7"/>
    <w:rsid w:val="006463DF"/>
    <w:rsid w:val="0064662C"/>
    <w:rsid w:val="006473F6"/>
    <w:rsid w:val="00647596"/>
    <w:rsid w:val="00647A2D"/>
    <w:rsid w:val="00647A3D"/>
    <w:rsid w:val="00647C9A"/>
    <w:rsid w:val="0065017C"/>
    <w:rsid w:val="00650484"/>
    <w:rsid w:val="006505F4"/>
    <w:rsid w:val="0065072A"/>
    <w:rsid w:val="00650B46"/>
    <w:rsid w:val="00650F90"/>
    <w:rsid w:val="006510B7"/>
    <w:rsid w:val="0065153D"/>
    <w:rsid w:val="0065178E"/>
    <w:rsid w:val="00651D54"/>
    <w:rsid w:val="006522E4"/>
    <w:rsid w:val="00652D72"/>
    <w:rsid w:val="00652D76"/>
    <w:rsid w:val="00653108"/>
    <w:rsid w:val="0065343B"/>
    <w:rsid w:val="00653B27"/>
    <w:rsid w:val="00654034"/>
    <w:rsid w:val="0065438A"/>
    <w:rsid w:val="006547B2"/>
    <w:rsid w:val="0065486B"/>
    <w:rsid w:val="00654A73"/>
    <w:rsid w:val="0065510A"/>
    <w:rsid w:val="0065533E"/>
    <w:rsid w:val="00655A8C"/>
    <w:rsid w:val="006560CA"/>
    <w:rsid w:val="006567B1"/>
    <w:rsid w:val="0065691E"/>
    <w:rsid w:val="00656EED"/>
    <w:rsid w:val="006570A4"/>
    <w:rsid w:val="00657112"/>
    <w:rsid w:val="00657416"/>
    <w:rsid w:val="00657B72"/>
    <w:rsid w:val="00657BB5"/>
    <w:rsid w:val="0066061A"/>
    <w:rsid w:val="0066085F"/>
    <w:rsid w:val="00660B9F"/>
    <w:rsid w:val="00660E25"/>
    <w:rsid w:val="00661380"/>
    <w:rsid w:val="00661713"/>
    <w:rsid w:val="006619AC"/>
    <w:rsid w:val="00661C82"/>
    <w:rsid w:val="0066244B"/>
    <w:rsid w:val="006624AF"/>
    <w:rsid w:val="006624C7"/>
    <w:rsid w:val="006625CF"/>
    <w:rsid w:val="006627D7"/>
    <w:rsid w:val="00662AEB"/>
    <w:rsid w:val="00662C25"/>
    <w:rsid w:val="00662D6C"/>
    <w:rsid w:val="00662D94"/>
    <w:rsid w:val="006630EC"/>
    <w:rsid w:val="006635B0"/>
    <w:rsid w:val="00663647"/>
    <w:rsid w:val="0066391B"/>
    <w:rsid w:val="00663AD4"/>
    <w:rsid w:val="00664006"/>
    <w:rsid w:val="0066402E"/>
    <w:rsid w:val="0066421B"/>
    <w:rsid w:val="00664240"/>
    <w:rsid w:val="006647F6"/>
    <w:rsid w:val="006649F1"/>
    <w:rsid w:val="00664B14"/>
    <w:rsid w:val="00664CCA"/>
    <w:rsid w:val="00664DA0"/>
    <w:rsid w:val="00664F9A"/>
    <w:rsid w:val="00665225"/>
    <w:rsid w:val="00665320"/>
    <w:rsid w:val="00665493"/>
    <w:rsid w:val="006656DB"/>
    <w:rsid w:val="00665715"/>
    <w:rsid w:val="00665B55"/>
    <w:rsid w:val="00665BBC"/>
    <w:rsid w:val="00666C1D"/>
    <w:rsid w:val="00666E5D"/>
    <w:rsid w:val="006671CA"/>
    <w:rsid w:val="006672FA"/>
    <w:rsid w:val="006679F9"/>
    <w:rsid w:val="00667ABD"/>
    <w:rsid w:val="00667D70"/>
    <w:rsid w:val="00667DA2"/>
    <w:rsid w:val="0067018E"/>
    <w:rsid w:val="00670325"/>
    <w:rsid w:val="00670440"/>
    <w:rsid w:val="0067047C"/>
    <w:rsid w:val="00670711"/>
    <w:rsid w:val="00670732"/>
    <w:rsid w:val="00670831"/>
    <w:rsid w:val="006708E5"/>
    <w:rsid w:val="00670B10"/>
    <w:rsid w:val="00670B5C"/>
    <w:rsid w:val="00670E74"/>
    <w:rsid w:val="00670F13"/>
    <w:rsid w:val="00670F95"/>
    <w:rsid w:val="0067105B"/>
    <w:rsid w:val="006712FE"/>
    <w:rsid w:val="006715A3"/>
    <w:rsid w:val="00671C45"/>
    <w:rsid w:val="00671C50"/>
    <w:rsid w:val="00671FE8"/>
    <w:rsid w:val="0067206A"/>
    <w:rsid w:val="006722F7"/>
    <w:rsid w:val="00672536"/>
    <w:rsid w:val="00672B27"/>
    <w:rsid w:val="0067301C"/>
    <w:rsid w:val="00673072"/>
    <w:rsid w:val="0067319E"/>
    <w:rsid w:val="00673398"/>
    <w:rsid w:val="00673420"/>
    <w:rsid w:val="0067378F"/>
    <w:rsid w:val="00673A21"/>
    <w:rsid w:val="00673B7A"/>
    <w:rsid w:val="00673E2B"/>
    <w:rsid w:val="006741DF"/>
    <w:rsid w:val="0067456A"/>
    <w:rsid w:val="0067483D"/>
    <w:rsid w:val="006748F6"/>
    <w:rsid w:val="00674F68"/>
    <w:rsid w:val="00675A06"/>
    <w:rsid w:val="0067603D"/>
    <w:rsid w:val="006766BB"/>
    <w:rsid w:val="006769C1"/>
    <w:rsid w:val="00677603"/>
    <w:rsid w:val="00677CA6"/>
    <w:rsid w:val="00677D01"/>
    <w:rsid w:val="00677FB8"/>
    <w:rsid w:val="0068000C"/>
    <w:rsid w:val="006801CB"/>
    <w:rsid w:val="0068033B"/>
    <w:rsid w:val="00680579"/>
    <w:rsid w:val="0068057D"/>
    <w:rsid w:val="00680627"/>
    <w:rsid w:val="00680C7C"/>
    <w:rsid w:val="00680CDC"/>
    <w:rsid w:val="0068149A"/>
    <w:rsid w:val="006814B0"/>
    <w:rsid w:val="006816EE"/>
    <w:rsid w:val="00681832"/>
    <w:rsid w:val="00681ED4"/>
    <w:rsid w:val="00681FB4"/>
    <w:rsid w:val="006820BF"/>
    <w:rsid w:val="0068249A"/>
    <w:rsid w:val="006824F0"/>
    <w:rsid w:val="006828C0"/>
    <w:rsid w:val="006831AB"/>
    <w:rsid w:val="006833D2"/>
    <w:rsid w:val="006833FA"/>
    <w:rsid w:val="006836BA"/>
    <w:rsid w:val="006837DC"/>
    <w:rsid w:val="00683806"/>
    <w:rsid w:val="00683A44"/>
    <w:rsid w:val="006840E5"/>
    <w:rsid w:val="00684181"/>
    <w:rsid w:val="00684373"/>
    <w:rsid w:val="0068443E"/>
    <w:rsid w:val="0068451F"/>
    <w:rsid w:val="00684EE3"/>
    <w:rsid w:val="0068502A"/>
    <w:rsid w:val="00685054"/>
    <w:rsid w:val="00685368"/>
    <w:rsid w:val="00685528"/>
    <w:rsid w:val="00685754"/>
    <w:rsid w:val="00685EFC"/>
    <w:rsid w:val="006868EB"/>
    <w:rsid w:val="00686DC8"/>
    <w:rsid w:val="00686E81"/>
    <w:rsid w:val="006871B2"/>
    <w:rsid w:val="006877F7"/>
    <w:rsid w:val="0068789C"/>
    <w:rsid w:val="00687AB6"/>
    <w:rsid w:val="00687FE4"/>
    <w:rsid w:val="006900BB"/>
    <w:rsid w:val="00690393"/>
    <w:rsid w:val="006905BD"/>
    <w:rsid w:val="00690D5E"/>
    <w:rsid w:val="0069106D"/>
    <w:rsid w:val="00691473"/>
    <w:rsid w:val="006914CE"/>
    <w:rsid w:val="006915F7"/>
    <w:rsid w:val="006919A6"/>
    <w:rsid w:val="00691AF1"/>
    <w:rsid w:val="00691BA6"/>
    <w:rsid w:val="00691C83"/>
    <w:rsid w:val="00691F68"/>
    <w:rsid w:val="006921C1"/>
    <w:rsid w:val="006921D3"/>
    <w:rsid w:val="00692249"/>
    <w:rsid w:val="00692259"/>
    <w:rsid w:val="00692857"/>
    <w:rsid w:val="00692C2A"/>
    <w:rsid w:val="00692D70"/>
    <w:rsid w:val="00692E1D"/>
    <w:rsid w:val="00693103"/>
    <w:rsid w:val="00693246"/>
    <w:rsid w:val="00693449"/>
    <w:rsid w:val="006935A6"/>
    <w:rsid w:val="0069360D"/>
    <w:rsid w:val="0069376B"/>
    <w:rsid w:val="006938E0"/>
    <w:rsid w:val="00693C51"/>
    <w:rsid w:val="00693D20"/>
    <w:rsid w:val="0069412F"/>
    <w:rsid w:val="0069483E"/>
    <w:rsid w:val="006948DC"/>
    <w:rsid w:val="00694A18"/>
    <w:rsid w:val="00694DF9"/>
    <w:rsid w:val="00694E1D"/>
    <w:rsid w:val="00694E80"/>
    <w:rsid w:val="0069528E"/>
    <w:rsid w:val="0069534B"/>
    <w:rsid w:val="0069538F"/>
    <w:rsid w:val="006953E9"/>
    <w:rsid w:val="0069545C"/>
    <w:rsid w:val="006958F9"/>
    <w:rsid w:val="00695A00"/>
    <w:rsid w:val="00695CB9"/>
    <w:rsid w:val="00695DD4"/>
    <w:rsid w:val="00695E08"/>
    <w:rsid w:val="0069629E"/>
    <w:rsid w:val="00696653"/>
    <w:rsid w:val="006968BC"/>
    <w:rsid w:val="00696E13"/>
    <w:rsid w:val="00696E9E"/>
    <w:rsid w:val="006970C4"/>
    <w:rsid w:val="006971D3"/>
    <w:rsid w:val="00697381"/>
    <w:rsid w:val="006976AD"/>
    <w:rsid w:val="00697719"/>
    <w:rsid w:val="00697D30"/>
    <w:rsid w:val="00697F6E"/>
    <w:rsid w:val="006A009E"/>
    <w:rsid w:val="006A0154"/>
    <w:rsid w:val="006A0258"/>
    <w:rsid w:val="006A0567"/>
    <w:rsid w:val="006A0799"/>
    <w:rsid w:val="006A09C9"/>
    <w:rsid w:val="006A11B0"/>
    <w:rsid w:val="006A155E"/>
    <w:rsid w:val="006A171C"/>
    <w:rsid w:val="006A1731"/>
    <w:rsid w:val="006A1D19"/>
    <w:rsid w:val="006A1D2D"/>
    <w:rsid w:val="006A1ECF"/>
    <w:rsid w:val="006A22BE"/>
    <w:rsid w:val="006A22C3"/>
    <w:rsid w:val="006A2516"/>
    <w:rsid w:val="006A258F"/>
    <w:rsid w:val="006A2A77"/>
    <w:rsid w:val="006A2D9C"/>
    <w:rsid w:val="006A2EA8"/>
    <w:rsid w:val="006A2EAA"/>
    <w:rsid w:val="006A2F04"/>
    <w:rsid w:val="006A307B"/>
    <w:rsid w:val="006A3083"/>
    <w:rsid w:val="006A3247"/>
    <w:rsid w:val="006A3494"/>
    <w:rsid w:val="006A34CB"/>
    <w:rsid w:val="006A3545"/>
    <w:rsid w:val="006A3548"/>
    <w:rsid w:val="006A3775"/>
    <w:rsid w:val="006A3903"/>
    <w:rsid w:val="006A3A96"/>
    <w:rsid w:val="006A3CD9"/>
    <w:rsid w:val="006A3DAD"/>
    <w:rsid w:val="006A3E0F"/>
    <w:rsid w:val="006A4024"/>
    <w:rsid w:val="006A427B"/>
    <w:rsid w:val="006A4291"/>
    <w:rsid w:val="006A43C3"/>
    <w:rsid w:val="006A4463"/>
    <w:rsid w:val="006A4A17"/>
    <w:rsid w:val="006A4CD3"/>
    <w:rsid w:val="006A4DC4"/>
    <w:rsid w:val="006A4E8C"/>
    <w:rsid w:val="006A4E95"/>
    <w:rsid w:val="006A507A"/>
    <w:rsid w:val="006A51EE"/>
    <w:rsid w:val="006A5210"/>
    <w:rsid w:val="006A5335"/>
    <w:rsid w:val="006A58BE"/>
    <w:rsid w:val="006A5C51"/>
    <w:rsid w:val="006A5DF4"/>
    <w:rsid w:val="006A5E0C"/>
    <w:rsid w:val="006A5F88"/>
    <w:rsid w:val="006A60DF"/>
    <w:rsid w:val="006A63CC"/>
    <w:rsid w:val="006A6832"/>
    <w:rsid w:val="006A6C35"/>
    <w:rsid w:val="006A6C5B"/>
    <w:rsid w:val="006A6FEE"/>
    <w:rsid w:val="006A708D"/>
    <w:rsid w:val="006A7547"/>
    <w:rsid w:val="006A7674"/>
    <w:rsid w:val="006A7968"/>
    <w:rsid w:val="006A7B1F"/>
    <w:rsid w:val="006A7BD4"/>
    <w:rsid w:val="006A7E1E"/>
    <w:rsid w:val="006B0377"/>
    <w:rsid w:val="006B0762"/>
    <w:rsid w:val="006B0A3B"/>
    <w:rsid w:val="006B0F0E"/>
    <w:rsid w:val="006B0F47"/>
    <w:rsid w:val="006B126C"/>
    <w:rsid w:val="006B171E"/>
    <w:rsid w:val="006B1775"/>
    <w:rsid w:val="006B1DFA"/>
    <w:rsid w:val="006B2551"/>
    <w:rsid w:val="006B2882"/>
    <w:rsid w:val="006B2957"/>
    <w:rsid w:val="006B2962"/>
    <w:rsid w:val="006B2DA5"/>
    <w:rsid w:val="006B31D5"/>
    <w:rsid w:val="006B31DE"/>
    <w:rsid w:val="006B3313"/>
    <w:rsid w:val="006B37E1"/>
    <w:rsid w:val="006B3B13"/>
    <w:rsid w:val="006B3E43"/>
    <w:rsid w:val="006B4820"/>
    <w:rsid w:val="006B484E"/>
    <w:rsid w:val="006B4930"/>
    <w:rsid w:val="006B4D15"/>
    <w:rsid w:val="006B523A"/>
    <w:rsid w:val="006B52D5"/>
    <w:rsid w:val="006B536B"/>
    <w:rsid w:val="006B550B"/>
    <w:rsid w:val="006B57D2"/>
    <w:rsid w:val="006B59D2"/>
    <w:rsid w:val="006B5B22"/>
    <w:rsid w:val="006B5DCD"/>
    <w:rsid w:val="006B5F40"/>
    <w:rsid w:val="006B6090"/>
    <w:rsid w:val="006B60E5"/>
    <w:rsid w:val="006B6145"/>
    <w:rsid w:val="006B6163"/>
    <w:rsid w:val="006B65A5"/>
    <w:rsid w:val="006B671D"/>
    <w:rsid w:val="006B6940"/>
    <w:rsid w:val="006B7159"/>
    <w:rsid w:val="006B71AC"/>
    <w:rsid w:val="006B75D9"/>
    <w:rsid w:val="006B7A2B"/>
    <w:rsid w:val="006B7D36"/>
    <w:rsid w:val="006C0729"/>
    <w:rsid w:val="006C0AA6"/>
    <w:rsid w:val="006C0B30"/>
    <w:rsid w:val="006C0C0A"/>
    <w:rsid w:val="006C13DB"/>
    <w:rsid w:val="006C15D4"/>
    <w:rsid w:val="006C1970"/>
    <w:rsid w:val="006C1A87"/>
    <w:rsid w:val="006C1A88"/>
    <w:rsid w:val="006C206F"/>
    <w:rsid w:val="006C2346"/>
    <w:rsid w:val="006C2703"/>
    <w:rsid w:val="006C275C"/>
    <w:rsid w:val="006C27B1"/>
    <w:rsid w:val="006C27BF"/>
    <w:rsid w:val="006C27D9"/>
    <w:rsid w:val="006C29D5"/>
    <w:rsid w:val="006C29F3"/>
    <w:rsid w:val="006C2B36"/>
    <w:rsid w:val="006C2CB6"/>
    <w:rsid w:val="006C2D6A"/>
    <w:rsid w:val="006C3804"/>
    <w:rsid w:val="006C384C"/>
    <w:rsid w:val="006C385B"/>
    <w:rsid w:val="006C4477"/>
    <w:rsid w:val="006C4A56"/>
    <w:rsid w:val="006C4C49"/>
    <w:rsid w:val="006C50E1"/>
    <w:rsid w:val="006C51AC"/>
    <w:rsid w:val="006C52C5"/>
    <w:rsid w:val="006C52F3"/>
    <w:rsid w:val="006C56B0"/>
    <w:rsid w:val="006C56F8"/>
    <w:rsid w:val="006C5C71"/>
    <w:rsid w:val="006C5D14"/>
    <w:rsid w:val="006C5F6A"/>
    <w:rsid w:val="006C60C8"/>
    <w:rsid w:val="006C621F"/>
    <w:rsid w:val="006C639B"/>
    <w:rsid w:val="006C6597"/>
    <w:rsid w:val="006C661F"/>
    <w:rsid w:val="006C664B"/>
    <w:rsid w:val="006C69E9"/>
    <w:rsid w:val="006C6A96"/>
    <w:rsid w:val="006C6E24"/>
    <w:rsid w:val="006C6F15"/>
    <w:rsid w:val="006C6FB5"/>
    <w:rsid w:val="006C72EE"/>
    <w:rsid w:val="006C7460"/>
    <w:rsid w:val="006C7B2D"/>
    <w:rsid w:val="006D0003"/>
    <w:rsid w:val="006D07FB"/>
    <w:rsid w:val="006D084E"/>
    <w:rsid w:val="006D0EAC"/>
    <w:rsid w:val="006D16AA"/>
    <w:rsid w:val="006D1C89"/>
    <w:rsid w:val="006D1CCB"/>
    <w:rsid w:val="006D1D68"/>
    <w:rsid w:val="006D1E40"/>
    <w:rsid w:val="006D1E42"/>
    <w:rsid w:val="006D2569"/>
    <w:rsid w:val="006D271B"/>
    <w:rsid w:val="006D2BA2"/>
    <w:rsid w:val="006D2C74"/>
    <w:rsid w:val="006D2D1B"/>
    <w:rsid w:val="006D31D9"/>
    <w:rsid w:val="006D353E"/>
    <w:rsid w:val="006D3ACB"/>
    <w:rsid w:val="006D3B93"/>
    <w:rsid w:val="006D40B1"/>
    <w:rsid w:val="006D4165"/>
    <w:rsid w:val="006D43E6"/>
    <w:rsid w:val="006D44CE"/>
    <w:rsid w:val="006D479A"/>
    <w:rsid w:val="006D481E"/>
    <w:rsid w:val="006D4AFE"/>
    <w:rsid w:val="006D4C31"/>
    <w:rsid w:val="006D50ED"/>
    <w:rsid w:val="006D53E1"/>
    <w:rsid w:val="006D54FD"/>
    <w:rsid w:val="006D55E9"/>
    <w:rsid w:val="006D5892"/>
    <w:rsid w:val="006D5A6F"/>
    <w:rsid w:val="006D5C60"/>
    <w:rsid w:val="006D5C97"/>
    <w:rsid w:val="006D6188"/>
    <w:rsid w:val="006D6422"/>
    <w:rsid w:val="006D67E4"/>
    <w:rsid w:val="006D6945"/>
    <w:rsid w:val="006D6D43"/>
    <w:rsid w:val="006D6D8F"/>
    <w:rsid w:val="006D6DB0"/>
    <w:rsid w:val="006D7454"/>
    <w:rsid w:val="006D74D8"/>
    <w:rsid w:val="006D7893"/>
    <w:rsid w:val="006D790E"/>
    <w:rsid w:val="006D7920"/>
    <w:rsid w:val="006D7DF0"/>
    <w:rsid w:val="006E01E3"/>
    <w:rsid w:val="006E0330"/>
    <w:rsid w:val="006E08F8"/>
    <w:rsid w:val="006E0920"/>
    <w:rsid w:val="006E0A9C"/>
    <w:rsid w:val="006E0DB8"/>
    <w:rsid w:val="006E0DE3"/>
    <w:rsid w:val="006E10CB"/>
    <w:rsid w:val="006E127E"/>
    <w:rsid w:val="006E1444"/>
    <w:rsid w:val="006E14A9"/>
    <w:rsid w:val="006E169B"/>
    <w:rsid w:val="006E173C"/>
    <w:rsid w:val="006E178F"/>
    <w:rsid w:val="006E199A"/>
    <w:rsid w:val="006E2217"/>
    <w:rsid w:val="006E2267"/>
    <w:rsid w:val="006E232C"/>
    <w:rsid w:val="006E2903"/>
    <w:rsid w:val="006E2DF4"/>
    <w:rsid w:val="006E2EE1"/>
    <w:rsid w:val="006E2F2B"/>
    <w:rsid w:val="006E312C"/>
    <w:rsid w:val="006E32F0"/>
    <w:rsid w:val="006E3426"/>
    <w:rsid w:val="006E34F8"/>
    <w:rsid w:val="006E3686"/>
    <w:rsid w:val="006E3733"/>
    <w:rsid w:val="006E3D11"/>
    <w:rsid w:val="006E3E24"/>
    <w:rsid w:val="006E3EEF"/>
    <w:rsid w:val="006E4269"/>
    <w:rsid w:val="006E439A"/>
    <w:rsid w:val="006E43CD"/>
    <w:rsid w:val="006E4760"/>
    <w:rsid w:val="006E48E1"/>
    <w:rsid w:val="006E4965"/>
    <w:rsid w:val="006E4FE2"/>
    <w:rsid w:val="006E563F"/>
    <w:rsid w:val="006E56CB"/>
    <w:rsid w:val="006E57D0"/>
    <w:rsid w:val="006E5841"/>
    <w:rsid w:val="006E597D"/>
    <w:rsid w:val="006E5A3D"/>
    <w:rsid w:val="006E5B95"/>
    <w:rsid w:val="006E5C21"/>
    <w:rsid w:val="006E611D"/>
    <w:rsid w:val="006E61CB"/>
    <w:rsid w:val="006E6485"/>
    <w:rsid w:val="006E6501"/>
    <w:rsid w:val="006E66A8"/>
    <w:rsid w:val="006E6D39"/>
    <w:rsid w:val="006E6EB5"/>
    <w:rsid w:val="006E6F65"/>
    <w:rsid w:val="006E76BD"/>
    <w:rsid w:val="006E7746"/>
    <w:rsid w:val="006E7B22"/>
    <w:rsid w:val="006E7ED5"/>
    <w:rsid w:val="006F00AD"/>
    <w:rsid w:val="006F0212"/>
    <w:rsid w:val="006F05B1"/>
    <w:rsid w:val="006F0B26"/>
    <w:rsid w:val="006F0C7A"/>
    <w:rsid w:val="006F0DC8"/>
    <w:rsid w:val="006F0E0E"/>
    <w:rsid w:val="006F1004"/>
    <w:rsid w:val="006F1061"/>
    <w:rsid w:val="006F1666"/>
    <w:rsid w:val="006F1836"/>
    <w:rsid w:val="006F1AEF"/>
    <w:rsid w:val="006F1C65"/>
    <w:rsid w:val="006F1DE6"/>
    <w:rsid w:val="006F219E"/>
    <w:rsid w:val="006F26CC"/>
    <w:rsid w:val="006F29C5"/>
    <w:rsid w:val="006F2CA4"/>
    <w:rsid w:val="006F2F23"/>
    <w:rsid w:val="006F3015"/>
    <w:rsid w:val="006F316C"/>
    <w:rsid w:val="006F3406"/>
    <w:rsid w:val="006F383F"/>
    <w:rsid w:val="006F40B5"/>
    <w:rsid w:val="006F40F0"/>
    <w:rsid w:val="006F41AD"/>
    <w:rsid w:val="006F423B"/>
    <w:rsid w:val="006F4464"/>
    <w:rsid w:val="006F4603"/>
    <w:rsid w:val="006F488E"/>
    <w:rsid w:val="006F48D6"/>
    <w:rsid w:val="006F4B56"/>
    <w:rsid w:val="006F4EA9"/>
    <w:rsid w:val="006F4F26"/>
    <w:rsid w:val="006F5AB1"/>
    <w:rsid w:val="006F5ADF"/>
    <w:rsid w:val="006F5C51"/>
    <w:rsid w:val="006F5CA6"/>
    <w:rsid w:val="006F5D1A"/>
    <w:rsid w:val="006F5D71"/>
    <w:rsid w:val="006F643B"/>
    <w:rsid w:val="006F6751"/>
    <w:rsid w:val="006F68F9"/>
    <w:rsid w:val="006F6CAD"/>
    <w:rsid w:val="006F7033"/>
    <w:rsid w:val="006F7323"/>
    <w:rsid w:val="006F74AE"/>
    <w:rsid w:val="006F7C94"/>
    <w:rsid w:val="006F7E44"/>
    <w:rsid w:val="00700009"/>
    <w:rsid w:val="00700067"/>
    <w:rsid w:val="00700358"/>
    <w:rsid w:val="0070045A"/>
    <w:rsid w:val="007005C0"/>
    <w:rsid w:val="00700AB4"/>
    <w:rsid w:val="00700B0E"/>
    <w:rsid w:val="00700D7C"/>
    <w:rsid w:val="00701102"/>
    <w:rsid w:val="0070156C"/>
    <w:rsid w:val="00701670"/>
    <w:rsid w:val="007019EA"/>
    <w:rsid w:val="00701B1F"/>
    <w:rsid w:val="00701BC9"/>
    <w:rsid w:val="00701FB5"/>
    <w:rsid w:val="00701FFC"/>
    <w:rsid w:val="00702856"/>
    <w:rsid w:val="00702987"/>
    <w:rsid w:val="00702B39"/>
    <w:rsid w:val="00702CE2"/>
    <w:rsid w:val="00702D0F"/>
    <w:rsid w:val="00703051"/>
    <w:rsid w:val="00703120"/>
    <w:rsid w:val="00703178"/>
    <w:rsid w:val="00703424"/>
    <w:rsid w:val="00703A93"/>
    <w:rsid w:val="00703DE4"/>
    <w:rsid w:val="00704001"/>
    <w:rsid w:val="007040B7"/>
    <w:rsid w:val="0070442A"/>
    <w:rsid w:val="00704AA7"/>
    <w:rsid w:val="00704B85"/>
    <w:rsid w:val="00704C41"/>
    <w:rsid w:val="00704ECA"/>
    <w:rsid w:val="00704EDF"/>
    <w:rsid w:val="00704FD5"/>
    <w:rsid w:val="00705376"/>
    <w:rsid w:val="00705A82"/>
    <w:rsid w:val="00705B77"/>
    <w:rsid w:val="00705E9B"/>
    <w:rsid w:val="00706106"/>
    <w:rsid w:val="00706F0E"/>
    <w:rsid w:val="007077F2"/>
    <w:rsid w:val="00707A03"/>
    <w:rsid w:val="00707A05"/>
    <w:rsid w:val="007101A7"/>
    <w:rsid w:val="007101B1"/>
    <w:rsid w:val="007101F0"/>
    <w:rsid w:val="00710213"/>
    <w:rsid w:val="0071023D"/>
    <w:rsid w:val="00710355"/>
    <w:rsid w:val="007104FB"/>
    <w:rsid w:val="00710C74"/>
    <w:rsid w:val="00710DB8"/>
    <w:rsid w:val="00710ED6"/>
    <w:rsid w:val="00710F45"/>
    <w:rsid w:val="00710FDD"/>
    <w:rsid w:val="00711016"/>
    <w:rsid w:val="007110AA"/>
    <w:rsid w:val="00711180"/>
    <w:rsid w:val="007111BA"/>
    <w:rsid w:val="00711626"/>
    <w:rsid w:val="0071289D"/>
    <w:rsid w:val="00713067"/>
    <w:rsid w:val="0071348B"/>
    <w:rsid w:val="007135A5"/>
    <w:rsid w:val="00713780"/>
    <w:rsid w:val="00713F0A"/>
    <w:rsid w:val="00713FFA"/>
    <w:rsid w:val="00714BB3"/>
    <w:rsid w:val="00714EF5"/>
    <w:rsid w:val="007150EF"/>
    <w:rsid w:val="0071550A"/>
    <w:rsid w:val="00715595"/>
    <w:rsid w:val="0071583C"/>
    <w:rsid w:val="007158F6"/>
    <w:rsid w:val="00715BBC"/>
    <w:rsid w:val="00715CE8"/>
    <w:rsid w:val="007161CD"/>
    <w:rsid w:val="007161EA"/>
    <w:rsid w:val="007162EF"/>
    <w:rsid w:val="00716532"/>
    <w:rsid w:val="0071660B"/>
    <w:rsid w:val="007168DE"/>
    <w:rsid w:val="00716911"/>
    <w:rsid w:val="00716BFB"/>
    <w:rsid w:val="007172A6"/>
    <w:rsid w:val="00717891"/>
    <w:rsid w:val="00717B9D"/>
    <w:rsid w:val="00717E1C"/>
    <w:rsid w:val="00717F4E"/>
    <w:rsid w:val="00720C4B"/>
    <w:rsid w:val="00720FFA"/>
    <w:rsid w:val="00721079"/>
    <w:rsid w:val="00721252"/>
    <w:rsid w:val="00721877"/>
    <w:rsid w:val="00721C4F"/>
    <w:rsid w:val="00721D62"/>
    <w:rsid w:val="00721FB9"/>
    <w:rsid w:val="00721FC0"/>
    <w:rsid w:val="007221B4"/>
    <w:rsid w:val="00722385"/>
    <w:rsid w:val="00722403"/>
    <w:rsid w:val="0072287D"/>
    <w:rsid w:val="0072299B"/>
    <w:rsid w:val="007231E1"/>
    <w:rsid w:val="00723385"/>
    <w:rsid w:val="007235B6"/>
    <w:rsid w:val="007237DF"/>
    <w:rsid w:val="00723A31"/>
    <w:rsid w:val="00723BC6"/>
    <w:rsid w:val="00723BDB"/>
    <w:rsid w:val="00723D79"/>
    <w:rsid w:val="00723E24"/>
    <w:rsid w:val="00724028"/>
    <w:rsid w:val="00724149"/>
    <w:rsid w:val="007242F5"/>
    <w:rsid w:val="007245F2"/>
    <w:rsid w:val="0072487E"/>
    <w:rsid w:val="00724A46"/>
    <w:rsid w:val="00724AD6"/>
    <w:rsid w:val="0072563D"/>
    <w:rsid w:val="0072570F"/>
    <w:rsid w:val="00725744"/>
    <w:rsid w:val="00725C91"/>
    <w:rsid w:val="0072657E"/>
    <w:rsid w:val="00726A00"/>
    <w:rsid w:val="00726BB0"/>
    <w:rsid w:val="00726DE3"/>
    <w:rsid w:val="00726EEE"/>
    <w:rsid w:val="00727262"/>
    <w:rsid w:val="00727438"/>
    <w:rsid w:val="0072743E"/>
    <w:rsid w:val="00727724"/>
    <w:rsid w:val="00727967"/>
    <w:rsid w:val="00727B12"/>
    <w:rsid w:val="00727B8B"/>
    <w:rsid w:val="00727EEC"/>
    <w:rsid w:val="00730036"/>
    <w:rsid w:val="007300C5"/>
    <w:rsid w:val="0073056D"/>
    <w:rsid w:val="00730622"/>
    <w:rsid w:val="007306C4"/>
    <w:rsid w:val="007308A7"/>
    <w:rsid w:val="00730C63"/>
    <w:rsid w:val="00730D37"/>
    <w:rsid w:val="00731353"/>
    <w:rsid w:val="007313FA"/>
    <w:rsid w:val="007317AE"/>
    <w:rsid w:val="007320D3"/>
    <w:rsid w:val="00732279"/>
    <w:rsid w:val="00732703"/>
    <w:rsid w:val="007328B5"/>
    <w:rsid w:val="00732C37"/>
    <w:rsid w:val="00732CDA"/>
    <w:rsid w:val="00732CDB"/>
    <w:rsid w:val="00732D9B"/>
    <w:rsid w:val="0073302E"/>
    <w:rsid w:val="007330FF"/>
    <w:rsid w:val="00733B58"/>
    <w:rsid w:val="00733C6E"/>
    <w:rsid w:val="00733CD0"/>
    <w:rsid w:val="00733FFC"/>
    <w:rsid w:val="007340B6"/>
    <w:rsid w:val="007340B9"/>
    <w:rsid w:val="00734230"/>
    <w:rsid w:val="00734312"/>
    <w:rsid w:val="007346E9"/>
    <w:rsid w:val="0073476B"/>
    <w:rsid w:val="007347C0"/>
    <w:rsid w:val="0073484E"/>
    <w:rsid w:val="00734C28"/>
    <w:rsid w:val="00734CF3"/>
    <w:rsid w:val="0073508A"/>
    <w:rsid w:val="007354DC"/>
    <w:rsid w:val="0073556A"/>
    <w:rsid w:val="00735E3C"/>
    <w:rsid w:val="0073608A"/>
    <w:rsid w:val="007362F1"/>
    <w:rsid w:val="0073646C"/>
    <w:rsid w:val="00736971"/>
    <w:rsid w:val="00736A3B"/>
    <w:rsid w:val="00736B12"/>
    <w:rsid w:val="00736C70"/>
    <w:rsid w:val="00736E10"/>
    <w:rsid w:val="0073708C"/>
    <w:rsid w:val="0073735F"/>
    <w:rsid w:val="007377F8"/>
    <w:rsid w:val="00737C29"/>
    <w:rsid w:val="00737DF4"/>
    <w:rsid w:val="00740157"/>
    <w:rsid w:val="00740205"/>
    <w:rsid w:val="00740301"/>
    <w:rsid w:val="0074041E"/>
    <w:rsid w:val="00740568"/>
    <w:rsid w:val="00740DC9"/>
    <w:rsid w:val="0074100F"/>
    <w:rsid w:val="007416D7"/>
    <w:rsid w:val="00741858"/>
    <w:rsid w:val="0074186E"/>
    <w:rsid w:val="007419BC"/>
    <w:rsid w:val="00741A30"/>
    <w:rsid w:val="007423EB"/>
    <w:rsid w:val="0074245B"/>
    <w:rsid w:val="0074283F"/>
    <w:rsid w:val="00742B10"/>
    <w:rsid w:val="007430AE"/>
    <w:rsid w:val="0074337C"/>
    <w:rsid w:val="00743728"/>
    <w:rsid w:val="00743B73"/>
    <w:rsid w:val="00743D44"/>
    <w:rsid w:val="00743E2A"/>
    <w:rsid w:val="007449CA"/>
    <w:rsid w:val="00744EEF"/>
    <w:rsid w:val="0074506C"/>
    <w:rsid w:val="007450BE"/>
    <w:rsid w:val="007450CF"/>
    <w:rsid w:val="007451C2"/>
    <w:rsid w:val="00745492"/>
    <w:rsid w:val="0074557F"/>
    <w:rsid w:val="007457EF"/>
    <w:rsid w:val="00745898"/>
    <w:rsid w:val="007458A2"/>
    <w:rsid w:val="00745906"/>
    <w:rsid w:val="0074594F"/>
    <w:rsid w:val="00746286"/>
    <w:rsid w:val="007463AD"/>
    <w:rsid w:val="007463D5"/>
    <w:rsid w:val="00746653"/>
    <w:rsid w:val="007469CC"/>
    <w:rsid w:val="00746AEC"/>
    <w:rsid w:val="00746BEE"/>
    <w:rsid w:val="00746C72"/>
    <w:rsid w:val="00746D63"/>
    <w:rsid w:val="00746DEE"/>
    <w:rsid w:val="00746E33"/>
    <w:rsid w:val="007475D0"/>
    <w:rsid w:val="00747B7F"/>
    <w:rsid w:val="00747D31"/>
    <w:rsid w:val="00747D5D"/>
    <w:rsid w:val="00750445"/>
    <w:rsid w:val="007504FE"/>
    <w:rsid w:val="00750938"/>
    <w:rsid w:val="007509B9"/>
    <w:rsid w:val="00750B6D"/>
    <w:rsid w:val="00750B6F"/>
    <w:rsid w:val="00750EB1"/>
    <w:rsid w:val="00750F9B"/>
    <w:rsid w:val="0075163E"/>
    <w:rsid w:val="00751670"/>
    <w:rsid w:val="00751B6D"/>
    <w:rsid w:val="00751BF8"/>
    <w:rsid w:val="00751DF0"/>
    <w:rsid w:val="0075255A"/>
    <w:rsid w:val="0075276B"/>
    <w:rsid w:val="0075284F"/>
    <w:rsid w:val="007529D7"/>
    <w:rsid w:val="00752BF8"/>
    <w:rsid w:val="00752CA1"/>
    <w:rsid w:val="007530CF"/>
    <w:rsid w:val="00753134"/>
    <w:rsid w:val="0075325D"/>
    <w:rsid w:val="0075357E"/>
    <w:rsid w:val="00753623"/>
    <w:rsid w:val="00753643"/>
    <w:rsid w:val="00753708"/>
    <w:rsid w:val="0075387C"/>
    <w:rsid w:val="007541FC"/>
    <w:rsid w:val="00754A6D"/>
    <w:rsid w:val="007550BD"/>
    <w:rsid w:val="007551D7"/>
    <w:rsid w:val="00755C53"/>
    <w:rsid w:val="00755E74"/>
    <w:rsid w:val="007561E2"/>
    <w:rsid w:val="007568AA"/>
    <w:rsid w:val="00756FE6"/>
    <w:rsid w:val="00757AD0"/>
    <w:rsid w:val="00757C52"/>
    <w:rsid w:val="00757C84"/>
    <w:rsid w:val="00757DB2"/>
    <w:rsid w:val="00757EDA"/>
    <w:rsid w:val="00760102"/>
    <w:rsid w:val="007603A5"/>
    <w:rsid w:val="007605E2"/>
    <w:rsid w:val="007609C1"/>
    <w:rsid w:val="00760A8F"/>
    <w:rsid w:val="00760B31"/>
    <w:rsid w:val="00760FA0"/>
    <w:rsid w:val="00761107"/>
    <w:rsid w:val="0076131C"/>
    <w:rsid w:val="007617A0"/>
    <w:rsid w:val="00761AFA"/>
    <w:rsid w:val="007621DE"/>
    <w:rsid w:val="007624E7"/>
    <w:rsid w:val="0076298D"/>
    <w:rsid w:val="00762B69"/>
    <w:rsid w:val="00762BD0"/>
    <w:rsid w:val="00762D62"/>
    <w:rsid w:val="00762E61"/>
    <w:rsid w:val="0076314B"/>
    <w:rsid w:val="00763211"/>
    <w:rsid w:val="007632EA"/>
    <w:rsid w:val="00763784"/>
    <w:rsid w:val="007638F2"/>
    <w:rsid w:val="00763A99"/>
    <w:rsid w:val="00763BB8"/>
    <w:rsid w:val="007641B9"/>
    <w:rsid w:val="0076437E"/>
    <w:rsid w:val="00764A7A"/>
    <w:rsid w:val="00764ED7"/>
    <w:rsid w:val="007659F8"/>
    <w:rsid w:val="00765A4F"/>
    <w:rsid w:val="00765D4F"/>
    <w:rsid w:val="00765DF8"/>
    <w:rsid w:val="00765F2D"/>
    <w:rsid w:val="00766DB6"/>
    <w:rsid w:val="00766ECF"/>
    <w:rsid w:val="00767007"/>
    <w:rsid w:val="0076722C"/>
    <w:rsid w:val="0076746A"/>
    <w:rsid w:val="00767B00"/>
    <w:rsid w:val="00767E44"/>
    <w:rsid w:val="00767FFC"/>
    <w:rsid w:val="0077024D"/>
    <w:rsid w:val="00770274"/>
    <w:rsid w:val="00770336"/>
    <w:rsid w:val="00770562"/>
    <w:rsid w:val="007709F6"/>
    <w:rsid w:val="00770CC0"/>
    <w:rsid w:val="007710E4"/>
    <w:rsid w:val="00771163"/>
    <w:rsid w:val="0077127C"/>
    <w:rsid w:val="0077139C"/>
    <w:rsid w:val="007715D5"/>
    <w:rsid w:val="00771AC6"/>
    <w:rsid w:val="00771CE4"/>
    <w:rsid w:val="00771F1F"/>
    <w:rsid w:val="007720E8"/>
    <w:rsid w:val="00772219"/>
    <w:rsid w:val="007723EC"/>
    <w:rsid w:val="00772653"/>
    <w:rsid w:val="00772952"/>
    <w:rsid w:val="00772D18"/>
    <w:rsid w:val="00772EF1"/>
    <w:rsid w:val="007730CE"/>
    <w:rsid w:val="007739D9"/>
    <w:rsid w:val="00773D4E"/>
    <w:rsid w:val="0077418C"/>
    <w:rsid w:val="0077420F"/>
    <w:rsid w:val="007744D4"/>
    <w:rsid w:val="00774774"/>
    <w:rsid w:val="00774785"/>
    <w:rsid w:val="007749B1"/>
    <w:rsid w:val="00774F46"/>
    <w:rsid w:val="0077520D"/>
    <w:rsid w:val="007763CA"/>
    <w:rsid w:val="0077659A"/>
    <w:rsid w:val="00776780"/>
    <w:rsid w:val="007768F5"/>
    <w:rsid w:val="00776D07"/>
    <w:rsid w:val="00777010"/>
    <w:rsid w:val="00777059"/>
    <w:rsid w:val="007779C5"/>
    <w:rsid w:val="00777C19"/>
    <w:rsid w:val="00777C4F"/>
    <w:rsid w:val="00777F1C"/>
    <w:rsid w:val="00777FCD"/>
    <w:rsid w:val="00780146"/>
    <w:rsid w:val="007801D5"/>
    <w:rsid w:val="007802F9"/>
    <w:rsid w:val="0078045F"/>
    <w:rsid w:val="007808C9"/>
    <w:rsid w:val="007809DA"/>
    <w:rsid w:val="00780C4B"/>
    <w:rsid w:val="00781044"/>
    <w:rsid w:val="00781A57"/>
    <w:rsid w:val="00781AB8"/>
    <w:rsid w:val="00781BEF"/>
    <w:rsid w:val="00781C54"/>
    <w:rsid w:val="00781ED5"/>
    <w:rsid w:val="00781F8D"/>
    <w:rsid w:val="007820DE"/>
    <w:rsid w:val="00782A72"/>
    <w:rsid w:val="007833C3"/>
    <w:rsid w:val="0078360F"/>
    <w:rsid w:val="007836A8"/>
    <w:rsid w:val="00783807"/>
    <w:rsid w:val="00783F0F"/>
    <w:rsid w:val="00784062"/>
    <w:rsid w:val="00784138"/>
    <w:rsid w:val="007843B6"/>
    <w:rsid w:val="00784497"/>
    <w:rsid w:val="0078452D"/>
    <w:rsid w:val="007848FD"/>
    <w:rsid w:val="00784D47"/>
    <w:rsid w:val="00784D92"/>
    <w:rsid w:val="007853A6"/>
    <w:rsid w:val="007855DF"/>
    <w:rsid w:val="007856AC"/>
    <w:rsid w:val="00785A81"/>
    <w:rsid w:val="0078662C"/>
    <w:rsid w:val="00786AB3"/>
    <w:rsid w:val="00786CC0"/>
    <w:rsid w:val="00786DED"/>
    <w:rsid w:val="00786ED5"/>
    <w:rsid w:val="00787452"/>
    <w:rsid w:val="007876EA"/>
    <w:rsid w:val="007879F8"/>
    <w:rsid w:val="00787B2C"/>
    <w:rsid w:val="00787F21"/>
    <w:rsid w:val="0079079D"/>
    <w:rsid w:val="00790A29"/>
    <w:rsid w:val="00790F43"/>
    <w:rsid w:val="00791419"/>
    <w:rsid w:val="007916D5"/>
    <w:rsid w:val="00791B7C"/>
    <w:rsid w:val="00791C24"/>
    <w:rsid w:val="00791E57"/>
    <w:rsid w:val="00791F4D"/>
    <w:rsid w:val="00792273"/>
    <w:rsid w:val="007924A5"/>
    <w:rsid w:val="007925BE"/>
    <w:rsid w:val="00792694"/>
    <w:rsid w:val="007927D2"/>
    <w:rsid w:val="007928CC"/>
    <w:rsid w:val="007928E7"/>
    <w:rsid w:val="00792BB2"/>
    <w:rsid w:val="00792F1C"/>
    <w:rsid w:val="0079341C"/>
    <w:rsid w:val="0079369B"/>
    <w:rsid w:val="00793CA7"/>
    <w:rsid w:val="00794089"/>
    <w:rsid w:val="0079441F"/>
    <w:rsid w:val="00794D27"/>
    <w:rsid w:val="00795779"/>
    <w:rsid w:val="007957AB"/>
    <w:rsid w:val="00795C81"/>
    <w:rsid w:val="00795F91"/>
    <w:rsid w:val="00796130"/>
    <w:rsid w:val="0079618B"/>
    <w:rsid w:val="0079655A"/>
    <w:rsid w:val="00796FD8"/>
    <w:rsid w:val="007975A1"/>
    <w:rsid w:val="00797AB1"/>
    <w:rsid w:val="00797B53"/>
    <w:rsid w:val="00797C3B"/>
    <w:rsid w:val="007A04B8"/>
    <w:rsid w:val="007A060D"/>
    <w:rsid w:val="007A0D0A"/>
    <w:rsid w:val="007A0D94"/>
    <w:rsid w:val="007A0D98"/>
    <w:rsid w:val="007A0FEA"/>
    <w:rsid w:val="007A108E"/>
    <w:rsid w:val="007A129E"/>
    <w:rsid w:val="007A1393"/>
    <w:rsid w:val="007A171D"/>
    <w:rsid w:val="007A195A"/>
    <w:rsid w:val="007A1AC5"/>
    <w:rsid w:val="007A1B3C"/>
    <w:rsid w:val="007A1F2C"/>
    <w:rsid w:val="007A2904"/>
    <w:rsid w:val="007A36F4"/>
    <w:rsid w:val="007A3792"/>
    <w:rsid w:val="007A39BA"/>
    <w:rsid w:val="007A3A1B"/>
    <w:rsid w:val="007A3DD5"/>
    <w:rsid w:val="007A3EE2"/>
    <w:rsid w:val="007A4128"/>
    <w:rsid w:val="007A465C"/>
    <w:rsid w:val="007A470F"/>
    <w:rsid w:val="007A482B"/>
    <w:rsid w:val="007A4A8E"/>
    <w:rsid w:val="007A4B14"/>
    <w:rsid w:val="007A4BD6"/>
    <w:rsid w:val="007A509A"/>
    <w:rsid w:val="007A50BA"/>
    <w:rsid w:val="007A5239"/>
    <w:rsid w:val="007A54BD"/>
    <w:rsid w:val="007A58FF"/>
    <w:rsid w:val="007A5B18"/>
    <w:rsid w:val="007A5CEA"/>
    <w:rsid w:val="007A5D55"/>
    <w:rsid w:val="007A60DF"/>
    <w:rsid w:val="007A6DE7"/>
    <w:rsid w:val="007A71AC"/>
    <w:rsid w:val="007A767E"/>
    <w:rsid w:val="007A7A35"/>
    <w:rsid w:val="007A7CD4"/>
    <w:rsid w:val="007A7DE4"/>
    <w:rsid w:val="007A7DFB"/>
    <w:rsid w:val="007B00F6"/>
    <w:rsid w:val="007B0145"/>
    <w:rsid w:val="007B015C"/>
    <w:rsid w:val="007B01A3"/>
    <w:rsid w:val="007B01D2"/>
    <w:rsid w:val="007B0231"/>
    <w:rsid w:val="007B023A"/>
    <w:rsid w:val="007B0290"/>
    <w:rsid w:val="007B078B"/>
    <w:rsid w:val="007B0E0F"/>
    <w:rsid w:val="007B128C"/>
    <w:rsid w:val="007B15A1"/>
    <w:rsid w:val="007B16EA"/>
    <w:rsid w:val="007B19AD"/>
    <w:rsid w:val="007B2043"/>
    <w:rsid w:val="007B20E0"/>
    <w:rsid w:val="007B2163"/>
    <w:rsid w:val="007B23F7"/>
    <w:rsid w:val="007B2CEF"/>
    <w:rsid w:val="007B2F08"/>
    <w:rsid w:val="007B2F78"/>
    <w:rsid w:val="007B31A2"/>
    <w:rsid w:val="007B3785"/>
    <w:rsid w:val="007B37E6"/>
    <w:rsid w:val="007B3902"/>
    <w:rsid w:val="007B41BA"/>
    <w:rsid w:val="007B4290"/>
    <w:rsid w:val="007B42F1"/>
    <w:rsid w:val="007B4885"/>
    <w:rsid w:val="007B4B2D"/>
    <w:rsid w:val="007B4E5F"/>
    <w:rsid w:val="007B4F62"/>
    <w:rsid w:val="007B5084"/>
    <w:rsid w:val="007B5798"/>
    <w:rsid w:val="007B5C9D"/>
    <w:rsid w:val="007B5D43"/>
    <w:rsid w:val="007B5F74"/>
    <w:rsid w:val="007B6323"/>
    <w:rsid w:val="007B63AC"/>
    <w:rsid w:val="007B664C"/>
    <w:rsid w:val="007B66A5"/>
    <w:rsid w:val="007B6EEA"/>
    <w:rsid w:val="007B6F1C"/>
    <w:rsid w:val="007B6F3F"/>
    <w:rsid w:val="007B7228"/>
    <w:rsid w:val="007B764E"/>
    <w:rsid w:val="007B7A76"/>
    <w:rsid w:val="007B7BEE"/>
    <w:rsid w:val="007B7F5E"/>
    <w:rsid w:val="007C0131"/>
    <w:rsid w:val="007C0185"/>
    <w:rsid w:val="007C04EC"/>
    <w:rsid w:val="007C0671"/>
    <w:rsid w:val="007C0C9F"/>
    <w:rsid w:val="007C0E02"/>
    <w:rsid w:val="007C0E1D"/>
    <w:rsid w:val="007C0EAF"/>
    <w:rsid w:val="007C0FAF"/>
    <w:rsid w:val="007C1118"/>
    <w:rsid w:val="007C1184"/>
    <w:rsid w:val="007C15E4"/>
    <w:rsid w:val="007C1991"/>
    <w:rsid w:val="007C19E8"/>
    <w:rsid w:val="007C1CBC"/>
    <w:rsid w:val="007C1CF3"/>
    <w:rsid w:val="007C1EF9"/>
    <w:rsid w:val="007C1FC9"/>
    <w:rsid w:val="007C1FD8"/>
    <w:rsid w:val="007C2297"/>
    <w:rsid w:val="007C2C78"/>
    <w:rsid w:val="007C2CC9"/>
    <w:rsid w:val="007C2EDD"/>
    <w:rsid w:val="007C3219"/>
    <w:rsid w:val="007C3265"/>
    <w:rsid w:val="007C3695"/>
    <w:rsid w:val="007C3E32"/>
    <w:rsid w:val="007C3E7D"/>
    <w:rsid w:val="007C3EE5"/>
    <w:rsid w:val="007C3F6C"/>
    <w:rsid w:val="007C432B"/>
    <w:rsid w:val="007C461E"/>
    <w:rsid w:val="007C471E"/>
    <w:rsid w:val="007C4722"/>
    <w:rsid w:val="007C49D2"/>
    <w:rsid w:val="007C4A99"/>
    <w:rsid w:val="007C4BCF"/>
    <w:rsid w:val="007C5265"/>
    <w:rsid w:val="007C5350"/>
    <w:rsid w:val="007C5545"/>
    <w:rsid w:val="007C55E0"/>
    <w:rsid w:val="007C57BE"/>
    <w:rsid w:val="007C582F"/>
    <w:rsid w:val="007C5AE7"/>
    <w:rsid w:val="007C5F22"/>
    <w:rsid w:val="007C6459"/>
    <w:rsid w:val="007C6A43"/>
    <w:rsid w:val="007C6B7F"/>
    <w:rsid w:val="007C6D84"/>
    <w:rsid w:val="007C70DC"/>
    <w:rsid w:val="007C7574"/>
    <w:rsid w:val="007C7853"/>
    <w:rsid w:val="007C794B"/>
    <w:rsid w:val="007C79FD"/>
    <w:rsid w:val="007C7DFF"/>
    <w:rsid w:val="007D06D1"/>
    <w:rsid w:val="007D0720"/>
    <w:rsid w:val="007D0995"/>
    <w:rsid w:val="007D0A32"/>
    <w:rsid w:val="007D0D50"/>
    <w:rsid w:val="007D163C"/>
    <w:rsid w:val="007D1BB8"/>
    <w:rsid w:val="007D1E16"/>
    <w:rsid w:val="007D2435"/>
    <w:rsid w:val="007D282D"/>
    <w:rsid w:val="007D316A"/>
    <w:rsid w:val="007D33A9"/>
    <w:rsid w:val="007D3506"/>
    <w:rsid w:val="007D35E4"/>
    <w:rsid w:val="007D3C69"/>
    <w:rsid w:val="007D3EC8"/>
    <w:rsid w:val="007D3F1E"/>
    <w:rsid w:val="007D404B"/>
    <w:rsid w:val="007D4184"/>
    <w:rsid w:val="007D433E"/>
    <w:rsid w:val="007D4363"/>
    <w:rsid w:val="007D453E"/>
    <w:rsid w:val="007D49DF"/>
    <w:rsid w:val="007D4A40"/>
    <w:rsid w:val="007D4A6B"/>
    <w:rsid w:val="007D4B65"/>
    <w:rsid w:val="007D4CB7"/>
    <w:rsid w:val="007D4D80"/>
    <w:rsid w:val="007D4E56"/>
    <w:rsid w:val="007D55DA"/>
    <w:rsid w:val="007D5758"/>
    <w:rsid w:val="007D5CB0"/>
    <w:rsid w:val="007D5D7B"/>
    <w:rsid w:val="007D5F21"/>
    <w:rsid w:val="007D5FFD"/>
    <w:rsid w:val="007D627D"/>
    <w:rsid w:val="007D6720"/>
    <w:rsid w:val="007D6CEB"/>
    <w:rsid w:val="007D6E99"/>
    <w:rsid w:val="007D6F82"/>
    <w:rsid w:val="007D70DF"/>
    <w:rsid w:val="007D75AB"/>
    <w:rsid w:val="007D7E21"/>
    <w:rsid w:val="007D7EA2"/>
    <w:rsid w:val="007E01B6"/>
    <w:rsid w:val="007E01E5"/>
    <w:rsid w:val="007E0285"/>
    <w:rsid w:val="007E07DF"/>
    <w:rsid w:val="007E0C87"/>
    <w:rsid w:val="007E0F03"/>
    <w:rsid w:val="007E1005"/>
    <w:rsid w:val="007E1483"/>
    <w:rsid w:val="007E15B1"/>
    <w:rsid w:val="007E1668"/>
    <w:rsid w:val="007E1911"/>
    <w:rsid w:val="007E1CA2"/>
    <w:rsid w:val="007E21F2"/>
    <w:rsid w:val="007E2349"/>
    <w:rsid w:val="007E2810"/>
    <w:rsid w:val="007E283E"/>
    <w:rsid w:val="007E2D52"/>
    <w:rsid w:val="007E2DD2"/>
    <w:rsid w:val="007E2F7C"/>
    <w:rsid w:val="007E3541"/>
    <w:rsid w:val="007E35A3"/>
    <w:rsid w:val="007E3632"/>
    <w:rsid w:val="007E36CC"/>
    <w:rsid w:val="007E3851"/>
    <w:rsid w:val="007E39C2"/>
    <w:rsid w:val="007E3A67"/>
    <w:rsid w:val="007E3CF6"/>
    <w:rsid w:val="007E432E"/>
    <w:rsid w:val="007E443E"/>
    <w:rsid w:val="007E4EFD"/>
    <w:rsid w:val="007E4F41"/>
    <w:rsid w:val="007E5010"/>
    <w:rsid w:val="007E5144"/>
    <w:rsid w:val="007E534F"/>
    <w:rsid w:val="007E5472"/>
    <w:rsid w:val="007E57BA"/>
    <w:rsid w:val="007E582A"/>
    <w:rsid w:val="007E5A4A"/>
    <w:rsid w:val="007E5B1B"/>
    <w:rsid w:val="007E5B76"/>
    <w:rsid w:val="007E5ED9"/>
    <w:rsid w:val="007E6153"/>
    <w:rsid w:val="007E6392"/>
    <w:rsid w:val="007E658E"/>
    <w:rsid w:val="007E68DB"/>
    <w:rsid w:val="007E6A60"/>
    <w:rsid w:val="007E6B1D"/>
    <w:rsid w:val="007E6CF9"/>
    <w:rsid w:val="007E6D41"/>
    <w:rsid w:val="007E6DB8"/>
    <w:rsid w:val="007E7133"/>
    <w:rsid w:val="007E71E6"/>
    <w:rsid w:val="007E7281"/>
    <w:rsid w:val="007E74AF"/>
    <w:rsid w:val="007E7688"/>
    <w:rsid w:val="007E768E"/>
    <w:rsid w:val="007E7722"/>
    <w:rsid w:val="007E7B22"/>
    <w:rsid w:val="007E7BB9"/>
    <w:rsid w:val="007E7BE3"/>
    <w:rsid w:val="007E7C61"/>
    <w:rsid w:val="007E7C6F"/>
    <w:rsid w:val="007F0025"/>
    <w:rsid w:val="007F0182"/>
    <w:rsid w:val="007F01B8"/>
    <w:rsid w:val="007F063C"/>
    <w:rsid w:val="007F0795"/>
    <w:rsid w:val="007F0894"/>
    <w:rsid w:val="007F1004"/>
    <w:rsid w:val="007F10D1"/>
    <w:rsid w:val="007F144F"/>
    <w:rsid w:val="007F14AD"/>
    <w:rsid w:val="007F1958"/>
    <w:rsid w:val="007F197C"/>
    <w:rsid w:val="007F19F5"/>
    <w:rsid w:val="007F1C26"/>
    <w:rsid w:val="007F1CDB"/>
    <w:rsid w:val="007F2984"/>
    <w:rsid w:val="007F2A6A"/>
    <w:rsid w:val="007F2B08"/>
    <w:rsid w:val="007F2C00"/>
    <w:rsid w:val="007F2E5E"/>
    <w:rsid w:val="007F3095"/>
    <w:rsid w:val="007F3283"/>
    <w:rsid w:val="007F3513"/>
    <w:rsid w:val="007F35B5"/>
    <w:rsid w:val="007F362D"/>
    <w:rsid w:val="007F37B3"/>
    <w:rsid w:val="007F39F6"/>
    <w:rsid w:val="007F3B22"/>
    <w:rsid w:val="007F406A"/>
    <w:rsid w:val="007F40ED"/>
    <w:rsid w:val="007F41B5"/>
    <w:rsid w:val="007F422C"/>
    <w:rsid w:val="007F428F"/>
    <w:rsid w:val="007F46E2"/>
    <w:rsid w:val="007F49A5"/>
    <w:rsid w:val="007F4DE5"/>
    <w:rsid w:val="007F4E8C"/>
    <w:rsid w:val="007F50BC"/>
    <w:rsid w:val="007F50BE"/>
    <w:rsid w:val="007F53B5"/>
    <w:rsid w:val="007F5742"/>
    <w:rsid w:val="007F5AAA"/>
    <w:rsid w:val="007F5B04"/>
    <w:rsid w:val="007F6025"/>
    <w:rsid w:val="007F60B8"/>
    <w:rsid w:val="007F62E8"/>
    <w:rsid w:val="007F68E3"/>
    <w:rsid w:val="007F6B62"/>
    <w:rsid w:val="007F6C9B"/>
    <w:rsid w:val="007F7142"/>
    <w:rsid w:val="007F7CB9"/>
    <w:rsid w:val="007F7DD8"/>
    <w:rsid w:val="0080009A"/>
    <w:rsid w:val="008000FB"/>
    <w:rsid w:val="0080011A"/>
    <w:rsid w:val="00800499"/>
    <w:rsid w:val="008005E9"/>
    <w:rsid w:val="0080079E"/>
    <w:rsid w:val="00800B8F"/>
    <w:rsid w:val="00800C53"/>
    <w:rsid w:val="00801020"/>
    <w:rsid w:val="0080105B"/>
    <w:rsid w:val="00801219"/>
    <w:rsid w:val="008015E4"/>
    <w:rsid w:val="00801682"/>
    <w:rsid w:val="00801913"/>
    <w:rsid w:val="00801E0F"/>
    <w:rsid w:val="0080235E"/>
    <w:rsid w:val="00802427"/>
    <w:rsid w:val="00802801"/>
    <w:rsid w:val="00802852"/>
    <w:rsid w:val="00803159"/>
    <w:rsid w:val="00803235"/>
    <w:rsid w:val="00803317"/>
    <w:rsid w:val="0080366B"/>
    <w:rsid w:val="0080388F"/>
    <w:rsid w:val="0080390B"/>
    <w:rsid w:val="0080390C"/>
    <w:rsid w:val="00803B1C"/>
    <w:rsid w:val="00803DB6"/>
    <w:rsid w:val="00803E98"/>
    <w:rsid w:val="00804032"/>
    <w:rsid w:val="0080439F"/>
    <w:rsid w:val="008043F7"/>
    <w:rsid w:val="00804448"/>
    <w:rsid w:val="008046D8"/>
    <w:rsid w:val="0080488A"/>
    <w:rsid w:val="008049A8"/>
    <w:rsid w:val="00804F95"/>
    <w:rsid w:val="008052F3"/>
    <w:rsid w:val="0080574E"/>
    <w:rsid w:val="00805C3F"/>
    <w:rsid w:val="00805CB2"/>
    <w:rsid w:val="00805D52"/>
    <w:rsid w:val="0080604A"/>
    <w:rsid w:val="00806095"/>
    <w:rsid w:val="008068B3"/>
    <w:rsid w:val="0080695A"/>
    <w:rsid w:val="00806CF2"/>
    <w:rsid w:val="00806D81"/>
    <w:rsid w:val="0080745A"/>
    <w:rsid w:val="0080770A"/>
    <w:rsid w:val="00807971"/>
    <w:rsid w:val="00807B66"/>
    <w:rsid w:val="00810144"/>
    <w:rsid w:val="008101E5"/>
    <w:rsid w:val="00810521"/>
    <w:rsid w:val="00810712"/>
    <w:rsid w:val="008108FA"/>
    <w:rsid w:val="00810969"/>
    <w:rsid w:val="00810D08"/>
    <w:rsid w:val="00810E3B"/>
    <w:rsid w:val="00810F40"/>
    <w:rsid w:val="00811653"/>
    <w:rsid w:val="008117D1"/>
    <w:rsid w:val="00811AE0"/>
    <w:rsid w:val="00811C24"/>
    <w:rsid w:val="00811C56"/>
    <w:rsid w:val="0081228D"/>
    <w:rsid w:val="00812822"/>
    <w:rsid w:val="0081286C"/>
    <w:rsid w:val="008128DC"/>
    <w:rsid w:val="008129C3"/>
    <w:rsid w:val="00812A41"/>
    <w:rsid w:val="00812C60"/>
    <w:rsid w:val="00812E3D"/>
    <w:rsid w:val="00812EE7"/>
    <w:rsid w:val="00812F55"/>
    <w:rsid w:val="00812F62"/>
    <w:rsid w:val="00813041"/>
    <w:rsid w:val="00813054"/>
    <w:rsid w:val="008130D4"/>
    <w:rsid w:val="008130F6"/>
    <w:rsid w:val="0081329E"/>
    <w:rsid w:val="008132E6"/>
    <w:rsid w:val="00813643"/>
    <w:rsid w:val="00813A3C"/>
    <w:rsid w:val="00813D10"/>
    <w:rsid w:val="00813E9B"/>
    <w:rsid w:val="00813F7E"/>
    <w:rsid w:val="0081405E"/>
    <w:rsid w:val="00814427"/>
    <w:rsid w:val="0081467C"/>
    <w:rsid w:val="008147D7"/>
    <w:rsid w:val="00814912"/>
    <w:rsid w:val="00814B16"/>
    <w:rsid w:val="00814BDA"/>
    <w:rsid w:val="00814C9B"/>
    <w:rsid w:val="0081537A"/>
    <w:rsid w:val="008155E8"/>
    <w:rsid w:val="00815A74"/>
    <w:rsid w:val="00815D42"/>
    <w:rsid w:val="0081679D"/>
    <w:rsid w:val="008169FE"/>
    <w:rsid w:val="00816A29"/>
    <w:rsid w:val="00816A94"/>
    <w:rsid w:val="00816AA6"/>
    <w:rsid w:val="00816C33"/>
    <w:rsid w:val="008171CC"/>
    <w:rsid w:val="0081759D"/>
    <w:rsid w:val="008175BE"/>
    <w:rsid w:val="00817779"/>
    <w:rsid w:val="00817CC2"/>
    <w:rsid w:val="00820234"/>
    <w:rsid w:val="008202E8"/>
    <w:rsid w:val="0082036B"/>
    <w:rsid w:val="008204CB"/>
    <w:rsid w:val="008204EF"/>
    <w:rsid w:val="00820696"/>
    <w:rsid w:val="00820AA4"/>
    <w:rsid w:val="00821537"/>
    <w:rsid w:val="008216FB"/>
    <w:rsid w:val="0082176B"/>
    <w:rsid w:val="008218BD"/>
    <w:rsid w:val="0082193E"/>
    <w:rsid w:val="008219A2"/>
    <w:rsid w:val="00821CB5"/>
    <w:rsid w:val="00822101"/>
    <w:rsid w:val="008222F9"/>
    <w:rsid w:val="00822382"/>
    <w:rsid w:val="0082248C"/>
    <w:rsid w:val="00822594"/>
    <w:rsid w:val="008227E9"/>
    <w:rsid w:val="00822F9E"/>
    <w:rsid w:val="00822FE1"/>
    <w:rsid w:val="0082346D"/>
    <w:rsid w:val="00823EAB"/>
    <w:rsid w:val="0082442D"/>
    <w:rsid w:val="00824872"/>
    <w:rsid w:val="008249C6"/>
    <w:rsid w:val="00824A7D"/>
    <w:rsid w:val="00824AB3"/>
    <w:rsid w:val="00824F4C"/>
    <w:rsid w:val="0082507B"/>
    <w:rsid w:val="008251B7"/>
    <w:rsid w:val="008253A9"/>
    <w:rsid w:val="008254E0"/>
    <w:rsid w:val="00825FA4"/>
    <w:rsid w:val="00826448"/>
    <w:rsid w:val="00826522"/>
    <w:rsid w:val="00826564"/>
    <w:rsid w:val="008265E4"/>
    <w:rsid w:val="00826765"/>
    <w:rsid w:val="0082690E"/>
    <w:rsid w:val="00826A1F"/>
    <w:rsid w:val="008270A8"/>
    <w:rsid w:val="0082715D"/>
    <w:rsid w:val="008271B1"/>
    <w:rsid w:val="0082742E"/>
    <w:rsid w:val="00827589"/>
    <w:rsid w:val="008275A7"/>
    <w:rsid w:val="00827984"/>
    <w:rsid w:val="00827C1A"/>
    <w:rsid w:val="00827D5E"/>
    <w:rsid w:val="00827F05"/>
    <w:rsid w:val="008302DD"/>
    <w:rsid w:val="0083058D"/>
    <w:rsid w:val="00830641"/>
    <w:rsid w:val="008306CF"/>
    <w:rsid w:val="008307ED"/>
    <w:rsid w:val="008307F0"/>
    <w:rsid w:val="00830804"/>
    <w:rsid w:val="008309D0"/>
    <w:rsid w:val="00830E20"/>
    <w:rsid w:val="0083148F"/>
    <w:rsid w:val="00831697"/>
    <w:rsid w:val="008319EE"/>
    <w:rsid w:val="00831BB5"/>
    <w:rsid w:val="00831C17"/>
    <w:rsid w:val="00831FC7"/>
    <w:rsid w:val="00832646"/>
    <w:rsid w:val="0083266C"/>
    <w:rsid w:val="00832933"/>
    <w:rsid w:val="00832CB6"/>
    <w:rsid w:val="00832E69"/>
    <w:rsid w:val="00832EA3"/>
    <w:rsid w:val="00832EA4"/>
    <w:rsid w:val="00833686"/>
    <w:rsid w:val="00833793"/>
    <w:rsid w:val="008338E1"/>
    <w:rsid w:val="00833DF6"/>
    <w:rsid w:val="0083413B"/>
    <w:rsid w:val="00834268"/>
    <w:rsid w:val="00834501"/>
    <w:rsid w:val="008346F6"/>
    <w:rsid w:val="00834BB6"/>
    <w:rsid w:val="00834C6D"/>
    <w:rsid w:val="00834C9D"/>
    <w:rsid w:val="00834DF2"/>
    <w:rsid w:val="00834E37"/>
    <w:rsid w:val="00834E9D"/>
    <w:rsid w:val="00834F33"/>
    <w:rsid w:val="0083504E"/>
    <w:rsid w:val="0083514F"/>
    <w:rsid w:val="00835458"/>
    <w:rsid w:val="008356D9"/>
    <w:rsid w:val="0083575D"/>
    <w:rsid w:val="008357E7"/>
    <w:rsid w:val="00835BC7"/>
    <w:rsid w:val="00835FC1"/>
    <w:rsid w:val="00836092"/>
    <w:rsid w:val="00836150"/>
    <w:rsid w:val="008362F6"/>
    <w:rsid w:val="00836606"/>
    <w:rsid w:val="008369B5"/>
    <w:rsid w:val="00836A59"/>
    <w:rsid w:val="00836B99"/>
    <w:rsid w:val="00836D25"/>
    <w:rsid w:val="00836ED2"/>
    <w:rsid w:val="008372DB"/>
    <w:rsid w:val="008373B8"/>
    <w:rsid w:val="0083742B"/>
    <w:rsid w:val="00837AB3"/>
    <w:rsid w:val="00837C33"/>
    <w:rsid w:val="00837DAE"/>
    <w:rsid w:val="00840057"/>
    <w:rsid w:val="008400A6"/>
    <w:rsid w:val="00840592"/>
    <w:rsid w:val="00840989"/>
    <w:rsid w:val="00840CF1"/>
    <w:rsid w:val="00840E6F"/>
    <w:rsid w:val="00840FA1"/>
    <w:rsid w:val="00841493"/>
    <w:rsid w:val="00841683"/>
    <w:rsid w:val="0084168C"/>
    <w:rsid w:val="008418B4"/>
    <w:rsid w:val="00841D53"/>
    <w:rsid w:val="0084208D"/>
    <w:rsid w:val="00842147"/>
    <w:rsid w:val="00842323"/>
    <w:rsid w:val="008424C7"/>
    <w:rsid w:val="00842518"/>
    <w:rsid w:val="00842817"/>
    <w:rsid w:val="00842D52"/>
    <w:rsid w:val="00842D56"/>
    <w:rsid w:val="00842D6B"/>
    <w:rsid w:val="00842F01"/>
    <w:rsid w:val="0084307F"/>
    <w:rsid w:val="00843092"/>
    <w:rsid w:val="00843134"/>
    <w:rsid w:val="008432C4"/>
    <w:rsid w:val="008433A5"/>
    <w:rsid w:val="00843418"/>
    <w:rsid w:val="00843451"/>
    <w:rsid w:val="0084392B"/>
    <w:rsid w:val="008439EE"/>
    <w:rsid w:val="00843D98"/>
    <w:rsid w:val="00843F7F"/>
    <w:rsid w:val="00844166"/>
    <w:rsid w:val="00844419"/>
    <w:rsid w:val="008444E5"/>
    <w:rsid w:val="0084453D"/>
    <w:rsid w:val="008448E2"/>
    <w:rsid w:val="0084496C"/>
    <w:rsid w:val="008449A3"/>
    <w:rsid w:val="00844F00"/>
    <w:rsid w:val="0084555B"/>
    <w:rsid w:val="0084566F"/>
    <w:rsid w:val="0084584B"/>
    <w:rsid w:val="00845B0E"/>
    <w:rsid w:val="00845BC7"/>
    <w:rsid w:val="00845D49"/>
    <w:rsid w:val="00846383"/>
    <w:rsid w:val="008464F0"/>
    <w:rsid w:val="00846D62"/>
    <w:rsid w:val="008471D4"/>
    <w:rsid w:val="00847230"/>
    <w:rsid w:val="0084782B"/>
    <w:rsid w:val="008479BA"/>
    <w:rsid w:val="00847D62"/>
    <w:rsid w:val="008501E8"/>
    <w:rsid w:val="008502BE"/>
    <w:rsid w:val="0085066D"/>
    <w:rsid w:val="00850995"/>
    <w:rsid w:val="0085129A"/>
    <w:rsid w:val="00851837"/>
    <w:rsid w:val="00851971"/>
    <w:rsid w:val="008519B3"/>
    <w:rsid w:val="00851E42"/>
    <w:rsid w:val="00851E99"/>
    <w:rsid w:val="008524EB"/>
    <w:rsid w:val="008525AF"/>
    <w:rsid w:val="00852670"/>
    <w:rsid w:val="00852B84"/>
    <w:rsid w:val="00852CE9"/>
    <w:rsid w:val="00853152"/>
    <w:rsid w:val="00853640"/>
    <w:rsid w:val="00853987"/>
    <w:rsid w:val="00853C93"/>
    <w:rsid w:val="0085429C"/>
    <w:rsid w:val="0085447E"/>
    <w:rsid w:val="0085455C"/>
    <w:rsid w:val="00854D26"/>
    <w:rsid w:val="00854DBD"/>
    <w:rsid w:val="00854DCF"/>
    <w:rsid w:val="00854E9B"/>
    <w:rsid w:val="00854EC4"/>
    <w:rsid w:val="00854FA8"/>
    <w:rsid w:val="008550A3"/>
    <w:rsid w:val="00855395"/>
    <w:rsid w:val="00855399"/>
    <w:rsid w:val="008557E3"/>
    <w:rsid w:val="00855ACA"/>
    <w:rsid w:val="00855B02"/>
    <w:rsid w:val="00855CBA"/>
    <w:rsid w:val="00855F58"/>
    <w:rsid w:val="00856268"/>
    <w:rsid w:val="0085630D"/>
    <w:rsid w:val="0085651B"/>
    <w:rsid w:val="008566B4"/>
    <w:rsid w:val="0085674C"/>
    <w:rsid w:val="00856823"/>
    <w:rsid w:val="008568DA"/>
    <w:rsid w:val="00856EBC"/>
    <w:rsid w:val="008570BB"/>
    <w:rsid w:val="00857163"/>
    <w:rsid w:val="00857374"/>
    <w:rsid w:val="00857583"/>
    <w:rsid w:val="008575AA"/>
    <w:rsid w:val="00857978"/>
    <w:rsid w:val="00857A08"/>
    <w:rsid w:val="00857A3D"/>
    <w:rsid w:val="00857C7F"/>
    <w:rsid w:val="00857F65"/>
    <w:rsid w:val="00860027"/>
    <w:rsid w:val="008600E3"/>
    <w:rsid w:val="00860336"/>
    <w:rsid w:val="00860B29"/>
    <w:rsid w:val="0086122C"/>
    <w:rsid w:val="00861302"/>
    <w:rsid w:val="00861389"/>
    <w:rsid w:val="00861686"/>
    <w:rsid w:val="00861791"/>
    <w:rsid w:val="00861A5D"/>
    <w:rsid w:val="00861BF6"/>
    <w:rsid w:val="00861D3D"/>
    <w:rsid w:val="00861E0F"/>
    <w:rsid w:val="00862262"/>
    <w:rsid w:val="0086281A"/>
    <w:rsid w:val="00862916"/>
    <w:rsid w:val="00862A93"/>
    <w:rsid w:val="00862BD9"/>
    <w:rsid w:val="00862E11"/>
    <w:rsid w:val="008631E2"/>
    <w:rsid w:val="008633C7"/>
    <w:rsid w:val="00863462"/>
    <w:rsid w:val="00863540"/>
    <w:rsid w:val="0086363C"/>
    <w:rsid w:val="00863798"/>
    <w:rsid w:val="00863A6C"/>
    <w:rsid w:val="00864022"/>
    <w:rsid w:val="0086422D"/>
    <w:rsid w:val="008643BB"/>
    <w:rsid w:val="00864553"/>
    <w:rsid w:val="008645C2"/>
    <w:rsid w:val="00864AC5"/>
    <w:rsid w:val="00864D97"/>
    <w:rsid w:val="00864E1D"/>
    <w:rsid w:val="00864FF2"/>
    <w:rsid w:val="00865520"/>
    <w:rsid w:val="00865669"/>
    <w:rsid w:val="00865E3D"/>
    <w:rsid w:val="00866192"/>
    <w:rsid w:val="00866324"/>
    <w:rsid w:val="008664C9"/>
    <w:rsid w:val="0086699B"/>
    <w:rsid w:val="00866AEE"/>
    <w:rsid w:val="00866CBC"/>
    <w:rsid w:val="00866F55"/>
    <w:rsid w:val="008672BD"/>
    <w:rsid w:val="008674C8"/>
    <w:rsid w:val="00867C22"/>
    <w:rsid w:val="00867CF0"/>
    <w:rsid w:val="00867EA8"/>
    <w:rsid w:val="00870626"/>
    <w:rsid w:val="0087076E"/>
    <w:rsid w:val="00870957"/>
    <w:rsid w:val="00870ABF"/>
    <w:rsid w:val="008711D3"/>
    <w:rsid w:val="008714BB"/>
    <w:rsid w:val="0087160E"/>
    <w:rsid w:val="00871BD0"/>
    <w:rsid w:val="00871FE9"/>
    <w:rsid w:val="00872269"/>
    <w:rsid w:val="00872431"/>
    <w:rsid w:val="008725A0"/>
    <w:rsid w:val="00872EB3"/>
    <w:rsid w:val="00873A01"/>
    <w:rsid w:val="0087402A"/>
    <w:rsid w:val="00874035"/>
    <w:rsid w:val="008743F7"/>
    <w:rsid w:val="00874674"/>
    <w:rsid w:val="00874DCA"/>
    <w:rsid w:val="00874E15"/>
    <w:rsid w:val="00874E9E"/>
    <w:rsid w:val="00874F45"/>
    <w:rsid w:val="0087511D"/>
    <w:rsid w:val="0087521E"/>
    <w:rsid w:val="0087531B"/>
    <w:rsid w:val="00875406"/>
    <w:rsid w:val="0087572E"/>
    <w:rsid w:val="00875841"/>
    <w:rsid w:val="008758AD"/>
    <w:rsid w:val="00875CFF"/>
    <w:rsid w:val="00875ED7"/>
    <w:rsid w:val="00875F6D"/>
    <w:rsid w:val="00876041"/>
    <w:rsid w:val="00876097"/>
    <w:rsid w:val="008761D3"/>
    <w:rsid w:val="0087664E"/>
    <w:rsid w:val="0087693F"/>
    <w:rsid w:val="00876AA8"/>
    <w:rsid w:val="00876CD0"/>
    <w:rsid w:val="00877135"/>
    <w:rsid w:val="00877138"/>
    <w:rsid w:val="00877147"/>
    <w:rsid w:val="00877176"/>
    <w:rsid w:val="008776B3"/>
    <w:rsid w:val="00877B19"/>
    <w:rsid w:val="00877BCC"/>
    <w:rsid w:val="00877DEF"/>
    <w:rsid w:val="00877F9F"/>
    <w:rsid w:val="00880056"/>
    <w:rsid w:val="00880274"/>
    <w:rsid w:val="0088027D"/>
    <w:rsid w:val="0088062D"/>
    <w:rsid w:val="008808BE"/>
    <w:rsid w:val="00880ACB"/>
    <w:rsid w:val="00880CE0"/>
    <w:rsid w:val="00880F4D"/>
    <w:rsid w:val="00880F7A"/>
    <w:rsid w:val="00880FCC"/>
    <w:rsid w:val="00881016"/>
    <w:rsid w:val="008810E0"/>
    <w:rsid w:val="00881447"/>
    <w:rsid w:val="00881461"/>
    <w:rsid w:val="0088177F"/>
    <w:rsid w:val="00881839"/>
    <w:rsid w:val="00882160"/>
    <w:rsid w:val="00882898"/>
    <w:rsid w:val="00882B2B"/>
    <w:rsid w:val="00882BB3"/>
    <w:rsid w:val="008830B3"/>
    <w:rsid w:val="008831C6"/>
    <w:rsid w:val="008834FF"/>
    <w:rsid w:val="0088386A"/>
    <w:rsid w:val="00883A6B"/>
    <w:rsid w:val="00883A75"/>
    <w:rsid w:val="00884056"/>
    <w:rsid w:val="008840BF"/>
    <w:rsid w:val="008840FC"/>
    <w:rsid w:val="00884674"/>
    <w:rsid w:val="00884697"/>
    <w:rsid w:val="00885C58"/>
    <w:rsid w:val="00885CE2"/>
    <w:rsid w:val="00885D40"/>
    <w:rsid w:val="00885F99"/>
    <w:rsid w:val="008865A6"/>
    <w:rsid w:val="00886B96"/>
    <w:rsid w:val="00886D7C"/>
    <w:rsid w:val="00886E34"/>
    <w:rsid w:val="008872EC"/>
    <w:rsid w:val="0088764B"/>
    <w:rsid w:val="008879B0"/>
    <w:rsid w:val="008902B4"/>
    <w:rsid w:val="00890309"/>
    <w:rsid w:val="00890592"/>
    <w:rsid w:val="00890901"/>
    <w:rsid w:val="00890957"/>
    <w:rsid w:val="00890A2F"/>
    <w:rsid w:val="008910D7"/>
    <w:rsid w:val="00891572"/>
    <w:rsid w:val="00891708"/>
    <w:rsid w:val="008917B3"/>
    <w:rsid w:val="008918A3"/>
    <w:rsid w:val="008918C6"/>
    <w:rsid w:val="008919E8"/>
    <w:rsid w:val="00891B87"/>
    <w:rsid w:val="00891F77"/>
    <w:rsid w:val="008920A4"/>
    <w:rsid w:val="008921F0"/>
    <w:rsid w:val="0089223B"/>
    <w:rsid w:val="00892380"/>
    <w:rsid w:val="008924F5"/>
    <w:rsid w:val="00892699"/>
    <w:rsid w:val="0089271D"/>
    <w:rsid w:val="00893153"/>
    <w:rsid w:val="008933AD"/>
    <w:rsid w:val="00893511"/>
    <w:rsid w:val="0089378E"/>
    <w:rsid w:val="00893FCD"/>
    <w:rsid w:val="0089401D"/>
    <w:rsid w:val="00894307"/>
    <w:rsid w:val="0089466B"/>
    <w:rsid w:val="00894713"/>
    <w:rsid w:val="008949A4"/>
    <w:rsid w:val="00894B8E"/>
    <w:rsid w:val="008950C1"/>
    <w:rsid w:val="00895257"/>
    <w:rsid w:val="0089527D"/>
    <w:rsid w:val="0089564F"/>
    <w:rsid w:val="008957F7"/>
    <w:rsid w:val="00895C0E"/>
    <w:rsid w:val="00895D56"/>
    <w:rsid w:val="0089640E"/>
    <w:rsid w:val="00896DF9"/>
    <w:rsid w:val="00897196"/>
    <w:rsid w:val="008975B7"/>
    <w:rsid w:val="00897B56"/>
    <w:rsid w:val="00897CA3"/>
    <w:rsid w:val="00897D6F"/>
    <w:rsid w:val="008A007A"/>
    <w:rsid w:val="008A0365"/>
    <w:rsid w:val="008A04B0"/>
    <w:rsid w:val="008A05FF"/>
    <w:rsid w:val="008A0656"/>
    <w:rsid w:val="008A072C"/>
    <w:rsid w:val="008A0A85"/>
    <w:rsid w:val="008A0E4A"/>
    <w:rsid w:val="008A0E65"/>
    <w:rsid w:val="008A1420"/>
    <w:rsid w:val="008A1423"/>
    <w:rsid w:val="008A1490"/>
    <w:rsid w:val="008A18BC"/>
    <w:rsid w:val="008A1B78"/>
    <w:rsid w:val="008A1CC6"/>
    <w:rsid w:val="008A1D8B"/>
    <w:rsid w:val="008A1FF6"/>
    <w:rsid w:val="008A20EB"/>
    <w:rsid w:val="008A21E9"/>
    <w:rsid w:val="008A233B"/>
    <w:rsid w:val="008A2373"/>
    <w:rsid w:val="008A237A"/>
    <w:rsid w:val="008A244F"/>
    <w:rsid w:val="008A24A7"/>
    <w:rsid w:val="008A25BA"/>
    <w:rsid w:val="008A2846"/>
    <w:rsid w:val="008A3091"/>
    <w:rsid w:val="008A35E3"/>
    <w:rsid w:val="008A360E"/>
    <w:rsid w:val="008A3803"/>
    <w:rsid w:val="008A389A"/>
    <w:rsid w:val="008A3B45"/>
    <w:rsid w:val="008A3C02"/>
    <w:rsid w:val="008A3C0E"/>
    <w:rsid w:val="008A3DF1"/>
    <w:rsid w:val="008A3ED8"/>
    <w:rsid w:val="008A3F46"/>
    <w:rsid w:val="008A3F90"/>
    <w:rsid w:val="008A41D8"/>
    <w:rsid w:val="008A4275"/>
    <w:rsid w:val="008A4327"/>
    <w:rsid w:val="008A442D"/>
    <w:rsid w:val="008A4572"/>
    <w:rsid w:val="008A47F3"/>
    <w:rsid w:val="008A489A"/>
    <w:rsid w:val="008A4A49"/>
    <w:rsid w:val="008A4E95"/>
    <w:rsid w:val="008A50BC"/>
    <w:rsid w:val="008A55EB"/>
    <w:rsid w:val="008A5668"/>
    <w:rsid w:val="008A5E65"/>
    <w:rsid w:val="008A5FB8"/>
    <w:rsid w:val="008A6023"/>
    <w:rsid w:val="008A61AB"/>
    <w:rsid w:val="008A61AC"/>
    <w:rsid w:val="008A6224"/>
    <w:rsid w:val="008A69C1"/>
    <w:rsid w:val="008A6AA9"/>
    <w:rsid w:val="008A6DF4"/>
    <w:rsid w:val="008A6FDE"/>
    <w:rsid w:val="008A71EA"/>
    <w:rsid w:val="008A731A"/>
    <w:rsid w:val="008A7560"/>
    <w:rsid w:val="008A771C"/>
    <w:rsid w:val="008A7748"/>
    <w:rsid w:val="008A7834"/>
    <w:rsid w:val="008A7915"/>
    <w:rsid w:val="008A7C69"/>
    <w:rsid w:val="008A7FBD"/>
    <w:rsid w:val="008B005D"/>
    <w:rsid w:val="008B01F0"/>
    <w:rsid w:val="008B02DF"/>
    <w:rsid w:val="008B0610"/>
    <w:rsid w:val="008B0861"/>
    <w:rsid w:val="008B0A95"/>
    <w:rsid w:val="008B0E07"/>
    <w:rsid w:val="008B10DC"/>
    <w:rsid w:val="008B147C"/>
    <w:rsid w:val="008B1646"/>
    <w:rsid w:val="008B1673"/>
    <w:rsid w:val="008B16F4"/>
    <w:rsid w:val="008B21FE"/>
    <w:rsid w:val="008B23B8"/>
    <w:rsid w:val="008B2624"/>
    <w:rsid w:val="008B2631"/>
    <w:rsid w:val="008B2664"/>
    <w:rsid w:val="008B2819"/>
    <w:rsid w:val="008B2A9A"/>
    <w:rsid w:val="008B2B73"/>
    <w:rsid w:val="008B2BAA"/>
    <w:rsid w:val="008B2EA2"/>
    <w:rsid w:val="008B2F40"/>
    <w:rsid w:val="008B3098"/>
    <w:rsid w:val="008B3192"/>
    <w:rsid w:val="008B336F"/>
    <w:rsid w:val="008B38A0"/>
    <w:rsid w:val="008B3CB0"/>
    <w:rsid w:val="008B42E2"/>
    <w:rsid w:val="008B4758"/>
    <w:rsid w:val="008B494B"/>
    <w:rsid w:val="008B49A8"/>
    <w:rsid w:val="008B4D27"/>
    <w:rsid w:val="008B4F0B"/>
    <w:rsid w:val="008B519E"/>
    <w:rsid w:val="008B56C0"/>
    <w:rsid w:val="008B5A64"/>
    <w:rsid w:val="008B5A97"/>
    <w:rsid w:val="008B5C90"/>
    <w:rsid w:val="008B5D22"/>
    <w:rsid w:val="008B5D47"/>
    <w:rsid w:val="008B5DF1"/>
    <w:rsid w:val="008B60A8"/>
    <w:rsid w:val="008B6231"/>
    <w:rsid w:val="008B656B"/>
    <w:rsid w:val="008B6A1A"/>
    <w:rsid w:val="008B6B42"/>
    <w:rsid w:val="008B7054"/>
    <w:rsid w:val="008B72D3"/>
    <w:rsid w:val="008B7694"/>
    <w:rsid w:val="008B7798"/>
    <w:rsid w:val="008B77F1"/>
    <w:rsid w:val="008B7A33"/>
    <w:rsid w:val="008B7AE6"/>
    <w:rsid w:val="008B7B07"/>
    <w:rsid w:val="008B7D24"/>
    <w:rsid w:val="008B7D9B"/>
    <w:rsid w:val="008C063F"/>
    <w:rsid w:val="008C0A0B"/>
    <w:rsid w:val="008C0ABC"/>
    <w:rsid w:val="008C103A"/>
    <w:rsid w:val="008C10F0"/>
    <w:rsid w:val="008C137A"/>
    <w:rsid w:val="008C194E"/>
    <w:rsid w:val="008C1AD4"/>
    <w:rsid w:val="008C1CAE"/>
    <w:rsid w:val="008C228A"/>
    <w:rsid w:val="008C2385"/>
    <w:rsid w:val="008C2841"/>
    <w:rsid w:val="008C2A11"/>
    <w:rsid w:val="008C2A5E"/>
    <w:rsid w:val="008C2D91"/>
    <w:rsid w:val="008C2EF7"/>
    <w:rsid w:val="008C3D69"/>
    <w:rsid w:val="008C3D88"/>
    <w:rsid w:val="008C4365"/>
    <w:rsid w:val="008C4437"/>
    <w:rsid w:val="008C496D"/>
    <w:rsid w:val="008C4A3B"/>
    <w:rsid w:val="008C4A6B"/>
    <w:rsid w:val="008C4C18"/>
    <w:rsid w:val="008C548E"/>
    <w:rsid w:val="008C55BC"/>
    <w:rsid w:val="008C55EB"/>
    <w:rsid w:val="008C5CA5"/>
    <w:rsid w:val="008C5D7F"/>
    <w:rsid w:val="008C5F53"/>
    <w:rsid w:val="008C61ED"/>
    <w:rsid w:val="008C6264"/>
    <w:rsid w:val="008C6448"/>
    <w:rsid w:val="008C69D1"/>
    <w:rsid w:val="008C6E85"/>
    <w:rsid w:val="008C6FCA"/>
    <w:rsid w:val="008C70FC"/>
    <w:rsid w:val="008C7626"/>
    <w:rsid w:val="008C79B2"/>
    <w:rsid w:val="008C7CE1"/>
    <w:rsid w:val="008C7E75"/>
    <w:rsid w:val="008D00BA"/>
    <w:rsid w:val="008D00DD"/>
    <w:rsid w:val="008D087A"/>
    <w:rsid w:val="008D0B25"/>
    <w:rsid w:val="008D0D3A"/>
    <w:rsid w:val="008D0D69"/>
    <w:rsid w:val="008D0E31"/>
    <w:rsid w:val="008D0F7B"/>
    <w:rsid w:val="008D1797"/>
    <w:rsid w:val="008D17F9"/>
    <w:rsid w:val="008D195A"/>
    <w:rsid w:val="008D1962"/>
    <w:rsid w:val="008D1AD1"/>
    <w:rsid w:val="008D1F38"/>
    <w:rsid w:val="008D1F4F"/>
    <w:rsid w:val="008D2453"/>
    <w:rsid w:val="008D27E3"/>
    <w:rsid w:val="008D2860"/>
    <w:rsid w:val="008D2E36"/>
    <w:rsid w:val="008D3077"/>
    <w:rsid w:val="008D31F8"/>
    <w:rsid w:val="008D324B"/>
    <w:rsid w:val="008D33AA"/>
    <w:rsid w:val="008D366A"/>
    <w:rsid w:val="008D37D3"/>
    <w:rsid w:val="008D3968"/>
    <w:rsid w:val="008D3A96"/>
    <w:rsid w:val="008D3BF6"/>
    <w:rsid w:val="008D3EA3"/>
    <w:rsid w:val="008D3EFE"/>
    <w:rsid w:val="008D40A8"/>
    <w:rsid w:val="008D41B3"/>
    <w:rsid w:val="008D4518"/>
    <w:rsid w:val="008D46A3"/>
    <w:rsid w:val="008D48DE"/>
    <w:rsid w:val="008D4AA1"/>
    <w:rsid w:val="008D4CAE"/>
    <w:rsid w:val="008D4CEA"/>
    <w:rsid w:val="008D4F78"/>
    <w:rsid w:val="008D53DF"/>
    <w:rsid w:val="008D54A1"/>
    <w:rsid w:val="008D54D3"/>
    <w:rsid w:val="008D55FB"/>
    <w:rsid w:val="008D5723"/>
    <w:rsid w:val="008D5C43"/>
    <w:rsid w:val="008D6556"/>
    <w:rsid w:val="008D69BB"/>
    <w:rsid w:val="008D77B2"/>
    <w:rsid w:val="008D7AC9"/>
    <w:rsid w:val="008D7C83"/>
    <w:rsid w:val="008D7CC0"/>
    <w:rsid w:val="008E0127"/>
    <w:rsid w:val="008E0139"/>
    <w:rsid w:val="008E0719"/>
    <w:rsid w:val="008E08EA"/>
    <w:rsid w:val="008E0A61"/>
    <w:rsid w:val="008E0B5B"/>
    <w:rsid w:val="008E0B7A"/>
    <w:rsid w:val="008E0C3A"/>
    <w:rsid w:val="008E0DC2"/>
    <w:rsid w:val="008E0F5A"/>
    <w:rsid w:val="008E10E0"/>
    <w:rsid w:val="008E1117"/>
    <w:rsid w:val="008E11EF"/>
    <w:rsid w:val="008E1316"/>
    <w:rsid w:val="008E14D5"/>
    <w:rsid w:val="008E14F1"/>
    <w:rsid w:val="008E18D7"/>
    <w:rsid w:val="008E1D9D"/>
    <w:rsid w:val="008E2196"/>
    <w:rsid w:val="008E21B0"/>
    <w:rsid w:val="008E2278"/>
    <w:rsid w:val="008E2490"/>
    <w:rsid w:val="008E265E"/>
    <w:rsid w:val="008E28C7"/>
    <w:rsid w:val="008E28F2"/>
    <w:rsid w:val="008E2978"/>
    <w:rsid w:val="008E2C53"/>
    <w:rsid w:val="008E2CF3"/>
    <w:rsid w:val="008E2D30"/>
    <w:rsid w:val="008E2D7F"/>
    <w:rsid w:val="008E2F2E"/>
    <w:rsid w:val="008E2F97"/>
    <w:rsid w:val="008E34E7"/>
    <w:rsid w:val="008E3CEA"/>
    <w:rsid w:val="008E4209"/>
    <w:rsid w:val="008E4494"/>
    <w:rsid w:val="008E44F6"/>
    <w:rsid w:val="008E4668"/>
    <w:rsid w:val="008E4F14"/>
    <w:rsid w:val="008E4F4F"/>
    <w:rsid w:val="008E51C1"/>
    <w:rsid w:val="008E530B"/>
    <w:rsid w:val="008E55B4"/>
    <w:rsid w:val="008E57C1"/>
    <w:rsid w:val="008E5976"/>
    <w:rsid w:val="008E5C17"/>
    <w:rsid w:val="008E5C4A"/>
    <w:rsid w:val="008E60A1"/>
    <w:rsid w:val="008E6416"/>
    <w:rsid w:val="008E64AE"/>
    <w:rsid w:val="008E65E7"/>
    <w:rsid w:val="008E674E"/>
    <w:rsid w:val="008E6981"/>
    <w:rsid w:val="008E6BAA"/>
    <w:rsid w:val="008E6BED"/>
    <w:rsid w:val="008E6F2D"/>
    <w:rsid w:val="008E700E"/>
    <w:rsid w:val="008E711B"/>
    <w:rsid w:val="008E727E"/>
    <w:rsid w:val="008E74C2"/>
    <w:rsid w:val="008E7594"/>
    <w:rsid w:val="008E7920"/>
    <w:rsid w:val="008E7947"/>
    <w:rsid w:val="008E7A97"/>
    <w:rsid w:val="008E7E18"/>
    <w:rsid w:val="008F0486"/>
    <w:rsid w:val="008F04D4"/>
    <w:rsid w:val="008F0799"/>
    <w:rsid w:val="008F09FF"/>
    <w:rsid w:val="008F0A7F"/>
    <w:rsid w:val="008F0AAB"/>
    <w:rsid w:val="008F0B07"/>
    <w:rsid w:val="008F0DB5"/>
    <w:rsid w:val="008F0EAF"/>
    <w:rsid w:val="008F13C9"/>
    <w:rsid w:val="008F198E"/>
    <w:rsid w:val="008F2052"/>
    <w:rsid w:val="008F22ED"/>
    <w:rsid w:val="008F27A8"/>
    <w:rsid w:val="008F2ADF"/>
    <w:rsid w:val="008F2BE7"/>
    <w:rsid w:val="008F32F5"/>
    <w:rsid w:val="008F367B"/>
    <w:rsid w:val="008F36FC"/>
    <w:rsid w:val="008F3837"/>
    <w:rsid w:val="008F394A"/>
    <w:rsid w:val="008F39CA"/>
    <w:rsid w:val="008F3A4C"/>
    <w:rsid w:val="008F3C38"/>
    <w:rsid w:val="008F3DBC"/>
    <w:rsid w:val="008F3E2C"/>
    <w:rsid w:val="008F3F58"/>
    <w:rsid w:val="008F403A"/>
    <w:rsid w:val="008F407A"/>
    <w:rsid w:val="008F4757"/>
    <w:rsid w:val="008F4970"/>
    <w:rsid w:val="008F49C8"/>
    <w:rsid w:val="008F4BDB"/>
    <w:rsid w:val="008F500A"/>
    <w:rsid w:val="008F5053"/>
    <w:rsid w:val="008F51F4"/>
    <w:rsid w:val="008F51F9"/>
    <w:rsid w:val="008F5880"/>
    <w:rsid w:val="008F5AF1"/>
    <w:rsid w:val="008F5DB6"/>
    <w:rsid w:val="008F6044"/>
    <w:rsid w:val="008F619E"/>
    <w:rsid w:val="008F6500"/>
    <w:rsid w:val="008F6550"/>
    <w:rsid w:val="008F664B"/>
    <w:rsid w:val="008F6880"/>
    <w:rsid w:val="008F69C0"/>
    <w:rsid w:val="008F6E84"/>
    <w:rsid w:val="008F6F97"/>
    <w:rsid w:val="008F77F1"/>
    <w:rsid w:val="008F79CF"/>
    <w:rsid w:val="008F7FCB"/>
    <w:rsid w:val="0090001A"/>
    <w:rsid w:val="009004D7"/>
    <w:rsid w:val="0090054F"/>
    <w:rsid w:val="009005D2"/>
    <w:rsid w:val="00900789"/>
    <w:rsid w:val="009007B7"/>
    <w:rsid w:val="00900C0B"/>
    <w:rsid w:val="00901607"/>
    <w:rsid w:val="00901770"/>
    <w:rsid w:val="009018BA"/>
    <w:rsid w:val="00901C15"/>
    <w:rsid w:val="00901D5C"/>
    <w:rsid w:val="00901E8A"/>
    <w:rsid w:val="00901EE1"/>
    <w:rsid w:val="00901FFB"/>
    <w:rsid w:val="00902178"/>
    <w:rsid w:val="009023C6"/>
    <w:rsid w:val="00902783"/>
    <w:rsid w:val="00902AB7"/>
    <w:rsid w:val="00902CB7"/>
    <w:rsid w:val="00902ED2"/>
    <w:rsid w:val="00902EF1"/>
    <w:rsid w:val="00902F68"/>
    <w:rsid w:val="00903105"/>
    <w:rsid w:val="009031AD"/>
    <w:rsid w:val="009033DE"/>
    <w:rsid w:val="009035A5"/>
    <w:rsid w:val="009036FB"/>
    <w:rsid w:val="009038CC"/>
    <w:rsid w:val="009039B5"/>
    <w:rsid w:val="00904114"/>
    <w:rsid w:val="00904116"/>
    <w:rsid w:val="00904441"/>
    <w:rsid w:val="00904B58"/>
    <w:rsid w:val="00904D29"/>
    <w:rsid w:val="00904DA0"/>
    <w:rsid w:val="00904E0B"/>
    <w:rsid w:val="00905095"/>
    <w:rsid w:val="009052F3"/>
    <w:rsid w:val="0090543A"/>
    <w:rsid w:val="0090548F"/>
    <w:rsid w:val="00905766"/>
    <w:rsid w:val="009059D4"/>
    <w:rsid w:val="00905B59"/>
    <w:rsid w:val="00905C2A"/>
    <w:rsid w:val="00905DEF"/>
    <w:rsid w:val="00905FE9"/>
    <w:rsid w:val="0090690C"/>
    <w:rsid w:val="009069E5"/>
    <w:rsid w:val="00906BF5"/>
    <w:rsid w:val="00906E5F"/>
    <w:rsid w:val="00906F0E"/>
    <w:rsid w:val="00907899"/>
    <w:rsid w:val="00907BBE"/>
    <w:rsid w:val="00910758"/>
    <w:rsid w:val="009107EF"/>
    <w:rsid w:val="00910819"/>
    <w:rsid w:val="009108E1"/>
    <w:rsid w:val="00910AFA"/>
    <w:rsid w:val="00910E66"/>
    <w:rsid w:val="009114CD"/>
    <w:rsid w:val="00911646"/>
    <w:rsid w:val="0091165F"/>
    <w:rsid w:val="009118F5"/>
    <w:rsid w:val="00911A98"/>
    <w:rsid w:val="00911B74"/>
    <w:rsid w:val="00911DDE"/>
    <w:rsid w:val="00911E8A"/>
    <w:rsid w:val="00912237"/>
    <w:rsid w:val="009124E0"/>
    <w:rsid w:val="00912503"/>
    <w:rsid w:val="0091250B"/>
    <w:rsid w:val="009125E5"/>
    <w:rsid w:val="00912ED7"/>
    <w:rsid w:val="00913284"/>
    <w:rsid w:val="009132FE"/>
    <w:rsid w:val="00913596"/>
    <w:rsid w:val="00913A76"/>
    <w:rsid w:val="00913ADB"/>
    <w:rsid w:val="00913E9F"/>
    <w:rsid w:val="00914438"/>
    <w:rsid w:val="009148E4"/>
    <w:rsid w:val="00914B80"/>
    <w:rsid w:val="00914B86"/>
    <w:rsid w:val="00914B88"/>
    <w:rsid w:val="00914EBA"/>
    <w:rsid w:val="0091504B"/>
    <w:rsid w:val="009154DC"/>
    <w:rsid w:val="00915548"/>
    <w:rsid w:val="009158E7"/>
    <w:rsid w:val="00915936"/>
    <w:rsid w:val="00915CBE"/>
    <w:rsid w:val="00915E4F"/>
    <w:rsid w:val="009167D0"/>
    <w:rsid w:val="0091689C"/>
    <w:rsid w:val="00916B24"/>
    <w:rsid w:val="00916D1A"/>
    <w:rsid w:val="009170F8"/>
    <w:rsid w:val="009171CE"/>
    <w:rsid w:val="00917281"/>
    <w:rsid w:val="00917534"/>
    <w:rsid w:val="009176EB"/>
    <w:rsid w:val="009178DD"/>
    <w:rsid w:val="0092002D"/>
    <w:rsid w:val="00920082"/>
    <w:rsid w:val="0092008C"/>
    <w:rsid w:val="009200A2"/>
    <w:rsid w:val="009200D5"/>
    <w:rsid w:val="0092013D"/>
    <w:rsid w:val="0092028F"/>
    <w:rsid w:val="009202D7"/>
    <w:rsid w:val="009207A1"/>
    <w:rsid w:val="00920821"/>
    <w:rsid w:val="00920863"/>
    <w:rsid w:val="00920992"/>
    <w:rsid w:val="00920F75"/>
    <w:rsid w:val="00920F96"/>
    <w:rsid w:val="00921174"/>
    <w:rsid w:val="009215D1"/>
    <w:rsid w:val="0092178E"/>
    <w:rsid w:val="009220D9"/>
    <w:rsid w:val="0092221D"/>
    <w:rsid w:val="009222F0"/>
    <w:rsid w:val="00922392"/>
    <w:rsid w:val="00922C59"/>
    <w:rsid w:val="0092307B"/>
    <w:rsid w:val="009232DA"/>
    <w:rsid w:val="00923FBB"/>
    <w:rsid w:val="009247D4"/>
    <w:rsid w:val="0092487F"/>
    <w:rsid w:val="00924BE0"/>
    <w:rsid w:val="00924D7A"/>
    <w:rsid w:val="00924E35"/>
    <w:rsid w:val="00924F16"/>
    <w:rsid w:val="009250D1"/>
    <w:rsid w:val="00925660"/>
    <w:rsid w:val="00925A4F"/>
    <w:rsid w:val="00925DED"/>
    <w:rsid w:val="00925F8A"/>
    <w:rsid w:val="009262C0"/>
    <w:rsid w:val="0092640E"/>
    <w:rsid w:val="00926452"/>
    <w:rsid w:val="00926DC2"/>
    <w:rsid w:val="00926DEB"/>
    <w:rsid w:val="009271C8"/>
    <w:rsid w:val="009271CA"/>
    <w:rsid w:val="009272C9"/>
    <w:rsid w:val="00927530"/>
    <w:rsid w:val="0092755D"/>
    <w:rsid w:val="009275E6"/>
    <w:rsid w:val="00927CC4"/>
    <w:rsid w:val="00927EEB"/>
    <w:rsid w:val="009301E8"/>
    <w:rsid w:val="009302EA"/>
    <w:rsid w:val="0093035D"/>
    <w:rsid w:val="009304E8"/>
    <w:rsid w:val="00930C71"/>
    <w:rsid w:val="0093125F"/>
    <w:rsid w:val="00931698"/>
    <w:rsid w:val="00931B7A"/>
    <w:rsid w:val="00931BDA"/>
    <w:rsid w:val="00931C2D"/>
    <w:rsid w:val="00931F1F"/>
    <w:rsid w:val="00932175"/>
    <w:rsid w:val="00932176"/>
    <w:rsid w:val="009321D5"/>
    <w:rsid w:val="0093238E"/>
    <w:rsid w:val="009327ED"/>
    <w:rsid w:val="00932BF7"/>
    <w:rsid w:val="00932D47"/>
    <w:rsid w:val="00932F67"/>
    <w:rsid w:val="00933200"/>
    <w:rsid w:val="00933367"/>
    <w:rsid w:val="0093337D"/>
    <w:rsid w:val="00933699"/>
    <w:rsid w:val="009339AD"/>
    <w:rsid w:val="00933D12"/>
    <w:rsid w:val="00933F29"/>
    <w:rsid w:val="009341F9"/>
    <w:rsid w:val="00934699"/>
    <w:rsid w:val="0093470C"/>
    <w:rsid w:val="00934AA8"/>
    <w:rsid w:val="00934F23"/>
    <w:rsid w:val="00934F38"/>
    <w:rsid w:val="00935290"/>
    <w:rsid w:val="00935310"/>
    <w:rsid w:val="009355BA"/>
    <w:rsid w:val="009355F3"/>
    <w:rsid w:val="00935776"/>
    <w:rsid w:val="00935A1C"/>
    <w:rsid w:val="00935AC8"/>
    <w:rsid w:val="00935BB8"/>
    <w:rsid w:val="00935C4C"/>
    <w:rsid w:val="00936167"/>
    <w:rsid w:val="0093634B"/>
    <w:rsid w:val="009363F1"/>
    <w:rsid w:val="009366CC"/>
    <w:rsid w:val="00936BBA"/>
    <w:rsid w:val="00936E38"/>
    <w:rsid w:val="009372D7"/>
    <w:rsid w:val="009372FB"/>
    <w:rsid w:val="0093793C"/>
    <w:rsid w:val="00937943"/>
    <w:rsid w:val="00937B77"/>
    <w:rsid w:val="00937CAF"/>
    <w:rsid w:val="00937D8E"/>
    <w:rsid w:val="009408EB"/>
    <w:rsid w:val="00940BBF"/>
    <w:rsid w:val="00941051"/>
    <w:rsid w:val="009410EC"/>
    <w:rsid w:val="00941139"/>
    <w:rsid w:val="00941282"/>
    <w:rsid w:val="0094143B"/>
    <w:rsid w:val="00941BED"/>
    <w:rsid w:val="00941E62"/>
    <w:rsid w:val="00941FB3"/>
    <w:rsid w:val="009420BB"/>
    <w:rsid w:val="00942168"/>
    <w:rsid w:val="00942186"/>
    <w:rsid w:val="0094224C"/>
    <w:rsid w:val="00942C3E"/>
    <w:rsid w:val="009431B0"/>
    <w:rsid w:val="00943306"/>
    <w:rsid w:val="0094354B"/>
    <w:rsid w:val="009436E2"/>
    <w:rsid w:val="00943C41"/>
    <w:rsid w:val="00943F68"/>
    <w:rsid w:val="009444FA"/>
    <w:rsid w:val="00944718"/>
    <w:rsid w:val="00945AB9"/>
    <w:rsid w:val="0094600D"/>
    <w:rsid w:val="00946100"/>
    <w:rsid w:val="00946176"/>
    <w:rsid w:val="0094639C"/>
    <w:rsid w:val="0094657D"/>
    <w:rsid w:val="00946684"/>
    <w:rsid w:val="0094697A"/>
    <w:rsid w:val="00946BDD"/>
    <w:rsid w:val="00946E39"/>
    <w:rsid w:val="009472AA"/>
    <w:rsid w:val="009479F9"/>
    <w:rsid w:val="00947D07"/>
    <w:rsid w:val="00947E76"/>
    <w:rsid w:val="00950232"/>
    <w:rsid w:val="00950244"/>
    <w:rsid w:val="0095049D"/>
    <w:rsid w:val="009504B6"/>
    <w:rsid w:val="009506D0"/>
    <w:rsid w:val="0095076D"/>
    <w:rsid w:val="0095089B"/>
    <w:rsid w:val="0095125F"/>
    <w:rsid w:val="00951260"/>
    <w:rsid w:val="00951503"/>
    <w:rsid w:val="0095159C"/>
    <w:rsid w:val="00951889"/>
    <w:rsid w:val="009519F4"/>
    <w:rsid w:val="00951EA4"/>
    <w:rsid w:val="00952226"/>
    <w:rsid w:val="0095248E"/>
    <w:rsid w:val="0095258B"/>
    <w:rsid w:val="0095282C"/>
    <w:rsid w:val="00952E6E"/>
    <w:rsid w:val="00952FFD"/>
    <w:rsid w:val="00953158"/>
    <w:rsid w:val="00953446"/>
    <w:rsid w:val="0095396C"/>
    <w:rsid w:val="00953BAA"/>
    <w:rsid w:val="00953D18"/>
    <w:rsid w:val="00953DD1"/>
    <w:rsid w:val="0095429C"/>
    <w:rsid w:val="009548A2"/>
    <w:rsid w:val="00954A75"/>
    <w:rsid w:val="00954C18"/>
    <w:rsid w:val="00954CF2"/>
    <w:rsid w:val="00954FB4"/>
    <w:rsid w:val="00955471"/>
    <w:rsid w:val="00955A08"/>
    <w:rsid w:val="009566DB"/>
    <w:rsid w:val="0095694B"/>
    <w:rsid w:val="00956B0E"/>
    <w:rsid w:val="00956C34"/>
    <w:rsid w:val="00956FD2"/>
    <w:rsid w:val="00957044"/>
    <w:rsid w:val="009573F9"/>
    <w:rsid w:val="0095771A"/>
    <w:rsid w:val="0095778F"/>
    <w:rsid w:val="0096049D"/>
    <w:rsid w:val="00960516"/>
    <w:rsid w:val="009605EF"/>
    <w:rsid w:val="00960C79"/>
    <w:rsid w:val="00960C91"/>
    <w:rsid w:val="009611DC"/>
    <w:rsid w:val="00961242"/>
    <w:rsid w:val="009619F3"/>
    <w:rsid w:val="00962472"/>
    <w:rsid w:val="0096257D"/>
    <w:rsid w:val="0096259F"/>
    <w:rsid w:val="0096264F"/>
    <w:rsid w:val="00962727"/>
    <w:rsid w:val="00962B9F"/>
    <w:rsid w:val="0096328A"/>
    <w:rsid w:val="00963477"/>
    <w:rsid w:val="009635C5"/>
    <w:rsid w:val="0096392F"/>
    <w:rsid w:val="00963B6A"/>
    <w:rsid w:val="00963C04"/>
    <w:rsid w:val="00963D0F"/>
    <w:rsid w:val="00963F1D"/>
    <w:rsid w:val="00964178"/>
    <w:rsid w:val="00964A74"/>
    <w:rsid w:val="00964E2A"/>
    <w:rsid w:val="0096501D"/>
    <w:rsid w:val="009651F1"/>
    <w:rsid w:val="00965211"/>
    <w:rsid w:val="009655C3"/>
    <w:rsid w:val="009659BC"/>
    <w:rsid w:val="00966179"/>
    <w:rsid w:val="009666CE"/>
    <w:rsid w:val="0096671D"/>
    <w:rsid w:val="009669E2"/>
    <w:rsid w:val="00966B8F"/>
    <w:rsid w:val="00966D6C"/>
    <w:rsid w:val="00967543"/>
    <w:rsid w:val="009676A1"/>
    <w:rsid w:val="00967B09"/>
    <w:rsid w:val="00967D10"/>
    <w:rsid w:val="00967DD3"/>
    <w:rsid w:val="00970637"/>
    <w:rsid w:val="0097066F"/>
    <w:rsid w:val="00970715"/>
    <w:rsid w:val="009708B7"/>
    <w:rsid w:val="00970926"/>
    <w:rsid w:val="00970E1C"/>
    <w:rsid w:val="00970FD0"/>
    <w:rsid w:val="00970FD1"/>
    <w:rsid w:val="00971103"/>
    <w:rsid w:val="009711AA"/>
    <w:rsid w:val="0097139B"/>
    <w:rsid w:val="009718B4"/>
    <w:rsid w:val="00971904"/>
    <w:rsid w:val="00971DD9"/>
    <w:rsid w:val="0097237E"/>
    <w:rsid w:val="009723D4"/>
    <w:rsid w:val="00972439"/>
    <w:rsid w:val="00972442"/>
    <w:rsid w:val="0097257A"/>
    <w:rsid w:val="009726AB"/>
    <w:rsid w:val="00972728"/>
    <w:rsid w:val="00972861"/>
    <w:rsid w:val="00972946"/>
    <w:rsid w:val="0097312B"/>
    <w:rsid w:val="00973B46"/>
    <w:rsid w:val="00973D4E"/>
    <w:rsid w:val="0097420C"/>
    <w:rsid w:val="009744AD"/>
    <w:rsid w:val="00974588"/>
    <w:rsid w:val="009746C4"/>
    <w:rsid w:val="00974A45"/>
    <w:rsid w:val="00974B4B"/>
    <w:rsid w:val="00974C6B"/>
    <w:rsid w:val="00974E6A"/>
    <w:rsid w:val="00974EB0"/>
    <w:rsid w:val="00974EBF"/>
    <w:rsid w:val="00974F37"/>
    <w:rsid w:val="009753B8"/>
    <w:rsid w:val="0097553A"/>
    <w:rsid w:val="009756B8"/>
    <w:rsid w:val="00975721"/>
    <w:rsid w:val="0097578C"/>
    <w:rsid w:val="009758B1"/>
    <w:rsid w:val="0097594B"/>
    <w:rsid w:val="00975959"/>
    <w:rsid w:val="00975C89"/>
    <w:rsid w:val="009761B7"/>
    <w:rsid w:val="0097657E"/>
    <w:rsid w:val="00976949"/>
    <w:rsid w:val="00976B63"/>
    <w:rsid w:val="00976EBD"/>
    <w:rsid w:val="00976F98"/>
    <w:rsid w:val="009770AC"/>
    <w:rsid w:val="009772B2"/>
    <w:rsid w:val="00977404"/>
    <w:rsid w:val="00977683"/>
    <w:rsid w:val="009776AB"/>
    <w:rsid w:val="00977AEF"/>
    <w:rsid w:val="00977B09"/>
    <w:rsid w:val="00977B31"/>
    <w:rsid w:val="00977D52"/>
    <w:rsid w:val="00977F7B"/>
    <w:rsid w:val="00980187"/>
    <w:rsid w:val="0098036C"/>
    <w:rsid w:val="00980449"/>
    <w:rsid w:val="00980503"/>
    <w:rsid w:val="00980676"/>
    <w:rsid w:val="009807EF"/>
    <w:rsid w:val="00980F2C"/>
    <w:rsid w:val="0098102F"/>
    <w:rsid w:val="0098116A"/>
    <w:rsid w:val="00981218"/>
    <w:rsid w:val="00981546"/>
    <w:rsid w:val="00981636"/>
    <w:rsid w:val="00981646"/>
    <w:rsid w:val="00981693"/>
    <w:rsid w:val="009817D9"/>
    <w:rsid w:val="0098184B"/>
    <w:rsid w:val="00981B28"/>
    <w:rsid w:val="00981E5E"/>
    <w:rsid w:val="009821C9"/>
    <w:rsid w:val="00982219"/>
    <w:rsid w:val="009822AE"/>
    <w:rsid w:val="00982575"/>
    <w:rsid w:val="009825BF"/>
    <w:rsid w:val="00982613"/>
    <w:rsid w:val="009826C5"/>
    <w:rsid w:val="00982842"/>
    <w:rsid w:val="009828E8"/>
    <w:rsid w:val="00983035"/>
    <w:rsid w:val="0098398D"/>
    <w:rsid w:val="00984284"/>
    <w:rsid w:val="00984708"/>
    <w:rsid w:val="009847F0"/>
    <w:rsid w:val="00984D78"/>
    <w:rsid w:val="00984E7B"/>
    <w:rsid w:val="00984F7C"/>
    <w:rsid w:val="00985086"/>
    <w:rsid w:val="0098514C"/>
    <w:rsid w:val="009851B0"/>
    <w:rsid w:val="009855EF"/>
    <w:rsid w:val="009859AE"/>
    <w:rsid w:val="00985C00"/>
    <w:rsid w:val="00985D64"/>
    <w:rsid w:val="00985E0E"/>
    <w:rsid w:val="009867E6"/>
    <w:rsid w:val="0098698D"/>
    <w:rsid w:val="00986BCE"/>
    <w:rsid w:val="00986C8F"/>
    <w:rsid w:val="00986DFB"/>
    <w:rsid w:val="00986E6A"/>
    <w:rsid w:val="00987212"/>
    <w:rsid w:val="00987313"/>
    <w:rsid w:val="00987358"/>
    <w:rsid w:val="009873AD"/>
    <w:rsid w:val="00987517"/>
    <w:rsid w:val="0098763C"/>
    <w:rsid w:val="00987EAE"/>
    <w:rsid w:val="00990459"/>
    <w:rsid w:val="009904F9"/>
    <w:rsid w:val="00990565"/>
    <w:rsid w:val="0099064F"/>
    <w:rsid w:val="009907D3"/>
    <w:rsid w:val="00990898"/>
    <w:rsid w:val="00990927"/>
    <w:rsid w:val="00990E1B"/>
    <w:rsid w:val="00990F1A"/>
    <w:rsid w:val="00991233"/>
    <w:rsid w:val="009912C7"/>
    <w:rsid w:val="009914A2"/>
    <w:rsid w:val="0099151A"/>
    <w:rsid w:val="009915B6"/>
    <w:rsid w:val="009917D7"/>
    <w:rsid w:val="009917E1"/>
    <w:rsid w:val="009917EA"/>
    <w:rsid w:val="00991EFC"/>
    <w:rsid w:val="00992070"/>
    <w:rsid w:val="00992283"/>
    <w:rsid w:val="009922BF"/>
    <w:rsid w:val="009923A1"/>
    <w:rsid w:val="00992864"/>
    <w:rsid w:val="00992936"/>
    <w:rsid w:val="00992BF0"/>
    <w:rsid w:val="00992DFD"/>
    <w:rsid w:val="00993032"/>
    <w:rsid w:val="0099321F"/>
    <w:rsid w:val="009932FD"/>
    <w:rsid w:val="009933C4"/>
    <w:rsid w:val="0099355E"/>
    <w:rsid w:val="00993A17"/>
    <w:rsid w:val="00993A2F"/>
    <w:rsid w:val="00993B2B"/>
    <w:rsid w:val="00993E73"/>
    <w:rsid w:val="00994110"/>
    <w:rsid w:val="00994620"/>
    <w:rsid w:val="009946C8"/>
    <w:rsid w:val="0099487B"/>
    <w:rsid w:val="00994AF8"/>
    <w:rsid w:val="00994E4B"/>
    <w:rsid w:val="00995449"/>
    <w:rsid w:val="009958BA"/>
    <w:rsid w:val="00995982"/>
    <w:rsid w:val="00995F66"/>
    <w:rsid w:val="00996597"/>
    <w:rsid w:val="00996666"/>
    <w:rsid w:val="0099677D"/>
    <w:rsid w:val="00996AF1"/>
    <w:rsid w:val="00997151"/>
    <w:rsid w:val="009973C8"/>
    <w:rsid w:val="00997CD8"/>
    <w:rsid w:val="00997DF2"/>
    <w:rsid w:val="009A035D"/>
    <w:rsid w:val="009A0857"/>
    <w:rsid w:val="009A09E3"/>
    <w:rsid w:val="009A0AA2"/>
    <w:rsid w:val="009A0B87"/>
    <w:rsid w:val="009A0E89"/>
    <w:rsid w:val="009A117B"/>
    <w:rsid w:val="009A1247"/>
    <w:rsid w:val="009A12F6"/>
    <w:rsid w:val="009A1DB6"/>
    <w:rsid w:val="009A1E57"/>
    <w:rsid w:val="009A1EAD"/>
    <w:rsid w:val="009A1FBD"/>
    <w:rsid w:val="009A2202"/>
    <w:rsid w:val="009A24B1"/>
    <w:rsid w:val="009A2902"/>
    <w:rsid w:val="009A2F69"/>
    <w:rsid w:val="009A2FC2"/>
    <w:rsid w:val="009A308E"/>
    <w:rsid w:val="009A321C"/>
    <w:rsid w:val="009A3288"/>
    <w:rsid w:val="009A36DD"/>
    <w:rsid w:val="009A3826"/>
    <w:rsid w:val="009A3A50"/>
    <w:rsid w:val="009A44A1"/>
    <w:rsid w:val="009A4985"/>
    <w:rsid w:val="009A4B0F"/>
    <w:rsid w:val="009A4CCB"/>
    <w:rsid w:val="009A4E50"/>
    <w:rsid w:val="009A4FEA"/>
    <w:rsid w:val="009A510D"/>
    <w:rsid w:val="009A5151"/>
    <w:rsid w:val="009A526B"/>
    <w:rsid w:val="009A5CA2"/>
    <w:rsid w:val="009A5F91"/>
    <w:rsid w:val="009A61F3"/>
    <w:rsid w:val="009A6217"/>
    <w:rsid w:val="009A63FB"/>
    <w:rsid w:val="009A673B"/>
    <w:rsid w:val="009A6AC0"/>
    <w:rsid w:val="009A6AD3"/>
    <w:rsid w:val="009A6E13"/>
    <w:rsid w:val="009A6F89"/>
    <w:rsid w:val="009A7058"/>
    <w:rsid w:val="009A7119"/>
    <w:rsid w:val="009A728E"/>
    <w:rsid w:val="009A72E9"/>
    <w:rsid w:val="009A7347"/>
    <w:rsid w:val="009A76ED"/>
    <w:rsid w:val="009A7A9D"/>
    <w:rsid w:val="009A7BB1"/>
    <w:rsid w:val="009A7C35"/>
    <w:rsid w:val="009A7C71"/>
    <w:rsid w:val="009A7F28"/>
    <w:rsid w:val="009B006F"/>
    <w:rsid w:val="009B058F"/>
    <w:rsid w:val="009B059F"/>
    <w:rsid w:val="009B07AE"/>
    <w:rsid w:val="009B0AAF"/>
    <w:rsid w:val="009B0B15"/>
    <w:rsid w:val="009B0BB8"/>
    <w:rsid w:val="009B0F49"/>
    <w:rsid w:val="009B11D1"/>
    <w:rsid w:val="009B133A"/>
    <w:rsid w:val="009B1541"/>
    <w:rsid w:val="009B1DD7"/>
    <w:rsid w:val="009B2089"/>
    <w:rsid w:val="009B21EB"/>
    <w:rsid w:val="009B22C8"/>
    <w:rsid w:val="009B2302"/>
    <w:rsid w:val="009B2498"/>
    <w:rsid w:val="009B25D3"/>
    <w:rsid w:val="009B2755"/>
    <w:rsid w:val="009B2B18"/>
    <w:rsid w:val="009B2D6B"/>
    <w:rsid w:val="009B2D78"/>
    <w:rsid w:val="009B2E3F"/>
    <w:rsid w:val="009B3099"/>
    <w:rsid w:val="009B36C8"/>
    <w:rsid w:val="009B3ACA"/>
    <w:rsid w:val="009B3F10"/>
    <w:rsid w:val="009B41D2"/>
    <w:rsid w:val="009B4251"/>
    <w:rsid w:val="009B4358"/>
    <w:rsid w:val="009B4464"/>
    <w:rsid w:val="009B46B1"/>
    <w:rsid w:val="009B4A7C"/>
    <w:rsid w:val="009B4B68"/>
    <w:rsid w:val="009B4F45"/>
    <w:rsid w:val="009B5042"/>
    <w:rsid w:val="009B538B"/>
    <w:rsid w:val="009B5487"/>
    <w:rsid w:val="009B5643"/>
    <w:rsid w:val="009B57A2"/>
    <w:rsid w:val="009B57EC"/>
    <w:rsid w:val="009B584D"/>
    <w:rsid w:val="009B5C2A"/>
    <w:rsid w:val="009B641D"/>
    <w:rsid w:val="009B676D"/>
    <w:rsid w:val="009B68BD"/>
    <w:rsid w:val="009B6D86"/>
    <w:rsid w:val="009B6E33"/>
    <w:rsid w:val="009B7419"/>
    <w:rsid w:val="009B74A1"/>
    <w:rsid w:val="009B76B9"/>
    <w:rsid w:val="009B7E6C"/>
    <w:rsid w:val="009C0295"/>
    <w:rsid w:val="009C0806"/>
    <w:rsid w:val="009C0A26"/>
    <w:rsid w:val="009C0C15"/>
    <w:rsid w:val="009C0F6E"/>
    <w:rsid w:val="009C1085"/>
    <w:rsid w:val="009C1588"/>
    <w:rsid w:val="009C169C"/>
    <w:rsid w:val="009C1719"/>
    <w:rsid w:val="009C17A4"/>
    <w:rsid w:val="009C17BA"/>
    <w:rsid w:val="009C17F9"/>
    <w:rsid w:val="009C1810"/>
    <w:rsid w:val="009C1DA3"/>
    <w:rsid w:val="009C1ECD"/>
    <w:rsid w:val="009C2835"/>
    <w:rsid w:val="009C2B20"/>
    <w:rsid w:val="009C2CBD"/>
    <w:rsid w:val="009C3141"/>
    <w:rsid w:val="009C31F9"/>
    <w:rsid w:val="009C363D"/>
    <w:rsid w:val="009C3718"/>
    <w:rsid w:val="009C3D01"/>
    <w:rsid w:val="009C3DDF"/>
    <w:rsid w:val="009C4085"/>
    <w:rsid w:val="009C4150"/>
    <w:rsid w:val="009C42D7"/>
    <w:rsid w:val="009C450C"/>
    <w:rsid w:val="009C4D9B"/>
    <w:rsid w:val="009C4F7F"/>
    <w:rsid w:val="009C51E8"/>
    <w:rsid w:val="009C53B2"/>
    <w:rsid w:val="009C56C9"/>
    <w:rsid w:val="009C58F5"/>
    <w:rsid w:val="009C5B7E"/>
    <w:rsid w:val="009C5CA0"/>
    <w:rsid w:val="009C5FDF"/>
    <w:rsid w:val="009C60F4"/>
    <w:rsid w:val="009C6370"/>
    <w:rsid w:val="009C64AE"/>
    <w:rsid w:val="009C6675"/>
    <w:rsid w:val="009C697F"/>
    <w:rsid w:val="009C6B93"/>
    <w:rsid w:val="009C6C41"/>
    <w:rsid w:val="009C6D27"/>
    <w:rsid w:val="009C6D7C"/>
    <w:rsid w:val="009C7161"/>
    <w:rsid w:val="009C719A"/>
    <w:rsid w:val="009C73D0"/>
    <w:rsid w:val="009C7A42"/>
    <w:rsid w:val="009C7D4B"/>
    <w:rsid w:val="009D0181"/>
    <w:rsid w:val="009D043F"/>
    <w:rsid w:val="009D04D7"/>
    <w:rsid w:val="009D058E"/>
    <w:rsid w:val="009D0891"/>
    <w:rsid w:val="009D08C2"/>
    <w:rsid w:val="009D0A2C"/>
    <w:rsid w:val="009D0B1E"/>
    <w:rsid w:val="009D0F9E"/>
    <w:rsid w:val="009D11CB"/>
    <w:rsid w:val="009D1962"/>
    <w:rsid w:val="009D1ECD"/>
    <w:rsid w:val="009D1F7F"/>
    <w:rsid w:val="009D20DF"/>
    <w:rsid w:val="009D22AA"/>
    <w:rsid w:val="009D24BB"/>
    <w:rsid w:val="009D25E3"/>
    <w:rsid w:val="009D2817"/>
    <w:rsid w:val="009D28DA"/>
    <w:rsid w:val="009D28DF"/>
    <w:rsid w:val="009D2A16"/>
    <w:rsid w:val="009D2B7A"/>
    <w:rsid w:val="009D2EFB"/>
    <w:rsid w:val="009D2F5F"/>
    <w:rsid w:val="009D39CE"/>
    <w:rsid w:val="009D3A52"/>
    <w:rsid w:val="009D3CBC"/>
    <w:rsid w:val="009D42C1"/>
    <w:rsid w:val="009D437E"/>
    <w:rsid w:val="009D45F9"/>
    <w:rsid w:val="009D4731"/>
    <w:rsid w:val="009D4799"/>
    <w:rsid w:val="009D4906"/>
    <w:rsid w:val="009D4A1E"/>
    <w:rsid w:val="009D4A57"/>
    <w:rsid w:val="009D503A"/>
    <w:rsid w:val="009D52B6"/>
    <w:rsid w:val="009D555A"/>
    <w:rsid w:val="009D560C"/>
    <w:rsid w:val="009D5662"/>
    <w:rsid w:val="009D566F"/>
    <w:rsid w:val="009D5856"/>
    <w:rsid w:val="009D58E3"/>
    <w:rsid w:val="009D5BF0"/>
    <w:rsid w:val="009D5E9D"/>
    <w:rsid w:val="009D641C"/>
    <w:rsid w:val="009D644F"/>
    <w:rsid w:val="009D6468"/>
    <w:rsid w:val="009D65C4"/>
    <w:rsid w:val="009D6E69"/>
    <w:rsid w:val="009D703A"/>
    <w:rsid w:val="009D72CC"/>
    <w:rsid w:val="009D786F"/>
    <w:rsid w:val="009D79B8"/>
    <w:rsid w:val="009D7C66"/>
    <w:rsid w:val="009D7C9E"/>
    <w:rsid w:val="009D7CD5"/>
    <w:rsid w:val="009D7DC5"/>
    <w:rsid w:val="009D7F34"/>
    <w:rsid w:val="009D7F46"/>
    <w:rsid w:val="009E0574"/>
    <w:rsid w:val="009E0625"/>
    <w:rsid w:val="009E0642"/>
    <w:rsid w:val="009E0AAA"/>
    <w:rsid w:val="009E0B40"/>
    <w:rsid w:val="009E0C69"/>
    <w:rsid w:val="009E0EF0"/>
    <w:rsid w:val="009E10A8"/>
    <w:rsid w:val="009E143E"/>
    <w:rsid w:val="009E15B5"/>
    <w:rsid w:val="009E1AD2"/>
    <w:rsid w:val="009E1D00"/>
    <w:rsid w:val="009E2336"/>
    <w:rsid w:val="009E243C"/>
    <w:rsid w:val="009E252B"/>
    <w:rsid w:val="009E25B5"/>
    <w:rsid w:val="009E2839"/>
    <w:rsid w:val="009E2949"/>
    <w:rsid w:val="009E2C17"/>
    <w:rsid w:val="009E2C4E"/>
    <w:rsid w:val="009E33BE"/>
    <w:rsid w:val="009E34C3"/>
    <w:rsid w:val="009E3807"/>
    <w:rsid w:val="009E3942"/>
    <w:rsid w:val="009E3AF1"/>
    <w:rsid w:val="009E406D"/>
    <w:rsid w:val="009E4CBB"/>
    <w:rsid w:val="009E50C6"/>
    <w:rsid w:val="009E513B"/>
    <w:rsid w:val="009E5158"/>
    <w:rsid w:val="009E52B7"/>
    <w:rsid w:val="009E5465"/>
    <w:rsid w:val="009E5477"/>
    <w:rsid w:val="009E54C4"/>
    <w:rsid w:val="009E54EC"/>
    <w:rsid w:val="009E56E8"/>
    <w:rsid w:val="009E5B7F"/>
    <w:rsid w:val="009E5C6C"/>
    <w:rsid w:val="009E5CEB"/>
    <w:rsid w:val="009E5F3B"/>
    <w:rsid w:val="009E5F51"/>
    <w:rsid w:val="009E60F2"/>
    <w:rsid w:val="009E618A"/>
    <w:rsid w:val="009E64A6"/>
    <w:rsid w:val="009E6579"/>
    <w:rsid w:val="009E6A45"/>
    <w:rsid w:val="009E6B8F"/>
    <w:rsid w:val="009E6F70"/>
    <w:rsid w:val="009E6FFB"/>
    <w:rsid w:val="009E73C8"/>
    <w:rsid w:val="009E74B5"/>
    <w:rsid w:val="009E7831"/>
    <w:rsid w:val="009E7C95"/>
    <w:rsid w:val="009E7D99"/>
    <w:rsid w:val="009F030F"/>
    <w:rsid w:val="009F0396"/>
    <w:rsid w:val="009F087B"/>
    <w:rsid w:val="009F08EE"/>
    <w:rsid w:val="009F0B6F"/>
    <w:rsid w:val="009F0C4F"/>
    <w:rsid w:val="009F1039"/>
    <w:rsid w:val="009F10DE"/>
    <w:rsid w:val="009F16F0"/>
    <w:rsid w:val="009F18B8"/>
    <w:rsid w:val="009F1C1E"/>
    <w:rsid w:val="009F1CE8"/>
    <w:rsid w:val="009F1FF9"/>
    <w:rsid w:val="009F2050"/>
    <w:rsid w:val="009F21C3"/>
    <w:rsid w:val="009F2779"/>
    <w:rsid w:val="009F28B4"/>
    <w:rsid w:val="009F2D20"/>
    <w:rsid w:val="009F3530"/>
    <w:rsid w:val="009F3A3B"/>
    <w:rsid w:val="009F3D2A"/>
    <w:rsid w:val="009F3D80"/>
    <w:rsid w:val="009F4103"/>
    <w:rsid w:val="009F4552"/>
    <w:rsid w:val="009F455B"/>
    <w:rsid w:val="009F4CE9"/>
    <w:rsid w:val="009F4CEE"/>
    <w:rsid w:val="009F533A"/>
    <w:rsid w:val="009F541B"/>
    <w:rsid w:val="009F571C"/>
    <w:rsid w:val="009F57F7"/>
    <w:rsid w:val="009F589B"/>
    <w:rsid w:val="009F596E"/>
    <w:rsid w:val="009F5AB5"/>
    <w:rsid w:val="009F5ED3"/>
    <w:rsid w:val="009F64B0"/>
    <w:rsid w:val="009F654B"/>
    <w:rsid w:val="009F66CD"/>
    <w:rsid w:val="009F68DB"/>
    <w:rsid w:val="009F69ED"/>
    <w:rsid w:val="009F6A1D"/>
    <w:rsid w:val="009F6BA5"/>
    <w:rsid w:val="009F768C"/>
    <w:rsid w:val="009F77EC"/>
    <w:rsid w:val="009F7BDA"/>
    <w:rsid w:val="009F7D52"/>
    <w:rsid w:val="00A000D3"/>
    <w:rsid w:val="00A0014B"/>
    <w:rsid w:val="00A007F4"/>
    <w:rsid w:val="00A00B6F"/>
    <w:rsid w:val="00A00BBD"/>
    <w:rsid w:val="00A00EB8"/>
    <w:rsid w:val="00A01B03"/>
    <w:rsid w:val="00A02271"/>
    <w:rsid w:val="00A023E8"/>
    <w:rsid w:val="00A024F3"/>
    <w:rsid w:val="00A0251D"/>
    <w:rsid w:val="00A0274F"/>
    <w:rsid w:val="00A02983"/>
    <w:rsid w:val="00A02D0D"/>
    <w:rsid w:val="00A02DD5"/>
    <w:rsid w:val="00A03178"/>
    <w:rsid w:val="00A032D9"/>
    <w:rsid w:val="00A035C0"/>
    <w:rsid w:val="00A037F5"/>
    <w:rsid w:val="00A03A86"/>
    <w:rsid w:val="00A03D31"/>
    <w:rsid w:val="00A03D4B"/>
    <w:rsid w:val="00A03EAE"/>
    <w:rsid w:val="00A041AF"/>
    <w:rsid w:val="00A045C8"/>
    <w:rsid w:val="00A048E4"/>
    <w:rsid w:val="00A048EA"/>
    <w:rsid w:val="00A04A9C"/>
    <w:rsid w:val="00A04B3C"/>
    <w:rsid w:val="00A05121"/>
    <w:rsid w:val="00A0538A"/>
    <w:rsid w:val="00A05C2D"/>
    <w:rsid w:val="00A05CDF"/>
    <w:rsid w:val="00A05E66"/>
    <w:rsid w:val="00A06048"/>
    <w:rsid w:val="00A06210"/>
    <w:rsid w:val="00A063EB"/>
    <w:rsid w:val="00A06B57"/>
    <w:rsid w:val="00A06E74"/>
    <w:rsid w:val="00A06FDA"/>
    <w:rsid w:val="00A07470"/>
    <w:rsid w:val="00A0795B"/>
    <w:rsid w:val="00A07AEA"/>
    <w:rsid w:val="00A07D85"/>
    <w:rsid w:val="00A07D8B"/>
    <w:rsid w:val="00A10248"/>
    <w:rsid w:val="00A10521"/>
    <w:rsid w:val="00A10678"/>
    <w:rsid w:val="00A10888"/>
    <w:rsid w:val="00A109DE"/>
    <w:rsid w:val="00A10A6B"/>
    <w:rsid w:val="00A1121B"/>
    <w:rsid w:val="00A1149A"/>
    <w:rsid w:val="00A11669"/>
    <w:rsid w:val="00A11716"/>
    <w:rsid w:val="00A11737"/>
    <w:rsid w:val="00A118EC"/>
    <w:rsid w:val="00A11B48"/>
    <w:rsid w:val="00A11CDB"/>
    <w:rsid w:val="00A11D52"/>
    <w:rsid w:val="00A1211A"/>
    <w:rsid w:val="00A12563"/>
    <w:rsid w:val="00A12869"/>
    <w:rsid w:val="00A12A77"/>
    <w:rsid w:val="00A12DCD"/>
    <w:rsid w:val="00A131AD"/>
    <w:rsid w:val="00A13552"/>
    <w:rsid w:val="00A138AE"/>
    <w:rsid w:val="00A13A3E"/>
    <w:rsid w:val="00A13AAD"/>
    <w:rsid w:val="00A13EB6"/>
    <w:rsid w:val="00A1403D"/>
    <w:rsid w:val="00A142FD"/>
    <w:rsid w:val="00A14310"/>
    <w:rsid w:val="00A14332"/>
    <w:rsid w:val="00A143FD"/>
    <w:rsid w:val="00A14439"/>
    <w:rsid w:val="00A1446D"/>
    <w:rsid w:val="00A1448B"/>
    <w:rsid w:val="00A1453C"/>
    <w:rsid w:val="00A147B1"/>
    <w:rsid w:val="00A14924"/>
    <w:rsid w:val="00A14D9C"/>
    <w:rsid w:val="00A14F90"/>
    <w:rsid w:val="00A14FC2"/>
    <w:rsid w:val="00A14FCA"/>
    <w:rsid w:val="00A1539C"/>
    <w:rsid w:val="00A15729"/>
    <w:rsid w:val="00A15772"/>
    <w:rsid w:val="00A15B39"/>
    <w:rsid w:val="00A15C69"/>
    <w:rsid w:val="00A15D77"/>
    <w:rsid w:val="00A15EFA"/>
    <w:rsid w:val="00A167AD"/>
    <w:rsid w:val="00A16A3D"/>
    <w:rsid w:val="00A16A45"/>
    <w:rsid w:val="00A16D67"/>
    <w:rsid w:val="00A16FEE"/>
    <w:rsid w:val="00A1738C"/>
    <w:rsid w:val="00A17593"/>
    <w:rsid w:val="00A17737"/>
    <w:rsid w:val="00A178F7"/>
    <w:rsid w:val="00A17C38"/>
    <w:rsid w:val="00A17E0F"/>
    <w:rsid w:val="00A17F7A"/>
    <w:rsid w:val="00A2070E"/>
    <w:rsid w:val="00A20AAC"/>
    <w:rsid w:val="00A21337"/>
    <w:rsid w:val="00A21458"/>
    <w:rsid w:val="00A214E7"/>
    <w:rsid w:val="00A21972"/>
    <w:rsid w:val="00A219A1"/>
    <w:rsid w:val="00A21EDB"/>
    <w:rsid w:val="00A22161"/>
    <w:rsid w:val="00A22B24"/>
    <w:rsid w:val="00A23005"/>
    <w:rsid w:val="00A23143"/>
    <w:rsid w:val="00A23228"/>
    <w:rsid w:val="00A232B5"/>
    <w:rsid w:val="00A23309"/>
    <w:rsid w:val="00A235CD"/>
    <w:rsid w:val="00A23709"/>
    <w:rsid w:val="00A23857"/>
    <w:rsid w:val="00A23957"/>
    <w:rsid w:val="00A23960"/>
    <w:rsid w:val="00A23ABF"/>
    <w:rsid w:val="00A23DE1"/>
    <w:rsid w:val="00A23E13"/>
    <w:rsid w:val="00A23EEE"/>
    <w:rsid w:val="00A23F01"/>
    <w:rsid w:val="00A240AA"/>
    <w:rsid w:val="00A2426A"/>
    <w:rsid w:val="00A247F9"/>
    <w:rsid w:val="00A24A5E"/>
    <w:rsid w:val="00A24AB8"/>
    <w:rsid w:val="00A24B92"/>
    <w:rsid w:val="00A24C48"/>
    <w:rsid w:val="00A24F20"/>
    <w:rsid w:val="00A25157"/>
    <w:rsid w:val="00A2540A"/>
    <w:rsid w:val="00A261AD"/>
    <w:rsid w:val="00A261BF"/>
    <w:rsid w:val="00A2620C"/>
    <w:rsid w:val="00A2642B"/>
    <w:rsid w:val="00A26800"/>
    <w:rsid w:val="00A2680B"/>
    <w:rsid w:val="00A269AC"/>
    <w:rsid w:val="00A26B2C"/>
    <w:rsid w:val="00A26C98"/>
    <w:rsid w:val="00A26D22"/>
    <w:rsid w:val="00A27003"/>
    <w:rsid w:val="00A270BA"/>
    <w:rsid w:val="00A271AE"/>
    <w:rsid w:val="00A27304"/>
    <w:rsid w:val="00A275B9"/>
    <w:rsid w:val="00A27DA6"/>
    <w:rsid w:val="00A27E4A"/>
    <w:rsid w:val="00A27E99"/>
    <w:rsid w:val="00A27F21"/>
    <w:rsid w:val="00A27F68"/>
    <w:rsid w:val="00A30056"/>
    <w:rsid w:val="00A301B2"/>
    <w:rsid w:val="00A303AB"/>
    <w:rsid w:val="00A30456"/>
    <w:rsid w:val="00A3094B"/>
    <w:rsid w:val="00A30A13"/>
    <w:rsid w:val="00A311DF"/>
    <w:rsid w:val="00A312EB"/>
    <w:rsid w:val="00A31375"/>
    <w:rsid w:val="00A313B7"/>
    <w:rsid w:val="00A31651"/>
    <w:rsid w:val="00A318DA"/>
    <w:rsid w:val="00A31A01"/>
    <w:rsid w:val="00A31C2D"/>
    <w:rsid w:val="00A31C8A"/>
    <w:rsid w:val="00A3211C"/>
    <w:rsid w:val="00A3218E"/>
    <w:rsid w:val="00A3219B"/>
    <w:rsid w:val="00A32334"/>
    <w:rsid w:val="00A324C6"/>
    <w:rsid w:val="00A32722"/>
    <w:rsid w:val="00A3286A"/>
    <w:rsid w:val="00A32897"/>
    <w:rsid w:val="00A32FAC"/>
    <w:rsid w:val="00A3368C"/>
    <w:rsid w:val="00A3381B"/>
    <w:rsid w:val="00A33B1D"/>
    <w:rsid w:val="00A33D3D"/>
    <w:rsid w:val="00A33E0A"/>
    <w:rsid w:val="00A33EAA"/>
    <w:rsid w:val="00A33F31"/>
    <w:rsid w:val="00A33F8A"/>
    <w:rsid w:val="00A34435"/>
    <w:rsid w:val="00A3451B"/>
    <w:rsid w:val="00A346C9"/>
    <w:rsid w:val="00A34C1C"/>
    <w:rsid w:val="00A34C3B"/>
    <w:rsid w:val="00A34E60"/>
    <w:rsid w:val="00A34F6E"/>
    <w:rsid w:val="00A358CC"/>
    <w:rsid w:val="00A35AB7"/>
    <w:rsid w:val="00A35B06"/>
    <w:rsid w:val="00A35B7D"/>
    <w:rsid w:val="00A35CFA"/>
    <w:rsid w:val="00A35D3F"/>
    <w:rsid w:val="00A35FF4"/>
    <w:rsid w:val="00A362C7"/>
    <w:rsid w:val="00A3644F"/>
    <w:rsid w:val="00A365F3"/>
    <w:rsid w:val="00A36787"/>
    <w:rsid w:val="00A372D7"/>
    <w:rsid w:val="00A37442"/>
    <w:rsid w:val="00A3760C"/>
    <w:rsid w:val="00A37BE1"/>
    <w:rsid w:val="00A37EF8"/>
    <w:rsid w:val="00A400EF"/>
    <w:rsid w:val="00A40112"/>
    <w:rsid w:val="00A4027D"/>
    <w:rsid w:val="00A40391"/>
    <w:rsid w:val="00A4071F"/>
    <w:rsid w:val="00A408FB"/>
    <w:rsid w:val="00A40978"/>
    <w:rsid w:val="00A40B7F"/>
    <w:rsid w:val="00A40C71"/>
    <w:rsid w:val="00A4177A"/>
    <w:rsid w:val="00A41B2A"/>
    <w:rsid w:val="00A41CD8"/>
    <w:rsid w:val="00A41D7F"/>
    <w:rsid w:val="00A41E59"/>
    <w:rsid w:val="00A42099"/>
    <w:rsid w:val="00A4250E"/>
    <w:rsid w:val="00A4253C"/>
    <w:rsid w:val="00A425E5"/>
    <w:rsid w:val="00A42667"/>
    <w:rsid w:val="00A42714"/>
    <w:rsid w:val="00A4286C"/>
    <w:rsid w:val="00A428FD"/>
    <w:rsid w:val="00A42A2B"/>
    <w:rsid w:val="00A42A95"/>
    <w:rsid w:val="00A42D35"/>
    <w:rsid w:val="00A42DF6"/>
    <w:rsid w:val="00A430F6"/>
    <w:rsid w:val="00A4316D"/>
    <w:rsid w:val="00A43708"/>
    <w:rsid w:val="00A437E1"/>
    <w:rsid w:val="00A43990"/>
    <w:rsid w:val="00A439C5"/>
    <w:rsid w:val="00A43D61"/>
    <w:rsid w:val="00A43DAB"/>
    <w:rsid w:val="00A43EA3"/>
    <w:rsid w:val="00A441E2"/>
    <w:rsid w:val="00A44338"/>
    <w:rsid w:val="00A444E9"/>
    <w:rsid w:val="00A44664"/>
    <w:rsid w:val="00A4468E"/>
    <w:rsid w:val="00A44951"/>
    <w:rsid w:val="00A44BAA"/>
    <w:rsid w:val="00A44E87"/>
    <w:rsid w:val="00A44EDC"/>
    <w:rsid w:val="00A453C4"/>
    <w:rsid w:val="00A453E3"/>
    <w:rsid w:val="00A456DE"/>
    <w:rsid w:val="00A45B38"/>
    <w:rsid w:val="00A45D95"/>
    <w:rsid w:val="00A45DA9"/>
    <w:rsid w:val="00A45E42"/>
    <w:rsid w:val="00A45E6E"/>
    <w:rsid w:val="00A45F96"/>
    <w:rsid w:val="00A46203"/>
    <w:rsid w:val="00A4677D"/>
    <w:rsid w:val="00A46785"/>
    <w:rsid w:val="00A46960"/>
    <w:rsid w:val="00A46ABB"/>
    <w:rsid w:val="00A46B4A"/>
    <w:rsid w:val="00A46F3E"/>
    <w:rsid w:val="00A4704C"/>
    <w:rsid w:val="00A47074"/>
    <w:rsid w:val="00A470E7"/>
    <w:rsid w:val="00A474BB"/>
    <w:rsid w:val="00A5032B"/>
    <w:rsid w:val="00A503B4"/>
    <w:rsid w:val="00A50715"/>
    <w:rsid w:val="00A50B0E"/>
    <w:rsid w:val="00A50D16"/>
    <w:rsid w:val="00A5100F"/>
    <w:rsid w:val="00A51453"/>
    <w:rsid w:val="00A514E0"/>
    <w:rsid w:val="00A5167A"/>
    <w:rsid w:val="00A51CD0"/>
    <w:rsid w:val="00A52117"/>
    <w:rsid w:val="00A52155"/>
    <w:rsid w:val="00A525A0"/>
    <w:rsid w:val="00A52AAB"/>
    <w:rsid w:val="00A52C09"/>
    <w:rsid w:val="00A52F29"/>
    <w:rsid w:val="00A530D6"/>
    <w:rsid w:val="00A531E3"/>
    <w:rsid w:val="00A536AB"/>
    <w:rsid w:val="00A53763"/>
    <w:rsid w:val="00A53830"/>
    <w:rsid w:val="00A538F9"/>
    <w:rsid w:val="00A53BE1"/>
    <w:rsid w:val="00A53CEC"/>
    <w:rsid w:val="00A53FEA"/>
    <w:rsid w:val="00A54034"/>
    <w:rsid w:val="00A542C2"/>
    <w:rsid w:val="00A54877"/>
    <w:rsid w:val="00A54B21"/>
    <w:rsid w:val="00A54BFB"/>
    <w:rsid w:val="00A54EEC"/>
    <w:rsid w:val="00A550F4"/>
    <w:rsid w:val="00A553D5"/>
    <w:rsid w:val="00A55990"/>
    <w:rsid w:val="00A55F02"/>
    <w:rsid w:val="00A560CD"/>
    <w:rsid w:val="00A565D9"/>
    <w:rsid w:val="00A56606"/>
    <w:rsid w:val="00A5683C"/>
    <w:rsid w:val="00A56BAF"/>
    <w:rsid w:val="00A56DAA"/>
    <w:rsid w:val="00A573F4"/>
    <w:rsid w:val="00A577BB"/>
    <w:rsid w:val="00A577F2"/>
    <w:rsid w:val="00A57849"/>
    <w:rsid w:val="00A57930"/>
    <w:rsid w:val="00A57967"/>
    <w:rsid w:val="00A57B1B"/>
    <w:rsid w:val="00A57B4A"/>
    <w:rsid w:val="00A57E35"/>
    <w:rsid w:val="00A60085"/>
    <w:rsid w:val="00A6015C"/>
    <w:rsid w:val="00A60173"/>
    <w:rsid w:val="00A6024B"/>
    <w:rsid w:val="00A602A6"/>
    <w:rsid w:val="00A60483"/>
    <w:rsid w:val="00A60B6B"/>
    <w:rsid w:val="00A614C9"/>
    <w:rsid w:val="00A6174B"/>
    <w:rsid w:val="00A6177F"/>
    <w:rsid w:val="00A61DA1"/>
    <w:rsid w:val="00A61F14"/>
    <w:rsid w:val="00A61F2E"/>
    <w:rsid w:val="00A61F41"/>
    <w:rsid w:val="00A62191"/>
    <w:rsid w:val="00A623D6"/>
    <w:rsid w:val="00A6286F"/>
    <w:rsid w:val="00A62944"/>
    <w:rsid w:val="00A62D78"/>
    <w:rsid w:val="00A62F9E"/>
    <w:rsid w:val="00A63402"/>
    <w:rsid w:val="00A63590"/>
    <w:rsid w:val="00A63846"/>
    <w:rsid w:val="00A6391F"/>
    <w:rsid w:val="00A639E3"/>
    <w:rsid w:val="00A63A06"/>
    <w:rsid w:val="00A63A32"/>
    <w:rsid w:val="00A63E9C"/>
    <w:rsid w:val="00A64122"/>
    <w:rsid w:val="00A64743"/>
    <w:rsid w:val="00A648D0"/>
    <w:rsid w:val="00A648D8"/>
    <w:rsid w:val="00A64B1C"/>
    <w:rsid w:val="00A64CB5"/>
    <w:rsid w:val="00A6505C"/>
    <w:rsid w:val="00A652A7"/>
    <w:rsid w:val="00A65376"/>
    <w:rsid w:val="00A65767"/>
    <w:rsid w:val="00A65816"/>
    <w:rsid w:val="00A65CE2"/>
    <w:rsid w:val="00A65E0D"/>
    <w:rsid w:val="00A66291"/>
    <w:rsid w:val="00A66306"/>
    <w:rsid w:val="00A66670"/>
    <w:rsid w:val="00A66892"/>
    <w:rsid w:val="00A67347"/>
    <w:rsid w:val="00A67448"/>
    <w:rsid w:val="00A675F1"/>
    <w:rsid w:val="00A6768B"/>
    <w:rsid w:val="00A6788B"/>
    <w:rsid w:val="00A67970"/>
    <w:rsid w:val="00A70137"/>
    <w:rsid w:val="00A70552"/>
    <w:rsid w:val="00A7077A"/>
    <w:rsid w:val="00A708DA"/>
    <w:rsid w:val="00A70948"/>
    <w:rsid w:val="00A70D0D"/>
    <w:rsid w:val="00A70D2D"/>
    <w:rsid w:val="00A71311"/>
    <w:rsid w:val="00A7132F"/>
    <w:rsid w:val="00A714BC"/>
    <w:rsid w:val="00A716B3"/>
    <w:rsid w:val="00A71920"/>
    <w:rsid w:val="00A72233"/>
    <w:rsid w:val="00A7257C"/>
    <w:rsid w:val="00A728F6"/>
    <w:rsid w:val="00A72A5B"/>
    <w:rsid w:val="00A72B5E"/>
    <w:rsid w:val="00A730EC"/>
    <w:rsid w:val="00A73357"/>
    <w:rsid w:val="00A7355F"/>
    <w:rsid w:val="00A737DD"/>
    <w:rsid w:val="00A7381F"/>
    <w:rsid w:val="00A73A5F"/>
    <w:rsid w:val="00A73BB9"/>
    <w:rsid w:val="00A73BDE"/>
    <w:rsid w:val="00A74009"/>
    <w:rsid w:val="00A74046"/>
    <w:rsid w:val="00A740CF"/>
    <w:rsid w:val="00A74215"/>
    <w:rsid w:val="00A7451A"/>
    <w:rsid w:val="00A745EB"/>
    <w:rsid w:val="00A74A6C"/>
    <w:rsid w:val="00A75247"/>
    <w:rsid w:val="00A752CA"/>
    <w:rsid w:val="00A754E5"/>
    <w:rsid w:val="00A7551D"/>
    <w:rsid w:val="00A75B7A"/>
    <w:rsid w:val="00A75FF8"/>
    <w:rsid w:val="00A76340"/>
    <w:rsid w:val="00A763E2"/>
    <w:rsid w:val="00A7642B"/>
    <w:rsid w:val="00A76433"/>
    <w:rsid w:val="00A76942"/>
    <w:rsid w:val="00A772A5"/>
    <w:rsid w:val="00A776EA"/>
    <w:rsid w:val="00A779D5"/>
    <w:rsid w:val="00A77DA4"/>
    <w:rsid w:val="00A80086"/>
    <w:rsid w:val="00A800F4"/>
    <w:rsid w:val="00A803B1"/>
    <w:rsid w:val="00A80417"/>
    <w:rsid w:val="00A80528"/>
    <w:rsid w:val="00A805F9"/>
    <w:rsid w:val="00A80BA4"/>
    <w:rsid w:val="00A80F83"/>
    <w:rsid w:val="00A81027"/>
    <w:rsid w:val="00A81028"/>
    <w:rsid w:val="00A812DD"/>
    <w:rsid w:val="00A813AC"/>
    <w:rsid w:val="00A81407"/>
    <w:rsid w:val="00A81A44"/>
    <w:rsid w:val="00A81E61"/>
    <w:rsid w:val="00A82199"/>
    <w:rsid w:val="00A8281D"/>
    <w:rsid w:val="00A82AA6"/>
    <w:rsid w:val="00A82BA2"/>
    <w:rsid w:val="00A82BCA"/>
    <w:rsid w:val="00A82C1F"/>
    <w:rsid w:val="00A8329B"/>
    <w:rsid w:val="00A8342B"/>
    <w:rsid w:val="00A83430"/>
    <w:rsid w:val="00A834C9"/>
    <w:rsid w:val="00A834D9"/>
    <w:rsid w:val="00A83608"/>
    <w:rsid w:val="00A8363D"/>
    <w:rsid w:val="00A8387E"/>
    <w:rsid w:val="00A838A5"/>
    <w:rsid w:val="00A83DC1"/>
    <w:rsid w:val="00A84178"/>
    <w:rsid w:val="00A84238"/>
    <w:rsid w:val="00A843D4"/>
    <w:rsid w:val="00A84520"/>
    <w:rsid w:val="00A84683"/>
    <w:rsid w:val="00A846E8"/>
    <w:rsid w:val="00A84A8A"/>
    <w:rsid w:val="00A84B77"/>
    <w:rsid w:val="00A84F4B"/>
    <w:rsid w:val="00A854EC"/>
    <w:rsid w:val="00A85674"/>
    <w:rsid w:val="00A85C3C"/>
    <w:rsid w:val="00A85C5D"/>
    <w:rsid w:val="00A85E9D"/>
    <w:rsid w:val="00A85F01"/>
    <w:rsid w:val="00A8611C"/>
    <w:rsid w:val="00A86279"/>
    <w:rsid w:val="00A862F7"/>
    <w:rsid w:val="00A867A1"/>
    <w:rsid w:val="00A86A69"/>
    <w:rsid w:val="00A86B97"/>
    <w:rsid w:val="00A86BA1"/>
    <w:rsid w:val="00A86EFE"/>
    <w:rsid w:val="00A86FF3"/>
    <w:rsid w:val="00A87C66"/>
    <w:rsid w:val="00A87CD1"/>
    <w:rsid w:val="00A87E0A"/>
    <w:rsid w:val="00A87E6B"/>
    <w:rsid w:val="00A9026D"/>
    <w:rsid w:val="00A907D2"/>
    <w:rsid w:val="00A90948"/>
    <w:rsid w:val="00A9095A"/>
    <w:rsid w:val="00A9099F"/>
    <w:rsid w:val="00A90B08"/>
    <w:rsid w:val="00A90F12"/>
    <w:rsid w:val="00A91415"/>
    <w:rsid w:val="00A914B6"/>
    <w:rsid w:val="00A91D9A"/>
    <w:rsid w:val="00A91DE1"/>
    <w:rsid w:val="00A91F13"/>
    <w:rsid w:val="00A91F71"/>
    <w:rsid w:val="00A9249B"/>
    <w:rsid w:val="00A926D4"/>
    <w:rsid w:val="00A926ED"/>
    <w:rsid w:val="00A92711"/>
    <w:rsid w:val="00A92A7E"/>
    <w:rsid w:val="00A92CE4"/>
    <w:rsid w:val="00A92CE6"/>
    <w:rsid w:val="00A92D93"/>
    <w:rsid w:val="00A92F13"/>
    <w:rsid w:val="00A932BA"/>
    <w:rsid w:val="00A932EC"/>
    <w:rsid w:val="00A9346F"/>
    <w:rsid w:val="00A93645"/>
    <w:rsid w:val="00A937C3"/>
    <w:rsid w:val="00A93925"/>
    <w:rsid w:val="00A93B02"/>
    <w:rsid w:val="00A93DB7"/>
    <w:rsid w:val="00A94103"/>
    <w:rsid w:val="00A941B6"/>
    <w:rsid w:val="00A9425F"/>
    <w:rsid w:val="00A94646"/>
    <w:rsid w:val="00A9491C"/>
    <w:rsid w:val="00A949C5"/>
    <w:rsid w:val="00A94B79"/>
    <w:rsid w:val="00A94D48"/>
    <w:rsid w:val="00A94E86"/>
    <w:rsid w:val="00A94F65"/>
    <w:rsid w:val="00A952B4"/>
    <w:rsid w:val="00A958D2"/>
    <w:rsid w:val="00A959DD"/>
    <w:rsid w:val="00A95BC0"/>
    <w:rsid w:val="00A95C7C"/>
    <w:rsid w:val="00A96062"/>
    <w:rsid w:val="00A961A7"/>
    <w:rsid w:val="00A96373"/>
    <w:rsid w:val="00A96463"/>
    <w:rsid w:val="00A96543"/>
    <w:rsid w:val="00A965B3"/>
    <w:rsid w:val="00A96C17"/>
    <w:rsid w:val="00A96D1A"/>
    <w:rsid w:val="00A970E8"/>
    <w:rsid w:val="00A974DD"/>
    <w:rsid w:val="00A97BCD"/>
    <w:rsid w:val="00A97D91"/>
    <w:rsid w:val="00A97DAD"/>
    <w:rsid w:val="00A97DBE"/>
    <w:rsid w:val="00A97F0C"/>
    <w:rsid w:val="00A97FEC"/>
    <w:rsid w:val="00AA038B"/>
    <w:rsid w:val="00AA0606"/>
    <w:rsid w:val="00AA07ED"/>
    <w:rsid w:val="00AA0899"/>
    <w:rsid w:val="00AA08B8"/>
    <w:rsid w:val="00AA0D3D"/>
    <w:rsid w:val="00AA0F3B"/>
    <w:rsid w:val="00AA10EF"/>
    <w:rsid w:val="00AA1118"/>
    <w:rsid w:val="00AA18D5"/>
    <w:rsid w:val="00AA190A"/>
    <w:rsid w:val="00AA1A16"/>
    <w:rsid w:val="00AA1ECD"/>
    <w:rsid w:val="00AA1F10"/>
    <w:rsid w:val="00AA1F71"/>
    <w:rsid w:val="00AA205E"/>
    <w:rsid w:val="00AA23CE"/>
    <w:rsid w:val="00AA2534"/>
    <w:rsid w:val="00AA2756"/>
    <w:rsid w:val="00AA2788"/>
    <w:rsid w:val="00AA2972"/>
    <w:rsid w:val="00AA2A25"/>
    <w:rsid w:val="00AA305D"/>
    <w:rsid w:val="00AA33F9"/>
    <w:rsid w:val="00AA34C2"/>
    <w:rsid w:val="00AA3583"/>
    <w:rsid w:val="00AA35BB"/>
    <w:rsid w:val="00AA36A8"/>
    <w:rsid w:val="00AA3A76"/>
    <w:rsid w:val="00AA3BC4"/>
    <w:rsid w:val="00AA3D2D"/>
    <w:rsid w:val="00AA3DDE"/>
    <w:rsid w:val="00AA48E1"/>
    <w:rsid w:val="00AA4F71"/>
    <w:rsid w:val="00AA505D"/>
    <w:rsid w:val="00AA5282"/>
    <w:rsid w:val="00AA5314"/>
    <w:rsid w:val="00AA545A"/>
    <w:rsid w:val="00AA55AC"/>
    <w:rsid w:val="00AA5609"/>
    <w:rsid w:val="00AA57B6"/>
    <w:rsid w:val="00AA5AAF"/>
    <w:rsid w:val="00AA5D0B"/>
    <w:rsid w:val="00AA5FAF"/>
    <w:rsid w:val="00AA6066"/>
    <w:rsid w:val="00AA607F"/>
    <w:rsid w:val="00AA6891"/>
    <w:rsid w:val="00AA69DE"/>
    <w:rsid w:val="00AA7034"/>
    <w:rsid w:val="00AA7085"/>
    <w:rsid w:val="00AA7A25"/>
    <w:rsid w:val="00AA7C77"/>
    <w:rsid w:val="00AA7E1A"/>
    <w:rsid w:val="00AB0AF1"/>
    <w:rsid w:val="00AB0CF7"/>
    <w:rsid w:val="00AB0D9B"/>
    <w:rsid w:val="00AB0F49"/>
    <w:rsid w:val="00AB1123"/>
    <w:rsid w:val="00AB1149"/>
    <w:rsid w:val="00AB171F"/>
    <w:rsid w:val="00AB181D"/>
    <w:rsid w:val="00AB186F"/>
    <w:rsid w:val="00AB18B0"/>
    <w:rsid w:val="00AB1A7D"/>
    <w:rsid w:val="00AB1DDA"/>
    <w:rsid w:val="00AB2307"/>
    <w:rsid w:val="00AB2448"/>
    <w:rsid w:val="00AB261F"/>
    <w:rsid w:val="00AB2730"/>
    <w:rsid w:val="00AB274C"/>
    <w:rsid w:val="00AB28C7"/>
    <w:rsid w:val="00AB2A14"/>
    <w:rsid w:val="00AB2AB3"/>
    <w:rsid w:val="00AB2BE3"/>
    <w:rsid w:val="00AB2D07"/>
    <w:rsid w:val="00AB2F19"/>
    <w:rsid w:val="00AB307F"/>
    <w:rsid w:val="00AB32A6"/>
    <w:rsid w:val="00AB32D0"/>
    <w:rsid w:val="00AB3619"/>
    <w:rsid w:val="00AB37BF"/>
    <w:rsid w:val="00AB3C77"/>
    <w:rsid w:val="00AB41A1"/>
    <w:rsid w:val="00AB4348"/>
    <w:rsid w:val="00AB456E"/>
    <w:rsid w:val="00AB4784"/>
    <w:rsid w:val="00AB4984"/>
    <w:rsid w:val="00AB4A42"/>
    <w:rsid w:val="00AB4EDD"/>
    <w:rsid w:val="00AB4EE1"/>
    <w:rsid w:val="00AB4EFE"/>
    <w:rsid w:val="00AB4F09"/>
    <w:rsid w:val="00AB5318"/>
    <w:rsid w:val="00AB580E"/>
    <w:rsid w:val="00AB5E18"/>
    <w:rsid w:val="00AB5ECF"/>
    <w:rsid w:val="00AB6033"/>
    <w:rsid w:val="00AB634E"/>
    <w:rsid w:val="00AB68E8"/>
    <w:rsid w:val="00AB6971"/>
    <w:rsid w:val="00AB7148"/>
    <w:rsid w:val="00AB72D4"/>
    <w:rsid w:val="00AB73AA"/>
    <w:rsid w:val="00AB7640"/>
    <w:rsid w:val="00AB7CA0"/>
    <w:rsid w:val="00AC01EF"/>
    <w:rsid w:val="00AC04EC"/>
    <w:rsid w:val="00AC054C"/>
    <w:rsid w:val="00AC079D"/>
    <w:rsid w:val="00AC0CA6"/>
    <w:rsid w:val="00AC0D03"/>
    <w:rsid w:val="00AC0DAD"/>
    <w:rsid w:val="00AC16BD"/>
    <w:rsid w:val="00AC18FC"/>
    <w:rsid w:val="00AC1AB2"/>
    <w:rsid w:val="00AC1BD7"/>
    <w:rsid w:val="00AC228C"/>
    <w:rsid w:val="00AC22DD"/>
    <w:rsid w:val="00AC246F"/>
    <w:rsid w:val="00AC274E"/>
    <w:rsid w:val="00AC2CD6"/>
    <w:rsid w:val="00AC3109"/>
    <w:rsid w:val="00AC36B2"/>
    <w:rsid w:val="00AC37DE"/>
    <w:rsid w:val="00AC38C0"/>
    <w:rsid w:val="00AC3A98"/>
    <w:rsid w:val="00AC3B6D"/>
    <w:rsid w:val="00AC3D67"/>
    <w:rsid w:val="00AC3E81"/>
    <w:rsid w:val="00AC4691"/>
    <w:rsid w:val="00AC470A"/>
    <w:rsid w:val="00AC4773"/>
    <w:rsid w:val="00AC49D1"/>
    <w:rsid w:val="00AC539F"/>
    <w:rsid w:val="00AC5493"/>
    <w:rsid w:val="00AC565B"/>
    <w:rsid w:val="00AC5BD1"/>
    <w:rsid w:val="00AC5F28"/>
    <w:rsid w:val="00AC5FC6"/>
    <w:rsid w:val="00AC606D"/>
    <w:rsid w:val="00AC61E9"/>
    <w:rsid w:val="00AC62B3"/>
    <w:rsid w:val="00AC651F"/>
    <w:rsid w:val="00AC6850"/>
    <w:rsid w:val="00AC6E2C"/>
    <w:rsid w:val="00AC7204"/>
    <w:rsid w:val="00AC77EB"/>
    <w:rsid w:val="00AC79A6"/>
    <w:rsid w:val="00AC7A2B"/>
    <w:rsid w:val="00AC7AA4"/>
    <w:rsid w:val="00AC7B17"/>
    <w:rsid w:val="00AC7B31"/>
    <w:rsid w:val="00AC7CF5"/>
    <w:rsid w:val="00AC7FAD"/>
    <w:rsid w:val="00AD001B"/>
    <w:rsid w:val="00AD0021"/>
    <w:rsid w:val="00AD022B"/>
    <w:rsid w:val="00AD0723"/>
    <w:rsid w:val="00AD0A2B"/>
    <w:rsid w:val="00AD0B2C"/>
    <w:rsid w:val="00AD1045"/>
    <w:rsid w:val="00AD10A2"/>
    <w:rsid w:val="00AD10E5"/>
    <w:rsid w:val="00AD11EE"/>
    <w:rsid w:val="00AD1558"/>
    <w:rsid w:val="00AD18D3"/>
    <w:rsid w:val="00AD1B09"/>
    <w:rsid w:val="00AD1EF6"/>
    <w:rsid w:val="00AD1F4D"/>
    <w:rsid w:val="00AD3056"/>
    <w:rsid w:val="00AD30BC"/>
    <w:rsid w:val="00AD34F7"/>
    <w:rsid w:val="00AD362B"/>
    <w:rsid w:val="00AD376F"/>
    <w:rsid w:val="00AD47CE"/>
    <w:rsid w:val="00AD483F"/>
    <w:rsid w:val="00AD49E1"/>
    <w:rsid w:val="00AD4C1F"/>
    <w:rsid w:val="00AD4C84"/>
    <w:rsid w:val="00AD4D89"/>
    <w:rsid w:val="00AD4DAE"/>
    <w:rsid w:val="00AD5214"/>
    <w:rsid w:val="00AD532B"/>
    <w:rsid w:val="00AD54FB"/>
    <w:rsid w:val="00AD574A"/>
    <w:rsid w:val="00AD5CF2"/>
    <w:rsid w:val="00AD5ED9"/>
    <w:rsid w:val="00AD636C"/>
    <w:rsid w:val="00AD6608"/>
    <w:rsid w:val="00AD6FB7"/>
    <w:rsid w:val="00AD72AD"/>
    <w:rsid w:val="00AD769B"/>
    <w:rsid w:val="00AD7993"/>
    <w:rsid w:val="00AD7AF9"/>
    <w:rsid w:val="00AD7BF4"/>
    <w:rsid w:val="00AD7D1D"/>
    <w:rsid w:val="00AE04EA"/>
    <w:rsid w:val="00AE0579"/>
    <w:rsid w:val="00AE05A7"/>
    <w:rsid w:val="00AE05E5"/>
    <w:rsid w:val="00AE091F"/>
    <w:rsid w:val="00AE0ED6"/>
    <w:rsid w:val="00AE1601"/>
    <w:rsid w:val="00AE17E3"/>
    <w:rsid w:val="00AE17E4"/>
    <w:rsid w:val="00AE1A35"/>
    <w:rsid w:val="00AE21AB"/>
    <w:rsid w:val="00AE2648"/>
    <w:rsid w:val="00AE26B8"/>
    <w:rsid w:val="00AE27C1"/>
    <w:rsid w:val="00AE27FA"/>
    <w:rsid w:val="00AE29F0"/>
    <w:rsid w:val="00AE2AD6"/>
    <w:rsid w:val="00AE2B15"/>
    <w:rsid w:val="00AE2CD0"/>
    <w:rsid w:val="00AE2F21"/>
    <w:rsid w:val="00AE3034"/>
    <w:rsid w:val="00AE30DA"/>
    <w:rsid w:val="00AE37F9"/>
    <w:rsid w:val="00AE3B96"/>
    <w:rsid w:val="00AE3F9E"/>
    <w:rsid w:val="00AE4254"/>
    <w:rsid w:val="00AE4291"/>
    <w:rsid w:val="00AE42A1"/>
    <w:rsid w:val="00AE432F"/>
    <w:rsid w:val="00AE48B9"/>
    <w:rsid w:val="00AE4CF9"/>
    <w:rsid w:val="00AE4E2D"/>
    <w:rsid w:val="00AE5274"/>
    <w:rsid w:val="00AE528A"/>
    <w:rsid w:val="00AE6060"/>
    <w:rsid w:val="00AE6095"/>
    <w:rsid w:val="00AE6379"/>
    <w:rsid w:val="00AE63B0"/>
    <w:rsid w:val="00AE6A09"/>
    <w:rsid w:val="00AE6B4E"/>
    <w:rsid w:val="00AE714A"/>
    <w:rsid w:val="00AE7257"/>
    <w:rsid w:val="00AE73B9"/>
    <w:rsid w:val="00AE75CF"/>
    <w:rsid w:val="00AE76E2"/>
    <w:rsid w:val="00AE771E"/>
    <w:rsid w:val="00AE77E2"/>
    <w:rsid w:val="00AE78AA"/>
    <w:rsid w:val="00AE7CE4"/>
    <w:rsid w:val="00AE7D61"/>
    <w:rsid w:val="00AF01DD"/>
    <w:rsid w:val="00AF0203"/>
    <w:rsid w:val="00AF034A"/>
    <w:rsid w:val="00AF042A"/>
    <w:rsid w:val="00AF04E9"/>
    <w:rsid w:val="00AF0C88"/>
    <w:rsid w:val="00AF0EAB"/>
    <w:rsid w:val="00AF0EB2"/>
    <w:rsid w:val="00AF100F"/>
    <w:rsid w:val="00AF10BE"/>
    <w:rsid w:val="00AF1490"/>
    <w:rsid w:val="00AF1A25"/>
    <w:rsid w:val="00AF1AA3"/>
    <w:rsid w:val="00AF21B8"/>
    <w:rsid w:val="00AF257F"/>
    <w:rsid w:val="00AF2D13"/>
    <w:rsid w:val="00AF33AC"/>
    <w:rsid w:val="00AF3411"/>
    <w:rsid w:val="00AF3914"/>
    <w:rsid w:val="00AF39F4"/>
    <w:rsid w:val="00AF3A45"/>
    <w:rsid w:val="00AF3B3E"/>
    <w:rsid w:val="00AF3EA9"/>
    <w:rsid w:val="00AF3F9D"/>
    <w:rsid w:val="00AF40AA"/>
    <w:rsid w:val="00AF4174"/>
    <w:rsid w:val="00AF41B3"/>
    <w:rsid w:val="00AF42C2"/>
    <w:rsid w:val="00AF42CD"/>
    <w:rsid w:val="00AF453D"/>
    <w:rsid w:val="00AF4A15"/>
    <w:rsid w:val="00AF4DDC"/>
    <w:rsid w:val="00AF4F62"/>
    <w:rsid w:val="00AF505B"/>
    <w:rsid w:val="00AF5FEC"/>
    <w:rsid w:val="00AF6039"/>
    <w:rsid w:val="00AF6226"/>
    <w:rsid w:val="00AF6431"/>
    <w:rsid w:val="00AF64DC"/>
    <w:rsid w:val="00AF6830"/>
    <w:rsid w:val="00AF6A54"/>
    <w:rsid w:val="00AF6A96"/>
    <w:rsid w:val="00AF6AFA"/>
    <w:rsid w:val="00AF6B53"/>
    <w:rsid w:val="00AF6D44"/>
    <w:rsid w:val="00AF6E89"/>
    <w:rsid w:val="00AF717F"/>
    <w:rsid w:val="00AF7181"/>
    <w:rsid w:val="00AF73A2"/>
    <w:rsid w:val="00AF7EA4"/>
    <w:rsid w:val="00B000C1"/>
    <w:rsid w:val="00B00157"/>
    <w:rsid w:val="00B00513"/>
    <w:rsid w:val="00B00518"/>
    <w:rsid w:val="00B0083B"/>
    <w:rsid w:val="00B00853"/>
    <w:rsid w:val="00B008B1"/>
    <w:rsid w:val="00B00DC8"/>
    <w:rsid w:val="00B00F30"/>
    <w:rsid w:val="00B00FFE"/>
    <w:rsid w:val="00B01403"/>
    <w:rsid w:val="00B01481"/>
    <w:rsid w:val="00B01670"/>
    <w:rsid w:val="00B01684"/>
    <w:rsid w:val="00B018AE"/>
    <w:rsid w:val="00B01B1D"/>
    <w:rsid w:val="00B01D2E"/>
    <w:rsid w:val="00B01EBA"/>
    <w:rsid w:val="00B023EF"/>
    <w:rsid w:val="00B023F2"/>
    <w:rsid w:val="00B02531"/>
    <w:rsid w:val="00B02663"/>
    <w:rsid w:val="00B028FB"/>
    <w:rsid w:val="00B02CB0"/>
    <w:rsid w:val="00B02F66"/>
    <w:rsid w:val="00B03340"/>
    <w:rsid w:val="00B042EC"/>
    <w:rsid w:val="00B044B6"/>
    <w:rsid w:val="00B052A2"/>
    <w:rsid w:val="00B056BB"/>
    <w:rsid w:val="00B059A9"/>
    <w:rsid w:val="00B059E5"/>
    <w:rsid w:val="00B05DCD"/>
    <w:rsid w:val="00B068F1"/>
    <w:rsid w:val="00B06E2E"/>
    <w:rsid w:val="00B0707F"/>
    <w:rsid w:val="00B07352"/>
    <w:rsid w:val="00B0759B"/>
    <w:rsid w:val="00B0790E"/>
    <w:rsid w:val="00B07BE0"/>
    <w:rsid w:val="00B101E5"/>
    <w:rsid w:val="00B10405"/>
    <w:rsid w:val="00B106C3"/>
    <w:rsid w:val="00B10C26"/>
    <w:rsid w:val="00B10C3E"/>
    <w:rsid w:val="00B1109F"/>
    <w:rsid w:val="00B112CF"/>
    <w:rsid w:val="00B116F5"/>
    <w:rsid w:val="00B117E0"/>
    <w:rsid w:val="00B117F7"/>
    <w:rsid w:val="00B11951"/>
    <w:rsid w:val="00B1224D"/>
    <w:rsid w:val="00B12351"/>
    <w:rsid w:val="00B126D1"/>
    <w:rsid w:val="00B12A9A"/>
    <w:rsid w:val="00B12B4A"/>
    <w:rsid w:val="00B12B87"/>
    <w:rsid w:val="00B132F6"/>
    <w:rsid w:val="00B1335A"/>
    <w:rsid w:val="00B133B3"/>
    <w:rsid w:val="00B133BB"/>
    <w:rsid w:val="00B1366C"/>
    <w:rsid w:val="00B13910"/>
    <w:rsid w:val="00B13C41"/>
    <w:rsid w:val="00B13CA2"/>
    <w:rsid w:val="00B13F49"/>
    <w:rsid w:val="00B145BA"/>
    <w:rsid w:val="00B147F9"/>
    <w:rsid w:val="00B14971"/>
    <w:rsid w:val="00B14BF9"/>
    <w:rsid w:val="00B14C4B"/>
    <w:rsid w:val="00B14C7F"/>
    <w:rsid w:val="00B14D89"/>
    <w:rsid w:val="00B14EA9"/>
    <w:rsid w:val="00B153DC"/>
    <w:rsid w:val="00B15629"/>
    <w:rsid w:val="00B156D2"/>
    <w:rsid w:val="00B15732"/>
    <w:rsid w:val="00B157F9"/>
    <w:rsid w:val="00B1584E"/>
    <w:rsid w:val="00B15923"/>
    <w:rsid w:val="00B15EEA"/>
    <w:rsid w:val="00B15FD3"/>
    <w:rsid w:val="00B162FF"/>
    <w:rsid w:val="00B164C8"/>
    <w:rsid w:val="00B164F0"/>
    <w:rsid w:val="00B1690E"/>
    <w:rsid w:val="00B16A2A"/>
    <w:rsid w:val="00B16BA8"/>
    <w:rsid w:val="00B16ECE"/>
    <w:rsid w:val="00B16F8D"/>
    <w:rsid w:val="00B17096"/>
    <w:rsid w:val="00B173F2"/>
    <w:rsid w:val="00B17496"/>
    <w:rsid w:val="00B175F2"/>
    <w:rsid w:val="00B1770D"/>
    <w:rsid w:val="00B17A80"/>
    <w:rsid w:val="00B17CA9"/>
    <w:rsid w:val="00B17FF3"/>
    <w:rsid w:val="00B204B0"/>
    <w:rsid w:val="00B204D9"/>
    <w:rsid w:val="00B205B4"/>
    <w:rsid w:val="00B207BE"/>
    <w:rsid w:val="00B20F05"/>
    <w:rsid w:val="00B20F5F"/>
    <w:rsid w:val="00B211A8"/>
    <w:rsid w:val="00B212FC"/>
    <w:rsid w:val="00B212FE"/>
    <w:rsid w:val="00B214D0"/>
    <w:rsid w:val="00B215C0"/>
    <w:rsid w:val="00B21860"/>
    <w:rsid w:val="00B219E9"/>
    <w:rsid w:val="00B21B48"/>
    <w:rsid w:val="00B21C9B"/>
    <w:rsid w:val="00B21D45"/>
    <w:rsid w:val="00B21E0F"/>
    <w:rsid w:val="00B21E31"/>
    <w:rsid w:val="00B21FCF"/>
    <w:rsid w:val="00B21FE8"/>
    <w:rsid w:val="00B22072"/>
    <w:rsid w:val="00B222BF"/>
    <w:rsid w:val="00B22339"/>
    <w:rsid w:val="00B2254B"/>
    <w:rsid w:val="00B22A14"/>
    <w:rsid w:val="00B22E9A"/>
    <w:rsid w:val="00B2301D"/>
    <w:rsid w:val="00B2312A"/>
    <w:rsid w:val="00B23239"/>
    <w:rsid w:val="00B236C0"/>
    <w:rsid w:val="00B23B4A"/>
    <w:rsid w:val="00B23E24"/>
    <w:rsid w:val="00B24056"/>
    <w:rsid w:val="00B24283"/>
    <w:rsid w:val="00B2435F"/>
    <w:rsid w:val="00B247B8"/>
    <w:rsid w:val="00B24985"/>
    <w:rsid w:val="00B24D27"/>
    <w:rsid w:val="00B24D9E"/>
    <w:rsid w:val="00B24DB2"/>
    <w:rsid w:val="00B2512E"/>
    <w:rsid w:val="00B2568D"/>
    <w:rsid w:val="00B256D6"/>
    <w:rsid w:val="00B257A6"/>
    <w:rsid w:val="00B25A96"/>
    <w:rsid w:val="00B25AF8"/>
    <w:rsid w:val="00B25B16"/>
    <w:rsid w:val="00B25C33"/>
    <w:rsid w:val="00B25E61"/>
    <w:rsid w:val="00B261DC"/>
    <w:rsid w:val="00B26274"/>
    <w:rsid w:val="00B270A0"/>
    <w:rsid w:val="00B27281"/>
    <w:rsid w:val="00B2735C"/>
    <w:rsid w:val="00B274A0"/>
    <w:rsid w:val="00B27A63"/>
    <w:rsid w:val="00B301B2"/>
    <w:rsid w:val="00B30436"/>
    <w:rsid w:val="00B307C5"/>
    <w:rsid w:val="00B30835"/>
    <w:rsid w:val="00B30C94"/>
    <w:rsid w:val="00B30E06"/>
    <w:rsid w:val="00B30E3D"/>
    <w:rsid w:val="00B31032"/>
    <w:rsid w:val="00B31050"/>
    <w:rsid w:val="00B312A1"/>
    <w:rsid w:val="00B3155E"/>
    <w:rsid w:val="00B31CB4"/>
    <w:rsid w:val="00B31CDC"/>
    <w:rsid w:val="00B3225E"/>
    <w:rsid w:val="00B322A4"/>
    <w:rsid w:val="00B32CD8"/>
    <w:rsid w:val="00B32D6C"/>
    <w:rsid w:val="00B32EAB"/>
    <w:rsid w:val="00B33A18"/>
    <w:rsid w:val="00B33D07"/>
    <w:rsid w:val="00B33F56"/>
    <w:rsid w:val="00B33FFC"/>
    <w:rsid w:val="00B340A7"/>
    <w:rsid w:val="00B340D4"/>
    <w:rsid w:val="00B341A3"/>
    <w:rsid w:val="00B342EB"/>
    <w:rsid w:val="00B34506"/>
    <w:rsid w:val="00B345AC"/>
    <w:rsid w:val="00B345D6"/>
    <w:rsid w:val="00B347AF"/>
    <w:rsid w:val="00B347CF"/>
    <w:rsid w:val="00B34E58"/>
    <w:rsid w:val="00B35154"/>
    <w:rsid w:val="00B355E7"/>
    <w:rsid w:val="00B356A2"/>
    <w:rsid w:val="00B3598D"/>
    <w:rsid w:val="00B35EDD"/>
    <w:rsid w:val="00B35EF4"/>
    <w:rsid w:val="00B36145"/>
    <w:rsid w:val="00B361EF"/>
    <w:rsid w:val="00B36326"/>
    <w:rsid w:val="00B365BE"/>
    <w:rsid w:val="00B36CB1"/>
    <w:rsid w:val="00B36D90"/>
    <w:rsid w:val="00B36E59"/>
    <w:rsid w:val="00B370AE"/>
    <w:rsid w:val="00B37114"/>
    <w:rsid w:val="00B37501"/>
    <w:rsid w:val="00B375D7"/>
    <w:rsid w:val="00B376AA"/>
    <w:rsid w:val="00B377E0"/>
    <w:rsid w:val="00B3794B"/>
    <w:rsid w:val="00B379D9"/>
    <w:rsid w:val="00B40171"/>
    <w:rsid w:val="00B404C8"/>
    <w:rsid w:val="00B407CE"/>
    <w:rsid w:val="00B4087C"/>
    <w:rsid w:val="00B4134F"/>
    <w:rsid w:val="00B415AB"/>
    <w:rsid w:val="00B41608"/>
    <w:rsid w:val="00B41808"/>
    <w:rsid w:val="00B418B5"/>
    <w:rsid w:val="00B41997"/>
    <w:rsid w:val="00B41AD8"/>
    <w:rsid w:val="00B41C1A"/>
    <w:rsid w:val="00B41C53"/>
    <w:rsid w:val="00B422E5"/>
    <w:rsid w:val="00B4255E"/>
    <w:rsid w:val="00B4258E"/>
    <w:rsid w:val="00B42EE0"/>
    <w:rsid w:val="00B4355D"/>
    <w:rsid w:val="00B435C0"/>
    <w:rsid w:val="00B43723"/>
    <w:rsid w:val="00B43CC0"/>
    <w:rsid w:val="00B43E31"/>
    <w:rsid w:val="00B440E8"/>
    <w:rsid w:val="00B4434D"/>
    <w:rsid w:val="00B44391"/>
    <w:rsid w:val="00B44462"/>
    <w:rsid w:val="00B44629"/>
    <w:rsid w:val="00B448AE"/>
    <w:rsid w:val="00B44E61"/>
    <w:rsid w:val="00B44FB5"/>
    <w:rsid w:val="00B450E9"/>
    <w:rsid w:val="00B45D13"/>
    <w:rsid w:val="00B4606F"/>
    <w:rsid w:val="00B4635E"/>
    <w:rsid w:val="00B4695C"/>
    <w:rsid w:val="00B46E00"/>
    <w:rsid w:val="00B46EAF"/>
    <w:rsid w:val="00B46F89"/>
    <w:rsid w:val="00B4750A"/>
    <w:rsid w:val="00B47727"/>
    <w:rsid w:val="00B478EB"/>
    <w:rsid w:val="00B47919"/>
    <w:rsid w:val="00B47BD4"/>
    <w:rsid w:val="00B47D53"/>
    <w:rsid w:val="00B47EF2"/>
    <w:rsid w:val="00B47F2A"/>
    <w:rsid w:val="00B5084F"/>
    <w:rsid w:val="00B50983"/>
    <w:rsid w:val="00B50BAD"/>
    <w:rsid w:val="00B50C78"/>
    <w:rsid w:val="00B50E6B"/>
    <w:rsid w:val="00B50FCB"/>
    <w:rsid w:val="00B51197"/>
    <w:rsid w:val="00B515AE"/>
    <w:rsid w:val="00B5190C"/>
    <w:rsid w:val="00B519F8"/>
    <w:rsid w:val="00B51A3C"/>
    <w:rsid w:val="00B51D75"/>
    <w:rsid w:val="00B51F94"/>
    <w:rsid w:val="00B52483"/>
    <w:rsid w:val="00B525E9"/>
    <w:rsid w:val="00B52849"/>
    <w:rsid w:val="00B529C7"/>
    <w:rsid w:val="00B52FCA"/>
    <w:rsid w:val="00B533AD"/>
    <w:rsid w:val="00B5382B"/>
    <w:rsid w:val="00B5391A"/>
    <w:rsid w:val="00B53AEA"/>
    <w:rsid w:val="00B53F6B"/>
    <w:rsid w:val="00B541F3"/>
    <w:rsid w:val="00B54380"/>
    <w:rsid w:val="00B54403"/>
    <w:rsid w:val="00B54677"/>
    <w:rsid w:val="00B54741"/>
    <w:rsid w:val="00B5474B"/>
    <w:rsid w:val="00B54939"/>
    <w:rsid w:val="00B54991"/>
    <w:rsid w:val="00B54D1C"/>
    <w:rsid w:val="00B55203"/>
    <w:rsid w:val="00B558DF"/>
    <w:rsid w:val="00B55E7A"/>
    <w:rsid w:val="00B5641E"/>
    <w:rsid w:val="00B566B0"/>
    <w:rsid w:val="00B577B3"/>
    <w:rsid w:val="00B577F4"/>
    <w:rsid w:val="00B57831"/>
    <w:rsid w:val="00B57ABB"/>
    <w:rsid w:val="00B57D3F"/>
    <w:rsid w:val="00B57F13"/>
    <w:rsid w:val="00B60053"/>
    <w:rsid w:val="00B602D6"/>
    <w:rsid w:val="00B606CA"/>
    <w:rsid w:val="00B60780"/>
    <w:rsid w:val="00B6084C"/>
    <w:rsid w:val="00B60D64"/>
    <w:rsid w:val="00B60E0F"/>
    <w:rsid w:val="00B612E8"/>
    <w:rsid w:val="00B613EB"/>
    <w:rsid w:val="00B614D0"/>
    <w:rsid w:val="00B6150B"/>
    <w:rsid w:val="00B6150C"/>
    <w:rsid w:val="00B6150F"/>
    <w:rsid w:val="00B61635"/>
    <w:rsid w:val="00B6166E"/>
    <w:rsid w:val="00B616D9"/>
    <w:rsid w:val="00B620EF"/>
    <w:rsid w:val="00B62459"/>
    <w:rsid w:val="00B6273A"/>
    <w:rsid w:val="00B6299F"/>
    <w:rsid w:val="00B629CE"/>
    <w:rsid w:val="00B62C83"/>
    <w:rsid w:val="00B62E12"/>
    <w:rsid w:val="00B63031"/>
    <w:rsid w:val="00B63839"/>
    <w:rsid w:val="00B638AB"/>
    <w:rsid w:val="00B63C4F"/>
    <w:rsid w:val="00B63F21"/>
    <w:rsid w:val="00B641AF"/>
    <w:rsid w:val="00B643AC"/>
    <w:rsid w:val="00B644F8"/>
    <w:rsid w:val="00B645BC"/>
    <w:rsid w:val="00B645D8"/>
    <w:rsid w:val="00B64CF7"/>
    <w:rsid w:val="00B65297"/>
    <w:rsid w:val="00B65600"/>
    <w:rsid w:val="00B657F7"/>
    <w:rsid w:val="00B65997"/>
    <w:rsid w:val="00B65C82"/>
    <w:rsid w:val="00B65CBC"/>
    <w:rsid w:val="00B65D35"/>
    <w:rsid w:val="00B65DEE"/>
    <w:rsid w:val="00B65F2B"/>
    <w:rsid w:val="00B65FDC"/>
    <w:rsid w:val="00B661CC"/>
    <w:rsid w:val="00B662C3"/>
    <w:rsid w:val="00B664FB"/>
    <w:rsid w:val="00B66582"/>
    <w:rsid w:val="00B665E2"/>
    <w:rsid w:val="00B66706"/>
    <w:rsid w:val="00B667F3"/>
    <w:rsid w:val="00B66818"/>
    <w:rsid w:val="00B669D1"/>
    <w:rsid w:val="00B671D2"/>
    <w:rsid w:val="00B67206"/>
    <w:rsid w:val="00B672A7"/>
    <w:rsid w:val="00B6757A"/>
    <w:rsid w:val="00B6760B"/>
    <w:rsid w:val="00B67994"/>
    <w:rsid w:val="00B67CAD"/>
    <w:rsid w:val="00B707CA"/>
    <w:rsid w:val="00B71454"/>
    <w:rsid w:val="00B715D7"/>
    <w:rsid w:val="00B71927"/>
    <w:rsid w:val="00B71A99"/>
    <w:rsid w:val="00B71CCA"/>
    <w:rsid w:val="00B7228D"/>
    <w:rsid w:val="00B72404"/>
    <w:rsid w:val="00B724B4"/>
    <w:rsid w:val="00B729D4"/>
    <w:rsid w:val="00B72E4B"/>
    <w:rsid w:val="00B736A3"/>
    <w:rsid w:val="00B73787"/>
    <w:rsid w:val="00B73A3E"/>
    <w:rsid w:val="00B73E04"/>
    <w:rsid w:val="00B7402B"/>
    <w:rsid w:val="00B741BA"/>
    <w:rsid w:val="00B74890"/>
    <w:rsid w:val="00B748BF"/>
    <w:rsid w:val="00B748EF"/>
    <w:rsid w:val="00B749DE"/>
    <w:rsid w:val="00B74B31"/>
    <w:rsid w:val="00B74E15"/>
    <w:rsid w:val="00B74FB2"/>
    <w:rsid w:val="00B753C0"/>
    <w:rsid w:val="00B756EE"/>
    <w:rsid w:val="00B75B57"/>
    <w:rsid w:val="00B75F4B"/>
    <w:rsid w:val="00B76422"/>
    <w:rsid w:val="00B766E6"/>
    <w:rsid w:val="00B767B4"/>
    <w:rsid w:val="00B76879"/>
    <w:rsid w:val="00B76EA4"/>
    <w:rsid w:val="00B770C4"/>
    <w:rsid w:val="00B7714C"/>
    <w:rsid w:val="00B775B1"/>
    <w:rsid w:val="00B77CF0"/>
    <w:rsid w:val="00B77CF9"/>
    <w:rsid w:val="00B77F8A"/>
    <w:rsid w:val="00B80076"/>
    <w:rsid w:val="00B80462"/>
    <w:rsid w:val="00B805F2"/>
    <w:rsid w:val="00B80D1C"/>
    <w:rsid w:val="00B81094"/>
    <w:rsid w:val="00B81176"/>
    <w:rsid w:val="00B811E9"/>
    <w:rsid w:val="00B81303"/>
    <w:rsid w:val="00B81CCF"/>
    <w:rsid w:val="00B81F8F"/>
    <w:rsid w:val="00B825AC"/>
    <w:rsid w:val="00B827AF"/>
    <w:rsid w:val="00B82AB5"/>
    <w:rsid w:val="00B82D6C"/>
    <w:rsid w:val="00B82EA2"/>
    <w:rsid w:val="00B831A9"/>
    <w:rsid w:val="00B839A8"/>
    <w:rsid w:val="00B83E1C"/>
    <w:rsid w:val="00B84348"/>
    <w:rsid w:val="00B846B2"/>
    <w:rsid w:val="00B847F6"/>
    <w:rsid w:val="00B84826"/>
    <w:rsid w:val="00B8486B"/>
    <w:rsid w:val="00B84E3B"/>
    <w:rsid w:val="00B85453"/>
    <w:rsid w:val="00B85A83"/>
    <w:rsid w:val="00B8620B"/>
    <w:rsid w:val="00B8627C"/>
    <w:rsid w:val="00B86432"/>
    <w:rsid w:val="00B865FA"/>
    <w:rsid w:val="00B866A7"/>
    <w:rsid w:val="00B868B9"/>
    <w:rsid w:val="00B86F01"/>
    <w:rsid w:val="00B871B9"/>
    <w:rsid w:val="00B872C8"/>
    <w:rsid w:val="00B874B9"/>
    <w:rsid w:val="00B8757D"/>
    <w:rsid w:val="00B87837"/>
    <w:rsid w:val="00B87E7C"/>
    <w:rsid w:val="00B904F2"/>
    <w:rsid w:val="00B90588"/>
    <w:rsid w:val="00B9093F"/>
    <w:rsid w:val="00B909FF"/>
    <w:rsid w:val="00B90A38"/>
    <w:rsid w:val="00B90D5E"/>
    <w:rsid w:val="00B90D60"/>
    <w:rsid w:val="00B90E50"/>
    <w:rsid w:val="00B9131F"/>
    <w:rsid w:val="00B91330"/>
    <w:rsid w:val="00B913D0"/>
    <w:rsid w:val="00B91623"/>
    <w:rsid w:val="00B917B1"/>
    <w:rsid w:val="00B919DC"/>
    <w:rsid w:val="00B91A19"/>
    <w:rsid w:val="00B91F42"/>
    <w:rsid w:val="00B91F8D"/>
    <w:rsid w:val="00B91FCD"/>
    <w:rsid w:val="00B92159"/>
    <w:rsid w:val="00B92166"/>
    <w:rsid w:val="00B92501"/>
    <w:rsid w:val="00B92806"/>
    <w:rsid w:val="00B928C5"/>
    <w:rsid w:val="00B92974"/>
    <w:rsid w:val="00B92DD2"/>
    <w:rsid w:val="00B92E69"/>
    <w:rsid w:val="00B93599"/>
    <w:rsid w:val="00B9367E"/>
    <w:rsid w:val="00B93A5D"/>
    <w:rsid w:val="00B93C95"/>
    <w:rsid w:val="00B93D6F"/>
    <w:rsid w:val="00B93EB8"/>
    <w:rsid w:val="00B9472E"/>
    <w:rsid w:val="00B94CDA"/>
    <w:rsid w:val="00B94D33"/>
    <w:rsid w:val="00B951D1"/>
    <w:rsid w:val="00B9531A"/>
    <w:rsid w:val="00B95486"/>
    <w:rsid w:val="00B9583B"/>
    <w:rsid w:val="00B95A19"/>
    <w:rsid w:val="00B95A63"/>
    <w:rsid w:val="00B95F0E"/>
    <w:rsid w:val="00B95F8D"/>
    <w:rsid w:val="00B960C5"/>
    <w:rsid w:val="00B969FB"/>
    <w:rsid w:val="00B96B3D"/>
    <w:rsid w:val="00B97016"/>
    <w:rsid w:val="00B971A9"/>
    <w:rsid w:val="00B9734E"/>
    <w:rsid w:val="00B973EB"/>
    <w:rsid w:val="00B9742F"/>
    <w:rsid w:val="00B976F8"/>
    <w:rsid w:val="00B97BF3"/>
    <w:rsid w:val="00B97CAF"/>
    <w:rsid w:val="00B97DA7"/>
    <w:rsid w:val="00BA03C1"/>
    <w:rsid w:val="00BA0402"/>
    <w:rsid w:val="00BA0410"/>
    <w:rsid w:val="00BA0486"/>
    <w:rsid w:val="00BA06FD"/>
    <w:rsid w:val="00BA0E86"/>
    <w:rsid w:val="00BA17E2"/>
    <w:rsid w:val="00BA1985"/>
    <w:rsid w:val="00BA19D0"/>
    <w:rsid w:val="00BA1CA9"/>
    <w:rsid w:val="00BA1D3F"/>
    <w:rsid w:val="00BA2053"/>
    <w:rsid w:val="00BA24CC"/>
    <w:rsid w:val="00BA2714"/>
    <w:rsid w:val="00BA2B7E"/>
    <w:rsid w:val="00BA2B84"/>
    <w:rsid w:val="00BA32CD"/>
    <w:rsid w:val="00BA37F5"/>
    <w:rsid w:val="00BA3942"/>
    <w:rsid w:val="00BA3D65"/>
    <w:rsid w:val="00BA44E9"/>
    <w:rsid w:val="00BA4A27"/>
    <w:rsid w:val="00BA5298"/>
    <w:rsid w:val="00BA52C1"/>
    <w:rsid w:val="00BA57AE"/>
    <w:rsid w:val="00BA5B2B"/>
    <w:rsid w:val="00BA5D68"/>
    <w:rsid w:val="00BA5F43"/>
    <w:rsid w:val="00BA6039"/>
    <w:rsid w:val="00BA6051"/>
    <w:rsid w:val="00BA617D"/>
    <w:rsid w:val="00BA6418"/>
    <w:rsid w:val="00BA695D"/>
    <w:rsid w:val="00BA6A35"/>
    <w:rsid w:val="00BA6EE0"/>
    <w:rsid w:val="00BA70FB"/>
    <w:rsid w:val="00BA736E"/>
    <w:rsid w:val="00BA73D2"/>
    <w:rsid w:val="00BA75BB"/>
    <w:rsid w:val="00BA761E"/>
    <w:rsid w:val="00BA7B57"/>
    <w:rsid w:val="00BA7CB5"/>
    <w:rsid w:val="00BA7ECD"/>
    <w:rsid w:val="00BB0040"/>
    <w:rsid w:val="00BB00DD"/>
    <w:rsid w:val="00BB011E"/>
    <w:rsid w:val="00BB0378"/>
    <w:rsid w:val="00BB08BE"/>
    <w:rsid w:val="00BB0DCD"/>
    <w:rsid w:val="00BB0FC5"/>
    <w:rsid w:val="00BB104C"/>
    <w:rsid w:val="00BB1241"/>
    <w:rsid w:val="00BB127F"/>
    <w:rsid w:val="00BB1306"/>
    <w:rsid w:val="00BB1727"/>
    <w:rsid w:val="00BB19A9"/>
    <w:rsid w:val="00BB1F52"/>
    <w:rsid w:val="00BB1FAA"/>
    <w:rsid w:val="00BB2097"/>
    <w:rsid w:val="00BB22F5"/>
    <w:rsid w:val="00BB247D"/>
    <w:rsid w:val="00BB25D7"/>
    <w:rsid w:val="00BB287E"/>
    <w:rsid w:val="00BB2DE3"/>
    <w:rsid w:val="00BB30E9"/>
    <w:rsid w:val="00BB319A"/>
    <w:rsid w:val="00BB31E0"/>
    <w:rsid w:val="00BB363D"/>
    <w:rsid w:val="00BB3737"/>
    <w:rsid w:val="00BB3A6A"/>
    <w:rsid w:val="00BB3AC8"/>
    <w:rsid w:val="00BB4413"/>
    <w:rsid w:val="00BB493B"/>
    <w:rsid w:val="00BB4A4E"/>
    <w:rsid w:val="00BB4C6F"/>
    <w:rsid w:val="00BB4DAD"/>
    <w:rsid w:val="00BB4DD7"/>
    <w:rsid w:val="00BB4DE6"/>
    <w:rsid w:val="00BB5098"/>
    <w:rsid w:val="00BB52E8"/>
    <w:rsid w:val="00BB568C"/>
    <w:rsid w:val="00BB5982"/>
    <w:rsid w:val="00BB5D11"/>
    <w:rsid w:val="00BB6353"/>
    <w:rsid w:val="00BB6487"/>
    <w:rsid w:val="00BB6B25"/>
    <w:rsid w:val="00BB6F01"/>
    <w:rsid w:val="00BB78FC"/>
    <w:rsid w:val="00BB7FB9"/>
    <w:rsid w:val="00BC0217"/>
    <w:rsid w:val="00BC0565"/>
    <w:rsid w:val="00BC0658"/>
    <w:rsid w:val="00BC06C0"/>
    <w:rsid w:val="00BC0772"/>
    <w:rsid w:val="00BC0AD5"/>
    <w:rsid w:val="00BC0B30"/>
    <w:rsid w:val="00BC0CEE"/>
    <w:rsid w:val="00BC0ED0"/>
    <w:rsid w:val="00BC11B6"/>
    <w:rsid w:val="00BC125F"/>
    <w:rsid w:val="00BC1752"/>
    <w:rsid w:val="00BC1EFD"/>
    <w:rsid w:val="00BC1F29"/>
    <w:rsid w:val="00BC2047"/>
    <w:rsid w:val="00BC20FE"/>
    <w:rsid w:val="00BC2840"/>
    <w:rsid w:val="00BC2A2E"/>
    <w:rsid w:val="00BC2D33"/>
    <w:rsid w:val="00BC30CD"/>
    <w:rsid w:val="00BC3276"/>
    <w:rsid w:val="00BC32CD"/>
    <w:rsid w:val="00BC33F3"/>
    <w:rsid w:val="00BC36F8"/>
    <w:rsid w:val="00BC383D"/>
    <w:rsid w:val="00BC3B55"/>
    <w:rsid w:val="00BC3EFB"/>
    <w:rsid w:val="00BC4059"/>
    <w:rsid w:val="00BC4534"/>
    <w:rsid w:val="00BC4D40"/>
    <w:rsid w:val="00BC4DA0"/>
    <w:rsid w:val="00BC4FBA"/>
    <w:rsid w:val="00BC56CB"/>
    <w:rsid w:val="00BC5BCF"/>
    <w:rsid w:val="00BC5C43"/>
    <w:rsid w:val="00BC5F93"/>
    <w:rsid w:val="00BC689D"/>
    <w:rsid w:val="00BC6A20"/>
    <w:rsid w:val="00BC6A67"/>
    <w:rsid w:val="00BC6C5A"/>
    <w:rsid w:val="00BC6CA6"/>
    <w:rsid w:val="00BC6DDA"/>
    <w:rsid w:val="00BC7100"/>
    <w:rsid w:val="00BC7134"/>
    <w:rsid w:val="00BC7776"/>
    <w:rsid w:val="00BC7B98"/>
    <w:rsid w:val="00BC7D22"/>
    <w:rsid w:val="00BC7D5C"/>
    <w:rsid w:val="00BC7DF3"/>
    <w:rsid w:val="00BC7FD1"/>
    <w:rsid w:val="00BD050F"/>
    <w:rsid w:val="00BD05C9"/>
    <w:rsid w:val="00BD0B4A"/>
    <w:rsid w:val="00BD1080"/>
    <w:rsid w:val="00BD1226"/>
    <w:rsid w:val="00BD14E3"/>
    <w:rsid w:val="00BD15B0"/>
    <w:rsid w:val="00BD1805"/>
    <w:rsid w:val="00BD195B"/>
    <w:rsid w:val="00BD1B22"/>
    <w:rsid w:val="00BD1D76"/>
    <w:rsid w:val="00BD2109"/>
    <w:rsid w:val="00BD235B"/>
    <w:rsid w:val="00BD25B1"/>
    <w:rsid w:val="00BD2A92"/>
    <w:rsid w:val="00BD300A"/>
    <w:rsid w:val="00BD3348"/>
    <w:rsid w:val="00BD336C"/>
    <w:rsid w:val="00BD347C"/>
    <w:rsid w:val="00BD3489"/>
    <w:rsid w:val="00BD3B11"/>
    <w:rsid w:val="00BD3BC3"/>
    <w:rsid w:val="00BD3BDC"/>
    <w:rsid w:val="00BD3E5F"/>
    <w:rsid w:val="00BD4492"/>
    <w:rsid w:val="00BD4621"/>
    <w:rsid w:val="00BD4B9E"/>
    <w:rsid w:val="00BD4BEC"/>
    <w:rsid w:val="00BD4C7C"/>
    <w:rsid w:val="00BD4E32"/>
    <w:rsid w:val="00BD503B"/>
    <w:rsid w:val="00BD53F7"/>
    <w:rsid w:val="00BD5412"/>
    <w:rsid w:val="00BD54E0"/>
    <w:rsid w:val="00BD5A6B"/>
    <w:rsid w:val="00BD5BBC"/>
    <w:rsid w:val="00BD5D0B"/>
    <w:rsid w:val="00BD6065"/>
    <w:rsid w:val="00BD6571"/>
    <w:rsid w:val="00BD657C"/>
    <w:rsid w:val="00BD6F13"/>
    <w:rsid w:val="00BD6F60"/>
    <w:rsid w:val="00BD739F"/>
    <w:rsid w:val="00BD763A"/>
    <w:rsid w:val="00BD77D6"/>
    <w:rsid w:val="00BD7817"/>
    <w:rsid w:val="00BE038B"/>
    <w:rsid w:val="00BE03A0"/>
    <w:rsid w:val="00BE042B"/>
    <w:rsid w:val="00BE0571"/>
    <w:rsid w:val="00BE0A73"/>
    <w:rsid w:val="00BE0E7A"/>
    <w:rsid w:val="00BE122C"/>
    <w:rsid w:val="00BE125B"/>
    <w:rsid w:val="00BE17E8"/>
    <w:rsid w:val="00BE19AA"/>
    <w:rsid w:val="00BE19C6"/>
    <w:rsid w:val="00BE1B71"/>
    <w:rsid w:val="00BE1BC9"/>
    <w:rsid w:val="00BE1D2E"/>
    <w:rsid w:val="00BE1ECD"/>
    <w:rsid w:val="00BE205E"/>
    <w:rsid w:val="00BE229E"/>
    <w:rsid w:val="00BE22F7"/>
    <w:rsid w:val="00BE2A61"/>
    <w:rsid w:val="00BE2D71"/>
    <w:rsid w:val="00BE330A"/>
    <w:rsid w:val="00BE35EF"/>
    <w:rsid w:val="00BE36D5"/>
    <w:rsid w:val="00BE3839"/>
    <w:rsid w:val="00BE396D"/>
    <w:rsid w:val="00BE3B28"/>
    <w:rsid w:val="00BE3CF4"/>
    <w:rsid w:val="00BE46CB"/>
    <w:rsid w:val="00BE47CE"/>
    <w:rsid w:val="00BE48DE"/>
    <w:rsid w:val="00BE48E0"/>
    <w:rsid w:val="00BE5092"/>
    <w:rsid w:val="00BE50D7"/>
    <w:rsid w:val="00BE5153"/>
    <w:rsid w:val="00BE51EE"/>
    <w:rsid w:val="00BE548D"/>
    <w:rsid w:val="00BE56A0"/>
    <w:rsid w:val="00BE57D8"/>
    <w:rsid w:val="00BE5F06"/>
    <w:rsid w:val="00BE6269"/>
    <w:rsid w:val="00BE6450"/>
    <w:rsid w:val="00BE6F4C"/>
    <w:rsid w:val="00BE7300"/>
    <w:rsid w:val="00BE734F"/>
    <w:rsid w:val="00BE7535"/>
    <w:rsid w:val="00BE771A"/>
    <w:rsid w:val="00BF01A9"/>
    <w:rsid w:val="00BF0B22"/>
    <w:rsid w:val="00BF0D2D"/>
    <w:rsid w:val="00BF0DF6"/>
    <w:rsid w:val="00BF0FA0"/>
    <w:rsid w:val="00BF1015"/>
    <w:rsid w:val="00BF19AD"/>
    <w:rsid w:val="00BF19F3"/>
    <w:rsid w:val="00BF1B9B"/>
    <w:rsid w:val="00BF1DDE"/>
    <w:rsid w:val="00BF1DE4"/>
    <w:rsid w:val="00BF1F30"/>
    <w:rsid w:val="00BF2074"/>
    <w:rsid w:val="00BF2629"/>
    <w:rsid w:val="00BF28EF"/>
    <w:rsid w:val="00BF2D25"/>
    <w:rsid w:val="00BF2FD1"/>
    <w:rsid w:val="00BF3087"/>
    <w:rsid w:val="00BF339A"/>
    <w:rsid w:val="00BF3540"/>
    <w:rsid w:val="00BF3D40"/>
    <w:rsid w:val="00BF3F56"/>
    <w:rsid w:val="00BF4414"/>
    <w:rsid w:val="00BF449F"/>
    <w:rsid w:val="00BF4725"/>
    <w:rsid w:val="00BF47C7"/>
    <w:rsid w:val="00BF54E5"/>
    <w:rsid w:val="00BF584E"/>
    <w:rsid w:val="00BF58EA"/>
    <w:rsid w:val="00BF591E"/>
    <w:rsid w:val="00BF594F"/>
    <w:rsid w:val="00BF5A5B"/>
    <w:rsid w:val="00BF5D20"/>
    <w:rsid w:val="00BF5D9E"/>
    <w:rsid w:val="00BF607C"/>
    <w:rsid w:val="00BF615F"/>
    <w:rsid w:val="00BF6162"/>
    <w:rsid w:val="00BF6375"/>
    <w:rsid w:val="00BF68B5"/>
    <w:rsid w:val="00BF6C0C"/>
    <w:rsid w:val="00BF6D65"/>
    <w:rsid w:val="00BF6EBD"/>
    <w:rsid w:val="00BF6F11"/>
    <w:rsid w:val="00BF73A3"/>
    <w:rsid w:val="00BF7690"/>
    <w:rsid w:val="00BF79CA"/>
    <w:rsid w:val="00BF7AB7"/>
    <w:rsid w:val="00BF7CA1"/>
    <w:rsid w:val="00C00420"/>
    <w:rsid w:val="00C0061B"/>
    <w:rsid w:val="00C00EBE"/>
    <w:rsid w:val="00C01631"/>
    <w:rsid w:val="00C0180D"/>
    <w:rsid w:val="00C019EB"/>
    <w:rsid w:val="00C01A13"/>
    <w:rsid w:val="00C01AED"/>
    <w:rsid w:val="00C0212C"/>
    <w:rsid w:val="00C02597"/>
    <w:rsid w:val="00C026CA"/>
    <w:rsid w:val="00C0296D"/>
    <w:rsid w:val="00C02E3F"/>
    <w:rsid w:val="00C02F1A"/>
    <w:rsid w:val="00C03181"/>
    <w:rsid w:val="00C036C9"/>
    <w:rsid w:val="00C03702"/>
    <w:rsid w:val="00C038CC"/>
    <w:rsid w:val="00C03B12"/>
    <w:rsid w:val="00C03D53"/>
    <w:rsid w:val="00C04280"/>
    <w:rsid w:val="00C04524"/>
    <w:rsid w:val="00C046DB"/>
    <w:rsid w:val="00C04BA0"/>
    <w:rsid w:val="00C050DC"/>
    <w:rsid w:val="00C052F2"/>
    <w:rsid w:val="00C055AB"/>
    <w:rsid w:val="00C05659"/>
    <w:rsid w:val="00C05B5A"/>
    <w:rsid w:val="00C06039"/>
    <w:rsid w:val="00C0610D"/>
    <w:rsid w:val="00C06300"/>
    <w:rsid w:val="00C0662F"/>
    <w:rsid w:val="00C06719"/>
    <w:rsid w:val="00C06787"/>
    <w:rsid w:val="00C06A99"/>
    <w:rsid w:val="00C06D30"/>
    <w:rsid w:val="00C06DE2"/>
    <w:rsid w:val="00C06E28"/>
    <w:rsid w:val="00C06F1A"/>
    <w:rsid w:val="00C07388"/>
    <w:rsid w:val="00C07512"/>
    <w:rsid w:val="00C07581"/>
    <w:rsid w:val="00C076EA"/>
    <w:rsid w:val="00C07FEE"/>
    <w:rsid w:val="00C10123"/>
    <w:rsid w:val="00C1057B"/>
    <w:rsid w:val="00C1062C"/>
    <w:rsid w:val="00C10785"/>
    <w:rsid w:val="00C10A18"/>
    <w:rsid w:val="00C10AF4"/>
    <w:rsid w:val="00C10F48"/>
    <w:rsid w:val="00C10F56"/>
    <w:rsid w:val="00C113BF"/>
    <w:rsid w:val="00C11669"/>
    <w:rsid w:val="00C122AE"/>
    <w:rsid w:val="00C1241B"/>
    <w:rsid w:val="00C124CB"/>
    <w:rsid w:val="00C12657"/>
    <w:rsid w:val="00C12BA6"/>
    <w:rsid w:val="00C12BB7"/>
    <w:rsid w:val="00C12BCE"/>
    <w:rsid w:val="00C12EB2"/>
    <w:rsid w:val="00C13156"/>
    <w:rsid w:val="00C13706"/>
    <w:rsid w:val="00C138D5"/>
    <w:rsid w:val="00C13A1F"/>
    <w:rsid w:val="00C13CD1"/>
    <w:rsid w:val="00C13F96"/>
    <w:rsid w:val="00C1483F"/>
    <w:rsid w:val="00C1487F"/>
    <w:rsid w:val="00C14B03"/>
    <w:rsid w:val="00C14D39"/>
    <w:rsid w:val="00C14EFE"/>
    <w:rsid w:val="00C15665"/>
    <w:rsid w:val="00C15B0B"/>
    <w:rsid w:val="00C15B9B"/>
    <w:rsid w:val="00C15CFD"/>
    <w:rsid w:val="00C163E1"/>
    <w:rsid w:val="00C16496"/>
    <w:rsid w:val="00C1655D"/>
    <w:rsid w:val="00C16737"/>
    <w:rsid w:val="00C16756"/>
    <w:rsid w:val="00C16B4F"/>
    <w:rsid w:val="00C16C2E"/>
    <w:rsid w:val="00C170EB"/>
    <w:rsid w:val="00C1762C"/>
    <w:rsid w:val="00C177FD"/>
    <w:rsid w:val="00C206C1"/>
    <w:rsid w:val="00C2074C"/>
    <w:rsid w:val="00C214FE"/>
    <w:rsid w:val="00C2180B"/>
    <w:rsid w:val="00C21A53"/>
    <w:rsid w:val="00C22013"/>
    <w:rsid w:val="00C2206C"/>
    <w:rsid w:val="00C220A9"/>
    <w:rsid w:val="00C22236"/>
    <w:rsid w:val="00C22283"/>
    <w:rsid w:val="00C22436"/>
    <w:rsid w:val="00C22668"/>
    <w:rsid w:val="00C22810"/>
    <w:rsid w:val="00C22B7E"/>
    <w:rsid w:val="00C22BCC"/>
    <w:rsid w:val="00C23441"/>
    <w:rsid w:val="00C234BA"/>
    <w:rsid w:val="00C236D9"/>
    <w:rsid w:val="00C23776"/>
    <w:rsid w:val="00C239A4"/>
    <w:rsid w:val="00C23C06"/>
    <w:rsid w:val="00C23D42"/>
    <w:rsid w:val="00C23E3A"/>
    <w:rsid w:val="00C241D9"/>
    <w:rsid w:val="00C24216"/>
    <w:rsid w:val="00C2431D"/>
    <w:rsid w:val="00C2457C"/>
    <w:rsid w:val="00C245FA"/>
    <w:rsid w:val="00C2489B"/>
    <w:rsid w:val="00C24A3E"/>
    <w:rsid w:val="00C24BDE"/>
    <w:rsid w:val="00C24E15"/>
    <w:rsid w:val="00C24F6F"/>
    <w:rsid w:val="00C24F80"/>
    <w:rsid w:val="00C251D5"/>
    <w:rsid w:val="00C25681"/>
    <w:rsid w:val="00C256CA"/>
    <w:rsid w:val="00C256CC"/>
    <w:rsid w:val="00C25D8A"/>
    <w:rsid w:val="00C26147"/>
    <w:rsid w:val="00C26361"/>
    <w:rsid w:val="00C2641F"/>
    <w:rsid w:val="00C2643A"/>
    <w:rsid w:val="00C26467"/>
    <w:rsid w:val="00C2656B"/>
    <w:rsid w:val="00C26850"/>
    <w:rsid w:val="00C269A4"/>
    <w:rsid w:val="00C26A13"/>
    <w:rsid w:val="00C26FCA"/>
    <w:rsid w:val="00C271A5"/>
    <w:rsid w:val="00C27382"/>
    <w:rsid w:val="00C275C6"/>
    <w:rsid w:val="00C276F3"/>
    <w:rsid w:val="00C2783B"/>
    <w:rsid w:val="00C27856"/>
    <w:rsid w:val="00C27D63"/>
    <w:rsid w:val="00C27EA8"/>
    <w:rsid w:val="00C30009"/>
    <w:rsid w:val="00C3051C"/>
    <w:rsid w:val="00C306AC"/>
    <w:rsid w:val="00C306D0"/>
    <w:rsid w:val="00C30A8B"/>
    <w:rsid w:val="00C311A1"/>
    <w:rsid w:val="00C31536"/>
    <w:rsid w:val="00C31925"/>
    <w:rsid w:val="00C31A95"/>
    <w:rsid w:val="00C31B60"/>
    <w:rsid w:val="00C31C16"/>
    <w:rsid w:val="00C326E5"/>
    <w:rsid w:val="00C327CA"/>
    <w:rsid w:val="00C32B30"/>
    <w:rsid w:val="00C32BF3"/>
    <w:rsid w:val="00C32C42"/>
    <w:rsid w:val="00C32FA6"/>
    <w:rsid w:val="00C32FC9"/>
    <w:rsid w:val="00C33210"/>
    <w:rsid w:val="00C3362D"/>
    <w:rsid w:val="00C33B06"/>
    <w:rsid w:val="00C33B09"/>
    <w:rsid w:val="00C33BE9"/>
    <w:rsid w:val="00C341A4"/>
    <w:rsid w:val="00C341E9"/>
    <w:rsid w:val="00C34615"/>
    <w:rsid w:val="00C34B99"/>
    <w:rsid w:val="00C34C54"/>
    <w:rsid w:val="00C34D26"/>
    <w:rsid w:val="00C35863"/>
    <w:rsid w:val="00C35AB5"/>
    <w:rsid w:val="00C35AFF"/>
    <w:rsid w:val="00C35B47"/>
    <w:rsid w:val="00C35B5B"/>
    <w:rsid w:val="00C35F91"/>
    <w:rsid w:val="00C3616B"/>
    <w:rsid w:val="00C365B5"/>
    <w:rsid w:val="00C367EB"/>
    <w:rsid w:val="00C36ABB"/>
    <w:rsid w:val="00C36E3F"/>
    <w:rsid w:val="00C3711B"/>
    <w:rsid w:val="00C3715F"/>
    <w:rsid w:val="00C37197"/>
    <w:rsid w:val="00C3722D"/>
    <w:rsid w:val="00C372EB"/>
    <w:rsid w:val="00C37501"/>
    <w:rsid w:val="00C376FC"/>
    <w:rsid w:val="00C3788A"/>
    <w:rsid w:val="00C37D04"/>
    <w:rsid w:val="00C37E6C"/>
    <w:rsid w:val="00C4076C"/>
    <w:rsid w:val="00C407A9"/>
    <w:rsid w:val="00C40CB6"/>
    <w:rsid w:val="00C40EC6"/>
    <w:rsid w:val="00C40FB9"/>
    <w:rsid w:val="00C41160"/>
    <w:rsid w:val="00C41567"/>
    <w:rsid w:val="00C416F4"/>
    <w:rsid w:val="00C41934"/>
    <w:rsid w:val="00C41A54"/>
    <w:rsid w:val="00C41AC9"/>
    <w:rsid w:val="00C41AFC"/>
    <w:rsid w:val="00C42065"/>
    <w:rsid w:val="00C42113"/>
    <w:rsid w:val="00C42535"/>
    <w:rsid w:val="00C426E0"/>
    <w:rsid w:val="00C42943"/>
    <w:rsid w:val="00C42EA2"/>
    <w:rsid w:val="00C42F28"/>
    <w:rsid w:val="00C4303A"/>
    <w:rsid w:val="00C43190"/>
    <w:rsid w:val="00C43206"/>
    <w:rsid w:val="00C433E4"/>
    <w:rsid w:val="00C4390D"/>
    <w:rsid w:val="00C43A3E"/>
    <w:rsid w:val="00C43B72"/>
    <w:rsid w:val="00C4411D"/>
    <w:rsid w:val="00C445AC"/>
    <w:rsid w:val="00C44911"/>
    <w:rsid w:val="00C44E67"/>
    <w:rsid w:val="00C451D9"/>
    <w:rsid w:val="00C4540D"/>
    <w:rsid w:val="00C45AE9"/>
    <w:rsid w:val="00C45E59"/>
    <w:rsid w:val="00C45FB1"/>
    <w:rsid w:val="00C46442"/>
    <w:rsid w:val="00C4667D"/>
    <w:rsid w:val="00C466E6"/>
    <w:rsid w:val="00C46D8E"/>
    <w:rsid w:val="00C46DBF"/>
    <w:rsid w:val="00C46E30"/>
    <w:rsid w:val="00C46E7F"/>
    <w:rsid w:val="00C46F4B"/>
    <w:rsid w:val="00C471D4"/>
    <w:rsid w:val="00C47224"/>
    <w:rsid w:val="00C479DC"/>
    <w:rsid w:val="00C47D2E"/>
    <w:rsid w:val="00C47D55"/>
    <w:rsid w:val="00C5005D"/>
    <w:rsid w:val="00C502CE"/>
    <w:rsid w:val="00C5065A"/>
    <w:rsid w:val="00C50AF4"/>
    <w:rsid w:val="00C50EF9"/>
    <w:rsid w:val="00C51134"/>
    <w:rsid w:val="00C51163"/>
    <w:rsid w:val="00C511ED"/>
    <w:rsid w:val="00C5158D"/>
    <w:rsid w:val="00C51658"/>
    <w:rsid w:val="00C51725"/>
    <w:rsid w:val="00C5193A"/>
    <w:rsid w:val="00C519BD"/>
    <w:rsid w:val="00C51B03"/>
    <w:rsid w:val="00C51FB1"/>
    <w:rsid w:val="00C520F6"/>
    <w:rsid w:val="00C5212A"/>
    <w:rsid w:val="00C52408"/>
    <w:rsid w:val="00C5252C"/>
    <w:rsid w:val="00C52B85"/>
    <w:rsid w:val="00C52BA3"/>
    <w:rsid w:val="00C52E0D"/>
    <w:rsid w:val="00C52E2B"/>
    <w:rsid w:val="00C52EA9"/>
    <w:rsid w:val="00C52F84"/>
    <w:rsid w:val="00C53581"/>
    <w:rsid w:val="00C539C6"/>
    <w:rsid w:val="00C53CCA"/>
    <w:rsid w:val="00C54130"/>
    <w:rsid w:val="00C541AD"/>
    <w:rsid w:val="00C54571"/>
    <w:rsid w:val="00C549DA"/>
    <w:rsid w:val="00C54D03"/>
    <w:rsid w:val="00C54DBC"/>
    <w:rsid w:val="00C54E51"/>
    <w:rsid w:val="00C550E9"/>
    <w:rsid w:val="00C554D9"/>
    <w:rsid w:val="00C557DC"/>
    <w:rsid w:val="00C55827"/>
    <w:rsid w:val="00C55860"/>
    <w:rsid w:val="00C558A9"/>
    <w:rsid w:val="00C55927"/>
    <w:rsid w:val="00C55BC0"/>
    <w:rsid w:val="00C55D07"/>
    <w:rsid w:val="00C5648A"/>
    <w:rsid w:val="00C565CC"/>
    <w:rsid w:val="00C568F5"/>
    <w:rsid w:val="00C56B84"/>
    <w:rsid w:val="00C56BE9"/>
    <w:rsid w:val="00C574CB"/>
    <w:rsid w:val="00C57668"/>
    <w:rsid w:val="00C5784C"/>
    <w:rsid w:val="00C57A50"/>
    <w:rsid w:val="00C57E35"/>
    <w:rsid w:val="00C57F4B"/>
    <w:rsid w:val="00C57F50"/>
    <w:rsid w:val="00C60043"/>
    <w:rsid w:val="00C60379"/>
    <w:rsid w:val="00C607CD"/>
    <w:rsid w:val="00C60873"/>
    <w:rsid w:val="00C60A12"/>
    <w:rsid w:val="00C60B48"/>
    <w:rsid w:val="00C60EFD"/>
    <w:rsid w:val="00C60FB8"/>
    <w:rsid w:val="00C610FE"/>
    <w:rsid w:val="00C6135F"/>
    <w:rsid w:val="00C6141F"/>
    <w:rsid w:val="00C61832"/>
    <w:rsid w:val="00C61AA9"/>
    <w:rsid w:val="00C61D26"/>
    <w:rsid w:val="00C61D93"/>
    <w:rsid w:val="00C620A9"/>
    <w:rsid w:val="00C62174"/>
    <w:rsid w:val="00C62691"/>
    <w:rsid w:val="00C62865"/>
    <w:rsid w:val="00C62AA6"/>
    <w:rsid w:val="00C62B32"/>
    <w:rsid w:val="00C62EA5"/>
    <w:rsid w:val="00C62FB9"/>
    <w:rsid w:val="00C6306E"/>
    <w:rsid w:val="00C63147"/>
    <w:rsid w:val="00C633A1"/>
    <w:rsid w:val="00C6350E"/>
    <w:rsid w:val="00C63514"/>
    <w:rsid w:val="00C6365B"/>
    <w:rsid w:val="00C63731"/>
    <w:rsid w:val="00C63806"/>
    <w:rsid w:val="00C63956"/>
    <w:rsid w:val="00C63962"/>
    <w:rsid w:val="00C63EB6"/>
    <w:rsid w:val="00C64088"/>
    <w:rsid w:val="00C641E1"/>
    <w:rsid w:val="00C642DC"/>
    <w:rsid w:val="00C6478A"/>
    <w:rsid w:val="00C648A6"/>
    <w:rsid w:val="00C648D5"/>
    <w:rsid w:val="00C64AB2"/>
    <w:rsid w:val="00C64B5B"/>
    <w:rsid w:val="00C650E4"/>
    <w:rsid w:val="00C65814"/>
    <w:rsid w:val="00C659B2"/>
    <w:rsid w:val="00C65D0B"/>
    <w:rsid w:val="00C65D79"/>
    <w:rsid w:val="00C65E22"/>
    <w:rsid w:val="00C65EFC"/>
    <w:rsid w:val="00C6603D"/>
    <w:rsid w:val="00C6627F"/>
    <w:rsid w:val="00C663C6"/>
    <w:rsid w:val="00C664A2"/>
    <w:rsid w:val="00C664BE"/>
    <w:rsid w:val="00C665C0"/>
    <w:rsid w:val="00C66C02"/>
    <w:rsid w:val="00C66C89"/>
    <w:rsid w:val="00C67408"/>
    <w:rsid w:val="00C6765F"/>
    <w:rsid w:val="00C67888"/>
    <w:rsid w:val="00C67ABD"/>
    <w:rsid w:val="00C67C5E"/>
    <w:rsid w:val="00C67FC7"/>
    <w:rsid w:val="00C7010C"/>
    <w:rsid w:val="00C70664"/>
    <w:rsid w:val="00C70AB1"/>
    <w:rsid w:val="00C70F05"/>
    <w:rsid w:val="00C71150"/>
    <w:rsid w:val="00C715DD"/>
    <w:rsid w:val="00C7160B"/>
    <w:rsid w:val="00C71842"/>
    <w:rsid w:val="00C7184C"/>
    <w:rsid w:val="00C71953"/>
    <w:rsid w:val="00C71ADC"/>
    <w:rsid w:val="00C71C67"/>
    <w:rsid w:val="00C71C7E"/>
    <w:rsid w:val="00C71D05"/>
    <w:rsid w:val="00C72086"/>
    <w:rsid w:val="00C72867"/>
    <w:rsid w:val="00C72959"/>
    <w:rsid w:val="00C729DF"/>
    <w:rsid w:val="00C72B88"/>
    <w:rsid w:val="00C7303A"/>
    <w:rsid w:val="00C73062"/>
    <w:rsid w:val="00C73146"/>
    <w:rsid w:val="00C733ED"/>
    <w:rsid w:val="00C73B05"/>
    <w:rsid w:val="00C73DE2"/>
    <w:rsid w:val="00C73E32"/>
    <w:rsid w:val="00C74058"/>
    <w:rsid w:val="00C74444"/>
    <w:rsid w:val="00C748FB"/>
    <w:rsid w:val="00C749D5"/>
    <w:rsid w:val="00C74CD8"/>
    <w:rsid w:val="00C74D34"/>
    <w:rsid w:val="00C74F09"/>
    <w:rsid w:val="00C75042"/>
    <w:rsid w:val="00C751F1"/>
    <w:rsid w:val="00C757DF"/>
    <w:rsid w:val="00C75B54"/>
    <w:rsid w:val="00C75B76"/>
    <w:rsid w:val="00C75EA0"/>
    <w:rsid w:val="00C762A5"/>
    <w:rsid w:val="00C762FC"/>
    <w:rsid w:val="00C76414"/>
    <w:rsid w:val="00C7641A"/>
    <w:rsid w:val="00C76B80"/>
    <w:rsid w:val="00C76C40"/>
    <w:rsid w:val="00C76CF9"/>
    <w:rsid w:val="00C76F77"/>
    <w:rsid w:val="00C77146"/>
    <w:rsid w:val="00C771B5"/>
    <w:rsid w:val="00C7764B"/>
    <w:rsid w:val="00C7764D"/>
    <w:rsid w:val="00C77652"/>
    <w:rsid w:val="00C77A68"/>
    <w:rsid w:val="00C77C15"/>
    <w:rsid w:val="00C77E39"/>
    <w:rsid w:val="00C77E8C"/>
    <w:rsid w:val="00C80059"/>
    <w:rsid w:val="00C805D9"/>
    <w:rsid w:val="00C80792"/>
    <w:rsid w:val="00C8090E"/>
    <w:rsid w:val="00C80A93"/>
    <w:rsid w:val="00C810D8"/>
    <w:rsid w:val="00C81124"/>
    <w:rsid w:val="00C811B7"/>
    <w:rsid w:val="00C813CB"/>
    <w:rsid w:val="00C813F9"/>
    <w:rsid w:val="00C81C52"/>
    <w:rsid w:val="00C81D33"/>
    <w:rsid w:val="00C822AD"/>
    <w:rsid w:val="00C82531"/>
    <w:rsid w:val="00C8260E"/>
    <w:rsid w:val="00C82620"/>
    <w:rsid w:val="00C82757"/>
    <w:rsid w:val="00C82786"/>
    <w:rsid w:val="00C82AE8"/>
    <w:rsid w:val="00C82BD3"/>
    <w:rsid w:val="00C82C89"/>
    <w:rsid w:val="00C82EE7"/>
    <w:rsid w:val="00C82F04"/>
    <w:rsid w:val="00C8323F"/>
    <w:rsid w:val="00C83733"/>
    <w:rsid w:val="00C83B1F"/>
    <w:rsid w:val="00C83B8A"/>
    <w:rsid w:val="00C83C0B"/>
    <w:rsid w:val="00C83D76"/>
    <w:rsid w:val="00C83F9D"/>
    <w:rsid w:val="00C840EE"/>
    <w:rsid w:val="00C846B2"/>
    <w:rsid w:val="00C84803"/>
    <w:rsid w:val="00C84B52"/>
    <w:rsid w:val="00C84E0F"/>
    <w:rsid w:val="00C8509A"/>
    <w:rsid w:val="00C8535A"/>
    <w:rsid w:val="00C8554D"/>
    <w:rsid w:val="00C85718"/>
    <w:rsid w:val="00C857A2"/>
    <w:rsid w:val="00C85A19"/>
    <w:rsid w:val="00C85FB8"/>
    <w:rsid w:val="00C8600F"/>
    <w:rsid w:val="00C86645"/>
    <w:rsid w:val="00C866B9"/>
    <w:rsid w:val="00C86F08"/>
    <w:rsid w:val="00C87034"/>
    <w:rsid w:val="00C87563"/>
    <w:rsid w:val="00C876A6"/>
    <w:rsid w:val="00C8781B"/>
    <w:rsid w:val="00C87828"/>
    <w:rsid w:val="00C8792B"/>
    <w:rsid w:val="00C87BD9"/>
    <w:rsid w:val="00C87E14"/>
    <w:rsid w:val="00C900E8"/>
    <w:rsid w:val="00C90751"/>
    <w:rsid w:val="00C90B39"/>
    <w:rsid w:val="00C90BFE"/>
    <w:rsid w:val="00C90C9F"/>
    <w:rsid w:val="00C90CBA"/>
    <w:rsid w:val="00C90D22"/>
    <w:rsid w:val="00C9127B"/>
    <w:rsid w:val="00C91D5A"/>
    <w:rsid w:val="00C92671"/>
    <w:rsid w:val="00C9278C"/>
    <w:rsid w:val="00C92F44"/>
    <w:rsid w:val="00C9303D"/>
    <w:rsid w:val="00C93181"/>
    <w:rsid w:val="00C93634"/>
    <w:rsid w:val="00C93CF9"/>
    <w:rsid w:val="00C93D1C"/>
    <w:rsid w:val="00C93E0A"/>
    <w:rsid w:val="00C93F4A"/>
    <w:rsid w:val="00C93FE7"/>
    <w:rsid w:val="00C9417B"/>
    <w:rsid w:val="00C941C4"/>
    <w:rsid w:val="00C942B6"/>
    <w:rsid w:val="00C94F6D"/>
    <w:rsid w:val="00C94FCE"/>
    <w:rsid w:val="00C951A6"/>
    <w:rsid w:val="00C95277"/>
    <w:rsid w:val="00C9585C"/>
    <w:rsid w:val="00C95AD9"/>
    <w:rsid w:val="00C95AE3"/>
    <w:rsid w:val="00C95CFE"/>
    <w:rsid w:val="00C960F7"/>
    <w:rsid w:val="00C961CF"/>
    <w:rsid w:val="00C966CB"/>
    <w:rsid w:val="00C96BC6"/>
    <w:rsid w:val="00C96BFF"/>
    <w:rsid w:val="00C96E79"/>
    <w:rsid w:val="00C96E8B"/>
    <w:rsid w:val="00C96F19"/>
    <w:rsid w:val="00C96FB1"/>
    <w:rsid w:val="00C97240"/>
    <w:rsid w:val="00C9726C"/>
    <w:rsid w:val="00C9769B"/>
    <w:rsid w:val="00C97A20"/>
    <w:rsid w:val="00C97F9B"/>
    <w:rsid w:val="00CA000C"/>
    <w:rsid w:val="00CA01C0"/>
    <w:rsid w:val="00CA0512"/>
    <w:rsid w:val="00CA05AA"/>
    <w:rsid w:val="00CA088D"/>
    <w:rsid w:val="00CA0936"/>
    <w:rsid w:val="00CA0C2F"/>
    <w:rsid w:val="00CA105F"/>
    <w:rsid w:val="00CA1156"/>
    <w:rsid w:val="00CA125F"/>
    <w:rsid w:val="00CA14CB"/>
    <w:rsid w:val="00CA20A0"/>
    <w:rsid w:val="00CA24F0"/>
    <w:rsid w:val="00CA25F1"/>
    <w:rsid w:val="00CA2925"/>
    <w:rsid w:val="00CA295E"/>
    <w:rsid w:val="00CA2A42"/>
    <w:rsid w:val="00CA3528"/>
    <w:rsid w:val="00CA3D12"/>
    <w:rsid w:val="00CA3DB2"/>
    <w:rsid w:val="00CA3EB0"/>
    <w:rsid w:val="00CA3EDB"/>
    <w:rsid w:val="00CA41DF"/>
    <w:rsid w:val="00CA41E5"/>
    <w:rsid w:val="00CA4340"/>
    <w:rsid w:val="00CA463B"/>
    <w:rsid w:val="00CA50DC"/>
    <w:rsid w:val="00CA5153"/>
    <w:rsid w:val="00CA531F"/>
    <w:rsid w:val="00CA546B"/>
    <w:rsid w:val="00CA5886"/>
    <w:rsid w:val="00CA5CD9"/>
    <w:rsid w:val="00CA619A"/>
    <w:rsid w:val="00CA6688"/>
    <w:rsid w:val="00CA6A05"/>
    <w:rsid w:val="00CA6FB4"/>
    <w:rsid w:val="00CA721F"/>
    <w:rsid w:val="00CA72C1"/>
    <w:rsid w:val="00CA73F4"/>
    <w:rsid w:val="00CA741F"/>
    <w:rsid w:val="00CA758D"/>
    <w:rsid w:val="00CA75C3"/>
    <w:rsid w:val="00CA7E33"/>
    <w:rsid w:val="00CB013D"/>
    <w:rsid w:val="00CB038A"/>
    <w:rsid w:val="00CB09DA"/>
    <w:rsid w:val="00CB12E2"/>
    <w:rsid w:val="00CB18B1"/>
    <w:rsid w:val="00CB1A55"/>
    <w:rsid w:val="00CB1C79"/>
    <w:rsid w:val="00CB1C98"/>
    <w:rsid w:val="00CB1EA1"/>
    <w:rsid w:val="00CB1F0A"/>
    <w:rsid w:val="00CB202A"/>
    <w:rsid w:val="00CB20D4"/>
    <w:rsid w:val="00CB2250"/>
    <w:rsid w:val="00CB2894"/>
    <w:rsid w:val="00CB28D4"/>
    <w:rsid w:val="00CB3651"/>
    <w:rsid w:val="00CB3D14"/>
    <w:rsid w:val="00CB45B3"/>
    <w:rsid w:val="00CB4F0E"/>
    <w:rsid w:val="00CB515E"/>
    <w:rsid w:val="00CB5298"/>
    <w:rsid w:val="00CB55F2"/>
    <w:rsid w:val="00CB56DD"/>
    <w:rsid w:val="00CB5DB5"/>
    <w:rsid w:val="00CB5EA8"/>
    <w:rsid w:val="00CB625E"/>
    <w:rsid w:val="00CB639D"/>
    <w:rsid w:val="00CB63B4"/>
    <w:rsid w:val="00CB65B5"/>
    <w:rsid w:val="00CB65E8"/>
    <w:rsid w:val="00CB66AB"/>
    <w:rsid w:val="00CB68FD"/>
    <w:rsid w:val="00CB6C22"/>
    <w:rsid w:val="00CB6E94"/>
    <w:rsid w:val="00CB70A9"/>
    <w:rsid w:val="00CB722E"/>
    <w:rsid w:val="00CB7A21"/>
    <w:rsid w:val="00CB7CEE"/>
    <w:rsid w:val="00CB7E51"/>
    <w:rsid w:val="00CB7E77"/>
    <w:rsid w:val="00CB7E9C"/>
    <w:rsid w:val="00CC01C8"/>
    <w:rsid w:val="00CC0307"/>
    <w:rsid w:val="00CC0322"/>
    <w:rsid w:val="00CC08C2"/>
    <w:rsid w:val="00CC10B0"/>
    <w:rsid w:val="00CC1270"/>
    <w:rsid w:val="00CC1744"/>
    <w:rsid w:val="00CC1CA5"/>
    <w:rsid w:val="00CC1F03"/>
    <w:rsid w:val="00CC2209"/>
    <w:rsid w:val="00CC23EB"/>
    <w:rsid w:val="00CC24DC"/>
    <w:rsid w:val="00CC2720"/>
    <w:rsid w:val="00CC282F"/>
    <w:rsid w:val="00CC2A63"/>
    <w:rsid w:val="00CC2A76"/>
    <w:rsid w:val="00CC2D67"/>
    <w:rsid w:val="00CC2E15"/>
    <w:rsid w:val="00CC2E82"/>
    <w:rsid w:val="00CC31B4"/>
    <w:rsid w:val="00CC34DE"/>
    <w:rsid w:val="00CC365F"/>
    <w:rsid w:val="00CC3749"/>
    <w:rsid w:val="00CC3922"/>
    <w:rsid w:val="00CC3AE4"/>
    <w:rsid w:val="00CC3B0B"/>
    <w:rsid w:val="00CC3BEA"/>
    <w:rsid w:val="00CC3F09"/>
    <w:rsid w:val="00CC3F76"/>
    <w:rsid w:val="00CC47B8"/>
    <w:rsid w:val="00CC4D48"/>
    <w:rsid w:val="00CC4D7F"/>
    <w:rsid w:val="00CC5149"/>
    <w:rsid w:val="00CC52D3"/>
    <w:rsid w:val="00CC53CD"/>
    <w:rsid w:val="00CC53EC"/>
    <w:rsid w:val="00CC580A"/>
    <w:rsid w:val="00CC5BBB"/>
    <w:rsid w:val="00CC5F31"/>
    <w:rsid w:val="00CC5FC8"/>
    <w:rsid w:val="00CC6276"/>
    <w:rsid w:val="00CC67F1"/>
    <w:rsid w:val="00CC6D93"/>
    <w:rsid w:val="00CC6E32"/>
    <w:rsid w:val="00CC6EAB"/>
    <w:rsid w:val="00CC71F4"/>
    <w:rsid w:val="00CC7237"/>
    <w:rsid w:val="00CC7336"/>
    <w:rsid w:val="00CC74E1"/>
    <w:rsid w:val="00CC78FE"/>
    <w:rsid w:val="00CC7FB6"/>
    <w:rsid w:val="00CD01F7"/>
    <w:rsid w:val="00CD0677"/>
    <w:rsid w:val="00CD07C1"/>
    <w:rsid w:val="00CD08C3"/>
    <w:rsid w:val="00CD126E"/>
    <w:rsid w:val="00CD1654"/>
    <w:rsid w:val="00CD171C"/>
    <w:rsid w:val="00CD1ACD"/>
    <w:rsid w:val="00CD1E89"/>
    <w:rsid w:val="00CD2542"/>
    <w:rsid w:val="00CD28B8"/>
    <w:rsid w:val="00CD2BB1"/>
    <w:rsid w:val="00CD2BB5"/>
    <w:rsid w:val="00CD2CEF"/>
    <w:rsid w:val="00CD2D2A"/>
    <w:rsid w:val="00CD310E"/>
    <w:rsid w:val="00CD315B"/>
    <w:rsid w:val="00CD3172"/>
    <w:rsid w:val="00CD3830"/>
    <w:rsid w:val="00CD397A"/>
    <w:rsid w:val="00CD3E43"/>
    <w:rsid w:val="00CD3F04"/>
    <w:rsid w:val="00CD4001"/>
    <w:rsid w:val="00CD421D"/>
    <w:rsid w:val="00CD4754"/>
    <w:rsid w:val="00CD4770"/>
    <w:rsid w:val="00CD4B1E"/>
    <w:rsid w:val="00CD501A"/>
    <w:rsid w:val="00CD566D"/>
    <w:rsid w:val="00CD59BF"/>
    <w:rsid w:val="00CD59C2"/>
    <w:rsid w:val="00CD5AA7"/>
    <w:rsid w:val="00CD5BE0"/>
    <w:rsid w:val="00CD5BF3"/>
    <w:rsid w:val="00CD5C28"/>
    <w:rsid w:val="00CD5CA9"/>
    <w:rsid w:val="00CD5ECD"/>
    <w:rsid w:val="00CD646B"/>
    <w:rsid w:val="00CD672B"/>
    <w:rsid w:val="00CD673D"/>
    <w:rsid w:val="00CD68D4"/>
    <w:rsid w:val="00CD6BD6"/>
    <w:rsid w:val="00CD6E46"/>
    <w:rsid w:val="00CD7238"/>
    <w:rsid w:val="00CD730C"/>
    <w:rsid w:val="00CD73D0"/>
    <w:rsid w:val="00CD7436"/>
    <w:rsid w:val="00CD74DC"/>
    <w:rsid w:val="00CD7731"/>
    <w:rsid w:val="00CD7770"/>
    <w:rsid w:val="00CD7D35"/>
    <w:rsid w:val="00CD7FF9"/>
    <w:rsid w:val="00CE012B"/>
    <w:rsid w:val="00CE025C"/>
    <w:rsid w:val="00CE0777"/>
    <w:rsid w:val="00CE0C1D"/>
    <w:rsid w:val="00CE0CCD"/>
    <w:rsid w:val="00CE0D36"/>
    <w:rsid w:val="00CE0ECE"/>
    <w:rsid w:val="00CE1142"/>
    <w:rsid w:val="00CE1245"/>
    <w:rsid w:val="00CE1983"/>
    <w:rsid w:val="00CE26FE"/>
    <w:rsid w:val="00CE271E"/>
    <w:rsid w:val="00CE2848"/>
    <w:rsid w:val="00CE2A03"/>
    <w:rsid w:val="00CE2B31"/>
    <w:rsid w:val="00CE2E01"/>
    <w:rsid w:val="00CE2E8C"/>
    <w:rsid w:val="00CE2F6E"/>
    <w:rsid w:val="00CE31B0"/>
    <w:rsid w:val="00CE31B7"/>
    <w:rsid w:val="00CE31FD"/>
    <w:rsid w:val="00CE3210"/>
    <w:rsid w:val="00CE3215"/>
    <w:rsid w:val="00CE3377"/>
    <w:rsid w:val="00CE3407"/>
    <w:rsid w:val="00CE380D"/>
    <w:rsid w:val="00CE39D3"/>
    <w:rsid w:val="00CE407E"/>
    <w:rsid w:val="00CE43B7"/>
    <w:rsid w:val="00CE4A2C"/>
    <w:rsid w:val="00CE4C48"/>
    <w:rsid w:val="00CE4E4C"/>
    <w:rsid w:val="00CE5182"/>
    <w:rsid w:val="00CE51F8"/>
    <w:rsid w:val="00CE51FF"/>
    <w:rsid w:val="00CE52B3"/>
    <w:rsid w:val="00CE55BE"/>
    <w:rsid w:val="00CE5722"/>
    <w:rsid w:val="00CE5733"/>
    <w:rsid w:val="00CE5745"/>
    <w:rsid w:val="00CE58B8"/>
    <w:rsid w:val="00CE591E"/>
    <w:rsid w:val="00CE5A00"/>
    <w:rsid w:val="00CE5C06"/>
    <w:rsid w:val="00CE5DEB"/>
    <w:rsid w:val="00CE6442"/>
    <w:rsid w:val="00CE6752"/>
    <w:rsid w:val="00CE6870"/>
    <w:rsid w:val="00CE6E3A"/>
    <w:rsid w:val="00CE6E63"/>
    <w:rsid w:val="00CE718A"/>
    <w:rsid w:val="00CE7471"/>
    <w:rsid w:val="00CE764F"/>
    <w:rsid w:val="00CE7715"/>
    <w:rsid w:val="00CE7741"/>
    <w:rsid w:val="00CE7E2E"/>
    <w:rsid w:val="00CE7E66"/>
    <w:rsid w:val="00CE7FEC"/>
    <w:rsid w:val="00CF0152"/>
    <w:rsid w:val="00CF057D"/>
    <w:rsid w:val="00CF127C"/>
    <w:rsid w:val="00CF12B5"/>
    <w:rsid w:val="00CF14D4"/>
    <w:rsid w:val="00CF161A"/>
    <w:rsid w:val="00CF1720"/>
    <w:rsid w:val="00CF1B92"/>
    <w:rsid w:val="00CF1B9C"/>
    <w:rsid w:val="00CF1BAA"/>
    <w:rsid w:val="00CF1D92"/>
    <w:rsid w:val="00CF1E63"/>
    <w:rsid w:val="00CF23C3"/>
    <w:rsid w:val="00CF26C9"/>
    <w:rsid w:val="00CF278F"/>
    <w:rsid w:val="00CF2975"/>
    <w:rsid w:val="00CF298C"/>
    <w:rsid w:val="00CF2F1D"/>
    <w:rsid w:val="00CF34AB"/>
    <w:rsid w:val="00CF34F1"/>
    <w:rsid w:val="00CF36BE"/>
    <w:rsid w:val="00CF36D0"/>
    <w:rsid w:val="00CF3B98"/>
    <w:rsid w:val="00CF3E36"/>
    <w:rsid w:val="00CF3EA3"/>
    <w:rsid w:val="00CF3ED9"/>
    <w:rsid w:val="00CF3F4A"/>
    <w:rsid w:val="00CF4175"/>
    <w:rsid w:val="00CF438D"/>
    <w:rsid w:val="00CF4BDA"/>
    <w:rsid w:val="00CF4D81"/>
    <w:rsid w:val="00CF4F85"/>
    <w:rsid w:val="00CF5372"/>
    <w:rsid w:val="00CF5429"/>
    <w:rsid w:val="00CF54AD"/>
    <w:rsid w:val="00CF55FC"/>
    <w:rsid w:val="00CF564F"/>
    <w:rsid w:val="00CF57A0"/>
    <w:rsid w:val="00CF587C"/>
    <w:rsid w:val="00CF5E4C"/>
    <w:rsid w:val="00CF5EA4"/>
    <w:rsid w:val="00CF61B4"/>
    <w:rsid w:val="00CF6572"/>
    <w:rsid w:val="00CF65F5"/>
    <w:rsid w:val="00CF6913"/>
    <w:rsid w:val="00CF6A80"/>
    <w:rsid w:val="00CF6A8A"/>
    <w:rsid w:val="00CF6BC8"/>
    <w:rsid w:val="00CF7223"/>
    <w:rsid w:val="00CF731F"/>
    <w:rsid w:val="00CF752F"/>
    <w:rsid w:val="00CF76E1"/>
    <w:rsid w:val="00CF77C7"/>
    <w:rsid w:val="00CF7DCB"/>
    <w:rsid w:val="00D00041"/>
    <w:rsid w:val="00D007F7"/>
    <w:rsid w:val="00D00B3F"/>
    <w:rsid w:val="00D010EB"/>
    <w:rsid w:val="00D01221"/>
    <w:rsid w:val="00D016E0"/>
    <w:rsid w:val="00D0198B"/>
    <w:rsid w:val="00D01CDD"/>
    <w:rsid w:val="00D01EDF"/>
    <w:rsid w:val="00D0214B"/>
    <w:rsid w:val="00D02441"/>
    <w:rsid w:val="00D024A9"/>
    <w:rsid w:val="00D0256A"/>
    <w:rsid w:val="00D027AD"/>
    <w:rsid w:val="00D02946"/>
    <w:rsid w:val="00D0294D"/>
    <w:rsid w:val="00D0297C"/>
    <w:rsid w:val="00D02A63"/>
    <w:rsid w:val="00D02C17"/>
    <w:rsid w:val="00D02DBA"/>
    <w:rsid w:val="00D02DE1"/>
    <w:rsid w:val="00D02E5A"/>
    <w:rsid w:val="00D032BF"/>
    <w:rsid w:val="00D0331C"/>
    <w:rsid w:val="00D036C8"/>
    <w:rsid w:val="00D03CCC"/>
    <w:rsid w:val="00D03D25"/>
    <w:rsid w:val="00D03D74"/>
    <w:rsid w:val="00D03FE8"/>
    <w:rsid w:val="00D04400"/>
    <w:rsid w:val="00D047C8"/>
    <w:rsid w:val="00D04881"/>
    <w:rsid w:val="00D04A9F"/>
    <w:rsid w:val="00D05015"/>
    <w:rsid w:val="00D051E9"/>
    <w:rsid w:val="00D05C9F"/>
    <w:rsid w:val="00D05D5A"/>
    <w:rsid w:val="00D05E0B"/>
    <w:rsid w:val="00D0643F"/>
    <w:rsid w:val="00D06445"/>
    <w:rsid w:val="00D06632"/>
    <w:rsid w:val="00D06941"/>
    <w:rsid w:val="00D069B8"/>
    <w:rsid w:val="00D06AE3"/>
    <w:rsid w:val="00D06E30"/>
    <w:rsid w:val="00D06E7E"/>
    <w:rsid w:val="00D071F0"/>
    <w:rsid w:val="00D0731A"/>
    <w:rsid w:val="00D073C0"/>
    <w:rsid w:val="00D07454"/>
    <w:rsid w:val="00D074A1"/>
    <w:rsid w:val="00D07880"/>
    <w:rsid w:val="00D07A48"/>
    <w:rsid w:val="00D07D7F"/>
    <w:rsid w:val="00D103FE"/>
    <w:rsid w:val="00D106EC"/>
    <w:rsid w:val="00D107FC"/>
    <w:rsid w:val="00D108D9"/>
    <w:rsid w:val="00D109C0"/>
    <w:rsid w:val="00D10AA1"/>
    <w:rsid w:val="00D10B1F"/>
    <w:rsid w:val="00D10C1C"/>
    <w:rsid w:val="00D1142C"/>
    <w:rsid w:val="00D11BAB"/>
    <w:rsid w:val="00D11D5C"/>
    <w:rsid w:val="00D12226"/>
    <w:rsid w:val="00D128B6"/>
    <w:rsid w:val="00D12934"/>
    <w:rsid w:val="00D12D40"/>
    <w:rsid w:val="00D12D57"/>
    <w:rsid w:val="00D132C3"/>
    <w:rsid w:val="00D13465"/>
    <w:rsid w:val="00D13624"/>
    <w:rsid w:val="00D1380F"/>
    <w:rsid w:val="00D139C6"/>
    <w:rsid w:val="00D13A48"/>
    <w:rsid w:val="00D13FD3"/>
    <w:rsid w:val="00D14238"/>
    <w:rsid w:val="00D15321"/>
    <w:rsid w:val="00D153FC"/>
    <w:rsid w:val="00D15F8F"/>
    <w:rsid w:val="00D160C8"/>
    <w:rsid w:val="00D16287"/>
    <w:rsid w:val="00D162D4"/>
    <w:rsid w:val="00D16392"/>
    <w:rsid w:val="00D163B6"/>
    <w:rsid w:val="00D16577"/>
    <w:rsid w:val="00D16BEE"/>
    <w:rsid w:val="00D16CCF"/>
    <w:rsid w:val="00D17080"/>
    <w:rsid w:val="00D17284"/>
    <w:rsid w:val="00D17E33"/>
    <w:rsid w:val="00D202C6"/>
    <w:rsid w:val="00D204D4"/>
    <w:rsid w:val="00D20609"/>
    <w:rsid w:val="00D2077C"/>
    <w:rsid w:val="00D20797"/>
    <w:rsid w:val="00D208E0"/>
    <w:rsid w:val="00D20AE3"/>
    <w:rsid w:val="00D20BC6"/>
    <w:rsid w:val="00D20E30"/>
    <w:rsid w:val="00D211A9"/>
    <w:rsid w:val="00D2137C"/>
    <w:rsid w:val="00D2149E"/>
    <w:rsid w:val="00D214C7"/>
    <w:rsid w:val="00D215DF"/>
    <w:rsid w:val="00D21618"/>
    <w:rsid w:val="00D21A00"/>
    <w:rsid w:val="00D21FF1"/>
    <w:rsid w:val="00D220C2"/>
    <w:rsid w:val="00D22343"/>
    <w:rsid w:val="00D226FA"/>
    <w:rsid w:val="00D2278E"/>
    <w:rsid w:val="00D228F1"/>
    <w:rsid w:val="00D229FB"/>
    <w:rsid w:val="00D22A42"/>
    <w:rsid w:val="00D22A49"/>
    <w:rsid w:val="00D22B32"/>
    <w:rsid w:val="00D22C1C"/>
    <w:rsid w:val="00D22D44"/>
    <w:rsid w:val="00D22FBD"/>
    <w:rsid w:val="00D230F2"/>
    <w:rsid w:val="00D23C41"/>
    <w:rsid w:val="00D23DE1"/>
    <w:rsid w:val="00D24046"/>
    <w:rsid w:val="00D240F1"/>
    <w:rsid w:val="00D24336"/>
    <w:rsid w:val="00D246BC"/>
    <w:rsid w:val="00D248C4"/>
    <w:rsid w:val="00D24A75"/>
    <w:rsid w:val="00D24D45"/>
    <w:rsid w:val="00D24D59"/>
    <w:rsid w:val="00D24EBD"/>
    <w:rsid w:val="00D257EE"/>
    <w:rsid w:val="00D25C03"/>
    <w:rsid w:val="00D25C93"/>
    <w:rsid w:val="00D25D77"/>
    <w:rsid w:val="00D25F38"/>
    <w:rsid w:val="00D261B0"/>
    <w:rsid w:val="00D263C1"/>
    <w:rsid w:val="00D26701"/>
    <w:rsid w:val="00D268D0"/>
    <w:rsid w:val="00D26942"/>
    <w:rsid w:val="00D27084"/>
    <w:rsid w:val="00D2731D"/>
    <w:rsid w:val="00D27369"/>
    <w:rsid w:val="00D273D1"/>
    <w:rsid w:val="00D27417"/>
    <w:rsid w:val="00D27914"/>
    <w:rsid w:val="00D27E26"/>
    <w:rsid w:val="00D30319"/>
    <w:rsid w:val="00D30397"/>
    <w:rsid w:val="00D307FD"/>
    <w:rsid w:val="00D30FF2"/>
    <w:rsid w:val="00D312F0"/>
    <w:rsid w:val="00D31339"/>
    <w:rsid w:val="00D31D1E"/>
    <w:rsid w:val="00D31D38"/>
    <w:rsid w:val="00D32130"/>
    <w:rsid w:val="00D32163"/>
    <w:rsid w:val="00D322B9"/>
    <w:rsid w:val="00D323DD"/>
    <w:rsid w:val="00D325DE"/>
    <w:rsid w:val="00D32773"/>
    <w:rsid w:val="00D32A07"/>
    <w:rsid w:val="00D32CD5"/>
    <w:rsid w:val="00D32CF4"/>
    <w:rsid w:val="00D330CD"/>
    <w:rsid w:val="00D331F0"/>
    <w:rsid w:val="00D33223"/>
    <w:rsid w:val="00D33269"/>
    <w:rsid w:val="00D334E9"/>
    <w:rsid w:val="00D33B04"/>
    <w:rsid w:val="00D33C27"/>
    <w:rsid w:val="00D33FF2"/>
    <w:rsid w:val="00D34133"/>
    <w:rsid w:val="00D346C2"/>
    <w:rsid w:val="00D346D9"/>
    <w:rsid w:val="00D3470B"/>
    <w:rsid w:val="00D34847"/>
    <w:rsid w:val="00D354EE"/>
    <w:rsid w:val="00D35AA3"/>
    <w:rsid w:val="00D35BE2"/>
    <w:rsid w:val="00D35E24"/>
    <w:rsid w:val="00D35EDA"/>
    <w:rsid w:val="00D362CE"/>
    <w:rsid w:val="00D36468"/>
    <w:rsid w:val="00D364C1"/>
    <w:rsid w:val="00D365E6"/>
    <w:rsid w:val="00D36922"/>
    <w:rsid w:val="00D371D2"/>
    <w:rsid w:val="00D37331"/>
    <w:rsid w:val="00D3735C"/>
    <w:rsid w:val="00D37565"/>
    <w:rsid w:val="00D37B7F"/>
    <w:rsid w:val="00D37F4F"/>
    <w:rsid w:val="00D405A5"/>
    <w:rsid w:val="00D407B0"/>
    <w:rsid w:val="00D40FF3"/>
    <w:rsid w:val="00D415DB"/>
    <w:rsid w:val="00D416CB"/>
    <w:rsid w:val="00D417A3"/>
    <w:rsid w:val="00D41804"/>
    <w:rsid w:val="00D41AD8"/>
    <w:rsid w:val="00D41C38"/>
    <w:rsid w:val="00D41D31"/>
    <w:rsid w:val="00D41EAB"/>
    <w:rsid w:val="00D42230"/>
    <w:rsid w:val="00D42532"/>
    <w:rsid w:val="00D42A48"/>
    <w:rsid w:val="00D42B56"/>
    <w:rsid w:val="00D42BC4"/>
    <w:rsid w:val="00D42C69"/>
    <w:rsid w:val="00D432C0"/>
    <w:rsid w:val="00D43432"/>
    <w:rsid w:val="00D43617"/>
    <w:rsid w:val="00D43ABC"/>
    <w:rsid w:val="00D43CEB"/>
    <w:rsid w:val="00D43EF1"/>
    <w:rsid w:val="00D440C7"/>
    <w:rsid w:val="00D44408"/>
    <w:rsid w:val="00D449DE"/>
    <w:rsid w:val="00D44A97"/>
    <w:rsid w:val="00D44BAB"/>
    <w:rsid w:val="00D44C29"/>
    <w:rsid w:val="00D44E3E"/>
    <w:rsid w:val="00D44F42"/>
    <w:rsid w:val="00D45380"/>
    <w:rsid w:val="00D4540D"/>
    <w:rsid w:val="00D45A7D"/>
    <w:rsid w:val="00D45B62"/>
    <w:rsid w:val="00D45BB5"/>
    <w:rsid w:val="00D45C7B"/>
    <w:rsid w:val="00D4658A"/>
    <w:rsid w:val="00D46695"/>
    <w:rsid w:val="00D4676C"/>
    <w:rsid w:val="00D4709A"/>
    <w:rsid w:val="00D47286"/>
    <w:rsid w:val="00D47F5E"/>
    <w:rsid w:val="00D500B5"/>
    <w:rsid w:val="00D50110"/>
    <w:rsid w:val="00D5038B"/>
    <w:rsid w:val="00D506F9"/>
    <w:rsid w:val="00D50747"/>
    <w:rsid w:val="00D507D3"/>
    <w:rsid w:val="00D5082E"/>
    <w:rsid w:val="00D50A44"/>
    <w:rsid w:val="00D50EF8"/>
    <w:rsid w:val="00D5110C"/>
    <w:rsid w:val="00D5149B"/>
    <w:rsid w:val="00D515E1"/>
    <w:rsid w:val="00D51BE3"/>
    <w:rsid w:val="00D522C2"/>
    <w:rsid w:val="00D52439"/>
    <w:rsid w:val="00D52645"/>
    <w:rsid w:val="00D52725"/>
    <w:rsid w:val="00D52960"/>
    <w:rsid w:val="00D52A9E"/>
    <w:rsid w:val="00D52B7D"/>
    <w:rsid w:val="00D52D8E"/>
    <w:rsid w:val="00D52DB9"/>
    <w:rsid w:val="00D52FBA"/>
    <w:rsid w:val="00D530CF"/>
    <w:rsid w:val="00D535B9"/>
    <w:rsid w:val="00D53802"/>
    <w:rsid w:val="00D53851"/>
    <w:rsid w:val="00D53AEF"/>
    <w:rsid w:val="00D53F76"/>
    <w:rsid w:val="00D542CB"/>
    <w:rsid w:val="00D54485"/>
    <w:rsid w:val="00D5472F"/>
    <w:rsid w:val="00D54A4D"/>
    <w:rsid w:val="00D54A67"/>
    <w:rsid w:val="00D54CC2"/>
    <w:rsid w:val="00D54CDB"/>
    <w:rsid w:val="00D54D9C"/>
    <w:rsid w:val="00D54FAA"/>
    <w:rsid w:val="00D5515C"/>
    <w:rsid w:val="00D555F3"/>
    <w:rsid w:val="00D557F4"/>
    <w:rsid w:val="00D55D08"/>
    <w:rsid w:val="00D561CC"/>
    <w:rsid w:val="00D565B5"/>
    <w:rsid w:val="00D5660D"/>
    <w:rsid w:val="00D566C0"/>
    <w:rsid w:val="00D56AB0"/>
    <w:rsid w:val="00D5708B"/>
    <w:rsid w:val="00D5731F"/>
    <w:rsid w:val="00D5737E"/>
    <w:rsid w:val="00D573C4"/>
    <w:rsid w:val="00D574E7"/>
    <w:rsid w:val="00D57829"/>
    <w:rsid w:val="00D5790C"/>
    <w:rsid w:val="00D579CF"/>
    <w:rsid w:val="00D57C1A"/>
    <w:rsid w:val="00D57C71"/>
    <w:rsid w:val="00D57D89"/>
    <w:rsid w:val="00D57DF9"/>
    <w:rsid w:val="00D57F2A"/>
    <w:rsid w:val="00D60277"/>
    <w:rsid w:val="00D6040A"/>
    <w:rsid w:val="00D60813"/>
    <w:rsid w:val="00D60897"/>
    <w:rsid w:val="00D60E24"/>
    <w:rsid w:val="00D60FAE"/>
    <w:rsid w:val="00D614CD"/>
    <w:rsid w:val="00D615C2"/>
    <w:rsid w:val="00D61ACF"/>
    <w:rsid w:val="00D61B42"/>
    <w:rsid w:val="00D61F3A"/>
    <w:rsid w:val="00D61FF0"/>
    <w:rsid w:val="00D62022"/>
    <w:rsid w:val="00D621F1"/>
    <w:rsid w:val="00D62945"/>
    <w:rsid w:val="00D629FA"/>
    <w:rsid w:val="00D62CA0"/>
    <w:rsid w:val="00D62FB6"/>
    <w:rsid w:val="00D633E9"/>
    <w:rsid w:val="00D6380D"/>
    <w:rsid w:val="00D63AB3"/>
    <w:rsid w:val="00D63F03"/>
    <w:rsid w:val="00D6412E"/>
    <w:rsid w:val="00D6450F"/>
    <w:rsid w:val="00D64740"/>
    <w:rsid w:val="00D64764"/>
    <w:rsid w:val="00D64A67"/>
    <w:rsid w:val="00D64AB5"/>
    <w:rsid w:val="00D64C09"/>
    <w:rsid w:val="00D6575B"/>
    <w:rsid w:val="00D6596B"/>
    <w:rsid w:val="00D65FD3"/>
    <w:rsid w:val="00D662E7"/>
    <w:rsid w:val="00D664D2"/>
    <w:rsid w:val="00D66779"/>
    <w:rsid w:val="00D66B59"/>
    <w:rsid w:val="00D66C74"/>
    <w:rsid w:val="00D66FB8"/>
    <w:rsid w:val="00D674D4"/>
    <w:rsid w:val="00D674FE"/>
    <w:rsid w:val="00D67B1F"/>
    <w:rsid w:val="00D67B72"/>
    <w:rsid w:val="00D67CF5"/>
    <w:rsid w:val="00D67EC3"/>
    <w:rsid w:val="00D70084"/>
    <w:rsid w:val="00D707B3"/>
    <w:rsid w:val="00D70B85"/>
    <w:rsid w:val="00D70DE5"/>
    <w:rsid w:val="00D70EA3"/>
    <w:rsid w:val="00D718D3"/>
    <w:rsid w:val="00D7218B"/>
    <w:rsid w:val="00D724C9"/>
    <w:rsid w:val="00D72718"/>
    <w:rsid w:val="00D72753"/>
    <w:rsid w:val="00D7287A"/>
    <w:rsid w:val="00D7290F"/>
    <w:rsid w:val="00D72B06"/>
    <w:rsid w:val="00D72CCE"/>
    <w:rsid w:val="00D72E5F"/>
    <w:rsid w:val="00D72F3D"/>
    <w:rsid w:val="00D72FB1"/>
    <w:rsid w:val="00D7370D"/>
    <w:rsid w:val="00D738F7"/>
    <w:rsid w:val="00D73B2E"/>
    <w:rsid w:val="00D740D8"/>
    <w:rsid w:val="00D745F3"/>
    <w:rsid w:val="00D74607"/>
    <w:rsid w:val="00D7465B"/>
    <w:rsid w:val="00D7486F"/>
    <w:rsid w:val="00D74AAB"/>
    <w:rsid w:val="00D74D13"/>
    <w:rsid w:val="00D74EBB"/>
    <w:rsid w:val="00D74F22"/>
    <w:rsid w:val="00D75128"/>
    <w:rsid w:val="00D75149"/>
    <w:rsid w:val="00D75427"/>
    <w:rsid w:val="00D756D7"/>
    <w:rsid w:val="00D75760"/>
    <w:rsid w:val="00D75CF0"/>
    <w:rsid w:val="00D75D21"/>
    <w:rsid w:val="00D76050"/>
    <w:rsid w:val="00D76100"/>
    <w:rsid w:val="00D763CB"/>
    <w:rsid w:val="00D76507"/>
    <w:rsid w:val="00D765FB"/>
    <w:rsid w:val="00D76A3A"/>
    <w:rsid w:val="00D76DA3"/>
    <w:rsid w:val="00D76ED2"/>
    <w:rsid w:val="00D772FA"/>
    <w:rsid w:val="00D7751D"/>
    <w:rsid w:val="00D775BB"/>
    <w:rsid w:val="00D77716"/>
    <w:rsid w:val="00D777B2"/>
    <w:rsid w:val="00D779A4"/>
    <w:rsid w:val="00D77A6D"/>
    <w:rsid w:val="00D77F7D"/>
    <w:rsid w:val="00D800D8"/>
    <w:rsid w:val="00D80706"/>
    <w:rsid w:val="00D80D4E"/>
    <w:rsid w:val="00D80E99"/>
    <w:rsid w:val="00D80FB3"/>
    <w:rsid w:val="00D81235"/>
    <w:rsid w:val="00D81371"/>
    <w:rsid w:val="00D817A6"/>
    <w:rsid w:val="00D81BF2"/>
    <w:rsid w:val="00D81CEC"/>
    <w:rsid w:val="00D81F49"/>
    <w:rsid w:val="00D82131"/>
    <w:rsid w:val="00D822AA"/>
    <w:rsid w:val="00D82447"/>
    <w:rsid w:val="00D82905"/>
    <w:rsid w:val="00D82D34"/>
    <w:rsid w:val="00D8350A"/>
    <w:rsid w:val="00D83623"/>
    <w:rsid w:val="00D83726"/>
    <w:rsid w:val="00D842D9"/>
    <w:rsid w:val="00D84539"/>
    <w:rsid w:val="00D8465D"/>
    <w:rsid w:val="00D84957"/>
    <w:rsid w:val="00D84C6F"/>
    <w:rsid w:val="00D84D42"/>
    <w:rsid w:val="00D84D93"/>
    <w:rsid w:val="00D85B1C"/>
    <w:rsid w:val="00D85BDF"/>
    <w:rsid w:val="00D85C5B"/>
    <w:rsid w:val="00D85DEA"/>
    <w:rsid w:val="00D85E4C"/>
    <w:rsid w:val="00D85F6D"/>
    <w:rsid w:val="00D85FCF"/>
    <w:rsid w:val="00D86084"/>
    <w:rsid w:val="00D86231"/>
    <w:rsid w:val="00D86359"/>
    <w:rsid w:val="00D863F9"/>
    <w:rsid w:val="00D8640C"/>
    <w:rsid w:val="00D864EA"/>
    <w:rsid w:val="00D86581"/>
    <w:rsid w:val="00D868C4"/>
    <w:rsid w:val="00D86AB9"/>
    <w:rsid w:val="00D86B63"/>
    <w:rsid w:val="00D87159"/>
    <w:rsid w:val="00D87519"/>
    <w:rsid w:val="00D8751E"/>
    <w:rsid w:val="00D87530"/>
    <w:rsid w:val="00D876A2"/>
    <w:rsid w:val="00D87714"/>
    <w:rsid w:val="00D8794F"/>
    <w:rsid w:val="00D87BEA"/>
    <w:rsid w:val="00D9044A"/>
    <w:rsid w:val="00D904DF"/>
    <w:rsid w:val="00D904E7"/>
    <w:rsid w:val="00D90554"/>
    <w:rsid w:val="00D90857"/>
    <w:rsid w:val="00D90951"/>
    <w:rsid w:val="00D90B79"/>
    <w:rsid w:val="00D90ED9"/>
    <w:rsid w:val="00D90FC9"/>
    <w:rsid w:val="00D91124"/>
    <w:rsid w:val="00D913D4"/>
    <w:rsid w:val="00D9175C"/>
    <w:rsid w:val="00D91795"/>
    <w:rsid w:val="00D91907"/>
    <w:rsid w:val="00D91B0F"/>
    <w:rsid w:val="00D921A0"/>
    <w:rsid w:val="00D92385"/>
    <w:rsid w:val="00D92423"/>
    <w:rsid w:val="00D92446"/>
    <w:rsid w:val="00D9244A"/>
    <w:rsid w:val="00D924FB"/>
    <w:rsid w:val="00D928B2"/>
    <w:rsid w:val="00D928D7"/>
    <w:rsid w:val="00D928EA"/>
    <w:rsid w:val="00D92A10"/>
    <w:rsid w:val="00D92B36"/>
    <w:rsid w:val="00D92B46"/>
    <w:rsid w:val="00D93114"/>
    <w:rsid w:val="00D931A0"/>
    <w:rsid w:val="00D9325B"/>
    <w:rsid w:val="00D932F7"/>
    <w:rsid w:val="00D933EA"/>
    <w:rsid w:val="00D93566"/>
    <w:rsid w:val="00D93703"/>
    <w:rsid w:val="00D9386C"/>
    <w:rsid w:val="00D9386F"/>
    <w:rsid w:val="00D93A2E"/>
    <w:rsid w:val="00D93ACE"/>
    <w:rsid w:val="00D94035"/>
    <w:rsid w:val="00D9407D"/>
    <w:rsid w:val="00D9410D"/>
    <w:rsid w:val="00D9447D"/>
    <w:rsid w:val="00D948AD"/>
    <w:rsid w:val="00D94982"/>
    <w:rsid w:val="00D94A75"/>
    <w:rsid w:val="00D94AF4"/>
    <w:rsid w:val="00D95013"/>
    <w:rsid w:val="00D95034"/>
    <w:rsid w:val="00D9530A"/>
    <w:rsid w:val="00D958B4"/>
    <w:rsid w:val="00D95A01"/>
    <w:rsid w:val="00D95A51"/>
    <w:rsid w:val="00D95A7A"/>
    <w:rsid w:val="00D95B9B"/>
    <w:rsid w:val="00D95C81"/>
    <w:rsid w:val="00D95D3B"/>
    <w:rsid w:val="00D95E58"/>
    <w:rsid w:val="00D95EC7"/>
    <w:rsid w:val="00D95ED8"/>
    <w:rsid w:val="00D96050"/>
    <w:rsid w:val="00D9635D"/>
    <w:rsid w:val="00D964D9"/>
    <w:rsid w:val="00D96A16"/>
    <w:rsid w:val="00D96C70"/>
    <w:rsid w:val="00D96E1B"/>
    <w:rsid w:val="00D9722F"/>
    <w:rsid w:val="00D97424"/>
    <w:rsid w:val="00D9754B"/>
    <w:rsid w:val="00D97555"/>
    <w:rsid w:val="00D978E9"/>
    <w:rsid w:val="00D97FB9"/>
    <w:rsid w:val="00DA0105"/>
    <w:rsid w:val="00DA0219"/>
    <w:rsid w:val="00DA0680"/>
    <w:rsid w:val="00DA0CCB"/>
    <w:rsid w:val="00DA0DE5"/>
    <w:rsid w:val="00DA1030"/>
    <w:rsid w:val="00DA13B9"/>
    <w:rsid w:val="00DA196E"/>
    <w:rsid w:val="00DA1AF1"/>
    <w:rsid w:val="00DA1DB3"/>
    <w:rsid w:val="00DA1FAF"/>
    <w:rsid w:val="00DA2689"/>
    <w:rsid w:val="00DA277D"/>
    <w:rsid w:val="00DA2887"/>
    <w:rsid w:val="00DA34AE"/>
    <w:rsid w:val="00DA40B1"/>
    <w:rsid w:val="00DA43C6"/>
    <w:rsid w:val="00DA4691"/>
    <w:rsid w:val="00DA4EDE"/>
    <w:rsid w:val="00DA4F14"/>
    <w:rsid w:val="00DA510E"/>
    <w:rsid w:val="00DA5611"/>
    <w:rsid w:val="00DA568A"/>
    <w:rsid w:val="00DA575E"/>
    <w:rsid w:val="00DA5CD3"/>
    <w:rsid w:val="00DA5F17"/>
    <w:rsid w:val="00DA5F21"/>
    <w:rsid w:val="00DA61D6"/>
    <w:rsid w:val="00DA6400"/>
    <w:rsid w:val="00DA695F"/>
    <w:rsid w:val="00DA7006"/>
    <w:rsid w:val="00DA7071"/>
    <w:rsid w:val="00DA7168"/>
    <w:rsid w:val="00DA791E"/>
    <w:rsid w:val="00DA7CC0"/>
    <w:rsid w:val="00DA7FCD"/>
    <w:rsid w:val="00DB01DD"/>
    <w:rsid w:val="00DB066A"/>
    <w:rsid w:val="00DB0867"/>
    <w:rsid w:val="00DB10F7"/>
    <w:rsid w:val="00DB1538"/>
    <w:rsid w:val="00DB15A7"/>
    <w:rsid w:val="00DB15EF"/>
    <w:rsid w:val="00DB18CC"/>
    <w:rsid w:val="00DB1B01"/>
    <w:rsid w:val="00DB1E59"/>
    <w:rsid w:val="00DB2043"/>
    <w:rsid w:val="00DB2483"/>
    <w:rsid w:val="00DB277D"/>
    <w:rsid w:val="00DB2D78"/>
    <w:rsid w:val="00DB2F76"/>
    <w:rsid w:val="00DB3107"/>
    <w:rsid w:val="00DB3195"/>
    <w:rsid w:val="00DB319F"/>
    <w:rsid w:val="00DB31BF"/>
    <w:rsid w:val="00DB33E0"/>
    <w:rsid w:val="00DB3682"/>
    <w:rsid w:val="00DB3711"/>
    <w:rsid w:val="00DB396E"/>
    <w:rsid w:val="00DB39B5"/>
    <w:rsid w:val="00DB3B50"/>
    <w:rsid w:val="00DB3CDC"/>
    <w:rsid w:val="00DB3D3C"/>
    <w:rsid w:val="00DB3D8D"/>
    <w:rsid w:val="00DB3DA9"/>
    <w:rsid w:val="00DB3DBB"/>
    <w:rsid w:val="00DB3EDC"/>
    <w:rsid w:val="00DB3F1F"/>
    <w:rsid w:val="00DB40E6"/>
    <w:rsid w:val="00DB40FF"/>
    <w:rsid w:val="00DB4378"/>
    <w:rsid w:val="00DB49F6"/>
    <w:rsid w:val="00DB4A66"/>
    <w:rsid w:val="00DB4DBC"/>
    <w:rsid w:val="00DB5348"/>
    <w:rsid w:val="00DB55B1"/>
    <w:rsid w:val="00DB58B3"/>
    <w:rsid w:val="00DB5B53"/>
    <w:rsid w:val="00DB5C16"/>
    <w:rsid w:val="00DB5D3F"/>
    <w:rsid w:val="00DB601E"/>
    <w:rsid w:val="00DB621A"/>
    <w:rsid w:val="00DB6368"/>
    <w:rsid w:val="00DB6615"/>
    <w:rsid w:val="00DB67C6"/>
    <w:rsid w:val="00DB694F"/>
    <w:rsid w:val="00DB6DB5"/>
    <w:rsid w:val="00DB6E54"/>
    <w:rsid w:val="00DB71F3"/>
    <w:rsid w:val="00DB7216"/>
    <w:rsid w:val="00DB74D4"/>
    <w:rsid w:val="00DB7522"/>
    <w:rsid w:val="00DB77AA"/>
    <w:rsid w:val="00DB78E1"/>
    <w:rsid w:val="00DB7A8B"/>
    <w:rsid w:val="00DB7C64"/>
    <w:rsid w:val="00DC01D3"/>
    <w:rsid w:val="00DC052D"/>
    <w:rsid w:val="00DC0721"/>
    <w:rsid w:val="00DC07C7"/>
    <w:rsid w:val="00DC094C"/>
    <w:rsid w:val="00DC0A99"/>
    <w:rsid w:val="00DC0F28"/>
    <w:rsid w:val="00DC1131"/>
    <w:rsid w:val="00DC125D"/>
    <w:rsid w:val="00DC16F3"/>
    <w:rsid w:val="00DC1928"/>
    <w:rsid w:val="00DC1C6E"/>
    <w:rsid w:val="00DC1F6D"/>
    <w:rsid w:val="00DC20E2"/>
    <w:rsid w:val="00DC231C"/>
    <w:rsid w:val="00DC2C62"/>
    <w:rsid w:val="00DC2CDC"/>
    <w:rsid w:val="00DC2D55"/>
    <w:rsid w:val="00DC2F2F"/>
    <w:rsid w:val="00DC324F"/>
    <w:rsid w:val="00DC34D2"/>
    <w:rsid w:val="00DC351E"/>
    <w:rsid w:val="00DC3588"/>
    <w:rsid w:val="00DC35BE"/>
    <w:rsid w:val="00DC3756"/>
    <w:rsid w:val="00DC38FD"/>
    <w:rsid w:val="00DC4163"/>
    <w:rsid w:val="00DC44F3"/>
    <w:rsid w:val="00DC494E"/>
    <w:rsid w:val="00DC4B4D"/>
    <w:rsid w:val="00DC4E5F"/>
    <w:rsid w:val="00DC5793"/>
    <w:rsid w:val="00DC59A1"/>
    <w:rsid w:val="00DC5B07"/>
    <w:rsid w:val="00DC5B0B"/>
    <w:rsid w:val="00DC5BC3"/>
    <w:rsid w:val="00DC5EB4"/>
    <w:rsid w:val="00DC5EE7"/>
    <w:rsid w:val="00DC5FC0"/>
    <w:rsid w:val="00DC6266"/>
    <w:rsid w:val="00DC629F"/>
    <w:rsid w:val="00DC6BD1"/>
    <w:rsid w:val="00DC73EB"/>
    <w:rsid w:val="00DC7489"/>
    <w:rsid w:val="00DC75A9"/>
    <w:rsid w:val="00DC76FF"/>
    <w:rsid w:val="00DC77A6"/>
    <w:rsid w:val="00DC79B9"/>
    <w:rsid w:val="00DC79D2"/>
    <w:rsid w:val="00DC7B8D"/>
    <w:rsid w:val="00DC7D32"/>
    <w:rsid w:val="00DC7D5E"/>
    <w:rsid w:val="00DC7E08"/>
    <w:rsid w:val="00DD07E4"/>
    <w:rsid w:val="00DD1154"/>
    <w:rsid w:val="00DD11A3"/>
    <w:rsid w:val="00DD17AA"/>
    <w:rsid w:val="00DD17B4"/>
    <w:rsid w:val="00DD18B4"/>
    <w:rsid w:val="00DD1915"/>
    <w:rsid w:val="00DD19AF"/>
    <w:rsid w:val="00DD1D4A"/>
    <w:rsid w:val="00DD1E7A"/>
    <w:rsid w:val="00DD1FE3"/>
    <w:rsid w:val="00DD27BE"/>
    <w:rsid w:val="00DD29BF"/>
    <w:rsid w:val="00DD2A34"/>
    <w:rsid w:val="00DD2D49"/>
    <w:rsid w:val="00DD2E8C"/>
    <w:rsid w:val="00DD3074"/>
    <w:rsid w:val="00DD3156"/>
    <w:rsid w:val="00DD3436"/>
    <w:rsid w:val="00DD35D5"/>
    <w:rsid w:val="00DD39AA"/>
    <w:rsid w:val="00DD39D1"/>
    <w:rsid w:val="00DD39F3"/>
    <w:rsid w:val="00DD3C26"/>
    <w:rsid w:val="00DD3CCB"/>
    <w:rsid w:val="00DD3EE5"/>
    <w:rsid w:val="00DD4299"/>
    <w:rsid w:val="00DD4406"/>
    <w:rsid w:val="00DD44EF"/>
    <w:rsid w:val="00DD45AF"/>
    <w:rsid w:val="00DD49B7"/>
    <w:rsid w:val="00DD49BD"/>
    <w:rsid w:val="00DD49FD"/>
    <w:rsid w:val="00DD4D25"/>
    <w:rsid w:val="00DD4EEF"/>
    <w:rsid w:val="00DD4FAB"/>
    <w:rsid w:val="00DD5575"/>
    <w:rsid w:val="00DD587F"/>
    <w:rsid w:val="00DD5A5F"/>
    <w:rsid w:val="00DD5A8B"/>
    <w:rsid w:val="00DD5D03"/>
    <w:rsid w:val="00DD5F82"/>
    <w:rsid w:val="00DD5FA3"/>
    <w:rsid w:val="00DD6078"/>
    <w:rsid w:val="00DD61D0"/>
    <w:rsid w:val="00DD651C"/>
    <w:rsid w:val="00DD6710"/>
    <w:rsid w:val="00DD6B3B"/>
    <w:rsid w:val="00DD700B"/>
    <w:rsid w:val="00DD7152"/>
    <w:rsid w:val="00DD7226"/>
    <w:rsid w:val="00DD72CE"/>
    <w:rsid w:val="00DD7378"/>
    <w:rsid w:val="00DD7406"/>
    <w:rsid w:val="00DD7914"/>
    <w:rsid w:val="00DD7BDD"/>
    <w:rsid w:val="00DD7EA6"/>
    <w:rsid w:val="00DE0038"/>
    <w:rsid w:val="00DE0519"/>
    <w:rsid w:val="00DE0E8F"/>
    <w:rsid w:val="00DE151E"/>
    <w:rsid w:val="00DE1627"/>
    <w:rsid w:val="00DE16DC"/>
    <w:rsid w:val="00DE1C6C"/>
    <w:rsid w:val="00DE1CC0"/>
    <w:rsid w:val="00DE25BA"/>
    <w:rsid w:val="00DE289A"/>
    <w:rsid w:val="00DE2C1A"/>
    <w:rsid w:val="00DE315B"/>
    <w:rsid w:val="00DE321E"/>
    <w:rsid w:val="00DE366B"/>
    <w:rsid w:val="00DE36B9"/>
    <w:rsid w:val="00DE392D"/>
    <w:rsid w:val="00DE3B97"/>
    <w:rsid w:val="00DE3EDF"/>
    <w:rsid w:val="00DE42AB"/>
    <w:rsid w:val="00DE42DC"/>
    <w:rsid w:val="00DE433F"/>
    <w:rsid w:val="00DE44A0"/>
    <w:rsid w:val="00DE4597"/>
    <w:rsid w:val="00DE45A0"/>
    <w:rsid w:val="00DE4985"/>
    <w:rsid w:val="00DE4CBB"/>
    <w:rsid w:val="00DE4E42"/>
    <w:rsid w:val="00DE4E63"/>
    <w:rsid w:val="00DE4FE7"/>
    <w:rsid w:val="00DE527B"/>
    <w:rsid w:val="00DE5B5B"/>
    <w:rsid w:val="00DE6239"/>
    <w:rsid w:val="00DE6349"/>
    <w:rsid w:val="00DE643E"/>
    <w:rsid w:val="00DE648E"/>
    <w:rsid w:val="00DE65A7"/>
    <w:rsid w:val="00DE6A98"/>
    <w:rsid w:val="00DE6AFC"/>
    <w:rsid w:val="00DE70E1"/>
    <w:rsid w:val="00DE729E"/>
    <w:rsid w:val="00DE76E1"/>
    <w:rsid w:val="00DE7829"/>
    <w:rsid w:val="00DE7878"/>
    <w:rsid w:val="00DE799D"/>
    <w:rsid w:val="00DE7B43"/>
    <w:rsid w:val="00DE7BC0"/>
    <w:rsid w:val="00DE7F78"/>
    <w:rsid w:val="00DF0065"/>
    <w:rsid w:val="00DF00B7"/>
    <w:rsid w:val="00DF0318"/>
    <w:rsid w:val="00DF032E"/>
    <w:rsid w:val="00DF05A8"/>
    <w:rsid w:val="00DF0818"/>
    <w:rsid w:val="00DF0F38"/>
    <w:rsid w:val="00DF0FF3"/>
    <w:rsid w:val="00DF1200"/>
    <w:rsid w:val="00DF144E"/>
    <w:rsid w:val="00DF1577"/>
    <w:rsid w:val="00DF1683"/>
    <w:rsid w:val="00DF1774"/>
    <w:rsid w:val="00DF1941"/>
    <w:rsid w:val="00DF1C8B"/>
    <w:rsid w:val="00DF1F99"/>
    <w:rsid w:val="00DF2253"/>
    <w:rsid w:val="00DF2311"/>
    <w:rsid w:val="00DF25BB"/>
    <w:rsid w:val="00DF28B5"/>
    <w:rsid w:val="00DF28CA"/>
    <w:rsid w:val="00DF28DE"/>
    <w:rsid w:val="00DF2C5A"/>
    <w:rsid w:val="00DF2DE7"/>
    <w:rsid w:val="00DF2EC5"/>
    <w:rsid w:val="00DF30AC"/>
    <w:rsid w:val="00DF30C2"/>
    <w:rsid w:val="00DF33E2"/>
    <w:rsid w:val="00DF3402"/>
    <w:rsid w:val="00DF37E8"/>
    <w:rsid w:val="00DF3AB4"/>
    <w:rsid w:val="00DF40DD"/>
    <w:rsid w:val="00DF4223"/>
    <w:rsid w:val="00DF46CD"/>
    <w:rsid w:val="00DF48F6"/>
    <w:rsid w:val="00DF4992"/>
    <w:rsid w:val="00DF529D"/>
    <w:rsid w:val="00DF5662"/>
    <w:rsid w:val="00DF58A4"/>
    <w:rsid w:val="00DF5974"/>
    <w:rsid w:val="00DF5A86"/>
    <w:rsid w:val="00DF5C49"/>
    <w:rsid w:val="00DF5E5B"/>
    <w:rsid w:val="00DF5EEB"/>
    <w:rsid w:val="00DF6206"/>
    <w:rsid w:val="00DF630C"/>
    <w:rsid w:val="00DF6462"/>
    <w:rsid w:val="00DF6ECB"/>
    <w:rsid w:val="00DF7297"/>
    <w:rsid w:val="00DF793D"/>
    <w:rsid w:val="00DF7BBF"/>
    <w:rsid w:val="00DF7C4A"/>
    <w:rsid w:val="00DF7C8B"/>
    <w:rsid w:val="00DF7CE5"/>
    <w:rsid w:val="00DF7D9D"/>
    <w:rsid w:val="00DF7E75"/>
    <w:rsid w:val="00E0015B"/>
    <w:rsid w:val="00E00238"/>
    <w:rsid w:val="00E002C5"/>
    <w:rsid w:val="00E002EB"/>
    <w:rsid w:val="00E00333"/>
    <w:rsid w:val="00E00388"/>
    <w:rsid w:val="00E004F0"/>
    <w:rsid w:val="00E00B31"/>
    <w:rsid w:val="00E00BE2"/>
    <w:rsid w:val="00E00E71"/>
    <w:rsid w:val="00E01241"/>
    <w:rsid w:val="00E012F8"/>
    <w:rsid w:val="00E01622"/>
    <w:rsid w:val="00E01765"/>
    <w:rsid w:val="00E01BE3"/>
    <w:rsid w:val="00E01BF9"/>
    <w:rsid w:val="00E01C56"/>
    <w:rsid w:val="00E020EB"/>
    <w:rsid w:val="00E024DF"/>
    <w:rsid w:val="00E02C99"/>
    <w:rsid w:val="00E02EA7"/>
    <w:rsid w:val="00E02FF1"/>
    <w:rsid w:val="00E02FFD"/>
    <w:rsid w:val="00E030FE"/>
    <w:rsid w:val="00E0327E"/>
    <w:rsid w:val="00E0385B"/>
    <w:rsid w:val="00E03B04"/>
    <w:rsid w:val="00E04811"/>
    <w:rsid w:val="00E04B98"/>
    <w:rsid w:val="00E04BAE"/>
    <w:rsid w:val="00E04F10"/>
    <w:rsid w:val="00E05064"/>
    <w:rsid w:val="00E0512A"/>
    <w:rsid w:val="00E05159"/>
    <w:rsid w:val="00E054D1"/>
    <w:rsid w:val="00E056D3"/>
    <w:rsid w:val="00E058B8"/>
    <w:rsid w:val="00E05A16"/>
    <w:rsid w:val="00E05D22"/>
    <w:rsid w:val="00E05E1F"/>
    <w:rsid w:val="00E062DA"/>
    <w:rsid w:val="00E06A7B"/>
    <w:rsid w:val="00E06B08"/>
    <w:rsid w:val="00E06BCD"/>
    <w:rsid w:val="00E06FCE"/>
    <w:rsid w:val="00E0724F"/>
    <w:rsid w:val="00E07941"/>
    <w:rsid w:val="00E07B59"/>
    <w:rsid w:val="00E07F0B"/>
    <w:rsid w:val="00E10095"/>
    <w:rsid w:val="00E1060C"/>
    <w:rsid w:val="00E1065A"/>
    <w:rsid w:val="00E1071F"/>
    <w:rsid w:val="00E10ABE"/>
    <w:rsid w:val="00E10C1E"/>
    <w:rsid w:val="00E10C5D"/>
    <w:rsid w:val="00E10D81"/>
    <w:rsid w:val="00E10E07"/>
    <w:rsid w:val="00E10E7C"/>
    <w:rsid w:val="00E1133B"/>
    <w:rsid w:val="00E11771"/>
    <w:rsid w:val="00E11CCA"/>
    <w:rsid w:val="00E11E52"/>
    <w:rsid w:val="00E123BA"/>
    <w:rsid w:val="00E13023"/>
    <w:rsid w:val="00E130FF"/>
    <w:rsid w:val="00E13509"/>
    <w:rsid w:val="00E1352F"/>
    <w:rsid w:val="00E13634"/>
    <w:rsid w:val="00E1385D"/>
    <w:rsid w:val="00E1399E"/>
    <w:rsid w:val="00E13D14"/>
    <w:rsid w:val="00E13D8D"/>
    <w:rsid w:val="00E13DB4"/>
    <w:rsid w:val="00E140C1"/>
    <w:rsid w:val="00E142E4"/>
    <w:rsid w:val="00E147CF"/>
    <w:rsid w:val="00E14A01"/>
    <w:rsid w:val="00E14B32"/>
    <w:rsid w:val="00E14EAA"/>
    <w:rsid w:val="00E15032"/>
    <w:rsid w:val="00E150E2"/>
    <w:rsid w:val="00E15732"/>
    <w:rsid w:val="00E158E6"/>
    <w:rsid w:val="00E1643F"/>
    <w:rsid w:val="00E167CB"/>
    <w:rsid w:val="00E16CD3"/>
    <w:rsid w:val="00E16DE8"/>
    <w:rsid w:val="00E174D5"/>
    <w:rsid w:val="00E17509"/>
    <w:rsid w:val="00E175E2"/>
    <w:rsid w:val="00E1785B"/>
    <w:rsid w:val="00E17B76"/>
    <w:rsid w:val="00E17C87"/>
    <w:rsid w:val="00E17E96"/>
    <w:rsid w:val="00E17EDA"/>
    <w:rsid w:val="00E2000F"/>
    <w:rsid w:val="00E2007D"/>
    <w:rsid w:val="00E20B77"/>
    <w:rsid w:val="00E20CF2"/>
    <w:rsid w:val="00E20ED5"/>
    <w:rsid w:val="00E20F16"/>
    <w:rsid w:val="00E2129F"/>
    <w:rsid w:val="00E2154C"/>
    <w:rsid w:val="00E215C4"/>
    <w:rsid w:val="00E21711"/>
    <w:rsid w:val="00E218B0"/>
    <w:rsid w:val="00E21926"/>
    <w:rsid w:val="00E21A58"/>
    <w:rsid w:val="00E21AB1"/>
    <w:rsid w:val="00E21DE5"/>
    <w:rsid w:val="00E2218E"/>
    <w:rsid w:val="00E223FD"/>
    <w:rsid w:val="00E224EF"/>
    <w:rsid w:val="00E224F0"/>
    <w:rsid w:val="00E2272B"/>
    <w:rsid w:val="00E2290E"/>
    <w:rsid w:val="00E2356E"/>
    <w:rsid w:val="00E236F2"/>
    <w:rsid w:val="00E23867"/>
    <w:rsid w:val="00E23B35"/>
    <w:rsid w:val="00E23DA6"/>
    <w:rsid w:val="00E23DF0"/>
    <w:rsid w:val="00E23E12"/>
    <w:rsid w:val="00E23EF1"/>
    <w:rsid w:val="00E23FAA"/>
    <w:rsid w:val="00E241DD"/>
    <w:rsid w:val="00E24771"/>
    <w:rsid w:val="00E24C09"/>
    <w:rsid w:val="00E24C2B"/>
    <w:rsid w:val="00E24C6F"/>
    <w:rsid w:val="00E24FD7"/>
    <w:rsid w:val="00E2518D"/>
    <w:rsid w:val="00E25708"/>
    <w:rsid w:val="00E259A8"/>
    <w:rsid w:val="00E25BE1"/>
    <w:rsid w:val="00E25C34"/>
    <w:rsid w:val="00E26003"/>
    <w:rsid w:val="00E26186"/>
    <w:rsid w:val="00E26977"/>
    <w:rsid w:val="00E26BA8"/>
    <w:rsid w:val="00E26F82"/>
    <w:rsid w:val="00E27157"/>
    <w:rsid w:val="00E271CE"/>
    <w:rsid w:val="00E2729A"/>
    <w:rsid w:val="00E27980"/>
    <w:rsid w:val="00E279A8"/>
    <w:rsid w:val="00E279CE"/>
    <w:rsid w:val="00E27C00"/>
    <w:rsid w:val="00E27E73"/>
    <w:rsid w:val="00E30380"/>
    <w:rsid w:val="00E30A69"/>
    <w:rsid w:val="00E30A99"/>
    <w:rsid w:val="00E30DFB"/>
    <w:rsid w:val="00E3159F"/>
    <w:rsid w:val="00E31B71"/>
    <w:rsid w:val="00E32084"/>
    <w:rsid w:val="00E32581"/>
    <w:rsid w:val="00E3269E"/>
    <w:rsid w:val="00E3273F"/>
    <w:rsid w:val="00E329C6"/>
    <w:rsid w:val="00E32C04"/>
    <w:rsid w:val="00E32C07"/>
    <w:rsid w:val="00E33152"/>
    <w:rsid w:val="00E334B2"/>
    <w:rsid w:val="00E33575"/>
    <w:rsid w:val="00E33740"/>
    <w:rsid w:val="00E339CA"/>
    <w:rsid w:val="00E33A4F"/>
    <w:rsid w:val="00E33AA5"/>
    <w:rsid w:val="00E33D0A"/>
    <w:rsid w:val="00E33F01"/>
    <w:rsid w:val="00E33FAD"/>
    <w:rsid w:val="00E33FB9"/>
    <w:rsid w:val="00E344A6"/>
    <w:rsid w:val="00E34910"/>
    <w:rsid w:val="00E34CBE"/>
    <w:rsid w:val="00E34CC1"/>
    <w:rsid w:val="00E34E6B"/>
    <w:rsid w:val="00E3501D"/>
    <w:rsid w:val="00E351CC"/>
    <w:rsid w:val="00E3527A"/>
    <w:rsid w:val="00E3532A"/>
    <w:rsid w:val="00E35897"/>
    <w:rsid w:val="00E3592A"/>
    <w:rsid w:val="00E35D13"/>
    <w:rsid w:val="00E362B1"/>
    <w:rsid w:val="00E36366"/>
    <w:rsid w:val="00E367D2"/>
    <w:rsid w:val="00E36930"/>
    <w:rsid w:val="00E369DC"/>
    <w:rsid w:val="00E36BEE"/>
    <w:rsid w:val="00E36C9F"/>
    <w:rsid w:val="00E36CC0"/>
    <w:rsid w:val="00E37094"/>
    <w:rsid w:val="00E372B9"/>
    <w:rsid w:val="00E374D8"/>
    <w:rsid w:val="00E375EE"/>
    <w:rsid w:val="00E37699"/>
    <w:rsid w:val="00E376CC"/>
    <w:rsid w:val="00E37785"/>
    <w:rsid w:val="00E37E10"/>
    <w:rsid w:val="00E37E30"/>
    <w:rsid w:val="00E37F96"/>
    <w:rsid w:val="00E40183"/>
    <w:rsid w:val="00E404EE"/>
    <w:rsid w:val="00E406BF"/>
    <w:rsid w:val="00E40726"/>
    <w:rsid w:val="00E409F1"/>
    <w:rsid w:val="00E40D42"/>
    <w:rsid w:val="00E40E3D"/>
    <w:rsid w:val="00E40EE2"/>
    <w:rsid w:val="00E4148B"/>
    <w:rsid w:val="00E41817"/>
    <w:rsid w:val="00E41CC6"/>
    <w:rsid w:val="00E41D72"/>
    <w:rsid w:val="00E41DF4"/>
    <w:rsid w:val="00E41E19"/>
    <w:rsid w:val="00E41EF1"/>
    <w:rsid w:val="00E42114"/>
    <w:rsid w:val="00E42412"/>
    <w:rsid w:val="00E42577"/>
    <w:rsid w:val="00E42E2E"/>
    <w:rsid w:val="00E42F28"/>
    <w:rsid w:val="00E43248"/>
    <w:rsid w:val="00E43346"/>
    <w:rsid w:val="00E43422"/>
    <w:rsid w:val="00E4352A"/>
    <w:rsid w:val="00E43751"/>
    <w:rsid w:val="00E4394A"/>
    <w:rsid w:val="00E43F9F"/>
    <w:rsid w:val="00E43FAA"/>
    <w:rsid w:val="00E444BC"/>
    <w:rsid w:val="00E44590"/>
    <w:rsid w:val="00E44753"/>
    <w:rsid w:val="00E447E9"/>
    <w:rsid w:val="00E44C55"/>
    <w:rsid w:val="00E452F1"/>
    <w:rsid w:val="00E453F4"/>
    <w:rsid w:val="00E4593D"/>
    <w:rsid w:val="00E45F5C"/>
    <w:rsid w:val="00E46356"/>
    <w:rsid w:val="00E4682A"/>
    <w:rsid w:val="00E46CEF"/>
    <w:rsid w:val="00E470A2"/>
    <w:rsid w:val="00E47196"/>
    <w:rsid w:val="00E471C9"/>
    <w:rsid w:val="00E4731C"/>
    <w:rsid w:val="00E4741B"/>
    <w:rsid w:val="00E474B4"/>
    <w:rsid w:val="00E474E9"/>
    <w:rsid w:val="00E47592"/>
    <w:rsid w:val="00E47C14"/>
    <w:rsid w:val="00E47DDA"/>
    <w:rsid w:val="00E5037B"/>
    <w:rsid w:val="00E503CE"/>
    <w:rsid w:val="00E5080A"/>
    <w:rsid w:val="00E50819"/>
    <w:rsid w:val="00E50922"/>
    <w:rsid w:val="00E5097C"/>
    <w:rsid w:val="00E50B5E"/>
    <w:rsid w:val="00E50D0B"/>
    <w:rsid w:val="00E50F44"/>
    <w:rsid w:val="00E50FBE"/>
    <w:rsid w:val="00E5146F"/>
    <w:rsid w:val="00E51927"/>
    <w:rsid w:val="00E51BF9"/>
    <w:rsid w:val="00E51F95"/>
    <w:rsid w:val="00E5205B"/>
    <w:rsid w:val="00E527FD"/>
    <w:rsid w:val="00E52803"/>
    <w:rsid w:val="00E52CEA"/>
    <w:rsid w:val="00E52DA2"/>
    <w:rsid w:val="00E52F19"/>
    <w:rsid w:val="00E52F54"/>
    <w:rsid w:val="00E535E8"/>
    <w:rsid w:val="00E537EE"/>
    <w:rsid w:val="00E538B6"/>
    <w:rsid w:val="00E53C31"/>
    <w:rsid w:val="00E53D6E"/>
    <w:rsid w:val="00E53E19"/>
    <w:rsid w:val="00E548D9"/>
    <w:rsid w:val="00E54CEC"/>
    <w:rsid w:val="00E54E21"/>
    <w:rsid w:val="00E5519D"/>
    <w:rsid w:val="00E55343"/>
    <w:rsid w:val="00E554E8"/>
    <w:rsid w:val="00E55648"/>
    <w:rsid w:val="00E55938"/>
    <w:rsid w:val="00E55969"/>
    <w:rsid w:val="00E5596D"/>
    <w:rsid w:val="00E55F01"/>
    <w:rsid w:val="00E56055"/>
    <w:rsid w:val="00E5608C"/>
    <w:rsid w:val="00E562FF"/>
    <w:rsid w:val="00E5643E"/>
    <w:rsid w:val="00E5688D"/>
    <w:rsid w:val="00E56BC5"/>
    <w:rsid w:val="00E56F0B"/>
    <w:rsid w:val="00E57139"/>
    <w:rsid w:val="00E57400"/>
    <w:rsid w:val="00E5756F"/>
    <w:rsid w:val="00E575F6"/>
    <w:rsid w:val="00E5773F"/>
    <w:rsid w:val="00E57829"/>
    <w:rsid w:val="00E57899"/>
    <w:rsid w:val="00E57A4A"/>
    <w:rsid w:val="00E57E19"/>
    <w:rsid w:val="00E601AC"/>
    <w:rsid w:val="00E60225"/>
    <w:rsid w:val="00E606C3"/>
    <w:rsid w:val="00E60B1F"/>
    <w:rsid w:val="00E60E49"/>
    <w:rsid w:val="00E61069"/>
    <w:rsid w:val="00E6191C"/>
    <w:rsid w:val="00E61E4B"/>
    <w:rsid w:val="00E620DC"/>
    <w:rsid w:val="00E6226C"/>
    <w:rsid w:val="00E626E1"/>
    <w:rsid w:val="00E62809"/>
    <w:rsid w:val="00E6308E"/>
    <w:rsid w:val="00E63481"/>
    <w:rsid w:val="00E6354A"/>
    <w:rsid w:val="00E6357B"/>
    <w:rsid w:val="00E63715"/>
    <w:rsid w:val="00E63991"/>
    <w:rsid w:val="00E63BCC"/>
    <w:rsid w:val="00E63C65"/>
    <w:rsid w:val="00E63CD6"/>
    <w:rsid w:val="00E63ED3"/>
    <w:rsid w:val="00E63F6A"/>
    <w:rsid w:val="00E64071"/>
    <w:rsid w:val="00E6424C"/>
    <w:rsid w:val="00E6427D"/>
    <w:rsid w:val="00E6436C"/>
    <w:rsid w:val="00E649E0"/>
    <w:rsid w:val="00E64B19"/>
    <w:rsid w:val="00E64B8D"/>
    <w:rsid w:val="00E64BFA"/>
    <w:rsid w:val="00E64C94"/>
    <w:rsid w:val="00E6518A"/>
    <w:rsid w:val="00E6530D"/>
    <w:rsid w:val="00E653E1"/>
    <w:rsid w:val="00E655E1"/>
    <w:rsid w:val="00E6562A"/>
    <w:rsid w:val="00E65651"/>
    <w:rsid w:val="00E659B9"/>
    <w:rsid w:val="00E65A63"/>
    <w:rsid w:val="00E65A93"/>
    <w:rsid w:val="00E65F24"/>
    <w:rsid w:val="00E66061"/>
    <w:rsid w:val="00E6610D"/>
    <w:rsid w:val="00E663DF"/>
    <w:rsid w:val="00E666DF"/>
    <w:rsid w:val="00E66866"/>
    <w:rsid w:val="00E66A0B"/>
    <w:rsid w:val="00E66A48"/>
    <w:rsid w:val="00E66AFE"/>
    <w:rsid w:val="00E66E42"/>
    <w:rsid w:val="00E6728F"/>
    <w:rsid w:val="00E672AF"/>
    <w:rsid w:val="00E67517"/>
    <w:rsid w:val="00E678A0"/>
    <w:rsid w:val="00E67AA1"/>
    <w:rsid w:val="00E67B0D"/>
    <w:rsid w:val="00E67D47"/>
    <w:rsid w:val="00E70071"/>
    <w:rsid w:val="00E7033D"/>
    <w:rsid w:val="00E705C7"/>
    <w:rsid w:val="00E70705"/>
    <w:rsid w:val="00E70A31"/>
    <w:rsid w:val="00E70C6F"/>
    <w:rsid w:val="00E70DF5"/>
    <w:rsid w:val="00E70E5E"/>
    <w:rsid w:val="00E71618"/>
    <w:rsid w:val="00E7170B"/>
    <w:rsid w:val="00E71882"/>
    <w:rsid w:val="00E71906"/>
    <w:rsid w:val="00E71C7A"/>
    <w:rsid w:val="00E72127"/>
    <w:rsid w:val="00E7216E"/>
    <w:rsid w:val="00E721DC"/>
    <w:rsid w:val="00E722D5"/>
    <w:rsid w:val="00E722F7"/>
    <w:rsid w:val="00E723A1"/>
    <w:rsid w:val="00E72778"/>
    <w:rsid w:val="00E72961"/>
    <w:rsid w:val="00E729D0"/>
    <w:rsid w:val="00E72A1C"/>
    <w:rsid w:val="00E72A37"/>
    <w:rsid w:val="00E72BBC"/>
    <w:rsid w:val="00E72E83"/>
    <w:rsid w:val="00E731D8"/>
    <w:rsid w:val="00E733EF"/>
    <w:rsid w:val="00E7350F"/>
    <w:rsid w:val="00E738A0"/>
    <w:rsid w:val="00E73B24"/>
    <w:rsid w:val="00E73EFA"/>
    <w:rsid w:val="00E7400D"/>
    <w:rsid w:val="00E74266"/>
    <w:rsid w:val="00E742B6"/>
    <w:rsid w:val="00E748A1"/>
    <w:rsid w:val="00E74DDD"/>
    <w:rsid w:val="00E751E1"/>
    <w:rsid w:val="00E752BC"/>
    <w:rsid w:val="00E752CE"/>
    <w:rsid w:val="00E754CD"/>
    <w:rsid w:val="00E7556F"/>
    <w:rsid w:val="00E75967"/>
    <w:rsid w:val="00E759BD"/>
    <w:rsid w:val="00E75D6A"/>
    <w:rsid w:val="00E76426"/>
    <w:rsid w:val="00E76662"/>
    <w:rsid w:val="00E766AD"/>
    <w:rsid w:val="00E76730"/>
    <w:rsid w:val="00E7677B"/>
    <w:rsid w:val="00E76987"/>
    <w:rsid w:val="00E76BF8"/>
    <w:rsid w:val="00E76D60"/>
    <w:rsid w:val="00E76D85"/>
    <w:rsid w:val="00E76DF7"/>
    <w:rsid w:val="00E77070"/>
    <w:rsid w:val="00E770A6"/>
    <w:rsid w:val="00E7742D"/>
    <w:rsid w:val="00E77462"/>
    <w:rsid w:val="00E77BA7"/>
    <w:rsid w:val="00E77EB4"/>
    <w:rsid w:val="00E80001"/>
    <w:rsid w:val="00E80198"/>
    <w:rsid w:val="00E801A7"/>
    <w:rsid w:val="00E80205"/>
    <w:rsid w:val="00E80657"/>
    <w:rsid w:val="00E8066F"/>
    <w:rsid w:val="00E806EB"/>
    <w:rsid w:val="00E8097C"/>
    <w:rsid w:val="00E809DC"/>
    <w:rsid w:val="00E809E4"/>
    <w:rsid w:val="00E80B1F"/>
    <w:rsid w:val="00E80BE9"/>
    <w:rsid w:val="00E80C30"/>
    <w:rsid w:val="00E80DCE"/>
    <w:rsid w:val="00E80DF2"/>
    <w:rsid w:val="00E80E7A"/>
    <w:rsid w:val="00E80F61"/>
    <w:rsid w:val="00E8155F"/>
    <w:rsid w:val="00E815D4"/>
    <w:rsid w:val="00E81BDE"/>
    <w:rsid w:val="00E81EFF"/>
    <w:rsid w:val="00E82123"/>
    <w:rsid w:val="00E8266B"/>
    <w:rsid w:val="00E82AA0"/>
    <w:rsid w:val="00E82E1B"/>
    <w:rsid w:val="00E82F5A"/>
    <w:rsid w:val="00E83085"/>
    <w:rsid w:val="00E830A1"/>
    <w:rsid w:val="00E83439"/>
    <w:rsid w:val="00E835AD"/>
    <w:rsid w:val="00E83643"/>
    <w:rsid w:val="00E8382C"/>
    <w:rsid w:val="00E83CD5"/>
    <w:rsid w:val="00E83D0B"/>
    <w:rsid w:val="00E84118"/>
    <w:rsid w:val="00E8413E"/>
    <w:rsid w:val="00E84485"/>
    <w:rsid w:val="00E84675"/>
    <w:rsid w:val="00E84968"/>
    <w:rsid w:val="00E84B93"/>
    <w:rsid w:val="00E84D0C"/>
    <w:rsid w:val="00E84DE7"/>
    <w:rsid w:val="00E84E86"/>
    <w:rsid w:val="00E8518B"/>
    <w:rsid w:val="00E85296"/>
    <w:rsid w:val="00E85EC3"/>
    <w:rsid w:val="00E85F59"/>
    <w:rsid w:val="00E861A4"/>
    <w:rsid w:val="00E861EA"/>
    <w:rsid w:val="00E86993"/>
    <w:rsid w:val="00E86C6C"/>
    <w:rsid w:val="00E86E87"/>
    <w:rsid w:val="00E870B1"/>
    <w:rsid w:val="00E8736B"/>
    <w:rsid w:val="00E8750C"/>
    <w:rsid w:val="00E879B1"/>
    <w:rsid w:val="00E906FD"/>
    <w:rsid w:val="00E9092E"/>
    <w:rsid w:val="00E90A7C"/>
    <w:rsid w:val="00E90B4F"/>
    <w:rsid w:val="00E90B70"/>
    <w:rsid w:val="00E90C1C"/>
    <w:rsid w:val="00E90C2E"/>
    <w:rsid w:val="00E90DAE"/>
    <w:rsid w:val="00E90E29"/>
    <w:rsid w:val="00E90F9C"/>
    <w:rsid w:val="00E91173"/>
    <w:rsid w:val="00E9130B"/>
    <w:rsid w:val="00E913FE"/>
    <w:rsid w:val="00E918C9"/>
    <w:rsid w:val="00E91D1E"/>
    <w:rsid w:val="00E91F32"/>
    <w:rsid w:val="00E92084"/>
    <w:rsid w:val="00E920E3"/>
    <w:rsid w:val="00E925B5"/>
    <w:rsid w:val="00E92644"/>
    <w:rsid w:val="00E9271C"/>
    <w:rsid w:val="00E92757"/>
    <w:rsid w:val="00E92789"/>
    <w:rsid w:val="00E92830"/>
    <w:rsid w:val="00E92834"/>
    <w:rsid w:val="00E92CB2"/>
    <w:rsid w:val="00E9300C"/>
    <w:rsid w:val="00E9316A"/>
    <w:rsid w:val="00E9347B"/>
    <w:rsid w:val="00E937BD"/>
    <w:rsid w:val="00E93804"/>
    <w:rsid w:val="00E93A4D"/>
    <w:rsid w:val="00E944D2"/>
    <w:rsid w:val="00E94909"/>
    <w:rsid w:val="00E94A53"/>
    <w:rsid w:val="00E94E71"/>
    <w:rsid w:val="00E94EFC"/>
    <w:rsid w:val="00E94F88"/>
    <w:rsid w:val="00E95810"/>
    <w:rsid w:val="00E95AA2"/>
    <w:rsid w:val="00E95AB3"/>
    <w:rsid w:val="00E95E88"/>
    <w:rsid w:val="00E9704E"/>
    <w:rsid w:val="00E97627"/>
    <w:rsid w:val="00E9796E"/>
    <w:rsid w:val="00E97B13"/>
    <w:rsid w:val="00E97B3C"/>
    <w:rsid w:val="00E97D32"/>
    <w:rsid w:val="00E97F9F"/>
    <w:rsid w:val="00E97FEA"/>
    <w:rsid w:val="00EA021E"/>
    <w:rsid w:val="00EA0419"/>
    <w:rsid w:val="00EA0587"/>
    <w:rsid w:val="00EA0616"/>
    <w:rsid w:val="00EA0C1D"/>
    <w:rsid w:val="00EA0D85"/>
    <w:rsid w:val="00EA1114"/>
    <w:rsid w:val="00EA118F"/>
    <w:rsid w:val="00EA1905"/>
    <w:rsid w:val="00EA21A8"/>
    <w:rsid w:val="00EA21AC"/>
    <w:rsid w:val="00EA2344"/>
    <w:rsid w:val="00EA270D"/>
    <w:rsid w:val="00EA27E4"/>
    <w:rsid w:val="00EA2B0A"/>
    <w:rsid w:val="00EA2BF9"/>
    <w:rsid w:val="00EA2DC8"/>
    <w:rsid w:val="00EA2FDD"/>
    <w:rsid w:val="00EA30B7"/>
    <w:rsid w:val="00EA31DC"/>
    <w:rsid w:val="00EA33D7"/>
    <w:rsid w:val="00EA36CC"/>
    <w:rsid w:val="00EA3846"/>
    <w:rsid w:val="00EA38D0"/>
    <w:rsid w:val="00EA3ABE"/>
    <w:rsid w:val="00EA3E48"/>
    <w:rsid w:val="00EA41A5"/>
    <w:rsid w:val="00EA41E6"/>
    <w:rsid w:val="00EA4230"/>
    <w:rsid w:val="00EA425B"/>
    <w:rsid w:val="00EA4265"/>
    <w:rsid w:val="00EA462D"/>
    <w:rsid w:val="00EA47FB"/>
    <w:rsid w:val="00EA4AD0"/>
    <w:rsid w:val="00EA4B81"/>
    <w:rsid w:val="00EA4E2F"/>
    <w:rsid w:val="00EA5033"/>
    <w:rsid w:val="00EA5208"/>
    <w:rsid w:val="00EA52E3"/>
    <w:rsid w:val="00EA5673"/>
    <w:rsid w:val="00EA57AF"/>
    <w:rsid w:val="00EA5855"/>
    <w:rsid w:val="00EA5AA8"/>
    <w:rsid w:val="00EA5D80"/>
    <w:rsid w:val="00EA649B"/>
    <w:rsid w:val="00EA6797"/>
    <w:rsid w:val="00EA6B83"/>
    <w:rsid w:val="00EA6B8B"/>
    <w:rsid w:val="00EA6BC0"/>
    <w:rsid w:val="00EA72DB"/>
    <w:rsid w:val="00EA744E"/>
    <w:rsid w:val="00EA7734"/>
    <w:rsid w:val="00EA7C52"/>
    <w:rsid w:val="00EB02ED"/>
    <w:rsid w:val="00EB0450"/>
    <w:rsid w:val="00EB0460"/>
    <w:rsid w:val="00EB0A81"/>
    <w:rsid w:val="00EB0B0B"/>
    <w:rsid w:val="00EB0C4D"/>
    <w:rsid w:val="00EB0D6C"/>
    <w:rsid w:val="00EB10F1"/>
    <w:rsid w:val="00EB1CFD"/>
    <w:rsid w:val="00EB1EA0"/>
    <w:rsid w:val="00EB1EFB"/>
    <w:rsid w:val="00EB1F9D"/>
    <w:rsid w:val="00EB243F"/>
    <w:rsid w:val="00EB27B2"/>
    <w:rsid w:val="00EB27E0"/>
    <w:rsid w:val="00EB283F"/>
    <w:rsid w:val="00EB2AAB"/>
    <w:rsid w:val="00EB2DE4"/>
    <w:rsid w:val="00EB2DF1"/>
    <w:rsid w:val="00EB30B7"/>
    <w:rsid w:val="00EB30D5"/>
    <w:rsid w:val="00EB3340"/>
    <w:rsid w:val="00EB348E"/>
    <w:rsid w:val="00EB3493"/>
    <w:rsid w:val="00EB390D"/>
    <w:rsid w:val="00EB3A5A"/>
    <w:rsid w:val="00EB3C46"/>
    <w:rsid w:val="00EB450E"/>
    <w:rsid w:val="00EB45E2"/>
    <w:rsid w:val="00EB47D0"/>
    <w:rsid w:val="00EB48E2"/>
    <w:rsid w:val="00EB491D"/>
    <w:rsid w:val="00EB4DBA"/>
    <w:rsid w:val="00EB4EE2"/>
    <w:rsid w:val="00EB5036"/>
    <w:rsid w:val="00EB50EF"/>
    <w:rsid w:val="00EB50FA"/>
    <w:rsid w:val="00EB57C8"/>
    <w:rsid w:val="00EB5950"/>
    <w:rsid w:val="00EB5AFA"/>
    <w:rsid w:val="00EB6138"/>
    <w:rsid w:val="00EB616B"/>
    <w:rsid w:val="00EB61F0"/>
    <w:rsid w:val="00EB620E"/>
    <w:rsid w:val="00EB62A6"/>
    <w:rsid w:val="00EB63FB"/>
    <w:rsid w:val="00EB66D7"/>
    <w:rsid w:val="00EB6912"/>
    <w:rsid w:val="00EB6A1B"/>
    <w:rsid w:val="00EB6FA9"/>
    <w:rsid w:val="00EB702F"/>
    <w:rsid w:val="00EB7368"/>
    <w:rsid w:val="00EB74B8"/>
    <w:rsid w:val="00EB78C4"/>
    <w:rsid w:val="00EB7ACF"/>
    <w:rsid w:val="00EB7E61"/>
    <w:rsid w:val="00EC089F"/>
    <w:rsid w:val="00EC0A3D"/>
    <w:rsid w:val="00EC0B84"/>
    <w:rsid w:val="00EC0E0B"/>
    <w:rsid w:val="00EC1818"/>
    <w:rsid w:val="00EC1ACD"/>
    <w:rsid w:val="00EC1B86"/>
    <w:rsid w:val="00EC20FE"/>
    <w:rsid w:val="00EC2885"/>
    <w:rsid w:val="00EC2A4E"/>
    <w:rsid w:val="00EC2D03"/>
    <w:rsid w:val="00EC30E8"/>
    <w:rsid w:val="00EC31E6"/>
    <w:rsid w:val="00EC33C2"/>
    <w:rsid w:val="00EC36C1"/>
    <w:rsid w:val="00EC3C85"/>
    <w:rsid w:val="00EC3FB9"/>
    <w:rsid w:val="00EC4224"/>
    <w:rsid w:val="00EC4253"/>
    <w:rsid w:val="00EC42FF"/>
    <w:rsid w:val="00EC4610"/>
    <w:rsid w:val="00EC482A"/>
    <w:rsid w:val="00EC4BDF"/>
    <w:rsid w:val="00EC4C21"/>
    <w:rsid w:val="00EC4CE5"/>
    <w:rsid w:val="00EC4E2B"/>
    <w:rsid w:val="00EC5375"/>
    <w:rsid w:val="00EC53DE"/>
    <w:rsid w:val="00EC5C71"/>
    <w:rsid w:val="00EC5F47"/>
    <w:rsid w:val="00EC63CC"/>
    <w:rsid w:val="00EC66C5"/>
    <w:rsid w:val="00EC6B42"/>
    <w:rsid w:val="00EC6C0C"/>
    <w:rsid w:val="00EC6C5B"/>
    <w:rsid w:val="00EC76B1"/>
    <w:rsid w:val="00EC77AF"/>
    <w:rsid w:val="00EC7ACA"/>
    <w:rsid w:val="00EC7B34"/>
    <w:rsid w:val="00EC7CC4"/>
    <w:rsid w:val="00ED00DD"/>
    <w:rsid w:val="00ED042D"/>
    <w:rsid w:val="00ED05A0"/>
    <w:rsid w:val="00ED06FA"/>
    <w:rsid w:val="00ED06FF"/>
    <w:rsid w:val="00ED0949"/>
    <w:rsid w:val="00ED0A7C"/>
    <w:rsid w:val="00ED0D2B"/>
    <w:rsid w:val="00ED1121"/>
    <w:rsid w:val="00ED1759"/>
    <w:rsid w:val="00ED1893"/>
    <w:rsid w:val="00ED1EA3"/>
    <w:rsid w:val="00ED2198"/>
    <w:rsid w:val="00ED2587"/>
    <w:rsid w:val="00ED2808"/>
    <w:rsid w:val="00ED283B"/>
    <w:rsid w:val="00ED2C1D"/>
    <w:rsid w:val="00ED2E85"/>
    <w:rsid w:val="00ED303E"/>
    <w:rsid w:val="00ED32EA"/>
    <w:rsid w:val="00ED33C4"/>
    <w:rsid w:val="00ED3538"/>
    <w:rsid w:val="00ED3721"/>
    <w:rsid w:val="00ED396D"/>
    <w:rsid w:val="00ED399C"/>
    <w:rsid w:val="00ED3BCA"/>
    <w:rsid w:val="00ED421C"/>
    <w:rsid w:val="00ED4342"/>
    <w:rsid w:val="00ED49E7"/>
    <w:rsid w:val="00ED4BE3"/>
    <w:rsid w:val="00ED4CDA"/>
    <w:rsid w:val="00ED4CE6"/>
    <w:rsid w:val="00ED5243"/>
    <w:rsid w:val="00ED532C"/>
    <w:rsid w:val="00ED5575"/>
    <w:rsid w:val="00ED5681"/>
    <w:rsid w:val="00ED56F7"/>
    <w:rsid w:val="00ED56F9"/>
    <w:rsid w:val="00ED59EB"/>
    <w:rsid w:val="00ED5AD3"/>
    <w:rsid w:val="00ED5DDC"/>
    <w:rsid w:val="00ED5E28"/>
    <w:rsid w:val="00ED5E56"/>
    <w:rsid w:val="00ED6346"/>
    <w:rsid w:val="00ED679B"/>
    <w:rsid w:val="00ED6832"/>
    <w:rsid w:val="00ED68BC"/>
    <w:rsid w:val="00ED6B57"/>
    <w:rsid w:val="00ED6C85"/>
    <w:rsid w:val="00ED7108"/>
    <w:rsid w:val="00ED71DE"/>
    <w:rsid w:val="00ED71F4"/>
    <w:rsid w:val="00ED7510"/>
    <w:rsid w:val="00ED763C"/>
    <w:rsid w:val="00ED7786"/>
    <w:rsid w:val="00ED7ADC"/>
    <w:rsid w:val="00ED7AEF"/>
    <w:rsid w:val="00ED7E32"/>
    <w:rsid w:val="00ED7EEC"/>
    <w:rsid w:val="00ED7FAC"/>
    <w:rsid w:val="00EE0252"/>
    <w:rsid w:val="00EE03AD"/>
    <w:rsid w:val="00EE0658"/>
    <w:rsid w:val="00EE1286"/>
    <w:rsid w:val="00EE128F"/>
    <w:rsid w:val="00EE148E"/>
    <w:rsid w:val="00EE18CF"/>
    <w:rsid w:val="00EE19F7"/>
    <w:rsid w:val="00EE1A4C"/>
    <w:rsid w:val="00EE1B86"/>
    <w:rsid w:val="00EE22B9"/>
    <w:rsid w:val="00EE2738"/>
    <w:rsid w:val="00EE2789"/>
    <w:rsid w:val="00EE28DA"/>
    <w:rsid w:val="00EE2A2E"/>
    <w:rsid w:val="00EE2A42"/>
    <w:rsid w:val="00EE2A44"/>
    <w:rsid w:val="00EE2EA7"/>
    <w:rsid w:val="00EE3298"/>
    <w:rsid w:val="00EE3681"/>
    <w:rsid w:val="00EE36C7"/>
    <w:rsid w:val="00EE37C1"/>
    <w:rsid w:val="00EE3971"/>
    <w:rsid w:val="00EE3ACC"/>
    <w:rsid w:val="00EE3DBD"/>
    <w:rsid w:val="00EE4177"/>
    <w:rsid w:val="00EE48B1"/>
    <w:rsid w:val="00EE48B4"/>
    <w:rsid w:val="00EE48DF"/>
    <w:rsid w:val="00EE4A12"/>
    <w:rsid w:val="00EE4BCB"/>
    <w:rsid w:val="00EE4C4E"/>
    <w:rsid w:val="00EE4CE4"/>
    <w:rsid w:val="00EE4ED3"/>
    <w:rsid w:val="00EE4F66"/>
    <w:rsid w:val="00EE50EB"/>
    <w:rsid w:val="00EE50F4"/>
    <w:rsid w:val="00EE5626"/>
    <w:rsid w:val="00EE59BD"/>
    <w:rsid w:val="00EE6156"/>
    <w:rsid w:val="00EE615F"/>
    <w:rsid w:val="00EE66E4"/>
    <w:rsid w:val="00EE6881"/>
    <w:rsid w:val="00EE6C2D"/>
    <w:rsid w:val="00EE70B5"/>
    <w:rsid w:val="00EE74AB"/>
    <w:rsid w:val="00EE7E2C"/>
    <w:rsid w:val="00EF0016"/>
    <w:rsid w:val="00EF010A"/>
    <w:rsid w:val="00EF03C2"/>
    <w:rsid w:val="00EF06FD"/>
    <w:rsid w:val="00EF07E2"/>
    <w:rsid w:val="00EF0B47"/>
    <w:rsid w:val="00EF0C59"/>
    <w:rsid w:val="00EF0D34"/>
    <w:rsid w:val="00EF1797"/>
    <w:rsid w:val="00EF1A7E"/>
    <w:rsid w:val="00EF1EA4"/>
    <w:rsid w:val="00EF23A1"/>
    <w:rsid w:val="00EF25ED"/>
    <w:rsid w:val="00EF271E"/>
    <w:rsid w:val="00EF2894"/>
    <w:rsid w:val="00EF2C2D"/>
    <w:rsid w:val="00EF2FFF"/>
    <w:rsid w:val="00EF32F2"/>
    <w:rsid w:val="00EF3535"/>
    <w:rsid w:val="00EF39E0"/>
    <w:rsid w:val="00EF3B56"/>
    <w:rsid w:val="00EF4743"/>
    <w:rsid w:val="00EF4843"/>
    <w:rsid w:val="00EF4930"/>
    <w:rsid w:val="00EF4F6B"/>
    <w:rsid w:val="00EF4FB7"/>
    <w:rsid w:val="00EF5177"/>
    <w:rsid w:val="00EF5270"/>
    <w:rsid w:val="00EF531F"/>
    <w:rsid w:val="00EF5842"/>
    <w:rsid w:val="00EF58F4"/>
    <w:rsid w:val="00EF59D5"/>
    <w:rsid w:val="00EF5A66"/>
    <w:rsid w:val="00EF5B6C"/>
    <w:rsid w:val="00EF65E8"/>
    <w:rsid w:val="00EF6689"/>
    <w:rsid w:val="00EF6826"/>
    <w:rsid w:val="00EF683A"/>
    <w:rsid w:val="00EF757B"/>
    <w:rsid w:val="00EF7C9D"/>
    <w:rsid w:val="00EF7CA8"/>
    <w:rsid w:val="00EF7CE8"/>
    <w:rsid w:val="00EF7CF3"/>
    <w:rsid w:val="00EF7E20"/>
    <w:rsid w:val="00F00070"/>
    <w:rsid w:val="00F00225"/>
    <w:rsid w:val="00F0066B"/>
    <w:rsid w:val="00F0072E"/>
    <w:rsid w:val="00F00DBF"/>
    <w:rsid w:val="00F0168C"/>
    <w:rsid w:val="00F016AF"/>
    <w:rsid w:val="00F01BAF"/>
    <w:rsid w:val="00F01DF2"/>
    <w:rsid w:val="00F01E48"/>
    <w:rsid w:val="00F01F46"/>
    <w:rsid w:val="00F02318"/>
    <w:rsid w:val="00F02F30"/>
    <w:rsid w:val="00F0326D"/>
    <w:rsid w:val="00F035D1"/>
    <w:rsid w:val="00F03953"/>
    <w:rsid w:val="00F039E5"/>
    <w:rsid w:val="00F03EAF"/>
    <w:rsid w:val="00F04231"/>
    <w:rsid w:val="00F04544"/>
    <w:rsid w:val="00F0454E"/>
    <w:rsid w:val="00F045B6"/>
    <w:rsid w:val="00F045D2"/>
    <w:rsid w:val="00F045E5"/>
    <w:rsid w:val="00F04742"/>
    <w:rsid w:val="00F047E3"/>
    <w:rsid w:val="00F04EE8"/>
    <w:rsid w:val="00F053EB"/>
    <w:rsid w:val="00F055A5"/>
    <w:rsid w:val="00F059FF"/>
    <w:rsid w:val="00F06563"/>
    <w:rsid w:val="00F0666A"/>
    <w:rsid w:val="00F06771"/>
    <w:rsid w:val="00F068F1"/>
    <w:rsid w:val="00F06AA4"/>
    <w:rsid w:val="00F06CF9"/>
    <w:rsid w:val="00F079A3"/>
    <w:rsid w:val="00F07AE3"/>
    <w:rsid w:val="00F07B39"/>
    <w:rsid w:val="00F07BCE"/>
    <w:rsid w:val="00F07C68"/>
    <w:rsid w:val="00F103E4"/>
    <w:rsid w:val="00F1050E"/>
    <w:rsid w:val="00F1055A"/>
    <w:rsid w:val="00F10E6D"/>
    <w:rsid w:val="00F1137F"/>
    <w:rsid w:val="00F1180E"/>
    <w:rsid w:val="00F11912"/>
    <w:rsid w:val="00F11C27"/>
    <w:rsid w:val="00F12734"/>
    <w:rsid w:val="00F1285A"/>
    <w:rsid w:val="00F12AF8"/>
    <w:rsid w:val="00F130EC"/>
    <w:rsid w:val="00F13161"/>
    <w:rsid w:val="00F133F9"/>
    <w:rsid w:val="00F13F60"/>
    <w:rsid w:val="00F140F6"/>
    <w:rsid w:val="00F1424A"/>
    <w:rsid w:val="00F142EA"/>
    <w:rsid w:val="00F14380"/>
    <w:rsid w:val="00F143BA"/>
    <w:rsid w:val="00F14B02"/>
    <w:rsid w:val="00F14B13"/>
    <w:rsid w:val="00F14C98"/>
    <w:rsid w:val="00F150A8"/>
    <w:rsid w:val="00F152BB"/>
    <w:rsid w:val="00F15772"/>
    <w:rsid w:val="00F1589D"/>
    <w:rsid w:val="00F15927"/>
    <w:rsid w:val="00F1595D"/>
    <w:rsid w:val="00F15E61"/>
    <w:rsid w:val="00F16059"/>
    <w:rsid w:val="00F161C8"/>
    <w:rsid w:val="00F1627F"/>
    <w:rsid w:val="00F166CE"/>
    <w:rsid w:val="00F16CE5"/>
    <w:rsid w:val="00F16D9A"/>
    <w:rsid w:val="00F170D6"/>
    <w:rsid w:val="00F17175"/>
    <w:rsid w:val="00F172FC"/>
    <w:rsid w:val="00F1778B"/>
    <w:rsid w:val="00F17C20"/>
    <w:rsid w:val="00F17E69"/>
    <w:rsid w:val="00F17EC8"/>
    <w:rsid w:val="00F200BE"/>
    <w:rsid w:val="00F2043F"/>
    <w:rsid w:val="00F20455"/>
    <w:rsid w:val="00F20C86"/>
    <w:rsid w:val="00F20DF1"/>
    <w:rsid w:val="00F20F7B"/>
    <w:rsid w:val="00F211C8"/>
    <w:rsid w:val="00F21488"/>
    <w:rsid w:val="00F216BC"/>
    <w:rsid w:val="00F222FB"/>
    <w:rsid w:val="00F223E7"/>
    <w:rsid w:val="00F2265B"/>
    <w:rsid w:val="00F22F49"/>
    <w:rsid w:val="00F2311E"/>
    <w:rsid w:val="00F2333A"/>
    <w:rsid w:val="00F2368E"/>
    <w:rsid w:val="00F2407D"/>
    <w:rsid w:val="00F2447D"/>
    <w:rsid w:val="00F2448F"/>
    <w:rsid w:val="00F24618"/>
    <w:rsid w:val="00F24681"/>
    <w:rsid w:val="00F247CF"/>
    <w:rsid w:val="00F2480A"/>
    <w:rsid w:val="00F24884"/>
    <w:rsid w:val="00F24931"/>
    <w:rsid w:val="00F24B04"/>
    <w:rsid w:val="00F24B64"/>
    <w:rsid w:val="00F24C42"/>
    <w:rsid w:val="00F24F76"/>
    <w:rsid w:val="00F251F8"/>
    <w:rsid w:val="00F252F5"/>
    <w:rsid w:val="00F253E4"/>
    <w:rsid w:val="00F2541B"/>
    <w:rsid w:val="00F255B7"/>
    <w:rsid w:val="00F257DB"/>
    <w:rsid w:val="00F257E4"/>
    <w:rsid w:val="00F25982"/>
    <w:rsid w:val="00F25E8F"/>
    <w:rsid w:val="00F25F73"/>
    <w:rsid w:val="00F26038"/>
    <w:rsid w:val="00F26541"/>
    <w:rsid w:val="00F266C6"/>
    <w:rsid w:val="00F2678B"/>
    <w:rsid w:val="00F26D38"/>
    <w:rsid w:val="00F26DA9"/>
    <w:rsid w:val="00F2709A"/>
    <w:rsid w:val="00F27113"/>
    <w:rsid w:val="00F274BB"/>
    <w:rsid w:val="00F27520"/>
    <w:rsid w:val="00F27897"/>
    <w:rsid w:val="00F279AF"/>
    <w:rsid w:val="00F27CCC"/>
    <w:rsid w:val="00F27DCF"/>
    <w:rsid w:val="00F27F76"/>
    <w:rsid w:val="00F27F9E"/>
    <w:rsid w:val="00F30239"/>
    <w:rsid w:val="00F302E0"/>
    <w:rsid w:val="00F3089D"/>
    <w:rsid w:val="00F30C3C"/>
    <w:rsid w:val="00F30C48"/>
    <w:rsid w:val="00F3114B"/>
    <w:rsid w:val="00F3157E"/>
    <w:rsid w:val="00F3189C"/>
    <w:rsid w:val="00F3197B"/>
    <w:rsid w:val="00F31D33"/>
    <w:rsid w:val="00F31FC0"/>
    <w:rsid w:val="00F32096"/>
    <w:rsid w:val="00F32098"/>
    <w:rsid w:val="00F32155"/>
    <w:rsid w:val="00F32314"/>
    <w:rsid w:val="00F328C7"/>
    <w:rsid w:val="00F32F7A"/>
    <w:rsid w:val="00F33205"/>
    <w:rsid w:val="00F337F1"/>
    <w:rsid w:val="00F338F3"/>
    <w:rsid w:val="00F339E3"/>
    <w:rsid w:val="00F33E02"/>
    <w:rsid w:val="00F33F14"/>
    <w:rsid w:val="00F33F3D"/>
    <w:rsid w:val="00F343DD"/>
    <w:rsid w:val="00F343FB"/>
    <w:rsid w:val="00F34484"/>
    <w:rsid w:val="00F3461B"/>
    <w:rsid w:val="00F3474C"/>
    <w:rsid w:val="00F34765"/>
    <w:rsid w:val="00F34A9E"/>
    <w:rsid w:val="00F34AA0"/>
    <w:rsid w:val="00F34B6C"/>
    <w:rsid w:val="00F35243"/>
    <w:rsid w:val="00F35424"/>
    <w:rsid w:val="00F35578"/>
    <w:rsid w:val="00F358DD"/>
    <w:rsid w:val="00F361F1"/>
    <w:rsid w:val="00F364C7"/>
    <w:rsid w:val="00F36577"/>
    <w:rsid w:val="00F37029"/>
    <w:rsid w:val="00F3707A"/>
    <w:rsid w:val="00F370B8"/>
    <w:rsid w:val="00F372DA"/>
    <w:rsid w:val="00F37386"/>
    <w:rsid w:val="00F37413"/>
    <w:rsid w:val="00F374F4"/>
    <w:rsid w:val="00F3789D"/>
    <w:rsid w:val="00F3791B"/>
    <w:rsid w:val="00F37B89"/>
    <w:rsid w:val="00F37C0D"/>
    <w:rsid w:val="00F37C28"/>
    <w:rsid w:val="00F4004F"/>
    <w:rsid w:val="00F401A6"/>
    <w:rsid w:val="00F40449"/>
    <w:rsid w:val="00F40589"/>
    <w:rsid w:val="00F4071C"/>
    <w:rsid w:val="00F4098D"/>
    <w:rsid w:val="00F40C54"/>
    <w:rsid w:val="00F40EBE"/>
    <w:rsid w:val="00F41060"/>
    <w:rsid w:val="00F4129D"/>
    <w:rsid w:val="00F41330"/>
    <w:rsid w:val="00F41395"/>
    <w:rsid w:val="00F41641"/>
    <w:rsid w:val="00F4183D"/>
    <w:rsid w:val="00F41984"/>
    <w:rsid w:val="00F41B7E"/>
    <w:rsid w:val="00F41E2F"/>
    <w:rsid w:val="00F41FAF"/>
    <w:rsid w:val="00F42693"/>
    <w:rsid w:val="00F42CA6"/>
    <w:rsid w:val="00F42CD3"/>
    <w:rsid w:val="00F4377D"/>
    <w:rsid w:val="00F437E4"/>
    <w:rsid w:val="00F43A4B"/>
    <w:rsid w:val="00F44599"/>
    <w:rsid w:val="00F44637"/>
    <w:rsid w:val="00F4478D"/>
    <w:rsid w:val="00F4484A"/>
    <w:rsid w:val="00F44D49"/>
    <w:rsid w:val="00F44D63"/>
    <w:rsid w:val="00F44DA0"/>
    <w:rsid w:val="00F44DBB"/>
    <w:rsid w:val="00F45156"/>
    <w:rsid w:val="00F452F2"/>
    <w:rsid w:val="00F45B07"/>
    <w:rsid w:val="00F45CCE"/>
    <w:rsid w:val="00F45D23"/>
    <w:rsid w:val="00F463C9"/>
    <w:rsid w:val="00F46467"/>
    <w:rsid w:val="00F4658E"/>
    <w:rsid w:val="00F466D6"/>
    <w:rsid w:val="00F468BF"/>
    <w:rsid w:val="00F468CF"/>
    <w:rsid w:val="00F46A2B"/>
    <w:rsid w:val="00F47151"/>
    <w:rsid w:val="00F47792"/>
    <w:rsid w:val="00F47AF5"/>
    <w:rsid w:val="00F47DD2"/>
    <w:rsid w:val="00F502AA"/>
    <w:rsid w:val="00F5036C"/>
    <w:rsid w:val="00F503E3"/>
    <w:rsid w:val="00F50597"/>
    <w:rsid w:val="00F5065D"/>
    <w:rsid w:val="00F507E1"/>
    <w:rsid w:val="00F50B15"/>
    <w:rsid w:val="00F50C8F"/>
    <w:rsid w:val="00F50DD0"/>
    <w:rsid w:val="00F50DF8"/>
    <w:rsid w:val="00F511AD"/>
    <w:rsid w:val="00F5193C"/>
    <w:rsid w:val="00F519D9"/>
    <w:rsid w:val="00F52098"/>
    <w:rsid w:val="00F521B3"/>
    <w:rsid w:val="00F521FA"/>
    <w:rsid w:val="00F52581"/>
    <w:rsid w:val="00F52609"/>
    <w:rsid w:val="00F52659"/>
    <w:rsid w:val="00F5265E"/>
    <w:rsid w:val="00F527EF"/>
    <w:rsid w:val="00F52A8F"/>
    <w:rsid w:val="00F52E03"/>
    <w:rsid w:val="00F52FAC"/>
    <w:rsid w:val="00F532D7"/>
    <w:rsid w:val="00F536F8"/>
    <w:rsid w:val="00F53838"/>
    <w:rsid w:val="00F5439A"/>
    <w:rsid w:val="00F54808"/>
    <w:rsid w:val="00F54846"/>
    <w:rsid w:val="00F549A4"/>
    <w:rsid w:val="00F54A06"/>
    <w:rsid w:val="00F5513E"/>
    <w:rsid w:val="00F55250"/>
    <w:rsid w:val="00F552D7"/>
    <w:rsid w:val="00F55303"/>
    <w:rsid w:val="00F554F5"/>
    <w:rsid w:val="00F556C9"/>
    <w:rsid w:val="00F55B4C"/>
    <w:rsid w:val="00F55B98"/>
    <w:rsid w:val="00F55E63"/>
    <w:rsid w:val="00F55F5C"/>
    <w:rsid w:val="00F560FE"/>
    <w:rsid w:val="00F56191"/>
    <w:rsid w:val="00F562F1"/>
    <w:rsid w:val="00F56385"/>
    <w:rsid w:val="00F56930"/>
    <w:rsid w:val="00F56D17"/>
    <w:rsid w:val="00F56F0C"/>
    <w:rsid w:val="00F57072"/>
    <w:rsid w:val="00F571CC"/>
    <w:rsid w:val="00F571DA"/>
    <w:rsid w:val="00F5726A"/>
    <w:rsid w:val="00F57683"/>
    <w:rsid w:val="00F57686"/>
    <w:rsid w:val="00F5777D"/>
    <w:rsid w:val="00F5780B"/>
    <w:rsid w:val="00F57A8A"/>
    <w:rsid w:val="00F57B7C"/>
    <w:rsid w:val="00F57C8C"/>
    <w:rsid w:val="00F603C5"/>
    <w:rsid w:val="00F60507"/>
    <w:rsid w:val="00F60906"/>
    <w:rsid w:val="00F60CE4"/>
    <w:rsid w:val="00F60E78"/>
    <w:rsid w:val="00F6100C"/>
    <w:rsid w:val="00F61830"/>
    <w:rsid w:val="00F61F94"/>
    <w:rsid w:val="00F6228B"/>
    <w:rsid w:val="00F62779"/>
    <w:rsid w:val="00F62B48"/>
    <w:rsid w:val="00F62D1F"/>
    <w:rsid w:val="00F630D9"/>
    <w:rsid w:val="00F63564"/>
    <w:rsid w:val="00F637F9"/>
    <w:rsid w:val="00F63835"/>
    <w:rsid w:val="00F63A8E"/>
    <w:rsid w:val="00F63BF5"/>
    <w:rsid w:val="00F63CD2"/>
    <w:rsid w:val="00F63F77"/>
    <w:rsid w:val="00F6402C"/>
    <w:rsid w:val="00F640DA"/>
    <w:rsid w:val="00F64307"/>
    <w:rsid w:val="00F644A5"/>
    <w:rsid w:val="00F64591"/>
    <w:rsid w:val="00F6485B"/>
    <w:rsid w:val="00F64F64"/>
    <w:rsid w:val="00F65657"/>
    <w:rsid w:val="00F65C43"/>
    <w:rsid w:val="00F65D78"/>
    <w:rsid w:val="00F65EEC"/>
    <w:rsid w:val="00F669A9"/>
    <w:rsid w:val="00F66E36"/>
    <w:rsid w:val="00F66EF2"/>
    <w:rsid w:val="00F66F36"/>
    <w:rsid w:val="00F66F7D"/>
    <w:rsid w:val="00F67055"/>
    <w:rsid w:val="00F67165"/>
    <w:rsid w:val="00F6731A"/>
    <w:rsid w:val="00F67763"/>
    <w:rsid w:val="00F677FB"/>
    <w:rsid w:val="00F678A1"/>
    <w:rsid w:val="00F67947"/>
    <w:rsid w:val="00F679CF"/>
    <w:rsid w:val="00F67B20"/>
    <w:rsid w:val="00F67C07"/>
    <w:rsid w:val="00F67CE6"/>
    <w:rsid w:val="00F67D4A"/>
    <w:rsid w:val="00F67DCD"/>
    <w:rsid w:val="00F67ED5"/>
    <w:rsid w:val="00F7017E"/>
    <w:rsid w:val="00F701CF"/>
    <w:rsid w:val="00F7061F"/>
    <w:rsid w:val="00F70664"/>
    <w:rsid w:val="00F70697"/>
    <w:rsid w:val="00F70D42"/>
    <w:rsid w:val="00F71439"/>
    <w:rsid w:val="00F7152D"/>
    <w:rsid w:val="00F71532"/>
    <w:rsid w:val="00F71856"/>
    <w:rsid w:val="00F725A6"/>
    <w:rsid w:val="00F725F7"/>
    <w:rsid w:val="00F727DA"/>
    <w:rsid w:val="00F72BA5"/>
    <w:rsid w:val="00F72D45"/>
    <w:rsid w:val="00F72D7C"/>
    <w:rsid w:val="00F73012"/>
    <w:rsid w:val="00F734D7"/>
    <w:rsid w:val="00F73D45"/>
    <w:rsid w:val="00F73E96"/>
    <w:rsid w:val="00F73F00"/>
    <w:rsid w:val="00F740B0"/>
    <w:rsid w:val="00F7417F"/>
    <w:rsid w:val="00F74557"/>
    <w:rsid w:val="00F745C2"/>
    <w:rsid w:val="00F745D5"/>
    <w:rsid w:val="00F74960"/>
    <w:rsid w:val="00F74DD0"/>
    <w:rsid w:val="00F74E1D"/>
    <w:rsid w:val="00F75192"/>
    <w:rsid w:val="00F75302"/>
    <w:rsid w:val="00F75E08"/>
    <w:rsid w:val="00F75FC6"/>
    <w:rsid w:val="00F76472"/>
    <w:rsid w:val="00F766D5"/>
    <w:rsid w:val="00F769D5"/>
    <w:rsid w:val="00F76D08"/>
    <w:rsid w:val="00F76FAB"/>
    <w:rsid w:val="00F7778D"/>
    <w:rsid w:val="00F777E2"/>
    <w:rsid w:val="00F77995"/>
    <w:rsid w:val="00F779B2"/>
    <w:rsid w:val="00F77D96"/>
    <w:rsid w:val="00F804AC"/>
    <w:rsid w:val="00F80541"/>
    <w:rsid w:val="00F80731"/>
    <w:rsid w:val="00F8075C"/>
    <w:rsid w:val="00F80BAE"/>
    <w:rsid w:val="00F80BFC"/>
    <w:rsid w:val="00F80D38"/>
    <w:rsid w:val="00F8129E"/>
    <w:rsid w:val="00F81409"/>
    <w:rsid w:val="00F81474"/>
    <w:rsid w:val="00F8155D"/>
    <w:rsid w:val="00F815E4"/>
    <w:rsid w:val="00F81761"/>
    <w:rsid w:val="00F81768"/>
    <w:rsid w:val="00F81A43"/>
    <w:rsid w:val="00F81AD9"/>
    <w:rsid w:val="00F81AFA"/>
    <w:rsid w:val="00F81D2B"/>
    <w:rsid w:val="00F81F3D"/>
    <w:rsid w:val="00F821BA"/>
    <w:rsid w:val="00F823A7"/>
    <w:rsid w:val="00F82562"/>
    <w:rsid w:val="00F8260D"/>
    <w:rsid w:val="00F826B6"/>
    <w:rsid w:val="00F8282A"/>
    <w:rsid w:val="00F829E5"/>
    <w:rsid w:val="00F831A7"/>
    <w:rsid w:val="00F836C8"/>
    <w:rsid w:val="00F83753"/>
    <w:rsid w:val="00F837B5"/>
    <w:rsid w:val="00F838F9"/>
    <w:rsid w:val="00F841E8"/>
    <w:rsid w:val="00F8458A"/>
    <w:rsid w:val="00F84CF6"/>
    <w:rsid w:val="00F84EC5"/>
    <w:rsid w:val="00F8550D"/>
    <w:rsid w:val="00F85B42"/>
    <w:rsid w:val="00F85D96"/>
    <w:rsid w:val="00F85F88"/>
    <w:rsid w:val="00F85F94"/>
    <w:rsid w:val="00F8613B"/>
    <w:rsid w:val="00F8619C"/>
    <w:rsid w:val="00F86416"/>
    <w:rsid w:val="00F8643C"/>
    <w:rsid w:val="00F8680B"/>
    <w:rsid w:val="00F86BDB"/>
    <w:rsid w:val="00F8752D"/>
    <w:rsid w:val="00F877EF"/>
    <w:rsid w:val="00F87946"/>
    <w:rsid w:val="00F87C5B"/>
    <w:rsid w:val="00F87EF9"/>
    <w:rsid w:val="00F90128"/>
    <w:rsid w:val="00F90206"/>
    <w:rsid w:val="00F90329"/>
    <w:rsid w:val="00F908E0"/>
    <w:rsid w:val="00F90BF1"/>
    <w:rsid w:val="00F90C3F"/>
    <w:rsid w:val="00F90C8D"/>
    <w:rsid w:val="00F90EB7"/>
    <w:rsid w:val="00F9101C"/>
    <w:rsid w:val="00F91168"/>
    <w:rsid w:val="00F913D2"/>
    <w:rsid w:val="00F91598"/>
    <w:rsid w:val="00F91677"/>
    <w:rsid w:val="00F91756"/>
    <w:rsid w:val="00F919A3"/>
    <w:rsid w:val="00F919A5"/>
    <w:rsid w:val="00F91C0A"/>
    <w:rsid w:val="00F91C23"/>
    <w:rsid w:val="00F91E6D"/>
    <w:rsid w:val="00F91F47"/>
    <w:rsid w:val="00F9219C"/>
    <w:rsid w:val="00F9236F"/>
    <w:rsid w:val="00F92448"/>
    <w:rsid w:val="00F92817"/>
    <w:rsid w:val="00F928A8"/>
    <w:rsid w:val="00F92B30"/>
    <w:rsid w:val="00F92FB5"/>
    <w:rsid w:val="00F93187"/>
    <w:rsid w:val="00F93974"/>
    <w:rsid w:val="00F93AA3"/>
    <w:rsid w:val="00F94591"/>
    <w:rsid w:val="00F946BA"/>
    <w:rsid w:val="00F94800"/>
    <w:rsid w:val="00F94D37"/>
    <w:rsid w:val="00F94F16"/>
    <w:rsid w:val="00F951D9"/>
    <w:rsid w:val="00F95246"/>
    <w:rsid w:val="00F9551C"/>
    <w:rsid w:val="00F95870"/>
    <w:rsid w:val="00F95894"/>
    <w:rsid w:val="00F95D05"/>
    <w:rsid w:val="00F95E67"/>
    <w:rsid w:val="00F95FF3"/>
    <w:rsid w:val="00F9630D"/>
    <w:rsid w:val="00F963FB"/>
    <w:rsid w:val="00F96B1A"/>
    <w:rsid w:val="00F96D71"/>
    <w:rsid w:val="00F96E72"/>
    <w:rsid w:val="00F972B4"/>
    <w:rsid w:val="00F97476"/>
    <w:rsid w:val="00F978AE"/>
    <w:rsid w:val="00F978F9"/>
    <w:rsid w:val="00F97996"/>
    <w:rsid w:val="00F9799A"/>
    <w:rsid w:val="00F97D18"/>
    <w:rsid w:val="00F97D83"/>
    <w:rsid w:val="00F97DE7"/>
    <w:rsid w:val="00F97E93"/>
    <w:rsid w:val="00FA0329"/>
    <w:rsid w:val="00FA06F8"/>
    <w:rsid w:val="00FA0845"/>
    <w:rsid w:val="00FA08C0"/>
    <w:rsid w:val="00FA0A7A"/>
    <w:rsid w:val="00FA0ACB"/>
    <w:rsid w:val="00FA0CDE"/>
    <w:rsid w:val="00FA10C5"/>
    <w:rsid w:val="00FA1503"/>
    <w:rsid w:val="00FA1A72"/>
    <w:rsid w:val="00FA1C59"/>
    <w:rsid w:val="00FA23EC"/>
    <w:rsid w:val="00FA25D6"/>
    <w:rsid w:val="00FA2774"/>
    <w:rsid w:val="00FA29B9"/>
    <w:rsid w:val="00FA2AD3"/>
    <w:rsid w:val="00FA2D0F"/>
    <w:rsid w:val="00FA2D72"/>
    <w:rsid w:val="00FA4042"/>
    <w:rsid w:val="00FA43B1"/>
    <w:rsid w:val="00FA4561"/>
    <w:rsid w:val="00FA46F9"/>
    <w:rsid w:val="00FA49A1"/>
    <w:rsid w:val="00FA4A2D"/>
    <w:rsid w:val="00FA4E2B"/>
    <w:rsid w:val="00FA52F9"/>
    <w:rsid w:val="00FA53ED"/>
    <w:rsid w:val="00FA57EC"/>
    <w:rsid w:val="00FA5801"/>
    <w:rsid w:val="00FA62AF"/>
    <w:rsid w:val="00FA62D4"/>
    <w:rsid w:val="00FA66FB"/>
    <w:rsid w:val="00FA6B0A"/>
    <w:rsid w:val="00FA6CD2"/>
    <w:rsid w:val="00FA706E"/>
    <w:rsid w:val="00FA7186"/>
    <w:rsid w:val="00FA73E4"/>
    <w:rsid w:val="00FA7502"/>
    <w:rsid w:val="00FA7507"/>
    <w:rsid w:val="00FA7514"/>
    <w:rsid w:val="00FA783A"/>
    <w:rsid w:val="00FA78B5"/>
    <w:rsid w:val="00FA79A8"/>
    <w:rsid w:val="00FA7A8F"/>
    <w:rsid w:val="00FA7D6F"/>
    <w:rsid w:val="00FB020B"/>
    <w:rsid w:val="00FB0A95"/>
    <w:rsid w:val="00FB0AA7"/>
    <w:rsid w:val="00FB0BE1"/>
    <w:rsid w:val="00FB0CC8"/>
    <w:rsid w:val="00FB0F46"/>
    <w:rsid w:val="00FB0F5B"/>
    <w:rsid w:val="00FB16DB"/>
    <w:rsid w:val="00FB1710"/>
    <w:rsid w:val="00FB1799"/>
    <w:rsid w:val="00FB17D9"/>
    <w:rsid w:val="00FB1A9B"/>
    <w:rsid w:val="00FB1C47"/>
    <w:rsid w:val="00FB21CA"/>
    <w:rsid w:val="00FB27B7"/>
    <w:rsid w:val="00FB2A8A"/>
    <w:rsid w:val="00FB2BE1"/>
    <w:rsid w:val="00FB2D52"/>
    <w:rsid w:val="00FB2EB6"/>
    <w:rsid w:val="00FB3001"/>
    <w:rsid w:val="00FB317D"/>
    <w:rsid w:val="00FB3206"/>
    <w:rsid w:val="00FB321A"/>
    <w:rsid w:val="00FB3266"/>
    <w:rsid w:val="00FB349E"/>
    <w:rsid w:val="00FB381D"/>
    <w:rsid w:val="00FB395D"/>
    <w:rsid w:val="00FB3972"/>
    <w:rsid w:val="00FB3C63"/>
    <w:rsid w:val="00FB3F2B"/>
    <w:rsid w:val="00FB40F8"/>
    <w:rsid w:val="00FB441E"/>
    <w:rsid w:val="00FB45EC"/>
    <w:rsid w:val="00FB48D7"/>
    <w:rsid w:val="00FB5100"/>
    <w:rsid w:val="00FB512E"/>
    <w:rsid w:val="00FB52A3"/>
    <w:rsid w:val="00FB538F"/>
    <w:rsid w:val="00FB56B7"/>
    <w:rsid w:val="00FB5A28"/>
    <w:rsid w:val="00FB5ABF"/>
    <w:rsid w:val="00FB5BC4"/>
    <w:rsid w:val="00FB605D"/>
    <w:rsid w:val="00FB63E1"/>
    <w:rsid w:val="00FB6735"/>
    <w:rsid w:val="00FB6958"/>
    <w:rsid w:val="00FB6CF9"/>
    <w:rsid w:val="00FB6DE8"/>
    <w:rsid w:val="00FB73B5"/>
    <w:rsid w:val="00FB7762"/>
    <w:rsid w:val="00FB7798"/>
    <w:rsid w:val="00FB7C59"/>
    <w:rsid w:val="00FC00E8"/>
    <w:rsid w:val="00FC010A"/>
    <w:rsid w:val="00FC04B0"/>
    <w:rsid w:val="00FC0570"/>
    <w:rsid w:val="00FC0B1C"/>
    <w:rsid w:val="00FC0BBF"/>
    <w:rsid w:val="00FC0CA2"/>
    <w:rsid w:val="00FC0CA5"/>
    <w:rsid w:val="00FC0CED"/>
    <w:rsid w:val="00FC0DA1"/>
    <w:rsid w:val="00FC107D"/>
    <w:rsid w:val="00FC1722"/>
    <w:rsid w:val="00FC1965"/>
    <w:rsid w:val="00FC1A36"/>
    <w:rsid w:val="00FC1C37"/>
    <w:rsid w:val="00FC1DCF"/>
    <w:rsid w:val="00FC1E7A"/>
    <w:rsid w:val="00FC23DC"/>
    <w:rsid w:val="00FC2590"/>
    <w:rsid w:val="00FC25F1"/>
    <w:rsid w:val="00FC25F3"/>
    <w:rsid w:val="00FC269D"/>
    <w:rsid w:val="00FC2CEF"/>
    <w:rsid w:val="00FC2DFC"/>
    <w:rsid w:val="00FC2FA4"/>
    <w:rsid w:val="00FC3086"/>
    <w:rsid w:val="00FC3287"/>
    <w:rsid w:val="00FC33E7"/>
    <w:rsid w:val="00FC341A"/>
    <w:rsid w:val="00FC351F"/>
    <w:rsid w:val="00FC37F1"/>
    <w:rsid w:val="00FC3B60"/>
    <w:rsid w:val="00FC3C56"/>
    <w:rsid w:val="00FC3E2D"/>
    <w:rsid w:val="00FC436F"/>
    <w:rsid w:val="00FC43FC"/>
    <w:rsid w:val="00FC45BA"/>
    <w:rsid w:val="00FC4A80"/>
    <w:rsid w:val="00FC4D99"/>
    <w:rsid w:val="00FC52F4"/>
    <w:rsid w:val="00FC53CF"/>
    <w:rsid w:val="00FC565F"/>
    <w:rsid w:val="00FC5CFF"/>
    <w:rsid w:val="00FC5D6A"/>
    <w:rsid w:val="00FC5DDA"/>
    <w:rsid w:val="00FC5F75"/>
    <w:rsid w:val="00FC5F8C"/>
    <w:rsid w:val="00FC62B2"/>
    <w:rsid w:val="00FC6695"/>
    <w:rsid w:val="00FC67CE"/>
    <w:rsid w:val="00FC6874"/>
    <w:rsid w:val="00FC69D9"/>
    <w:rsid w:val="00FC6A15"/>
    <w:rsid w:val="00FC6AAC"/>
    <w:rsid w:val="00FC6D9F"/>
    <w:rsid w:val="00FC6DCB"/>
    <w:rsid w:val="00FC70D4"/>
    <w:rsid w:val="00FC79B5"/>
    <w:rsid w:val="00FD0474"/>
    <w:rsid w:val="00FD0C5B"/>
    <w:rsid w:val="00FD0E02"/>
    <w:rsid w:val="00FD0E4D"/>
    <w:rsid w:val="00FD0F53"/>
    <w:rsid w:val="00FD1078"/>
    <w:rsid w:val="00FD112D"/>
    <w:rsid w:val="00FD1338"/>
    <w:rsid w:val="00FD1395"/>
    <w:rsid w:val="00FD17C5"/>
    <w:rsid w:val="00FD181F"/>
    <w:rsid w:val="00FD1929"/>
    <w:rsid w:val="00FD1A07"/>
    <w:rsid w:val="00FD1CF2"/>
    <w:rsid w:val="00FD1DE7"/>
    <w:rsid w:val="00FD1F1B"/>
    <w:rsid w:val="00FD1FDF"/>
    <w:rsid w:val="00FD2395"/>
    <w:rsid w:val="00FD23E2"/>
    <w:rsid w:val="00FD2D93"/>
    <w:rsid w:val="00FD2F94"/>
    <w:rsid w:val="00FD3031"/>
    <w:rsid w:val="00FD3339"/>
    <w:rsid w:val="00FD3A3A"/>
    <w:rsid w:val="00FD4194"/>
    <w:rsid w:val="00FD5279"/>
    <w:rsid w:val="00FD55A2"/>
    <w:rsid w:val="00FD55E8"/>
    <w:rsid w:val="00FD5869"/>
    <w:rsid w:val="00FD5997"/>
    <w:rsid w:val="00FD5AB7"/>
    <w:rsid w:val="00FD6083"/>
    <w:rsid w:val="00FD61D5"/>
    <w:rsid w:val="00FD634C"/>
    <w:rsid w:val="00FD64F9"/>
    <w:rsid w:val="00FD6977"/>
    <w:rsid w:val="00FD6C68"/>
    <w:rsid w:val="00FD6D3D"/>
    <w:rsid w:val="00FD6DAC"/>
    <w:rsid w:val="00FD6EAE"/>
    <w:rsid w:val="00FD7657"/>
    <w:rsid w:val="00FD7CC4"/>
    <w:rsid w:val="00FD7F41"/>
    <w:rsid w:val="00FD7F69"/>
    <w:rsid w:val="00FE00E0"/>
    <w:rsid w:val="00FE020F"/>
    <w:rsid w:val="00FE06AA"/>
    <w:rsid w:val="00FE0895"/>
    <w:rsid w:val="00FE0AAA"/>
    <w:rsid w:val="00FE0B8A"/>
    <w:rsid w:val="00FE0CE0"/>
    <w:rsid w:val="00FE0ED5"/>
    <w:rsid w:val="00FE1238"/>
    <w:rsid w:val="00FE143F"/>
    <w:rsid w:val="00FE167B"/>
    <w:rsid w:val="00FE193F"/>
    <w:rsid w:val="00FE1A78"/>
    <w:rsid w:val="00FE1B02"/>
    <w:rsid w:val="00FE1BEC"/>
    <w:rsid w:val="00FE1E1B"/>
    <w:rsid w:val="00FE223B"/>
    <w:rsid w:val="00FE2395"/>
    <w:rsid w:val="00FE25C1"/>
    <w:rsid w:val="00FE267A"/>
    <w:rsid w:val="00FE2837"/>
    <w:rsid w:val="00FE294A"/>
    <w:rsid w:val="00FE2F2C"/>
    <w:rsid w:val="00FE31A7"/>
    <w:rsid w:val="00FE331F"/>
    <w:rsid w:val="00FE347F"/>
    <w:rsid w:val="00FE3A3C"/>
    <w:rsid w:val="00FE3B78"/>
    <w:rsid w:val="00FE3D81"/>
    <w:rsid w:val="00FE3F04"/>
    <w:rsid w:val="00FE3FB9"/>
    <w:rsid w:val="00FE420B"/>
    <w:rsid w:val="00FE4224"/>
    <w:rsid w:val="00FE45D0"/>
    <w:rsid w:val="00FE4702"/>
    <w:rsid w:val="00FE47C9"/>
    <w:rsid w:val="00FE52D6"/>
    <w:rsid w:val="00FE5A61"/>
    <w:rsid w:val="00FE5A8A"/>
    <w:rsid w:val="00FE5B31"/>
    <w:rsid w:val="00FE5DEF"/>
    <w:rsid w:val="00FE631E"/>
    <w:rsid w:val="00FE64BC"/>
    <w:rsid w:val="00FE6607"/>
    <w:rsid w:val="00FE67C3"/>
    <w:rsid w:val="00FE6B2F"/>
    <w:rsid w:val="00FE6C19"/>
    <w:rsid w:val="00FE6C69"/>
    <w:rsid w:val="00FE6D5E"/>
    <w:rsid w:val="00FE6FFB"/>
    <w:rsid w:val="00FE7016"/>
    <w:rsid w:val="00FE7582"/>
    <w:rsid w:val="00FE775C"/>
    <w:rsid w:val="00FE7CDD"/>
    <w:rsid w:val="00FF0009"/>
    <w:rsid w:val="00FF0108"/>
    <w:rsid w:val="00FF016F"/>
    <w:rsid w:val="00FF05BE"/>
    <w:rsid w:val="00FF07C3"/>
    <w:rsid w:val="00FF0857"/>
    <w:rsid w:val="00FF08F4"/>
    <w:rsid w:val="00FF0C3E"/>
    <w:rsid w:val="00FF0F69"/>
    <w:rsid w:val="00FF0FA3"/>
    <w:rsid w:val="00FF138C"/>
    <w:rsid w:val="00FF1BB0"/>
    <w:rsid w:val="00FF1C53"/>
    <w:rsid w:val="00FF1CDA"/>
    <w:rsid w:val="00FF209D"/>
    <w:rsid w:val="00FF24DD"/>
    <w:rsid w:val="00FF26A9"/>
    <w:rsid w:val="00FF26F8"/>
    <w:rsid w:val="00FF281E"/>
    <w:rsid w:val="00FF285E"/>
    <w:rsid w:val="00FF2A85"/>
    <w:rsid w:val="00FF321F"/>
    <w:rsid w:val="00FF3381"/>
    <w:rsid w:val="00FF3CD8"/>
    <w:rsid w:val="00FF3D4E"/>
    <w:rsid w:val="00FF4177"/>
    <w:rsid w:val="00FF42C9"/>
    <w:rsid w:val="00FF4506"/>
    <w:rsid w:val="00FF4718"/>
    <w:rsid w:val="00FF4DD7"/>
    <w:rsid w:val="00FF4F0B"/>
    <w:rsid w:val="00FF4F92"/>
    <w:rsid w:val="00FF52F7"/>
    <w:rsid w:val="00FF5A79"/>
    <w:rsid w:val="00FF6004"/>
    <w:rsid w:val="00FF606D"/>
    <w:rsid w:val="00FF6179"/>
    <w:rsid w:val="00FF62ED"/>
    <w:rsid w:val="00FF67FF"/>
    <w:rsid w:val="00FF6B8E"/>
    <w:rsid w:val="00FF6CA2"/>
    <w:rsid w:val="00FF6E68"/>
    <w:rsid w:val="00FF718C"/>
    <w:rsid w:val="00FF7310"/>
    <w:rsid w:val="00FF75C1"/>
    <w:rsid w:val="00FF765E"/>
    <w:rsid w:val="00FF76A4"/>
    <w:rsid w:val="00FF7971"/>
    <w:rsid w:val="00FF7B2D"/>
    <w:rsid w:val="00FF7B82"/>
    <w:rsid w:val="00FF7B93"/>
    <w:rsid w:val="00FF7C3F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AA4A25"/>
  <w15:docId w15:val="{0D09B296-842A-48BF-A269-96DFCFD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uiPriority="0" w:qFormat="1"/>
    <w:lsdException w:name="heading 8" w:lock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4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0D6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0D6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5578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7D5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78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578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78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5788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578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578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5788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1D3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788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B90D6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90D60"/>
    <w:pPr>
      <w:tabs>
        <w:tab w:val="left" w:pos="1134"/>
        <w:tab w:val="num" w:pos="1209"/>
      </w:tabs>
      <w:ind w:left="1209" w:hanging="360"/>
    </w:pPr>
  </w:style>
  <w:style w:type="paragraph" w:styleId="ListNumber">
    <w:name w:val="List Number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90D60"/>
    <w:pPr>
      <w:ind w:left="284"/>
    </w:pPr>
  </w:style>
  <w:style w:type="paragraph" w:customStyle="1" w:styleId="AAFrameAddress">
    <w:name w:val="AA Frame Address"/>
    <w:basedOn w:val="Heading1"/>
    <w:uiPriority w:val="99"/>
    <w:rsid w:val="00B90D6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90D6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90D6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90D6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90D6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90D6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90D6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90D6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90D6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90D6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90D6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90D6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90D6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B90D6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90D6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90D6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90D6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90D6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90D6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90D60"/>
    <w:pPr>
      <w:ind w:left="567" w:hanging="567"/>
    </w:pPr>
  </w:style>
  <w:style w:type="paragraph" w:styleId="ListBullet5">
    <w:name w:val="List Bullet 5"/>
    <w:basedOn w:val="Normal"/>
    <w:uiPriority w:val="99"/>
    <w:rsid w:val="00B90D6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90D6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15EB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90D6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55788"/>
    <w:rPr>
      <w:rFonts w:ascii="Arial" w:hAnsi="Arial" w:cs="Times New Roman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90D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55788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90D6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55788"/>
    <w:rPr>
      <w:rFonts w:ascii="Arial" w:hAnsi="Arial"/>
      <w:sz w:val="18"/>
      <w:szCs w:val="22"/>
    </w:rPr>
  </w:style>
  <w:style w:type="character" w:styleId="Strong">
    <w:name w:val="Strong"/>
    <w:basedOn w:val="DefaultParagraphFont"/>
    <w:uiPriority w:val="99"/>
    <w:qFormat/>
    <w:rsid w:val="00B90D6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90D6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90D6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B90D6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90D6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90D6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90D6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90D6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90D6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90D6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90D6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90D6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90D6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rsid w:val="00A55788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15EB"/>
    <w:rPr>
      <w:rFonts w:cs="Eucros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55788"/>
    <w:rPr>
      <w:rFonts w:ascii="Arial" w:hAnsi="Arial"/>
      <w:sz w:val="18"/>
      <w:szCs w:val="22"/>
    </w:rPr>
  </w:style>
  <w:style w:type="character" w:styleId="PageNumber">
    <w:name w:val="page number"/>
    <w:basedOn w:val="DefaultParagraphFont"/>
    <w:uiPriority w:val="99"/>
    <w:rsid w:val="00B90D60"/>
    <w:rPr>
      <w:rFonts w:cs="Times New Roman"/>
    </w:rPr>
  </w:style>
  <w:style w:type="paragraph" w:customStyle="1" w:styleId="a2">
    <w:name w:val="Åº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55788"/>
    <w:rPr>
      <w:rFonts w:ascii="Arial" w:hAnsi="Arial"/>
      <w:sz w:val="16"/>
      <w:szCs w:val="20"/>
    </w:rPr>
  </w:style>
  <w:style w:type="paragraph" w:customStyle="1" w:styleId="10">
    <w:name w:val="10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B90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55788"/>
    <w:rPr>
      <w:rFonts w:ascii="Courier New" w:hAnsi="Courier New"/>
      <w:lang w:val="en-AU" w:eastAsia="en-US" w:bidi="th-TH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uiPriority w:val="99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88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5788"/>
    <w:rPr>
      <w:sz w:val="0"/>
      <w:szCs w:val="0"/>
    </w:rPr>
  </w:style>
  <w:style w:type="paragraph" w:customStyle="1" w:styleId="index">
    <w:name w:val="index"/>
    <w:aliases w:val="ix"/>
    <w:basedOn w:val="BodyText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170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64"/>
        <w:tab w:val="left" w:pos="540"/>
      </w:tabs>
      <w:spacing w:after="0" w:line="240" w:lineRule="auto"/>
      <w:ind w:left="567" w:right="11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6170FE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26D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4">
    <w:name w:val="???????"/>
    <w:basedOn w:val="Normal"/>
    <w:uiPriority w:val="99"/>
    <w:rsid w:val="00F07C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nomination2">
    <w:name w:val="Denomination2"/>
    <w:basedOn w:val="Normal"/>
    <w:uiPriority w:val="99"/>
    <w:rsid w:val="00315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B91F8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B91F8D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5788"/>
    <w:rPr>
      <w:rFonts w:ascii="Arial" w:hAnsi="Arial"/>
      <w:sz w:val="20"/>
      <w:szCs w:val="25"/>
    </w:rPr>
  </w:style>
  <w:style w:type="paragraph" w:customStyle="1" w:styleId="AppendixHeader">
    <w:name w:val="Appendix Header"/>
    <w:basedOn w:val="Normal"/>
    <w:uiPriority w:val="99"/>
    <w:rsid w:val="006977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297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55788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788"/>
    <w:rPr>
      <w:rFonts w:ascii="Arial" w:hAnsi="Arial"/>
      <w:b/>
      <w:bCs/>
      <w:sz w:val="20"/>
      <w:szCs w:val="25"/>
    </w:rPr>
  </w:style>
  <w:style w:type="character" w:customStyle="1" w:styleId="viewnewsarticle1">
    <w:name w:val="viewnewsarticle1"/>
    <w:basedOn w:val="DefaultParagraphFont"/>
    <w:uiPriority w:val="99"/>
    <w:rsid w:val="008A1FF6"/>
    <w:rPr>
      <w:rFonts w:ascii="Tahoma" w:hAnsi="Tahoma" w:cs="Tahoma"/>
      <w:color w:val="000000"/>
    </w:rPr>
  </w:style>
  <w:style w:type="paragraph" w:styleId="NormalWeb">
    <w:name w:val="Normal (Web)"/>
    <w:basedOn w:val="Normal"/>
    <w:uiPriority w:val="99"/>
    <w:rsid w:val="003B64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116FBD"/>
    <w:pPr>
      <w:ind w:left="720"/>
    </w:pPr>
    <w:rPr>
      <w:szCs w:val="22"/>
    </w:rPr>
  </w:style>
  <w:style w:type="paragraph" w:styleId="Signature">
    <w:name w:val="Signature"/>
    <w:basedOn w:val="Normal"/>
    <w:link w:val="SignatureChar1"/>
    <w:uiPriority w:val="99"/>
    <w:rsid w:val="00D7271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locked/>
    <w:rsid w:val="00D72718"/>
    <w:rPr>
      <w:rFonts w:ascii="Arial" w:hAnsi="Arial" w:cs="Times New Roman"/>
      <w:sz w:val="22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locked/>
    <w:rsid w:val="00D72718"/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67C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locked/>
    <w:rsid w:val="00D67CF5"/>
    <w:rPr>
      <w:rFonts w:ascii="Angsana New" w:hAnsi="Angsana New"/>
      <w:sz w:val="22"/>
      <w:szCs w:val="22"/>
    </w:rPr>
  </w:style>
  <w:style w:type="paragraph" w:customStyle="1" w:styleId="Default">
    <w:name w:val="Default"/>
    <w:rsid w:val="00C500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7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E74B5"/>
    <w:rPr>
      <w:rFonts w:ascii="Angsana New" w:eastAsia="Times New Roman" w:hAnsi="Angsana New" w:cs="Times New Roman"/>
      <w:sz w:val="30"/>
      <w:szCs w:val="30"/>
    </w:rPr>
  </w:style>
  <w:style w:type="character" w:customStyle="1" w:styleId="BodyText2Char1">
    <w:name w:val="Body Text 2 Char1"/>
    <w:basedOn w:val="DefaultParagraphFont"/>
    <w:link w:val="BodyText2"/>
    <w:locked/>
    <w:rsid w:val="0072570F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DE31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DE315B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E34910"/>
  </w:style>
  <w:style w:type="paragraph" w:styleId="PlainText">
    <w:name w:val="Plain Text"/>
    <w:basedOn w:val="Normal"/>
    <w:link w:val="PlainTextChar"/>
    <w:uiPriority w:val="99"/>
    <w:rsid w:val="00E349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34910"/>
    <w:rPr>
      <w:rFonts w:ascii="Consolas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340698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233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6E5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ccountingPolicy">
    <w:name w:val="Accounting Policy"/>
    <w:basedOn w:val="Normal"/>
    <w:link w:val="AccountingPolicyChar1"/>
    <w:rsid w:val="00C81C5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81C5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22D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E6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E6D39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E6D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75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52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74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71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1058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99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453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08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85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72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87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1571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960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74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16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7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05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57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189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9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80612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700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16E5-4657-42D0-9AC6-41B0D5382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108</Pages>
  <Words>20825</Words>
  <Characters>118709</Characters>
  <Application>Microsoft Office Word</Application>
  <DocSecurity>0</DocSecurity>
  <Lines>989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139256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dc:description/>
  <cp:lastModifiedBy>TOP ACFC-Phanthip W.</cp:lastModifiedBy>
  <cp:revision>12</cp:revision>
  <cp:lastPrinted>2018-02-13T07:30:00Z</cp:lastPrinted>
  <dcterms:created xsi:type="dcterms:W3CDTF">2018-02-14T06:23:00Z</dcterms:created>
  <dcterms:modified xsi:type="dcterms:W3CDTF">2018-02-15T08:16:00Z</dcterms:modified>
</cp:coreProperties>
</file>