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0"/>
        <w:gridCol w:w="272"/>
        <w:gridCol w:w="8000"/>
      </w:tblGrid>
      <w:tr w:rsidR="0080417F" w:rsidRPr="00F94A31" w:rsidTr="00A93B69">
        <w:trPr>
          <w:trHeight w:hRule="exact" w:val="353"/>
          <w:tblHeader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15684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2"/>
        </w:trPr>
        <w:tc>
          <w:tcPr>
            <w:tcW w:w="1290" w:type="dxa"/>
          </w:tcPr>
          <w:p w:rsidR="00615684" w:rsidRPr="00F94A31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615684" w:rsidRPr="00F94A31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15684" w:rsidRPr="00F94A31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0417F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80417F" w:rsidRPr="00F94A31" w:rsidRDefault="00371806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F94A31" w:rsidRDefault="009811E1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6A5146"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0417F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80417F" w:rsidRPr="00F94A31" w:rsidRDefault="00371806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F94A31" w:rsidRDefault="006A5146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A93B69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A93B69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A93B69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A93B69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A93B69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A93B69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A679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A93B69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สินค้าคงเหลือ 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371806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371806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Default="00A93B69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2" w:type="dxa"/>
          </w:tcPr>
          <w:p w:rsidR="00332AF9" w:rsidRPr="00F94A31" w:rsidRDefault="00332AF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  <w:p w:rsidR="00332AF9" w:rsidRPr="00F94A31" w:rsidRDefault="00332AF9" w:rsidP="00332AF9">
            <w:pPr>
              <w:pStyle w:val="TOC2"/>
              <w:spacing w:before="0" w:after="0" w:line="240" w:lineRule="auto"/>
              <w:ind w:right="-25" w:firstLine="720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  <w:cs/>
              </w:rPr>
            </w:pP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สิทธิการเช่า 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A93B6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A679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index"/>
              <w:tabs>
                <w:tab w:val="clear" w:pos="1134"/>
              </w:tabs>
              <w:spacing w:after="0" w:line="240" w:lineRule="auto"/>
              <w:ind w:left="0" w:right="-2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index"/>
              <w:tabs>
                <w:tab w:val="clear" w:pos="1134"/>
              </w:tabs>
              <w:spacing w:after="0" w:line="240" w:lineRule="auto"/>
              <w:ind w:left="0" w:right="-25" w:firstLine="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</w:t>
            </w:r>
          </w:p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A93B6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รายได้จากการลงทุน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2</w:t>
            </w:r>
            <w:r w:rsidR="00A93B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</w:t>
            </w:r>
          </w:p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ค่าใช้จ่ายในการขาย</w:t>
            </w: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D567E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ค่าใช้จ่ายผลประโยชน์พนักงาน</w:t>
            </w:r>
          </w:p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017C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017C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017C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017C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017C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017C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ภาระผูกพันที่มีกับกิจการที่ไม่เกี่ยวข้องกัน</w:t>
            </w: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017C2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D567E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ตุการณ์ภายหลังรอบระยะเวลารายงาน</w:t>
            </w:r>
          </w:p>
        </w:tc>
      </w:tr>
      <w:tr w:rsidR="00190449" w:rsidRPr="00F94A31" w:rsidTr="005B6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4"/>
        </w:trPr>
        <w:tc>
          <w:tcPr>
            <w:tcW w:w="1290" w:type="dxa"/>
          </w:tcPr>
          <w:p w:rsidR="00190449" w:rsidRDefault="001A679F" w:rsidP="00C252AA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272" w:type="dxa"/>
          </w:tcPr>
          <w:p w:rsidR="00190449" w:rsidRPr="00F94A31" w:rsidRDefault="00190449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190449" w:rsidRPr="00F94A31" w:rsidRDefault="00190449" w:rsidP="00D567E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:rsidR="00615684" w:rsidRPr="00D55D3F" w:rsidRDefault="00615684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38625C" w:rsidRPr="00D55D3F" w:rsidRDefault="00615684" w:rsidP="00697021">
      <w:pPr>
        <w:tabs>
          <w:tab w:val="left" w:pos="63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A93B69">
        <w:rPr>
          <w:rFonts w:ascii="Angsana New" w:hAnsi="Angsana New" w:cs="Angsana New"/>
          <w:sz w:val="30"/>
          <w:szCs w:val="30"/>
          <w:cs/>
        </w:rPr>
        <w:br w:type="page"/>
      </w:r>
      <w:r w:rsidR="0038625C" w:rsidRPr="00D55D3F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38625C" w:rsidRPr="00507E34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38625C" w:rsidRPr="00D55D3F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E96019" w:rsidRPr="00D55D3F">
        <w:rPr>
          <w:rFonts w:ascii="Angsana New" w:hAnsi="Angsana New" w:cs="Angsana New"/>
          <w:sz w:val="30"/>
          <w:szCs w:val="30"/>
          <w:cs/>
        </w:rPr>
        <w:t>นี้</w:t>
      </w:r>
      <w:r w:rsidRPr="00D55D3F">
        <w:rPr>
          <w:rFonts w:ascii="Angsana New" w:hAnsi="Angsana New" w:cs="Angsana New"/>
          <w:sz w:val="30"/>
          <w:szCs w:val="30"/>
          <w:cs/>
        </w:rPr>
        <w:t>ได้รับอนุมั</w:t>
      </w:r>
      <w:r w:rsidR="008856B9" w:rsidRPr="00D55D3F">
        <w:rPr>
          <w:rFonts w:ascii="Angsana New" w:hAnsi="Angsana New" w:cs="Angsana New"/>
          <w:sz w:val="30"/>
          <w:szCs w:val="30"/>
          <w:cs/>
        </w:rPr>
        <w:t>ติ</w:t>
      </w:r>
      <w:r w:rsidR="0010331E" w:rsidRPr="00D55D3F">
        <w:rPr>
          <w:rFonts w:ascii="Angsana New" w:hAnsi="Angsana New" w:cs="Angsana New"/>
          <w:sz w:val="30"/>
          <w:szCs w:val="30"/>
          <w:cs/>
        </w:rPr>
        <w:t>ให้ออกงบการเงิน</w:t>
      </w:r>
      <w:r w:rsidR="00DF06E8" w:rsidRPr="00D55D3F">
        <w:rPr>
          <w:rFonts w:ascii="Angsana New" w:hAnsi="Angsana New" w:cs="Angsana New"/>
          <w:sz w:val="30"/>
          <w:szCs w:val="30"/>
          <w:cs/>
        </w:rPr>
        <w:t>จาก</w:t>
      </w:r>
      <w:r w:rsidR="00F754F0" w:rsidRPr="00D55D3F">
        <w:rPr>
          <w:rFonts w:ascii="Angsana New" w:hAnsi="Angsana New" w:cs="Angsana New"/>
          <w:sz w:val="30"/>
          <w:szCs w:val="30"/>
          <w:cs/>
        </w:rPr>
        <w:t>คณะ</w:t>
      </w:r>
      <w:r w:rsidR="00DF06E8" w:rsidRPr="00D55D3F">
        <w:rPr>
          <w:rFonts w:ascii="Angsana New" w:hAnsi="Angsana New" w:cs="Angsana New"/>
          <w:sz w:val="30"/>
          <w:szCs w:val="30"/>
          <w:cs/>
        </w:rPr>
        <w:t>กรรมการ</w:t>
      </w:r>
      <w:r w:rsidR="008856B9" w:rsidRPr="00D55D3F">
        <w:rPr>
          <w:rFonts w:ascii="Angsana New" w:hAnsi="Angsana New" w:cs="Angsana New"/>
          <w:sz w:val="30"/>
          <w:szCs w:val="30"/>
          <w:cs/>
        </w:rPr>
        <w:t>เมื่อ</w:t>
      </w:r>
      <w:r w:rsidR="009811E1" w:rsidRPr="00D55D3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46817">
        <w:rPr>
          <w:rFonts w:ascii="Angsana New" w:hAnsi="Angsana New" w:cs="Angsana New"/>
          <w:sz w:val="30"/>
          <w:szCs w:val="30"/>
        </w:rPr>
        <w:t xml:space="preserve">15 </w:t>
      </w:r>
      <w:r w:rsidR="00D4681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215D6B">
        <w:rPr>
          <w:rFonts w:ascii="Angsana New" w:hAnsi="Angsana New" w:cs="Angsana New"/>
          <w:sz w:val="30"/>
          <w:szCs w:val="30"/>
        </w:rPr>
        <w:t>2561</w:t>
      </w:r>
    </w:p>
    <w:p w:rsidR="0029791F" w:rsidRDefault="0029791F" w:rsidP="00D55D3F">
      <w:pPr>
        <w:tabs>
          <w:tab w:val="left" w:pos="54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</w:rPr>
      </w:pPr>
    </w:p>
    <w:p w:rsidR="0038625C" w:rsidRPr="00D55D3F" w:rsidRDefault="0038625C" w:rsidP="00D55D3F">
      <w:pPr>
        <w:tabs>
          <w:tab w:val="left" w:pos="54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1</w:t>
      </w:r>
      <w:r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9811E1" w:rsidRPr="00D55D3F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38625C" w:rsidRPr="00507E34" w:rsidRDefault="0038625C" w:rsidP="00D55D3F">
      <w:pPr>
        <w:spacing w:after="0" w:line="240" w:lineRule="auto"/>
        <w:ind w:right="-29"/>
        <w:jc w:val="thaiDistribute"/>
        <w:rPr>
          <w:rFonts w:ascii="Angsana New" w:hAnsi="Angsana New" w:cs="Angsana New"/>
          <w:cs/>
        </w:rPr>
      </w:pPr>
    </w:p>
    <w:p w:rsidR="0038625C" w:rsidRPr="00D55D3F" w:rsidRDefault="00272E8E" w:rsidP="00D55D3F">
      <w:pPr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38625C" w:rsidRPr="00D55D3F">
        <w:rPr>
          <w:rFonts w:ascii="Angsana New" w:hAnsi="Angsana New" w:cs="Angsana New"/>
          <w:sz w:val="30"/>
          <w:szCs w:val="30"/>
          <w:cs/>
        </w:rPr>
        <w:t>โรบินสัน</w:t>
      </w:r>
      <w:r w:rsidR="00627A74" w:rsidRPr="00D55D3F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38625C" w:rsidRPr="00D55D3F">
        <w:rPr>
          <w:rFonts w:ascii="Angsana New" w:hAnsi="Angsana New" w:cs="Angsana New"/>
          <w:sz w:val="30"/>
          <w:szCs w:val="30"/>
          <w:cs/>
        </w:rPr>
        <w:t xml:space="preserve">  </w:t>
      </w:r>
      <w:r w:rsidR="0038625C" w:rsidRPr="00D55D3F">
        <w:rPr>
          <w:rFonts w:ascii="Angsana New" w:hAnsi="Angsana New" w:cs="Angsana New"/>
          <w:sz w:val="30"/>
          <w:szCs w:val="30"/>
        </w:rPr>
        <w:t>“</w:t>
      </w:r>
      <w:r w:rsidR="0038625C" w:rsidRPr="00D55D3F">
        <w:rPr>
          <w:rFonts w:ascii="Angsana New" w:hAnsi="Angsana New" w:cs="Angsana New"/>
          <w:sz w:val="30"/>
          <w:szCs w:val="30"/>
          <w:cs/>
        </w:rPr>
        <w:t>บริษัท</w:t>
      </w:r>
      <w:r w:rsidR="0038625C" w:rsidRPr="00D55D3F">
        <w:rPr>
          <w:rFonts w:ascii="Angsana New" w:hAnsi="Angsana New" w:cs="Angsana New"/>
          <w:sz w:val="30"/>
          <w:szCs w:val="30"/>
        </w:rPr>
        <w:t>”</w:t>
      </w:r>
      <w:r w:rsidR="0038625C" w:rsidRPr="00D55D3F">
        <w:rPr>
          <w:rFonts w:ascii="Angsana New" w:hAnsi="Angsana New" w:cs="Angsana New"/>
          <w:sz w:val="30"/>
          <w:szCs w:val="30"/>
          <w:cs/>
        </w:rPr>
        <w:t xml:space="preserve"> เป็นนิต</w:t>
      </w:r>
      <w:r w:rsidR="00D166A5" w:rsidRPr="00D55D3F">
        <w:rPr>
          <w:rFonts w:ascii="Angsana New" w:hAnsi="Angsana New" w:cs="Angsana New"/>
          <w:sz w:val="30"/>
          <w:szCs w:val="30"/>
          <w:cs/>
        </w:rPr>
        <w:t>ิบุคคลที่จัดตั้งขึ้นในประเทศไทย</w:t>
      </w:r>
      <w:r w:rsidR="0038625C" w:rsidRPr="00D55D3F">
        <w:rPr>
          <w:rFonts w:ascii="Angsana New" w:hAnsi="Angsana New" w:cs="Angsana New"/>
          <w:sz w:val="30"/>
          <w:szCs w:val="30"/>
          <w:cs/>
        </w:rPr>
        <w:t xml:space="preserve"> และที่อยู่</w:t>
      </w:r>
      <w:r w:rsidR="000A5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625C" w:rsidRPr="00D55D3F">
        <w:rPr>
          <w:rFonts w:ascii="Angsana New" w:hAnsi="Angsana New" w:cs="Angsana New"/>
          <w:sz w:val="30"/>
          <w:szCs w:val="30"/>
          <w:cs/>
        </w:rPr>
        <w:t>จดทะเบียนตั้งอยู่</w:t>
      </w:r>
      <w:r w:rsidR="0056082B" w:rsidRPr="00D55D3F">
        <w:rPr>
          <w:rFonts w:ascii="Angsana New" w:hAnsi="Angsana New" w:cs="Angsana New"/>
          <w:sz w:val="30"/>
          <w:szCs w:val="30"/>
          <w:cs/>
        </w:rPr>
        <w:t>เลขที่</w:t>
      </w:r>
      <w:r w:rsidR="0056082B" w:rsidRPr="00D55D3F">
        <w:rPr>
          <w:rFonts w:ascii="Angsana New" w:hAnsi="Angsana New" w:cs="Angsana New"/>
          <w:sz w:val="30"/>
          <w:szCs w:val="30"/>
        </w:rPr>
        <w:t xml:space="preserve"> </w:t>
      </w:r>
      <w:r w:rsidR="00380344" w:rsidRPr="00D55D3F">
        <w:rPr>
          <w:rFonts w:ascii="Angsana New" w:hAnsi="Angsana New" w:cs="Angsana New"/>
          <w:sz w:val="30"/>
          <w:szCs w:val="30"/>
        </w:rPr>
        <w:t xml:space="preserve">9/9 </w:t>
      </w:r>
      <w:r w:rsidR="00380344" w:rsidRPr="00D55D3F">
        <w:rPr>
          <w:rFonts w:ascii="Angsana New" w:hAnsi="Angsana New" w:cs="Angsana New"/>
          <w:sz w:val="30"/>
          <w:szCs w:val="30"/>
          <w:cs/>
        </w:rPr>
        <w:t xml:space="preserve">ชั้น </w:t>
      </w:r>
      <w:r w:rsidR="00380344" w:rsidRPr="00D55D3F">
        <w:rPr>
          <w:rFonts w:ascii="Angsana New" w:hAnsi="Angsana New" w:cs="Angsana New"/>
          <w:sz w:val="30"/>
          <w:szCs w:val="30"/>
        </w:rPr>
        <w:t xml:space="preserve">14-17 </w:t>
      </w:r>
      <w:r w:rsidR="00380344" w:rsidRPr="00D55D3F">
        <w:rPr>
          <w:rFonts w:ascii="Angsana New" w:hAnsi="Angsana New" w:cs="Angsana New"/>
          <w:sz w:val="30"/>
          <w:szCs w:val="30"/>
          <w:cs/>
        </w:rPr>
        <w:t xml:space="preserve">ถนนพระราม </w:t>
      </w:r>
      <w:r w:rsidR="00380344" w:rsidRPr="00D55D3F">
        <w:rPr>
          <w:rFonts w:ascii="Angsana New" w:hAnsi="Angsana New" w:cs="Angsana New"/>
          <w:sz w:val="30"/>
          <w:szCs w:val="30"/>
        </w:rPr>
        <w:t xml:space="preserve">9 </w:t>
      </w:r>
      <w:r w:rsidR="00380344" w:rsidRPr="00D55D3F">
        <w:rPr>
          <w:rFonts w:ascii="Angsana New" w:hAnsi="Angsana New" w:cs="Angsana New"/>
          <w:sz w:val="30"/>
          <w:szCs w:val="30"/>
          <w:cs/>
        </w:rPr>
        <w:t>แขวงห้วยขวาง เขตห้วยขวาง กรุงเทพมหานคร ประเทศไทย</w:t>
      </w:r>
    </w:p>
    <w:p w:rsidR="0038625C" w:rsidRPr="00507E34" w:rsidRDefault="0038625C" w:rsidP="00D55D3F">
      <w:pPr>
        <w:spacing w:after="0" w:line="240" w:lineRule="auto"/>
        <w:ind w:right="-29"/>
        <w:jc w:val="thaiDistribute"/>
        <w:rPr>
          <w:rFonts w:ascii="Angsana New" w:hAnsi="Angsana New" w:cs="Angsana New"/>
        </w:rPr>
      </w:pPr>
    </w:p>
    <w:p w:rsidR="0038625C" w:rsidRPr="00D55D3F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บริษัทจดทะเบียนกับตล</w:t>
      </w:r>
      <w:r w:rsidR="002E2254" w:rsidRPr="00D55D3F">
        <w:rPr>
          <w:rFonts w:ascii="Angsana New" w:hAnsi="Angsana New" w:cs="Angsana New"/>
          <w:sz w:val="30"/>
          <w:szCs w:val="30"/>
          <w:cs/>
        </w:rPr>
        <w:t>าดหลักทรัพย์แห่งประเทศไทย เมื่อ</w:t>
      </w:r>
      <w:r w:rsidR="00EA6CBF" w:rsidRPr="00D55D3F">
        <w:rPr>
          <w:rFonts w:ascii="Angsana New" w:hAnsi="Angsana New" w:cs="Angsana New"/>
          <w:sz w:val="30"/>
          <w:szCs w:val="30"/>
          <w:cs/>
        </w:rPr>
        <w:t>เดือนมกราคม</w:t>
      </w:r>
      <w:r w:rsidR="002E2254"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="002E2254" w:rsidRPr="00D55D3F">
        <w:rPr>
          <w:rFonts w:ascii="Angsana New" w:hAnsi="Angsana New" w:cs="Angsana New"/>
          <w:sz w:val="30"/>
          <w:szCs w:val="30"/>
        </w:rPr>
        <w:t>253</w:t>
      </w:r>
      <w:r w:rsidR="00B30999" w:rsidRPr="00D55D3F">
        <w:rPr>
          <w:rFonts w:ascii="Angsana New" w:hAnsi="Angsana New" w:cs="Angsana New"/>
          <w:sz w:val="30"/>
          <w:szCs w:val="30"/>
        </w:rPr>
        <w:t>5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</w:p>
    <w:p w:rsidR="00371B9F" w:rsidRPr="00507E34" w:rsidRDefault="00371B9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371B9F" w:rsidRPr="00D55D3F" w:rsidRDefault="007C74AB" w:rsidP="004423D4">
      <w:pPr>
        <w:pStyle w:val="block"/>
        <w:spacing w:after="0" w:line="240" w:lineRule="auto"/>
        <w:ind w:left="540" w:right="-29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D55D3F">
        <w:rPr>
          <w:rFonts w:ascii="Angsana New" w:hAnsi="Angsana New" w:cs="Angsana New"/>
          <w:spacing w:val="-8"/>
          <w:sz w:val="30"/>
          <w:szCs w:val="30"/>
          <w:cs/>
          <w:lang w:val="en-US" w:bidi="th-TH"/>
        </w:rPr>
        <w:t>ผู้</w:t>
      </w:r>
      <w:r w:rsidR="007560D8" w:rsidRPr="00D55D3F">
        <w:rPr>
          <w:rFonts w:ascii="Angsana New" w:hAnsi="Angsana New" w:cs="Angsana New"/>
          <w:sz w:val="30"/>
          <w:szCs w:val="30"/>
          <w:cs/>
          <w:lang w:val="en-US" w:bidi="th-TH"/>
        </w:rPr>
        <w:t>ถือหุ้นรายใหญ่ในระหว่างปี</w:t>
      </w:r>
      <w:r w:rsidRPr="00D55D3F">
        <w:rPr>
          <w:rFonts w:ascii="Angsana New" w:hAnsi="Angsana New" w:cs="Angsana New"/>
          <w:sz w:val="30"/>
          <w:szCs w:val="30"/>
          <w:cs/>
          <w:lang w:val="en-US" w:bidi="th-TH"/>
        </w:rPr>
        <w:t>ได้แก่ บริษัท เ</w:t>
      </w:r>
      <w:r w:rsidR="006B6749" w:rsidRPr="00D55D3F">
        <w:rPr>
          <w:rFonts w:ascii="Angsana New" w:hAnsi="Angsana New" w:cs="Angsana New"/>
          <w:sz w:val="30"/>
          <w:szCs w:val="30"/>
          <w:cs/>
          <w:lang w:val="en-US" w:bidi="th-TH"/>
        </w:rPr>
        <w:t>ซ็นทรัล รีเทล คอร์ปอเรชั่น จำกัด</w:t>
      </w:r>
      <w:r w:rsidR="006B6749" w:rsidRPr="00D55D3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D55D3F">
        <w:rPr>
          <w:rFonts w:ascii="Angsana New" w:hAnsi="Angsana New" w:cs="Angsana New"/>
          <w:sz w:val="30"/>
          <w:szCs w:val="30"/>
          <w:cs/>
          <w:lang w:val="en-US" w:bidi="th-TH"/>
        </w:rPr>
        <w:t>ถือหุ้นร้อยละ</w:t>
      </w:r>
      <w:r w:rsidRPr="00D55D3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D55D3F">
        <w:rPr>
          <w:rFonts w:ascii="Angsana New" w:hAnsi="Angsana New" w:cs="Angsana New"/>
          <w:sz w:val="30"/>
          <w:szCs w:val="30"/>
        </w:rPr>
        <w:t>27.74</w:t>
      </w:r>
      <w:r w:rsidRPr="00D55D3F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D55D3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4423D4">
        <w:rPr>
          <w:rFonts w:ascii="Angsana New" w:hAnsi="Angsana New" w:cs="Angsana New"/>
          <w:sz w:val="30"/>
          <w:szCs w:val="30"/>
          <w:lang w:val="en-US" w:bidi="th-TH"/>
        </w:rPr>
        <w:t xml:space="preserve">              </w:t>
      </w:r>
      <w:r w:rsidRPr="00D55D3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423D4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บริษัท</w:t>
      </w:r>
      <w:r w:rsidR="004423D4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D55D3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ซี อาร์ จี บริการ จำกัด</w:t>
      </w:r>
      <w:r w:rsidR="006B6749" w:rsidRPr="00D55D3F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(</w:t>
      </w:r>
      <w:r w:rsidRPr="00D55D3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ถือหุ้นร้อยละ </w:t>
      </w:r>
      <w:r w:rsidRPr="00D55D3F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="003227C5">
        <w:rPr>
          <w:rFonts w:ascii="Angsana New" w:hAnsi="Angsana New" w:cs="Angsana New"/>
          <w:spacing w:val="-2"/>
          <w:sz w:val="30"/>
          <w:szCs w:val="30"/>
          <w:lang w:val="en-US" w:bidi="th-TH"/>
        </w:rPr>
        <w:t>6</w:t>
      </w:r>
      <w:r w:rsidR="00C17FA4" w:rsidRPr="00D55D3F">
        <w:rPr>
          <w:rFonts w:ascii="Angsana New" w:hAnsi="Angsana New" w:cs="Angsana New"/>
          <w:spacing w:val="-2"/>
          <w:sz w:val="30"/>
          <w:szCs w:val="30"/>
          <w:lang w:val="en-US"/>
        </w:rPr>
        <w:t>.07</w:t>
      </w:r>
      <w:r w:rsidRPr="00D55D3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) ซึ่งบริษัททั้งสองแห่งเป็นนิติบุคคลที่จัดตั้งขึ้นในประเทศไทย</w:t>
      </w:r>
    </w:p>
    <w:p w:rsidR="0038625C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pacing w:val="-2"/>
        </w:rPr>
      </w:pPr>
    </w:p>
    <w:p w:rsidR="00C52E1B" w:rsidRDefault="00C52E1B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28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เมษายน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ผู้ถือหุ้นมีมติอนุมัติเปลี่ยนชื่อจาก “บริษัท ห้างสรรพสินค้าโรบินสัน จำกัด (มหาชน)” เป็น “บริษัท โรบินสัน จำกัด (มหาชน)” โดยบริษัทได้ดำเนินการจดทะเบียนเปลียนชื่อกับกระทรวงพาณิชย์เมื่อวันที่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2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pacing w:val="-2"/>
          <w:sz w:val="30"/>
          <w:szCs w:val="30"/>
        </w:rPr>
        <w:t xml:space="preserve"> 2560</w:t>
      </w:r>
    </w:p>
    <w:p w:rsidR="00C52E1B" w:rsidRPr="00C52E1B" w:rsidRDefault="00C52E1B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75247F" w:rsidRPr="00D55D3F" w:rsidRDefault="00D166A5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pacing w:val="4"/>
          <w:sz w:val="30"/>
          <w:szCs w:val="30"/>
          <w:cs/>
        </w:rPr>
        <w:t>บริษัท</w:t>
      </w:r>
      <w:r w:rsidR="00CA7D35" w:rsidRPr="00D55D3F">
        <w:rPr>
          <w:rFonts w:ascii="Angsana New" w:hAnsi="Angsana New" w:cs="Angsana New"/>
          <w:spacing w:val="4"/>
          <w:sz w:val="30"/>
          <w:szCs w:val="30"/>
          <w:cs/>
        </w:rPr>
        <w:t>และ</w:t>
      </w:r>
      <w:r w:rsidR="00D141A9" w:rsidRPr="00D55D3F">
        <w:rPr>
          <w:rFonts w:ascii="Angsana New" w:hAnsi="Angsana New" w:cs="Angsana New"/>
          <w:spacing w:val="4"/>
          <w:sz w:val="30"/>
          <w:szCs w:val="30"/>
          <w:cs/>
        </w:rPr>
        <w:t>บริษัทย่อย</w:t>
      </w:r>
      <w:r w:rsidR="00CA7D35" w:rsidRPr="00D55D3F">
        <w:rPr>
          <w:rFonts w:ascii="Angsana New" w:hAnsi="Angsana New" w:cs="Angsana New"/>
          <w:spacing w:val="4"/>
          <w:sz w:val="30"/>
          <w:szCs w:val="30"/>
          <w:cs/>
        </w:rPr>
        <w:t>ดำเนินธุรกิจหลักเกี่ยวกับ</w:t>
      </w:r>
      <w:r w:rsidR="0038625C" w:rsidRPr="00D55D3F">
        <w:rPr>
          <w:rFonts w:ascii="Angsana New" w:hAnsi="Angsana New" w:cs="Angsana New"/>
          <w:spacing w:val="4"/>
          <w:sz w:val="30"/>
          <w:szCs w:val="30"/>
          <w:cs/>
        </w:rPr>
        <w:t xml:space="preserve">ห้างสรรพสินค้าภายใต้ชื่อ </w:t>
      </w:r>
      <w:r w:rsidR="0038625C" w:rsidRPr="00D55D3F">
        <w:rPr>
          <w:rFonts w:ascii="Angsana New" w:hAnsi="Angsana New" w:cs="Angsana New"/>
          <w:spacing w:val="4"/>
          <w:sz w:val="30"/>
          <w:szCs w:val="30"/>
        </w:rPr>
        <w:t>“</w:t>
      </w:r>
      <w:r w:rsidR="0038625C" w:rsidRPr="00D55D3F">
        <w:rPr>
          <w:rFonts w:ascii="Angsana New" w:hAnsi="Angsana New" w:cs="Angsana New"/>
          <w:spacing w:val="4"/>
          <w:sz w:val="30"/>
          <w:szCs w:val="30"/>
          <w:cs/>
        </w:rPr>
        <w:t>โรบินสัน</w:t>
      </w:r>
      <w:r w:rsidR="0038625C" w:rsidRPr="00D55D3F">
        <w:rPr>
          <w:rFonts w:ascii="Angsana New" w:hAnsi="Angsana New" w:cs="Angsana New"/>
          <w:spacing w:val="4"/>
          <w:sz w:val="30"/>
          <w:szCs w:val="30"/>
        </w:rPr>
        <w:t>”</w:t>
      </w:r>
      <w:r w:rsidR="00CA7D35" w:rsidRPr="00D55D3F">
        <w:rPr>
          <w:rFonts w:ascii="Angsana New" w:hAnsi="Angsana New" w:cs="Angsana New"/>
          <w:spacing w:val="4"/>
          <w:sz w:val="30"/>
          <w:szCs w:val="30"/>
          <w:cs/>
        </w:rPr>
        <w:t xml:space="preserve"> นอกจากนี้บริษัทได้</w:t>
      </w:r>
      <w:r w:rsidR="00CA7D35" w:rsidRPr="00D55D3F">
        <w:rPr>
          <w:rFonts w:ascii="Angsana New" w:hAnsi="Angsana New" w:cs="Angsana New"/>
          <w:sz w:val="30"/>
          <w:szCs w:val="30"/>
          <w:cs/>
        </w:rPr>
        <w:t>ร่วม</w:t>
      </w:r>
      <w:r w:rsidR="00CA7D35" w:rsidRPr="00D55D3F">
        <w:rPr>
          <w:rFonts w:ascii="Angsana New" w:hAnsi="Angsana New" w:cs="Angsana New"/>
          <w:spacing w:val="2"/>
          <w:sz w:val="30"/>
          <w:szCs w:val="30"/>
          <w:cs/>
        </w:rPr>
        <w:t>ลงทุนกับพันธมิตรธุร</w:t>
      </w:r>
      <w:r w:rsidR="0038625C"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กิจบางกลุ่ม (บริษัทย่อยทางอ้อม) </w:t>
      </w:r>
      <w:r w:rsidR="009416B0" w:rsidRPr="00D55D3F">
        <w:rPr>
          <w:rFonts w:ascii="Angsana New" w:hAnsi="Angsana New" w:cs="Angsana New"/>
          <w:spacing w:val="2"/>
          <w:sz w:val="30"/>
          <w:szCs w:val="30"/>
          <w:cs/>
        </w:rPr>
        <w:t>สำ</w:t>
      </w:r>
      <w:r w:rsidR="00633620"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หรับพื้นที่นอกเขตกรุงเทพมหานคร </w:t>
      </w:r>
      <w:r w:rsidR="0038625C" w:rsidRPr="00D55D3F">
        <w:rPr>
          <w:rFonts w:ascii="Angsana New" w:hAnsi="Angsana New" w:cs="Angsana New"/>
          <w:spacing w:val="2"/>
          <w:sz w:val="30"/>
          <w:szCs w:val="30"/>
          <w:cs/>
        </w:rPr>
        <w:t>โดยผ่านการถือ</w:t>
      </w:r>
      <w:r w:rsidR="0038625C" w:rsidRPr="00D55D3F">
        <w:rPr>
          <w:rFonts w:ascii="Angsana New" w:hAnsi="Angsana New" w:cs="Angsana New"/>
          <w:sz w:val="30"/>
          <w:szCs w:val="30"/>
          <w:cs/>
        </w:rPr>
        <w:t>หุ้น</w:t>
      </w:r>
      <w:r w:rsidR="0038625C" w:rsidRPr="00D55D3F">
        <w:rPr>
          <w:rFonts w:ascii="Angsana New" w:hAnsi="Angsana New" w:cs="Angsana New"/>
          <w:spacing w:val="2"/>
          <w:sz w:val="30"/>
          <w:szCs w:val="30"/>
          <w:cs/>
        </w:rPr>
        <w:t>ของบริษัท ซีอาร์ (ประเทศไทย) จำกัด</w:t>
      </w:r>
      <w:r w:rsidR="00EA6CBF"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 รายละเอียดของบริษัท</w:t>
      </w:r>
      <w:r w:rsidR="0075247F" w:rsidRPr="00D55D3F">
        <w:rPr>
          <w:rFonts w:ascii="Angsana New" w:hAnsi="Angsana New" w:cs="Angsana New"/>
          <w:spacing w:val="2"/>
          <w:sz w:val="30"/>
          <w:szCs w:val="30"/>
          <w:cs/>
        </w:rPr>
        <w:t>ย่อยทางตรง</w:t>
      </w:r>
      <w:r w:rsidR="00371806">
        <w:rPr>
          <w:rFonts w:ascii="Angsana New" w:hAnsi="Angsana New" w:cs="Angsana New"/>
          <w:spacing w:val="2"/>
          <w:sz w:val="30"/>
          <w:szCs w:val="30"/>
          <w:cs/>
        </w:rPr>
        <w:t xml:space="preserve">ของบริษัท ณ วันที่ </w:t>
      </w:r>
      <w:r w:rsidR="00371806">
        <w:rPr>
          <w:rFonts w:ascii="Angsana New" w:hAnsi="Angsana New" w:cs="Angsana New"/>
          <w:spacing w:val="2"/>
          <w:sz w:val="30"/>
          <w:szCs w:val="30"/>
        </w:rPr>
        <w:t>3</w:t>
      </w:r>
      <w:r w:rsidR="00D539B4" w:rsidRPr="00D55D3F">
        <w:rPr>
          <w:rFonts w:ascii="Angsana New" w:hAnsi="Angsana New" w:cs="Angsana New"/>
          <w:spacing w:val="2"/>
          <w:sz w:val="30"/>
          <w:szCs w:val="30"/>
        </w:rPr>
        <w:t>1</w:t>
      </w:r>
      <w:r w:rsidR="00D539B4"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3D2730">
        <w:rPr>
          <w:rFonts w:ascii="Angsana New" w:hAnsi="Angsana New" w:cs="Angsana New"/>
          <w:spacing w:val="2"/>
          <w:sz w:val="30"/>
          <w:szCs w:val="30"/>
        </w:rPr>
        <w:t>2560</w:t>
      </w:r>
      <w:r w:rsidR="00D26E54">
        <w:rPr>
          <w:rFonts w:ascii="Angsana New" w:hAnsi="Angsana New" w:cs="Angsana New"/>
          <w:spacing w:val="2"/>
          <w:sz w:val="30"/>
          <w:szCs w:val="30"/>
          <w:cs/>
        </w:rPr>
        <w:t xml:space="preserve">และ </w:t>
      </w:r>
      <w:r w:rsidR="00D26E54">
        <w:rPr>
          <w:rFonts w:ascii="Angsana New" w:hAnsi="Angsana New" w:cs="Angsana New"/>
          <w:spacing w:val="2"/>
          <w:sz w:val="30"/>
          <w:szCs w:val="30"/>
        </w:rPr>
        <w:t>255</w:t>
      </w:r>
      <w:r w:rsidR="00272E8E">
        <w:rPr>
          <w:rFonts w:ascii="Angsana New" w:hAnsi="Angsana New" w:cs="Angsana New"/>
          <w:spacing w:val="2"/>
          <w:sz w:val="30"/>
          <w:szCs w:val="30"/>
        </w:rPr>
        <w:t xml:space="preserve">9 </w:t>
      </w:r>
      <w:r w:rsidR="007F5070" w:rsidRPr="00D55D3F">
        <w:rPr>
          <w:rFonts w:ascii="Angsana New" w:hAnsi="Angsana New" w:cs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CC0BDA" w:rsidRPr="00D55D3F">
        <w:rPr>
          <w:rFonts w:ascii="Angsana New" w:hAnsi="Angsana New" w:cs="Angsana New"/>
          <w:sz w:val="30"/>
          <w:szCs w:val="30"/>
        </w:rPr>
        <w:t>1</w:t>
      </w:r>
      <w:r w:rsidR="0052211E">
        <w:rPr>
          <w:rFonts w:ascii="Angsana New" w:hAnsi="Angsana New" w:cs="Angsana New"/>
          <w:sz w:val="30"/>
          <w:szCs w:val="30"/>
        </w:rPr>
        <w:t>1</w:t>
      </w:r>
      <w:r w:rsidR="00CC0BDA" w:rsidRPr="00D55D3F">
        <w:rPr>
          <w:rFonts w:ascii="Angsana New" w:hAnsi="Angsana New" w:cs="Angsana New"/>
          <w:sz w:val="30"/>
          <w:szCs w:val="30"/>
        </w:rPr>
        <w:t xml:space="preserve"> </w:t>
      </w:r>
      <w:r w:rsidR="0075247F" w:rsidRPr="00D55D3F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75247F" w:rsidRPr="00507E34" w:rsidRDefault="0075247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75247F" w:rsidRDefault="0075247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รายละเอียดของบริษัทย่อยทางอ้อมของบริษัท ณ วันที่ </w:t>
      </w:r>
      <w:r w:rsidRPr="00D55D3F">
        <w:rPr>
          <w:rFonts w:ascii="Angsana New" w:hAnsi="Angsana New" w:cs="Angsana New"/>
          <w:sz w:val="30"/>
          <w:szCs w:val="30"/>
        </w:rPr>
        <w:t xml:space="preserve">31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26E54">
        <w:rPr>
          <w:rFonts w:ascii="Angsana New" w:hAnsi="Angsana New" w:cs="Angsana New"/>
          <w:sz w:val="30"/>
          <w:szCs w:val="30"/>
        </w:rPr>
        <w:t>25</w:t>
      </w:r>
      <w:r w:rsidR="00215D6B">
        <w:rPr>
          <w:rFonts w:ascii="Angsana New" w:hAnsi="Angsana New" w:cs="Angsana New"/>
          <w:sz w:val="30"/>
          <w:szCs w:val="30"/>
        </w:rPr>
        <w:t>60</w:t>
      </w:r>
      <w:r w:rsidR="00D26E54">
        <w:rPr>
          <w:rFonts w:ascii="Angsana New" w:hAnsi="Angsana New" w:cs="Angsana New"/>
          <w:sz w:val="30"/>
          <w:szCs w:val="30"/>
        </w:rPr>
        <w:t xml:space="preserve"> </w:t>
      </w:r>
      <w:r w:rsidR="00D26E5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26E54">
        <w:rPr>
          <w:rFonts w:ascii="Angsana New" w:hAnsi="Angsana New" w:cs="Angsana New"/>
          <w:sz w:val="30"/>
          <w:szCs w:val="30"/>
        </w:rPr>
        <w:t>255</w:t>
      </w:r>
      <w:r w:rsidR="00215D6B">
        <w:rPr>
          <w:rFonts w:ascii="Angsana New" w:hAnsi="Angsana New" w:cs="Angsana New"/>
          <w:sz w:val="30"/>
          <w:szCs w:val="30"/>
        </w:rPr>
        <w:t>9</w:t>
      </w:r>
      <w:r w:rsidR="00EE5F8C"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page" w:tblpX="1741" w:tblpY="216"/>
        <w:tblW w:w="9495" w:type="dxa"/>
        <w:tblLayout w:type="fixed"/>
        <w:tblLook w:val="0000"/>
      </w:tblPr>
      <w:tblGrid>
        <w:gridCol w:w="4275"/>
        <w:gridCol w:w="1530"/>
        <w:gridCol w:w="1350"/>
        <w:gridCol w:w="1170"/>
        <w:gridCol w:w="1170"/>
      </w:tblGrid>
      <w:tr w:rsidR="000A5366" w:rsidRPr="00F94A31" w:rsidTr="000A5366">
        <w:tc>
          <w:tcPr>
            <w:tcW w:w="4275" w:type="dxa"/>
          </w:tcPr>
          <w:p w:rsidR="000A5366" w:rsidRPr="00F8110D" w:rsidRDefault="000A5366" w:rsidP="000A5366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:rsidR="000A5366" w:rsidRPr="00F8110D" w:rsidRDefault="000A5366" w:rsidP="000A536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:rsidR="000A5366" w:rsidRPr="00F8110D" w:rsidRDefault="000A5366" w:rsidP="000A536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2340" w:type="dxa"/>
            <w:gridSpan w:val="2"/>
          </w:tcPr>
          <w:p w:rsidR="000A5366" w:rsidRPr="00F8110D" w:rsidRDefault="000A5366" w:rsidP="000A536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0A5366" w:rsidRPr="00F94A31" w:rsidTr="000A5366">
        <w:tc>
          <w:tcPr>
            <w:tcW w:w="4275" w:type="dxa"/>
          </w:tcPr>
          <w:p w:rsidR="000A5366" w:rsidRPr="00F8110D" w:rsidRDefault="000A5366" w:rsidP="000A5366">
            <w:pPr>
              <w:pStyle w:val="Heading5"/>
              <w:spacing w:before="0" w:line="240" w:lineRule="auto"/>
              <w:ind w:left="90"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0A5366" w:rsidRPr="00F8110D" w:rsidRDefault="000A5366" w:rsidP="000A536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A5366" w:rsidRPr="00F8110D" w:rsidRDefault="000A5366" w:rsidP="000A536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340" w:type="dxa"/>
            <w:gridSpan w:val="2"/>
          </w:tcPr>
          <w:p w:rsidR="000A5366" w:rsidRPr="00F8110D" w:rsidRDefault="000A5366" w:rsidP="000A536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(ร้อยละ)</w:t>
            </w:r>
          </w:p>
        </w:tc>
      </w:tr>
      <w:tr w:rsidR="000A5366" w:rsidRPr="00F94A31" w:rsidTr="000A5366">
        <w:tc>
          <w:tcPr>
            <w:tcW w:w="4275" w:type="dxa"/>
          </w:tcPr>
          <w:p w:rsidR="000A5366" w:rsidRPr="00F8110D" w:rsidRDefault="000A5366" w:rsidP="000A5366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A5366" w:rsidRPr="00F8110D" w:rsidRDefault="000A5366" w:rsidP="000A536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0A5366" w:rsidRPr="00F94A31" w:rsidTr="000A5366">
        <w:tc>
          <w:tcPr>
            <w:tcW w:w="4275" w:type="dxa"/>
          </w:tcPr>
          <w:p w:rsidR="000A5366" w:rsidRPr="00F8110D" w:rsidRDefault="000A5366" w:rsidP="000A5366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A5366" w:rsidRPr="00F94A31" w:rsidTr="000A5366">
        <w:tc>
          <w:tcPr>
            <w:tcW w:w="4275" w:type="dxa"/>
          </w:tcPr>
          <w:p w:rsidR="000A5366" w:rsidRPr="00F8110D" w:rsidRDefault="000A5366" w:rsidP="000A5366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decimal" w:pos="34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decimal" w:pos="34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A5366" w:rsidRPr="00F94A31" w:rsidTr="000A5366">
        <w:trPr>
          <w:trHeight w:val="74"/>
        </w:trPr>
        <w:tc>
          <w:tcPr>
            <w:tcW w:w="4275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89.99</w:t>
            </w: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89.99</w:t>
            </w:r>
          </w:p>
        </w:tc>
      </w:tr>
      <w:tr w:rsidR="000A5366" w:rsidRPr="00F94A31" w:rsidTr="000A5366">
        <w:tc>
          <w:tcPr>
            <w:tcW w:w="4275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อุดรธานี (ประเทศไทย) จำกัด</w:t>
            </w:r>
          </w:p>
        </w:tc>
        <w:tc>
          <w:tcPr>
            <w:tcW w:w="153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</w:tr>
      <w:tr w:rsidR="000A5366" w:rsidRPr="00F94A31" w:rsidTr="000A5366">
        <w:trPr>
          <w:trHeight w:val="380"/>
        </w:trPr>
        <w:tc>
          <w:tcPr>
            <w:tcW w:w="4275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หาดใหญ่ (ประเทศไทย) จำกัด</w:t>
            </w:r>
          </w:p>
        </w:tc>
        <w:tc>
          <w:tcPr>
            <w:tcW w:w="153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</w:tr>
      <w:tr w:rsidR="000A5366" w:rsidRPr="00F94A31" w:rsidTr="000A5366">
        <w:tc>
          <w:tcPr>
            <w:tcW w:w="4275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จันทบุรี (ประเทศไทย) จำกัด</w:t>
            </w:r>
          </w:p>
        </w:tc>
        <w:tc>
          <w:tcPr>
            <w:tcW w:w="153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0A5366" w:rsidRPr="00F8110D" w:rsidRDefault="000A5366" w:rsidP="000A536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64.99</w:t>
            </w:r>
          </w:p>
        </w:tc>
        <w:tc>
          <w:tcPr>
            <w:tcW w:w="1170" w:type="dxa"/>
          </w:tcPr>
          <w:p w:rsidR="000A5366" w:rsidRPr="00F8110D" w:rsidRDefault="000A5366" w:rsidP="000A5366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64.99</w:t>
            </w:r>
          </w:p>
        </w:tc>
      </w:tr>
      <w:tr w:rsidR="0039387E" w:rsidRPr="00F8110D" w:rsidTr="00B42334">
        <w:tc>
          <w:tcPr>
            <w:tcW w:w="4275" w:type="dxa"/>
          </w:tcPr>
          <w:p w:rsidR="0039387E" w:rsidRPr="00F8110D" w:rsidRDefault="0039387E" w:rsidP="0039387E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530" w:type="dxa"/>
          </w:tcPr>
          <w:p w:rsidR="0039387E" w:rsidRPr="00F8110D" w:rsidRDefault="0039387E" w:rsidP="0039387E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:rsidR="0039387E" w:rsidRPr="00F8110D" w:rsidRDefault="0039387E" w:rsidP="0039387E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2340" w:type="dxa"/>
            <w:gridSpan w:val="2"/>
          </w:tcPr>
          <w:p w:rsidR="0039387E" w:rsidRPr="00F8110D" w:rsidRDefault="0039387E" w:rsidP="0039387E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39387E" w:rsidRPr="00F8110D" w:rsidTr="00B42334">
        <w:tc>
          <w:tcPr>
            <w:tcW w:w="4275" w:type="dxa"/>
          </w:tcPr>
          <w:p w:rsidR="0039387E" w:rsidRPr="00F8110D" w:rsidRDefault="0039387E" w:rsidP="0039387E">
            <w:pPr>
              <w:pStyle w:val="Heading5"/>
              <w:spacing w:before="0" w:line="240" w:lineRule="auto"/>
              <w:ind w:left="90"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39387E" w:rsidRPr="00F8110D" w:rsidRDefault="0039387E" w:rsidP="0039387E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387E" w:rsidRPr="00F8110D" w:rsidRDefault="0039387E" w:rsidP="0039387E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340" w:type="dxa"/>
            <w:gridSpan w:val="2"/>
          </w:tcPr>
          <w:p w:rsidR="0039387E" w:rsidRPr="00F8110D" w:rsidRDefault="0039387E" w:rsidP="0039387E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(ร้อยละ)</w:t>
            </w:r>
          </w:p>
        </w:tc>
      </w:tr>
      <w:tr w:rsidR="0039387E" w:rsidRPr="00F8110D" w:rsidTr="00B42334">
        <w:tc>
          <w:tcPr>
            <w:tcW w:w="4275" w:type="dxa"/>
          </w:tcPr>
          <w:p w:rsidR="0039387E" w:rsidRPr="00F8110D" w:rsidRDefault="0039387E" w:rsidP="005F38C8">
            <w:pPr>
              <w:pStyle w:val="Heading5"/>
              <w:spacing w:before="0" w:line="240" w:lineRule="auto"/>
              <w:ind w:right="-25"/>
              <w:jc w:val="right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39387E" w:rsidRPr="00F8110D" w:rsidRDefault="0039387E" w:rsidP="0039387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9387E" w:rsidRPr="00F8110D" w:rsidRDefault="0039387E" w:rsidP="0039387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9387E" w:rsidRPr="00F8110D" w:rsidRDefault="0039387E" w:rsidP="0039387E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:rsidR="0039387E" w:rsidRPr="00F8110D" w:rsidRDefault="0039387E" w:rsidP="0039387E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9387E" w:rsidRPr="00F8110D" w:rsidTr="00B42334">
        <w:tc>
          <w:tcPr>
            <w:tcW w:w="4275" w:type="dxa"/>
          </w:tcPr>
          <w:p w:rsidR="0039387E" w:rsidRPr="00F8110D" w:rsidRDefault="0039387E" w:rsidP="0039387E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39387E" w:rsidRPr="00F8110D" w:rsidRDefault="0039387E" w:rsidP="0039387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9387E" w:rsidRPr="00F8110D" w:rsidRDefault="0039387E" w:rsidP="0039387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9387E" w:rsidRPr="00F8110D" w:rsidRDefault="0039387E" w:rsidP="0039387E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:rsidR="0039387E" w:rsidRPr="00F8110D" w:rsidRDefault="0039387E" w:rsidP="0039387E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39387E" w:rsidRPr="00F8110D" w:rsidTr="00B42334">
        <w:tc>
          <w:tcPr>
            <w:tcW w:w="4275" w:type="dxa"/>
          </w:tcPr>
          <w:p w:rsidR="0039387E" w:rsidRPr="00F8110D" w:rsidRDefault="0039387E" w:rsidP="0039387E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:rsidR="0039387E" w:rsidRPr="00F8110D" w:rsidRDefault="0039387E" w:rsidP="0039387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9387E" w:rsidRPr="00F8110D" w:rsidRDefault="0039387E" w:rsidP="0039387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9387E" w:rsidRPr="00F8110D" w:rsidRDefault="0039387E" w:rsidP="0039387E">
            <w:pPr>
              <w:tabs>
                <w:tab w:val="decimal" w:pos="34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9387E" w:rsidRPr="00F8110D" w:rsidRDefault="0039387E" w:rsidP="0039387E">
            <w:pPr>
              <w:tabs>
                <w:tab w:val="decimal" w:pos="34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F38C8" w:rsidRPr="00F8110D" w:rsidTr="00B42334">
        <w:tc>
          <w:tcPr>
            <w:tcW w:w="4275" w:type="dxa"/>
          </w:tcPr>
          <w:p w:rsidR="005F38C8" w:rsidRPr="000935E3" w:rsidRDefault="005F38C8" w:rsidP="005F38C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ซีอาร์ นครศรีธรรมราช (ประเทศไทย) จำกัด</w:t>
            </w:r>
          </w:p>
        </w:tc>
        <w:tc>
          <w:tcPr>
            <w:tcW w:w="1530" w:type="dxa"/>
          </w:tcPr>
          <w:p w:rsidR="005F38C8" w:rsidRPr="000935E3" w:rsidRDefault="005F38C8" w:rsidP="005F38C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5F38C8" w:rsidRPr="000935E3" w:rsidRDefault="005F38C8" w:rsidP="005F38C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5F38C8" w:rsidRPr="000935E3" w:rsidRDefault="005F38C8" w:rsidP="005F38C8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17C2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935E3">
              <w:rPr>
                <w:rFonts w:ascii="Angsana New" w:hAnsi="Angsana New" w:cs="Angsana New"/>
                <w:sz w:val="30"/>
                <w:szCs w:val="30"/>
              </w:rPr>
              <w:t>.99</w:t>
            </w:r>
          </w:p>
        </w:tc>
        <w:tc>
          <w:tcPr>
            <w:tcW w:w="1170" w:type="dxa"/>
          </w:tcPr>
          <w:p w:rsidR="005F38C8" w:rsidRPr="000935E3" w:rsidRDefault="00017C28" w:rsidP="005F38C8">
            <w:pPr>
              <w:tabs>
                <w:tab w:val="decimal" w:pos="61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5F38C8" w:rsidRPr="000935E3">
              <w:rPr>
                <w:rFonts w:ascii="Angsana New" w:hAnsi="Angsana New" w:cs="Angsana New"/>
                <w:sz w:val="30"/>
                <w:szCs w:val="30"/>
              </w:rPr>
              <w:t>.99</w:t>
            </w:r>
          </w:p>
        </w:tc>
      </w:tr>
      <w:tr w:rsidR="005F38C8" w:rsidRPr="00F8110D" w:rsidTr="00B42334">
        <w:tc>
          <w:tcPr>
            <w:tcW w:w="4275" w:type="dxa"/>
          </w:tcPr>
          <w:p w:rsidR="005F38C8" w:rsidRPr="000935E3" w:rsidRDefault="005F38C8" w:rsidP="005F38C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ภูเก็ต (ประเทศไทย) จำกัด</w:t>
            </w:r>
          </w:p>
        </w:tc>
        <w:tc>
          <w:tcPr>
            <w:tcW w:w="1530" w:type="dxa"/>
          </w:tcPr>
          <w:p w:rsidR="005F38C8" w:rsidRPr="000935E3" w:rsidRDefault="005F38C8" w:rsidP="005F38C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5F38C8" w:rsidRPr="000935E3" w:rsidRDefault="005F38C8" w:rsidP="005F38C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5F38C8" w:rsidRPr="000935E3" w:rsidRDefault="005F38C8" w:rsidP="005F38C8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5F38C8" w:rsidRPr="000935E3" w:rsidRDefault="005F38C8" w:rsidP="005F38C8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  <w:tr w:rsidR="005F38C8" w:rsidRPr="00F8110D" w:rsidTr="00B42334">
        <w:tc>
          <w:tcPr>
            <w:tcW w:w="4275" w:type="dxa"/>
          </w:tcPr>
          <w:p w:rsidR="005F38C8" w:rsidRPr="000935E3" w:rsidRDefault="005F38C8" w:rsidP="005F38C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ราชบุรี (ประเทศไทย) จำกัด</w:t>
            </w:r>
          </w:p>
        </w:tc>
        <w:tc>
          <w:tcPr>
            <w:tcW w:w="1530" w:type="dxa"/>
          </w:tcPr>
          <w:p w:rsidR="005F38C8" w:rsidRPr="000935E3" w:rsidRDefault="005F38C8" w:rsidP="005F38C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5F38C8" w:rsidRPr="000935E3" w:rsidRDefault="005F38C8" w:rsidP="005F38C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5F38C8" w:rsidRPr="000935E3" w:rsidRDefault="005F38C8" w:rsidP="005F38C8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5F38C8" w:rsidRPr="000935E3" w:rsidRDefault="005F38C8" w:rsidP="005F38C8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  <w:tr w:rsidR="005F38C8" w:rsidRPr="00F8110D" w:rsidTr="00B42334">
        <w:tc>
          <w:tcPr>
            <w:tcW w:w="4275" w:type="dxa"/>
          </w:tcPr>
          <w:p w:rsidR="005F38C8" w:rsidRPr="000935E3" w:rsidRDefault="005F38C8" w:rsidP="005F38C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อุบลราชธานี (ประเทศไทย) จำกัด</w:t>
            </w:r>
          </w:p>
        </w:tc>
        <w:tc>
          <w:tcPr>
            <w:tcW w:w="1530" w:type="dxa"/>
          </w:tcPr>
          <w:p w:rsidR="005F38C8" w:rsidRPr="000935E3" w:rsidRDefault="005F38C8" w:rsidP="005F38C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5F38C8" w:rsidRPr="000935E3" w:rsidRDefault="005F38C8" w:rsidP="005F38C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5F38C8" w:rsidRPr="000935E3" w:rsidRDefault="005F38C8" w:rsidP="005F38C8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5F38C8" w:rsidRPr="000935E3" w:rsidRDefault="005F38C8" w:rsidP="005F38C8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74.99</w:t>
            </w:r>
          </w:p>
        </w:tc>
      </w:tr>
    </w:tbl>
    <w:p w:rsidR="00B42334" w:rsidRPr="00081AC9" w:rsidRDefault="00B42334" w:rsidP="00B42334">
      <w:pPr>
        <w:spacing w:after="0"/>
        <w:rPr>
          <w:rFonts w:ascii="Angsana New" w:hAnsi="Angsana New" w:cs="Angsana New"/>
          <w:sz w:val="30"/>
          <w:szCs w:val="30"/>
        </w:rPr>
      </w:pPr>
    </w:p>
    <w:p w:rsidR="00271A64" w:rsidRPr="00271A64" w:rsidRDefault="00271A64" w:rsidP="00271A64">
      <w:pPr>
        <w:spacing w:after="0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271A64">
        <w:rPr>
          <w:rFonts w:ascii="Angsana New" w:hAnsi="Angsana New" w:cs="Angsana New"/>
          <w:i/>
          <w:iCs/>
          <w:sz w:val="30"/>
          <w:szCs w:val="30"/>
          <w:cs/>
        </w:rPr>
        <w:t>การขายหุ้นในบริษัทย่อยทางอ้อม</w:t>
      </w:r>
    </w:p>
    <w:p w:rsidR="00271A64" w:rsidRPr="00271A64" w:rsidRDefault="00271A64" w:rsidP="00271A64">
      <w:pPr>
        <w:spacing w:after="0"/>
        <w:rPr>
          <w:rFonts w:ascii="Angsana New" w:hAnsi="Angsana New" w:cs="Angsana New"/>
          <w:sz w:val="30"/>
          <w:szCs w:val="30"/>
        </w:rPr>
      </w:pPr>
    </w:p>
    <w:p w:rsidR="00271A64" w:rsidRPr="00271A64" w:rsidRDefault="00271A64" w:rsidP="00271A64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1A6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71A64">
        <w:rPr>
          <w:rFonts w:ascii="Angsana New" w:hAnsi="Angsana New" w:cs="Angsana New"/>
          <w:sz w:val="30"/>
          <w:szCs w:val="30"/>
        </w:rPr>
        <w:t>1</w:t>
      </w:r>
      <w:r w:rsidRPr="00271A6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271A64">
        <w:rPr>
          <w:rFonts w:ascii="Angsana New" w:hAnsi="Angsana New" w:cs="Angsana New"/>
          <w:sz w:val="30"/>
          <w:szCs w:val="30"/>
        </w:rPr>
        <w:t>2560</w:t>
      </w:r>
      <w:r w:rsidRPr="00271A6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271A64">
        <w:rPr>
          <w:rFonts w:ascii="Angsana New" w:hAnsi="Angsana New" w:cs="Angsana New"/>
          <w:sz w:val="30"/>
          <w:szCs w:val="30"/>
          <w:cs/>
        </w:rPr>
        <w:t>ได้จำหน่ายเงินลงทุน</w:t>
      </w:r>
      <w:r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271A64">
        <w:rPr>
          <w:rFonts w:ascii="Angsana New" w:hAnsi="Angsana New" w:cs="Angsana New"/>
          <w:sz w:val="30"/>
          <w:szCs w:val="30"/>
          <w:cs/>
        </w:rPr>
        <w:t>ในบริษัท ซีอาร์ อุบลราชธานี</w:t>
      </w:r>
      <w:r>
        <w:rPr>
          <w:rFonts w:ascii="Angsana New" w:hAnsi="Angsana New" w:cs="Angsana New"/>
          <w:sz w:val="30"/>
          <w:szCs w:val="30"/>
          <w:cs/>
        </w:rPr>
        <w:t xml:space="preserve"> (ประเทศไทย) จำกัด </w:t>
      </w:r>
      <w:r w:rsidRPr="00271A64">
        <w:rPr>
          <w:rFonts w:ascii="Angsana New" w:hAnsi="Angsana New" w:cs="Angsana New"/>
          <w:sz w:val="30"/>
          <w:szCs w:val="30"/>
          <w:cs/>
        </w:rPr>
        <w:t xml:space="preserve">เป็นเงินจำนวน </w:t>
      </w:r>
      <w:r>
        <w:rPr>
          <w:rFonts w:ascii="Angsana New" w:hAnsi="Angsana New" w:cs="Angsana New"/>
          <w:sz w:val="30"/>
          <w:szCs w:val="30"/>
        </w:rPr>
        <w:t>34</w:t>
      </w:r>
      <w:r w:rsidRPr="00271A6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E35C83" w:rsidRPr="00081AC9" w:rsidRDefault="00E35C83" w:rsidP="00B42334">
      <w:pPr>
        <w:spacing w:after="0"/>
        <w:rPr>
          <w:rFonts w:ascii="Angsana New" w:hAnsi="Angsana New" w:cs="Angsana New"/>
          <w:vanish/>
          <w:sz w:val="30"/>
          <w:szCs w:val="30"/>
        </w:rPr>
      </w:pPr>
    </w:p>
    <w:p w:rsidR="0038625C" w:rsidRPr="00530CCC" w:rsidRDefault="000A5366" w:rsidP="003C644A">
      <w:pPr>
        <w:tabs>
          <w:tab w:val="left" w:pos="630"/>
        </w:tabs>
        <w:spacing w:after="0" w:line="240" w:lineRule="auto"/>
        <w:ind w:left="9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2       </w:t>
      </w:r>
      <w:r w:rsidR="0038625C" w:rsidRPr="00530CC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:rsidR="0038625C" w:rsidRPr="00507E34" w:rsidRDefault="0038625C" w:rsidP="00D55D3F">
      <w:pPr>
        <w:spacing w:after="0" w:line="240" w:lineRule="auto"/>
        <w:ind w:right="-25"/>
        <w:jc w:val="thaiDistribute"/>
        <w:rPr>
          <w:rFonts w:ascii="Angsana New" w:hAnsi="Angsana New" w:cs="Angsana New"/>
        </w:rPr>
      </w:pPr>
    </w:p>
    <w:p w:rsidR="0023398A" w:rsidRPr="00D55D3F" w:rsidRDefault="00E35C83" w:rsidP="00E35C83">
      <w:pPr>
        <w:pStyle w:val="ListParagraph"/>
        <w:numPr>
          <w:ilvl w:val="0"/>
          <w:numId w:val="16"/>
        </w:numPr>
        <w:tabs>
          <w:tab w:val="left" w:pos="450"/>
          <w:tab w:val="left" w:pos="540"/>
          <w:tab w:val="left" w:pos="630"/>
          <w:tab w:val="left" w:pos="720"/>
        </w:tabs>
        <w:spacing w:after="0" w:line="240" w:lineRule="auto"/>
        <w:ind w:left="630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  <w:r w:rsidR="0023398A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23398A" w:rsidRPr="00507E34" w:rsidRDefault="0023398A" w:rsidP="00D55D3F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23398A" w:rsidRPr="00D55D3F" w:rsidRDefault="0023398A" w:rsidP="003C644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D55D3F">
        <w:rPr>
          <w:rFonts w:ascii="Angsana New" w:hAnsi="Angsana New" w:cs="Angsana New"/>
          <w:sz w:val="30"/>
          <w:szCs w:val="30"/>
        </w:rPr>
        <w:t>“</w:t>
      </w:r>
      <w:r w:rsidRPr="00D55D3F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D55D3F">
        <w:rPr>
          <w:rFonts w:ascii="Angsana New" w:hAnsi="Angsana New" w:cs="Angsana New"/>
          <w:sz w:val="30"/>
          <w:szCs w:val="30"/>
        </w:rPr>
        <w:t>”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</w:t>
      </w:r>
    </w:p>
    <w:p w:rsidR="00EC4697" w:rsidRPr="00507E34" w:rsidRDefault="00EC4697" w:rsidP="00D55D3F">
      <w:pPr>
        <w:spacing w:after="0" w:line="240" w:lineRule="auto"/>
        <w:jc w:val="both"/>
        <w:rPr>
          <w:rFonts w:ascii="Angsana New" w:hAnsi="Angsana New" w:cs="Angsana New"/>
          <w:highlight w:val="cyan"/>
        </w:rPr>
      </w:pPr>
    </w:p>
    <w:p w:rsidR="007F1FB0" w:rsidRPr="009F47F5" w:rsidRDefault="007F1FB0" w:rsidP="003C644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  <w:cs/>
        </w:rPr>
      </w:pPr>
      <w:r w:rsidRPr="00371806">
        <w:rPr>
          <w:rFonts w:ascii="Angsana New" w:hAnsi="Angsana New" w:cs="Angsana New" w:hint="cs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371806">
        <w:rPr>
          <w:rFonts w:ascii="Angsana New" w:hAnsi="Angsana New" w:cs="Angsana New"/>
          <w:sz w:val="30"/>
          <w:szCs w:val="30"/>
        </w:rPr>
        <w:t xml:space="preserve"> </w:t>
      </w:r>
      <w:r w:rsidRPr="00371806">
        <w:rPr>
          <w:rFonts w:ascii="Angsana New" w:hAnsi="Angsana New" w:cs="Angsana New" w:hint="cs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371806">
        <w:rPr>
          <w:rFonts w:ascii="Angsana New" w:hAnsi="Angsana New" w:cs="Angsana New"/>
          <w:sz w:val="30"/>
          <w:szCs w:val="30"/>
        </w:rPr>
        <w:t>1</w:t>
      </w:r>
      <w:r w:rsidRPr="00371806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3D2730">
        <w:rPr>
          <w:rFonts w:ascii="Angsana New" w:hAnsi="Angsana New" w:cs="Angsana New"/>
          <w:sz w:val="30"/>
          <w:szCs w:val="30"/>
        </w:rPr>
        <w:t>2560</w:t>
      </w:r>
      <w:r w:rsidRPr="003A0882">
        <w:rPr>
          <w:rFonts w:ascii="Angsana New" w:hAnsi="Angsana New" w:cs="Angsana New"/>
          <w:sz w:val="30"/>
          <w:szCs w:val="30"/>
        </w:rPr>
        <w:t xml:space="preserve"> </w:t>
      </w:r>
      <w:r w:rsidRPr="00100949">
        <w:rPr>
          <w:rFonts w:ascii="Angsana New" w:hAnsi="Angsana New" w:cs="Angsana New"/>
          <w:sz w:val="30"/>
          <w:szCs w:val="30"/>
          <w:cs/>
        </w:rPr>
        <w:t>ในเบื้องต้น</w:t>
      </w:r>
      <w:r w:rsidRPr="00100949">
        <w:rPr>
          <w:rFonts w:ascii="Angsana New" w:hAnsi="Angsana New" w:cs="Angsana New" w:hint="cs"/>
          <w:sz w:val="30"/>
          <w:szCs w:val="30"/>
          <w:cs/>
        </w:rPr>
        <w:t>การ</w:t>
      </w:r>
      <w:r w:rsidRPr="00011199"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011199">
        <w:rPr>
          <w:rFonts w:ascii="Angsana New" w:hAnsi="Angsana New" w:cs="Angsana New" w:hint="cs"/>
          <w:sz w:val="30"/>
          <w:szCs w:val="30"/>
          <w:cs/>
        </w:rPr>
        <w:t>นั้น มีผลให้เกิดการเปลี่ยนแปลงนโยบายการบัญชีของ</w:t>
      </w:r>
      <w:r w:rsidRPr="0037180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00949">
        <w:rPr>
          <w:rFonts w:ascii="Angsana New" w:hAnsi="Angsana New" w:cs="Angsana New"/>
          <w:sz w:val="30"/>
          <w:szCs w:val="30"/>
          <w:cs/>
        </w:rPr>
        <w:t>ในบางเรื่อง</w:t>
      </w:r>
      <w:r w:rsidR="009F47F5">
        <w:rPr>
          <w:rFonts w:ascii="Angsana New" w:hAnsi="Angsana New" w:cs="Angsana New"/>
          <w:sz w:val="30"/>
          <w:szCs w:val="30"/>
        </w:rPr>
        <w:t xml:space="preserve"> </w:t>
      </w:r>
      <w:r w:rsidR="009F47F5">
        <w:rPr>
          <w:rFonts w:ascii="Angsana New" w:hAnsi="Angsana New" w:cs="Angsana New" w:hint="cs"/>
          <w:sz w:val="30"/>
          <w:szCs w:val="30"/>
          <w:cs/>
        </w:rPr>
        <w:t>การเปลี่ยนแปลงนี้ไม่มีผลกระทบอย่างเป็นสาระสำคัญต่อง</w:t>
      </w:r>
      <w:r w:rsidR="004F0380">
        <w:rPr>
          <w:rFonts w:ascii="Angsana New" w:hAnsi="Angsana New" w:cs="Angsana New" w:hint="cs"/>
          <w:sz w:val="30"/>
          <w:szCs w:val="30"/>
          <w:cs/>
        </w:rPr>
        <w:t>บการเงิน</w:t>
      </w:r>
    </w:p>
    <w:p w:rsidR="00CC40EA" w:rsidRPr="00507E34" w:rsidRDefault="00CC40EA" w:rsidP="00D55D3F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7F1FB0" w:rsidRDefault="007F1FB0" w:rsidP="00271A6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4936">
        <w:rPr>
          <w:rFonts w:ascii="Angsana New" w:hAnsi="Angsana New" w:cs="Angsana New"/>
          <w:sz w:val="30"/>
          <w:szCs w:val="30"/>
          <w:cs/>
        </w:rPr>
        <w:t>นอกเหนือจาก</w:t>
      </w:r>
      <w:r w:rsidRPr="00D24936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D24936">
        <w:rPr>
          <w:rFonts w:ascii="Angsana New" w:hAnsi="Angsana New" w:cs="Angsana New"/>
          <w:sz w:val="30"/>
          <w:szCs w:val="30"/>
          <w:cs/>
        </w:rPr>
        <w:t xml:space="preserve">ข้างต้น </w:t>
      </w:r>
      <w:r w:rsidRPr="00D249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24936">
        <w:rPr>
          <w:rFonts w:ascii="Angsana New" w:hAnsi="Angsana New" w:cs="Angsana New"/>
          <w:sz w:val="30"/>
          <w:szCs w:val="30"/>
          <w:cs/>
        </w:rPr>
        <w:t>สภาวิชาชีพบัญชีได้ออกและปรับปรุงมาต</w:t>
      </w:r>
      <w:r w:rsidR="007C62D0">
        <w:rPr>
          <w:rFonts w:ascii="Angsana New" w:hAnsi="Angsana New" w:cs="Angsana New"/>
          <w:sz w:val="30"/>
          <w:szCs w:val="30"/>
          <w:cs/>
        </w:rPr>
        <w:t>รฐานการรายงานทางการเงินฉบับอื่น</w:t>
      </w:r>
      <w:r w:rsidRPr="00D24936">
        <w:rPr>
          <w:rFonts w:ascii="Angsana New" w:hAnsi="Angsana New" w:cs="Angsana New"/>
          <w:sz w:val="30"/>
          <w:szCs w:val="30"/>
          <w:cs/>
        </w:rPr>
        <w:t>ๆ ซึ่งมีผลบังคับ</w:t>
      </w:r>
      <w:r w:rsidRPr="003A0882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</w:t>
      </w:r>
      <w:r w:rsidRPr="00D24936">
        <w:rPr>
          <w:rFonts w:ascii="Angsana New" w:hAnsi="Angsana New" w:cs="Angsana New"/>
          <w:sz w:val="30"/>
          <w:szCs w:val="30"/>
          <w:cs/>
        </w:rPr>
        <w:t>เร</w:t>
      </w:r>
      <w:r w:rsidR="003227C5">
        <w:rPr>
          <w:rFonts w:ascii="Angsana New" w:hAnsi="Angsana New" w:cs="Angsana New"/>
          <w:sz w:val="30"/>
          <w:szCs w:val="30"/>
          <w:cs/>
        </w:rPr>
        <w:t xml:space="preserve">ิ่มในหรือหลังวันที่ </w:t>
      </w:r>
      <w:r w:rsidR="003227C5">
        <w:rPr>
          <w:rFonts w:ascii="Angsana New" w:hAnsi="Angsana New" w:cs="Angsana New"/>
          <w:sz w:val="30"/>
          <w:szCs w:val="30"/>
        </w:rPr>
        <w:t>1</w:t>
      </w:r>
      <w:r w:rsidR="003227C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3D2730">
        <w:rPr>
          <w:rFonts w:ascii="Angsana New" w:hAnsi="Angsana New" w:cs="Angsana New"/>
          <w:sz w:val="30"/>
          <w:szCs w:val="30"/>
        </w:rPr>
        <w:t>2561</w:t>
      </w:r>
      <w:r w:rsidRPr="00D24936">
        <w:rPr>
          <w:rFonts w:ascii="Angsana New" w:hAnsi="Angsana New" w:cs="Angsana New"/>
          <w:sz w:val="30"/>
          <w:szCs w:val="30"/>
          <w:cs/>
        </w:rPr>
        <w:t xml:space="preserve"> เป็นต้นไป และไม่ได้มีการนำมาใช้สำหรับการจัดทำงบการเงินนี้   </w:t>
      </w:r>
    </w:p>
    <w:p w:rsidR="0073461C" w:rsidRDefault="0073461C" w:rsidP="00271A6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F5FB7" w:rsidRPr="00271A64" w:rsidRDefault="003F5FB7" w:rsidP="00271A6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422DE" w:rsidRPr="00D55D3F" w:rsidRDefault="00A4024F" w:rsidP="003C644A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เกณฑ์การวัดมูลค่า</w:t>
      </w:r>
    </w:p>
    <w:p w:rsidR="005422DE" w:rsidRPr="00507E34" w:rsidRDefault="005422DE" w:rsidP="00D55D3F">
      <w:pPr>
        <w:pStyle w:val="ListParagraph"/>
        <w:spacing w:after="0" w:line="240" w:lineRule="auto"/>
        <w:ind w:left="540"/>
        <w:jc w:val="both"/>
        <w:rPr>
          <w:rFonts w:ascii="Angsana New" w:hAnsi="Angsana New" w:cs="Angsana New"/>
          <w:szCs w:val="20"/>
        </w:rPr>
      </w:pPr>
    </w:p>
    <w:p w:rsidR="00B94B55" w:rsidRDefault="005422DE" w:rsidP="008A605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30751">
        <w:rPr>
          <w:rFonts w:ascii="Angsana New" w:hAnsi="Angsana New" w:cs="Angsana New"/>
          <w:sz w:val="30"/>
          <w:szCs w:val="30"/>
          <w:cs/>
        </w:rPr>
        <w:t>งบการเงินนี้จัดทำขึ้นโดยถือห</w:t>
      </w:r>
      <w:r w:rsidR="00B30751" w:rsidRPr="00B30751">
        <w:rPr>
          <w:rFonts w:ascii="Angsana New" w:hAnsi="Angsana New" w:cs="Angsana New"/>
          <w:sz w:val="30"/>
          <w:szCs w:val="30"/>
          <w:cs/>
        </w:rPr>
        <w:t>ลักเกณฑ์การบันทึกตามราคาทุนเดิม</w:t>
      </w:r>
      <w:r w:rsidR="00B30751">
        <w:rPr>
          <w:rFonts w:ascii="Angsana New" w:hAnsi="Angsana New" w:cs="Angsana New"/>
          <w:sz w:val="30"/>
          <w:szCs w:val="30"/>
        </w:rPr>
        <w:t xml:space="preserve"> </w:t>
      </w:r>
      <w:r w:rsidRPr="00B30751">
        <w:rPr>
          <w:rFonts w:ascii="Angsana New" w:hAnsi="Angsana New" w:cs="Angsana New"/>
          <w:sz w:val="30"/>
          <w:szCs w:val="30"/>
          <w:cs/>
        </w:rPr>
        <w:t>ยกเว้นสินทรัพย์ทางการเงินเผื่อขายวัดมูลค่าด้วย</w:t>
      </w:r>
      <w:r w:rsidR="007C62D0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B30751">
        <w:rPr>
          <w:rFonts w:ascii="Angsana New" w:hAnsi="Angsana New" w:cs="Angsana New"/>
          <w:sz w:val="30"/>
          <w:szCs w:val="30"/>
          <w:cs/>
        </w:rPr>
        <w:t>ยุติธรรม</w:t>
      </w:r>
    </w:p>
    <w:p w:rsidR="00CC40EA" w:rsidRPr="008A605E" w:rsidRDefault="005422DE" w:rsidP="008A605E">
      <w:pPr>
        <w:spacing w:after="0" w:line="240" w:lineRule="auto"/>
        <w:ind w:left="540"/>
        <w:jc w:val="thaiDistribute"/>
        <w:rPr>
          <w:rFonts w:ascii="Angsana New" w:hAnsi="Angsana New" w:cs="Angsana New" w:hint="cs"/>
          <w:sz w:val="30"/>
          <w:szCs w:val="30"/>
        </w:rPr>
      </w:pPr>
      <w:r w:rsidRPr="00A14DEF">
        <w:rPr>
          <w:rFonts w:ascii="Angsana New" w:hAnsi="Angsana New" w:cs="Angsana New"/>
          <w:sz w:val="30"/>
          <w:szCs w:val="30"/>
          <w:cs/>
        </w:rPr>
        <w:tab/>
      </w:r>
    </w:p>
    <w:p w:rsidR="00F138C9" w:rsidRPr="00D55D3F" w:rsidRDefault="007E0383" w:rsidP="00756B89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="00F138C9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:rsidR="00F138C9" w:rsidRPr="00507E34" w:rsidRDefault="00F138C9" w:rsidP="00D55D3F">
      <w:pPr>
        <w:spacing w:after="0" w:line="240" w:lineRule="auto"/>
        <w:jc w:val="both"/>
        <w:rPr>
          <w:rFonts w:ascii="Angsana New" w:hAnsi="Angsana New" w:cs="Angsana New"/>
        </w:rPr>
      </w:pPr>
    </w:p>
    <w:p w:rsidR="00F138C9" w:rsidRPr="00D55D3F" w:rsidRDefault="00F138C9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55D3F">
        <w:rPr>
          <w:rFonts w:ascii="Angsana New" w:hAnsi="Angsana New" w:cs="Angsana New"/>
          <w:sz w:val="30"/>
          <w:szCs w:val="30"/>
          <w:cs/>
        </w:rPr>
        <w:t>งบการเงินนี้จัดทำและแสดงหน่วยเงินตราเป็นเงิน</w:t>
      </w:r>
      <w:r w:rsidR="007E0383" w:rsidRPr="00D55D3F">
        <w:rPr>
          <w:rFonts w:ascii="Angsana New" w:hAnsi="Angsana New" w:cs="Angsana New"/>
          <w:sz w:val="30"/>
          <w:szCs w:val="30"/>
          <w:cs/>
        </w:rPr>
        <w:t>บาทซึ่งเป็นสกุลเงินที่ใช้ในการดำเนินงานของบริษัท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540896" w:rsidRPr="00D55D3F">
        <w:rPr>
          <w:rFonts w:ascii="Angsana New" w:hAnsi="Angsana New" w:cs="Angsana New"/>
          <w:sz w:val="30"/>
          <w:szCs w:val="30"/>
        </w:rPr>
        <w:t xml:space="preserve"> </w:t>
      </w:r>
      <w:r w:rsidR="00540896" w:rsidRPr="00D55D3F">
        <w:rPr>
          <w:rFonts w:ascii="Angsana New" w:hAnsi="Angsana New" w:cs="Angsana New"/>
          <w:sz w:val="30"/>
          <w:szCs w:val="30"/>
          <w:cs/>
        </w:rPr>
        <w:t>ยกเว้นที่ระบุไว้เป็นอย่างอื่น</w:t>
      </w:r>
    </w:p>
    <w:p w:rsidR="00697C97" w:rsidRPr="00507E34" w:rsidRDefault="00697C97" w:rsidP="00D55D3F">
      <w:pPr>
        <w:spacing w:after="0" w:line="240" w:lineRule="auto"/>
        <w:ind w:left="504"/>
        <w:jc w:val="thaiDistribute"/>
        <w:rPr>
          <w:rFonts w:ascii="Angsana New" w:hAnsi="Angsana New" w:cs="Angsana New"/>
        </w:rPr>
      </w:pPr>
    </w:p>
    <w:p w:rsidR="00F138C9" w:rsidRPr="00D55D3F" w:rsidRDefault="00F138C9" w:rsidP="00D55D3F">
      <w:pPr>
        <w:pStyle w:val="ListParagraph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302DDF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ง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การ</w:t>
      </w:r>
      <w:r w:rsidR="007C62D0" w:rsidRPr="007C62D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ใช้วิจารณญ</w:t>
      </w:r>
      <w:r w:rsidR="007C62D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าณและ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ประมาณการ </w:t>
      </w:r>
    </w:p>
    <w:p w:rsidR="00F138C9" w:rsidRPr="00507E34" w:rsidRDefault="00F138C9" w:rsidP="00D55D3F">
      <w:pPr>
        <w:spacing w:after="0" w:line="240" w:lineRule="auto"/>
        <w:ind w:left="504"/>
        <w:jc w:val="thaiDistribute"/>
        <w:rPr>
          <w:rFonts w:ascii="Angsana New" w:hAnsi="Angsana New" w:cs="Angsana New"/>
        </w:rPr>
      </w:pPr>
    </w:p>
    <w:p w:rsidR="00F138C9" w:rsidRPr="00D55D3F" w:rsidRDefault="00F138C9" w:rsidP="000A5366">
      <w:pPr>
        <w:spacing w:after="0" w:line="240" w:lineRule="auto"/>
        <w:ind w:left="540"/>
        <w:jc w:val="thaiDistribute"/>
        <w:rPr>
          <w:rFonts w:ascii="Angsana New" w:hAnsi="Angsana New" w:cs="Angsana New" w:hint="cs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29791F" w:rsidRPr="00271A64" w:rsidRDefault="0029791F" w:rsidP="00271A64">
      <w:pPr>
        <w:spacing w:after="0" w:line="240" w:lineRule="auto"/>
        <w:rPr>
          <w:rFonts w:ascii="Angsana New" w:hAnsi="Angsana New" w:cs="Angsana New"/>
          <w:sz w:val="18"/>
          <w:szCs w:val="18"/>
        </w:rPr>
      </w:pPr>
    </w:p>
    <w:p w:rsidR="00F138C9" w:rsidRDefault="00F138C9" w:rsidP="0029791F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5525B9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</w:t>
      </w:r>
      <w:r w:rsidR="007C62D0">
        <w:rPr>
          <w:rFonts w:ascii="Angsana New" w:hAnsi="Angsana New" w:cs="Angsana New"/>
          <w:sz w:val="30"/>
          <w:szCs w:val="30"/>
          <w:cs/>
        </w:rPr>
        <w:t>ทางบัญชีจะบันทึกโดยวิธีเปลี่ยนทันทีเป็นต้นไป</w:t>
      </w:r>
    </w:p>
    <w:p w:rsidR="004F0380" w:rsidRPr="002E64F8" w:rsidRDefault="004F0380" w:rsidP="005525B9">
      <w:pPr>
        <w:spacing w:after="0" w:line="240" w:lineRule="auto"/>
        <w:ind w:left="630"/>
        <w:rPr>
          <w:rFonts w:ascii="Angsana New" w:hAnsi="Angsana New" w:cs="Angsana New"/>
        </w:rPr>
      </w:pPr>
    </w:p>
    <w:p w:rsidR="002E64F8" w:rsidRPr="003229B2" w:rsidRDefault="002E64F8" w:rsidP="00A97A75">
      <w:pPr>
        <w:pStyle w:val="ListParagraph"/>
        <w:tabs>
          <w:tab w:val="left" w:pos="630"/>
        </w:tabs>
        <w:spacing w:after="0" w:line="240" w:lineRule="auto"/>
        <w:ind w:left="450" w:firstLine="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29B2">
        <w:rPr>
          <w:rFonts w:ascii="Angsana New" w:hAnsi="Angsana New" w:cs="Angsana New"/>
          <w:i/>
          <w:iCs/>
          <w:sz w:val="30"/>
          <w:szCs w:val="30"/>
          <w:cs/>
        </w:rPr>
        <w:t>ข้อสมมติและ</w:t>
      </w:r>
      <w:r w:rsidRPr="003229B2">
        <w:rPr>
          <w:rFonts w:ascii="Angsana New" w:hAnsi="Angsana New" w:cs="Angsana New" w:hint="cs"/>
          <w:i/>
          <w:iCs/>
          <w:sz w:val="30"/>
          <w:szCs w:val="30"/>
          <w:cs/>
        </w:rPr>
        <w:t>ความไม่แน่นอนของการ</w:t>
      </w:r>
      <w:r w:rsidRPr="003229B2">
        <w:rPr>
          <w:rFonts w:ascii="Angsana New" w:hAnsi="Angsana New" w:cs="Angsana New"/>
          <w:i/>
          <w:iCs/>
          <w:sz w:val="30"/>
          <w:szCs w:val="30"/>
          <w:cs/>
        </w:rPr>
        <w:t>ประมาณการ</w:t>
      </w:r>
    </w:p>
    <w:p w:rsidR="002E64F8" w:rsidRPr="002E64F8" w:rsidRDefault="002E64F8" w:rsidP="002E64F8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Cs w:val="20"/>
        </w:rPr>
      </w:pPr>
    </w:p>
    <w:p w:rsidR="00CF73DC" w:rsidRPr="00D55D3F" w:rsidRDefault="00CF73DC" w:rsidP="00017C28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ข้อมูลเกี่ยวกับ</w:t>
      </w:r>
      <w:r w:rsidR="007C62D0">
        <w:rPr>
          <w:rFonts w:ascii="Angsana New" w:hAnsi="Angsana New" w:cs="Angsana New" w:hint="cs"/>
          <w:sz w:val="30"/>
          <w:szCs w:val="30"/>
          <w:cs/>
        </w:rPr>
        <w:t>ข้อสมมติและ</w:t>
      </w:r>
      <w:r w:rsidR="00AD01EB">
        <w:rPr>
          <w:rFonts w:ascii="Angsana New" w:hAnsi="Angsana New" w:cs="Angsana New" w:hint="cs"/>
          <w:sz w:val="30"/>
          <w:szCs w:val="30"/>
          <w:cs/>
        </w:rPr>
        <w:t>ความไม่แน่นอนของ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การประมาณที่สำคัญในการกำหนดนโยบายการบัญชี </w:t>
      </w:r>
      <w:r w:rsidR="00185191">
        <w:rPr>
          <w:rFonts w:ascii="Angsana New" w:hAnsi="Angsana New" w:cs="Angsana New"/>
          <w:sz w:val="30"/>
          <w:szCs w:val="30"/>
        </w:rPr>
        <w:br/>
      </w:r>
      <w:r w:rsidRPr="00D55D3F">
        <w:rPr>
          <w:rFonts w:ascii="Angsana New" w:hAnsi="Angsana New" w:cs="Angsana New"/>
          <w:sz w:val="30"/>
          <w:szCs w:val="30"/>
          <w:cs/>
        </w:rPr>
        <w:t>มีผลกระทบสำคัญต่อการรับรู้จำนวนเงินในงบการเงินซึ่งประกอบด้วยหมายเหตุประกอบงบการเงินต่อไปนี้</w:t>
      </w:r>
    </w:p>
    <w:p w:rsidR="004B7582" w:rsidRPr="00507E34" w:rsidRDefault="004B7582" w:rsidP="00185191">
      <w:pPr>
        <w:spacing w:after="0" w:line="240" w:lineRule="auto"/>
        <w:ind w:left="630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468" w:type="dxa"/>
        <w:tblLook w:val="04A0"/>
      </w:tblPr>
      <w:tblGrid>
        <w:gridCol w:w="3420"/>
        <w:gridCol w:w="5850"/>
      </w:tblGrid>
      <w:tr w:rsidR="00606F03" w:rsidRPr="00F94A31" w:rsidTr="00152289">
        <w:trPr>
          <w:trHeight w:val="857"/>
        </w:trPr>
        <w:tc>
          <w:tcPr>
            <w:tcW w:w="3420" w:type="dxa"/>
          </w:tcPr>
          <w:p w:rsidR="00606F03" w:rsidRPr="00694E5B" w:rsidRDefault="00606F03" w:rsidP="00185191">
            <w:pPr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2A7556" w:rsidRPr="00F94A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94E5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5850" w:type="dxa"/>
          </w:tcPr>
          <w:p w:rsidR="00606F03" w:rsidRPr="00875E68" w:rsidRDefault="00606F03" w:rsidP="00D94A0B">
            <w:pPr>
              <w:spacing w:after="0" w:line="240" w:lineRule="auto"/>
              <w:ind w:left="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ข้อสมมุติฐานในการประมาณการในการคิดลดกระแสเงินสดใน</w:t>
            </w:r>
            <w:r w:rsidR="00875E6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9578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5E6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875E68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อนาคตสำหรับมูลค่ายุติธรรมของอสังหาริมทรัพย์เพื่อการลงทุน</w:t>
            </w:r>
            <w:r w:rsidR="00961F3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</w:tr>
      <w:tr w:rsidR="00606F03" w:rsidRPr="00F94A31" w:rsidTr="00152289">
        <w:tc>
          <w:tcPr>
            <w:tcW w:w="3420" w:type="dxa"/>
          </w:tcPr>
          <w:p w:rsidR="00606F03" w:rsidRPr="00F94A31" w:rsidRDefault="00606F03" w:rsidP="00185191">
            <w:pPr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467D0F" w:rsidRPr="00F94A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94E5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5850" w:type="dxa"/>
          </w:tcPr>
          <w:p w:rsidR="00606F03" w:rsidRPr="00F94A31" w:rsidRDefault="00606F03" w:rsidP="00D94A0B">
            <w:pPr>
              <w:spacing w:after="0" w:line="240" w:lineRule="auto"/>
              <w:ind w:left="342" w:hanging="310"/>
              <w:jc w:val="thaiDistribute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การวัดมูลค่าของภาระผูก</w:t>
            </w:r>
            <w:r w:rsidR="00957888">
              <w:rPr>
                <w:rFonts w:ascii="Angsana New" w:hAnsi="Angsana New" w:cs="Angsana New"/>
                <w:sz w:val="30"/>
                <w:szCs w:val="30"/>
                <w:cs/>
              </w:rPr>
              <w:t>พันของผลประโยชน์พนักงานที่กำหนด</w:t>
            </w:r>
            <w:r w:rsidR="00957888">
              <w:rPr>
                <w:rFonts w:ascii="Angsana New" w:hAnsi="Angsana New" w:cs="Angsana New" w:hint="cs"/>
                <w:sz w:val="30"/>
                <w:szCs w:val="30"/>
                <w:cs/>
              </w:rPr>
              <w:t>ไ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ว้</w:t>
            </w:r>
            <w:r w:rsidR="00D94A0B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694E5B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</w:t>
            </w:r>
            <w:r w:rsidR="00D94A0B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694E5B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ประกันภัย</w:t>
            </w:r>
          </w:p>
        </w:tc>
      </w:tr>
    </w:tbl>
    <w:p w:rsidR="00271A64" w:rsidRPr="00271A64" w:rsidRDefault="00271A64" w:rsidP="00271A6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p w:rsidR="00343589" w:rsidRPr="003229B2" w:rsidRDefault="00343589" w:rsidP="00152289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29B2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การวัดมูลค่ายุติธรรม</w:t>
      </w:r>
      <w:r w:rsidRPr="003229B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</w:p>
    <w:p w:rsidR="00343589" w:rsidRPr="00507E34" w:rsidRDefault="00343589" w:rsidP="00185191">
      <w:pPr>
        <w:spacing w:after="0" w:line="240" w:lineRule="auto"/>
        <w:ind w:left="630"/>
        <w:jc w:val="thaiDistribute"/>
        <w:rPr>
          <w:rFonts w:ascii="Angsana New" w:hAnsi="Angsana New" w:cs="Angsana New"/>
        </w:rPr>
      </w:pPr>
    </w:p>
    <w:p w:rsidR="00343589" w:rsidRPr="00271A64" w:rsidRDefault="00343589" w:rsidP="00271A6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1790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Pr="00C11790">
        <w:rPr>
          <w:rFonts w:ascii="Angsana New" w:hAnsi="Angsana New" w:cs="Angsana New" w:hint="cs"/>
          <w:sz w:val="30"/>
          <w:szCs w:val="30"/>
          <w:cs/>
        </w:rPr>
        <w:t>กลุ่มบริษัทหลายข้อ</w:t>
      </w:r>
      <w:r w:rsidRPr="00C11790">
        <w:rPr>
          <w:rFonts w:ascii="Angsana New" w:hAnsi="Angsana New" w:cs="Angsana New"/>
          <w:sz w:val="30"/>
          <w:szCs w:val="30"/>
          <w:cs/>
        </w:rPr>
        <w:t>กำหนดให้มีการวัดมูลค่ายุติธรรมทั้งสินทรัพย์</w:t>
      </w:r>
      <w:r w:rsidR="00392D2C">
        <w:rPr>
          <w:rFonts w:ascii="Angsana New" w:hAnsi="Angsana New" w:cs="Angsana New"/>
          <w:sz w:val="30"/>
          <w:szCs w:val="30"/>
        </w:rPr>
        <w:br/>
      </w:r>
      <w:r w:rsidRPr="00C11790">
        <w:rPr>
          <w:rFonts w:ascii="Angsana New" w:hAnsi="Angsana New" w:cs="Angsana New"/>
          <w:sz w:val="30"/>
          <w:szCs w:val="30"/>
          <w:cs/>
        </w:rPr>
        <w:t>ทางการเงินและไม่ใช่ทางการเงิน</w:t>
      </w:r>
    </w:p>
    <w:p w:rsidR="0029791F" w:rsidRDefault="00343589" w:rsidP="002772B5">
      <w:pPr>
        <w:tabs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</w:t>
      </w:r>
      <w:r w:rsidRPr="00C11790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C11790">
        <w:rPr>
          <w:rFonts w:ascii="Angsana New" w:hAnsi="Angsana New" w:cs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C11790">
        <w:rPr>
          <w:rFonts w:ascii="Angsana New" w:hAnsi="Angsana New" w:cs="Angsana New"/>
          <w:sz w:val="30"/>
          <w:szCs w:val="30"/>
        </w:rPr>
        <w:t xml:space="preserve"> </w:t>
      </w:r>
      <w:r w:rsidRPr="00C11790">
        <w:rPr>
          <w:rFonts w:ascii="Angsana New" w:hAnsi="Angsana New" w:cs="Angsana New"/>
          <w:sz w:val="30"/>
          <w:szCs w:val="30"/>
          <w:cs/>
        </w:rPr>
        <w:t>กรอบแนวคิดนี้รวม</w:t>
      </w:r>
      <w:r w:rsidRPr="00C11790">
        <w:rPr>
          <w:rFonts w:ascii="Angsana New" w:hAnsi="Angsana New" w:cs="Angsana New" w:hint="cs"/>
          <w:sz w:val="30"/>
          <w:szCs w:val="30"/>
          <w:cs/>
        </w:rPr>
        <w:t>ถึง</w:t>
      </w:r>
      <w:r w:rsidRPr="00C11790">
        <w:rPr>
          <w:rFonts w:ascii="Angsana New" w:hAnsi="Angsana New" w:cs="Angsana New"/>
          <w:sz w:val="30"/>
          <w:szCs w:val="30"/>
          <w:cs/>
        </w:rPr>
        <w:t>กลุ่ม</w:t>
      </w:r>
      <w:r w:rsidR="00875E68">
        <w:rPr>
          <w:rFonts w:ascii="Angsana New" w:hAnsi="Angsana New" w:cs="Angsana New"/>
          <w:sz w:val="30"/>
          <w:szCs w:val="30"/>
        </w:rPr>
        <w:t xml:space="preserve">           </w:t>
      </w:r>
      <w:r w:rsidR="002772B5">
        <w:rPr>
          <w:rFonts w:ascii="Angsana New" w:hAnsi="Angsana New" w:cs="Angsana New"/>
          <w:sz w:val="30"/>
          <w:szCs w:val="30"/>
        </w:rPr>
        <w:t xml:space="preserve">   </w:t>
      </w:r>
      <w:r w:rsidR="00875E68">
        <w:rPr>
          <w:rFonts w:ascii="Angsana New" w:hAnsi="Angsana New" w:cs="Angsana New"/>
          <w:sz w:val="30"/>
          <w:szCs w:val="30"/>
        </w:rPr>
        <w:t xml:space="preserve">  </w:t>
      </w:r>
      <w:r w:rsidRPr="00C11790">
        <w:rPr>
          <w:rFonts w:ascii="Angsana New" w:hAnsi="Angsana New" w:cs="Angsana New"/>
          <w:sz w:val="30"/>
          <w:szCs w:val="30"/>
          <w:cs/>
        </w:rPr>
        <w:t>ผู้ประเมินมูลค่าซึ่งมีความรับผิดชอบโดยรวมต่อการวัดมูลค่ายุติธรรมที่</w:t>
      </w:r>
      <w:r w:rsidRPr="00C11790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C11790">
        <w:rPr>
          <w:rFonts w:ascii="Angsana New" w:hAnsi="Angsana New" w:cs="Angsana New"/>
          <w:sz w:val="30"/>
          <w:szCs w:val="30"/>
          <w:cs/>
        </w:rPr>
        <w:t>สำคัญ รวมถึง</w:t>
      </w:r>
      <w:r w:rsidRPr="00C11790">
        <w:rPr>
          <w:rFonts w:ascii="Angsana New" w:hAnsi="Angsana New" w:cs="Angsana New" w:hint="cs"/>
          <w:sz w:val="30"/>
          <w:szCs w:val="30"/>
          <w:cs/>
        </w:rPr>
        <w:t>การวัด</w:t>
      </w:r>
      <w:r w:rsidRPr="00C11790">
        <w:rPr>
          <w:rFonts w:ascii="Angsana New" w:hAnsi="Angsana New" w:cs="Angsana New"/>
          <w:sz w:val="30"/>
          <w:szCs w:val="30"/>
          <w:cs/>
        </w:rPr>
        <w:t xml:space="preserve">มูลค่ายุติธรรมระดับ </w:t>
      </w:r>
      <w:r w:rsidRPr="00C11790">
        <w:rPr>
          <w:rFonts w:ascii="Angsana New" w:hAnsi="Angsana New" w:cs="Angsana New"/>
          <w:sz w:val="30"/>
          <w:szCs w:val="30"/>
        </w:rPr>
        <w:t xml:space="preserve">3 </w:t>
      </w:r>
      <w:r w:rsidRPr="00C11790">
        <w:rPr>
          <w:rFonts w:ascii="Angsana New" w:hAnsi="Angsana New" w:cs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271A64" w:rsidRDefault="00271A64" w:rsidP="0029791F">
      <w:pPr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p w:rsidR="00371637" w:rsidRPr="0029791F" w:rsidRDefault="00343589" w:rsidP="00271A64">
      <w:pPr>
        <w:spacing w:after="0" w:line="240" w:lineRule="auto"/>
        <w:ind w:left="540"/>
        <w:jc w:val="thaiDistribute"/>
        <w:rPr>
          <w:rFonts w:ascii="Angsana New" w:hAnsi="Angsana New" w:cs="Angsana New" w:hint="cs"/>
          <w:sz w:val="30"/>
          <w:szCs w:val="30"/>
        </w:rPr>
      </w:pPr>
      <w:r w:rsidRPr="00C11790">
        <w:rPr>
          <w:rFonts w:ascii="Angsana New" w:hAnsi="Angsana New" w:cs="Angsana New"/>
          <w:sz w:val="30"/>
          <w:szCs w:val="30"/>
          <w:cs/>
        </w:rPr>
        <w:t>กลุ่มผู้ประเมินมูลค่า</w:t>
      </w:r>
      <w:r w:rsidRPr="00C11790">
        <w:rPr>
          <w:rFonts w:ascii="Angsana New" w:hAnsi="Angsana New" w:cs="Angsana New" w:hint="cs"/>
          <w:sz w:val="30"/>
          <w:szCs w:val="30"/>
          <w:cs/>
        </w:rPr>
        <w:t>มีการ</w:t>
      </w:r>
      <w:r w:rsidRPr="00C11790">
        <w:rPr>
          <w:rFonts w:ascii="Angsana New" w:hAnsi="Angsana New" w:cs="Angsana New"/>
          <w:sz w:val="30"/>
          <w:szCs w:val="30"/>
          <w:cs/>
        </w:rPr>
        <w:t>ทบทวนข้อมูลที่</w:t>
      </w:r>
      <w:r w:rsidRPr="00C11790">
        <w:rPr>
          <w:rFonts w:ascii="Angsana New" w:hAnsi="Angsana New" w:cs="Angsana New" w:hint="cs"/>
          <w:sz w:val="30"/>
          <w:szCs w:val="30"/>
          <w:cs/>
        </w:rPr>
        <w:t>ไม่สามารถ</w:t>
      </w:r>
      <w:r w:rsidRPr="00C11790">
        <w:rPr>
          <w:rFonts w:ascii="Angsana New" w:hAnsi="Angsana New" w:cs="Angsana New"/>
          <w:sz w:val="30"/>
          <w:szCs w:val="30"/>
          <w:cs/>
        </w:rPr>
        <w:t>สังเกตได้ และปรับปรุงการวัดมูลค่าที่</w:t>
      </w:r>
      <w:r w:rsidRPr="00C11790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C11790">
        <w:rPr>
          <w:rFonts w:ascii="Angsana New" w:hAnsi="Angsana New" w:cs="Angsana New"/>
          <w:sz w:val="30"/>
          <w:szCs w:val="30"/>
          <w:cs/>
        </w:rPr>
        <w:t xml:space="preserve">สำคัญอย่างสม่ำเสมอ </w:t>
      </w:r>
      <w:r w:rsidRPr="00C11790">
        <w:rPr>
          <w:rFonts w:ascii="Angsana New" w:hAnsi="Angsana New" w:cs="Angsana New" w:hint="cs"/>
          <w:sz w:val="30"/>
          <w:szCs w:val="30"/>
          <w:cs/>
        </w:rPr>
        <w:t>หากมีการ</w:t>
      </w:r>
      <w:r w:rsidRPr="00C11790">
        <w:rPr>
          <w:rFonts w:ascii="Angsana New" w:hAnsi="Angsana New" w:cs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C11790">
        <w:rPr>
          <w:rFonts w:ascii="Angsana New" w:hAnsi="Angsana New" w:cs="Angsana New"/>
          <w:sz w:val="30"/>
          <w:szCs w:val="30"/>
        </w:rPr>
        <w:t xml:space="preserve"> </w:t>
      </w:r>
      <w:r w:rsidRPr="00C11790">
        <w:rPr>
          <w:rFonts w:ascii="Angsana New" w:hAnsi="Angsana New" w:cs="Angsana New"/>
          <w:sz w:val="30"/>
          <w:szCs w:val="30"/>
          <w:cs/>
        </w:rPr>
        <w:t>กลุ่ม</w:t>
      </w:r>
      <w:r w:rsidR="00875E68">
        <w:rPr>
          <w:rFonts w:ascii="Angsana New" w:hAnsi="Angsana New" w:cs="Angsana New"/>
          <w:sz w:val="30"/>
          <w:szCs w:val="30"/>
        </w:rPr>
        <w:t xml:space="preserve">   </w:t>
      </w:r>
      <w:r w:rsidR="006A5E3B">
        <w:rPr>
          <w:rFonts w:ascii="Angsana New" w:hAnsi="Angsana New" w:cs="Angsana New"/>
          <w:sz w:val="30"/>
          <w:szCs w:val="30"/>
        </w:rPr>
        <w:t xml:space="preserve"> </w:t>
      </w:r>
      <w:r w:rsidRPr="00C11790">
        <w:rPr>
          <w:rFonts w:ascii="Angsana New" w:hAnsi="Angsana New" w:cs="Angsana New"/>
          <w:sz w:val="30"/>
          <w:szCs w:val="30"/>
          <w:cs/>
        </w:rPr>
        <w:t>ผู้ประเมิน</w:t>
      </w:r>
      <w:r w:rsidRPr="00C11790">
        <w:rPr>
          <w:rFonts w:ascii="Angsana New" w:hAnsi="Angsana New" w:cs="Angsana New" w:hint="cs"/>
          <w:sz w:val="30"/>
          <w:szCs w:val="30"/>
          <w:cs/>
        </w:rPr>
        <w:t>ได้</w:t>
      </w:r>
      <w:r w:rsidRPr="00C11790">
        <w:rPr>
          <w:rFonts w:ascii="Angsana New" w:hAnsi="Angsana New" w:cs="Angsana New"/>
          <w:sz w:val="30"/>
          <w:szCs w:val="30"/>
          <w:cs/>
        </w:rPr>
        <w:t>ประเมินหลักฐานที่ได้มาจากบุคคลที่สาม</w:t>
      </w:r>
      <w:r w:rsidRPr="00C11790">
        <w:rPr>
          <w:rFonts w:ascii="Angsana New" w:hAnsi="Angsana New" w:cs="Angsana New" w:hint="cs"/>
          <w:sz w:val="30"/>
          <w:szCs w:val="30"/>
          <w:cs/>
        </w:rPr>
        <w:t>ที่</w:t>
      </w:r>
      <w:r w:rsidRPr="00C11790">
        <w:rPr>
          <w:rFonts w:ascii="Angsana New" w:hAnsi="Angsana New" w:cs="Angsana New"/>
          <w:sz w:val="30"/>
          <w:szCs w:val="30"/>
          <w:cs/>
        </w:rPr>
        <w:t>สนับสนุนข้อสรุป</w:t>
      </w:r>
      <w:r w:rsidRPr="00C11790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Pr="00C11790">
        <w:rPr>
          <w:rFonts w:ascii="Angsana New" w:hAnsi="Angsana New" w:cs="Angsana New"/>
          <w:sz w:val="30"/>
          <w:szCs w:val="30"/>
          <w:cs/>
        </w:rPr>
        <w:t>การวัดมูลค่ารวมถึง</w:t>
      </w:r>
      <w:r w:rsidRPr="00C11790">
        <w:rPr>
          <w:rFonts w:ascii="Angsana New" w:hAnsi="Angsana New" w:cs="Angsana New" w:hint="cs"/>
          <w:sz w:val="30"/>
          <w:szCs w:val="30"/>
          <w:cs/>
        </w:rPr>
        <w:t>การจัด</w:t>
      </w:r>
      <w:r w:rsidRPr="00C11790">
        <w:rPr>
          <w:rFonts w:ascii="Angsana New" w:hAnsi="Angsana New" w:cs="Angsana New"/>
          <w:sz w:val="30"/>
          <w:szCs w:val="30"/>
          <w:cs/>
        </w:rPr>
        <w:t>ระดับชั้น</w:t>
      </w:r>
      <w:r w:rsidRPr="00C11790">
        <w:rPr>
          <w:rFonts w:ascii="Angsana New" w:hAnsi="Angsana New" w:cs="Angsana New" w:hint="cs"/>
          <w:sz w:val="30"/>
          <w:szCs w:val="30"/>
          <w:cs/>
        </w:rPr>
        <w:t>ของ</w:t>
      </w:r>
      <w:r w:rsidRPr="00C11790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C11790">
        <w:rPr>
          <w:rFonts w:ascii="Angsana New" w:hAnsi="Angsana New" w:cs="Angsana New" w:hint="cs"/>
          <w:sz w:val="30"/>
          <w:szCs w:val="30"/>
          <w:cs/>
        </w:rPr>
        <w:t>ว่า</w:t>
      </w:r>
      <w:r w:rsidRPr="00C11790">
        <w:rPr>
          <w:rFonts w:ascii="Angsana New" w:hAnsi="Angsana New" w:cs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C11790">
        <w:rPr>
          <w:rFonts w:ascii="Angsana New" w:hAnsi="Angsana New" w:cs="Angsana New" w:hint="cs"/>
          <w:sz w:val="30"/>
          <w:szCs w:val="30"/>
          <w:cs/>
        </w:rPr>
        <w:t>อย่างเหมาะสม</w:t>
      </w:r>
      <w:r w:rsidRPr="003435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808">
        <w:rPr>
          <w:rFonts w:ascii="Angsana New" w:hAnsi="Angsana New" w:cs="Angsana New"/>
          <w:sz w:val="30"/>
          <w:szCs w:val="30"/>
          <w:cs/>
        </w:rPr>
        <w:br/>
      </w:r>
    </w:p>
    <w:p w:rsidR="00343589" w:rsidRPr="00C11790" w:rsidRDefault="00343589" w:rsidP="00271A64">
      <w:pPr>
        <w:spacing w:line="240" w:lineRule="auto"/>
        <w:ind w:left="450" w:firstLine="90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 w:hint="cs"/>
          <w:sz w:val="30"/>
          <w:szCs w:val="30"/>
          <w:cs/>
        </w:rPr>
        <w:t>ประเด็น</w:t>
      </w:r>
      <w:r w:rsidRPr="00C11790">
        <w:rPr>
          <w:rFonts w:ascii="Angsana New" w:hAnsi="Angsana New" w:cs="Angsana New"/>
          <w:sz w:val="30"/>
          <w:szCs w:val="30"/>
          <w:cs/>
        </w:rPr>
        <w:t>ปัญหา</w:t>
      </w:r>
      <w:r w:rsidRPr="00C11790">
        <w:rPr>
          <w:rFonts w:ascii="Angsana New" w:hAnsi="Angsana New" w:cs="Angsana New" w:hint="cs"/>
          <w:sz w:val="30"/>
          <w:szCs w:val="30"/>
          <w:cs/>
        </w:rPr>
        <w:t>ของการวัดมูลค่าที่มีนัย</w:t>
      </w:r>
      <w:r w:rsidRPr="00C11790">
        <w:rPr>
          <w:rFonts w:ascii="Angsana New" w:hAnsi="Angsana New" w:cs="Angsana New"/>
          <w:sz w:val="30"/>
          <w:szCs w:val="30"/>
          <w:cs/>
        </w:rPr>
        <w:t>สำคัญ</w:t>
      </w:r>
      <w:r w:rsidRPr="00C11790">
        <w:rPr>
          <w:rFonts w:ascii="Angsana New" w:hAnsi="Angsana New" w:cs="Angsana New" w:hint="cs"/>
          <w:sz w:val="30"/>
          <w:szCs w:val="30"/>
          <w:cs/>
        </w:rPr>
        <w:t>จะถูกรายงาน</w:t>
      </w:r>
      <w:r w:rsidRPr="00C11790">
        <w:rPr>
          <w:rFonts w:ascii="Angsana New" w:hAnsi="Angsana New" w:cs="Angsana New"/>
          <w:sz w:val="30"/>
          <w:szCs w:val="30"/>
          <w:cs/>
        </w:rPr>
        <w:t>ต่อคณะกรรมการตรวจสอบของกลุ่ม</w:t>
      </w:r>
      <w:r w:rsidRPr="00C11790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</w:p>
    <w:p w:rsidR="00753029" w:rsidRPr="00507E34" w:rsidRDefault="00753029" w:rsidP="006813D3">
      <w:pPr>
        <w:spacing w:after="0" w:line="240" w:lineRule="auto"/>
        <w:ind w:left="630"/>
        <w:jc w:val="thaiDistribute"/>
        <w:rPr>
          <w:rFonts w:ascii="Angsana New" w:hAnsi="Angsana New" w:cs="Angsana New"/>
        </w:rPr>
      </w:pPr>
    </w:p>
    <w:p w:rsidR="00753029" w:rsidRPr="00C11790" w:rsidRDefault="00343589" w:rsidP="00271A6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C11790">
        <w:rPr>
          <w:rFonts w:ascii="Angsana New" w:hAnsi="Angsana New" w:cs="Angsana New"/>
          <w:sz w:val="30"/>
          <w:szCs w:val="30"/>
          <w:cs/>
        </w:rPr>
        <w:t>กลุ่ม</w:t>
      </w:r>
      <w:r w:rsidRPr="00C11790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C11790">
        <w:rPr>
          <w:rFonts w:ascii="Angsana New" w:hAnsi="Angsana New" w:cs="Angsana New"/>
          <w:sz w:val="30"/>
          <w:szCs w:val="30"/>
          <w:cs/>
        </w:rPr>
        <w:t>ได้ใช้</w:t>
      </w:r>
      <w:r w:rsidRPr="00C11790">
        <w:rPr>
          <w:rFonts w:ascii="Angsana New" w:hAnsi="Angsana New" w:cs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C11790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</w:t>
      </w:r>
      <w:r w:rsidRPr="00C11790">
        <w:rPr>
          <w:rFonts w:ascii="Angsana New" w:hAnsi="Angsana New" w:cs="Angsana New" w:hint="cs"/>
          <w:sz w:val="30"/>
          <w:szCs w:val="30"/>
          <w:cs/>
        </w:rPr>
        <w:t>ในแต่ละ</w:t>
      </w:r>
      <w:r w:rsidRPr="00C11790">
        <w:rPr>
          <w:rFonts w:ascii="Angsana New" w:hAnsi="Angsana New" w:cs="Angsana New"/>
          <w:sz w:val="30"/>
          <w:szCs w:val="30"/>
          <w:cs/>
        </w:rPr>
        <w:t>ลำดับชั้น</w:t>
      </w:r>
      <w:r w:rsidRPr="00C11790">
        <w:rPr>
          <w:rFonts w:ascii="Angsana New" w:hAnsi="Angsana New" w:cs="Angsana New" w:hint="cs"/>
          <w:sz w:val="30"/>
          <w:szCs w:val="30"/>
          <w:cs/>
        </w:rPr>
        <w:t>ของ</w:t>
      </w:r>
      <w:r w:rsidRPr="00C11790">
        <w:rPr>
          <w:rFonts w:ascii="Angsana New" w:hAnsi="Angsana New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C11790">
        <w:rPr>
          <w:rFonts w:ascii="Angsana New" w:hAnsi="Angsana New" w:cs="Angsana New"/>
          <w:sz w:val="30"/>
          <w:szCs w:val="30"/>
        </w:rPr>
        <w:t xml:space="preserve"> </w:t>
      </w:r>
      <w:r w:rsidRPr="00C11790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343589" w:rsidRPr="00C11790" w:rsidRDefault="00343589" w:rsidP="005525B9">
      <w:pPr>
        <w:pStyle w:val="BodyText"/>
        <w:shd w:val="clear" w:color="auto" w:fill="FFFFFF"/>
        <w:spacing w:after="0"/>
        <w:jc w:val="thaiDistribute"/>
        <w:rPr>
          <w:szCs w:val="22"/>
        </w:rPr>
      </w:pPr>
      <w:r w:rsidRPr="00C1179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185191" w:rsidRPr="00185191" w:rsidRDefault="00185191" w:rsidP="00185191">
      <w:pPr>
        <w:numPr>
          <w:ilvl w:val="0"/>
          <w:numId w:val="17"/>
        </w:numPr>
        <w:tabs>
          <w:tab w:val="left" w:pos="851"/>
        </w:tabs>
        <w:spacing w:after="0" w:line="240" w:lineRule="atLeast"/>
        <w:ind w:left="851" w:right="-7" w:hanging="28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85191">
        <w:rPr>
          <w:rFonts w:ascii="Angsana New" w:hAnsi="Angsana New" w:cs="Angsana New"/>
          <w:sz w:val="30"/>
          <w:szCs w:val="30"/>
          <w:cs/>
          <w:lang w:val="en-GB"/>
        </w:rPr>
        <w:t xml:space="preserve">ข้อมูลระดับ </w:t>
      </w:r>
      <w:r w:rsidRPr="00185191">
        <w:rPr>
          <w:rFonts w:ascii="Angsana New" w:hAnsi="Angsana New" w:cs="Angsana New"/>
          <w:sz w:val="30"/>
          <w:szCs w:val="30"/>
        </w:rPr>
        <w:t xml:space="preserve">1 </w:t>
      </w:r>
      <w:r w:rsidRPr="00185191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เป็นราคาเสนอซื้อขาย </w:t>
      </w:r>
      <w:r w:rsidRPr="00185191">
        <w:rPr>
          <w:rFonts w:ascii="Angsana New" w:hAnsi="Angsana New" w:cs="Angsana New"/>
          <w:sz w:val="30"/>
          <w:szCs w:val="30"/>
          <w:lang w:val="en-GB"/>
        </w:rPr>
        <w:t>(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ไม่</w:t>
      </w: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>ต้อง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ปรับปรุง</w:t>
      </w:r>
      <w:r w:rsidRPr="00185191">
        <w:rPr>
          <w:rFonts w:ascii="Angsana New" w:hAnsi="Angsana New" w:cs="Angsana New"/>
          <w:sz w:val="30"/>
          <w:szCs w:val="30"/>
          <w:lang w:val="en-GB"/>
        </w:rPr>
        <w:t xml:space="preserve">) 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ในตลาดที่มีสภาพคล่องสำหรับสินทรัพย์หรือหนี้สินอย่างเดียวกัน</w:t>
      </w:r>
    </w:p>
    <w:p w:rsidR="00185191" w:rsidRPr="00185191" w:rsidRDefault="00185191" w:rsidP="00185191">
      <w:pPr>
        <w:numPr>
          <w:ilvl w:val="0"/>
          <w:numId w:val="17"/>
        </w:numPr>
        <w:tabs>
          <w:tab w:val="left" w:pos="851"/>
        </w:tabs>
        <w:spacing w:after="0" w:line="240" w:lineRule="atLeast"/>
        <w:ind w:left="851" w:right="-7" w:hanging="28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ข้อมูลระดับ</w:t>
      </w:r>
      <w:r w:rsidRPr="00185191">
        <w:rPr>
          <w:rFonts w:ascii="Angsana New" w:hAnsi="Angsana New" w:cs="Angsana New"/>
          <w:sz w:val="30"/>
          <w:szCs w:val="30"/>
          <w:lang w:val="en-GB"/>
        </w:rPr>
        <w:t xml:space="preserve"> 2  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เป็นข้อมูลอื่นที่สังเกตได้โดยตรง</w:t>
      </w: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185191">
        <w:rPr>
          <w:rFonts w:ascii="Angsana New" w:hAnsi="Angsana New" w:cs="Angsana New"/>
          <w:sz w:val="30"/>
          <w:szCs w:val="30"/>
          <w:lang w:val="en-GB"/>
        </w:rPr>
        <w:t>(</w:t>
      </w: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เช่น ราคาขาย) 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หรือโดยอ้อม</w:t>
      </w: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(เช่น ได้มาจากราคา) 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85191">
        <w:rPr>
          <w:rFonts w:ascii="Angsana New" w:hAnsi="Angsana New" w:cs="Angsana New"/>
          <w:sz w:val="30"/>
          <w:szCs w:val="30"/>
          <w:lang w:val="en-GB"/>
        </w:rPr>
        <w:t>1</w:t>
      </w:r>
    </w:p>
    <w:p w:rsidR="00185191" w:rsidRPr="00185191" w:rsidRDefault="00185191" w:rsidP="00185191">
      <w:pPr>
        <w:numPr>
          <w:ilvl w:val="0"/>
          <w:numId w:val="17"/>
        </w:numPr>
        <w:tabs>
          <w:tab w:val="left" w:pos="851"/>
        </w:tabs>
        <w:spacing w:after="0" w:line="240" w:lineRule="atLeast"/>
        <w:ind w:left="851" w:right="-7" w:hanging="284"/>
        <w:rPr>
          <w:rFonts w:ascii="Angsana New" w:hAnsi="Angsana New" w:cs="Angsana New"/>
          <w:sz w:val="30"/>
          <w:szCs w:val="30"/>
          <w:lang w:val="en-GB"/>
        </w:rPr>
      </w:pP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>ข้อมูล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ระดับ</w:t>
      </w:r>
      <w:r w:rsidRPr="00185191">
        <w:rPr>
          <w:rFonts w:ascii="Angsana New" w:hAnsi="Angsana New" w:cs="Angsana New"/>
          <w:sz w:val="30"/>
          <w:szCs w:val="30"/>
          <w:lang w:val="en-GB"/>
        </w:rPr>
        <w:t xml:space="preserve"> 3  </w:t>
      </w:r>
      <w:r w:rsidRPr="00185191">
        <w:rPr>
          <w:rFonts w:ascii="Angsana New" w:hAnsi="Angsana New" w:cs="Angsana New" w:hint="cs"/>
          <w:spacing w:val="6"/>
          <w:sz w:val="30"/>
          <w:szCs w:val="30"/>
          <w:cs/>
          <w:lang w:val="en-GB"/>
        </w:rPr>
        <w:t>เป็น</w:t>
      </w:r>
      <w:r w:rsidRPr="00185191">
        <w:rPr>
          <w:rFonts w:ascii="Angsana New" w:hAnsi="Angsana New" w:cs="Angsana New"/>
          <w:spacing w:val="6"/>
          <w:sz w:val="30"/>
          <w:szCs w:val="30"/>
          <w:cs/>
          <w:lang w:val="en-GB"/>
        </w:rPr>
        <w:t>ข้อมูลสำหรับสินทรัพย์หรือหนี้สินที่</w:t>
      </w:r>
      <w:r w:rsidRPr="00185191">
        <w:rPr>
          <w:rFonts w:ascii="Angsana New" w:hAnsi="Angsana New" w:cs="Angsana New" w:hint="cs"/>
          <w:spacing w:val="6"/>
          <w:sz w:val="30"/>
          <w:szCs w:val="30"/>
          <w:cs/>
          <w:lang w:val="en-GB"/>
        </w:rPr>
        <w:t>ไม่ได้มาจากข้อมูลที่</w:t>
      </w:r>
      <w:r w:rsidR="003D2730">
        <w:rPr>
          <w:rFonts w:ascii="Angsana New" w:hAnsi="Angsana New" w:cs="Angsana New" w:hint="cs"/>
          <w:spacing w:val="6"/>
          <w:sz w:val="30"/>
          <w:szCs w:val="30"/>
          <w:cs/>
          <w:lang w:val="en-GB"/>
        </w:rPr>
        <w:t>สามารถ</w:t>
      </w:r>
      <w:r w:rsidRPr="00185191">
        <w:rPr>
          <w:rFonts w:ascii="Angsana New" w:hAnsi="Angsana New" w:cs="Angsana New" w:hint="cs"/>
          <w:spacing w:val="6"/>
          <w:sz w:val="30"/>
          <w:szCs w:val="30"/>
          <w:cs/>
          <w:lang w:val="en-GB"/>
        </w:rPr>
        <w:t>สังเกตได้</w:t>
      </w: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(</w:t>
      </w:r>
      <w:r w:rsidRPr="00185191">
        <w:rPr>
          <w:rFonts w:ascii="Angsana New" w:hAnsi="Angsana New" w:cs="Angsana New" w:hint="cs"/>
          <w:spacing w:val="8"/>
          <w:sz w:val="30"/>
          <w:szCs w:val="30"/>
          <w:cs/>
          <w:lang w:val="en-GB"/>
        </w:rPr>
        <w:t>ข้อมูลที่ไม่สามารถ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สังเกตได้</w:t>
      </w: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>)</w:t>
      </w:r>
    </w:p>
    <w:p w:rsidR="00343589" w:rsidRPr="00392D2C" w:rsidRDefault="00343589" w:rsidP="00185191">
      <w:pPr>
        <w:pStyle w:val="block"/>
        <w:spacing w:after="0" w:line="240" w:lineRule="atLeast"/>
        <w:ind w:left="630"/>
        <w:jc w:val="both"/>
        <w:rPr>
          <w:rFonts w:ascii="Angsana New" w:hAnsi="Angsana New" w:cs="Angsana New"/>
          <w:szCs w:val="22"/>
          <w:lang w:bidi="th-TH"/>
        </w:rPr>
      </w:pPr>
    </w:p>
    <w:p w:rsidR="00343589" w:rsidRPr="00C11790" w:rsidRDefault="00343589" w:rsidP="002E76B3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/>
          <w:sz w:val="30"/>
          <w:szCs w:val="30"/>
          <w:cs/>
        </w:rPr>
        <w:t>หา</w:t>
      </w:r>
      <w:r w:rsidRPr="00C11790">
        <w:rPr>
          <w:rFonts w:ascii="Angsana New" w:hAnsi="Angsana New" w:cs="Angsana New" w:hint="cs"/>
          <w:sz w:val="30"/>
          <w:szCs w:val="30"/>
          <w:cs/>
        </w:rPr>
        <w:t>ก</w:t>
      </w:r>
      <w:r w:rsidRPr="00C11790">
        <w:rPr>
          <w:rFonts w:ascii="Angsana New" w:hAnsi="Angsana New" w:cs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C11790">
        <w:rPr>
          <w:rFonts w:ascii="Angsana New" w:hAnsi="Angsana New" w:cs="Angsana New" w:hint="cs"/>
          <w:sz w:val="30"/>
          <w:szCs w:val="30"/>
          <w:cs/>
        </w:rPr>
        <w:t>ั้น</w:t>
      </w:r>
      <w:r w:rsidRPr="00C11790">
        <w:rPr>
          <w:rFonts w:ascii="Angsana New" w:hAnsi="Angsana New" w:cs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C11790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C11790">
        <w:rPr>
          <w:rFonts w:ascii="Angsana New" w:hAnsi="Angsana New" w:cs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C11790">
        <w:rPr>
          <w:rFonts w:ascii="Angsana New" w:hAnsi="Angsana New" w:cs="Angsana New" w:hint="cs"/>
          <w:sz w:val="30"/>
          <w:szCs w:val="30"/>
          <w:cs/>
        </w:rPr>
        <w:t>ตาม</w:t>
      </w:r>
      <w:r w:rsidRPr="00C11790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  <w:r w:rsidRPr="00C11790">
        <w:rPr>
          <w:rFonts w:ascii="Angsana New" w:hAnsi="Angsana New" w:cs="Angsana New" w:hint="cs"/>
          <w:sz w:val="30"/>
          <w:szCs w:val="30"/>
          <w:cs/>
        </w:rPr>
        <w:t>ของ</w:t>
      </w:r>
      <w:r w:rsidRPr="00C11790">
        <w:rPr>
          <w:rFonts w:ascii="Angsana New" w:hAnsi="Angsana New" w:cs="Angsana New"/>
          <w:sz w:val="30"/>
          <w:szCs w:val="30"/>
          <w:cs/>
        </w:rPr>
        <w:t>ข้อมูล</w:t>
      </w:r>
      <w:r w:rsidRPr="00C11790">
        <w:rPr>
          <w:rFonts w:ascii="Angsana New" w:hAnsi="Angsana New" w:cs="Angsana New" w:hint="cs"/>
          <w:sz w:val="30"/>
          <w:szCs w:val="30"/>
          <w:cs/>
        </w:rPr>
        <w:t>ที่อยู่</w:t>
      </w:r>
      <w:r w:rsidRPr="00C11790">
        <w:rPr>
          <w:rFonts w:ascii="Angsana New" w:hAnsi="Angsana New" w:cs="Angsana New"/>
          <w:sz w:val="30"/>
          <w:szCs w:val="30"/>
          <w:cs/>
        </w:rPr>
        <w:t>ในระดับต่ำสุด</w:t>
      </w:r>
      <w:r w:rsidRPr="00C11790">
        <w:rPr>
          <w:rFonts w:ascii="Angsana New" w:hAnsi="Angsana New" w:cs="Angsana New" w:hint="cs"/>
          <w:sz w:val="30"/>
          <w:szCs w:val="30"/>
          <w:cs/>
        </w:rPr>
        <w:t>ที่</w:t>
      </w:r>
      <w:r w:rsidRPr="00C11790">
        <w:rPr>
          <w:rFonts w:ascii="Angsana New" w:hAnsi="Angsana New" w:cs="Angsana New"/>
          <w:sz w:val="30"/>
          <w:szCs w:val="30"/>
          <w:cs/>
        </w:rPr>
        <w:t>มีนัยสำคัญ</w:t>
      </w:r>
      <w:r w:rsidRPr="00C11790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C11790">
        <w:rPr>
          <w:rFonts w:ascii="Angsana New" w:hAnsi="Angsana New" w:cs="Angsana New"/>
          <w:sz w:val="30"/>
          <w:szCs w:val="30"/>
          <w:cs/>
        </w:rPr>
        <w:t>การวัดมูลค่า</w:t>
      </w:r>
      <w:r w:rsidRPr="00C11790">
        <w:rPr>
          <w:rFonts w:ascii="Angsana New" w:hAnsi="Angsana New" w:cs="Angsana New" w:hint="cs"/>
          <w:sz w:val="30"/>
          <w:szCs w:val="30"/>
          <w:cs/>
        </w:rPr>
        <w:t>ยุติธรรมโดยรวม</w:t>
      </w:r>
    </w:p>
    <w:p w:rsidR="00343589" w:rsidRPr="00392D2C" w:rsidRDefault="00343589" w:rsidP="002E76B3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szCs w:val="22"/>
          <w:lang w:bidi="th-TH"/>
        </w:rPr>
      </w:pPr>
    </w:p>
    <w:p w:rsidR="00343589" w:rsidRPr="00C11790" w:rsidRDefault="00343589" w:rsidP="002E76B3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  <w:r w:rsidRPr="00C11790">
        <w:rPr>
          <w:rFonts w:ascii="Angsana New" w:hAnsi="Angsana New" w:cs="Angsana New"/>
          <w:sz w:val="30"/>
          <w:szCs w:val="30"/>
          <w:cs/>
        </w:rPr>
        <w:t>กลุ่ม</w:t>
      </w:r>
      <w:r w:rsidRPr="00C11790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C11790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C11790">
        <w:rPr>
          <w:rFonts w:ascii="Angsana New" w:hAnsi="Angsana New" w:cs="Angsana New" w:hint="cs"/>
          <w:sz w:val="30"/>
          <w:szCs w:val="30"/>
          <w:cs/>
        </w:rPr>
        <w:t>ของ</w:t>
      </w:r>
      <w:r w:rsidRPr="00C11790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C11790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C11790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:rsidR="00343589" w:rsidRPr="00392D2C" w:rsidRDefault="00343589" w:rsidP="002E76B3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szCs w:val="22"/>
          <w:lang w:bidi="th-TH"/>
        </w:rPr>
      </w:pPr>
    </w:p>
    <w:p w:rsidR="00343589" w:rsidRPr="00C11790" w:rsidRDefault="00343589" w:rsidP="002E76B3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</w:t>
      </w:r>
      <w:r w:rsidRPr="00C11790">
        <w:rPr>
          <w:rFonts w:ascii="Angsana New" w:hAnsi="Angsana New" w:cs="Angsana New" w:hint="cs"/>
          <w:sz w:val="30"/>
          <w:szCs w:val="30"/>
          <w:cs/>
        </w:rPr>
        <w:t>ข้อสมมติที่ใช้ในการ</w:t>
      </w:r>
      <w:r w:rsidRPr="003227C5">
        <w:rPr>
          <w:rFonts w:ascii="Angsana New" w:hAnsi="Angsana New" w:cs="Angsana New" w:hint="cs"/>
          <w:spacing w:val="8"/>
          <w:sz w:val="30"/>
          <w:szCs w:val="30"/>
          <w:cs/>
        </w:rPr>
        <w:t>วัดมูลค่ายุติธรรม อยู่ในหมายเหตุประกอบ</w:t>
      </w:r>
      <w:r w:rsidRPr="00C11790">
        <w:rPr>
          <w:rFonts w:ascii="Angsana New" w:hAnsi="Angsana New" w:cs="Angsana New" w:hint="cs"/>
          <w:sz w:val="30"/>
          <w:szCs w:val="30"/>
          <w:cs/>
        </w:rPr>
        <w:t>งบการเงิน ดังต่อไปนี้</w:t>
      </w:r>
    </w:p>
    <w:p w:rsidR="00343589" w:rsidRPr="00392D2C" w:rsidRDefault="00343589" w:rsidP="00185191">
      <w:pPr>
        <w:pStyle w:val="block"/>
        <w:spacing w:after="0" w:line="240" w:lineRule="atLeast"/>
        <w:ind w:left="630"/>
        <w:jc w:val="both"/>
        <w:rPr>
          <w:rFonts w:ascii="Angsana New" w:hAnsi="Angsana New" w:cs="Angsana New"/>
          <w:szCs w:val="22"/>
          <w:lang w:bidi="th-TH"/>
        </w:rPr>
      </w:pPr>
    </w:p>
    <w:p w:rsidR="00185191" w:rsidRDefault="00185191" w:rsidP="006A5E3B">
      <w:pPr>
        <w:pStyle w:val="block"/>
        <w:tabs>
          <w:tab w:val="left" w:pos="851"/>
        </w:tabs>
        <w:spacing w:after="0" w:line="240" w:lineRule="atLeast"/>
        <w:ind w:left="851" w:right="-7" w:hanging="311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 w:hint="cs"/>
          <w:sz w:val="30"/>
          <w:szCs w:val="30"/>
          <w:cs/>
          <w:lang w:bidi="th-TH"/>
        </w:rPr>
        <w:t>หมายเหตุข้อ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/>
          <w:sz w:val="30"/>
          <w:szCs w:val="38"/>
          <w:lang w:bidi="th-TH"/>
        </w:rPr>
        <w:t>6</w:t>
      </w:r>
      <w:r w:rsidRPr="00C11790">
        <w:rPr>
          <w:rFonts w:cs="Cordia New" w:hint="cs"/>
          <w:szCs w:val="28"/>
          <w:cs/>
          <w:lang w:bidi="th-TH"/>
        </w:rPr>
        <w:tab/>
      </w:r>
      <w:r w:rsidR="006A5E3B">
        <w:rPr>
          <w:rFonts w:cs="Cordia New"/>
          <w:szCs w:val="28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เงินลงทุนอื่น</w:t>
      </w:r>
    </w:p>
    <w:p w:rsidR="002E64F8" w:rsidRDefault="002E64F8" w:rsidP="006A5E3B">
      <w:pPr>
        <w:pStyle w:val="block"/>
        <w:tabs>
          <w:tab w:val="left" w:pos="851"/>
        </w:tabs>
        <w:spacing w:after="0" w:line="240" w:lineRule="atLeast"/>
        <w:ind w:left="851" w:right="-7" w:hanging="311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หมายเหตุข้อ </w:t>
      </w:r>
      <w:r w:rsidR="006A5E3B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="006A5E3B">
        <w:rPr>
          <w:rFonts w:ascii="Angsana New" w:hAnsi="Angsana New" w:cs="Angsana New"/>
          <w:sz w:val="30"/>
          <w:szCs w:val="30"/>
          <w:lang w:val="en-US" w:bidi="th-TH"/>
        </w:rPr>
        <w:tab/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p w:rsidR="008A605E" w:rsidRDefault="008A605E" w:rsidP="00697021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Cs w:val="22"/>
          <w:lang w:bidi="th-TH"/>
        </w:rPr>
      </w:pPr>
    </w:p>
    <w:p w:rsidR="007F1063" w:rsidRPr="00D55D3F" w:rsidRDefault="00983F1F" w:rsidP="005525B9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5525B9">
        <w:rPr>
          <w:rFonts w:ascii="Angsana New" w:hAnsi="Angsana New" w:cs="Angsana New"/>
          <w:b/>
          <w:bCs/>
          <w:sz w:val="30"/>
          <w:szCs w:val="30"/>
        </w:rPr>
        <w:t xml:space="preserve">        </w:t>
      </w:r>
      <w:r w:rsidR="007F1063" w:rsidRPr="00D55D3F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:rsidR="007F1063" w:rsidRPr="00392D2C" w:rsidRDefault="007F1063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22"/>
          <w:szCs w:val="22"/>
        </w:rPr>
      </w:pPr>
    </w:p>
    <w:p w:rsidR="007E0383" w:rsidRPr="00B06327" w:rsidRDefault="00224D40" w:rsidP="00B0632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06327">
        <w:rPr>
          <w:rFonts w:ascii="Angsana New" w:hAnsi="Angsana New" w:cs="Angsana New" w:hint="cs"/>
          <w:spacing w:val="-2"/>
          <w:sz w:val="30"/>
          <w:szCs w:val="30"/>
          <w:cs/>
        </w:rPr>
        <w:t>นโ</w:t>
      </w:r>
      <w:r w:rsidR="007E38B3" w:rsidRPr="00B06327">
        <w:rPr>
          <w:rFonts w:ascii="Angsana New" w:hAnsi="Angsana New" w:cs="Angsana New"/>
          <w:spacing w:val="-2"/>
          <w:sz w:val="30"/>
          <w:szCs w:val="30"/>
          <w:cs/>
        </w:rPr>
        <w:t>ยบายการบัญชีที่นำเสนอดังต่อไปนี้ได้ถือปฏิบัติโดยสม่ำเสมอสำหรับงบ</w:t>
      </w:r>
      <w:r w:rsidR="00330F59" w:rsidRPr="00B06327">
        <w:rPr>
          <w:rFonts w:ascii="Angsana New" w:hAnsi="Angsana New" w:cs="Angsana New"/>
          <w:spacing w:val="-2"/>
          <w:sz w:val="30"/>
          <w:szCs w:val="30"/>
          <w:cs/>
        </w:rPr>
        <w:t>การเงินทุกรอบระยะเวลาที่รายงาน</w:t>
      </w:r>
      <w:r w:rsidR="00B06327" w:rsidRPr="00B0632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:rsidR="00330F59" w:rsidRPr="00507E34" w:rsidRDefault="00330F59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7F1063" w:rsidRPr="00D55D3F" w:rsidRDefault="007F1063" w:rsidP="00D55D3F">
      <w:pPr>
        <w:pStyle w:val="BodyText2"/>
        <w:tabs>
          <w:tab w:val="left" w:pos="540"/>
        </w:tabs>
        <w:spacing w:after="0"/>
        <w:ind w:left="0" w:right="-25" w:firstLine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เกณฑ์ในการ</w:t>
      </w:r>
      <w:r w:rsidR="00C10396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จัด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:rsidR="00EA6CBF" w:rsidRPr="00392D2C" w:rsidRDefault="00EA6CBF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22"/>
          <w:szCs w:val="22"/>
        </w:rPr>
      </w:pPr>
    </w:p>
    <w:p w:rsidR="00EA6CBF" w:rsidRDefault="00EA6CBF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pacing w:val="-2"/>
          <w:sz w:val="30"/>
          <w:szCs w:val="30"/>
          <w:cs/>
        </w:rPr>
        <w:t>งบการเงินรวมประกอบด้วยงบการเงินของบริษัท</w:t>
      </w:r>
      <w:r w:rsidR="00B565EA" w:rsidRPr="00D55D3F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บริษัทย่อย (รวมกันเรียกว่า </w:t>
      </w:r>
      <w:r w:rsidRPr="00D55D3F">
        <w:rPr>
          <w:rFonts w:ascii="Angsana New" w:hAnsi="Angsana New" w:cs="Angsana New"/>
          <w:spacing w:val="-2"/>
          <w:sz w:val="30"/>
          <w:szCs w:val="30"/>
        </w:rPr>
        <w:t>“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Pr="00D55D3F">
        <w:rPr>
          <w:rFonts w:ascii="Angsana New" w:hAnsi="Angsana New" w:cs="Angsana New"/>
          <w:spacing w:val="-2"/>
          <w:sz w:val="30"/>
          <w:szCs w:val="30"/>
        </w:rPr>
        <w:t>”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>) และส่วนได้</w:t>
      </w:r>
      <w:r w:rsidRPr="00D55D3F">
        <w:rPr>
          <w:rFonts w:ascii="Angsana New" w:hAnsi="Angsana New" w:cs="Angsana New"/>
          <w:sz w:val="30"/>
          <w:szCs w:val="30"/>
          <w:cs/>
        </w:rPr>
        <w:t>เสียของกลุ่มบริษัทในบริษัทร่วม</w:t>
      </w:r>
    </w:p>
    <w:p w:rsidR="00CC40EA" w:rsidRPr="00392D2C" w:rsidRDefault="00CC40EA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:rsidR="007F1063" w:rsidRPr="00D55D3F" w:rsidRDefault="007F1063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บริษัทย่อย</w:t>
      </w:r>
    </w:p>
    <w:p w:rsidR="00EA6CBF" w:rsidRPr="00392D2C" w:rsidRDefault="00EA6CBF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:rsidR="0037080F" w:rsidRDefault="00C174C5" w:rsidP="006813D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sz w:val="16"/>
          <w:szCs w:val="16"/>
        </w:rPr>
      </w:pPr>
      <w:r w:rsidRPr="00866987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86698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 w:cs="Angsana New"/>
          <w:sz w:val="30"/>
          <w:szCs w:val="30"/>
          <w:cs/>
        </w:rPr>
        <w:t xml:space="preserve">  การควบคุมเกิดขึ้นเมื่อ</w:t>
      </w:r>
      <w:r w:rsidRPr="00866987">
        <w:rPr>
          <w:rFonts w:ascii="Angsana New" w:hAnsi="Angsana New" w:cs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66987">
        <w:rPr>
          <w:rFonts w:ascii="Angsana New" w:hAnsi="Angsana New" w:cs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8669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396" w:rsidRPr="00D55D3F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6813D3" w:rsidRDefault="006813D3" w:rsidP="000A5366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 w:cs="Angsana New" w:hint="cs"/>
          <w:sz w:val="16"/>
          <w:szCs w:val="16"/>
        </w:rPr>
      </w:pPr>
    </w:p>
    <w:p w:rsidR="00983F1F" w:rsidRDefault="00983F1F" w:rsidP="00507E34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30F6E">
        <w:rPr>
          <w:rFonts w:ascii="Angsana New" w:hAnsi="Angsana New" w:cs="Angsana New" w:hint="cs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830F6E" w:rsidRPr="002E76B3" w:rsidRDefault="00830F6E" w:rsidP="002E76B3">
      <w:pPr>
        <w:spacing w:after="0" w:line="240" w:lineRule="auto"/>
        <w:ind w:left="540" w:right="-25"/>
        <w:jc w:val="thaiDistribute"/>
        <w:rPr>
          <w:rFonts w:ascii="Angsana New" w:hAnsi="Angsana New" w:cs="Angsana New" w:hint="cs"/>
        </w:rPr>
      </w:pPr>
    </w:p>
    <w:p w:rsidR="00983F1F" w:rsidRPr="00830F6E" w:rsidRDefault="00830F6E" w:rsidP="00507E34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 w:hint="cs"/>
          <w:sz w:val="30"/>
          <w:szCs w:val="30"/>
        </w:rPr>
      </w:pPr>
      <w:r w:rsidRPr="00830F6E">
        <w:rPr>
          <w:rFonts w:ascii="Angsana New" w:hAnsi="Angsana New" w:cs="Angsana New" w:hint="cs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830F6E" w:rsidRPr="002E76B3" w:rsidRDefault="00830F6E" w:rsidP="00507E34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/>
          <w:sz w:val="20"/>
          <w:szCs w:val="20"/>
        </w:rPr>
      </w:pPr>
    </w:p>
    <w:p w:rsidR="00830F6E" w:rsidRPr="00830F6E" w:rsidRDefault="00830F6E" w:rsidP="00507E34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 w:hint="cs"/>
          <w:sz w:val="30"/>
          <w:szCs w:val="30"/>
        </w:rPr>
      </w:pPr>
      <w:r w:rsidRPr="00830F6E">
        <w:rPr>
          <w:rFonts w:ascii="Angsana New" w:hAnsi="Angsana New" w:cs="Angsana New" w:hint="cs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830F6E" w:rsidRPr="002E76B3" w:rsidRDefault="00830F6E" w:rsidP="00507E34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 w:hint="cs"/>
          <w:sz w:val="20"/>
          <w:szCs w:val="20"/>
        </w:rPr>
      </w:pPr>
    </w:p>
    <w:p w:rsidR="0027261D" w:rsidRPr="00D55D3F" w:rsidRDefault="00983F1F" w:rsidP="00507E34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786F09" w:rsidRPr="002E76B3" w:rsidRDefault="00786F09" w:rsidP="00507E34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/>
          <w:sz w:val="20"/>
          <w:szCs w:val="20"/>
        </w:rPr>
      </w:pPr>
    </w:p>
    <w:p w:rsidR="00822D08" w:rsidRPr="00822D08" w:rsidRDefault="00822D08" w:rsidP="00822D08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822D08">
        <w:rPr>
          <w:rFonts w:ascii="Angsana New" w:hAnsi="Angsana New" w:cs="Angsana New"/>
          <w:sz w:val="30"/>
          <w:szCs w:val="30"/>
          <w:cs/>
        </w:rPr>
        <w:t>ส่วนได้เสีย</w:t>
      </w:r>
      <w:r w:rsidRPr="00822D08">
        <w:rPr>
          <w:rFonts w:ascii="Angsana New" w:hAnsi="Angsana New" w:cs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822D08">
        <w:rPr>
          <w:rFonts w:ascii="Angsana New" w:hAnsi="Angsana New" w:cs="Angsana New"/>
          <w:sz w:val="30"/>
          <w:szCs w:val="30"/>
          <w:cs/>
        </w:rPr>
        <w:t xml:space="preserve"> ปร</w:t>
      </w:r>
      <w:r w:rsidR="00EE7095">
        <w:rPr>
          <w:rFonts w:ascii="Angsana New" w:hAnsi="Angsana New" w:cs="Angsana New"/>
          <w:sz w:val="30"/>
          <w:szCs w:val="30"/>
          <w:cs/>
        </w:rPr>
        <w:t>ะกอบด้วยส่วนได้เสียในบริษัทร่วม</w:t>
      </w:r>
    </w:p>
    <w:p w:rsidR="00822D08" w:rsidRPr="002E76B3" w:rsidRDefault="00822D08" w:rsidP="00822D08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sz w:val="20"/>
          <w:szCs w:val="20"/>
        </w:rPr>
      </w:pPr>
    </w:p>
    <w:p w:rsidR="00822D08" w:rsidRPr="00822D08" w:rsidRDefault="00822D08" w:rsidP="00822D08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822D08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</w:t>
      </w:r>
      <w:r w:rsidRPr="00822D0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22D08">
        <w:rPr>
          <w:rFonts w:ascii="Angsana New" w:hAnsi="Angsana New" w:cs="Angsana New"/>
          <w:sz w:val="30"/>
          <w:szCs w:val="30"/>
          <w:cs/>
        </w:rPr>
        <w:t>มีอิทธิพลอย่าง</w:t>
      </w:r>
      <w:r w:rsidRPr="00822D08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822D08">
        <w:rPr>
          <w:rFonts w:ascii="Angsana New" w:hAnsi="Angsana New" w:cs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822D08">
        <w:rPr>
          <w:rFonts w:ascii="Angsana New" w:hAnsi="Angsana New" w:cs="Angsana New" w:hint="cs"/>
          <w:sz w:val="30"/>
          <w:szCs w:val="30"/>
          <w:cs/>
        </w:rPr>
        <w:t>จ</w:t>
      </w:r>
      <w:r w:rsidRPr="00822D08">
        <w:rPr>
          <w:rFonts w:ascii="Angsana New" w:hAnsi="Angsana New" w:cs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822D08">
        <w:rPr>
          <w:rFonts w:ascii="Angsana New" w:hAnsi="Angsana New" w:cs="Angsana New" w:hint="cs"/>
          <w:sz w:val="30"/>
          <w:szCs w:val="30"/>
          <w:cs/>
        </w:rPr>
        <w:t>หรือควบคุมร่วมใน</w:t>
      </w:r>
      <w:r w:rsidRPr="00822D08">
        <w:rPr>
          <w:rFonts w:ascii="Angsana New" w:hAnsi="Angsana New" w:cs="Angsana New"/>
          <w:sz w:val="30"/>
          <w:szCs w:val="30"/>
          <w:cs/>
        </w:rPr>
        <w:t>นโยบายดังกล่าว</w:t>
      </w:r>
    </w:p>
    <w:p w:rsidR="00822D08" w:rsidRPr="002E76B3" w:rsidRDefault="00822D08" w:rsidP="00822D08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sz w:val="20"/>
          <w:szCs w:val="20"/>
        </w:rPr>
      </w:pPr>
    </w:p>
    <w:p w:rsidR="0077292F" w:rsidRDefault="0077292F" w:rsidP="00822D08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77292F" w:rsidRDefault="0077292F" w:rsidP="00822D08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D26E54" w:rsidRDefault="00822D08" w:rsidP="00822D08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22D08">
        <w:rPr>
          <w:rFonts w:ascii="Angsana New" w:hAnsi="Angsana New" w:cs="Angsana New"/>
          <w:sz w:val="30"/>
          <w:szCs w:val="30"/>
          <w:cs/>
        </w:rPr>
        <w:lastRenderedPageBreak/>
        <w:t>ส่วนได้เสียในบริษัทร่วมบันทึกบัญชีตามวิธีส่วนได้เสีย</w:t>
      </w:r>
      <w:r w:rsidRPr="00822D08">
        <w:rPr>
          <w:rFonts w:ascii="Angsana New" w:hAnsi="Angsana New" w:cs="Angsana New"/>
          <w:sz w:val="30"/>
          <w:szCs w:val="30"/>
        </w:rPr>
        <w:t xml:space="preserve"> </w:t>
      </w:r>
      <w:r w:rsidRPr="00822D08">
        <w:rPr>
          <w:rFonts w:ascii="Angsana New" w:hAnsi="Angsana New" w:cs="Angsana New" w:hint="cs"/>
          <w:sz w:val="30"/>
          <w:szCs w:val="30"/>
          <w:cs/>
        </w:rPr>
        <w:t>โดย</w:t>
      </w:r>
      <w:r w:rsidRPr="00822D08">
        <w:rPr>
          <w:rFonts w:ascii="Angsana New" w:hAnsi="Angsana New" w:cs="Angsana New"/>
          <w:sz w:val="30"/>
          <w:szCs w:val="30"/>
          <w:cs/>
        </w:rPr>
        <w:t>รับรู้รายการ</w:t>
      </w:r>
      <w:r w:rsidRPr="00822D0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822D08">
        <w:rPr>
          <w:rFonts w:ascii="Angsana New" w:hAnsi="Angsana New" w:cs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822D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2D08">
        <w:rPr>
          <w:rFonts w:ascii="Angsana New" w:hAnsi="Angsana New" w:cs="Angsana New"/>
          <w:sz w:val="30"/>
          <w:szCs w:val="30"/>
          <w:cs/>
        </w:rPr>
        <w:t>ส่วนแบ่งกำไรหรือขาดทุนและกำไร</w:t>
      </w:r>
      <w:r w:rsidRPr="00822D08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822D08">
        <w:rPr>
          <w:rFonts w:ascii="Angsana New" w:hAnsi="Angsana New" w:cs="Angsana New"/>
          <w:sz w:val="30"/>
          <w:szCs w:val="30"/>
          <w:cs/>
        </w:rPr>
        <w:t>เบ็ดเสร็จอื่น</w:t>
      </w:r>
      <w:r w:rsidRPr="00822D08">
        <w:rPr>
          <w:rFonts w:ascii="Angsana New" w:hAnsi="Angsana New" w:cs="Angsana New" w:hint="cs"/>
          <w:sz w:val="30"/>
          <w:szCs w:val="30"/>
          <w:cs/>
        </w:rPr>
        <w:t>ของ</w:t>
      </w:r>
      <w:r w:rsidR="00983F1F">
        <w:rPr>
          <w:rFonts w:ascii="Angsana New" w:hAnsi="Angsana New" w:cs="Angsana New"/>
          <w:sz w:val="30"/>
          <w:szCs w:val="30"/>
          <w:cs/>
        </w:rPr>
        <w:br/>
      </w:r>
      <w:r w:rsidRPr="00822D08">
        <w:rPr>
          <w:rFonts w:ascii="Angsana New" w:hAnsi="Angsana New" w:cs="Angsana New" w:hint="cs"/>
          <w:sz w:val="30"/>
          <w:szCs w:val="30"/>
          <w:cs/>
        </w:rPr>
        <w:t>เงินลงทุนที่บันทึกตามวิธีส่วนได้เสียของกลุ่มบริษัท</w:t>
      </w:r>
      <w:r w:rsidRPr="00822D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2D08">
        <w:rPr>
          <w:rFonts w:ascii="Angsana New" w:hAnsi="Angsana New" w:cs="Angsana New" w:hint="cs"/>
          <w:sz w:val="30"/>
          <w:szCs w:val="30"/>
          <w:cs/>
        </w:rPr>
        <w:t>จะถูกบันทึกใน</w:t>
      </w:r>
      <w:r w:rsidRPr="00822D08">
        <w:rPr>
          <w:rFonts w:ascii="Angsana New" w:hAnsi="Angsana New" w:cs="Angsana New"/>
          <w:sz w:val="30"/>
          <w:szCs w:val="30"/>
          <w:cs/>
        </w:rPr>
        <w:t>งบการเงินรวมจนถึงวันที่</w:t>
      </w:r>
      <w:r w:rsidRPr="00822D0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22D08">
        <w:rPr>
          <w:rFonts w:ascii="Angsana New" w:hAnsi="Angsana New" w:cs="Angsana New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</w:p>
    <w:p w:rsidR="00507E34" w:rsidRPr="002E76B3" w:rsidRDefault="00507E34" w:rsidP="00822D08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:rsidR="007B32E0" w:rsidRPr="00D55D3F" w:rsidRDefault="00BB6239" w:rsidP="00BB6239">
      <w:pPr>
        <w:pStyle w:val="BodyText2"/>
        <w:tabs>
          <w:tab w:val="left" w:pos="540"/>
        </w:tabs>
        <w:spacing w:after="0"/>
        <w:ind w:left="0" w:right="-2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          </w:t>
      </w:r>
      <w:r w:rsidR="007B32E0" w:rsidRPr="00D55D3F">
        <w:rPr>
          <w:rFonts w:ascii="Angsana New" w:hAnsi="Angsana New" w:cs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7B32E0" w:rsidRPr="00507E34" w:rsidRDefault="007B32E0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7B32E0" w:rsidRPr="00D55D3F" w:rsidRDefault="007B32E0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</w:t>
      </w:r>
      <w:r w:rsidR="0056082B" w:rsidRPr="00D55D3F">
        <w:rPr>
          <w:rFonts w:ascii="Angsana New" w:hAnsi="Angsana New" w:cs="Angsana New"/>
          <w:sz w:val="30"/>
          <w:szCs w:val="30"/>
          <w:cs/>
        </w:rPr>
        <w:t>้</w:t>
      </w:r>
      <w:r w:rsidRPr="00D55D3F">
        <w:rPr>
          <w:rFonts w:ascii="Angsana New" w:hAnsi="Angsana New" w:cs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 ขาดทุน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ที่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>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:rsidR="002E64F8" w:rsidRPr="00507E34" w:rsidRDefault="002E64F8" w:rsidP="00D55D3F">
      <w:pPr>
        <w:pStyle w:val="BodyText2"/>
        <w:tabs>
          <w:tab w:val="left" w:pos="540"/>
        </w:tabs>
        <w:spacing w:after="0"/>
        <w:ind w:left="0" w:right="-25" w:firstLine="0"/>
        <w:jc w:val="thaiDistribute"/>
        <w:rPr>
          <w:rFonts w:ascii="Angsana New" w:hAnsi="Angsana New" w:cs="Angsana New" w:hint="cs"/>
          <w:b/>
          <w:bCs/>
          <w:i/>
          <w:iCs/>
          <w:sz w:val="20"/>
          <w:szCs w:val="20"/>
        </w:rPr>
      </w:pPr>
    </w:p>
    <w:p w:rsidR="0027261D" w:rsidRPr="00D55D3F" w:rsidRDefault="0027261D" w:rsidP="00D55D3F">
      <w:pPr>
        <w:pStyle w:val="BodyText2"/>
        <w:tabs>
          <w:tab w:val="left" w:pos="540"/>
        </w:tabs>
        <w:spacing w:after="0"/>
        <w:ind w:left="0" w:right="-25" w:firstLine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 xml:space="preserve">เงินตราต่างประเทศ </w:t>
      </w:r>
    </w:p>
    <w:p w:rsidR="0027261D" w:rsidRPr="00507E34" w:rsidRDefault="0027261D" w:rsidP="00D55D3F">
      <w:pPr>
        <w:spacing w:after="0" w:line="240" w:lineRule="auto"/>
        <w:ind w:right="-25"/>
        <w:jc w:val="thaiDistribute"/>
        <w:rPr>
          <w:rFonts w:ascii="Angsana New" w:hAnsi="Angsana New" w:cs="Angsana New"/>
        </w:rPr>
      </w:pPr>
    </w:p>
    <w:p w:rsidR="00E657E3" w:rsidRPr="00D55D3F" w:rsidRDefault="00E657E3" w:rsidP="00D55D3F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E453BF" w:rsidRPr="00507E34" w:rsidRDefault="00E453BF" w:rsidP="00D55D3F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i/>
          <w:iCs/>
          <w:sz w:val="20"/>
          <w:szCs w:val="20"/>
        </w:rPr>
      </w:pPr>
    </w:p>
    <w:p w:rsidR="00016688" w:rsidRPr="00D55D3F" w:rsidRDefault="00016688" w:rsidP="00D55D3F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</w:t>
      </w:r>
      <w:r w:rsidR="00AC3C8A" w:rsidRPr="00D55D3F">
        <w:rPr>
          <w:rFonts w:ascii="Angsana New" w:hAnsi="Angsana New" w:cs="Angsana New"/>
          <w:sz w:val="30"/>
          <w:szCs w:val="30"/>
          <w:cs/>
        </w:rPr>
        <w:t>ที่ใช้ในการดำเนินงาน</w:t>
      </w:r>
      <w:r w:rsidR="0031232E" w:rsidRPr="00D55D3F">
        <w:rPr>
          <w:rFonts w:ascii="Angsana New" w:hAnsi="Angsana New" w:cs="Angsana New"/>
          <w:sz w:val="30"/>
          <w:szCs w:val="30"/>
          <w:cs/>
        </w:rPr>
        <w:t>ของแต่ละบริษัทในกลุ่มบริษัท</w:t>
      </w:r>
      <w:r w:rsidRPr="00D55D3F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27261D" w:rsidRPr="00507E34" w:rsidRDefault="0027261D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016688" w:rsidRPr="00D55D3F" w:rsidRDefault="00016688" w:rsidP="00D55D3F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แปลงค่าเป็นสกุลเงินที่ใช้ในการดำเนินงานโดยใช้อัตราแลกเปลี่ยน </w:t>
      </w:r>
      <w:r w:rsidR="00583ECF" w:rsidRPr="00D55D3F">
        <w:rPr>
          <w:rFonts w:ascii="Angsana New" w:hAnsi="Angsana New" w:cs="Angsana New"/>
          <w:sz w:val="30"/>
          <w:szCs w:val="30"/>
          <w:cs/>
        </w:rPr>
        <w:t>ณ วันที่รายงาน</w:t>
      </w:r>
    </w:p>
    <w:p w:rsidR="0029791F" w:rsidRDefault="0029791F" w:rsidP="00D55D3F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016688" w:rsidRPr="00D55D3F" w:rsidRDefault="00016688" w:rsidP="00D55D3F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316017" w:rsidRPr="00507E34" w:rsidRDefault="00316017" w:rsidP="00D55D3F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20"/>
          <w:szCs w:val="20"/>
        </w:rPr>
      </w:pPr>
    </w:p>
    <w:p w:rsidR="00316017" w:rsidRPr="00D55D3F" w:rsidRDefault="00316017" w:rsidP="00D55D3F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:rsidR="00A02319" w:rsidRPr="00507E34" w:rsidRDefault="00A02319" w:rsidP="00D55D3F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i/>
          <w:iCs/>
          <w:sz w:val="20"/>
          <w:szCs w:val="20"/>
        </w:rPr>
      </w:pPr>
    </w:p>
    <w:p w:rsidR="00316017" w:rsidRPr="00D55D3F" w:rsidRDefault="00316017" w:rsidP="00D55D3F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:rsidR="00316017" w:rsidRPr="00507E34" w:rsidRDefault="00316017" w:rsidP="00D55D3F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sz w:val="20"/>
          <w:szCs w:val="20"/>
        </w:rPr>
      </w:pPr>
    </w:p>
    <w:p w:rsidR="00316017" w:rsidRPr="00D55D3F" w:rsidRDefault="00316017" w:rsidP="00D55D3F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:rsidR="00316017" w:rsidRPr="00507E34" w:rsidRDefault="00316017" w:rsidP="00D55D3F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sz w:val="20"/>
          <w:szCs w:val="20"/>
        </w:rPr>
      </w:pPr>
    </w:p>
    <w:p w:rsidR="00316017" w:rsidRPr="00D55D3F" w:rsidRDefault="00316017" w:rsidP="00D55D3F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316017" w:rsidRPr="00507E34" w:rsidRDefault="00316017" w:rsidP="00D55D3F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sz w:val="20"/>
          <w:szCs w:val="20"/>
        </w:rPr>
      </w:pPr>
    </w:p>
    <w:p w:rsidR="00316017" w:rsidRPr="00D55D3F" w:rsidRDefault="00316017" w:rsidP="00D55D3F">
      <w:pPr>
        <w:pStyle w:val="BodyText2"/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316017" w:rsidRPr="00507E34" w:rsidRDefault="00316017" w:rsidP="00D55D3F">
      <w:pPr>
        <w:pStyle w:val="BodyText2"/>
        <w:tabs>
          <w:tab w:val="left" w:pos="540"/>
        </w:tabs>
        <w:spacing w:after="0"/>
        <w:ind w:left="540" w:right="47" w:firstLine="0"/>
        <w:rPr>
          <w:rFonts w:ascii="Angsana New" w:hAnsi="Angsana New" w:cs="Angsana New"/>
          <w:sz w:val="20"/>
          <w:szCs w:val="20"/>
        </w:rPr>
      </w:pPr>
    </w:p>
    <w:p w:rsidR="005D2F8E" w:rsidRDefault="00316017" w:rsidP="00FE71A4">
      <w:pPr>
        <w:pStyle w:val="BodyText2"/>
        <w:tabs>
          <w:tab w:val="left" w:pos="540"/>
        </w:tabs>
        <w:spacing w:after="0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5D2F8E" w:rsidRPr="005D2F8E" w:rsidRDefault="005D2F8E" w:rsidP="005D2F8E">
      <w:pPr>
        <w:spacing w:after="0" w:line="240" w:lineRule="auto"/>
        <w:ind w:right="-25"/>
        <w:jc w:val="thaiDistribute"/>
        <w:rPr>
          <w:rFonts w:ascii="Angsana New" w:hAnsi="Angsana New" w:cs="Angsana New"/>
        </w:rPr>
      </w:pPr>
    </w:p>
    <w:p w:rsidR="005D43A3" w:rsidRPr="00D55D3F" w:rsidRDefault="005D43A3" w:rsidP="005D2F8E">
      <w:pPr>
        <w:pStyle w:val="BodyText2"/>
        <w:tabs>
          <w:tab w:val="left" w:pos="540"/>
        </w:tabs>
        <w:spacing w:after="0"/>
        <w:ind w:left="0" w:right="47" w:firstLine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:rsidR="005D43A3" w:rsidRPr="00507E34" w:rsidRDefault="005D43A3" w:rsidP="005D43A3">
      <w:pPr>
        <w:spacing w:after="0" w:line="240" w:lineRule="auto"/>
        <w:ind w:right="-25"/>
        <w:jc w:val="thaiDistribute"/>
        <w:rPr>
          <w:rFonts w:ascii="Angsana New" w:hAnsi="Angsana New" w:cs="Angsana New"/>
        </w:rPr>
      </w:pPr>
    </w:p>
    <w:p w:rsidR="005D43A3" w:rsidRDefault="005D43A3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0064FA" w:rsidRPr="000064FA" w:rsidRDefault="000064FA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0064FA" w:rsidRDefault="000064FA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เงินฝากธนาคารที่มีข้อจำกัดในการเบิกใช้ แสดงแยกต่างหากเป็น</w:t>
      </w:r>
      <w:r w:rsidR="00A650EE">
        <w:rPr>
          <w:rFonts w:ascii="Angsana New" w:hAnsi="Angsana New" w:cs="Angsana New"/>
          <w:sz w:val="30"/>
          <w:szCs w:val="30"/>
        </w:rPr>
        <w:t xml:space="preserve"> </w:t>
      </w:r>
      <w:r w:rsidR="00A650EE">
        <w:rPr>
          <w:rFonts w:ascii="Angsana New" w:hAnsi="Angsana New" w:cs="Angsana New" w:hint="cs"/>
          <w:sz w:val="30"/>
          <w:szCs w:val="30"/>
          <w:cs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เงินฝากธนาคารที่มีข้อจำ</w:t>
      </w:r>
      <w:r w:rsidR="007D714C">
        <w:rPr>
          <w:rFonts w:ascii="Angsana New" w:hAnsi="Angsana New" w:cs="Angsana New" w:hint="cs"/>
          <w:sz w:val="30"/>
          <w:szCs w:val="30"/>
          <w:cs/>
        </w:rPr>
        <w:t>กัดในการใช้</w:t>
      </w:r>
      <w:r w:rsidR="00A650EE">
        <w:rPr>
          <w:rFonts w:ascii="Angsana New" w:hAnsi="Angsana New" w:cs="Angsana New" w:hint="cs"/>
          <w:sz w:val="30"/>
          <w:szCs w:val="30"/>
          <w:cs/>
        </w:rPr>
        <w:t>”</w:t>
      </w:r>
      <w:r w:rsidR="007D714C">
        <w:rPr>
          <w:rFonts w:ascii="Angsana New" w:hAnsi="Angsana New" w:cs="Angsana New" w:hint="cs"/>
          <w:sz w:val="30"/>
          <w:szCs w:val="30"/>
          <w:cs/>
        </w:rPr>
        <w:t xml:space="preserve"> ภายใต้ “สินทรัพย์</w:t>
      </w:r>
      <w:r w:rsidR="000C1C7E">
        <w:rPr>
          <w:rFonts w:ascii="Angsana New" w:hAnsi="Angsana New" w:cs="Angsana New" w:hint="cs"/>
          <w:sz w:val="30"/>
          <w:szCs w:val="30"/>
          <w:cs/>
        </w:rPr>
        <w:t>ไม่</w:t>
      </w:r>
      <w:r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="00591FF6">
        <w:rPr>
          <w:rFonts w:ascii="Angsana New" w:hAnsi="Angsana New" w:cs="Angsana New" w:hint="cs"/>
          <w:sz w:val="30"/>
          <w:szCs w:val="30"/>
          <w:cs/>
        </w:rPr>
        <w:t>อื่น</w:t>
      </w:r>
      <w:r>
        <w:rPr>
          <w:rFonts w:ascii="Angsana New" w:hAnsi="Angsana New" w:cs="Angsana New" w:hint="cs"/>
          <w:sz w:val="30"/>
          <w:szCs w:val="30"/>
          <w:cs/>
        </w:rPr>
        <w:t>” ในงบแสดงฐานะการเงิน</w:t>
      </w:r>
    </w:p>
    <w:p w:rsidR="005D43A3" w:rsidRPr="00507E34" w:rsidRDefault="005D43A3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5D43A3" w:rsidRPr="00D55D3F" w:rsidRDefault="005D43A3" w:rsidP="005D43A3">
      <w:pPr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ง)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5D43A3" w:rsidRPr="00507E34" w:rsidRDefault="005D43A3" w:rsidP="005D43A3">
      <w:pPr>
        <w:spacing w:after="0" w:line="240" w:lineRule="auto"/>
        <w:ind w:right="-25"/>
        <w:jc w:val="thaiDistribute"/>
        <w:rPr>
          <w:rFonts w:ascii="Angsana New" w:hAnsi="Angsana New" w:cs="Angsana New"/>
        </w:rPr>
      </w:pPr>
    </w:p>
    <w:p w:rsidR="005D43A3" w:rsidRPr="00D55D3F" w:rsidRDefault="005D43A3" w:rsidP="005D43A3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ลูกหนี้การค้าและลูกหนี้อื่น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</w:p>
    <w:p w:rsidR="005D43A3" w:rsidRPr="00507E34" w:rsidRDefault="005D43A3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E28EB" w:rsidRDefault="005D43A3" w:rsidP="000064FA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ลูกหนี้จะถูกตัดจำหน่ายบัญชีเมื่อทราบว่าเป็นหนี้สูญ</w:t>
      </w:r>
    </w:p>
    <w:p w:rsidR="0029791F" w:rsidRPr="000064FA" w:rsidRDefault="0029791F" w:rsidP="000064FA">
      <w:pPr>
        <w:spacing w:after="0" w:line="240" w:lineRule="auto"/>
        <w:ind w:left="540" w:right="-25"/>
        <w:jc w:val="thaiDistribute"/>
        <w:rPr>
          <w:rFonts w:ascii="Angsana New" w:hAnsi="Angsana New" w:cs="Angsana New" w:hint="cs"/>
          <w:sz w:val="30"/>
          <w:szCs w:val="30"/>
        </w:rPr>
      </w:pPr>
    </w:p>
    <w:p w:rsidR="005D43A3" w:rsidRPr="00D55D3F" w:rsidRDefault="005D43A3" w:rsidP="005D43A3">
      <w:pPr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(จ)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สินค้าคงเหลือ</w:t>
      </w:r>
    </w:p>
    <w:p w:rsidR="005D43A3" w:rsidRPr="00312B85" w:rsidRDefault="005D43A3" w:rsidP="005D43A3">
      <w:pPr>
        <w:spacing w:after="0" w:line="240" w:lineRule="auto"/>
        <w:ind w:right="-25"/>
        <w:jc w:val="thaiDistribute"/>
        <w:rPr>
          <w:rFonts w:ascii="Angsana New" w:hAnsi="Angsana New" w:cs="Angsana New"/>
          <w:sz w:val="16"/>
          <w:szCs w:val="16"/>
        </w:rPr>
      </w:pPr>
      <w:r w:rsidRPr="00D55D3F">
        <w:rPr>
          <w:rFonts w:ascii="Angsana New" w:hAnsi="Angsana New" w:cs="Angsana New"/>
          <w:sz w:val="30"/>
          <w:szCs w:val="30"/>
        </w:rPr>
        <w:tab/>
      </w:r>
    </w:p>
    <w:p w:rsidR="005D43A3" w:rsidRPr="00D55D3F" w:rsidRDefault="005D43A3" w:rsidP="005D43A3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3D273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D55D3F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A866B6" w:rsidRPr="00312B85" w:rsidRDefault="00A866B6" w:rsidP="00A866B6">
      <w:pPr>
        <w:spacing w:after="0" w:line="240" w:lineRule="auto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5D43A3" w:rsidRPr="00D55D3F" w:rsidRDefault="005D43A3" w:rsidP="00FE71A4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ต้นทุนของสินค้าคำน</w:t>
      </w:r>
      <w:r>
        <w:rPr>
          <w:rFonts w:ascii="Angsana New" w:hAnsi="Angsana New" w:cs="Angsana New"/>
          <w:sz w:val="30"/>
          <w:szCs w:val="30"/>
          <w:cs/>
        </w:rPr>
        <w:t>วณโดยใช้วิธีถัวเฉลี่ย</w:t>
      </w:r>
      <w:r>
        <w:rPr>
          <w:rFonts w:ascii="Angsana New" w:hAnsi="Angsana New" w:cs="Angsana New" w:hint="cs"/>
          <w:sz w:val="30"/>
          <w:szCs w:val="30"/>
          <w:cs/>
        </w:rPr>
        <w:t>เคลื่อนที่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ต้นทุนสินค้าประกอบด้วยต้นทุนที่ซื้อ หรือต้นทุนอื่นเพื่อให้สินค้าอยู่ในสถานที่และสภาพปัจจุบัน</w:t>
      </w:r>
    </w:p>
    <w:p w:rsidR="005D43A3" w:rsidRPr="0090364A" w:rsidRDefault="005D43A3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  <w:r w:rsidRPr="00D55D3F">
        <w:rPr>
          <w:rFonts w:ascii="Angsana New" w:hAnsi="Angsana New" w:cs="Angsana New"/>
          <w:sz w:val="24"/>
          <w:szCs w:val="24"/>
          <w:cs/>
        </w:rPr>
        <w:t xml:space="preserve"> </w:t>
      </w:r>
    </w:p>
    <w:p w:rsidR="005D43A3" w:rsidRPr="00D55D3F" w:rsidRDefault="005D43A3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2E64F8">
        <w:rPr>
          <w:rFonts w:ascii="Angsana New" w:hAnsi="Angsana New" w:cs="Angsana New" w:hint="cs"/>
          <w:sz w:val="30"/>
          <w:szCs w:val="30"/>
          <w:cs/>
        </w:rPr>
        <w:t>โดยประมาณ</w:t>
      </w:r>
      <w:r w:rsidRPr="00D55D3F">
        <w:rPr>
          <w:rFonts w:ascii="Angsana New" w:hAnsi="Angsana New" w:cs="Angsana New"/>
          <w:sz w:val="30"/>
          <w:szCs w:val="30"/>
          <w:cs/>
        </w:rPr>
        <w:t>ในการขาย</w:t>
      </w:r>
    </w:p>
    <w:p w:rsidR="005D43A3" w:rsidRDefault="005D43A3" w:rsidP="005D43A3">
      <w:pPr>
        <w:spacing w:after="0" w:line="240" w:lineRule="auto"/>
        <w:ind w:right="-25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:rsidR="0029791F" w:rsidRPr="0090364A" w:rsidRDefault="0029791F" w:rsidP="005D43A3">
      <w:pPr>
        <w:spacing w:after="0" w:line="240" w:lineRule="auto"/>
        <w:ind w:right="-25"/>
        <w:rPr>
          <w:rFonts w:ascii="Angsana New" w:hAnsi="Angsana New" w:cs="Angsana New" w:hint="cs"/>
          <w:b/>
          <w:bCs/>
          <w:i/>
          <w:iCs/>
          <w:sz w:val="16"/>
          <w:szCs w:val="16"/>
        </w:rPr>
      </w:pPr>
    </w:p>
    <w:p w:rsidR="005D43A3" w:rsidRDefault="005D43A3" w:rsidP="005D43A3">
      <w:pPr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(ฉ)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</w:t>
      </w:r>
    </w:p>
    <w:p w:rsidR="0029791F" w:rsidRDefault="0029791F" w:rsidP="005D43A3">
      <w:pPr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D43A3" w:rsidRPr="00D55D3F" w:rsidRDefault="005D43A3" w:rsidP="0029791F">
      <w:pPr>
        <w:spacing w:after="0" w:line="240" w:lineRule="auto"/>
        <w:ind w:left="540" w:right="-25"/>
        <w:jc w:val="thaiDistribute"/>
        <w:rPr>
          <w:rFonts w:ascii="Angsana New" w:hAnsi="Angsana New" w:cs="Angsana New" w:hint="cs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</w:t>
      </w:r>
      <w:r w:rsidR="00BB6239">
        <w:rPr>
          <w:rFonts w:ascii="Angsana New" w:hAnsi="Angsana New" w:cs="Angsana New" w:hint="cs"/>
          <w:i/>
          <w:iCs/>
          <w:sz w:val="30"/>
          <w:szCs w:val="30"/>
          <w:cs/>
        </w:rPr>
        <w:t>ร่วม</w:t>
      </w:r>
      <w:r w:rsidR="00BB6239">
        <w:rPr>
          <w:rFonts w:ascii="Angsana New" w:hAnsi="Angsana New" w:cs="Angsana New"/>
          <w:i/>
          <w:iCs/>
          <w:sz w:val="30"/>
          <w:szCs w:val="30"/>
          <w:cs/>
        </w:rPr>
        <w:t>และบริษัทย่อย</w:t>
      </w:r>
    </w:p>
    <w:p w:rsidR="005D43A3" w:rsidRPr="0090364A" w:rsidRDefault="005D43A3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507E34" w:rsidRDefault="00BB6239" w:rsidP="003C411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4"/>
          <w:sz w:val="30"/>
          <w:szCs w:val="30"/>
        </w:rPr>
      </w:pPr>
      <w:r>
        <w:rPr>
          <w:rFonts w:ascii="Angsana New" w:hAnsi="Angsana New" w:cs="Angsana New"/>
          <w:spacing w:val="4"/>
          <w:sz w:val="30"/>
          <w:szCs w:val="30"/>
          <w:cs/>
        </w:rPr>
        <w:t>เงินลงทุนในบริษัทร่วม</w:t>
      </w:r>
      <w:r w:rsidR="005D43A3" w:rsidRPr="00D55D3F">
        <w:rPr>
          <w:rFonts w:ascii="Angsana New" w:hAnsi="Angsana New" w:cs="Angsana New"/>
          <w:spacing w:val="4"/>
          <w:sz w:val="30"/>
          <w:szCs w:val="30"/>
          <w:cs/>
        </w:rPr>
        <w:t>และบริษัท</w:t>
      </w:r>
      <w:r>
        <w:rPr>
          <w:rFonts w:ascii="Angsana New" w:hAnsi="Angsana New" w:cs="Angsana New"/>
          <w:spacing w:val="4"/>
          <w:sz w:val="30"/>
          <w:szCs w:val="30"/>
          <w:cs/>
        </w:rPr>
        <w:t>ย่อย</w:t>
      </w:r>
      <w:r w:rsidR="00925952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5D43A3" w:rsidRPr="00D55D3F">
        <w:rPr>
          <w:rFonts w:ascii="Angsana New" w:hAnsi="Angsana New" w:cs="Angsana New"/>
          <w:spacing w:val="4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      ส่วนการบันทึกบัญชีเงินลงทุนในบริษัทร่วมในงบการเงินรวมใช้วิธีส่วนได้เสีย</w:t>
      </w:r>
    </w:p>
    <w:p w:rsidR="003C411E" w:rsidRPr="0090364A" w:rsidRDefault="003C411E" w:rsidP="003C411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4"/>
          <w:sz w:val="16"/>
          <w:szCs w:val="16"/>
          <w:cs/>
        </w:rPr>
      </w:pPr>
    </w:p>
    <w:p w:rsidR="005D43A3" w:rsidRPr="00D55D3F" w:rsidRDefault="005D43A3" w:rsidP="003C411E">
      <w:pPr>
        <w:spacing w:after="0" w:line="240" w:lineRule="auto"/>
        <w:ind w:right="-25"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:rsidR="005D43A3" w:rsidRPr="0090364A" w:rsidRDefault="005D43A3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5D43A3" w:rsidRPr="00D55D3F" w:rsidRDefault="005D43A3" w:rsidP="005D43A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</w:t>
      </w:r>
      <w:r w:rsidR="002E64F8">
        <w:rPr>
          <w:rFonts w:ascii="Angsana New" w:hAnsi="Angsana New" w:cs="Angsana New"/>
          <w:sz w:val="30"/>
          <w:szCs w:val="30"/>
          <w:cs/>
        </w:rPr>
        <w:t>อค้าหรือตั้งใจถือไว้จนครบกำหนด</w:t>
      </w:r>
      <w:r w:rsidRPr="00D55D3F">
        <w:rPr>
          <w:rFonts w:ascii="Angsana New" w:hAnsi="Angsana New" w:cs="Angsana New"/>
          <w:sz w:val="30"/>
          <w:szCs w:val="30"/>
          <w:cs/>
        </w:rPr>
        <w:t>จัดประเภทเป็นเงินลงทุนเผื่อขาย 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เมื่อมีการจำหน่ายเงินลงทุน จะรับรู้ผลกำไรหรือขาดทุนที่เคยบันทึกในส่วนของผู้ถือหุ้นโดยตรงเข้าในกำไรหรือขาดทุน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5D43A3" w:rsidRPr="0090364A" w:rsidRDefault="005D43A3" w:rsidP="00D55D3F">
      <w:pPr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:rsidR="005D43A3" w:rsidRPr="00BF69D2" w:rsidRDefault="005D43A3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BF69D2">
        <w:rPr>
          <w:rFonts w:ascii="Angsana New" w:hAnsi="Angsana New" w:cs="Angsana New"/>
          <w:spacing w:val="2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9E1B94" w:rsidRPr="0090364A" w:rsidRDefault="009E1B94" w:rsidP="005D43A3">
      <w:pPr>
        <w:spacing w:after="0" w:line="240" w:lineRule="auto"/>
        <w:ind w:left="540" w:right="-25"/>
        <w:jc w:val="both"/>
        <w:rPr>
          <w:rFonts w:ascii="Angsana New" w:hAnsi="Angsana New" w:cs="Angsana New"/>
          <w:sz w:val="16"/>
          <w:szCs w:val="16"/>
        </w:rPr>
      </w:pPr>
    </w:p>
    <w:p w:rsidR="005D43A3" w:rsidRPr="00D55D3F" w:rsidRDefault="005D43A3" w:rsidP="005D43A3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:rsidR="00371637" w:rsidRPr="0090364A" w:rsidRDefault="00371637" w:rsidP="00925952">
      <w:pPr>
        <w:spacing w:after="0" w:line="240" w:lineRule="auto"/>
        <w:ind w:right="-25" w:firstLine="540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EA6CBF" w:rsidRPr="00D55D3F" w:rsidRDefault="00EA6CBF" w:rsidP="00925952">
      <w:pPr>
        <w:spacing w:after="0" w:line="240" w:lineRule="auto"/>
        <w:ind w:right="-25"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การจำหน่ายเงินลงทุน</w:t>
      </w:r>
    </w:p>
    <w:p w:rsidR="00EA6CBF" w:rsidRPr="0090364A" w:rsidRDefault="00EA6CBF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EA6CBF" w:rsidRPr="00D55D3F" w:rsidRDefault="00EA6CBF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และรวมถึงกำไรหรือขาดทุน</w:t>
      </w:r>
      <w:r w:rsidR="008A168D" w:rsidRPr="00D55D3F">
        <w:rPr>
          <w:rFonts w:ascii="Angsana New" w:hAnsi="Angsana New" w:cs="Angsana New"/>
          <w:sz w:val="30"/>
          <w:szCs w:val="30"/>
          <w:cs/>
        </w:rPr>
        <w:t>สะสม</w:t>
      </w:r>
      <w:r w:rsidRPr="00D55D3F">
        <w:rPr>
          <w:rFonts w:ascii="Angsana New" w:hAnsi="Angsana New" w:cs="Angsana New"/>
          <w:sz w:val="30"/>
          <w:szCs w:val="30"/>
          <w:cs/>
        </w:rPr>
        <w:t>จากการตีราคาหลักทรัพย์ที่เกี่ยวข้องที่เคยบันทึกใน</w:t>
      </w:r>
      <w:r w:rsidR="007E38B3" w:rsidRPr="00D55D3F">
        <w:rPr>
          <w:rFonts w:ascii="Angsana New" w:hAnsi="Angsana New" w:cs="Angsana New"/>
          <w:sz w:val="30"/>
          <w:szCs w:val="30"/>
          <w:cs/>
        </w:rPr>
        <w:t>ส่วนของผู้ถือหุ้นจะถูกบันทึกใน</w:t>
      </w:r>
      <w:r w:rsidRPr="00D55D3F">
        <w:rPr>
          <w:rFonts w:ascii="Angsana New" w:hAnsi="Angsana New" w:cs="Angsana New"/>
          <w:sz w:val="30"/>
          <w:szCs w:val="30"/>
          <w:cs/>
        </w:rPr>
        <w:t>กำไร</w:t>
      </w:r>
      <w:r w:rsidR="007E38B3" w:rsidRPr="00D55D3F">
        <w:rPr>
          <w:rFonts w:ascii="Angsana New" w:hAnsi="Angsana New" w:cs="Angsana New"/>
          <w:sz w:val="30"/>
          <w:szCs w:val="30"/>
          <w:cs/>
        </w:rPr>
        <w:t>หรือ</w:t>
      </w:r>
      <w:r w:rsidRPr="00D55D3F">
        <w:rPr>
          <w:rFonts w:ascii="Angsana New" w:hAnsi="Angsana New" w:cs="Angsana New"/>
          <w:sz w:val="30"/>
          <w:szCs w:val="30"/>
          <w:cs/>
        </w:rPr>
        <w:t>ขาดทุน</w:t>
      </w:r>
    </w:p>
    <w:p w:rsidR="00112068" w:rsidRPr="0090364A" w:rsidRDefault="00112068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112068" w:rsidRPr="00BC0E13" w:rsidRDefault="00F51823" w:rsidP="00BC0E1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8A168D" w:rsidRPr="00D55D3F">
        <w:rPr>
          <w:rFonts w:ascii="Angsana New" w:hAnsi="Angsana New" w:cs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0155E1" w:rsidRDefault="000155E1" w:rsidP="000155E1">
      <w:pPr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981D41" w:rsidRPr="00D55D3F" w:rsidRDefault="00CC0BDA" w:rsidP="000155E1">
      <w:pPr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ช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981D41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112068" w:rsidRPr="0090364A" w:rsidRDefault="00112068" w:rsidP="00D55D3F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981D41" w:rsidRPr="009E1B94" w:rsidRDefault="00981D41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E1B94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B446DC" w:rsidRPr="0090364A" w:rsidRDefault="00B446DC" w:rsidP="00D55D3F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981D41" w:rsidRPr="00D55D3F" w:rsidRDefault="00981D41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อสังหาริมทรัพย์เพื่อการลงทุน</w:t>
      </w:r>
      <w:r w:rsidR="003D273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:rsidR="00981D41" w:rsidRPr="0090364A" w:rsidRDefault="00981D41" w:rsidP="00D55D3F">
      <w:pPr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</w:rPr>
      </w:pPr>
    </w:p>
    <w:p w:rsidR="00981D41" w:rsidRPr="00D55D3F" w:rsidRDefault="00981D41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9E1B94" w:rsidRPr="0090364A" w:rsidRDefault="009E1B94" w:rsidP="00D55D3F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981D41" w:rsidRPr="00D55D3F" w:rsidRDefault="00981D41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ซึ่งคำนวณโดยวิธีเส้นตรงตามอายุการใช้งานโดยประมาณของสินทรัพย์แต่ละรายการ  ประมาณการอายุการใช้งานของสินทรัพย์แสดงได้ดังนี้</w:t>
      </w:r>
    </w:p>
    <w:p w:rsidR="00981D41" w:rsidRPr="0090364A" w:rsidRDefault="00981D41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</w:rPr>
      </w:pPr>
    </w:p>
    <w:tbl>
      <w:tblPr>
        <w:tblW w:w="7830" w:type="dxa"/>
        <w:tblInd w:w="450" w:type="dxa"/>
        <w:tblLook w:val="0000"/>
      </w:tblPr>
      <w:tblGrid>
        <w:gridCol w:w="5580"/>
        <w:gridCol w:w="1890"/>
        <w:gridCol w:w="360"/>
      </w:tblGrid>
      <w:tr w:rsidR="00981D41" w:rsidRPr="00F94A31" w:rsidTr="00BC00E0">
        <w:tc>
          <w:tcPr>
            <w:tcW w:w="5580" w:type="dxa"/>
            <w:shd w:val="clear" w:color="auto" w:fill="auto"/>
          </w:tcPr>
          <w:p w:rsidR="00981D41" w:rsidRPr="00F94A31" w:rsidRDefault="00981D41" w:rsidP="003C411E">
            <w:pPr>
              <w:spacing w:after="0" w:line="240" w:lineRule="auto"/>
              <w:ind w:right="-86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shd w:val="clear" w:color="auto" w:fill="auto"/>
          </w:tcPr>
          <w:p w:rsidR="00981D41" w:rsidRPr="00F94A31" w:rsidRDefault="00823FD9" w:rsidP="00BC00E0">
            <w:pPr>
              <w:spacing w:after="0"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5 - 3</w:t>
            </w:r>
            <w:r w:rsidR="00740678" w:rsidRPr="00F94A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360" w:type="dxa"/>
            <w:shd w:val="clear" w:color="auto" w:fill="auto"/>
          </w:tcPr>
          <w:p w:rsidR="00981D41" w:rsidRPr="00F94A31" w:rsidRDefault="00981D41" w:rsidP="00D55D3F">
            <w:pPr>
              <w:spacing w:after="0"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3C411E" w:rsidRPr="0090364A" w:rsidRDefault="003C411E" w:rsidP="005D43A3">
      <w:pPr>
        <w:tabs>
          <w:tab w:val="left" w:pos="540"/>
        </w:tabs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</w:rPr>
      </w:pPr>
    </w:p>
    <w:p w:rsidR="005D43A3" w:rsidRPr="00D55D3F" w:rsidRDefault="005D43A3" w:rsidP="00077C1E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(ซ)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:rsidR="005D43A3" w:rsidRPr="0090364A" w:rsidRDefault="005D43A3" w:rsidP="005D43A3">
      <w:pPr>
        <w:spacing w:after="0" w:line="240" w:lineRule="auto"/>
        <w:ind w:right="-25"/>
        <w:jc w:val="thaiDistribute"/>
        <w:rPr>
          <w:rFonts w:ascii="Angsana New" w:hAnsi="Angsana New" w:cs="Angsana New"/>
        </w:rPr>
      </w:pPr>
    </w:p>
    <w:p w:rsidR="005D43A3" w:rsidRPr="00D55D3F" w:rsidRDefault="005D43A3" w:rsidP="005D43A3">
      <w:pPr>
        <w:spacing w:after="0"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5D43A3" w:rsidRPr="0090364A" w:rsidRDefault="005D43A3" w:rsidP="005D43A3">
      <w:pPr>
        <w:spacing w:after="0" w:line="240" w:lineRule="auto"/>
        <w:ind w:left="540" w:right="-25"/>
        <w:jc w:val="both"/>
        <w:rPr>
          <w:rFonts w:ascii="Angsana New" w:hAnsi="Angsana New" w:cs="Angsana New"/>
          <w:i/>
          <w:iCs/>
          <w:cs/>
        </w:rPr>
      </w:pPr>
    </w:p>
    <w:p w:rsidR="005D43A3" w:rsidRPr="00D55D3F" w:rsidRDefault="005D43A3" w:rsidP="005D43A3">
      <w:pPr>
        <w:spacing w:after="0"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5D43A3" w:rsidRPr="0090364A" w:rsidRDefault="005D43A3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5D43A3" w:rsidRPr="00D55D3F" w:rsidRDefault="005D43A3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="003D273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D55D3F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:rsidR="005D43A3" w:rsidRPr="0090364A" w:rsidRDefault="005D43A3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5D43A3" w:rsidRPr="00D55D3F" w:rsidRDefault="005D43A3" w:rsidP="005D43A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ต้นทุนของการก่อสร้างสินทรัพย์ที่กิจการก่อสร้างเองรวมถึงต้นทุนของวัสดุ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</w:t>
      </w:r>
      <w:r w:rsidRPr="00D55D3F">
        <w:rPr>
          <w:rFonts w:ascii="Angsana New" w:hAnsi="Angsana New" w:cs="Angsana New"/>
          <w:spacing w:val="8"/>
          <w:sz w:val="30"/>
          <w:szCs w:val="30"/>
          <w:cs/>
        </w:rPr>
        <w:t>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D55D3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8"/>
          <w:sz w:val="30"/>
          <w:szCs w:val="30"/>
          <w:cs/>
        </w:rPr>
        <w:t>การขนย้าย</w:t>
      </w:r>
      <w:r w:rsidRPr="00D55D3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8"/>
          <w:sz w:val="30"/>
          <w:szCs w:val="30"/>
          <w:cs/>
        </w:rPr>
        <w:t>การ</w:t>
      </w:r>
      <w:r w:rsidRPr="00D55D3F">
        <w:rPr>
          <w:rFonts w:ascii="Angsana New" w:hAnsi="Angsana New" w:cs="Angsana New"/>
          <w:sz w:val="30"/>
          <w:szCs w:val="30"/>
          <w:cs/>
        </w:rPr>
        <w:t>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</w:t>
      </w:r>
      <w:r w:rsidRPr="00D55D3F">
        <w:rPr>
          <w:rFonts w:ascii="Angsana New" w:hAnsi="Angsana New" w:cs="Angsana New"/>
          <w:sz w:val="30"/>
          <w:szCs w:val="30"/>
        </w:rPr>
        <w:t xml:space="preserve">       </w:t>
      </w:r>
      <w:r w:rsidRPr="00D55D3F">
        <w:rPr>
          <w:rFonts w:ascii="Angsana New" w:hAnsi="Angsana New" w:cs="Angsana New"/>
          <w:sz w:val="30"/>
          <w:szCs w:val="30"/>
          <w:cs/>
        </w:rPr>
        <w:t>กำไรขาดทุนเบ็ดเสร็จอื่น สำหรับเครื</w:t>
      </w:r>
      <w:r w:rsidR="00BB6239">
        <w:rPr>
          <w:rFonts w:ascii="Angsana New" w:hAnsi="Angsana New" w:cs="Angsana New"/>
          <w:sz w:val="30"/>
          <w:szCs w:val="30"/>
          <w:cs/>
        </w:rPr>
        <w:t>่องมือที่ควบคุมโดยลิขสิทธิ์ซอฟต์</w:t>
      </w:r>
      <w:r w:rsidRPr="00D55D3F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</w:t>
      </w:r>
      <w:r w:rsidRPr="00D55D3F">
        <w:rPr>
          <w:rFonts w:ascii="Angsana New" w:hAnsi="Angsana New" w:cs="Angsana New"/>
          <w:sz w:val="30"/>
          <w:szCs w:val="30"/>
        </w:rPr>
        <w:t xml:space="preserve">   </w:t>
      </w:r>
      <w:r w:rsidR="00BB6239">
        <w:rPr>
          <w:rFonts w:ascii="Angsana New" w:hAnsi="Angsana New" w:cs="Angsana New"/>
          <w:sz w:val="30"/>
          <w:szCs w:val="30"/>
          <w:cs/>
        </w:rPr>
        <w:t>ลิขสิทธิ์ซอฟต์</w:t>
      </w:r>
      <w:r w:rsidRPr="00D55D3F">
        <w:rPr>
          <w:rFonts w:ascii="Angsana New" w:hAnsi="Angsana New" w:cs="Angsana New"/>
          <w:sz w:val="30"/>
          <w:szCs w:val="30"/>
          <w:cs/>
        </w:rPr>
        <w:t>แวร์นั้นให้</w:t>
      </w:r>
      <w:r w:rsidR="00BB6239">
        <w:rPr>
          <w:rFonts w:ascii="Angsana New" w:hAnsi="Angsana New" w:cs="Angsana New"/>
          <w:sz w:val="30"/>
          <w:szCs w:val="30"/>
          <w:cs/>
        </w:rPr>
        <w:t>ถือว่าลิขสิทธิ์ซอฟต์</w:t>
      </w:r>
      <w:r w:rsidRPr="00D55D3F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</w:p>
    <w:p w:rsidR="0090364A" w:rsidRPr="0090364A" w:rsidRDefault="0090364A" w:rsidP="005D43A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lang w:eastAsia="en-GB"/>
        </w:rPr>
      </w:pPr>
    </w:p>
    <w:p w:rsidR="005D43A3" w:rsidRPr="0029791F" w:rsidRDefault="005D43A3" w:rsidP="0029791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en-GB"/>
        </w:rPr>
      </w:pPr>
      <w:r w:rsidRPr="00D55D3F">
        <w:rPr>
          <w:rFonts w:ascii="Angsana New" w:hAnsi="Angsana New" w:cs="Angsana New"/>
          <w:sz w:val="30"/>
          <w:szCs w:val="30"/>
          <w:cs/>
          <w:lang w:eastAsia="en-GB"/>
        </w:rPr>
        <w:t>ส่วนประกอบของรายการที่ดิน</w:t>
      </w:r>
      <w:r w:rsidRPr="00D55D3F">
        <w:rPr>
          <w:rFonts w:ascii="Angsana New" w:hAnsi="Angsana New" w:cs="Angsana New"/>
          <w:sz w:val="30"/>
          <w:szCs w:val="30"/>
          <w:lang w:eastAsia="en-GB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  <w:lang w:eastAsia="en-GB"/>
        </w:rPr>
        <w:t>อาคาร</w:t>
      </w:r>
      <w:r w:rsidRPr="00D55D3F">
        <w:rPr>
          <w:rFonts w:ascii="Angsana New" w:hAnsi="Angsana New" w:cs="Angsana New"/>
          <w:sz w:val="30"/>
          <w:szCs w:val="30"/>
          <w:lang w:eastAsia="en-GB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D55D3F">
        <w:rPr>
          <w:rFonts w:ascii="Angsana New" w:hAnsi="Angsana New" w:cs="Angsana New"/>
          <w:sz w:val="30"/>
          <w:szCs w:val="30"/>
          <w:lang w:eastAsia="en-GB"/>
        </w:rPr>
        <w:t xml:space="preserve"> </w:t>
      </w:r>
    </w:p>
    <w:p w:rsidR="000155E1" w:rsidRDefault="000155E1" w:rsidP="000155E1">
      <w:pPr>
        <w:pStyle w:val="Default"/>
        <w:spacing w:after="0" w:line="240" w:lineRule="auto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D43A3" w:rsidRPr="00D55D3F" w:rsidRDefault="005D43A3" w:rsidP="000155E1">
      <w:pPr>
        <w:pStyle w:val="Default"/>
        <w:spacing w:after="0" w:line="240" w:lineRule="auto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D55D3F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</w:t>
      </w:r>
      <w:r w:rsidR="00697021">
        <w:rPr>
          <w:rFonts w:ascii="Angsana New" w:hAnsi="Angsana New" w:cs="Angsana New" w:hint="cs"/>
          <w:color w:val="auto"/>
          <w:sz w:val="30"/>
          <w:szCs w:val="30"/>
          <w:cs/>
        </w:rPr>
        <w:t>สุทธิเป็นรายได้อื่น</w:t>
      </w:r>
      <w:r w:rsidRPr="00D55D3F">
        <w:rPr>
          <w:rFonts w:ascii="Angsana New" w:hAnsi="Angsana New" w:cs="Angsana New"/>
          <w:color w:val="auto"/>
          <w:sz w:val="30"/>
          <w:szCs w:val="30"/>
          <w:cs/>
        </w:rPr>
        <w:t>ในกำไรหรือขาดทุน</w:t>
      </w:r>
    </w:p>
    <w:p w:rsidR="00077C1E" w:rsidRPr="0090364A" w:rsidRDefault="00077C1E" w:rsidP="003C411E">
      <w:pPr>
        <w:tabs>
          <w:tab w:val="left" w:pos="540"/>
        </w:tabs>
        <w:spacing w:after="0" w:line="240" w:lineRule="auto"/>
        <w:ind w:firstLine="540"/>
        <w:jc w:val="both"/>
        <w:rPr>
          <w:rFonts w:ascii="Angsana New" w:hAnsi="Angsana New" w:cs="Angsana New"/>
          <w:i/>
          <w:iCs/>
        </w:rPr>
      </w:pPr>
    </w:p>
    <w:p w:rsidR="000155E1" w:rsidRDefault="000155E1" w:rsidP="003C411E">
      <w:pPr>
        <w:tabs>
          <w:tab w:val="left" w:pos="540"/>
        </w:tabs>
        <w:spacing w:after="0"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5D43A3" w:rsidRPr="00D55D3F" w:rsidRDefault="005D43A3" w:rsidP="003C411E">
      <w:pPr>
        <w:tabs>
          <w:tab w:val="left" w:pos="540"/>
        </w:tabs>
        <w:spacing w:after="0"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5D43A3" w:rsidRPr="0090364A" w:rsidRDefault="005D43A3" w:rsidP="005D43A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</w:rPr>
      </w:pPr>
    </w:p>
    <w:p w:rsidR="005D43A3" w:rsidRPr="00D55D3F" w:rsidRDefault="005D43A3" w:rsidP="005D43A3">
      <w:pPr>
        <w:pStyle w:val="Default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</w:pPr>
      <w:r w:rsidRPr="00D55D3F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D55D3F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 xml:space="preserve"> </w:t>
      </w:r>
      <w:r w:rsidRPr="00D55D3F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D55D3F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 xml:space="preserve"> </w:t>
      </w:r>
      <w:r w:rsidRPr="00D55D3F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5D43A3" w:rsidRPr="0090364A" w:rsidRDefault="005D43A3" w:rsidP="005D43A3">
      <w:pPr>
        <w:spacing w:after="0" w:line="240" w:lineRule="auto"/>
        <w:ind w:left="540" w:right="-25"/>
        <w:jc w:val="both"/>
        <w:rPr>
          <w:rFonts w:ascii="Angsana New" w:hAnsi="Angsana New" w:cs="Angsana New"/>
          <w:i/>
          <w:iCs/>
        </w:rPr>
      </w:pPr>
    </w:p>
    <w:p w:rsidR="005D43A3" w:rsidRPr="00D55D3F" w:rsidRDefault="005D43A3" w:rsidP="005D43A3">
      <w:pPr>
        <w:spacing w:after="0"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:rsidR="005D43A3" w:rsidRPr="0090364A" w:rsidRDefault="005D43A3" w:rsidP="005D43A3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5D43A3" w:rsidRPr="00D55D3F" w:rsidRDefault="005D43A3" w:rsidP="004F6D6D">
      <w:pPr>
        <w:spacing w:after="0" w:line="240" w:lineRule="auto"/>
        <w:ind w:left="540"/>
        <w:jc w:val="thaiDistribute"/>
        <w:rPr>
          <w:rFonts w:ascii="Angsana New" w:hAnsi="Angsana New" w:cs="Angsana New"/>
          <w:spacing w:val="10"/>
          <w:sz w:val="30"/>
          <w:szCs w:val="30"/>
        </w:rPr>
      </w:pPr>
      <w:r w:rsidRPr="00D55D3F">
        <w:rPr>
          <w:rFonts w:ascii="Angsana New" w:hAnsi="Angsana New" w:cs="Angsana New"/>
          <w:spacing w:val="10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D55D3F">
        <w:rPr>
          <w:rFonts w:ascii="Angsana New" w:hAnsi="Angsana New" w:cs="Angsana New"/>
          <w:spacing w:val="10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10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5D43A3" w:rsidRPr="0090364A" w:rsidRDefault="005D43A3" w:rsidP="004F6D6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507E34" w:rsidRPr="004F6D6D" w:rsidRDefault="00507E34" w:rsidP="004F6D6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F6D6D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 ตามเกณฑ์อายุการใช้งานโดยประมาณของสินทรัพย์แต่ละรายการ</w:t>
      </w:r>
      <w:r w:rsidRPr="004F6D6D">
        <w:rPr>
          <w:rFonts w:ascii="Angsana New" w:hAnsi="Angsana New" w:cs="Angsana New"/>
          <w:sz w:val="30"/>
          <w:szCs w:val="30"/>
        </w:rPr>
        <w:t xml:space="preserve"> </w:t>
      </w:r>
      <w:r w:rsidRPr="004F6D6D">
        <w:rPr>
          <w:rFonts w:ascii="Angsana New" w:hAnsi="Angsana New" w:cs="Angsana New"/>
          <w:sz w:val="30"/>
          <w:szCs w:val="30"/>
          <w:cs/>
        </w:rPr>
        <w:t xml:space="preserve">อาคารและอุปกรณ์ที่ซื้อหรือได้มาก่อนปี </w:t>
      </w:r>
      <w:r w:rsidRPr="004F6D6D">
        <w:rPr>
          <w:rFonts w:ascii="Angsana New" w:hAnsi="Angsana New" w:cs="Angsana New"/>
          <w:sz w:val="30"/>
          <w:szCs w:val="30"/>
        </w:rPr>
        <w:t>2544</w:t>
      </w:r>
      <w:r w:rsidRPr="004F6D6D">
        <w:rPr>
          <w:rFonts w:ascii="Angsana New" w:hAnsi="Angsana New" w:cs="Angsana New"/>
          <w:sz w:val="30"/>
          <w:szCs w:val="30"/>
          <w:cs/>
        </w:rPr>
        <w:t xml:space="preserve"> คำนวณค่าเสื่อมราคาโดยวิธีเส้นตรง ส่วนอุปกรณ์ที่ซื้อหรือได้มาตั้งแต่วันที่ </w:t>
      </w:r>
      <w:r w:rsidRPr="004F6D6D">
        <w:rPr>
          <w:rFonts w:ascii="Angsana New" w:hAnsi="Angsana New" w:cs="Angsana New"/>
          <w:sz w:val="30"/>
          <w:szCs w:val="30"/>
        </w:rPr>
        <w:t>1</w:t>
      </w:r>
      <w:r w:rsidRPr="004F6D6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4F6D6D">
        <w:rPr>
          <w:rFonts w:ascii="Angsana New" w:hAnsi="Angsana New" w:cs="Angsana New"/>
          <w:sz w:val="30"/>
          <w:szCs w:val="30"/>
        </w:rPr>
        <w:t>2544</w:t>
      </w:r>
      <w:r w:rsidRPr="004F6D6D">
        <w:rPr>
          <w:rFonts w:ascii="Angsana New" w:hAnsi="Angsana New" w:cs="Angsana New"/>
          <w:sz w:val="30"/>
          <w:szCs w:val="30"/>
          <w:cs/>
        </w:rPr>
        <w:t xml:space="preserve"> คำนวณค่าเสื่อมราคาโดยวิธีผลรวมจำนวนปี  ประมาณการอายุการให้ประโยชน์ของสินทรัพย์แสดงได้ดังนี</w:t>
      </w:r>
      <w:r w:rsidRPr="004F6D6D">
        <w:rPr>
          <w:rFonts w:ascii="Angsana New" w:hAnsi="Angsana New" w:cs="Angsana New" w:hint="cs"/>
          <w:sz w:val="30"/>
          <w:szCs w:val="30"/>
          <w:cs/>
        </w:rPr>
        <w:t>้</w:t>
      </w:r>
    </w:p>
    <w:p w:rsidR="00507E34" w:rsidRPr="0090364A" w:rsidRDefault="00507E34" w:rsidP="005D43A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  <w:spacing w:val="10"/>
        </w:rPr>
      </w:pPr>
    </w:p>
    <w:tbl>
      <w:tblPr>
        <w:tblW w:w="7796" w:type="dxa"/>
        <w:tblInd w:w="426" w:type="dxa"/>
        <w:tblLayout w:type="fixed"/>
        <w:tblLook w:val="0000"/>
      </w:tblPr>
      <w:tblGrid>
        <w:gridCol w:w="5670"/>
        <w:gridCol w:w="1842"/>
        <w:gridCol w:w="284"/>
      </w:tblGrid>
      <w:tr w:rsidR="008125EE" w:rsidRPr="00F94A31" w:rsidTr="00507E34">
        <w:tc>
          <w:tcPr>
            <w:tcW w:w="5670" w:type="dxa"/>
          </w:tcPr>
          <w:p w:rsidR="008125EE" w:rsidRPr="00F94A31" w:rsidRDefault="008125EE" w:rsidP="002460B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14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</w:rPr>
              <w:br w:type="page"/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842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125EE" w:rsidRPr="00F94A31" w:rsidTr="00507E34">
        <w:tc>
          <w:tcPr>
            <w:tcW w:w="5670" w:type="dxa"/>
          </w:tcPr>
          <w:p w:rsidR="008125EE" w:rsidRPr="00F94A31" w:rsidRDefault="008125EE" w:rsidP="002460B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14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ส่วนปรับปรุงสิทธิการเช่า</w:t>
            </w:r>
          </w:p>
        </w:tc>
        <w:tc>
          <w:tcPr>
            <w:tcW w:w="1842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EF5FC2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125EE" w:rsidRPr="00F94A31" w:rsidTr="00507E34">
        <w:tc>
          <w:tcPr>
            <w:tcW w:w="5670" w:type="dxa"/>
          </w:tcPr>
          <w:p w:rsidR="008125EE" w:rsidRPr="00F94A31" w:rsidRDefault="008125EE" w:rsidP="002460B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14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842" w:type="dxa"/>
          </w:tcPr>
          <w:p w:rsidR="008125EE" w:rsidRPr="00EF5FC2" w:rsidRDefault="00805733" w:rsidP="00507E34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A7B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8125EE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125EE" w:rsidRPr="00F94A31" w:rsidTr="00507E34">
        <w:tc>
          <w:tcPr>
            <w:tcW w:w="5670" w:type="dxa"/>
          </w:tcPr>
          <w:p w:rsidR="008125EE" w:rsidRPr="00F94A31" w:rsidRDefault="008125EE" w:rsidP="002460B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14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ส่วนปรับปรุงอาคารและสิ่งปลูกสร้าง</w:t>
            </w:r>
          </w:p>
        </w:tc>
        <w:tc>
          <w:tcPr>
            <w:tcW w:w="1842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125EE" w:rsidRPr="00F94A31" w:rsidTr="00507E34">
        <w:tc>
          <w:tcPr>
            <w:tcW w:w="5670" w:type="dxa"/>
          </w:tcPr>
          <w:p w:rsidR="008125EE" w:rsidRPr="00F94A31" w:rsidRDefault="008125EE" w:rsidP="002460B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14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อุปกรณ์ระบบสารสนเทศ</w:t>
            </w:r>
          </w:p>
        </w:tc>
        <w:tc>
          <w:tcPr>
            <w:tcW w:w="1842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125EE" w:rsidRPr="00F94A31" w:rsidTr="00507E34">
        <w:tc>
          <w:tcPr>
            <w:tcW w:w="5670" w:type="dxa"/>
          </w:tcPr>
          <w:p w:rsidR="008125EE" w:rsidRPr="00F94A31" w:rsidRDefault="008125EE" w:rsidP="002460B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14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อุปกรณ์ระบบงานอาคาร</w:t>
            </w:r>
          </w:p>
        </w:tc>
        <w:tc>
          <w:tcPr>
            <w:tcW w:w="1842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5, 7, 10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125EE" w:rsidRPr="00F94A31" w:rsidTr="00507E34">
        <w:tc>
          <w:tcPr>
            <w:tcW w:w="5670" w:type="dxa"/>
          </w:tcPr>
          <w:p w:rsidR="008125EE" w:rsidRPr="00F94A31" w:rsidRDefault="008125EE" w:rsidP="002460B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14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เครื่องตกแต่ง</w:t>
            </w:r>
            <w:r w:rsidRPr="00F94A31">
              <w:rPr>
                <w:rFonts w:ascii="Angsana New" w:hAnsi="Angsana New" w:cs="Angsana New"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ติดตั้งและอุปกรณ์สำนักงาน</w:t>
            </w:r>
          </w:p>
        </w:tc>
        <w:tc>
          <w:tcPr>
            <w:tcW w:w="1842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125EE" w:rsidRPr="00F94A31" w:rsidTr="00507E34">
        <w:tc>
          <w:tcPr>
            <w:tcW w:w="5670" w:type="dxa"/>
          </w:tcPr>
          <w:p w:rsidR="008125EE" w:rsidRPr="00F94A31" w:rsidRDefault="008125EE" w:rsidP="002460B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14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1842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8125EE" w:rsidRPr="00F94A31" w:rsidRDefault="008125EE" w:rsidP="00507E34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8E28EB" w:rsidRPr="0090364A" w:rsidRDefault="008E28EB" w:rsidP="00D42AE1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507E34" w:rsidRPr="00D55D3F" w:rsidRDefault="00507E34" w:rsidP="00D42AE1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077C1E" w:rsidRPr="0090364A" w:rsidRDefault="00077C1E" w:rsidP="00507E34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4"/>
        </w:rPr>
      </w:pPr>
    </w:p>
    <w:p w:rsidR="00507E34" w:rsidRDefault="00507E34" w:rsidP="00507E34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D55D3F">
        <w:rPr>
          <w:rFonts w:ascii="Angsana New" w:hAnsi="Angsana New" w:cs="Angsana New"/>
          <w:spacing w:val="4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37080F" w:rsidRDefault="0037080F" w:rsidP="00507E34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:rsidR="00507E34" w:rsidRPr="00D55D3F" w:rsidRDefault="0090364A" w:rsidP="00507E34">
      <w:pPr>
        <w:pStyle w:val="BodyText"/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507E34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(ฌ)</w:t>
      </w:r>
      <w:r w:rsidR="00507E34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สิทธิการเช่า</w:t>
      </w:r>
    </w:p>
    <w:p w:rsidR="00507E34" w:rsidRPr="0036738F" w:rsidRDefault="00507E34" w:rsidP="00507E34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</w:rPr>
      </w:pPr>
      <w:r w:rsidRPr="00D55D3F">
        <w:rPr>
          <w:rFonts w:ascii="Angsana New" w:hAnsi="Angsana New" w:cs="Angsana New"/>
          <w:sz w:val="24"/>
          <w:szCs w:val="24"/>
          <w:cs/>
        </w:rPr>
        <w:tab/>
      </w:r>
    </w:p>
    <w:p w:rsidR="00507E34" w:rsidRPr="00D55D3F" w:rsidRDefault="00507E34" w:rsidP="00D42AE1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สิทธิการเช่า</w:t>
      </w:r>
      <w:r w:rsidR="003D2730">
        <w:rPr>
          <w:rFonts w:ascii="Angsana New" w:hAnsi="Angsana New" w:cs="Angsana New" w:hint="cs"/>
          <w:sz w:val="30"/>
          <w:szCs w:val="30"/>
          <w:cs/>
        </w:rPr>
        <w:t>วัดมูลค่า</w:t>
      </w:r>
      <w:r w:rsidRPr="00D55D3F">
        <w:rPr>
          <w:rFonts w:ascii="Angsana New" w:hAnsi="Angsana New" w:cs="Angsana New"/>
          <w:sz w:val="30"/>
          <w:szCs w:val="30"/>
          <w:cs/>
        </w:rPr>
        <w:t>ด้วยราคาทุนหักค่าตัดจำหน่ายสะสมและขาดทุนจากการด้อยค่าสะสม</w:t>
      </w:r>
    </w:p>
    <w:p w:rsidR="00507E34" w:rsidRPr="00D42AE1" w:rsidRDefault="00507E34" w:rsidP="00507E34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:rsidR="00507E34" w:rsidRDefault="00507E34" w:rsidP="003C411E">
      <w:pPr>
        <w:pStyle w:val="BodyText"/>
        <w:spacing w:after="0" w:line="240" w:lineRule="auto"/>
        <w:ind w:right="-25"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ค่าตัดจำหน่าย</w:t>
      </w:r>
    </w:p>
    <w:p w:rsidR="0036738F" w:rsidRPr="00D42AE1" w:rsidRDefault="0036738F" w:rsidP="003C411E">
      <w:pPr>
        <w:pStyle w:val="BodyText"/>
        <w:spacing w:after="0" w:line="240" w:lineRule="auto"/>
        <w:ind w:right="-25" w:firstLine="540"/>
        <w:jc w:val="thaiDistribute"/>
        <w:rPr>
          <w:rFonts w:ascii="Angsana New" w:hAnsi="Angsana New" w:cs="Angsana New" w:hint="cs"/>
          <w:i/>
          <w:iCs/>
          <w:sz w:val="22"/>
          <w:szCs w:val="22"/>
        </w:rPr>
      </w:pPr>
    </w:p>
    <w:p w:rsidR="00805733" w:rsidRDefault="00507E34" w:rsidP="00D42AE1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สิทธิการเช่าตัดบัญชีเป็นค่าใช้จ่ายในกำไรหรือขาดทุน คำนวณโดยวิธีเส้นตรงตามระยะเวลาของสัญญาเช่า โดยสัญญาเช่ามีระยะเวลา </w:t>
      </w:r>
      <w:r>
        <w:rPr>
          <w:rFonts w:ascii="Angsana New" w:hAnsi="Angsana New" w:cs="Angsana New"/>
          <w:sz w:val="30"/>
          <w:szCs w:val="30"/>
        </w:rPr>
        <w:t>20 - 30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="00805733">
        <w:rPr>
          <w:rFonts w:ascii="Angsana New" w:hAnsi="Angsana New" w:cs="Angsana New"/>
          <w:sz w:val="30"/>
          <w:szCs w:val="30"/>
          <w:cs/>
        </w:rPr>
        <w:t>ป</w:t>
      </w:r>
      <w:r w:rsidR="00805733">
        <w:rPr>
          <w:rFonts w:ascii="Angsana New" w:hAnsi="Angsana New" w:cs="Angsana New" w:hint="cs"/>
          <w:sz w:val="30"/>
          <w:szCs w:val="30"/>
          <w:cs/>
        </w:rPr>
        <w:t>ี</w:t>
      </w:r>
    </w:p>
    <w:p w:rsidR="00A571EA" w:rsidRPr="007D128C" w:rsidRDefault="00A571EA" w:rsidP="00EB1963">
      <w:pPr>
        <w:rPr>
          <w:rFonts w:ascii="Angsana New" w:hAnsi="Angsana New" w:cs="Angsana New" w:hint="cs"/>
          <w:sz w:val="28"/>
          <w:szCs w:val="28"/>
          <w:cs/>
        </w:rPr>
        <w:sectPr w:rsidR="00A571EA" w:rsidRPr="007D128C" w:rsidSect="00312B85">
          <w:headerReference w:type="default" r:id="rId8"/>
          <w:footerReference w:type="default" r:id="rId9"/>
          <w:pgSz w:w="11907" w:h="16839" w:code="9"/>
          <w:pgMar w:top="691" w:right="1152" w:bottom="720" w:left="1152" w:header="720" w:footer="720" w:gutter="0"/>
          <w:pgNumType w:start="18"/>
          <w:cols w:space="720"/>
          <w:docGrid w:linePitch="245"/>
        </w:sectPr>
      </w:pPr>
    </w:p>
    <w:p w:rsidR="00EB1963" w:rsidRPr="00D42AE1" w:rsidRDefault="00EB1963" w:rsidP="004F6D6D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:rsidR="00507E34" w:rsidRPr="00D55D3F" w:rsidRDefault="00507E34" w:rsidP="004F6D6D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(ญ)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:rsidR="00507E34" w:rsidRPr="00D42AE1" w:rsidRDefault="00507E34" w:rsidP="00507E34">
      <w:pPr>
        <w:spacing w:after="0" w:line="240" w:lineRule="auto"/>
        <w:ind w:right="-25"/>
        <w:jc w:val="thaiDistribute"/>
        <w:rPr>
          <w:rFonts w:ascii="Angsana New" w:hAnsi="Angsana New" w:cs="Angsana New"/>
          <w:sz w:val="22"/>
          <w:szCs w:val="22"/>
        </w:rPr>
      </w:pPr>
    </w:p>
    <w:p w:rsidR="00507E34" w:rsidRPr="00D55D3F" w:rsidRDefault="00507E34" w:rsidP="00507E34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ค่าความนิยม</w:t>
      </w:r>
    </w:p>
    <w:p w:rsidR="00507E34" w:rsidRPr="00D42AE1" w:rsidRDefault="00507E34" w:rsidP="00507E34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:rsidR="00507E34" w:rsidRPr="005D43A3" w:rsidRDefault="00507E34" w:rsidP="00507E34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D55D3F">
        <w:rPr>
          <w:rFonts w:ascii="Angsana New" w:hAnsi="Angsana New" w:cs="Angsana New"/>
          <w:spacing w:val="-6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ค่าความนิยมถูกวัดมูลค่า ณ วันที่ซื้อ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</w:t>
      </w:r>
      <w:r w:rsidRPr="00D55D3F">
        <w:rPr>
          <w:rFonts w:ascii="Angsana New" w:hAnsi="Angsana New" w:cs="Angsana New"/>
          <w:sz w:val="30"/>
          <w:szCs w:val="30"/>
          <w:cs/>
        </w:rPr>
        <w:t>ผู้ถูกซื้อ</w:t>
      </w:r>
      <w:r w:rsidRPr="00D55D3F">
        <w:rPr>
          <w:rFonts w:ascii="Angsana New" w:hAnsi="Angsana New" w:cs="Angsana New"/>
          <w:spacing w:val="-8"/>
          <w:sz w:val="30"/>
          <w:szCs w:val="30"/>
          <w:cs/>
        </w:rPr>
        <w:t xml:space="preserve">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 </w:t>
      </w:r>
      <w:r w:rsidRPr="00D55D3F">
        <w:rPr>
          <w:rFonts w:ascii="Angsana New" w:hAnsi="Angsana New" w:cs="Angsana New"/>
          <w:spacing w:val="6"/>
          <w:sz w:val="30"/>
          <w:szCs w:val="30"/>
          <w:cs/>
        </w:rPr>
        <w:t>สำหรับตราสารทุน – การบัญชีด้านผู้ลงทุน</w:t>
      </w:r>
      <w:r w:rsidRPr="00D55D3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6"/>
          <w:sz w:val="30"/>
          <w:szCs w:val="30"/>
          <w:cs/>
        </w:rPr>
        <w:t>มูลค่าตามบัญชีของค่าความนิยมให้รวมอยู่ในมูลค่าตามบัญชีของเงิน</w:t>
      </w:r>
      <w:r w:rsidRPr="00D55D3F">
        <w:rPr>
          <w:rFonts w:ascii="Angsana New" w:hAnsi="Angsana New" w:cs="Angsana New"/>
          <w:sz w:val="30"/>
          <w:szCs w:val="30"/>
          <w:cs/>
        </w:rPr>
        <w:t>ลงทุน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และผล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ขาดทุนจากการด้อยค่าในเงินลงทุนต้องไม่ถูกปันส่วนให้สินทรัพย์ใด</w:t>
      </w:r>
      <w:r w:rsidRPr="00D55D3F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ๆ</w:t>
      </w:r>
      <w:r w:rsidRPr="00D55D3F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:rsidR="00507E34" w:rsidRPr="0036738F" w:rsidRDefault="00507E34" w:rsidP="00507E34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507E34" w:rsidRPr="00D55D3F" w:rsidRDefault="0034361B" w:rsidP="00507E34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สินทรัพย์ไม่มีตัวตนอื่น</w:t>
      </w:r>
      <w:r w:rsidR="00507E34" w:rsidRPr="00D55D3F">
        <w:rPr>
          <w:rFonts w:ascii="Angsana New" w:hAnsi="Angsana New" w:cs="Angsana New"/>
          <w:i/>
          <w:iCs/>
          <w:sz w:val="30"/>
          <w:szCs w:val="30"/>
          <w:cs/>
        </w:rPr>
        <w:t>ๆ</w:t>
      </w:r>
    </w:p>
    <w:p w:rsidR="00507E34" w:rsidRPr="00507E34" w:rsidRDefault="00507E34" w:rsidP="00507E34">
      <w:pPr>
        <w:pStyle w:val="BodyText"/>
        <w:tabs>
          <w:tab w:val="left" w:pos="540"/>
          <w:tab w:val="left" w:pos="1665"/>
        </w:tabs>
        <w:spacing w:after="0" w:line="240" w:lineRule="auto"/>
        <w:ind w:left="540"/>
        <w:jc w:val="both"/>
        <w:rPr>
          <w:rFonts w:ascii="Angsana New" w:hAnsi="Angsana New" w:cs="Angsana New"/>
        </w:rPr>
      </w:pPr>
      <w:r w:rsidRPr="00D55D3F">
        <w:rPr>
          <w:rFonts w:ascii="Angsana New" w:hAnsi="Angsana New" w:cs="Angsana New"/>
          <w:sz w:val="30"/>
          <w:szCs w:val="30"/>
        </w:rPr>
        <w:tab/>
      </w:r>
    </w:p>
    <w:p w:rsidR="00507E34" w:rsidRPr="00D55D3F" w:rsidRDefault="00507E34" w:rsidP="00507E3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แสดงในราคาทุนหักค่าตัดจำหน่ายสะสมและขาดทุนจากการด้อยค่าสะสม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</w:p>
    <w:p w:rsidR="00BC0E13" w:rsidRPr="008E28EB" w:rsidRDefault="00BC0E13" w:rsidP="00D55D3F">
      <w:pPr>
        <w:pStyle w:val="BodyText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:rsidR="00133A17" w:rsidRPr="00D55D3F" w:rsidRDefault="000150C3" w:rsidP="00D55D3F">
      <w:pPr>
        <w:pStyle w:val="BodyText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133A17" w:rsidRPr="00D55D3F">
        <w:rPr>
          <w:rFonts w:ascii="Angsana New" w:hAnsi="Angsana New"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0150C3" w:rsidRPr="0036738F" w:rsidRDefault="000150C3" w:rsidP="00D55D3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24"/>
          <w:szCs w:val="24"/>
        </w:rPr>
      </w:pPr>
    </w:p>
    <w:p w:rsidR="00133A17" w:rsidRPr="00D55D3F" w:rsidRDefault="00133A17" w:rsidP="00D55D3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55D3F">
        <w:rPr>
          <w:rFonts w:ascii="Angsana New" w:eastAsia="Calibri" w:hAnsi="Angsana New"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41101B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55D3F">
        <w:rPr>
          <w:rFonts w:ascii="Angsana New" w:eastAsia="Calibri" w:hAnsi="Angsana New" w:cs="Angsana New"/>
          <w:sz w:val="30"/>
          <w:szCs w:val="30"/>
          <w:cs/>
        </w:rPr>
        <w:t>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รวมถึงค่าความนิยมและตราผลิตภัณฑ์ที่เกิดขึ้นภายใน</w:t>
      </w:r>
      <w:r w:rsidR="0041101B">
        <w:rPr>
          <w:rFonts w:ascii="Angsana New" w:eastAsia="Calibri" w:hAnsi="Angsana New" w:cs="Angsana New"/>
          <w:sz w:val="30"/>
          <w:szCs w:val="30"/>
          <w:cs/>
        </w:rPr>
        <w:br/>
      </w:r>
      <w:r w:rsidRPr="00D55D3F">
        <w:rPr>
          <w:rFonts w:ascii="Angsana New" w:eastAsia="Calibri" w:hAnsi="Angsana New" w:cs="Angsana New"/>
          <w:sz w:val="30"/>
          <w:szCs w:val="30"/>
          <w:cs/>
        </w:rPr>
        <w:t>รับรู้ในกำไรหรือขาดทุนเมื่อเกิดขึ้น</w:t>
      </w:r>
    </w:p>
    <w:p w:rsidR="0036738F" w:rsidRDefault="0036738F" w:rsidP="00EB1963">
      <w:pPr>
        <w:pStyle w:val="BodyText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i/>
          <w:iCs/>
        </w:rPr>
      </w:pPr>
    </w:p>
    <w:p w:rsidR="00133A17" w:rsidRPr="00D55D3F" w:rsidRDefault="0090364A" w:rsidP="00D55D3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133A17" w:rsidRPr="00D55D3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ค่าตัดจำหน่าย </w:t>
      </w:r>
      <w:r w:rsidR="00133A17" w:rsidRPr="00D55D3F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133A17" w:rsidRPr="00B979E3" w:rsidRDefault="00133A17" w:rsidP="00D55D3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133A17" w:rsidRPr="00D42AE1" w:rsidRDefault="00133A17" w:rsidP="00D55D3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ค่าตัดจำหน่ายคำนวณโดยนำ</w:t>
      </w:r>
      <w:r w:rsidRPr="00D42AE1">
        <w:rPr>
          <w:rFonts w:ascii="Angsana New" w:hAnsi="Angsana New" w:cs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0918C2" w:rsidRPr="00B979E3" w:rsidRDefault="000918C2" w:rsidP="00D55D3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133A17" w:rsidRPr="00D55D3F" w:rsidRDefault="00133A17" w:rsidP="00AE20B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BC54E1" w:rsidRPr="00D55D3F">
        <w:rPr>
          <w:rFonts w:ascii="Angsana New" w:hAnsi="Angsana New" w:cs="Angsana New"/>
          <w:sz w:val="30"/>
          <w:szCs w:val="30"/>
          <w:cs/>
        </w:rPr>
        <w:t>เชิงเศรษฐกิจ</w:t>
      </w:r>
      <w:r w:rsidRPr="00D55D3F">
        <w:rPr>
          <w:rFonts w:ascii="Angsana New" w:hAnsi="Angsana New" w:cs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="004110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9E14EC" w:rsidRPr="00A75D95" w:rsidRDefault="009E14EC" w:rsidP="00D55D3F">
      <w:pPr>
        <w:pStyle w:val="BodyText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450" w:type="dxa"/>
        <w:tblLook w:val="01E0"/>
      </w:tblPr>
      <w:tblGrid>
        <w:gridCol w:w="5490"/>
        <w:gridCol w:w="1980"/>
        <w:gridCol w:w="360"/>
      </w:tblGrid>
      <w:tr w:rsidR="00EF0DD4" w:rsidRPr="00F94A31" w:rsidTr="00BC00E0">
        <w:tc>
          <w:tcPr>
            <w:tcW w:w="5490" w:type="dxa"/>
          </w:tcPr>
          <w:p w:rsidR="00EF0DD4" w:rsidRPr="00F94A31" w:rsidRDefault="00EF0DD4" w:rsidP="0034361B">
            <w:pPr>
              <w:tabs>
                <w:tab w:val="left" w:pos="540"/>
              </w:tabs>
              <w:spacing w:after="0" w:line="240" w:lineRule="auto"/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980" w:type="dxa"/>
          </w:tcPr>
          <w:p w:rsidR="00EF0DD4" w:rsidRPr="00F94A31" w:rsidRDefault="00346D6A" w:rsidP="00D55D3F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360" w:type="dxa"/>
          </w:tcPr>
          <w:p w:rsidR="00EF0DD4" w:rsidRPr="00F94A31" w:rsidRDefault="00EF0DD4" w:rsidP="00D55D3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E14EC" w:rsidRPr="00F94A31" w:rsidTr="00BC00E0">
        <w:tc>
          <w:tcPr>
            <w:tcW w:w="5490" w:type="dxa"/>
          </w:tcPr>
          <w:p w:rsidR="009E14EC" w:rsidRPr="00F94A31" w:rsidRDefault="0034361B" w:rsidP="0034361B">
            <w:pPr>
              <w:tabs>
                <w:tab w:val="left" w:pos="540"/>
              </w:tabs>
              <w:spacing w:after="0" w:line="240" w:lineRule="auto"/>
              <w:ind w:left="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</w:t>
            </w:r>
            <w:r w:rsidR="009E14EC" w:rsidRPr="00F94A31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980" w:type="dxa"/>
          </w:tcPr>
          <w:p w:rsidR="009E14EC" w:rsidRPr="00F94A31" w:rsidRDefault="009E14EC" w:rsidP="00D55D3F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:rsidR="009E14EC" w:rsidRPr="00F94A31" w:rsidRDefault="009E14EC" w:rsidP="00D55D3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E14EC" w:rsidRPr="00F94A31" w:rsidTr="00BC00E0">
        <w:tc>
          <w:tcPr>
            <w:tcW w:w="5490" w:type="dxa"/>
          </w:tcPr>
          <w:p w:rsidR="009E14EC" w:rsidRPr="00F94A31" w:rsidRDefault="00933268" w:rsidP="0034361B">
            <w:pPr>
              <w:tabs>
                <w:tab w:val="left" w:pos="540"/>
              </w:tabs>
              <w:spacing w:after="0" w:line="240" w:lineRule="auto"/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="006863FE" w:rsidRPr="00F94A31">
              <w:rPr>
                <w:rFonts w:ascii="Angsana New" w:hAnsi="Angsana New" w:cs="Angsana New"/>
                <w:sz w:val="30"/>
                <w:szCs w:val="30"/>
                <w:cs/>
              </w:rPr>
              <w:t>พัฒนาระบบ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80" w:type="dxa"/>
          </w:tcPr>
          <w:p w:rsidR="009E14EC" w:rsidRPr="00F94A31" w:rsidRDefault="00933268" w:rsidP="00D55D3F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:rsidR="009E14EC" w:rsidRPr="00F94A31" w:rsidRDefault="009E14EC" w:rsidP="00D55D3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B637E9" w:rsidRPr="00A75D95" w:rsidRDefault="00B637E9" w:rsidP="00D55D3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39115F" w:rsidRPr="00D55D3F" w:rsidRDefault="0039115F" w:rsidP="00D55D3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D55D3F" w:rsidDel="00E44C55">
        <w:rPr>
          <w:rFonts w:ascii="Angsana New" w:hAnsi="Angsana New" w:cs="Angsana New"/>
          <w:sz w:val="30"/>
          <w:szCs w:val="30"/>
        </w:rPr>
        <w:t xml:space="preserve"> </w:t>
      </w:r>
    </w:p>
    <w:p w:rsidR="00A608BB" w:rsidRPr="00A75D95" w:rsidRDefault="00A608BB" w:rsidP="00D55D3F">
      <w:pPr>
        <w:pStyle w:val="BodyText"/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p w:rsidR="00031B45" w:rsidRPr="00D55D3F" w:rsidRDefault="00D60881" w:rsidP="00D55D3F">
      <w:pPr>
        <w:pStyle w:val="BodyText"/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(ฎ</w:t>
      </w:r>
      <w:r w:rsidR="003E758B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031B45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การด้อยค่า</w:t>
      </w:r>
    </w:p>
    <w:p w:rsidR="000D7732" w:rsidRPr="00B979E3" w:rsidRDefault="000D7732" w:rsidP="00D55D3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D60881" w:rsidRPr="00D55D3F" w:rsidRDefault="004250E1" w:rsidP="00D55D3F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ยอดสินทรัพย์</w:t>
      </w:r>
      <w:r w:rsidR="001621D7" w:rsidRPr="00D55D3F">
        <w:rPr>
          <w:rFonts w:ascii="Angsana New" w:hAnsi="Angsana New" w:cs="Angsana New"/>
          <w:sz w:val="30"/>
          <w:szCs w:val="30"/>
          <w:cs/>
        </w:rPr>
        <w:t>ตามบัญชีของกลุ่มบริษัท</w:t>
      </w:r>
      <w:r w:rsidR="00031B45" w:rsidRPr="00D55D3F">
        <w:rPr>
          <w:rFonts w:ascii="Angsana New" w:hAnsi="Angsana New" w:cs="Angsana New"/>
          <w:sz w:val="30"/>
          <w:szCs w:val="30"/>
          <w:cs/>
        </w:rPr>
        <w:t>ได้รั</w:t>
      </w:r>
      <w:r w:rsidR="00B532BF" w:rsidRPr="00D55D3F">
        <w:rPr>
          <w:rFonts w:ascii="Angsana New" w:hAnsi="Angsana New" w:cs="Angsana New"/>
          <w:sz w:val="30"/>
          <w:szCs w:val="30"/>
          <w:cs/>
        </w:rPr>
        <w:t>บการทบทวน ณ ทุกวันที่ใน</w:t>
      </w:r>
      <w:r w:rsidR="00726E85" w:rsidRPr="00D55D3F">
        <w:rPr>
          <w:rFonts w:ascii="Angsana New" w:hAnsi="Angsana New" w:cs="Angsana New"/>
          <w:sz w:val="30"/>
          <w:szCs w:val="30"/>
          <w:cs/>
        </w:rPr>
        <w:t>รายงาน</w:t>
      </w:r>
      <w:r w:rsidR="00B532BF" w:rsidRPr="00D55D3F">
        <w:rPr>
          <w:rFonts w:ascii="Angsana New" w:hAnsi="Angsana New" w:cs="Angsana New"/>
          <w:sz w:val="30"/>
          <w:szCs w:val="30"/>
          <w:cs/>
        </w:rPr>
        <w:t>ว่า</w:t>
      </w:r>
      <w:r w:rsidR="00031B45" w:rsidRPr="00D55D3F">
        <w:rPr>
          <w:rFonts w:ascii="Angsana New" w:hAnsi="Angsana New" w:cs="Angsana New"/>
          <w:sz w:val="30"/>
          <w:szCs w:val="30"/>
          <w:cs/>
        </w:rPr>
        <w:t>มีข้อบ่งชี้เรื่องการด้อยค่าหรือไม่</w:t>
      </w:r>
      <w:r w:rsidR="00031B45" w:rsidRPr="00D55D3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31B45" w:rsidRPr="00D55D3F">
        <w:rPr>
          <w:rFonts w:ascii="Angsana New" w:hAnsi="Angsana New" w:cs="Angsana New"/>
          <w:spacing w:val="-2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726E85" w:rsidRPr="00D55D3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60881" w:rsidRPr="00D55D3F">
        <w:rPr>
          <w:rFonts w:ascii="Angsana New" w:hAnsi="Angsana New" w:cs="Angsana New"/>
          <w:sz w:val="30"/>
          <w:szCs w:val="30"/>
          <w:cs/>
        </w:rPr>
        <w:t>สำหรับค่าความนิยม</w:t>
      </w:r>
      <w:r w:rsidR="00D60881" w:rsidRPr="00D55D3F">
        <w:rPr>
          <w:rFonts w:ascii="Angsana New" w:hAnsi="Angsana New" w:cs="Angsana New"/>
          <w:spacing w:val="-2"/>
          <w:sz w:val="30"/>
          <w:szCs w:val="30"/>
          <w:cs/>
        </w:rPr>
        <w:t xml:space="preserve">และสินทรัพย์ไม่มีตัวตนที่มีอายุการให้ประโยชน์ไม่ทราบแน่นอน หรือ ยังไม่พร้อมใช้งาน  จะประมาณมูลค่าที่คาดว่าจะได้รับคืนทุกปี ในช่วงเวลาเดียวกัน  </w:t>
      </w:r>
    </w:p>
    <w:p w:rsidR="001B20D5" w:rsidRPr="00B979E3" w:rsidRDefault="001B20D5" w:rsidP="005D43A3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8D74E8" w:rsidRPr="00D55D3F" w:rsidRDefault="008D74E8" w:rsidP="005D43A3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</w:t>
      </w:r>
      <w:r w:rsidR="00D60881" w:rsidRPr="00D55D3F">
        <w:rPr>
          <w:rFonts w:ascii="Angsana New" w:hAnsi="Angsana New" w:cs="Angsana New"/>
          <w:spacing w:val="2"/>
          <w:sz w:val="30"/>
          <w:szCs w:val="30"/>
          <w:cs/>
        </w:rPr>
        <w:t>ืน ขาดทุนจากการด้อยค่าบันทึกใน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กำไร</w:t>
      </w:r>
      <w:r w:rsidR="00D60881" w:rsidRPr="00D55D3F">
        <w:rPr>
          <w:rFonts w:ascii="Angsana New" w:hAnsi="Angsana New" w:cs="Angsana New"/>
          <w:spacing w:val="2"/>
          <w:sz w:val="30"/>
          <w:szCs w:val="30"/>
          <w:cs/>
        </w:rPr>
        <w:t>หรือ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ขาดทุน </w:t>
      </w:r>
    </w:p>
    <w:p w:rsidR="00537E17" w:rsidRPr="00B979E3" w:rsidRDefault="00537E17" w:rsidP="00D55D3F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264F84" w:rsidRDefault="0067444A" w:rsidP="00D55D3F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</w:t>
      </w:r>
      <w:r w:rsidR="0039115F" w:rsidRPr="00D55D3F">
        <w:rPr>
          <w:rFonts w:ascii="Angsana New" w:hAnsi="Angsana New" w:cs="Angsana New"/>
          <w:sz w:val="30"/>
          <w:szCs w:val="30"/>
          <w:cs/>
        </w:rPr>
        <w:t>ส่วนของผู้ถือหุ้นจะถูกบันทึกใน</w:t>
      </w:r>
      <w:r w:rsidRPr="00D55D3F">
        <w:rPr>
          <w:rFonts w:ascii="Angsana New" w:hAnsi="Angsana New" w:cs="Angsana New"/>
          <w:sz w:val="30"/>
          <w:szCs w:val="30"/>
          <w:cs/>
        </w:rPr>
        <w:t>กำไร</w:t>
      </w:r>
      <w:r w:rsidR="0039115F" w:rsidRPr="00D55D3F">
        <w:rPr>
          <w:rFonts w:ascii="Angsana New" w:hAnsi="Angsana New" w:cs="Angsana New"/>
          <w:sz w:val="30"/>
          <w:szCs w:val="30"/>
          <w:cs/>
        </w:rPr>
        <w:t>หรือ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ขาดทุนโดยไม่ต้องปรับกับยอดสินทรัพย์ทางการเงินดังกล่าว </w:t>
      </w:r>
      <w:r w:rsidR="00A1770B" w:rsidRPr="00D55D3F">
        <w:rPr>
          <w:rFonts w:ascii="Angsana New" w:hAnsi="Angsana New" w:cs="Angsana New"/>
          <w:sz w:val="30"/>
          <w:szCs w:val="30"/>
          <w:cs/>
        </w:rPr>
        <w:t xml:space="preserve"> ยอดขาดทุนที่บันทึกใน</w:t>
      </w:r>
      <w:r w:rsidRPr="00D55D3F">
        <w:rPr>
          <w:rFonts w:ascii="Angsana New" w:hAnsi="Angsana New" w:cs="Angsana New"/>
          <w:sz w:val="30"/>
          <w:szCs w:val="30"/>
          <w:cs/>
        </w:rPr>
        <w:t>กำไร</w:t>
      </w:r>
      <w:r w:rsidR="00A1770B" w:rsidRPr="00D55D3F">
        <w:rPr>
          <w:rFonts w:ascii="Angsana New" w:hAnsi="Angsana New" w:cs="Angsana New"/>
          <w:sz w:val="30"/>
          <w:szCs w:val="30"/>
          <w:cs/>
        </w:rPr>
        <w:t>หรือ</w:t>
      </w:r>
      <w:r w:rsidRPr="00D55D3F">
        <w:rPr>
          <w:rFonts w:ascii="Angsana New" w:hAnsi="Angsana New" w:cs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</w:t>
      </w:r>
      <w:r w:rsidR="00A1770B" w:rsidRPr="00D55D3F">
        <w:rPr>
          <w:rFonts w:ascii="Angsana New" w:hAnsi="Angsana New" w:cs="Angsana New"/>
          <w:sz w:val="30"/>
          <w:szCs w:val="30"/>
          <w:cs/>
        </w:rPr>
        <w:t>รเงินนั้นๆ ซึ่งเคยรับรู้แล้วใน</w:t>
      </w:r>
      <w:r w:rsidRPr="00D55D3F">
        <w:rPr>
          <w:rFonts w:ascii="Angsana New" w:hAnsi="Angsana New" w:cs="Angsana New"/>
          <w:sz w:val="30"/>
          <w:szCs w:val="30"/>
          <w:cs/>
        </w:rPr>
        <w:t>กำไร</w:t>
      </w:r>
      <w:r w:rsidR="0039115F" w:rsidRPr="00D55D3F">
        <w:rPr>
          <w:rFonts w:ascii="Angsana New" w:hAnsi="Angsana New" w:cs="Angsana New"/>
          <w:sz w:val="30"/>
          <w:szCs w:val="30"/>
          <w:cs/>
        </w:rPr>
        <w:t>หรือ</w:t>
      </w:r>
      <w:r w:rsidRPr="00D55D3F">
        <w:rPr>
          <w:rFonts w:ascii="Angsana New" w:hAnsi="Angsana New" w:cs="Angsana New"/>
          <w:sz w:val="30"/>
          <w:szCs w:val="30"/>
          <w:cs/>
        </w:rPr>
        <w:t>ขาดทุน</w:t>
      </w:r>
    </w:p>
    <w:p w:rsidR="00477B50" w:rsidRDefault="00477B50" w:rsidP="00D55D3F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77B50" w:rsidRDefault="00477B50" w:rsidP="00D55D3F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77B50" w:rsidRPr="00D55D3F" w:rsidRDefault="00477B50" w:rsidP="00D55D3F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40EA" w:rsidRPr="00A75D95" w:rsidRDefault="00CC40EA" w:rsidP="00D55D3F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iCs/>
          <w:sz w:val="18"/>
          <w:szCs w:val="18"/>
        </w:rPr>
      </w:pPr>
    </w:p>
    <w:p w:rsidR="008D74E8" w:rsidRDefault="00295071" w:rsidP="00D55D3F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lastRenderedPageBreak/>
        <w:t>ก</w:t>
      </w:r>
      <w:r w:rsidR="008D74E8" w:rsidRPr="00D55D3F">
        <w:rPr>
          <w:rFonts w:ascii="Angsana New" w:hAnsi="Angsana New" w:cs="Angsana New"/>
          <w:iCs/>
          <w:sz w:val="30"/>
          <w:szCs w:val="30"/>
          <w:cs/>
        </w:rPr>
        <w:t>ารคำนวณมูลค่าที่คาดว่าจะได้รับคืน</w:t>
      </w:r>
    </w:p>
    <w:p w:rsidR="00B979E3" w:rsidRPr="00B979E3" w:rsidRDefault="00B979E3" w:rsidP="00D55D3F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iCs/>
          <w:sz w:val="16"/>
          <w:szCs w:val="16"/>
        </w:rPr>
      </w:pPr>
    </w:p>
    <w:p w:rsidR="00B979E3" w:rsidRDefault="00B979E3" w:rsidP="00A75D95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979E3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มูลค่าที่คาดว่าจะได้รับคืนของหลักทรัพย์ที่</w:t>
      </w:r>
      <w:r w:rsidR="00D42AE1">
        <w:rPr>
          <w:rFonts w:ascii="Angsana New" w:hAnsi="Angsana New" w:cs="Angsana New"/>
          <w:sz w:val="30"/>
          <w:szCs w:val="30"/>
          <w:cs/>
        </w:rPr>
        <w:t>ถือไว้จนกว่าจะครบกำหนด</w:t>
      </w:r>
      <w:r w:rsidRPr="00B979E3">
        <w:rPr>
          <w:rFonts w:ascii="Angsana New" w:hAnsi="Angsana New" w:cs="Angsana New"/>
          <w:sz w:val="30"/>
          <w:szCs w:val="30"/>
          <w:cs/>
        </w:rPr>
        <w:t>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</w:t>
      </w:r>
      <w:r w:rsidR="00D42AE1">
        <w:rPr>
          <w:rFonts w:ascii="Angsana New" w:hAnsi="Angsana New" w:cs="Angsana New"/>
          <w:sz w:val="30"/>
          <w:szCs w:val="30"/>
          <w:cs/>
        </w:rPr>
        <w:t>ดลดด้วยอัตราดอกเบี้ยที่แท้จริง</w:t>
      </w:r>
      <w:r w:rsidR="00A75D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5D95">
        <w:rPr>
          <w:rFonts w:ascii="Angsana New" w:hAnsi="Angsana New" w:cs="Angsana New"/>
          <w:sz w:val="30"/>
          <w:szCs w:val="30"/>
          <w:cs/>
        </w:rPr>
        <w:br/>
      </w:r>
      <w:r w:rsidR="00A75D95">
        <w:rPr>
          <w:rFonts w:ascii="Angsana New" w:hAnsi="Angsana New" w:cs="Angsana New" w:hint="cs"/>
          <w:sz w:val="30"/>
          <w:szCs w:val="30"/>
          <w:cs/>
        </w:rPr>
        <w:t>มูลค่าที่คาดว่าจะได้รับในระยะเวลาอันสั้นจะไม่คิดลด</w:t>
      </w:r>
    </w:p>
    <w:p w:rsidR="00875E68" w:rsidRPr="00875E68" w:rsidRDefault="00875E68" w:rsidP="00B979E3">
      <w:pPr>
        <w:pStyle w:val="BodyText"/>
        <w:spacing w:after="0" w:line="240" w:lineRule="auto"/>
        <w:ind w:firstLine="540"/>
        <w:jc w:val="thaiDistribute"/>
        <w:rPr>
          <w:rFonts w:ascii="Angsana New" w:hAnsi="Angsana New" w:cs="Angsana New"/>
          <w:sz w:val="18"/>
          <w:szCs w:val="18"/>
        </w:rPr>
      </w:pPr>
    </w:p>
    <w:p w:rsidR="00017AD8" w:rsidRPr="00D55D3F" w:rsidRDefault="00AB464E" w:rsidP="00B979E3">
      <w:pPr>
        <w:pStyle w:val="BodyText"/>
        <w:spacing w:after="0"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017AD8" w:rsidRPr="005B6735" w:rsidRDefault="00017AD8" w:rsidP="00D55D3F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67444A" w:rsidRPr="00D55D3F" w:rsidRDefault="00AB464E" w:rsidP="00D55D3F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6E1E23" w:rsidRPr="00D55D3F">
        <w:rPr>
          <w:rFonts w:ascii="Angsana New" w:hAnsi="Angsana New" w:cs="Angsana New"/>
          <w:sz w:val="30"/>
          <w:szCs w:val="30"/>
          <w:cs/>
        </w:rPr>
        <w:t>ถึง</w:t>
      </w:r>
      <w:r w:rsidRPr="00D55D3F">
        <w:rPr>
          <w:rFonts w:ascii="Angsana New" w:hAnsi="Angsana New" w:cs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41101B" w:rsidRPr="005B6735" w:rsidRDefault="0041101B">
      <w:pPr>
        <w:spacing w:after="0" w:line="240" w:lineRule="auto"/>
        <w:rPr>
          <w:rFonts w:ascii="Angsana New" w:hAnsi="Angsana New" w:cs="Angsana New"/>
          <w:iCs/>
          <w:sz w:val="18"/>
          <w:szCs w:val="18"/>
          <w:cs/>
        </w:rPr>
      </w:pPr>
    </w:p>
    <w:p w:rsidR="00EF5FC2" w:rsidRPr="00D55D3F" w:rsidRDefault="00EF5FC2" w:rsidP="00EF5FC2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การกลับรายการด้อยค่า</w:t>
      </w:r>
    </w:p>
    <w:p w:rsidR="00EF5FC2" w:rsidRPr="005B6735" w:rsidRDefault="00EF5FC2" w:rsidP="00EF5FC2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EF5FC2" w:rsidRPr="00DA290A" w:rsidRDefault="00EF5FC2" w:rsidP="00EF5FC2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-7"/>
          <w:sz w:val="30"/>
          <w:szCs w:val="30"/>
        </w:rPr>
      </w:pPr>
      <w:r w:rsidRPr="00DA290A">
        <w:rPr>
          <w:rFonts w:ascii="Angsana New" w:hAnsi="Angsana New" w:cs="Angsana New"/>
          <w:spacing w:val="-7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 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EF5FC2" w:rsidRPr="005B6735" w:rsidRDefault="00EF5FC2" w:rsidP="00EF5FC2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</w:rPr>
      </w:pPr>
      <w:r w:rsidRPr="00D55D3F" w:rsidDel="00B77C4C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DD4CA8" w:rsidRDefault="00EF5FC2" w:rsidP="00DA290A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A290A">
        <w:rPr>
          <w:rFonts w:ascii="Angsana New" w:hAnsi="Angsana New" w:cs="Angsana New"/>
          <w:spacing w:val="-4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</w:t>
      </w:r>
      <w:r w:rsidR="006E70AC" w:rsidRPr="00DA290A">
        <w:rPr>
          <w:rFonts w:ascii="Angsana New" w:hAnsi="Angsana New" w:cs="Angsana New"/>
          <w:spacing w:val="-4"/>
          <w:sz w:val="30"/>
          <w:szCs w:val="30"/>
          <w:cs/>
        </w:rPr>
        <w:t>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</w:t>
      </w:r>
      <w:r w:rsidR="00C0628B" w:rsidRPr="00DA290A">
        <w:rPr>
          <w:rFonts w:ascii="Angsana New" w:hAnsi="Angsana New" w:cs="Angsana New"/>
          <w:spacing w:val="-4"/>
          <w:sz w:val="30"/>
          <w:szCs w:val="30"/>
          <w:cs/>
        </w:rPr>
        <w:t>นกว่า</w:t>
      </w:r>
      <w:r w:rsidR="006E70AC" w:rsidRPr="00DA290A">
        <w:rPr>
          <w:rFonts w:ascii="Angsana New" w:hAnsi="Angsana New" w:cs="Angsana New"/>
          <w:spacing w:val="-4"/>
          <w:sz w:val="30"/>
          <w:szCs w:val="30"/>
          <w:cs/>
        </w:rPr>
        <w:t>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DA290A" w:rsidRPr="0041101B" w:rsidRDefault="00DA290A" w:rsidP="00DA290A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4"/>
        </w:rPr>
      </w:pPr>
    </w:p>
    <w:p w:rsidR="007F1063" w:rsidRPr="00D55D3F" w:rsidRDefault="007F4B81" w:rsidP="00D55D3F">
      <w:pPr>
        <w:pStyle w:val="BodyText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D60881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ฏ</w:t>
      </w:r>
      <w:r w:rsidR="00B723FE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B723FE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1621D7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หนี้สินที่มีภาระ</w:t>
      </w:r>
      <w:r w:rsidR="007F1063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ดอกเบี้ย</w:t>
      </w:r>
    </w:p>
    <w:p w:rsidR="000D7732" w:rsidRPr="0041101B" w:rsidRDefault="000D7732" w:rsidP="00D55D3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27721" w:rsidRPr="00D55D3F" w:rsidRDefault="00827721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</w:t>
      </w:r>
      <w:r w:rsidR="00D42AE1">
        <w:rPr>
          <w:rFonts w:ascii="Angsana New" w:hAnsi="Angsana New" w:cs="Angsana New" w:hint="cs"/>
          <w:sz w:val="30"/>
          <w:szCs w:val="30"/>
          <w:cs/>
        </w:rPr>
        <w:t>แสดงในราคาทุน</w:t>
      </w:r>
    </w:p>
    <w:p w:rsidR="000112E7" w:rsidRPr="0041101B" w:rsidRDefault="000112E7" w:rsidP="00F86323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031B45" w:rsidRPr="00D55D3F" w:rsidRDefault="00031B45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D60881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ฐ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</w:p>
    <w:p w:rsidR="003E3448" w:rsidRPr="0041101B" w:rsidRDefault="003E3448" w:rsidP="00D55D3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031B45" w:rsidRDefault="00031B45" w:rsidP="00D55D3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</w:t>
      </w:r>
      <w:r w:rsidR="00ED7009" w:rsidRPr="00D55D3F">
        <w:rPr>
          <w:rFonts w:ascii="Angsana New" w:hAnsi="Angsana New" w:cs="Angsana New"/>
          <w:sz w:val="30"/>
          <w:szCs w:val="30"/>
          <w:cs/>
        </w:rPr>
        <w:t>อื่น</w:t>
      </w:r>
      <w:r w:rsidRPr="00D55D3F">
        <w:rPr>
          <w:rFonts w:ascii="Angsana New" w:hAnsi="Angsana New" w:cs="Angsana New"/>
          <w:sz w:val="30"/>
          <w:szCs w:val="30"/>
          <w:cs/>
        </w:rPr>
        <w:t>แสดงในราคาทุน</w:t>
      </w:r>
    </w:p>
    <w:p w:rsidR="008E28EB" w:rsidRDefault="008E28EB" w:rsidP="00D55D3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477B50" w:rsidRPr="008E28EB" w:rsidRDefault="00477B50" w:rsidP="00D55D3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AB464E" w:rsidRPr="00D55D3F" w:rsidRDefault="00B637E9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D60881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ฑ</w:t>
      </w:r>
      <w:r w:rsidR="00AB464E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AB464E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ผลประโยชน์พนักงาน</w:t>
      </w:r>
      <w:r w:rsidR="00AB464E" w:rsidRPr="00D55D3F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AB464E" w:rsidRPr="008E28EB" w:rsidRDefault="00AB464E" w:rsidP="00D55D3F">
      <w:pPr>
        <w:spacing w:after="0" w:line="240" w:lineRule="auto"/>
        <w:ind w:left="540"/>
        <w:jc w:val="both"/>
        <w:rPr>
          <w:rFonts w:ascii="Angsana New" w:hAnsi="Angsana New" w:cs="Angsana New"/>
        </w:rPr>
      </w:pPr>
    </w:p>
    <w:p w:rsidR="00D60881" w:rsidRDefault="00D60881" w:rsidP="00D55D3F">
      <w:pPr>
        <w:shd w:val="clear" w:color="auto" w:fill="FFFFFF"/>
        <w:tabs>
          <w:tab w:val="left" w:pos="720"/>
        </w:tabs>
        <w:spacing w:after="0"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:rsidR="00B979E3" w:rsidRPr="008E28EB" w:rsidRDefault="00B979E3" w:rsidP="00D55D3F">
      <w:pPr>
        <w:shd w:val="clear" w:color="auto" w:fill="FFFFFF"/>
        <w:tabs>
          <w:tab w:val="left" w:pos="720"/>
        </w:tabs>
        <w:spacing w:after="0" w:line="240" w:lineRule="auto"/>
        <w:ind w:left="540"/>
        <w:jc w:val="both"/>
        <w:rPr>
          <w:rFonts w:ascii="Angsana New" w:hAnsi="Angsana New" w:cs="Angsana New"/>
          <w:iCs/>
        </w:rPr>
      </w:pPr>
    </w:p>
    <w:p w:rsidR="00D60881" w:rsidRDefault="00D60881" w:rsidP="00D55D3F">
      <w:pPr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55D3F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39115F" w:rsidRPr="00D55D3F">
        <w:rPr>
          <w:rFonts w:ascii="Angsana New" w:hAnsi="Angsana New" w:cs="Angsana New"/>
          <w:i/>
          <w:sz w:val="30"/>
          <w:szCs w:val="30"/>
          <w:cs/>
        </w:rPr>
        <w:t xml:space="preserve"> </w:t>
      </w:r>
    </w:p>
    <w:p w:rsidR="0037080F" w:rsidRDefault="0037080F" w:rsidP="00CF0C09">
      <w:pPr>
        <w:shd w:val="clear" w:color="auto" w:fill="FFFFFF"/>
        <w:tabs>
          <w:tab w:val="left" w:pos="720"/>
        </w:tabs>
        <w:spacing w:after="0" w:line="240" w:lineRule="auto"/>
        <w:ind w:firstLine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:rsidR="00EF5FC2" w:rsidRPr="00D55D3F" w:rsidRDefault="00EF5FC2" w:rsidP="00CF0C09">
      <w:pPr>
        <w:shd w:val="clear" w:color="auto" w:fill="FFFFFF"/>
        <w:tabs>
          <w:tab w:val="left" w:pos="720"/>
        </w:tabs>
        <w:spacing w:after="0" w:line="240" w:lineRule="auto"/>
        <w:ind w:firstLine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:rsidR="00EF5FC2" w:rsidRPr="008E28EB" w:rsidRDefault="00EF5FC2" w:rsidP="00EF5FC2">
      <w:pPr>
        <w:spacing w:after="0" w:line="240" w:lineRule="auto"/>
        <w:ind w:left="540"/>
        <w:rPr>
          <w:rFonts w:ascii="Angsana New" w:hAnsi="Angsana New" w:cs="Angsana New"/>
          <w:i/>
          <w:sz w:val="18"/>
          <w:szCs w:val="18"/>
        </w:rPr>
      </w:pPr>
    </w:p>
    <w:p w:rsidR="00EF5FC2" w:rsidRDefault="00EF5FC2" w:rsidP="00EF5FC2">
      <w:pPr>
        <w:spacing w:after="0"/>
        <w:ind w:left="540"/>
        <w:jc w:val="both"/>
        <w:rPr>
          <w:rFonts w:ascii="Angsana New" w:hAnsi="Angsana New" w:cs="Angsana New"/>
          <w:i/>
          <w:sz w:val="30"/>
          <w:szCs w:val="30"/>
        </w:rPr>
      </w:pPr>
      <w:r w:rsidRPr="003E3014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งวด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ส</w:t>
      </w:r>
      <w:r w:rsidRPr="003E3014">
        <w:rPr>
          <w:rFonts w:ascii="Angsana New" w:hAnsi="Angsana New" w:cs="Angsana New"/>
          <w:i/>
          <w:sz w:val="30"/>
          <w:szCs w:val="30"/>
          <w:cs/>
        </w:rPr>
        <w:t xml:space="preserve">ดเพื่อให้เป็นมูลค่าปัจจุบัน </w:t>
      </w:r>
    </w:p>
    <w:p w:rsidR="008E28EB" w:rsidRPr="008E28EB" w:rsidRDefault="008E28EB" w:rsidP="009E1B94">
      <w:pPr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18"/>
          <w:szCs w:val="18"/>
        </w:rPr>
      </w:pPr>
    </w:p>
    <w:p w:rsidR="00914CE7" w:rsidRPr="00844425" w:rsidRDefault="00EF5FC2" w:rsidP="009E1B94">
      <w:pPr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pacing w:val="8"/>
          <w:sz w:val="30"/>
          <w:szCs w:val="30"/>
          <w:cs/>
        </w:rPr>
      </w:pPr>
      <w:r w:rsidRPr="003E3014">
        <w:rPr>
          <w:rFonts w:ascii="Angsana New" w:hAnsi="Angsana New" w:cs="Angsana New"/>
          <w:i/>
          <w:sz w:val="30"/>
          <w:szCs w:val="30"/>
          <w:cs/>
        </w:rPr>
        <w:t>การคำนวณ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</w:t>
      </w:r>
      <w:r w:rsidR="000064FA">
        <w:rPr>
          <w:rFonts w:ascii="Angsana New" w:hAnsi="Angsana New" w:cs="Angsana New"/>
          <w:iCs/>
          <w:sz w:val="30"/>
          <w:szCs w:val="30"/>
        </w:rPr>
        <w:t xml:space="preserve"> 3 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ปี โดยวิธีคิดลดแต่ละหน่วยที่ประมาณการไว้</w:t>
      </w:r>
    </w:p>
    <w:p w:rsidR="00914CE7" w:rsidRPr="008E28EB" w:rsidRDefault="00914CE7" w:rsidP="00914CE7">
      <w:pPr>
        <w:ind w:left="540"/>
        <w:jc w:val="thaiDistribute"/>
        <w:rPr>
          <w:rFonts w:ascii="Angsana New" w:hAnsi="Angsana New" w:cs="Angsana New"/>
          <w:i/>
          <w:sz w:val="18"/>
          <w:szCs w:val="18"/>
        </w:rPr>
      </w:pPr>
    </w:p>
    <w:p w:rsidR="00914CE7" w:rsidRPr="00F86323" w:rsidRDefault="00914CE7" w:rsidP="00F86323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3E3014">
        <w:rPr>
          <w:rFonts w:ascii="Angsana New" w:hAnsi="Angsana New" w:cs="Angsana New" w:hint="cs"/>
          <w:i/>
          <w:sz w:val="30"/>
          <w:szCs w:val="30"/>
          <w:cs/>
        </w:rPr>
        <w:t>ใน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3E3014">
        <w:rPr>
          <w:rFonts w:ascii="Angsana New" w:hAnsi="Angsana New" w:cs="Angsana New"/>
          <w:i/>
          <w:sz w:val="30"/>
          <w:szCs w:val="30"/>
        </w:rPr>
        <w:t xml:space="preserve"> 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กำไร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หรือ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จะถูก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ทันที</w:t>
      </w:r>
      <w:r w:rsidRPr="003E3014">
        <w:rPr>
          <w:rFonts w:ascii="Angsana New" w:hAnsi="Angsana New" w:cs="Angsana New"/>
          <w:i/>
          <w:sz w:val="30"/>
          <w:szCs w:val="30"/>
        </w:rPr>
        <w:t xml:space="preserve"> 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กำหนดดอกเบี้ยจ่าย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ของ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</w:t>
      </w:r>
      <w:r w:rsidRPr="000150C3">
        <w:rPr>
          <w:rFonts w:ascii="Angsana New" w:hAnsi="Angsana New" w:cs="Angsana New"/>
          <w:i/>
          <w:spacing w:val="-4"/>
          <w:sz w:val="30"/>
          <w:szCs w:val="30"/>
          <w:cs/>
        </w:rPr>
        <w:t>ผลประโยชน์</w:t>
      </w:r>
      <w:r w:rsidRPr="003E3014">
        <w:rPr>
          <w:rFonts w:ascii="Angsana New" w:hAnsi="Angsana New" w:cs="Angsana New"/>
          <w:i/>
          <w:sz w:val="30"/>
          <w:szCs w:val="30"/>
          <w:cs/>
        </w:rPr>
        <w:t xml:space="preserve"> ณ ต้นปี โดยคำนึงถึงการเปลี่ยนแปลงใดๆ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3E3014">
        <w:rPr>
          <w:rFonts w:ascii="Angsana New" w:hAnsi="Angsana New" w:cs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:rsidR="0041101B" w:rsidRPr="008E28EB" w:rsidRDefault="0041101B" w:rsidP="00914CE7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sz w:val="18"/>
          <w:szCs w:val="18"/>
        </w:rPr>
      </w:pPr>
    </w:p>
    <w:p w:rsidR="00914CE7" w:rsidRDefault="00914CE7" w:rsidP="00914CE7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3E3014">
        <w:rPr>
          <w:rFonts w:ascii="Angsana New" w:hAnsi="Angsana New" w:cs="Angsana New"/>
          <w:i/>
          <w:sz w:val="30"/>
          <w:szCs w:val="30"/>
          <w:cs/>
        </w:rPr>
        <w:t>เมื่อมีการ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เปลี่ยนแปลง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กำไร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หรือ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="00D42AE1">
        <w:rPr>
          <w:rFonts w:ascii="Angsana New" w:hAnsi="Angsana New" w:cs="Angsana New" w:hint="cs"/>
          <w:i/>
          <w:sz w:val="30"/>
          <w:szCs w:val="30"/>
          <w:cs/>
        </w:rPr>
        <w:t xml:space="preserve"> กลุ่มบริษัท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พนักงาน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เมื่อเกิดขึ้น</w:t>
      </w:r>
    </w:p>
    <w:p w:rsidR="00D60881" w:rsidRPr="008E28EB" w:rsidRDefault="00D60881" w:rsidP="00D55D3F">
      <w:pPr>
        <w:shd w:val="clear" w:color="auto" w:fill="FFFFFF"/>
        <w:tabs>
          <w:tab w:val="left" w:pos="720"/>
        </w:tabs>
        <w:spacing w:after="0" w:line="240" w:lineRule="auto"/>
        <w:ind w:left="540"/>
        <w:jc w:val="both"/>
        <w:rPr>
          <w:rFonts w:ascii="Angsana New" w:hAnsi="Angsana New" w:cs="Angsana New"/>
          <w:i/>
          <w:sz w:val="18"/>
          <w:szCs w:val="18"/>
        </w:rPr>
      </w:pPr>
    </w:p>
    <w:p w:rsidR="00D60881" w:rsidRPr="00D55D3F" w:rsidRDefault="00D60881" w:rsidP="00D55D3F">
      <w:pPr>
        <w:tabs>
          <w:tab w:val="left" w:pos="720"/>
        </w:tabs>
        <w:spacing w:after="0"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:rsidR="00D60881" w:rsidRPr="008E28EB" w:rsidRDefault="00D60881" w:rsidP="00D55D3F">
      <w:pPr>
        <w:tabs>
          <w:tab w:val="left" w:pos="720"/>
        </w:tabs>
        <w:spacing w:after="0" w:line="240" w:lineRule="auto"/>
        <w:ind w:left="540"/>
        <w:jc w:val="both"/>
        <w:rPr>
          <w:rFonts w:ascii="Angsana New" w:hAnsi="Angsana New" w:cs="Angsana New"/>
          <w:i/>
          <w:sz w:val="18"/>
          <w:szCs w:val="18"/>
        </w:rPr>
      </w:pPr>
    </w:p>
    <w:p w:rsidR="00D60881" w:rsidRPr="00D55D3F" w:rsidRDefault="00914CE7" w:rsidP="00D55D3F">
      <w:pPr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3E3014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รับรู้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3E3014">
        <w:rPr>
          <w:rFonts w:ascii="Angsana New" w:hAnsi="Angsana New" w:cs="Angsana New"/>
          <w:i/>
          <w:sz w:val="30"/>
          <w:szCs w:val="30"/>
        </w:rPr>
        <w:t xml:space="preserve"> 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EF5FC2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8E28EB" w:rsidRPr="008E28EB" w:rsidRDefault="008E28EB" w:rsidP="00BC0E13">
      <w:pPr>
        <w:tabs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p w:rsidR="007F1063" w:rsidRPr="00D55D3F" w:rsidRDefault="00C0628B" w:rsidP="008C5088">
      <w:pPr>
        <w:tabs>
          <w:tab w:val="left" w:pos="540"/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(</w:t>
      </w:r>
      <w:r w:rsidR="00D60881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ฒ</w:t>
      </w:r>
      <w:r w:rsidR="007F1063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7F1063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:rsidR="00DB5F5B" w:rsidRPr="008E28EB" w:rsidRDefault="00DB5F5B" w:rsidP="00D55D3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2A697E" w:rsidRDefault="00D60881" w:rsidP="00D55D3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</w:t>
      </w:r>
      <w:r w:rsidRPr="00D55D3F">
        <w:rPr>
          <w:rFonts w:ascii="Angsana New" w:hAnsi="Angsana New" w:cs="Angsana New"/>
          <w:sz w:val="30"/>
          <w:szCs w:val="30"/>
          <w:shd w:val="clear" w:color="auto" w:fill="FFFFFF"/>
          <w:cs/>
        </w:rPr>
        <w:t>กลุ่มบริษัทมีภาระ</w:t>
      </w:r>
      <w:r w:rsidR="00D3557D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ผูกพัน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ตามกฎหมายที่เกิดขึ้นในปัจจุบันอันเป็นผลมาจากเหตุการณ์ในอดีต </w:t>
      </w:r>
      <w:r w:rsidR="00D3557D">
        <w:rPr>
          <w:rFonts w:ascii="Angsana New" w:hAnsi="Angsana New" w:cs="Angsana New" w:hint="cs"/>
          <w:sz w:val="30"/>
          <w:szCs w:val="30"/>
          <w:cs/>
        </w:rPr>
        <w:t>ซึ่งสามารถประมาณ</w:t>
      </w:r>
      <w:r w:rsidR="00D3557D" w:rsidRPr="00D3557D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D3557D">
        <w:rPr>
          <w:rFonts w:ascii="Angsana New" w:hAnsi="Angsana New" w:cs="Angsana New" w:hint="cs"/>
          <w:sz w:val="30"/>
          <w:szCs w:val="30"/>
          <w:cs/>
        </w:rPr>
        <w:t>ของภาระผูกพันได้อย่างน่าเชื่อถือ</w:t>
      </w:r>
      <w:r w:rsidRPr="00D3557D">
        <w:rPr>
          <w:rFonts w:ascii="Angsana New" w:hAnsi="Angsana New" w:cs="Angsana New"/>
          <w:sz w:val="30"/>
          <w:szCs w:val="30"/>
          <w:cs/>
        </w:rPr>
        <w:t>และมี</w:t>
      </w:r>
      <w:r w:rsidRPr="00D55D3F">
        <w:rPr>
          <w:rFonts w:ascii="Angsana New" w:hAnsi="Angsana New" w:cs="Angsana New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244EB0" w:rsidRPr="00D55D3F">
        <w:rPr>
          <w:rFonts w:ascii="Angsana New" w:hAnsi="Angsana New" w:cs="Angsana New"/>
          <w:sz w:val="30"/>
          <w:szCs w:val="30"/>
          <w:cs/>
        </w:rPr>
        <w:t>ถึง</w:t>
      </w:r>
      <w:r w:rsidRPr="00D55D3F">
        <w:rPr>
          <w:rFonts w:ascii="Angsana New" w:hAnsi="Angsana New" w:cs="Angsana New"/>
          <w:sz w:val="30"/>
          <w:szCs w:val="30"/>
          <w:cs/>
        </w:rPr>
        <w:t>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042B37" w:rsidRPr="00042B37" w:rsidRDefault="00042B37" w:rsidP="001D6675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:rsidR="002A697E" w:rsidRPr="00D55D3F" w:rsidRDefault="002A697E" w:rsidP="001D6675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D60881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ณ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266D05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หุ้นทุนซื้อคืน</w:t>
      </w:r>
    </w:p>
    <w:p w:rsidR="002A697E" w:rsidRPr="001D6675" w:rsidRDefault="002A697E" w:rsidP="001D6675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:rsidR="001B20D5" w:rsidRDefault="002A697E" w:rsidP="001D6675">
      <w:pPr>
        <w:pStyle w:val="AccPolicyHeading"/>
        <w:rPr>
          <w:rFonts w:cs="Angsana New"/>
          <w:b w:val="0"/>
          <w:bCs w:val="0"/>
        </w:rPr>
      </w:pPr>
      <w:r w:rsidRPr="00D55D3F">
        <w:rPr>
          <w:rFonts w:cs="Angsana New"/>
          <w:b w:val="0"/>
          <w:bCs w:val="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</w:t>
      </w:r>
      <w:r w:rsidRPr="00D55D3F">
        <w:rPr>
          <w:rFonts w:cs="Angsana New"/>
          <w:b w:val="0"/>
          <w:bCs w:val="0"/>
          <w:spacing w:val="2"/>
          <w:cs/>
        </w:rPr>
        <w:t>คืนภายใต้ส่วนของผู้ถือหุ้น  เมื่อมีการจำหน่ายหุ้นทุนซื้อคืน จำนวนเงินที่ได้รับรับรู้เป็นรายการเพิ่มขึ้น</w:t>
      </w:r>
      <w:r w:rsidRPr="00D55D3F">
        <w:rPr>
          <w:rFonts w:cs="Angsana New"/>
          <w:b w:val="0"/>
          <w:bCs w:val="0"/>
          <w:cs/>
        </w:rPr>
        <w:t>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 ส่วนเกินทุนจากการจำหน่ายหุ้นทุนซื้อคืน (</w:t>
      </w:r>
      <w:r w:rsidRPr="00D55D3F">
        <w:rPr>
          <w:rFonts w:cs="Angsana New"/>
          <w:b w:val="0"/>
          <w:bCs w:val="0"/>
        </w:rPr>
        <w:t>“</w:t>
      </w:r>
      <w:r w:rsidRPr="00D55D3F">
        <w:rPr>
          <w:rFonts w:cs="Angsana New"/>
          <w:b w:val="0"/>
          <w:bCs w:val="0"/>
          <w:cs/>
        </w:rPr>
        <w:t>ส่วนเกินทุนหุ้นทุนซื้อคืน</w:t>
      </w:r>
      <w:r w:rsidRPr="00D55D3F">
        <w:rPr>
          <w:rFonts w:cs="Angsana New"/>
          <w:b w:val="0"/>
          <w:bCs w:val="0"/>
        </w:rPr>
        <w:t>”</w:t>
      </w:r>
      <w:r w:rsidRPr="00D55D3F">
        <w:rPr>
          <w:rFonts w:cs="Angsana New"/>
          <w:b w:val="0"/>
          <w:bCs w:val="0"/>
          <w:cs/>
        </w:rPr>
        <w:t>) แสดงเป็นรายการแยกต่างหากในส่วนของผู้ถือหุ้น 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:rsidR="0041101B" w:rsidRPr="001D6675" w:rsidRDefault="0041101B" w:rsidP="001D6675">
      <w:pPr>
        <w:pStyle w:val="AccPolicyHeading"/>
        <w:rPr>
          <w:rFonts w:cs="Angsana New"/>
          <w:b w:val="0"/>
          <w:bCs w:val="0"/>
          <w:sz w:val="16"/>
          <w:szCs w:val="16"/>
        </w:rPr>
      </w:pPr>
    </w:p>
    <w:p w:rsidR="007F1063" w:rsidRPr="00D55D3F" w:rsidRDefault="007F1063" w:rsidP="001D6675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D60881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ด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รายได้</w:t>
      </w:r>
    </w:p>
    <w:p w:rsidR="000D7732" w:rsidRPr="001D6675" w:rsidRDefault="000D7732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7F1063" w:rsidRPr="00D55D3F" w:rsidRDefault="007F1063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รายได</w:t>
      </w:r>
      <w:r w:rsidR="001621D7" w:rsidRPr="00D55D3F">
        <w:rPr>
          <w:rFonts w:ascii="Angsana New" w:hAnsi="Angsana New" w:cs="Angsana New"/>
          <w:sz w:val="30"/>
          <w:szCs w:val="30"/>
          <w:cs/>
        </w:rPr>
        <w:t>้ที่รับรู้ไม่รวมภาษีมูลค่าเพิ่ม</w:t>
      </w:r>
      <w:r w:rsidRPr="00D55D3F">
        <w:rPr>
          <w:rFonts w:ascii="Angsana New" w:hAnsi="Angsana New" w:cs="Angsana New"/>
          <w:sz w:val="30"/>
          <w:szCs w:val="30"/>
          <w:cs/>
        </w:rPr>
        <w:t>และแสดงสุทธิจากส่วนลดการค้า</w:t>
      </w:r>
      <w:r w:rsidR="004B7582" w:rsidRPr="00D55D3F">
        <w:rPr>
          <w:rFonts w:ascii="Angsana New" w:hAnsi="Angsana New" w:cs="Angsana New"/>
          <w:sz w:val="30"/>
          <w:szCs w:val="30"/>
          <w:cs/>
        </w:rPr>
        <w:t>และ</w:t>
      </w:r>
      <w:r w:rsidR="00827721" w:rsidRPr="00D55D3F">
        <w:rPr>
          <w:rFonts w:ascii="Angsana New" w:hAnsi="Angsana New" w:cs="Angsana New"/>
          <w:sz w:val="30"/>
          <w:szCs w:val="30"/>
          <w:cs/>
        </w:rPr>
        <w:t>ส่วนลดพิเศษ</w:t>
      </w:r>
    </w:p>
    <w:p w:rsidR="00F86323" w:rsidRPr="001D6675" w:rsidRDefault="00F86323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Cs/>
          <w:sz w:val="16"/>
          <w:szCs w:val="16"/>
        </w:rPr>
      </w:pPr>
    </w:p>
    <w:p w:rsidR="007F1063" w:rsidRPr="00D55D3F" w:rsidRDefault="007F1063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การขายสินค้าและให้บริการ</w:t>
      </w:r>
    </w:p>
    <w:p w:rsidR="000D7732" w:rsidRPr="001D6675" w:rsidRDefault="000D7732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6D2A5A" w:rsidRPr="00D55D3F" w:rsidRDefault="006A65FB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รายได้</w:t>
      </w:r>
      <w:r w:rsidR="007F1063" w:rsidRPr="00D55D3F">
        <w:rPr>
          <w:rFonts w:ascii="Angsana New" w:hAnsi="Angsana New" w:cs="Angsana New"/>
          <w:sz w:val="30"/>
          <w:szCs w:val="30"/>
          <w:cs/>
        </w:rPr>
        <w:t>รับรู้ใน</w:t>
      </w:r>
      <w:r w:rsidR="00D60881" w:rsidRPr="00D55D3F">
        <w:rPr>
          <w:rFonts w:ascii="Angsana New" w:hAnsi="Angsana New" w:cs="Angsana New"/>
          <w:sz w:val="30"/>
          <w:szCs w:val="30"/>
          <w:cs/>
        </w:rPr>
        <w:t>กำไรหรือขาดทุน</w:t>
      </w:r>
      <w:r w:rsidR="007F1063" w:rsidRPr="00D55D3F">
        <w:rPr>
          <w:rFonts w:ascii="Angsana New" w:hAnsi="Angsana New" w:cs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="00D42A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1063" w:rsidRPr="00D55D3F">
        <w:rPr>
          <w:rFonts w:ascii="Angsana New" w:hAnsi="Angsana New" w:cs="Angsana New"/>
          <w:sz w:val="30"/>
          <w:szCs w:val="30"/>
          <w:cs/>
        </w:rPr>
        <w:t>ไม่แน่นอนที่มีนัยสำคัญในการได้รับประโยชน์</w:t>
      </w:r>
      <w:r w:rsidR="00EA79EA" w:rsidRPr="00D55D3F">
        <w:rPr>
          <w:rFonts w:ascii="Angsana New" w:hAnsi="Angsana New" w:cs="Angsana New"/>
          <w:sz w:val="30"/>
          <w:szCs w:val="30"/>
          <w:cs/>
        </w:rPr>
        <w:t xml:space="preserve">เชิงเศรษฐกิจจากการขายสินค้าหรือให้บริการนั้น </w:t>
      </w:r>
      <w:r w:rsidR="007F1063" w:rsidRPr="00D55D3F">
        <w:rPr>
          <w:rFonts w:ascii="Angsana New" w:hAnsi="Angsana New" w:cs="Angsana New"/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="00EA79EA" w:rsidRPr="00D55D3F">
        <w:rPr>
          <w:rFonts w:ascii="Angsana New" w:hAnsi="Angsana New" w:cs="Angsana New"/>
          <w:sz w:val="30"/>
          <w:szCs w:val="30"/>
          <w:cs/>
        </w:rPr>
        <w:t>หรือ</w:t>
      </w:r>
      <w:r w:rsidR="007F1063" w:rsidRPr="00D55D3F">
        <w:rPr>
          <w:rFonts w:ascii="Angsana New" w:hAnsi="Angsana New" w:cs="Angsana New"/>
          <w:sz w:val="30"/>
          <w:szCs w:val="30"/>
          <w:cs/>
        </w:rPr>
        <w:t>มีความเป็นไปได้ค่อนข</w:t>
      </w:r>
      <w:r w:rsidR="001621D7" w:rsidRPr="00D55D3F">
        <w:rPr>
          <w:rFonts w:ascii="Angsana New" w:hAnsi="Angsana New" w:cs="Angsana New"/>
          <w:sz w:val="30"/>
          <w:szCs w:val="30"/>
          <w:cs/>
        </w:rPr>
        <w:t xml:space="preserve">้างแน่นอนที่จะต้องรับคืนสินค้า </w:t>
      </w:r>
      <w:r w:rsidR="0010331E" w:rsidRPr="00D55D3F">
        <w:rPr>
          <w:rFonts w:ascii="Angsana New" w:hAnsi="Angsana New" w:cs="Angsana New"/>
          <w:sz w:val="30"/>
          <w:szCs w:val="30"/>
          <w:cs/>
        </w:rPr>
        <w:t>รายได้จากการให้บริการรับรู้เมื่อมีการให้บริการ</w:t>
      </w:r>
      <w:r w:rsidR="007F1063" w:rsidRPr="00D55D3F">
        <w:rPr>
          <w:rFonts w:ascii="Angsana New" w:hAnsi="Angsana New" w:cs="Angsana New"/>
          <w:iCs/>
          <w:sz w:val="30"/>
          <w:szCs w:val="30"/>
          <w:cs/>
        </w:rPr>
        <w:tab/>
      </w:r>
    </w:p>
    <w:p w:rsidR="003E3014" w:rsidRDefault="003E3014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042B37" w:rsidRDefault="00042B37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042B37" w:rsidRDefault="00042B37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 w:hint="cs"/>
          <w:i/>
          <w:iCs/>
          <w:sz w:val="16"/>
          <w:szCs w:val="16"/>
        </w:rPr>
      </w:pPr>
    </w:p>
    <w:p w:rsidR="00042B37" w:rsidRDefault="00042B37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042B37" w:rsidRDefault="00042B37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042B37" w:rsidRDefault="00042B37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042B37" w:rsidRPr="001D6675" w:rsidRDefault="00042B37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 w:hint="cs"/>
          <w:i/>
          <w:iCs/>
          <w:sz w:val="16"/>
          <w:szCs w:val="16"/>
        </w:rPr>
      </w:pPr>
    </w:p>
    <w:p w:rsidR="00005CF3" w:rsidRPr="00D55D3F" w:rsidRDefault="00005CF3" w:rsidP="001D6675">
      <w:pPr>
        <w:pStyle w:val="BodyText"/>
        <w:tabs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lastRenderedPageBreak/>
        <w:t>รายได้ค่าเช่า</w:t>
      </w:r>
    </w:p>
    <w:p w:rsidR="00005CF3" w:rsidRPr="001D6675" w:rsidRDefault="00005CF3" w:rsidP="001D6675">
      <w:pPr>
        <w:pStyle w:val="BodyText"/>
        <w:tabs>
          <w:tab w:val="left" w:pos="540"/>
        </w:tabs>
        <w:spacing w:after="0" w:line="240" w:lineRule="auto"/>
        <w:ind w:left="540" w:firstLine="540"/>
        <w:jc w:val="thaiDistribute"/>
        <w:rPr>
          <w:rFonts w:ascii="Angsana New" w:hAnsi="Angsana New" w:cs="Angsana New"/>
          <w:sz w:val="16"/>
          <w:szCs w:val="16"/>
        </w:rPr>
      </w:pPr>
    </w:p>
    <w:p w:rsidR="00005CF3" w:rsidRPr="002E411B" w:rsidRDefault="00005CF3" w:rsidP="001D6675">
      <w:pPr>
        <w:pStyle w:val="BodyText"/>
        <w:tabs>
          <w:tab w:val="left" w:pos="720"/>
          <w:tab w:val="left" w:pos="1170"/>
        </w:tabs>
        <w:spacing w:after="0" w:line="240" w:lineRule="auto"/>
        <w:ind w:left="540"/>
        <w:jc w:val="thaiDistribute"/>
        <w:rPr>
          <w:rFonts w:ascii="Angsana New" w:hAnsi="Angsana New" w:cs="Angsana New" w:hint="cs"/>
          <w:sz w:val="30"/>
          <w:szCs w:val="30"/>
          <w:highlight w:val="cyan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D55D3F">
        <w:rPr>
          <w:rFonts w:ascii="Angsana New" w:hAnsi="Angsana New" w:cs="Angsana New"/>
          <w:sz w:val="30"/>
          <w:szCs w:val="30"/>
        </w:rPr>
        <w:t xml:space="preserve">    </w:t>
      </w:r>
      <w:r w:rsidRPr="00D55D3F">
        <w:rPr>
          <w:rFonts w:ascii="Angsana New" w:hAnsi="Angsana New" w:cs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94737D" w:rsidRPr="001D6675" w:rsidRDefault="0094737D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Cs/>
          <w:sz w:val="14"/>
          <w:szCs w:val="14"/>
        </w:rPr>
      </w:pPr>
    </w:p>
    <w:p w:rsidR="00844425" w:rsidRPr="00D55D3F" w:rsidRDefault="00844425" w:rsidP="001D667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การลงทุน</w:t>
      </w:r>
    </w:p>
    <w:p w:rsidR="00844425" w:rsidRPr="001D6675" w:rsidRDefault="00844425" w:rsidP="001D6675">
      <w:pPr>
        <w:pStyle w:val="BodyText"/>
        <w:spacing w:after="0" w:line="240" w:lineRule="auto"/>
        <w:ind w:left="180"/>
        <w:jc w:val="thaiDistribute"/>
        <w:rPr>
          <w:rFonts w:ascii="Angsana New" w:hAnsi="Angsana New" w:cs="Angsana New"/>
          <w:i/>
          <w:sz w:val="14"/>
          <w:szCs w:val="14"/>
        </w:rPr>
      </w:pPr>
    </w:p>
    <w:p w:rsidR="00844425" w:rsidRPr="00D55D3F" w:rsidRDefault="00844425" w:rsidP="001D6675">
      <w:pPr>
        <w:pStyle w:val="BodyText"/>
        <w:tabs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55D3F">
        <w:rPr>
          <w:rFonts w:ascii="Angsana New" w:hAnsi="Angsana New" w:cs="Angsana New"/>
          <w:i/>
          <w:sz w:val="30"/>
          <w:szCs w:val="30"/>
          <w:cs/>
        </w:rPr>
        <w:t>รายได้จากการลงทุนประกอบด้วย เงินปันผลและดอกเบี้ยรับจากการลงทุนและเงินฝากธนาคาร</w:t>
      </w:r>
    </w:p>
    <w:p w:rsidR="00844425" w:rsidRPr="001D6675" w:rsidRDefault="00844425" w:rsidP="001D6675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14"/>
          <w:szCs w:val="14"/>
        </w:rPr>
      </w:pPr>
    </w:p>
    <w:p w:rsidR="00F82A72" w:rsidRPr="00D55D3F" w:rsidRDefault="00F82A72" w:rsidP="001D6675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เงินปันผลรับ</w:t>
      </w:r>
    </w:p>
    <w:p w:rsidR="00F82A72" w:rsidRPr="001D6675" w:rsidRDefault="00F82A72" w:rsidP="001D6675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14"/>
          <w:szCs w:val="14"/>
        </w:rPr>
      </w:pPr>
    </w:p>
    <w:p w:rsidR="001B20D5" w:rsidRDefault="00F82A72" w:rsidP="001D6675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</w:t>
      </w:r>
      <w:r w:rsidR="00823FD9" w:rsidRPr="00D55D3F">
        <w:rPr>
          <w:rFonts w:ascii="Angsana New" w:hAnsi="Angsana New" w:cs="Angsana New"/>
          <w:sz w:val="30"/>
          <w:szCs w:val="30"/>
          <w:cs/>
        </w:rPr>
        <w:t>ผล</w:t>
      </w:r>
    </w:p>
    <w:p w:rsidR="0037080F" w:rsidRPr="001D6675" w:rsidRDefault="00005CF3" w:rsidP="001D6675">
      <w:pPr>
        <w:pStyle w:val="BodyText"/>
        <w:tabs>
          <w:tab w:val="left" w:pos="540"/>
          <w:tab w:val="left" w:pos="630"/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iCs/>
          <w:sz w:val="14"/>
          <w:szCs w:val="14"/>
        </w:rPr>
      </w:pPr>
      <w:r>
        <w:rPr>
          <w:rFonts w:ascii="Angsana New" w:hAnsi="Angsana New" w:cs="Angsana New"/>
          <w:iCs/>
          <w:sz w:val="30"/>
          <w:szCs w:val="30"/>
          <w:cs/>
        </w:rPr>
        <w:t xml:space="preserve">       </w:t>
      </w:r>
      <w:r>
        <w:rPr>
          <w:rFonts w:ascii="Angsana New" w:hAnsi="Angsana New" w:cs="Angsana New" w:hint="cs"/>
          <w:iCs/>
          <w:sz w:val="30"/>
          <w:szCs w:val="30"/>
          <w:cs/>
        </w:rPr>
        <w:t xml:space="preserve">  </w:t>
      </w:r>
    </w:p>
    <w:p w:rsidR="00F82A72" w:rsidRPr="00D55D3F" w:rsidRDefault="0037080F" w:rsidP="001D6675">
      <w:pPr>
        <w:pStyle w:val="BodyText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/>
          <w:iCs/>
          <w:sz w:val="30"/>
          <w:szCs w:val="30"/>
        </w:rPr>
        <w:tab/>
      </w:r>
      <w:r w:rsidR="00F82A72" w:rsidRPr="00D55D3F">
        <w:rPr>
          <w:rFonts w:ascii="Angsana New" w:hAnsi="Angsana New" w:cs="Angsana New"/>
          <w:iCs/>
          <w:sz w:val="30"/>
          <w:szCs w:val="30"/>
          <w:cs/>
        </w:rPr>
        <w:t>ดอกเบี้ยรับ</w:t>
      </w:r>
    </w:p>
    <w:p w:rsidR="00F82A72" w:rsidRPr="001D6675" w:rsidRDefault="00F82A72" w:rsidP="001D6675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14"/>
          <w:szCs w:val="14"/>
        </w:rPr>
      </w:pPr>
    </w:p>
    <w:p w:rsidR="001B20D5" w:rsidRDefault="00A1770B" w:rsidP="001D6675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ดอกเบี้ยรับบันทึกใน</w:t>
      </w:r>
      <w:r w:rsidR="00F82A72" w:rsidRPr="00D55D3F">
        <w:rPr>
          <w:rFonts w:ascii="Angsana New" w:hAnsi="Angsana New" w:cs="Angsana New"/>
          <w:sz w:val="30"/>
          <w:szCs w:val="30"/>
          <w:cs/>
        </w:rPr>
        <w:t>กำไร</w:t>
      </w:r>
      <w:r w:rsidRPr="00D55D3F">
        <w:rPr>
          <w:rFonts w:ascii="Angsana New" w:hAnsi="Angsana New" w:cs="Angsana New"/>
          <w:sz w:val="30"/>
          <w:szCs w:val="30"/>
          <w:cs/>
        </w:rPr>
        <w:t>หรือ</w:t>
      </w:r>
      <w:r w:rsidR="00F82A72" w:rsidRPr="00D55D3F">
        <w:rPr>
          <w:rFonts w:ascii="Angsana New" w:hAnsi="Angsana New" w:cs="Angsana New"/>
          <w:sz w:val="30"/>
          <w:szCs w:val="30"/>
          <w:cs/>
        </w:rPr>
        <w:t xml:space="preserve">ขาดทุนตามเกณฑ์คงค้าง  </w:t>
      </w:r>
    </w:p>
    <w:p w:rsidR="00A97A75" w:rsidRPr="00A97A75" w:rsidRDefault="00A97A75" w:rsidP="001D6675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:rsidR="0075040A" w:rsidRDefault="009A3E12" w:rsidP="0075040A">
      <w:pPr>
        <w:pStyle w:val="BodyText"/>
        <w:tabs>
          <w:tab w:val="left" w:pos="540"/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D667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Pr="001D667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</w:t>
      </w:r>
      <w:r w:rsidRPr="001D667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1D6675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75040A" w:rsidRPr="0075040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ส่วนลด</w:t>
      </w:r>
    </w:p>
    <w:p w:rsidR="0075040A" w:rsidRPr="001D6675" w:rsidRDefault="0075040A" w:rsidP="0075040A">
      <w:pPr>
        <w:pStyle w:val="BodyText"/>
        <w:tabs>
          <w:tab w:val="left" w:pos="540"/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9A3E12" w:rsidRDefault="0075040A" w:rsidP="0075040A">
      <w:pPr>
        <w:pStyle w:val="BodyText"/>
        <w:spacing w:after="0"/>
        <w:ind w:left="540"/>
        <w:jc w:val="thaiDistribute"/>
        <w:rPr>
          <w:rFonts w:ascii="Angsana New" w:eastAsia="Calibri" w:hAnsi="Angsana New" w:cs="Angsana New" w:hint="cs"/>
          <w:sz w:val="30"/>
          <w:szCs w:val="30"/>
        </w:rPr>
      </w:pPr>
      <w:r w:rsidRPr="0075040A">
        <w:rPr>
          <w:rFonts w:ascii="Angsana New" w:eastAsia="Calibri" w:hAnsi="Angsana New" w:cs="Angsana New"/>
          <w:sz w:val="30"/>
          <w:szCs w:val="30"/>
          <w:cs/>
        </w:rPr>
        <w:t>ส่วนลด</w:t>
      </w:r>
      <w:r w:rsidR="009578BB">
        <w:rPr>
          <w:rFonts w:ascii="Angsana New" w:eastAsia="Calibri" w:hAnsi="Angsana New" w:cs="Angsana New" w:hint="cs"/>
          <w:sz w:val="30"/>
          <w:szCs w:val="30"/>
          <w:cs/>
        </w:rPr>
        <w:t>จะรับรู้โดยการหักจากต้นทุนขายตามจำนวนที่คาดว่าจะได้รับจนถึงวันสิ้นรอบระย</w:t>
      </w:r>
      <w:r w:rsidR="00645375">
        <w:rPr>
          <w:rFonts w:ascii="Angsana New" w:eastAsia="Calibri" w:hAnsi="Angsana New" w:cs="Angsana New" w:hint="cs"/>
          <w:sz w:val="30"/>
          <w:szCs w:val="30"/>
          <w:cs/>
        </w:rPr>
        <w:t>ะเวลาบัญชีตามสัญญาที่ทำกับผู้</w:t>
      </w:r>
      <w:r w:rsidR="009578BB">
        <w:rPr>
          <w:rFonts w:ascii="Angsana New" w:eastAsia="Calibri" w:hAnsi="Angsana New" w:cs="Angsana New" w:hint="cs"/>
          <w:sz w:val="30"/>
          <w:szCs w:val="30"/>
          <w:cs/>
        </w:rPr>
        <w:t>จำหน่าย</w:t>
      </w:r>
      <w:r w:rsidR="00645375">
        <w:rPr>
          <w:rFonts w:ascii="Angsana New" w:eastAsia="Calibri" w:hAnsi="Angsana New" w:cs="Angsana New" w:hint="cs"/>
          <w:sz w:val="30"/>
          <w:szCs w:val="30"/>
          <w:cs/>
        </w:rPr>
        <w:t>สินค้า</w:t>
      </w:r>
      <w:r w:rsidR="009578BB">
        <w:rPr>
          <w:rFonts w:ascii="Angsana New" w:eastAsia="Calibri" w:hAnsi="Angsana New" w:cs="Angsana New" w:hint="cs"/>
          <w:sz w:val="30"/>
          <w:szCs w:val="30"/>
          <w:cs/>
        </w:rPr>
        <w:t>ที่เกี่ยวข้องแต่ละราย กลุ่มบริษัทจะรับรู้ส่วนล</w:t>
      </w:r>
      <w:r w:rsidR="00645375">
        <w:rPr>
          <w:rFonts w:ascii="Angsana New" w:eastAsia="Calibri" w:hAnsi="Angsana New" w:cs="Angsana New" w:hint="cs"/>
          <w:sz w:val="30"/>
          <w:szCs w:val="30"/>
          <w:cs/>
        </w:rPr>
        <w:t>ดก็ต่อเมื่อมีสัญญาที่ทำกับผู้</w:t>
      </w:r>
      <w:r w:rsidR="009578BB">
        <w:rPr>
          <w:rFonts w:ascii="Angsana New" w:eastAsia="Calibri" w:hAnsi="Angsana New" w:cs="Angsana New" w:hint="cs"/>
          <w:sz w:val="30"/>
          <w:szCs w:val="30"/>
          <w:cs/>
        </w:rPr>
        <w:t>จำหน่าย</w:t>
      </w:r>
      <w:r w:rsidR="00645375">
        <w:rPr>
          <w:rFonts w:ascii="Angsana New" w:eastAsia="Calibri" w:hAnsi="Angsana New" w:cs="Angsana New" w:hint="cs"/>
          <w:sz w:val="30"/>
          <w:szCs w:val="30"/>
          <w:cs/>
        </w:rPr>
        <w:t>สินค้า</w:t>
      </w:r>
      <w:r w:rsidR="009578BB">
        <w:rPr>
          <w:rFonts w:ascii="Angsana New" w:eastAsia="Calibri" w:hAnsi="Angsana New" w:cs="Angsana New" w:hint="cs"/>
          <w:sz w:val="30"/>
          <w:szCs w:val="30"/>
          <w:cs/>
        </w:rPr>
        <w:t>แต่ละราย และเมื่อกิจกรรมที่เกี่ยวข้องได้เกิดขึ้นตามเงื่อนไขทุกประการ ประเภทของส่วนลดที่จะถูกรับรู้โดยกลุ่มบริษัทและนโยบายการบัญชีในการรับรู้ มีดังนี้</w:t>
      </w:r>
    </w:p>
    <w:p w:rsidR="009578BB" w:rsidRDefault="009578BB" w:rsidP="001D6675">
      <w:pPr>
        <w:pStyle w:val="BodyText"/>
        <w:numPr>
          <w:ilvl w:val="0"/>
          <w:numId w:val="25"/>
        </w:numPr>
        <w:tabs>
          <w:tab w:val="left" w:pos="900"/>
        </w:tabs>
        <w:spacing w:after="0"/>
        <w:ind w:left="900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ส่วนลดพิเศษ </w:t>
      </w:r>
      <w:r>
        <w:rPr>
          <w:rFonts w:ascii="Angsana New" w:eastAsia="Calibri" w:hAnsi="Angsana New" w:cs="Angsana New"/>
          <w:sz w:val="30"/>
          <w:szCs w:val="30"/>
        </w:rPr>
        <w:t>(</w:t>
      </w:r>
      <w:r>
        <w:rPr>
          <w:rFonts w:ascii="Angsana New" w:eastAsia="Calibri" w:hAnsi="Angsana New" w:cs="Angsana New" w:hint="cs"/>
          <w:sz w:val="30"/>
          <w:szCs w:val="30"/>
          <w:cs/>
        </w:rPr>
        <w:t>เงินสนับสนุนการตลาด</w:t>
      </w:r>
      <w:r>
        <w:rPr>
          <w:rFonts w:ascii="Angsana New" w:eastAsia="Calibri" w:hAnsi="Angsana New" w:cs="Angsana New"/>
          <w:sz w:val="30"/>
          <w:szCs w:val="30"/>
        </w:rPr>
        <w:t>)</w:t>
      </w:r>
    </w:p>
    <w:p w:rsidR="004D2C3B" w:rsidRDefault="004D2C3B" w:rsidP="001D6675">
      <w:pPr>
        <w:pStyle w:val="BodyText"/>
        <w:tabs>
          <w:tab w:val="left" w:pos="990"/>
        </w:tabs>
        <w:spacing w:after="0"/>
        <w:ind w:left="900"/>
        <w:jc w:val="thaiDistribute"/>
        <w:rPr>
          <w:rFonts w:ascii="Angsana New" w:eastAsia="Calibri" w:hAnsi="Angsana New" w:cs="Angsana New" w:hint="cs"/>
          <w:sz w:val="30"/>
          <w:szCs w:val="30"/>
        </w:rPr>
      </w:pPr>
      <w:r w:rsidRPr="004D2C3B">
        <w:rPr>
          <w:rFonts w:ascii="Angsana New" w:eastAsia="Calibri" w:hAnsi="Angsana New" w:cs="Angsana New"/>
          <w:sz w:val="30"/>
          <w:szCs w:val="30"/>
          <w:cs/>
        </w:rPr>
        <w:t>ส่วนลดพิเศษจะถูกรับรู้ตลอดระยะเวล</w:t>
      </w:r>
      <w:r w:rsidR="00645375">
        <w:rPr>
          <w:rFonts w:ascii="Angsana New" w:eastAsia="Calibri" w:hAnsi="Angsana New" w:cs="Angsana New"/>
          <w:sz w:val="30"/>
          <w:szCs w:val="30"/>
          <w:cs/>
        </w:rPr>
        <w:t>าที่ระบุไว้ในสัญญาที่ทำกับผู้</w:t>
      </w:r>
      <w:r w:rsidRPr="004D2C3B">
        <w:rPr>
          <w:rFonts w:ascii="Angsana New" w:eastAsia="Calibri" w:hAnsi="Angsana New" w:cs="Angsana New"/>
          <w:sz w:val="30"/>
          <w:szCs w:val="30"/>
          <w:cs/>
        </w:rPr>
        <w:t>จำหน่าย</w:t>
      </w:r>
      <w:r w:rsidR="00645375">
        <w:rPr>
          <w:rFonts w:ascii="Angsana New" w:eastAsia="Calibri" w:hAnsi="Angsana New" w:cs="Angsana New" w:hint="cs"/>
          <w:sz w:val="30"/>
          <w:szCs w:val="30"/>
          <w:cs/>
        </w:rPr>
        <w:t>สินค้า</w:t>
      </w:r>
      <w:r w:rsidRPr="004D2C3B">
        <w:rPr>
          <w:rFonts w:ascii="Angsana New" w:eastAsia="Calibri" w:hAnsi="Angsana New" w:cs="Angsana New"/>
          <w:sz w:val="30"/>
          <w:szCs w:val="30"/>
          <w:cs/>
        </w:rPr>
        <w:t xml:space="preserve"> โดยกลุ่มบริษัทจะทำการเรียกเก็บส่วนลดนี้เมื่อ</w:t>
      </w:r>
      <w:r w:rsidR="000064FA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4D2C3B">
        <w:rPr>
          <w:rFonts w:ascii="Angsana New" w:eastAsia="Calibri" w:hAnsi="Angsana New" w:cs="Angsana New"/>
          <w:sz w:val="30"/>
          <w:szCs w:val="30"/>
          <w:cs/>
        </w:rPr>
        <w:t>ได้ทำกิจกรรมตามเงื่อนไขที่ระบุไว้ในสัญญา</w:t>
      </w:r>
    </w:p>
    <w:p w:rsidR="004D2C3B" w:rsidRDefault="004D2C3B" w:rsidP="001D6675">
      <w:pPr>
        <w:pStyle w:val="BodyText"/>
        <w:numPr>
          <w:ilvl w:val="0"/>
          <w:numId w:val="25"/>
        </w:numPr>
        <w:tabs>
          <w:tab w:val="left" w:pos="900"/>
        </w:tabs>
        <w:spacing w:after="0"/>
        <w:ind w:left="900"/>
        <w:jc w:val="thaiDistribute"/>
        <w:rPr>
          <w:rFonts w:ascii="Angsana New" w:eastAsia="Calibri" w:hAnsi="Angsana New" w:cs="Angsana New" w:hint="cs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ส่วนลดตามเป้า</w:t>
      </w:r>
    </w:p>
    <w:p w:rsidR="004D2C3B" w:rsidRDefault="004D2C3B" w:rsidP="001D6675">
      <w:pPr>
        <w:pStyle w:val="BodyText"/>
        <w:spacing w:after="0"/>
        <w:ind w:left="900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ส่วนลดตามเป้าจะถูกรับรู้ตลอดทั้งปีตามประมาณการของยอดซื้อที่เป็นไปตามความสามารถของกลุ่มบริษัทในปัจจุบัน สภาวะเศรษฐกิจ และเงื่อนไขในสัญญา</w:t>
      </w:r>
    </w:p>
    <w:p w:rsidR="00D7247E" w:rsidRDefault="00D7247E" w:rsidP="001D6675">
      <w:pPr>
        <w:pStyle w:val="BodyText"/>
        <w:spacing w:after="0"/>
        <w:ind w:left="900"/>
        <w:jc w:val="thaiDistribute"/>
        <w:rPr>
          <w:rFonts w:ascii="Angsana New" w:eastAsia="Calibri" w:hAnsi="Angsana New" w:cs="Angsana New"/>
        </w:rPr>
        <w:sectPr w:rsidR="00D7247E" w:rsidSect="007D128C">
          <w:footerReference w:type="default" r:id="rId10"/>
          <w:type w:val="continuous"/>
          <w:pgSz w:w="11907" w:h="16839" w:code="9"/>
          <w:pgMar w:top="691" w:right="1152" w:bottom="720" w:left="1152" w:header="720" w:footer="720" w:gutter="0"/>
          <w:cols w:space="720"/>
          <w:docGrid w:linePitch="272"/>
        </w:sectPr>
      </w:pPr>
    </w:p>
    <w:p w:rsidR="00F82A72" w:rsidRDefault="00D7247E" w:rsidP="001B20D5">
      <w:pPr>
        <w:pStyle w:val="BodyText"/>
        <w:tabs>
          <w:tab w:val="left" w:pos="540"/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C2C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 </w:t>
      </w:r>
      <w:r w:rsidR="00182F83" w:rsidRPr="002C2C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005CF3" w:rsidRPr="002C2C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ถ</w:t>
      </w:r>
      <w:r w:rsidR="00182F83" w:rsidRPr="002C2C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182F83" w:rsidRPr="002C2CD5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F82A72" w:rsidRPr="00875CD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ต้นทุนทาง</w:t>
      </w:r>
      <w:r w:rsidR="00F82A72" w:rsidRPr="00875CD4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การเงิน</w:t>
      </w:r>
    </w:p>
    <w:p w:rsidR="00D7247E" w:rsidRPr="00D7247E" w:rsidRDefault="00D7247E" w:rsidP="001B20D5">
      <w:pPr>
        <w:pStyle w:val="BodyText"/>
        <w:tabs>
          <w:tab w:val="left" w:pos="540"/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3B0CC4" w:rsidRPr="003B0CC4" w:rsidRDefault="003B0CC4" w:rsidP="003B0CC4">
      <w:pPr>
        <w:pStyle w:val="BodyText"/>
        <w:spacing w:after="0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B0CC4">
        <w:rPr>
          <w:rFonts w:ascii="Angsana New" w:eastAsia="Calibri" w:hAnsi="Angsana New" w:cs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3B0CC4">
        <w:rPr>
          <w:rFonts w:ascii="Angsana New" w:eastAsia="Calibri" w:hAnsi="Angsana New" w:cs="Angsana New" w:hint="cs"/>
          <w:sz w:val="30"/>
          <w:szCs w:val="30"/>
          <w:cs/>
        </w:rPr>
        <w:t>หรือ</w:t>
      </w:r>
      <w:r w:rsidRPr="003B0CC4">
        <w:rPr>
          <w:rFonts w:ascii="Angsana New" w:eastAsia="Calibri" w:hAnsi="Angsana New" w:cs="Angsana New"/>
          <w:sz w:val="30"/>
          <w:szCs w:val="30"/>
          <w:cs/>
        </w:rPr>
        <w:t>ขาดทุนในง</w:t>
      </w:r>
      <w:r>
        <w:rPr>
          <w:rFonts w:ascii="Angsana New" w:eastAsia="Calibri" w:hAnsi="Angsana New" w:cs="Angsana New"/>
          <w:sz w:val="30"/>
          <w:szCs w:val="30"/>
          <w:cs/>
        </w:rPr>
        <w:t>วดที่ค่าใช้จ่ายดังกล่าวเกิดขึ้น</w:t>
      </w:r>
      <w:r w:rsidRPr="003B0CC4">
        <w:rPr>
          <w:rFonts w:ascii="Angsana New" w:eastAsia="Calibri" w:hAnsi="Angsana New" w:cs="Angsana New"/>
          <w:sz w:val="30"/>
          <w:szCs w:val="30"/>
          <w:cs/>
        </w:rPr>
        <w:t xml:space="preserve">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DD4CA8" w:rsidRPr="001D6675" w:rsidRDefault="00DD4CA8" w:rsidP="00D55D3F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F82A72" w:rsidRPr="00D55D3F" w:rsidRDefault="00005CF3" w:rsidP="00005CF3">
      <w:pPr>
        <w:pStyle w:val="Heading8"/>
        <w:spacing w:before="0" w:line="240" w:lineRule="auto"/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756B8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(ท)</w:t>
      </w:r>
      <w:r>
        <w:rPr>
          <w:rFonts w:ascii="Angsana New" w:eastAsia="Calibri" w:hAnsi="Angsana New" w:cs="Angsana New" w:hint="cs"/>
          <w:i/>
          <w:iCs/>
          <w:color w:val="auto"/>
          <w:sz w:val="30"/>
          <w:szCs w:val="30"/>
          <w:cs/>
        </w:rPr>
        <w:t xml:space="preserve">     </w:t>
      </w:r>
      <w:r w:rsidR="00F82A72" w:rsidRPr="00D55D3F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 xml:space="preserve">สัญญาเช่าดำเนินงาน </w:t>
      </w:r>
    </w:p>
    <w:p w:rsidR="00F82A72" w:rsidRPr="001D6675" w:rsidRDefault="00F82A72" w:rsidP="00D55D3F">
      <w:pPr>
        <w:pStyle w:val="Heading8"/>
        <w:spacing w:before="0" w:line="240" w:lineRule="auto"/>
        <w:ind w:left="518"/>
        <w:jc w:val="thaiDistribute"/>
        <w:rPr>
          <w:rFonts w:ascii="Angsana New" w:eastAsia="Calibri" w:hAnsi="Angsana New" w:cs="Angsana New"/>
          <w:b w:val="0"/>
          <w:bCs w:val="0"/>
          <w:color w:val="auto"/>
          <w:sz w:val="16"/>
          <w:szCs w:val="16"/>
        </w:rPr>
      </w:pPr>
    </w:p>
    <w:p w:rsidR="00925E14" w:rsidRPr="00D55D3F" w:rsidRDefault="00925E14" w:rsidP="00D55D3F">
      <w:pPr>
        <w:pStyle w:val="BodyText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55D3F">
        <w:rPr>
          <w:rFonts w:ascii="Angsana New" w:eastAsia="Calibri" w:hAnsi="Angsana New" w:cs="Angsana New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244EB0" w:rsidRPr="00D55D3F">
        <w:rPr>
          <w:rFonts w:ascii="Angsana New" w:eastAsia="Calibri" w:hAnsi="Angsana New" w:cs="Angsana New"/>
          <w:sz w:val="30"/>
          <w:szCs w:val="30"/>
          <w:cs/>
        </w:rPr>
        <w:t>หรือ</w:t>
      </w:r>
      <w:r w:rsidRPr="00D55D3F">
        <w:rPr>
          <w:rFonts w:ascii="Angsana New" w:eastAsia="Calibri" w:hAnsi="Angsana New" w:cs="Angsana New"/>
          <w:sz w:val="30"/>
          <w:szCs w:val="30"/>
          <w:cs/>
        </w:rPr>
        <w:t>ขาดทุนโดยวิธีเส้นตรงตลอดอายุสัญญาเช่า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244EB0" w:rsidRPr="001D6675" w:rsidRDefault="00244EB0" w:rsidP="00D55D3F">
      <w:pPr>
        <w:pStyle w:val="BodyText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F82A72" w:rsidRDefault="00F82A72" w:rsidP="00D55D3F">
      <w:pPr>
        <w:pStyle w:val="BodyText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55D3F">
        <w:rPr>
          <w:rFonts w:ascii="Angsana New" w:eastAsia="Calibri" w:hAnsi="Angsana New" w:cs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827721" w:rsidRPr="001D6675" w:rsidRDefault="00827721" w:rsidP="002E411B">
      <w:pPr>
        <w:pStyle w:val="AccPolicysubhead"/>
        <w:ind w:left="0"/>
        <w:rPr>
          <w:rFonts w:cs="Angsana New"/>
          <w:sz w:val="16"/>
          <w:szCs w:val="16"/>
        </w:rPr>
      </w:pPr>
    </w:p>
    <w:p w:rsidR="00F82A72" w:rsidRPr="00D55D3F" w:rsidRDefault="00F82A72" w:rsidP="00D55D3F">
      <w:pPr>
        <w:pStyle w:val="AccPolicysubhead"/>
        <w:rPr>
          <w:rFonts w:cs="Angsana New"/>
        </w:rPr>
      </w:pPr>
      <w:r w:rsidRPr="00D55D3F">
        <w:rPr>
          <w:rFonts w:cs="Angsana New"/>
          <w:cs/>
        </w:rPr>
        <w:t>การจำแนกประเภทสัญญาเช่า</w:t>
      </w:r>
    </w:p>
    <w:p w:rsidR="00F82A72" w:rsidRPr="001D6675" w:rsidRDefault="00F82A72" w:rsidP="00D55D3F">
      <w:pPr>
        <w:pStyle w:val="AccPolicysubhead"/>
        <w:rPr>
          <w:rFonts w:cs="Angsana New"/>
          <w:sz w:val="16"/>
          <w:szCs w:val="16"/>
          <w:highlight w:val="cyan"/>
        </w:rPr>
      </w:pPr>
    </w:p>
    <w:p w:rsidR="00F82A72" w:rsidRPr="00D55D3F" w:rsidRDefault="00F82A72" w:rsidP="00D55D3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55D3F">
        <w:rPr>
          <w:rFonts w:ascii="Angsana New" w:eastAsia="Calibri" w:hAnsi="Angsana New" w:cs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</w:t>
      </w:r>
      <w:r w:rsidR="00264F84" w:rsidRPr="00D55D3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55D3F">
        <w:rPr>
          <w:rFonts w:ascii="Angsana New" w:eastAsia="Calibri" w:hAnsi="Angsana New" w:cs="Angsana New"/>
          <w:sz w:val="30"/>
          <w:szCs w:val="30"/>
          <w:cs/>
        </w:rPr>
        <w:t xml:space="preserve">มีสิทธิในการควบคุมการใช้สินทรัพย์ </w:t>
      </w:r>
    </w:p>
    <w:p w:rsidR="00F82A72" w:rsidRPr="002950BE" w:rsidRDefault="00F82A72" w:rsidP="00D55D3F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sz w:val="18"/>
          <w:szCs w:val="18"/>
          <w:highlight w:val="cyan"/>
        </w:rPr>
      </w:pPr>
    </w:p>
    <w:p w:rsidR="003B0CC4" w:rsidRPr="002950BE" w:rsidRDefault="00F82A72" w:rsidP="002950BE">
      <w:pPr>
        <w:pStyle w:val="AccPolicysubhead"/>
        <w:rPr>
          <w:rFonts w:cs="Angsana New" w:hint="cs"/>
          <w:i w:val="0"/>
          <w:iCs w:val="0"/>
          <w:cs/>
        </w:rPr>
      </w:pPr>
      <w:r w:rsidRPr="00D55D3F">
        <w:rPr>
          <w:rFonts w:cs="Angsana New"/>
          <w:i w:val="0"/>
          <w:iCs w:val="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</w:t>
      </w:r>
      <w:r w:rsidR="00264F84" w:rsidRPr="00D55D3F">
        <w:rPr>
          <w:rFonts w:cs="Angsana New"/>
          <w:i w:val="0"/>
          <w:iCs w:val="0"/>
          <w:cs/>
        </w:rPr>
        <w:t>ฑ์ในการแยก หากกลุ่มบริษัท</w:t>
      </w:r>
      <w:r w:rsidRPr="00D55D3F">
        <w:rPr>
          <w:rFonts w:cs="Angsana New"/>
          <w:i w:val="0"/>
          <w:iCs w:val="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1D6675" w:rsidRPr="002772B5" w:rsidRDefault="001D6675" w:rsidP="00ED0853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182F83" w:rsidRPr="00D55D3F" w:rsidRDefault="00FF0785" w:rsidP="00ED0853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ธ)</w:t>
      </w:r>
      <w:r w:rsidR="00951DD5" w:rsidRPr="00951D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   </w:t>
      </w:r>
      <w:r w:rsidR="00182F83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F82A72" w:rsidRPr="001D6675" w:rsidRDefault="00F82A72" w:rsidP="00951DD5">
      <w:pPr>
        <w:spacing w:after="0" w:line="240" w:lineRule="auto"/>
        <w:ind w:left="360" w:right="-25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:rsidR="00017AD8" w:rsidRPr="00D55D3F" w:rsidRDefault="00017AD8" w:rsidP="00ED085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55D3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EC79CB" w:rsidRPr="00D55D3F">
        <w:rPr>
          <w:rFonts w:ascii="Angsana New" w:hAnsi="Angsana New" w:cs="Angsana New"/>
          <w:sz w:val="30"/>
          <w:szCs w:val="30"/>
          <w:cs/>
        </w:rPr>
        <w:t>ปี</w:t>
      </w:r>
      <w:r w:rsidRPr="00D55D3F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ภาษีเงินได้ของ</w:t>
      </w:r>
      <w:r w:rsidR="00EC79CB" w:rsidRPr="00D55D3F">
        <w:rPr>
          <w:rFonts w:ascii="Angsana New" w:hAnsi="Angsana New" w:cs="Angsana New"/>
          <w:sz w:val="30"/>
          <w:szCs w:val="30"/>
          <w:cs/>
        </w:rPr>
        <w:t>ปี</w:t>
      </w:r>
      <w:r w:rsidRPr="00D55D3F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017AD8" w:rsidRPr="001D6675" w:rsidRDefault="00017AD8" w:rsidP="00D55D3F">
      <w:pPr>
        <w:spacing w:after="0" w:line="240" w:lineRule="auto"/>
        <w:ind w:left="540"/>
        <w:rPr>
          <w:rFonts w:ascii="Angsana New" w:hAnsi="Angsana New" w:cs="Angsana New"/>
          <w:sz w:val="14"/>
          <w:szCs w:val="14"/>
        </w:rPr>
      </w:pPr>
    </w:p>
    <w:p w:rsidR="00017AD8" w:rsidRDefault="00EC79CB" w:rsidP="00ED085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ภาษีเงินได้ของปี</w:t>
      </w:r>
      <w:r w:rsidR="00017AD8" w:rsidRPr="00D55D3F">
        <w:rPr>
          <w:rFonts w:ascii="Angsana New" w:hAnsi="Angsana New" w:cs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="00017AD8"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E51C03" w:rsidRPr="00E51C03" w:rsidRDefault="00E51C03" w:rsidP="00ED085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:rsidR="00017AD8" w:rsidRPr="00D55D3F" w:rsidRDefault="00017AD8" w:rsidP="00ED085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:rsidR="00017AD8" w:rsidRPr="001D6675" w:rsidRDefault="00017AD8" w:rsidP="00D55D3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14"/>
          <w:szCs w:val="14"/>
        </w:rPr>
      </w:pPr>
    </w:p>
    <w:p w:rsidR="00017AD8" w:rsidRPr="00F62069" w:rsidRDefault="00E15FEE" w:rsidP="00DB630F">
      <w:pPr>
        <w:pStyle w:val="BodyText"/>
        <w:tabs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62069">
        <w:rPr>
          <w:rFonts w:ascii="Angsana New" w:hAnsi="Angsana New" w:cs="Angsana New"/>
          <w:sz w:val="30"/>
          <w:szCs w:val="30"/>
          <w:cs/>
        </w:rPr>
        <w:t>การวัดมู</w:t>
      </w:r>
      <w:r w:rsidR="00017AD8" w:rsidRPr="00F62069">
        <w:rPr>
          <w:rFonts w:ascii="Angsana New" w:hAnsi="Angsana New"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3B0CC4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="00017AD8" w:rsidRPr="00F62069">
        <w:rPr>
          <w:rFonts w:ascii="Angsana New" w:hAnsi="Angsana New" w:cs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017AD8" w:rsidRPr="001D6675" w:rsidRDefault="00017AD8" w:rsidP="00D55D3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14"/>
          <w:szCs w:val="14"/>
        </w:rPr>
      </w:pPr>
    </w:p>
    <w:p w:rsidR="00017AD8" w:rsidRPr="00D55D3F" w:rsidRDefault="00017AD8" w:rsidP="00DB63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017AD8" w:rsidRPr="001D6675" w:rsidRDefault="00017AD8" w:rsidP="00D55D3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14"/>
          <w:szCs w:val="14"/>
        </w:rPr>
      </w:pPr>
    </w:p>
    <w:p w:rsidR="00017AD8" w:rsidRPr="00D55D3F" w:rsidRDefault="00017AD8" w:rsidP="00BC0E1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55D3F">
        <w:rPr>
          <w:rFonts w:ascii="Angsana New" w:hAnsi="Angsana New" w:cs="Angsana New"/>
          <w:sz w:val="30"/>
          <w:szCs w:val="30"/>
          <w:cs/>
        </w:rPr>
        <w:t>ในการกำหนดมูลค่าของภาษีเงินได้ของ</w:t>
      </w:r>
      <w:r w:rsidR="00EC79CB" w:rsidRPr="00D55D3F">
        <w:rPr>
          <w:rFonts w:ascii="Angsana New" w:hAnsi="Angsana New" w:cs="Angsana New"/>
          <w:sz w:val="30"/>
          <w:szCs w:val="30"/>
          <w:cs/>
        </w:rPr>
        <w:t>ปี</w:t>
      </w:r>
      <w:r w:rsidRPr="00D55D3F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3B0CC4">
        <w:rPr>
          <w:rFonts w:ascii="Angsana New" w:hAnsi="Angsana New" w:cs="Angsana New"/>
          <w:sz w:val="30"/>
          <w:szCs w:val="30"/>
          <w:cs/>
        </w:rPr>
        <w:t xml:space="preserve">มขึ้น และมีดอกเบี้ยที่ต้องชำระ        </w:t>
      </w:r>
      <w:r w:rsidR="003B0C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0CC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55D3F">
        <w:rPr>
          <w:rFonts w:ascii="Angsana New" w:hAnsi="Angsana New" w:cs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33453D">
        <w:rPr>
          <w:rFonts w:ascii="Angsana New" w:hAnsi="Angsana New" w:cs="Angsana New"/>
          <w:sz w:val="30"/>
          <w:szCs w:val="30"/>
        </w:rPr>
        <w:t xml:space="preserve"> </w:t>
      </w:r>
      <w:r w:rsidR="003B0CC4">
        <w:rPr>
          <w:rFonts w:ascii="Angsana New" w:hAnsi="Angsana New" w:cs="Angsana New"/>
          <w:sz w:val="30"/>
          <w:szCs w:val="30"/>
          <w:cs/>
        </w:rPr>
        <w:t>ผลกระทบจากหลายปัจจัย รวมถึงการตีความทางกฏหมายภาษี</w:t>
      </w:r>
      <w:r w:rsidRPr="00D55D3F">
        <w:rPr>
          <w:rFonts w:ascii="Angsana New" w:hAnsi="Angsana New" w:cs="Angsana New"/>
          <w:sz w:val="30"/>
          <w:szCs w:val="30"/>
          <w:cs/>
        </w:rPr>
        <w:t>และจากประสบการณ์ในอดีต 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</w:t>
      </w:r>
      <w:r w:rsidR="00EC79CB" w:rsidRPr="00D55D3F">
        <w:rPr>
          <w:rFonts w:ascii="Angsana New" w:hAnsi="Angsana New" w:cs="Angsana New"/>
          <w:sz w:val="30"/>
          <w:szCs w:val="30"/>
          <w:cs/>
        </w:rPr>
        <w:t>ปี</w:t>
      </w:r>
      <w:r w:rsidRPr="00D55D3F">
        <w:rPr>
          <w:rFonts w:ascii="Angsana New" w:hAnsi="Angsana New" w:cs="Angsana New"/>
          <w:sz w:val="30"/>
          <w:szCs w:val="30"/>
          <w:cs/>
        </w:rPr>
        <w:t>ที่เกิดการเปลี่ยนแปลง</w:t>
      </w:r>
    </w:p>
    <w:p w:rsidR="00477B50" w:rsidRPr="00D7247E" w:rsidRDefault="00477B50" w:rsidP="00477B50">
      <w:pPr>
        <w:pStyle w:val="BodyText"/>
        <w:spacing w:after="0" w:line="240" w:lineRule="auto"/>
        <w:ind w:right="27"/>
        <w:jc w:val="thaiDistribute"/>
        <w:rPr>
          <w:rFonts w:ascii="Angsana New" w:hAnsi="Angsana New" w:cs="Angsana New"/>
          <w:sz w:val="14"/>
          <w:szCs w:val="14"/>
        </w:rPr>
      </w:pPr>
    </w:p>
    <w:p w:rsidR="00017AD8" w:rsidRDefault="00017AD8" w:rsidP="00477B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>กฎหมายที่จะนำสินทรัพย์ภาษีเงินได้ของ</w:t>
      </w:r>
      <w:r w:rsidR="00EC79CB" w:rsidRPr="00D55D3F">
        <w:rPr>
          <w:rFonts w:ascii="Angsana New" w:hAnsi="Angsana New" w:cs="Angsana New"/>
          <w:spacing w:val="-2"/>
          <w:sz w:val="30"/>
          <w:szCs w:val="30"/>
          <w:cs/>
        </w:rPr>
        <w:t>ปี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>ปัจจุบันมาหักกลบกับหนี้สินภาษีเงินได้ของ</w:t>
      </w:r>
      <w:r w:rsidR="00EC79CB" w:rsidRPr="00D55D3F">
        <w:rPr>
          <w:rFonts w:ascii="Angsana New" w:hAnsi="Angsana New" w:cs="Angsana New"/>
          <w:spacing w:val="-2"/>
          <w:sz w:val="30"/>
          <w:szCs w:val="30"/>
          <w:cs/>
        </w:rPr>
        <w:t>ปี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>ปัจจุบันและภาษีเงิน</w:t>
      </w:r>
      <w:r w:rsidRPr="00D55D3F">
        <w:rPr>
          <w:rFonts w:ascii="Angsana New" w:hAnsi="Angsana New" w:cs="Angsana New"/>
          <w:sz w:val="30"/>
          <w:szCs w:val="30"/>
          <w:cs/>
        </w:rPr>
        <w:t>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EC79CB" w:rsidRPr="00D55D3F">
        <w:rPr>
          <w:rFonts w:ascii="Angsana New" w:hAnsi="Angsana New" w:cs="Angsana New"/>
          <w:sz w:val="30"/>
          <w:szCs w:val="30"/>
          <w:cs/>
        </w:rPr>
        <w:t>ปี</w:t>
      </w:r>
      <w:r w:rsidRPr="00D55D3F">
        <w:rPr>
          <w:rFonts w:ascii="Angsana New" w:hAnsi="Angsana New" w:cs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D55D3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71332" w:rsidRPr="00D7247E" w:rsidRDefault="00671332" w:rsidP="00BC0E1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bCs/>
          <w:sz w:val="14"/>
          <w:szCs w:val="14"/>
        </w:rPr>
      </w:pPr>
    </w:p>
    <w:p w:rsidR="00042B37" w:rsidRDefault="00017AD8" w:rsidP="00A97A75">
      <w:pPr>
        <w:pStyle w:val="Heading8"/>
        <w:spacing w:before="0" w:line="240" w:lineRule="auto"/>
        <w:ind w:left="540"/>
        <w:jc w:val="thaiDistribute"/>
        <w:rPr>
          <w:rFonts w:ascii="Angsana New" w:hAnsi="Angsana New" w:cs="Angsana New"/>
          <w:b w:val="0"/>
          <w:bCs w:val="0"/>
          <w:color w:val="auto"/>
          <w:sz w:val="30"/>
          <w:szCs w:val="30"/>
        </w:rPr>
      </w:pPr>
      <w:r w:rsidRPr="00D55D3F">
        <w:rPr>
          <w:rFonts w:ascii="Angsana New" w:hAnsi="Angsana New" w:cs="Angsana New"/>
          <w:b w:val="0"/>
          <w:bCs w:val="0"/>
          <w:color w:val="auto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A97A75" w:rsidRDefault="00A97A75" w:rsidP="00A97A75"/>
    <w:p w:rsidR="00F82A72" w:rsidRPr="00D55D3F" w:rsidRDefault="00D7247E" w:rsidP="002950BE">
      <w:pPr>
        <w:pStyle w:val="Heading8"/>
        <w:tabs>
          <w:tab w:val="left" w:pos="540"/>
        </w:tabs>
        <w:spacing w:before="0" w:line="240" w:lineRule="auto"/>
        <w:ind w:left="540" w:hanging="540"/>
        <w:rPr>
          <w:rFonts w:ascii="Angsana New" w:hAnsi="Angsana New" w:cs="Angsana New"/>
          <w:i/>
          <w:iCs/>
          <w:color w:val="auto"/>
          <w:sz w:val="30"/>
          <w:szCs w:val="30"/>
          <w:cs/>
          <w:lang w:val="th-TH"/>
        </w:rPr>
      </w:pPr>
      <w:r w:rsidRPr="00D55D3F">
        <w:rPr>
          <w:rFonts w:ascii="Angsana New" w:hAnsi="Angsana New" w:cs="Angsana New"/>
          <w:i/>
          <w:iCs/>
          <w:color w:val="auto"/>
          <w:sz w:val="30"/>
          <w:szCs w:val="30"/>
        </w:rPr>
        <w:lastRenderedPageBreak/>
        <w:t xml:space="preserve"> </w:t>
      </w:r>
      <w:r w:rsidR="005D69A1" w:rsidRPr="00D55D3F">
        <w:rPr>
          <w:rFonts w:ascii="Angsana New" w:hAnsi="Angsana New" w:cs="Angsana New"/>
          <w:i/>
          <w:iCs/>
          <w:color w:val="auto"/>
          <w:sz w:val="30"/>
          <w:szCs w:val="30"/>
        </w:rPr>
        <w:t>(</w:t>
      </w:r>
      <w:r w:rsidR="00951DD5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น</w:t>
      </w:r>
      <w:r w:rsidR="005D69A1" w:rsidRPr="00D55D3F">
        <w:rPr>
          <w:rFonts w:ascii="Angsana New" w:hAnsi="Angsana New" w:cs="Angsana New"/>
          <w:i/>
          <w:iCs/>
          <w:color w:val="auto"/>
          <w:sz w:val="30"/>
          <w:szCs w:val="30"/>
        </w:rPr>
        <w:t>)</w:t>
      </w:r>
      <w:r w:rsidR="005D69A1" w:rsidRPr="00D55D3F">
        <w:rPr>
          <w:rFonts w:ascii="Angsana New" w:hAnsi="Angsana New" w:cs="Angsana New"/>
          <w:b w:val="0"/>
          <w:bCs w:val="0"/>
          <w:color w:val="auto"/>
          <w:sz w:val="30"/>
          <w:szCs w:val="30"/>
        </w:rPr>
        <w:tab/>
      </w:r>
      <w:r w:rsidR="00F82A72" w:rsidRPr="00D55D3F">
        <w:rPr>
          <w:rFonts w:ascii="Angsana New" w:hAnsi="Angsana New" w:cs="Angsana New"/>
          <w:i/>
          <w:iCs/>
          <w:color w:val="auto"/>
          <w:sz w:val="30"/>
          <w:szCs w:val="30"/>
          <w:cs/>
          <w:lang w:val="th-TH"/>
        </w:rPr>
        <w:t xml:space="preserve">กำไรต่อหุ้น </w:t>
      </w:r>
    </w:p>
    <w:p w:rsidR="00F82A72" w:rsidRPr="0041101B" w:rsidRDefault="00F82A72" w:rsidP="00D55D3F">
      <w:pPr>
        <w:pStyle w:val="BodyText"/>
        <w:tabs>
          <w:tab w:val="left" w:pos="630"/>
        </w:tabs>
        <w:spacing w:after="0" w:line="240" w:lineRule="auto"/>
        <w:ind w:left="540" w:right="-25"/>
        <w:rPr>
          <w:rFonts w:ascii="Angsana New" w:hAnsi="Angsana New" w:cs="Angsana New"/>
          <w:b/>
          <w:bCs/>
        </w:rPr>
      </w:pPr>
    </w:p>
    <w:p w:rsidR="00F82A72" w:rsidRPr="00D55D3F" w:rsidRDefault="00563CB2" w:rsidP="002950BE">
      <w:pPr>
        <w:pStyle w:val="a"/>
        <w:tabs>
          <w:tab w:val="clear" w:pos="1080"/>
        </w:tabs>
        <w:spacing w:after="0"/>
        <w:ind w:left="540" w:right="-25"/>
        <w:jc w:val="thaiDistribute"/>
        <w:rPr>
          <w:rFonts w:ascii="Angsana New" w:hAnsi="Angsana New" w:cs="Angsana New"/>
          <w:lang w:val="en-US"/>
        </w:rPr>
      </w:pPr>
      <w:r w:rsidRPr="00D55D3F">
        <w:rPr>
          <w:rFonts w:ascii="Angsana New" w:hAnsi="Angsana New" w:cs="Angsana New"/>
          <w:cs/>
        </w:rPr>
        <w:t>กลุ่มบริษัท</w:t>
      </w:r>
      <w:r w:rsidR="00F82A72" w:rsidRPr="00D55D3F">
        <w:rPr>
          <w:rFonts w:ascii="Angsana New" w:hAnsi="Angsana New" w:cs="Angsana New"/>
          <w:cs/>
        </w:rPr>
        <w:t xml:space="preserve">แสดงกำไรต่อหุ้นขั้นพื้นฐานสำหรับหุ้นสามัญ 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</w:t>
      </w:r>
    </w:p>
    <w:p w:rsidR="003E3014" w:rsidRPr="0041101B" w:rsidRDefault="003E3014" w:rsidP="00844425">
      <w:pPr>
        <w:pStyle w:val="a"/>
        <w:tabs>
          <w:tab w:val="clear" w:pos="1080"/>
        </w:tabs>
        <w:spacing w:after="0"/>
        <w:ind w:right="-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982948" w:rsidRPr="002950BE" w:rsidRDefault="003A49CA" w:rsidP="002950BE">
      <w:pPr>
        <w:pStyle w:val="Heading8"/>
        <w:tabs>
          <w:tab w:val="left" w:pos="540"/>
        </w:tabs>
        <w:spacing w:before="0" w:line="240" w:lineRule="auto"/>
        <w:ind w:left="540" w:hanging="540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  <w:r w:rsidRPr="00D55D3F">
        <w:rPr>
          <w:rFonts w:ascii="Angsana New" w:hAnsi="Angsana New" w:cs="Angsana New"/>
          <w:i/>
          <w:iCs/>
          <w:color w:val="auto"/>
          <w:sz w:val="30"/>
          <w:szCs w:val="30"/>
        </w:rPr>
        <w:t>(</w:t>
      </w:r>
      <w:r w:rsidR="00951DD5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บ</w:t>
      </w:r>
      <w:r w:rsidRPr="00D55D3F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)</w:t>
      </w:r>
      <w:r w:rsidR="00982948" w:rsidRPr="002950BE">
        <w:rPr>
          <w:rFonts w:ascii="Angsana New" w:hAnsi="Angsana New" w:cs="Angsana New"/>
          <w:i/>
          <w:iCs/>
          <w:color w:val="auto"/>
          <w:sz w:val="30"/>
          <w:szCs w:val="30"/>
        </w:rPr>
        <w:tab/>
      </w:r>
      <w:r w:rsidR="00982948" w:rsidRPr="002950BE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รายงานทางการเงินจำแนกตามส่วนงาน</w:t>
      </w:r>
    </w:p>
    <w:p w:rsidR="00982948" w:rsidRPr="0041101B" w:rsidRDefault="00982948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b/>
        </w:rPr>
      </w:pPr>
    </w:p>
    <w:p w:rsidR="00982948" w:rsidRDefault="00982948" w:rsidP="002950B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01498C" w:rsidRPr="002C2CD5" w:rsidRDefault="0001498C" w:rsidP="002950BE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04402A" w:rsidRPr="00D55D3F" w:rsidRDefault="00951DD5" w:rsidP="00600CC2">
      <w:pPr>
        <w:pStyle w:val="a"/>
        <w:tabs>
          <w:tab w:val="clear" w:pos="1080"/>
        </w:tabs>
        <w:spacing w:after="0"/>
        <w:ind w:right="-25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4</w:t>
      </w:r>
      <w:r w:rsidR="00600CC2">
        <w:rPr>
          <w:rFonts w:ascii="Angsana New" w:hAnsi="Angsana New" w:cs="Angsana New"/>
          <w:b/>
          <w:bCs/>
          <w:lang w:val="en-US"/>
        </w:rPr>
        <w:t xml:space="preserve">         </w:t>
      </w:r>
      <w:r w:rsidR="00C74395" w:rsidRPr="00D55D3F">
        <w:rPr>
          <w:rFonts w:ascii="Angsana New" w:hAnsi="Angsana New" w:cs="Angsana New"/>
          <w:b/>
          <w:bCs/>
          <w:cs/>
        </w:rPr>
        <w:t>บุคคลหรือ</w:t>
      </w:r>
      <w:r w:rsidR="0010331E" w:rsidRPr="00D55D3F">
        <w:rPr>
          <w:rFonts w:ascii="Angsana New" w:hAnsi="Angsana New" w:cs="Angsana New"/>
          <w:b/>
          <w:bCs/>
          <w:cs/>
        </w:rPr>
        <w:t>กิจการที่เกี่ยวข้องกัน</w:t>
      </w:r>
    </w:p>
    <w:p w:rsidR="0004402A" w:rsidRPr="002C2CD5" w:rsidRDefault="0004402A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cs/>
        </w:rPr>
      </w:pPr>
    </w:p>
    <w:p w:rsidR="002950BE" w:rsidRDefault="00FA1E72" w:rsidP="00477B50">
      <w:pPr>
        <w:spacing w:after="0"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D55D3F">
        <w:rPr>
          <w:rFonts w:ascii="Angsana New" w:hAnsi="Angsana New" w:cs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D55D3F">
        <w:rPr>
          <w:rFonts w:ascii="Angsana New" w:hAnsi="Angsana New" w:cs="Angsana New"/>
          <w:b/>
          <w:spacing w:val="8"/>
          <w:sz w:val="30"/>
          <w:szCs w:val="30"/>
          <w:cs/>
        </w:rPr>
        <w:t xml:space="preserve">       </w:t>
      </w:r>
      <w:r w:rsidRPr="00D55D3F">
        <w:rPr>
          <w:rFonts w:ascii="Angsana New" w:hAnsi="Angsana New" w:cs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477B50" w:rsidRPr="00961D71" w:rsidRDefault="00477B50" w:rsidP="00477B50">
      <w:pPr>
        <w:spacing w:after="0" w:line="240" w:lineRule="auto"/>
        <w:ind w:left="540" w:right="-108"/>
        <w:jc w:val="thaiDistribute"/>
        <w:rPr>
          <w:rFonts w:ascii="Angsana New" w:hAnsi="Angsana New" w:cs="Angsana New"/>
          <w:b/>
        </w:rPr>
      </w:pPr>
    </w:p>
    <w:p w:rsidR="00BE5003" w:rsidRPr="00D55D3F" w:rsidRDefault="00BE5003" w:rsidP="00D55D3F">
      <w:pPr>
        <w:spacing w:after="0" w:line="240" w:lineRule="auto"/>
        <w:ind w:left="540" w:right="-108"/>
        <w:jc w:val="both"/>
        <w:rPr>
          <w:rFonts w:ascii="Angsana New" w:hAnsi="Angsana New" w:cs="Angsana New"/>
          <w:b/>
          <w:sz w:val="30"/>
          <w:szCs w:val="30"/>
        </w:rPr>
      </w:pPr>
      <w:r w:rsidRPr="00D55D3F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36683C" w:rsidRPr="00D55D3F">
        <w:rPr>
          <w:rFonts w:ascii="Angsana New" w:hAnsi="Angsana New" w:cs="Angsana New"/>
          <w:b/>
          <w:sz w:val="30"/>
          <w:szCs w:val="30"/>
          <w:cs/>
        </w:rPr>
        <w:t>ร่วม</w:t>
      </w:r>
      <w:r w:rsidR="00CC0BDA" w:rsidRPr="00D55D3F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D55D3F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36683C" w:rsidRPr="00D55D3F">
        <w:rPr>
          <w:rFonts w:ascii="Angsana New" w:hAnsi="Angsana New" w:cs="Angsana New"/>
          <w:b/>
          <w:sz w:val="30"/>
          <w:szCs w:val="30"/>
          <w:cs/>
        </w:rPr>
        <w:t>ย่อย</w:t>
      </w:r>
      <w:r w:rsidRPr="00D55D3F">
        <w:rPr>
          <w:rFonts w:ascii="Angsana New" w:hAnsi="Angsana New" w:cs="Angsana New"/>
          <w:b/>
          <w:sz w:val="30"/>
          <w:szCs w:val="30"/>
          <w:cs/>
        </w:rPr>
        <w:t>ได้เปิด</w:t>
      </w:r>
      <w:r w:rsidR="00697C97" w:rsidRPr="00D55D3F">
        <w:rPr>
          <w:rFonts w:ascii="Angsana New" w:hAnsi="Angsana New" w:cs="Angsana New"/>
          <w:b/>
          <w:sz w:val="30"/>
          <w:szCs w:val="30"/>
          <w:cs/>
        </w:rPr>
        <w:t>เผยในหมายเหตุประกอบงบการเงินข้อ</w:t>
      </w:r>
      <w:r w:rsidR="00697C97" w:rsidRPr="00D55D3F">
        <w:rPr>
          <w:rFonts w:ascii="Angsana New" w:hAnsi="Angsana New" w:cs="Angsana New"/>
          <w:b/>
          <w:sz w:val="30"/>
          <w:szCs w:val="30"/>
        </w:rPr>
        <w:t xml:space="preserve"> </w:t>
      </w:r>
      <w:r w:rsidR="00A11627" w:rsidRPr="00D55D3F">
        <w:rPr>
          <w:rFonts w:ascii="Angsana New" w:hAnsi="Angsana New" w:cs="Angsana New"/>
          <w:bCs/>
          <w:sz w:val="30"/>
          <w:szCs w:val="30"/>
        </w:rPr>
        <w:t>1</w:t>
      </w:r>
      <w:r w:rsidR="00A11627" w:rsidRPr="00D55D3F">
        <w:rPr>
          <w:rFonts w:ascii="Angsana New" w:hAnsi="Angsana New" w:cs="Angsana New"/>
          <w:b/>
          <w:sz w:val="30"/>
          <w:szCs w:val="30"/>
        </w:rPr>
        <w:t xml:space="preserve">, </w:t>
      </w:r>
      <w:r w:rsidR="00697C97" w:rsidRPr="00D55D3F">
        <w:rPr>
          <w:rFonts w:ascii="Angsana New" w:hAnsi="Angsana New" w:cs="Angsana New"/>
          <w:bCs/>
          <w:sz w:val="30"/>
          <w:szCs w:val="30"/>
        </w:rPr>
        <w:t>1</w:t>
      </w:r>
      <w:r w:rsidR="00951DD5">
        <w:rPr>
          <w:rFonts w:ascii="Angsana New" w:hAnsi="Angsana New" w:cs="Angsana New"/>
          <w:bCs/>
          <w:sz w:val="30"/>
          <w:szCs w:val="30"/>
        </w:rPr>
        <w:t>0</w:t>
      </w:r>
      <w:r w:rsidR="00697C97" w:rsidRPr="00D55D3F">
        <w:rPr>
          <w:rFonts w:ascii="Angsana New" w:hAnsi="Angsana New" w:cs="Angsana New"/>
          <w:b/>
          <w:sz w:val="30"/>
          <w:szCs w:val="30"/>
        </w:rPr>
        <w:t xml:space="preserve"> </w:t>
      </w:r>
      <w:r w:rsidR="00697C97" w:rsidRPr="00D55D3F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697C97" w:rsidRPr="00D55D3F">
        <w:rPr>
          <w:rFonts w:ascii="Angsana New" w:hAnsi="Angsana New" w:cs="Angsana New"/>
          <w:b/>
          <w:sz w:val="30"/>
          <w:szCs w:val="30"/>
        </w:rPr>
        <w:t xml:space="preserve"> </w:t>
      </w:r>
      <w:r w:rsidR="00697C97" w:rsidRPr="00D55D3F">
        <w:rPr>
          <w:rFonts w:ascii="Angsana New" w:hAnsi="Angsana New" w:cs="Angsana New"/>
          <w:bCs/>
          <w:sz w:val="30"/>
          <w:szCs w:val="30"/>
        </w:rPr>
        <w:t>1</w:t>
      </w:r>
      <w:r w:rsidR="00951DD5">
        <w:rPr>
          <w:rFonts w:ascii="Angsana New" w:hAnsi="Angsana New" w:cs="Angsana New"/>
          <w:bCs/>
          <w:sz w:val="30"/>
          <w:szCs w:val="30"/>
        </w:rPr>
        <w:t>1</w:t>
      </w:r>
      <w:r w:rsidR="00697C97" w:rsidRPr="00D55D3F">
        <w:rPr>
          <w:rFonts w:ascii="Angsana New" w:hAnsi="Angsana New" w:cs="Angsana New"/>
          <w:bCs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="00A75D95">
        <w:rPr>
          <w:rFonts w:ascii="Angsana New" w:hAnsi="Angsana New" w:cs="Angsana New" w:hint="cs"/>
          <w:b/>
          <w:sz w:val="30"/>
          <w:szCs w:val="30"/>
          <w:cs/>
        </w:rPr>
        <w:t>ที่มีสาระสำคัญ</w:t>
      </w:r>
      <w:r w:rsidRPr="00D55D3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:rsidR="00EC79CB" w:rsidRPr="00600CC2" w:rsidRDefault="00EC79CB" w:rsidP="00D55D3F">
      <w:pPr>
        <w:spacing w:after="0" w:line="240" w:lineRule="auto"/>
        <w:ind w:left="540" w:right="-108"/>
        <w:jc w:val="both"/>
        <w:rPr>
          <w:rFonts w:ascii="Angsana New" w:hAnsi="Angsana New" w:cs="Angsana New"/>
          <w:b/>
          <w:sz w:val="16"/>
          <w:szCs w:val="16"/>
        </w:rPr>
      </w:pPr>
    </w:p>
    <w:p w:rsidR="00F62069" w:rsidRPr="00961D71" w:rsidRDefault="00F62069" w:rsidP="00D55D3F">
      <w:pPr>
        <w:spacing w:after="0" w:line="240" w:lineRule="auto"/>
        <w:ind w:left="162" w:right="-25" w:hanging="162"/>
        <w:jc w:val="both"/>
        <w:rPr>
          <w:rFonts w:ascii="Angsana New" w:hAnsi="Angsana New" w:cs="Angsana New"/>
          <w:spacing w:val="-6"/>
          <w:cs/>
        </w:rPr>
        <w:sectPr w:rsidR="00F62069" w:rsidRPr="00961D71" w:rsidSect="00D7247E">
          <w:pgSz w:w="11907" w:h="16839" w:code="9"/>
          <w:pgMar w:top="691" w:right="1152" w:bottom="720" w:left="1152" w:header="720" w:footer="720" w:gutter="0"/>
          <w:cols w:space="720"/>
          <w:docGrid w:linePitch="272"/>
        </w:sectPr>
      </w:pPr>
    </w:p>
    <w:tbl>
      <w:tblPr>
        <w:tblW w:w="9275" w:type="dxa"/>
        <w:tblInd w:w="558" w:type="dxa"/>
        <w:tblLayout w:type="fixed"/>
        <w:tblLook w:val="0000"/>
      </w:tblPr>
      <w:tblGrid>
        <w:gridCol w:w="3780"/>
        <w:gridCol w:w="1350"/>
        <w:gridCol w:w="4145"/>
      </w:tblGrid>
      <w:tr w:rsidR="002C2CD5" w:rsidRPr="00F94A31" w:rsidTr="002950BE">
        <w:trPr>
          <w:trHeight w:val="20"/>
          <w:tblHeader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2C2CD5" w:rsidRPr="00F94A31" w:rsidRDefault="002C2CD5" w:rsidP="002C2CD5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252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เป็นผู้ถือหุ้นใหญ่ ถือหุ้นใน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  <w:cs/>
              </w:rPr>
              <w:t xml:space="preserve">บริษัทร้อยละ 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27.74 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16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spacing w:val="-16"/>
                <w:sz w:val="30"/>
                <w:szCs w:val="30"/>
                <w:cs/>
              </w:rPr>
              <w:t xml:space="preserve">   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ซี อาร์ จี บริการ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เป็นผู้ถือหุ้นใหญ่ ถือหุ้นใน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บริษัทร้อยละ 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</w:rPr>
              <w:t>26.07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16"/>
                <w:sz w:val="30"/>
                <w:szCs w:val="30"/>
                <w:cs/>
              </w:rPr>
              <w:t xml:space="preserve">      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ซีอาร์ซี เพาเวอร์ รีเทล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ออฟฟิซ คลับ (ไทย)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ซีอาร์ซี </w:t>
            </w: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พร๊อพเพอร์ตี้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บีทูเอส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lastRenderedPageBreak/>
              <w:t>บริษัท เซ็นทรัล ฟู้ด รีเทล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</w:t>
            </w: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เซ็นทรัลการ์เม้นท์แฟคทอรี่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ซีเทรคสากล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อาร์ ไอ เอส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พีบี โลจิสติก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20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รัตนาธิเบศร์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319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เซ็นทรัลพัฒนา </w:t>
            </w:r>
            <w:r w:rsidRPr="00F94A3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เชียงใหม่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401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เซ็นทรัลพัฒนา </w:t>
            </w:r>
            <w:r w:rsidRPr="00F94A3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ชลบุรี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364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ขอนแก่น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C2CD5" w:rsidRPr="00F94A31" w:rsidTr="00F76F37">
        <w:trPr>
          <w:trHeight w:val="373"/>
        </w:trPr>
        <w:tc>
          <w:tcPr>
            <w:tcW w:w="3780" w:type="dxa"/>
            <w:shd w:val="clear" w:color="auto" w:fill="auto"/>
          </w:tcPr>
          <w:p w:rsidR="002C2CD5" w:rsidRPr="00F94A31" w:rsidRDefault="002C2CD5" w:rsidP="002C2CD5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เซ็นทรัลเวิร์ล จำกัด</w:t>
            </w:r>
          </w:p>
        </w:tc>
        <w:tc>
          <w:tcPr>
            <w:tcW w:w="1350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2C2CD5" w:rsidRPr="00F94A31" w:rsidRDefault="002C2CD5" w:rsidP="002C2CD5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8E28EB" w:rsidRPr="00F94A31" w:rsidTr="00F76F37">
        <w:trPr>
          <w:trHeight w:val="373"/>
        </w:trPr>
        <w:tc>
          <w:tcPr>
            <w:tcW w:w="3780" w:type="dxa"/>
            <w:shd w:val="clear" w:color="auto" w:fill="auto"/>
          </w:tcPr>
          <w:p w:rsidR="008E28EB" w:rsidRPr="00F94A31" w:rsidRDefault="008E28EB" w:rsidP="008E28EB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ดีเวลลอปเม้นท์ จำกัด</w:t>
            </w:r>
          </w:p>
        </w:tc>
        <w:tc>
          <w:tcPr>
            <w:tcW w:w="1350" w:type="dxa"/>
            <w:shd w:val="clear" w:color="auto" w:fill="auto"/>
          </w:tcPr>
          <w:p w:rsidR="008E28EB" w:rsidRPr="00F94A31" w:rsidRDefault="008E28EB" w:rsidP="008E28E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8E28EB" w:rsidRPr="00F94A31" w:rsidRDefault="008E28EB" w:rsidP="008E28EB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8E28EB" w:rsidRPr="00F94A31" w:rsidTr="00F76F37">
        <w:trPr>
          <w:trHeight w:val="401"/>
        </w:trPr>
        <w:tc>
          <w:tcPr>
            <w:tcW w:w="3780" w:type="dxa"/>
            <w:shd w:val="clear" w:color="auto" w:fill="auto"/>
          </w:tcPr>
          <w:p w:rsidR="008E28EB" w:rsidRPr="00F94A31" w:rsidRDefault="008E28EB" w:rsidP="008E28EB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ไนน์</w:t>
            </w:r>
            <w:r w:rsidR="00A75D9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สแควร์ จำกัด</w:t>
            </w:r>
          </w:p>
        </w:tc>
        <w:tc>
          <w:tcPr>
            <w:tcW w:w="1350" w:type="dxa"/>
            <w:shd w:val="clear" w:color="auto" w:fill="auto"/>
          </w:tcPr>
          <w:p w:rsidR="008E28EB" w:rsidRPr="00F94A31" w:rsidRDefault="008E28EB" w:rsidP="008E28E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8E28EB" w:rsidRPr="00F94A31" w:rsidRDefault="008E28EB" w:rsidP="008E28EB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C41E8" w:rsidRPr="00F94A31" w:rsidTr="00F76F37">
        <w:trPr>
          <w:trHeight w:val="401"/>
        </w:trPr>
        <w:tc>
          <w:tcPr>
            <w:tcW w:w="3780" w:type="dxa"/>
            <w:shd w:val="clear" w:color="auto" w:fill="auto"/>
          </w:tcPr>
          <w:p w:rsidR="00FC41E8" w:rsidRPr="00F94A31" w:rsidRDefault="00FC41E8" w:rsidP="00FC41E8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จำกัด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(มหาชน)</w:t>
            </w:r>
          </w:p>
        </w:tc>
        <w:tc>
          <w:tcPr>
            <w:tcW w:w="1350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C41E8" w:rsidRPr="00F94A31" w:rsidTr="00F76F37">
        <w:trPr>
          <w:trHeight w:val="355"/>
        </w:trPr>
        <w:tc>
          <w:tcPr>
            <w:tcW w:w="3780" w:type="dxa"/>
            <w:shd w:val="clear" w:color="auto" w:fill="auto"/>
          </w:tcPr>
          <w:p w:rsidR="00FC41E8" w:rsidRPr="00F94A31" w:rsidRDefault="00FC41E8" w:rsidP="00FC41E8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ซ็นทรัล อินชัวรันส์ เซอร์วิสเซส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C41E8" w:rsidRPr="00F94A31" w:rsidTr="00F76F37">
        <w:trPr>
          <w:trHeight w:val="355"/>
        </w:trPr>
        <w:tc>
          <w:tcPr>
            <w:tcW w:w="3780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ไทยวัตตส์ จำกัด</w:t>
            </w:r>
          </w:p>
        </w:tc>
        <w:tc>
          <w:tcPr>
            <w:tcW w:w="1350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C41E8" w:rsidRPr="00F94A31" w:rsidTr="00F76F37">
        <w:trPr>
          <w:trHeight w:val="355"/>
        </w:trPr>
        <w:tc>
          <w:tcPr>
            <w:tcW w:w="3780" w:type="dxa"/>
            <w:shd w:val="clear" w:color="auto" w:fill="auto"/>
          </w:tcPr>
          <w:p w:rsidR="00FC41E8" w:rsidRPr="00F94A31" w:rsidRDefault="00FC41E8" w:rsidP="00FC41E8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ห้างเซ็นทรัลดีพาทเม้นท์สโตร์ จำกัด</w:t>
            </w:r>
          </w:p>
        </w:tc>
        <w:tc>
          <w:tcPr>
            <w:tcW w:w="1350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C41E8" w:rsidRPr="00F94A31" w:rsidTr="00F76F37">
        <w:trPr>
          <w:trHeight w:val="355"/>
        </w:trPr>
        <w:tc>
          <w:tcPr>
            <w:tcW w:w="3780" w:type="dxa"/>
            <w:shd w:val="clear" w:color="auto" w:fill="auto"/>
          </w:tcPr>
          <w:p w:rsidR="00FC41E8" w:rsidRPr="00F94A31" w:rsidRDefault="00FC41E8" w:rsidP="00FC41E8">
            <w:pPr>
              <w:pStyle w:val="a"/>
              <w:tabs>
                <w:tab w:val="clear" w:pos="1080"/>
              </w:tabs>
              <w:spacing w:after="0"/>
              <w:ind w:right="-109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 xml:space="preserve">บริษัท เซ็นทรัล พีเพิล ดีเวลลอปเม้นท์ </w:t>
            </w:r>
          </w:p>
          <w:p w:rsidR="00FC41E8" w:rsidRPr="00F94A31" w:rsidRDefault="00FC41E8" w:rsidP="00FC41E8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350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C41E8" w:rsidRPr="00F94A31" w:rsidTr="002D30AB">
        <w:trPr>
          <w:trHeight w:val="317"/>
        </w:trPr>
        <w:tc>
          <w:tcPr>
            <w:tcW w:w="3780" w:type="dxa"/>
            <w:shd w:val="clear" w:color="auto" w:fill="auto"/>
          </w:tcPr>
          <w:p w:rsidR="00FC41E8" w:rsidRPr="00F94A31" w:rsidRDefault="00FC41E8" w:rsidP="00FC41E8">
            <w:pPr>
              <w:pStyle w:val="a"/>
              <w:tabs>
                <w:tab w:val="clear" w:pos="1080"/>
              </w:tabs>
              <w:spacing w:after="0"/>
              <w:ind w:right="-109"/>
              <w:rPr>
                <w:rFonts w:ascii="Angsana New" w:hAnsi="Angsana New" w:cs="Angsana New" w:hint="cs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สยาม รีเทล ดีเวลล็อปเม้นท์ จำกัด</w:t>
            </w:r>
          </w:p>
        </w:tc>
        <w:tc>
          <w:tcPr>
            <w:tcW w:w="1350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E777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ถือหุ้นใน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บริษัทร้อยละ 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4.0</w:t>
            </w:r>
            <w:r>
              <w:rPr>
                <w:rFonts w:ascii="Angsana New" w:hAnsi="Angsana New" w:cs="Angsana New" w:hint="cs"/>
                <w:spacing w:val="-16"/>
                <w:sz w:val="30"/>
                <w:szCs w:val="30"/>
                <w:cs/>
              </w:rPr>
              <w:t xml:space="preserve"> </w:t>
            </w:r>
          </w:p>
        </w:tc>
      </w:tr>
      <w:tr w:rsidR="00FC41E8" w:rsidRPr="00F94A31" w:rsidTr="00F76F37">
        <w:trPr>
          <w:trHeight w:val="355"/>
        </w:trPr>
        <w:tc>
          <w:tcPr>
            <w:tcW w:w="3780" w:type="dxa"/>
            <w:shd w:val="clear" w:color="auto" w:fill="auto"/>
          </w:tcPr>
          <w:p w:rsidR="00FC41E8" w:rsidRPr="006E777F" w:rsidRDefault="00FC41E8" w:rsidP="00FC41E8">
            <w:pPr>
              <w:pStyle w:val="a"/>
              <w:tabs>
                <w:tab w:val="clear" w:pos="1080"/>
              </w:tabs>
              <w:spacing w:after="0"/>
              <w:ind w:right="-1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สแควร์ ริทซ์ พลาซ่า จำกัด</w:t>
            </w:r>
          </w:p>
        </w:tc>
        <w:tc>
          <w:tcPr>
            <w:tcW w:w="1350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E777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ถือหุ้นใน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บริษัทร้อยละ 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4.0</w:t>
            </w:r>
            <w:r>
              <w:rPr>
                <w:rFonts w:ascii="Angsana New" w:hAnsi="Angsana New" w:cs="Angsana New" w:hint="cs"/>
                <w:spacing w:val="-16"/>
                <w:sz w:val="30"/>
                <w:szCs w:val="30"/>
                <w:cs/>
              </w:rPr>
              <w:t xml:space="preserve"> และ </w:t>
            </w:r>
            <w:r w:rsidRPr="006E777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C41E8" w:rsidRPr="00F94A31" w:rsidTr="00F76F37">
        <w:trPr>
          <w:trHeight w:val="473"/>
        </w:trPr>
        <w:tc>
          <w:tcPr>
            <w:tcW w:w="3780" w:type="dxa"/>
            <w:shd w:val="clear" w:color="auto" w:fill="auto"/>
          </w:tcPr>
          <w:p w:rsidR="00FC41E8" w:rsidRPr="00F94A31" w:rsidRDefault="00FC41E8" w:rsidP="00FC41E8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C41E8" w:rsidRPr="00F94A31" w:rsidRDefault="00FC41E8" w:rsidP="00FC41E8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ของกลุ่มบริษัทไม่ว่าทางตรงหรือทางอ้อม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ED0853" w:rsidRPr="002C2CD5" w:rsidRDefault="00ED0853" w:rsidP="00CF0C09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sz w:val="20"/>
          <w:szCs w:val="20"/>
        </w:rPr>
      </w:pPr>
    </w:p>
    <w:p w:rsidR="008817F4" w:rsidRDefault="008817F4" w:rsidP="00CF0C09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</w:rPr>
      </w:pPr>
      <w:r w:rsidRPr="00CF6891">
        <w:rPr>
          <w:rFonts w:ascii="Angsana New" w:hAnsi="Angsana New" w:cs="Angsana New"/>
          <w:cs/>
        </w:rPr>
        <w:lastRenderedPageBreak/>
        <w:t>นโยบายการกำหนดราคาสำหรับ</w:t>
      </w:r>
      <w:r w:rsidR="004F7F2E" w:rsidRPr="00CF6891">
        <w:rPr>
          <w:rFonts w:ascii="Angsana New" w:hAnsi="Angsana New" w:cs="Angsana New"/>
          <w:cs/>
        </w:rPr>
        <w:t>รายการ</w:t>
      </w:r>
      <w:r w:rsidRPr="00CF6891">
        <w:rPr>
          <w:rFonts w:ascii="Angsana New" w:hAnsi="Angsana New" w:cs="Angsana New"/>
          <w:cs/>
        </w:rPr>
        <w:t>แต่ละ</w:t>
      </w:r>
      <w:r w:rsidR="004F7F2E" w:rsidRPr="00CF6891">
        <w:rPr>
          <w:rFonts w:ascii="Angsana New" w:hAnsi="Angsana New" w:cs="Angsana New"/>
          <w:cs/>
        </w:rPr>
        <w:t>ประเภท</w:t>
      </w:r>
      <w:r w:rsidRPr="00CF6891">
        <w:rPr>
          <w:rFonts w:ascii="Angsana New" w:hAnsi="Angsana New" w:cs="Angsana New"/>
          <w:cs/>
        </w:rPr>
        <w:t>อธิบายได้ดังต่อไปนี้</w:t>
      </w:r>
    </w:p>
    <w:p w:rsidR="00ED0853" w:rsidRPr="002C2CD5" w:rsidRDefault="00ED0853" w:rsidP="0037080F">
      <w:pPr>
        <w:pStyle w:val="a"/>
        <w:tabs>
          <w:tab w:val="clear" w:pos="1080"/>
        </w:tabs>
        <w:spacing w:after="0"/>
        <w:ind w:right="-25"/>
        <w:jc w:val="thaiDistribute"/>
        <w:rPr>
          <w:rFonts w:ascii="Angsana New" w:hAnsi="Angsana New" w:cs="Angsana New" w:hint="cs"/>
          <w:sz w:val="20"/>
          <w:szCs w:val="20"/>
          <w:cs/>
        </w:rPr>
      </w:pPr>
    </w:p>
    <w:tbl>
      <w:tblPr>
        <w:tblW w:w="9162" w:type="dxa"/>
        <w:tblInd w:w="558" w:type="dxa"/>
        <w:tblLook w:val="01E0"/>
      </w:tblPr>
      <w:tblGrid>
        <w:gridCol w:w="3780"/>
        <w:gridCol w:w="270"/>
        <w:gridCol w:w="5112"/>
      </w:tblGrid>
      <w:tr w:rsidR="00FF6E62" w:rsidRPr="00F94A31" w:rsidTr="00CF0C09">
        <w:trPr>
          <w:tblHeader/>
        </w:trPr>
        <w:tc>
          <w:tcPr>
            <w:tcW w:w="3780" w:type="dxa"/>
          </w:tcPr>
          <w:p w:rsidR="00FF6E62" w:rsidRPr="00F94A31" w:rsidRDefault="00DC0966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:rsidR="00FF6E62" w:rsidRPr="00F94A31" w:rsidRDefault="00FF6E62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FF6E62" w:rsidRPr="00F94A31" w:rsidRDefault="00FF6E62" w:rsidP="00D55D3F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4B5D39" w:rsidRPr="00F94A31" w:rsidTr="00CF0C09">
        <w:tc>
          <w:tcPr>
            <w:tcW w:w="378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highlight w:val="green"/>
                <w:lang w:val="en-US"/>
              </w:rPr>
            </w:pPr>
            <w:r w:rsidRPr="00F94A31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ราคาตลาดซึ่งต้องไม่ต่ำกว่าราคาที่ได้มาของสินค้านั้นๆ   </w:t>
            </w:r>
          </w:p>
        </w:tc>
      </w:tr>
      <w:tr w:rsidR="004B5D39" w:rsidRPr="00F94A31" w:rsidTr="00CF0C09">
        <w:tc>
          <w:tcPr>
            <w:tcW w:w="378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  <w:r w:rsidRPr="00F94A31">
              <w:rPr>
                <w:rFonts w:ascii="Angsana New" w:hAnsi="Angsana New" w:cs="Angsana New"/>
                <w:lang w:val="en-US"/>
              </w:rPr>
              <w:t>/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F31362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spacing w:val="8"/>
                <w:lang w:val="en-US"/>
              </w:rPr>
            </w:pPr>
            <w:r w:rsidRPr="00F94A31">
              <w:rPr>
                <w:rFonts w:ascii="Angsana New" w:hAnsi="Angsana New" w:cs="Angsana New"/>
                <w:spacing w:val="8"/>
                <w:cs/>
                <w:lang w:val="en-US"/>
              </w:rPr>
              <w:t>อัตราดอกเบี้ยขั้นต่ำของเงินกู้หรือเงินฝากออมทรัพย์หรือ</w:t>
            </w:r>
          </w:p>
          <w:p w:rsidR="004B5D39" w:rsidRPr="00F94A31" w:rsidRDefault="00F31362" w:rsidP="00920BE1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pacing w:val="8"/>
                <w:cs/>
                <w:lang w:val="en-US"/>
              </w:rPr>
              <w:t xml:space="preserve">   </w:t>
            </w:r>
            <w:r w:rsidR="004B5D39" w:rsidRPr="00F94A31">
              <w:rPr>
                <w:rFonts w:ascii="Angsana New" w:hAnsi="Angsana New" w:cs="Angsana New"/>
                <w:spacing w:val="8"/>
                <w:cs/>
                <w:lang w:val="en-US"/>
              </w:rPr>
              <w:t>เงิน</w:t>
            </w:r>
            <w:r w:rsidR="004B5D39" w:rsidRPr="00F94A31">
              <w:rPr>
                <w:rFonts w:ascii="Angsana New" w:hAnsi="Angsana New" w:cs="Angsana New"/>
                <w:cs/>
                <w:lang w:val="en-US"/>
              </w:rPr>
              <w:t>ฝากประจำของสถาบันการเงินภายในประเทศบางแห่งบวกส่วนต่างเพิ่มอีก</w:t>
            </w:r>
            <w:r w:rsidR="00920BE1">
              <w:rPr>
                <w:rFonts w:ascii="Angsana New" w:hAnsi="Angsana New" w:cs="Angsana New" w:hint="cs"/>
                <w:cs/>
                <w:lang w:val="en-US"/>
              </w:rPr>
              <w:t>ไม่เกิน</w:t>
            </w:r>
            <w:r w:rsidR="004B5D39" w:rsidRPr="00F94A31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="004B5D39" w:rsidRPr="00F94A31">
              <w:rPr>
                <w:rFonts w:ascii="Angsana New" w:hAnsi="Angsana New" w:cs="Angsana New"/>
                <w:lang w:val="en-US"/>
              </w:rPr>
              <w:t xml:space="preserve">2.5 </w:t>
            </w:r>
            <w:r w:rsidR="004B5D39" w:rsidRPr="00F94A31">
              <w:rPr>
                <w:rFonts w:ascii="Angsana New" w:hAnsi="Angsana New" w:cs="Angsana New"/>
                <w:cs/>
                <w:lang w:val="en-US"/>
              </w:rPr>
              <w:t>ต่อปีทั้งนี้ขึ้นอยู่กับต้นทุนของแต่ละบริษัท</w:t>
            </w:r>
          </w:p>
        </w:tc>
      </w:tr>
      <w:tr w:rsidR="004B5D39" w:rsidRPr="00F94A31" w:rsidTr="00CF0C09">
        <w:tc>
          <w:tcPr>
            <w:tcW w:w="3780" w:type="dxa"/>
          </w:tcPr>
          <w:p w:rsidR="004B5D39" w:rsidRPr="00F94A31" w:rsidRDefault="0079439C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รายได้ค่าเช่าและ</w:t>
            </w:r>
            <w:r w:rsidR="004B5D39" w:rsidRPr="00F94A31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อัตราร้อยละของยอดขายโดยคิดจากราคาตลาดเป็นเกณฑ์หรือจำนวนเงินคงที่</w:t>
            </w:r>
          </w:p>
        </w:tc>
      </w:tr>
      <w:tr w:rsidR="00E442BD" w:rsidRPr="00F94A31" w:rsidTr="00CF0C09">
        <w:tc>
          <w:tcPr>
            <w:tcW w:w="3780" w:type="dxa"/>
          </w:tcPr>
          <w:p w:rsidR="00E442BD" w:rsidRPr="00F94A31" w:rsidRDefault="00E442BD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รายได้ค่าส่งเสริมการขาย</w:t>
            </w:r>
          </w:p>
        </w:tc>
        <w:tc>
          <w:tcPr>
            <w:tcW w:w="270" w:type="dxa"/>
          </w:tcPr>
          <w:p w:rsidR="00E442BD" w:rsidRPr="00F94A31" w:rsidRDefault="00E442BD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E442BD" w:rsidRPr="00F94A31" w:rsidRDefault="00E442BD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F94A31" w:rsidTr="00CF0C09">
        <w:tc>
          <w:tcPr>
            <w:tcW w:w="378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รายได้ค่าสาธารณูปโภค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F94A31" w:rsidTr="00CF0C09">
        <w:tc>
          <w:tcPr>
            <w:tcW w:w="3780" w:type="dxa"/>
          </w:tcPr>
          <w:p w:rsidR="004B5D39" w:rsidRPr="00F94A31" w:rsidRDefault="004B5D39" w:rsidP="00B06435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 w:rsidR="00B06435">
              <w:rPr>
                <w:rFonts w:ascii="Angsana New" w:hAnsi="Angsana New" w:cs="Angsana New" w:hint="cs"/>
                <w:cs/>
                <w:lang w:val="en-US"/>
              </w:rPr>
              <w:t>จากการบริหารจัดการ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อัตราร้อยละของยอดขายหรือจำนวนเงินคงที่</w:t>
            </w:r>
          </w:p>
        </w:tc>
      </w:tr>
      <w:tr w:rsidR="004B5D39" w:rsidRPr="00F94A31" w:rsidTr="00CF0C09">
        <w:tc>
          <w:tcPr>
            <w:tcW w:w="3780" w:type="dxa"/>
          </w:tcPr>
          <w:p w:rsidR="004B5D39" w:rsidRPr="00F94A31" w:rsidRDefault="0079439C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ค่าใช้จ่ายค่าเช่าและ</w:t>
            </w:r>
            <w:r w:rsidR="004B5D39" w:rsidRPr="00F94A31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043FE1" w:rsidRPr="00F94A31" w:rsidTr="00CF0C09">
        <w:tc>
          <w:tcPr>
            <w:tcW w:w="3780" w:type="dxa"/>
          </w:tcPr>
          <w:p w:rsidR="00043FE1" w:rsidRPr="00F94A31" w:rsidRDefault="00043FE1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270" w:type="dxa"/>
          </w:tcPr>
          <w:p w:rsidR="00043FE1" w:rsidRPr="00F94A31" w:rsidRDefault="00043FE1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043FE1" w:rsidRPr="00F94A31" w:rsidRDefault="00043FE1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755A90" w:rsidRPr="00F94A31" w:rsidTr="00CF0C09">
        <w:tc>
          <w:tcPr>
            <w:tcW w:w="3780" w:type="dxa"/>
          </w:tcPr>
          <w:p w:rsidR="00755A90" w:rsidRPr="00F94A31" w:rsidRDefault="00755A90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755A90" w:rsidRPr="00F94A31" w:rsidRDefault="00755A90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755A90" w:rsidRPr="00F94A31" w:rsidRDefault="00755A90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F94A31" w:rsidTr="00CF0C09">
        <w:tc>
          <w:tcPr>
            <w:tcW w:w="3780" w:type="dxa"/>
          </w:tcPr>
          <w:p w:rsidR="004B5D39" w:rsidRPr="00F94A31" w:rsidRDefault="00C22372" w:rsidP="00B06435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</w:t>
            </w:r>
            <w:r w:rsidR="00B06435">
              <w:rPr>
                <w:rFonts w:ascii="Angsana New" w:hAnsi="Angsana New" w:cs="Angsana New" w:hint="cs"/>
                <w:cs/>
                <w:lang w:val="en-US"/>
              </w:rPr>
              <w:t>ใช้จ่ายจากการบริหารจัดการ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F94A31" w:rsidTr="00CF0C09">
        <w:tc>
          <w:tcPr>
            <w:tcW w:w="3780" w:type="dxa"/>
          </w:tcPr>
          <w:p w:rsidR="004B5D39" w:rsidRPr="00F94A31" w:rsidRDefault="000775A5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0775A5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ตามหลักเกณฑ์ ที่กำหนดโดยคณะกรรมการสรรหา</w:t>
            </w:r>
          </w:p>
        </w:tc>
      </w:tr>
    </w:tbl>
    <w:p w:rsidR="00477B50" w:rsidRDefault="00477B50" w:rsidP="002772B5">
      <w:pPr>
        <w:spacing w:after="0" w:line="240" w:lineRule="auto"/>
        <w:ind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:rsidR="00CA4059" w:rsidRDefault="00CA4059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รายการที่สำคัญ</w:t>
      </w:r>
      <w:r w:rsidR="004F27DB" w:rsidRPr="00D55D3F">
        <w:rPr>
          <w:rFonts w:ascii="Angsana New" w:hAnsi="Angsana New" w:cs="Angsana New"/>
          <w:spacing w:val="2"/>
          <w:sz w:val="30"/>
          <w:szCs w:val="30"/>
          <w:cs/>
        </w:rPr>
        <w:t>กับบุคคลหรือกิจการที่</w:t>
      </w:r>
      <w:r w:rsidR="004F27DB" w:rsidRPr="00D55D3F">
        <w:rPr>
          <w:rFonts w:ascii="Angsana New" w:hAnsi="Angsana New" w:cs="Angsana New"/>
          <w:sz w:val="30"/>
          <w:szCs w:val="30"/>
          <w:cs/>
        </w:rPr>
        <w:t>เกี่ยวข้องกัน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สำหรับแต่ละ</w:t>
      </w:r>
      <w:r w:rsidR="004F27DB" w:rsidRPr="00D55D3F">
        <w:rPr>
          <w:rFonts w:ascii="Angsana New" w:hAnsi="Angsana New" w:cs="Angsana New"/>
          <w:spacing w:val="2"/>
          <w:sz w:val="30"/>
          <w:szCs w:val="30"/>
          <w:cs/>
        </w:rPr>
        <w:t>ปี</w:t>
      </w:r>
      <w:r w:rsidR="00844425">
        <w:rPr>
          <w:rFonts w:ascii="Angsana New" w:hAnsi="Angsana New" w:cs="Angsana New"/>
          <w:spacing w:val="2"/>
          <w:sz w:val="30"/>
          <w:szCs w:val="30"/>
          <w:cs/>
        </w:rPr>
        <w:t xml:space="preserve">สิ้นสุดวันที่ </w:t>
      </w:r>
      <w:r w:rsidR="00844425">
        <w:rPr>
          <w:rFonts w:ascii="Angsana New" w:hAnsi="Angsana New" w:cs="Angsana New"/>
          <w:spacing w:val="2"/>
          <w:sz w:val="30"/>
          <w:szCs w:val="30"/>
        </w:rPr>
        <w:t>31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Pr="00D55D3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:rsidR="00D55D3F" w:rsidRPr="002950BE" w:rsidRDefault="00D55D3F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D55D3F" w:rsidRPr="00F94A31" w:rsidTr="00CF0C09">
        <w:trPr>
          <w:tblHeader/>
        </w:trPr>
        <w:tc>
          <w:tcPr>
            <w:tcW w:w="3870" w:type="dxa"/>
          </w:tcPr>
          <w:p w:rsidR="00CA4059" w:rsidRPr="00F94A31" w:rsidRDefault="00CA4059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A4059" w:rsidRPr="00F94A31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A4059" w:rsidRPr="00F94A31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A4059" w:rsidRPr="00F94A31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F94A31" w:rsidTr="00CF0C09">
        <w:trPr>
          <w:tblHeader/>
        </w:trPr>
        <w:tc>
          <w:tcPr>
            <w:tcW w:w="3870" w:type="dxa"/>
          </w:tcPr>
          <w:p w:rsidR="00215D6B" w:rsidRPr="00976734" w:rsidRDefault="002772B5" w:rsidP="00215D6B">
            <w:pPr>
              <w:spacing w:after="0" w:line="240" w:lineRule="auto"/>
              <w:ind w:right="-25"/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9767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767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767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D55D3F" w:rsidRPr="00F94A31" w:rsidTr="00CF0C09">
        <w:trPr>
          <w:tblHeader/>
        </w:trPr>
        <w:tc>
          <w:tcPr>
            <w:tcW w:w="3870" w:type="dxa"/>
          </w:tcPr>
          <w:p w:rsidR="00010F27" w:rsidRPr="00D55D3F" w:rsidRDefault="00010F27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010F27" w:rsidRPr="00F94A31" w:rsidRDefault="00010F27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F27" w:rsidRPr="00F94A31" w:rsidTr="00CF0C09">
        <w:tc>
          <w:tcPr>
            <w:tcW w:w="3870" w:type="dxa"/>
          </w:tcPr>
          <w:p w:rsidR="00010F27" w:rsidRPr="00F94A31" w:rsidRDefault="00010F27" w:rsidP="00D55D3F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</w:tcPr>
          <w:p w:rsidR="00010F27" w:rsidRPr="00F94A31" w:rsidRDefault="00010F27" w:rsidP="00D55D3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0F27" w:rsidRPr="00F94A31" w:rsidRDefault="00010F27" w:rsidP="00D55D3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0F27" w:rsidRPr="00F94A31" w:rsidRDefault="00010F27" w:rsidP="00D55D3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0F27" w:rsidRPr="00F94A31" w:rsidRDefault="00010F27" w:rsidP="00D55D3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0F27" w:rsidRPr="00F94A31" w:rsidRDefault="00010F27" w:rsidP="00D55D3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0F27" w:rsidRPr="00F94A31" w:rsidRDefault="00010F27" w:rsidP="00D55D3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0F27" w:rsidRPr="00F94A31" w:rsidRDefault="00010F27" w:rsidP="00D55D3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817" w:rsidRPr="00F94A31" w:rsidTr="00215D6B">
        <w:trPr>
          <w:trHeight w:val="461"/>
        </w:trPr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2D062E" w:rsidRDefault="000935E3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344,511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2D062E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  <w:lang w:eastAsia="ja-JP"/>
              </w:rPr>
              <w:t>347,382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2772B5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60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  <w:lang w:eastAsia="ja-JP"/>
              </w:rPr>
              <w:t>60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145,711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  <w:lang w:eastAsia="ja-JP"/>
              </w:rPr>
              <w:t>147,923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1,823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  <w:lang w:eastAsia="ja-JP"/>
              </w:rPr>
              <w:t>1,021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3,745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  <w:lang w:eastAsia="ja-JP"/>
              </w:rPr>
              <w:t>3,665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ค่าใช้จ่ายค่าเช่าและ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360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  <w:lang w:eastAsia="ja-JP"/>
              </w:rPr>
              <w:t>360</w:t>
            </w:r>
          </w:p>
          <w:p w:rsidR="00976734" w:rsidRPr="00F94A31" w:rsidRDefault="00976734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 w:hint="cs"/>
                <w:sz w:val="30"/>
                <w:szCs w:val="30"/>
                <w:lang w:eastAsia="ja-JP"/>
              </w:rPr>
            </w:pP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ค่าใช้จ่ายส่งเสริมการขาย</w:t>
            </w: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1,724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  <w:lang w:eastAsia="ja-JP"/>
              </w:rPr>
              <w:t>2,487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142,443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  <w:lang w:eastAsia="ja-JP"/>
              </w:rPr>
              <w:t>128,00</w:t>
            </w:r>
            <w:r w:rsidR="00976734">
              <w:rPr>
                <w:rFonts w:ascii="Angsana New" w:hAnsi="Angsana New" w:cs="Angsana New"/>
                <w:sz w:val="30"/>
                <w:szCs w:val="30"/>
                <w:lang w:eastAsia="ja-JP"/>
              </w:rPr>
              <w:t>3</w:t>
            </w:r>
          </w:p>
        </w:tc>
      </w:tr>
      <w:tr w:rsidR="00D46817" w:rsidRPr="00D128FB" w:rsidTr="00CF0C09">
        <w:tc>
          <w:tcPr>
            <w:tcW w:w="3870" w:type="dxa"/>
          </w:tcPr>
          <w:p w:rsidR="002772B5" w:rsidRPr="002950BE" w:rsidRDefault="002772B5" w:rsidP="00D46817">
            <w:pPr>
              <w:spacing w:after="0" w:line="240" w:lineRule="auto"/>
              <w:ind w:right="-25"/>
              <w:rPr>
                <w:rFonts w:ascii="Angsana New" w:hAnsi="Angsana New" w:cs="Angsana New" w:hint="cs"/>
                <w:b/>
                <w:bCs/>
                <w:cs/>
              </w:rPr>
            </w:pPr>
          </w:p>
        </w:tc>
        <w:tc>
          <w:tcPr>
            <w:tcW w:w="1170" w:type="dxa"/>
          </w:tcPr>
          <w:p w:rsidR="00D46817" w:rsidRPr="003B719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46817" w:rsidRPr="003B719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D46817" w:rsidRPr="003B719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46817" w:rsidRPr="003B719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D46817" w:rsidRPr="003B719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46817" w:rsidRPr="003B719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D46817" w:rsidRPr="003B719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รายได้ค่าเช่าและ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267,603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242,210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234,049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210,587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31,224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31,680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27,138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27,245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จากการบริหารจัดการ</w:t>
            </w: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17,294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17,330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15,500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15,605</w:t>
            </w:r>
          </w:p>
        </w:tc>
      </w:tr>
      <w:tr w:rsidR="00D46817" w:rsidRPr="00D128FB" w:rsidTr="00CF0C09">
        <w:tc>
          <w:tcPr>
            <w:tcW w:w="3870" w:type="dxa"/>
          </w:tcPr>
          <w:p w:rsidR="00477B50" w:rsidRPr="002950BE" w:rsidRDefault="00477B50" w:rsidP="00D4681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90" w:type="dxa"/>
            <w:gridSpan w:val="7"/>
          </w:tcPr>
          <w:p w:rsidR="00D46817" w:rsidRPr="003B7191" w:rsidRDefault="00D46817" w:rsidP="00D4681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:rsidR="00D46817" w:rsidRPr="00813588" w:rsidRDefault="00E02989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91,094</w:t>
            </w:r>
          </w:p>
        </w:tc>
        <w:tc>
          <w:tcPr>
            <w:tcW w:w="270" w:type="dxa"/>
          </w:tcPr>
          <w:p w:rsidR="00D46817" w:rsidRPr="00813588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813588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86,621</w:t>
            </w:r>
          </w:p>
        </w:tc>
        <w:tc>
          <w:tcPr>
            <w:tcW w:w="270" w:type="dxa"/>
          </w:tcPr>
          <w:p w:rsidR="00D46817" w:rsidRPr="00813588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46817" w:rsidRPr="00813588" w:rsidRDefault="00E02989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90,594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813588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85,901</w:t>
            </w:r>
          </w:p>
        </w:tc>
      </w:tr>
      <w:tr w:rsidR="00D46817" w:rsidRPr="00D128FB" w:rsidTr="00CF0C09">
        <w:tc>
          <w:tcPr>
            <w:tcW w:w="3870" w:type="dxa"/>
          </w:tcPr>
          <w:p w:rsidR="00D46817" w:rsidRPr="002950BE" w:rsidRDefault="00D46817" w:rsidP="00D4681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:rsidR="00D46817" w:rsidRPr="003B719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46817" w:rsidRPr="003B719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D46817" w:rsidRPr="003B719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46817" w:rsidRPr="003B719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D46817" w:rsidRPr="003B719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46817" w:rsidRPr="003B719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D46817" w:rsidRPr="003B719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170" w:type="dxa"/>
            <w:shd w:val="clear" w:color="auto" w:fill="auto"/>
          </w:tcPr>
          <w:p w:rsidR="00D46817" w:rsidRPr="00F94A31" w:rsidRDefault="000935E3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7,911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46817" w:rsidRPr="00F94A31" w:rsidRDefault="00D46817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8,910</w:t>
            </w:r>
          </w:p>
        </w:tc>
        <w:tc>
          <w:tcPr>
            <w:tcW w:w="270" w:type="dxa"/>
            <w:shd w:val="clear" w:color="auto" w:fill="auto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3,939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8,173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รายได้ค่าเช่าและ</w:t>
            </w:r>
            <w:r w:rsidR="00976734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1170" w:type="dxa"/>
          </w:tcPr>
          <w:p w:rsidR="00D46817" w:rsidRPr="00F94A31" w:rsidRDefault="000935E3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656,146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604,387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560,910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508,658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D46817" w:rsidRPr="00F94A31" w:rsidRDefault="000935E3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149,322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144,604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120,786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114,702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จากการบริหารจัดการ</w:t>
            </w:r>
          </w:p>
        </w:tc>
        <w:tc>
          <w:tcPr>
            <w:tcW w:w="1170" w:type="dxa"/>
          </w:tcPr>
          <w:p w:rsidR="00D46817" w:rsidRPr="00F94A31" w:rsidRDefault="000935E3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20,593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22,879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19,304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21,628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D46817" w:rsidRPr="00F94A31" w:rsidRDefault="000935E3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47,765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82,356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37,218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60,686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 w:hint="cs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ค่าใช้จ่ายค่าเช่า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และบริการ</w:t>
            </w:r>
          </w:p>
        </w:tc>
        <w:tc>
          <w:tcPr>
            <w:tcW w:w="1170" w:type="dxa"/>
          </w:tcPr>
          <w:p w:rsidR="00D46817" w:rsidRPr="00F94A31" w:rsidRDefault="000935E3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321,083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268,925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234,221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203,059</w:t>
            </w:r>
          </w:p>
        </w:tc>
      </w:tr>
      <w:tr w:rsidR="00D46817" w:rsidRPr="00F94A31" w:rsidTr="00CF0C09">
        <w:tc>
          <w:tcPr>
            <w:tcW w:w="3870" w:type="dxa"/>
          </w:tcPr>
          <w:p w:rsidR="00D46817" w:rsidRPr="00F94A31" w:rsidRDefault="00D46817" w:rsidP="00D46817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1170" w:type="dxa"/>
          </w:tcPr>
          <w:p w:rsidR="00D46817" w:rsidRPr="00F94A31" w:rsidRDefault="000935E3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66,926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70,538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0935E3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37,385</w:t>
            </w:r>
          </w:p>
        </w:tc>
        <w:tc>
          <w:tcPr>
            <w:tcW w:w="2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46817" w:rsidRPr="00F94A31" w:rsidRDefault="00D46817" w:rsidP="00D46817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38,600</w:t>
            </w:r>
          </w:p>
        </w:tc>
      </w:tr>
      <w:tr w:rsidR="00976734" w:rsidRPr="00F94A31" w:rsidTr="00CF0C09">
        <w:tc>
          <w:tcPr>
            <w:tcW w:w="3870" w:type="dxa"/>
          </w:tcPr>
          <w:p w:rsidR="00976734" w:rsidRPr="00F94A31" w:rsidRDefault="00976734" w:rsidP="00976734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</w:t>
            </w:r>
            <w:r>
              <w:rPr>
                <w:rFonts w:ascii="Angsana New" w:hAnsi="Angsana New" w:cs="Angsana New" w:hint="cs"/>
                <w:cs/>
                <w:lang w:val="en-US"/>
              </w:rPr>
              <w:t>ใช้จ่ายจากการบริหารจัดการ</w:t>
            </w:r>
          </w:p>
        </w:tc>
        <w:tc>
          <w:tcPr>
            <w:tcW w:w="1170" w:type="dxa"/>
          </w:tcPr>
          <w:p w:rsidR="00976734" w:rsidRPr="00F94A31" w:rsidRDefault="00976734" w:rsidP="00976734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170,652</w:t>
            </w:r>
          </w:p>
        </w:tc>
        <w:tc>
          <w:tcPr>
            <w:tcW w:w="270" w:type="dxa"/>
          </w:tcPr>
          <w:p w:rsidR="00976734" w:rsidRPr="00F94A31" w:rsidRDefault="00976734" w:rsidP="0097673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6734" w:rsidRPr="00F94A31" w:rsidRDefault="00976734" w:rsidP="00976734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150,114</w:t>
            </w:r>
          </w:p>
        </w:tc>
        <w:tc>
          <w:tcPr>
            <w:tcW w:w="270" w:type="dxa"/>
          </w:tcPr>
          <w:p w:rsidR="00976734" w:rsidRPr="00F94A31" w:rsidRDefault="00976734" w:rsidP="0097673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6734" w:rsidRPr="00F94A31" w:rsidRDefault="00976734" w:rsidP="0097673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166,938</w:t>
            </w:r>
          </w:p>
        </w:tc>
        <w:tc>
          <w:tcPr>
            <w:tcW w:w="270" w:type="dxa"/>
          </w:tcPr>
          <w:p w:rsidR="00976734" w:rsidRPr="00F94A31" w:rsidRDefault="00976734" w:rsidP="0097673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6734" w:rsidRPr="00F94A31" w:rsidRDefault="00976734" w:rsidP="0097673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146,422</w:t>
            </w:r>
          </w:p>
        </w:tc>
      </w:tr>
      <w:tr w:rsidR="00976734" w:rsidRPr="00F94A31" w:rsidTr="00CF0C09">
        <w:tc>
          <w:tcPr>
            <w:tcW w:w="3870" w:type="dxa"/>
          </w:tcPr>
          <w:p w:rsidR="00976734" w:rsidRPr="00F94A31" w:rsidRDefault="00976734" w:rsidP="00976734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976734" w:rsidRPr="00F94A31" w:rsidRDefault="00976734" w:rsidP="00976734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260,233</w:t>
            </w:r>
          </w:p>
        </w:tc>
        <w:tc>
          <w:tcPr>
            <w:tcW w:w="270" w:type="dxa"/>
          </w:tcPr>
          <w:p w:rsidR="00976734" w:rsidRPr="00F94A31" w:rsidRDefault="00976734" w:rsidP="0097673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6734" w:rsidRPr="00F94A31" w:rsidRDefault="00976734" w:rsidP="00976734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228,820</w:t>
            </w:r>
          </w:p>
        </w:tc>
        <w:tc>
          <w:tcPr>
            <w:tcW w:w="270" w:type="dxa"/>
          </w:tcPr>
          <w:p w:rsidR="00976734" w:rsidRPr="00F94A31" w:rsidRDefault="00976734" w:rsidP="0097673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6734" w:rsidRPr="00F94A31" w:rsidRDefault="00976734" w:rsidP="0097673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198,922</w:t>
            </w:r>
          </w:p>
        </w:tc>
        <w:tc>
          <w:tcPr>
            <w:tcW w:w="270" w:type="dxa"/>
          </w:tcPr>
          <w:p w:rsidR="00976734" w:rsidRPr="00F94A31" w:rsidRDefault="00976734" w:rsidP="0097673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6734" w:rsidRPr="00F94A31" w:rsidRDefault="00976734" w:rsidP="00976734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172,928</w:t>
            </w:r>
          </w:p>
        </w:tc>
      </w:tr>
    </w:tbl>
    <w:p w:rsidR="00F76F37" w:rsidRPr="004670B7" w:rsidRDefault="00F76F37" w:rsidP="00077C1E">
      <w:pPr>
        <w:spacing w:after="0" w:line="240" w:lineRule="auto"/>
        <w:ind w:right="-29" w:firstLine="540"/>
        <w:rPr>
          <w:rFonts w:ascii="Angsana New" w:hAnsi="Angsana New" w:cs="Angsana New"/>
        </w:rPr>
      </w:pPr>
    </w:p>
    <w:p w:rsidR="00042B37" w:rsidRDefault="00042B37" w:rsidP="00077C1E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</w:p>
    <w:p w:rsidR="00042B37" w:rsidRDefault="00042B37" w:rsidP="00077C1E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</w:p>
    <w:p w:rsidR="00042B37" w:rsidRDefault="00042B37" w:rsidP="00077C1E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</w:p>
    <w:p w:rsidR="00042B37" w:rsidRDefault="00042B37" w:rsidP="00077C1E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</w:p>
    <w:p w:rsidR="00A065E1" w:rsidRDefault="00A065E1" w:rsidP="00077C1E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</w:p>
    <w:p w:rsidR="002772B5" w:rsidRDefault="002772B5" w:rsidP="004B0C8D">
      <w:pPr>
        <w:spacing w:after="0" w:line="240" w:lineRule="auto"/>
        <w:ind w:right="-29"/>
        <w:rPr>
          <w:rFonts w:ascii="Angsana New" w:hAnsi="Angsana New" w:cs="Angsana New"/>
          <w:sz w:val="30"/>
          <w:szCs w:val="30"/>
        </w:rPr>
      </w:pPr>
    </w:p>
    <w:p w:rsidR="004F27DB" w:rsidRPr="00D55D3F" w:rsidRDefault="004F27DB" w:rsidP="00077C1E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D55D3F">
        <w:rPr>
          <w:rFonts w:ascii="Angsana New" w:hAnsi="Angsana New" w:cs="Angsana New"/>
          <w:sz w:val="30"/>
          <w:szCs w:val="30"/>
        </w:rPr>
        <w:t xml:space="preserve">31 </w:t>
      </w:r>
      <w:r w:rsidRPr="00D55D3F">
        <w:rPr>
          <w:rFonts w:ascii="Angsana New" w:hAnsi="Angsana New" w:cs="Angsana New"/>
          <w:sz w:val="30"/>
          <w:szCs w:val="30"/>
          <w:cs/>
        </w:rPr>
        <w:t>ธันวาคม</w:t>
      </w:r>
      <w:r w:rsidR="004B0C8D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AD5FE6" w:rsidRPr="00D128FB" w:rsidRDefault="00AD5FE6" w:rsidP="00D55D3F">
      <w:pPr>
        <w:spacing w:after="0" w:line="240" w:lineRule="auto"/>
        <w:ind w:right="-29" w:firstLine="540"/>
        <w:rPr>
          <w:rFonts w:ascii="Angsana New" w:hAnsi="Angsana New" w:cs="Angsana New"/>
        </w:rPr>
      </w:pPr>
    </w:p>
    <w:tbl>
      <w:tblPr>
        <w:tblW w:w="9477" w:type="dxa"/>
        <w:tblInd w:w="531" w:type="dxa"/>
        <w:tblLayout w:type="fixed"/>
        <w:tblLook w:val="0000"/>
      </w:tblPr>
      <w:tblGrid>
        <w:gridCol w:w="3987"/>
        <w:gridCol w:w="1170"/>
        <w:gridCol w:w="243"/>
        <w:gridCol w:w="1197"/>
        <w:gridCol w:w="236"/>
        <w:gridCol w:w="1204"/>
        <w:gridCol w:w="236"/>
        <w:gridCol w:w="1204"/>
      </w:tblGrid>
      <w:tr w:rsidR="00D55D3F" w:rsidRPr="00F94A31" w:rsidTr="001A0F6B">
        <w:trPr>
          <w:tblHeader/>
        </w:trPr>
        <w:tc>
          <w:tcPr>
            <w:tcW w:w="3987" w:type="dxa"/>
          </w:tcPr>
          <w:p w:rsidR="00CA4059" w:rsidRPr="00F94A31" w:rsidRDefault="00B217E3" w:rsidP="00D55D3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="00CA4059" w:rsidRPr="00F94A3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CA4059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CA4059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CA4059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CA4059" w:rsidRPr="00F94A31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A4059" w:rsidRPr="00F94A31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:rsidR="00CA4059" w:rsidRPr="00F94A31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F94A31" w:rsidTr="001A0F6B">
        <w:trPr>
          <w:tblHeader/>
        </w:trPr>
        <w:tc>
          <w:tcPr>
            <w:tcW w:w="3987" w:type="dxa"/>
          </w:tcPr>
          <w:p w:rsidR="00215D6B" w:rsidRPr="00F94A31" w:rsidRDefault="00215D6B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15D6B" w:rsidRPr="00F94A31" w:rsidTr="001A0F6B">
        <w:trPr>
          <w:tblHeader/>
        </w:trPr>
        <w:tc>
          <w:tcPr>
            <w:tcW w:w="3987" w:type="dxa"/>
          </w:tcPr>
          <w:p w:rsidR="00215D6B" w:rsidRPr="00D55D3F" w:rsidRDefault="00215D6B" w:rsidP="00215D6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02F5" w:rsidRPr="00F94A31" w:rsidTr="001A0F6B">
        <w:tc>
          <w:tcPr>
            <w:tcW w:w="3987" w:type="dxa"/>
          </w:tcPr>
          <w:p w:rsidR="003502F5" w:rsidRPr="00271A64" w:rsidRDefault="003502F5" w:rsidP="003502F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1A6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3502F5" w:rsidRPr="00F94A31" w:rsidRDefault="00976734" w:rsidP="003502F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502F5" w:rsidRPr="00F94A31" w:rsidRDefault="003502F5" w:rsidP="003502F5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502F5" w:rsidRPr="00F94A31" w:rsidRDefault="00976734" w:rsidP="003502F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502F5" w:rsidRPr="00F94A31" w:rsidRDefault="003502F5" w:rsidP="003502F5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3502F5" w:rsidRPr="00F94A31" w:rsidRDefault="00976734" w:rsidP="00D773B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79,169</w:t>
            </w:r>
          </w:p>
        </w:tc>
        <w:tc>
          <w:tcPr>
            <w:tcW w:w="236" w:type="dxa"/>
          </w:tcPr>
          <w:p w:rsidR="003502F5" w:rsidRPr="00F94A31" w:rsidRDefault="003502F5" w:rsidP="003502F5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3502F5" w:rsidRPr="00F94A31" w:rsidRDefault="00976734" w:rsidP="00D773B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70,193</w:t>
            </w:r>
          </w:p>
        </w:tc>
      </w:tr>
      <w:tr w:rsidR="00D46817" w:rsidRPr="00F94A31" w:rsidTr="001A0F6B">
        <w:tc>
          <w:tcPr>
            <w:tcW w:w="3987" w:type="dxa"/>
          </w:tcPr>
          <w:p w:rsidR="00D46817" w:rsidRPr="00271A64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1A64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D46817" w:rsidRPr="00F94A31" w:rsidRDefault="00976734" w:rsidP="00D46817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38,268</w:t>
            </w:r>
          </w:p>
        </w:tc>
        <w:tc>
          <w:tcPr>
            <w:tcW w:w="243" w:type="dxa"/>
          </w:tcPr>
          <w:p w:rsidR="00D46817" w:rsidRPr="00F94A31" w:rsidRDefault="00D46817" w:rsidP="00D468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46817" w:rsidRPr="00F94A31" w:rsidRDefault="00976734" w:rsidP="00D46817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76,489</w:t>
            </w:r>
          </w:p>
        </w:tc>
        <w:tc>
          <w:tcPr>
            <w:tcW w:w="236" w:type="dxa"/>
          </w:tcPr>
          <w:p w:rsidR="00D46817" w:rsidRPr="00F94A31" w:rsidRDefault="00D46817" w:rsidP="00D468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D46817" w:rsidRPr="00F94A31" w:rsidRDefault="00976734" w:rsidP="00DF3CDF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33,007</w:t>
            </w:r>
          </w:p>
        </w:tc>
        <w:tc>
          <w:tcPr>
            <w:tcW w:w="236" w:type="dxa"/>
          </w:tcPr>
          <w:p w:rsidR="00D46817" w:rsidRPr="00F94A31" w:rsidRDefault="00D46817" w:rsidP="00D468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D46817" w:rsidRPr="00F94A31" w:rsidRDefault="00976734" w:rsidP="00D773B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69,387</w:t>
            </w:r>
          </w:p>
        </w:tc>
      </w:tr>
      <w:tr w:rsidR="00D46817" w:rsidRPr="00F94A31" w:rsidTr="004B0C8D">
        <w:tc>
          <w:tcPr>
            <w:tcW w:w="3987" w:type="dxa"/>
          </w:tcPr>
          <w:p w:rsidR="00D46817" w:rsidRPr="00271A64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1A6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46817" w:rsidRPr="00F94A31" w:rsidRDefault="0078609A" w:rsidP="00192226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230,726</w:t>
            </w:r>
          </w:p>
        </w:tc>
        <w:tc>
          <w:tcPr>
            <w:tcW w:w="243" w:type="dxa"/>
          </w:tcPr>
          <w:p w:rsidR="00D46817" w:rsidRPr="00F94A31" w:rsidRDefault="00D46817" w:rsidP="00D468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D46817" w:rsidRPr="00F94A31" w:rsidRDefault="004B0C8D" w:rsidP="00D46817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274,664</w:t>
            </w:r>
          </w:p>
        </w:tc>
        <w:tc>
          <w:tcPr>
            <w:tcW w:w="236" w:type="dxa"/>
          </w:tcPr>
          <w:p w:rsidR="00D46817" w:rsidRPr="00F94A31" w:rsidRDefault="00D46817" w:rsidP="00D468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D46817" w:rsidRPr="00F94A31" w:rsidRDefault="002F1A0C" w:rsidP="00D773B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177,766</w:t>
            </w:r>
          </w:p>
        </w:tc>
        <w:tc>
          <w:tcPr>
            <w:tcW w:w="236" w:type="dxa"/>
          </w:tcPr>
          <w:p w:rsidR="00D46817" w:rsidRPr="00F94A31" w:rsidRDefault="00D46817" w:rsidP="00D468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D46817" w:rsidRPr="00F94A31" w:rsidRDefault="004B0C8D" w:rsidP="00DF3CDF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211,007</w:t>
            </w:r>
          </w:p>
        </w:tc>
      </w:tr>
      <w:tr w:rsidR="00D46817" w:rsidRPr="00F94A31" w:rsidTr="004B0C8D">
        <w:tc>
          <w:tcPr>
            <w:tcW w:w="3987" w:type="dxa"/>
          </w:tcPr>
          <w:p w:rsidR="00D46817" w:rsidRPr="00500ED5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46817" w:rsidRPr="00D128FB" w:rsidRDefault="0078609A" w:rsidP="00D46817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268,994</w:t>
            </w:r>
          </w:p>
        </w:tc>
        <w:tc>
          <w:tcPr>
            <w:tcW w:w="243" w:type="dxa"/>
          </w:tcPr>
          <w:p w:rsidR="00D46817" w:rsidRPr="00D128FB" w:rsidRDefault="00D46817" w:rsidP="00D468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D46817" w:rsidRPr="00D128FB" w:rsidRDefault="00D46817" w:rsidP="00D46817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351,153</w:t>
            </w:r>
          </w:p>
        </w:tc>
        <w:tc>
          <w:tcPr>
            <w:tcW w:w="236" w:type="dxa"/>
          </w:tcPr>
          <w:p w:rsidR="00D46817" w:rsidRPr="00D128FB" w:rsidRDefault="00D46817" w:rsidP="00D468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D46817" w:rsidRPr="00D128FB" w:rsidRDefault="002F1A0C" w:rsidP="00D46817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289,942</w:t>
            </w:r>
          </w:p>
        </w:tc>
        <w:tc>
          <w:tcPr>
            <w:tcW w:w="236" w:type="dxa"/>
          </w:tcPr>
          <w:p w:rsidR="00D46817" w:rsidRPr="00D128FB" w:rsidRDefault="00D46817" w:rsidP="00D468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D46817" w:rsidRPr="00D128FB" w:rsidRDefault="00D46817" w:rsidP="00D46817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350,587</w:t>
            </w:r>
          </w:p>
        </w:tc>
      </w:tr>
      <w:tr w:rsidR="00D46817" w:rsidRPr="00F94A31" w:rsidTr="00077C1E">
        <w:tc>
          <w:tcPr>
            <w:tcW w:w="3987" w:type="dxa"/>
          </w:tcPr>
          <w:p w:rsidR="00D46817" w:rsidRPr="00F94A31" w:rsidRDefault="00D46817" w:rsidP="00D4681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46817" w:rsidRPr="00F94A31" w:rsidRDefault="008A605E" w:rsidP="00D4681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D46817" w:rsidRPr="00F94A31" w:rsidRDefault="00D46817" w:rsidP="00D468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D46817" w:rsidRPr="00F94A31" w:rsidRDefault="00D46817" w:rsidP="00D4681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91A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46817" w:rsidRPr="00F94A31" w:rsidRDefault="00D46817" w:rsidP="00D468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D46817" w:rsidRPr="00F94A31" w:rsidRDefault="00784A17" w:rsidP="00D46817">
            <w:pPr>
              <w:tabs>
                <w:tab w:val="decimal" w:pos="55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46817" w:rsidRPr="00F94A31" w:rsidRDefault="00D46817" w:rsidP="00D468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D46817" w:rsidRPr="00F94A31" w:rsidRDefault="00D46817" w:rsidP="00D46817">
            <w:pPr>
              <w:tabs>
                <w:tab w:val="decimal" w:pos="55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82F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4A17" w:rsidRPr="00F94A31" w:rsidTr="006A5E3B">
        <w:tc>
          <w:tcPr>
            <w:tcW w:w="3987" w:type="dxa"/>
          </w:tcPr>
          <w:p w:rsidR="00784A17" w:rsidRPr="00F94A31" w:rsidRDefault="00784A17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84A17" w:rsidRPr="00F94A31" w:rsidRDefault="0078609A" w:rsidP="00352212">
            <w:pPr>
              <w:tabs>
                <w:tab w:val="decimal" w:pos="86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268,994</w:t>
            </w:r>
          </w:p>
        </w:tc>
        <w:tc>
          <w:tcPr>
            <w:tcW w:w="243" w:type="dxa"/>
          </w:tcPr>
          <w:p w:rsidR="00784A17" w:rsidRPr="00F94A31" w:rsidRDefault="00784A17" w:rsidP="00784A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784A17" w:rsidRPr="00F94A31" w:rsidRDefault="00784A17" w:rsidP="00784A17">
            <w:pPr>
              <w:tabs>
                <w:tab w:val="decimal" w:pos="86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351,153</w:t>
            </w:r>
          </w:p>
        </w:tc>
        <w:tc>
          <w:tcPr>
            <w:tcW w:w="236" w:type="dxa"/>
          </w:tcPr>
          <w:p w:rsidR="00784A17" w:rsidRPr="00F94A31" w:rsidRDefault="00784A17" w:rsidP="00784A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784A17" w:rsidRPr="00D128FB" w:rsidRDefault="002F1A0C" w:rsidP="00784A17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289,942</w:t>
            </w:r>
          </w:p>
        </w:tc>
        <w:tc>
          <w:tcPr>
            <w:tcW w:w="236" w:type="dxa"/>
          </w:tcPr>
          <w:p w:rsidR="00784A17" w:rsidRPr="00D128FB" w:rsidRDefault="00784A17" w:rsidP="00784A1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784A17" w:rsidRPr="00F94A31" w:rsidRDefault="00784A17" w:rsidP="00784A17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350,587</w:t>
            </w:r>
          </w:p>
        </w:tc>
      </w:tr>
    </w:tbl>
    <w:p w:rsidR="00A45C50" w:rsidRPr="002D0F1C" w:rsidRDefault="00A45C50" w:rsidP="001D705B">
      <w:pPr>
        <w:spacing w:after="0" w:line="240" w:lineRule="auto"/>
        <w:ind w:right="-25"/>
        <w:rPr>
          <w:rFonts w:ascii="Angsana New" w:hAnsi="Angsana New" w:cs="Angsana New"/>
          <w:b/>
          <w:bCs/>
          <w:sz w:val="24"/>
          <w:szCs w:val="24"/>
          <w:cs/>
        </w:rPr>
        <w:sectPr w:rsidR="00A45C50" w:rsidRPr="002D0F1C" w:rsidSect="007D128C">
          <w:type w:val="continuous"/>
          <w:pgSz w:w="11907" w:h="16839" w:code="9"/>
          <w:pgMar w:top="691" w:right="1152" w:bottom="720" w:left="1152" w:header="720" w:footer="720" w:gutter="0"/>
          <w:cols w:space="720"/>
          <w:docGrid w:linePitch="245"/>
        </w:sectPr>
      </w:pPr>
    </w:p>
    <w:p w:rsidR="00042B37" w:rsidRPr="002950BE" w:rsidRDefault="00042B37" w:rsidP="00D55D3F">
      <w:pPr>
        <w:spacing w:after="0" w:line="240" w:lineRule="auto"/>
        <w:rPr>
          <w:rFonts w:ascii="Angsana New" w:hAnsi="Angsana New" w:cs="Angsana New" w:hint="cs"/>
          <w:sz w:val="24"/>
          <w:szCs w:val="24"/>
        </w:rPr>
      </w:pPr>
    </w:p>
    <w:p w:rsidR="00EB1963" w:rsidRPr="00D55D3F" w:rsidRDefault="00EB1963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302DDF" w:rsidRPr="00D55D3F" w:rsidRDefault="00302DDF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302DDF" w:rsidRPr="00D55D3F" w:rsidRDefault="00302DDF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302DDF" w:rsidRPr="00D55D3F" w:rsidRDefault="00302DDF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41101B" w:rsidRDefault="0041101B" w:rsidP="00D55D3F">
      <w:pPr>
        <w:spacing w:after="0" w:line="240" w:lineRule="auto"/>
        <w:ind w:left="252" w:right="-25" w:hanging="252"/>
        <w:rPr>
          <w:rFonts w:ascii="Angsana New" w:hAnsi="Angsana New" w:cs="Angsana New"/>
          <w:cs/>
        </w:rPr>
        <w:sectPr w:rsidR="0041101B" w:rsidSect="007D128C">
          <w:type w:val="continuous"/>
          <w:pgSz w:w="11907" w:h="16839" w:code="9"/>
          <w:pgMar w:top="691" w:right="1152" w:bottom="720" w:left="1152" w:header="720" w:footer="720" w:gutter="0"/>
          <w:cols w:space="720"/>
          <w:docGrid w:linePitch="245"/>
        </w:sectPr>
      </w:pPr>
    </w:p>
    <w:tbl>
      <w:tblPr>
        <w:tblW w:w="9660" w:type="dxa"/>
        <w:tblInd w:w="513" w:type="dxa"/>
        <w:tblLayout w:type="fixed"/>
        <w:tblLook w:val="0000"/>
      </w:tblPr>
      <w:tblGrid>
        <w:gridCol w:w="3087"/>
        <w:gridCol w:w="738"/>
        <w:gridCol w:w="792"/>
        <w:gridCol w:w="992"/>
        <w:gridCol w:w="270"/>
        <w:gridCol w:w="992"/>
        <w:gridCol w:w="26"/>
        <w:gridCol w:w="244"/>
        <w:gridCol w:w="12"/>
        <w:gridCol w:w="1094"/>
        <w:gridCol w:w="270"/>
        <w:gridCol w:w="1143"/>
      </w:tblGrid>
      <w:tr w:rsidR="0056321E" w:rsidRPr="00F94A31" w:rsidTr="006802B0">
        <w:trPr>
          <w:tblHeader/>
        </w:trPr>
        <w:tc>
          <w:tcPr>
            <w:tcW w:w="3087" w:type="dxa"/>
          </w:tcPr>
          <w:p w:rsidR="0056321E" w:rsidRPr="00F94A31" w:rsidRDefault="00AD5FE6" w:rsidP="00477B50">
            <w:pPr>
              <w:spacing w:after="0" w:line="240" w:lineRule="auto"/>
              <w:ind w:left="43" w:right="-25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</w:rPr>
              <w:lastRenderedPageBreak/>
              <w:br w:type="page"/>
            </w:r>
            <w:r w:rsidR="004B5D39" w:rsidRPr="00F94A31">
              <w:rPr>
                <w:rFonts w:ascii="Angsana New" w:hAnsi="Angsana New" w:cs="Angsana New"/>
                <w:cs/>
              </w:rPr>
              <w:br w:type="page"/>
            </w:r>
            <w:r w:rsidR="004B5D39" w:rsidRPr="00F94A31">
              <w:rPr>
                <w:rFonts w:ascii="Angsana New" w:hAnsi="Angsana New" w:cs="Angsana New"/>
                <w:cs/>
              </w:rPr>
              <w:br w:type="page"/>
            </w:r>
            <w:r w:rsidR="0056321E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56321E" w:rsidRPr="00F94A31" w:rsidRDefault="0056321E" w:rsidP="00D55D3F">
            <w:pPr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80" w:type="dxa"/>
            <w:gridSpan w:val="4"/>
          </w:tcPr>
          <w:p w:rsidR="0056321E" w:rsidRPr="00F94A31" w:rsidRDefault="0056321E" w:rsidP="00D55D3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  <w:gridSpan w:val="2"/>
          </w:tcPr>
          <w:p w:rsidR="0056321E" w:rsidRPr="00F94A31" w:rsidRDefault="0056321E" w:rsidP="00D55D3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7" w:type="dxa"/>
            <w:gridSpan w:val="3"/>
          </w:tcPr>
          <w:p w:rsidR="0056321E" w:rsidRPr="00F94A31" w:rsidRDefault="0056321E" w:rsidP="00D55D3F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F94A31" w:rsidTr="006A5E3B">
        <w:trPr>
          <w:tblHeader/>
        </w:trPr>
        <w:tc>
          <w:tcPr>
            <w:tcW w:w="3087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43" w:right="-25"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dxa"/>
            <w:shd w:val="clear" w:color="auto" w:fill="auto"/>
          </w:tcPr>
          <w:p w:rsidR="00215D6B" w:rsidRPr="00F94A31" w:rsidRDefault="00215D6B" w:rsidP="004B0C8D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792" w:type="dxa"/>
            <w:shd w:val="clear" w:color="auto" w:fill="auto"/>
          </w:tcPr>
          <w:p w:rsidR="00215D6B" w:rsidRPr="00F94A31" w:rsidRDefault="00215D6B" w:rsidP="004B0C8D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992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6" w:type="dxa"/>
            <w:gridSpan w:val="2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15D6B" w:rsidRPr="00F94A31" w:rsidTr="001104FC">
        <w:tc>
          <w:tcPr>
            <w:tcW w:w="3087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43" w:right="-25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043" w:type="dxa"/>
            <w:gridSpan w:val="9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04FC" w:rsidRPr="00F94A31" w:rsidTr="006A5E3B">
        <w:tc>
          <w:tcPr>
            <w:tcW w:w="3087" w:type="dxa"/>
          </w:tcPr>
          <w:p w:rsidR="001104FC" w:rsidRPr="00271A64" w:rsidRDefault="001104FC" w:rsidP="001104FC">
            <w:pPr>
              <w:spacing w:after="0" w:line="240" w:lineRule="auto"/>
              <w:ind w:left="43" w:right="-25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1A6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38" w:type="dxa"/>
            <w:shd w:val="clear" w:color="auto" w:fill="auto"/>
          </w:tcPr>
          <w:p w:rsidR="001104FC" w:rsidRPr="00F94A31" w:rsidRDefault="001104FC" w:rsidP="00601BC9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2.50</w:t>
            </w:r>
          </w:p>
        </w:tc>
        <w:tc>
          <w:tcPr>
            <w:tcW w:w="792" w:type="dxa"/>
            <w:shd w:val="clear" w:color="auto" w:fill="auto"/>
          </w:tcPr>
          <w:p w:rsidR="001104FC" w:rsidRPr="00F94A31" w:rsidRDefault="001104FC" w:rsidP="00601BC9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2.60</w:t>
            </w:r>
          </w:p>
        </w:tc>
        <w:tc>
          <w:tcPr>
            <w:tcW w:w="992" w:type="dxa"/>
          </w:tcPr>
          <w:p w:rsidR="001104FC" w:rsidRPr="00F94A31" w:rsidRDefault="001104FC" w:rsidP="001104FC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04FC" w:rsidRPr="00F94A31" w:rsidRDefault="001104FC" w:rsidP="001104FC">
            <w:pPr>
              <w:pStyle w:val="BodyText"/>
              <w:tabs>
                <w:tab w:val="decimal" w:pos="737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1104FC" w:rsidRPr="00F94A31" w:rsidRDefault="001104FC" w:rsidP="001104FC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1104FC" w:rsidRPr="00F94A31" w:rsidRDefault="001104FC" w:rsidP="001104FC">
            <w:pPr>
              <w:pStyle w:val="BodyText"/>
              <w:tabs>
                <w:tab w:val="decimal" w:pos="797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</w:tcPr>
          <w:p w:rsidR="001104FC" w:rsidRPr="00F94A31" w:rsidRDefault="001104FC" w:rsidP="001104FC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159,350</w:t>
            </w:r>
          </w:p>
        </w:tc>
        <w:tc>
          <w:tcPr>
            <w:tcW w:w="270" w:type="dxa"/>
          </w:tcPr>
          <w:p w:rsidR="001104FC" w:rsidRPr="00F94A31" w:rsidRDefault="001104FC" w:rsidP="001104FC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104FC" w:rsidRPr="00F94A31" w:rsidRDefault="001104FC" w:rsidP="001104FC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148,852</w:t>
            </w:r>
          </w:p>
        </w:tc>
      </w:tr>
      <w:tr w:rsidR="001104FC" w:rsidRPr="00F94A31" w:rsidTr="006A5E3B">
        <w:tc>
          <w:tcPr>
            <w:tcW w:w="3087" w:type="dxa"/>
          </w:tcPr>
          <w:p w:rsidR="001104FC" w:rsidRPr="00F94A31" w:rsidRDefault="001104FC" w:rsidP="001104FC">
            <w:pPr>
              <w:spacing w:after="0" w:line="240" w:lineRule="auto"/>
              <w:ind w:left="43" w:right="-25" w:hanging="16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38" w:type="dxa"/>
            <w:shd w:val="clear" w:color="auto" w:fill="auto"/>
          </w:tcPr>
          <w:p w:rsidR="001104FC" w:rsidRPr="00F94A31" w:rsidRDefault="001104FC" w:rsidP="001104FC">
            <w:pPr>
              <w:pStyle w:val="BodyText"/>
              <w:tabs>
                <w:tab w:val="decimal" w:pos="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1104FC" w:rsidRPr="00F94A31" w:rsidRDefault="001104FC" w:rsidP="001104FC">
            <w:pPr>
              <w:pStyle w:val="BodyText"/>
              <w:tabs>
                <w:tab w:val="decimal" w:pos="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04FC" w:rsidRPr="00F94A31" w:rsidRDefault="001104FC" w:rsidP="001104FC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04FC" w:rsidRPr="00F94A31" w:rsidRDefault="001104FC" w:rsidP="001104FC">
            <w:pPr>
              <w:pStyle w:val="BodyText"/>
              <w:tabs>
                <w:tab w:val="decimal" w:pos="737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04FC" w:rsidRPr="00F94A31" w:rsidRDefault="001104FC" w:rsidP="001104FC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1104FC" w:rsidRPr="00F94A31" w:rsidRDefault="001104FC" w:rsidP="001104FC">
            <w:pPr>
              <w:pStyle w:val="BodyText"/>
              <w:tabs>
                <w:tab w:val="decimal" w:pos="797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:rsidR="001104FC" w:rsidRPr="00F94A31" w:rsidRDefault="001104FC" w:rsidP="006A5E3B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(159,293)</w:t>
            </w:r>
          </w:p>
        </w:tc>
        <w:tc>
          <w:tcPr>
            <w:tcW w:w="270" w:type="dxa"/>
          </w:tcPr>
          <w:p w:rsidR="001104FC" w:rsidRPr="00F94A31" w:rsidRDefault="001104FC" w:rsidP="001104FC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104FC" w:rsidRPr="00F94A31" w:rsidRDefault="001104FC" w:rsidP="001104FC">
            <w:pPr>
              <w:pStyle w:val="BodyText"/>
              <w:tabs>
                <w:tab w:val="decimal" w:pos="-108"/>
              </w:tabs>
              <w:spacing w:after="0" w:line="240" w:lineRule="auto"/>
              <w:ind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(148,818)</w:t>
            </w:r>
          </w:p>
        </w:tc>
      </w:tr>
      <w:tr w:rsidR="001104FC" w:rsidRPr="00F94A31" w:rsidTr="006A5E3B">
        <w:tc>
          <w:tcPr>
            <w:tcW w:w="3087" w:type="dxa"/>
          </w:tcPr>
          <w:p w:rsidR="001104FC" w:rsidRPr="00F94A31" w:rsidRDefault="001104FC" w:rsidP="001104FC">
            <w:pPr>
              <w:pStyle w:val="BodyText"/>
              <w:spacing w:after="0" w:line="240" w:lineRule="auto"/>
              <w:ind w:left="43" w:right="-25"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เงินให้กู้ยืมระยะสั้นแก่กิจการ</w:t>
            </w:r>
          </w:p>
          <w:p w:rsidR="001104FC" w:rsidRPr="00295447" w:rsidRDefault="001104FC" w:rsidP="001104FC">
            <w:pPr>
              <w:pStyle w:val="BodyText"/>
              <w:spacing w:after="0" w:line="240" w:lineRule="auto"/>
              <w:ind w:left="43" w:right="-25" w:hanging="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8" w:type="dxa"/>
            <w:shd w:val="clear" w:color="auto" w:fill="auto"/>
          </w:tcPr>
          <w:p w:rsidR="001104FC" w:rsidRPr="00295447" w:rsidRDefault="001104FC" w:rsidP="001104FC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1104FC" w:rsidRPr="00295447" w:rsidRDefault="001104FC" w:rsidP="001104FC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104FC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1104FC" w:rsidRPr="00295447" w:rsidRDefault="001104FC" w:rsidP="001104FC">
            <w:pPr>
              <w:pStyle w:val="BodyText"/>
              <w:tabs>
                <w:tab w:val="decimal" w:pos="524"/>
              </w:tabs>
              <w:spacing w:after="0"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04FC" w:rsidRPr="00295447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104FC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1104FC" w:rsidRPr="00295447" w:rsidRDefault="001104FC" w:rsidP="001104FC">
            <w:pPr>
              <w:pStyle w:val="BodyText"/>
              <w:tabs>
                <w:tab w:val="decimal" w:pos="524"/>
              </w:tabs>
              <w:spacing w:after="0"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1104FC" w:rsidRPr="00295447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double" w:sz="4" w:space="0" w:color="auto"/>
            </w:tcBorders>
          </w:tcPr>
          <w:p w:rsidR="001104FC" w:rsidRPr="006A5E3B" w:rsidRDefault="001104FC" w:rsidP="001104FC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1104FC" w:rsidRPr="006A5E3B" w:rsidRDefault="001104FC" w:rsidP="001104FC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A5E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:rsidR="001104FC" w:rsidRPr="00295447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1104FC" w:rsidRPr="00295447" w:rsidRDefault="001104FC" w:rsidP="001104FC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1104FC" w:rsidRPr="00295447" w:rsidRDefault="001104FC" w:rsidP="001104FC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</w:p>
        </w:tc>
      </w:tr>
      <w:tr w:rsidR="001104FC" w:rsidRPr="00295447" w:rsidTr="006A5E3B">
        <w:tc>
          <w:tcPr>
            <w:tcW w:w="3087" w:type="dxa"/>
          </w:tcPr>
          <w:p w:rsidR="001104FC" w:rsidRPr="00295447" w:rsidRDefault="001104FC" w:rsidP="001104FC">
            <w:pPr>
              <w:spacing w:after="0" w:line="240" w:lineRule="auto"/>
              <w:ind w:left="43" w:right="-25" w:hanging="16"/>
              <w:rPr>
                <w:rFonts w:ascii="Angsana New" w:hAnsi="Angsana New" w:cs="Angsana New"/>
                <w:i/>
                <w:iCs/>
                <w:sz w:val="10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:rsidR="001104FC" w:rsidRPr="00295447" w:rsidRDefault="001104FC" w:rsidP="001104FC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0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1104FC" w:rsidRPr="00295447" w:rsidRDefault="001104FC" w:rsidP="001104FC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0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1104FC" w:rsidRPr="00295447" w:rsidRDefault="001104FC" w:rsidP="001104FC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0"/>
                <w:szCs w:val="22"/>
                <w:cs/>
              </w:rPr>
            </w:pPr>
          </w:p>
        </w:tc>
        <w:tc>
          <w:tcPr>
            <w:tcW w:w="270" w:type="dxa"/>
          </w:tcPr>
          <w:p w:rsidR="001104FC" w:rsidRPr="00295447" w:rsidRDefault="001104FC" w:rsidP="001104FC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0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1104FC" w:rsidRPr="00295447" w:rsidRDefault="001104FC" w:rsidP="001104FC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0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:rsidR="001104FC" w:rsidRPr="00295447" w:rsidRDefault="001104FC" w:rsidP="001104FC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0"/>
                <w:szCs w:val="22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</w:tcPr>
          <w:p w:rsidR="001104FC" w:rsidRPr="00295447" w:rsidRDefault="001104FC" w:rsidP="001104FC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0"/>
                <w:szCs w:val="22"/>
                <w:cs/>
              </w:rPr>
            </w:pPr>
          </w:p>
        </w:tc>
        <w:tc>
          <w:tcPr>
            <w:tcW w:w="270" w:type="dxa"/>
          </w:tcPr>
          <w:p w:rsidR="001104FC" w:rsidRPr="00295447" w:rsidRDefault="001104FC" w:rsidP="001104FC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0"/>
                <w:szCs w:val="22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1104FC" w:rsidRPr="00295447" w:rsidRDefault="001104FC" w:rsidP="001104FC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0"/>
                <w:szCs w:val="22"/>
                <w:cs/>
              </w:rPr>
            </w:pPr>
          </w:p>
        </w:tc>
      </w:tr>
      <w:tr w:rsidR="001104FC" w:rsidRPr="00F94A31" w:rsidTr="006A5E3B">
        <w:tc>
          <w:tcPr>
            <w:tcW w:w="3087" w:type="dxa"/>
          </w:tcPr>
          <w:p w:rsidR="001104FC" w:rsidRPr="00F94A31" w:rsidRDefault="001104FC" w:rsidP="001104FC">
            <w:pPr>
              <w:pStyle w:val="BodyText"/>
              <w:spacing w:after="0" w:line="240" w:lineRule="auto"/>
              <w:ind w:left="43" w:right="-25" w:hanging="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738" w:type="dxa"/>
            <w:shd w:val="clear" w:color="auto" w:fill="auto"/>
          </w:tcPr>
          <w:p w:rsidR="001104FC" w:rsidRPr="00F94A31" w:rsidRDefault="001104FC" w:rsidP="001104FC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1104FC" w:rsidRPr="00F94A31" w:rsidRDefault="001104FC" w:rsidP="001104FC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1104FC" w:rsidRPr="00F94A31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104FC" w:rsidRPr="00F94A31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1104FC" w:rsidRPr="00F94A31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1104FC" w:rsidRPr="00F94A31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</w:tcPr>
          <w:p w:rsidR="001104FC" w:rsidRPr="00F94A31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104FC" w:rsidRPr="00F94A31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104FC" w:rsidRPr="00F94A31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104FC" w:rsidRPr="00F94A31" w:rsidTr="006A5E3B">
        <w:tc>
          <w:tcPr>
            <w:tcW w:w="3087" w:type="dxa"/>
          </w:tcPr>
          <w:p w:rsidR="001104FC" w:rsidRPr="00601BC9" w:rsidRDefault="001104FC" w:rsidP="001104FC">
            <w:pPr>
              <w:spacing w:after="0" w:line="240" w:lineRule="auto"/>
              <w:ind w:left="43" w:right="-25" w:hanging="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1BC9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38" w:type="dxa"/>
            <w:shd w:val="clear" w:color="auto" w:fill="auto"/>
          </w:tcPr>
          <w:p w:rsidR="001104FC" w:rsidRPr="00DB750E" w:rsidRDefault="001104FC" w:rsidP="00601BC9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2.50</w:t>
            </w:r>
          </w:p>
        </w:tc>
        <w:tc>
          <w:tcPr>
            <w:tcW w:w="792" w:type="dxa"/>
            <w:shd w:val="clear" w:color="auto" w:fill="auto"/>
          </w:tcPr>
          <w:p w:rsidR="001104FC" w:rsidRPr="00DB750E" w:rsidRDefault="001104FC" w:rsidP="00601BC9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D89">
              <w:rPr>
                <w:rFonts w:ascii="Angsana New" w:hAnsi="Angsana New" w:cs="Angsana New"/>
                <w:sz w:val="30"/>
                <w:szCs w:val="30"/>
              </w:rPr>
              <w:t>2.60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104FC" w:rsidRPr="00F94A31" w:rsidRDefault="001104FC" w:rsidP="001104FC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04FC" w:rsidRPr="00F94A31" w:rsidRDefault="001104FC" w:rsidP="001104FC">
            <w:pPr>
              <w:pStyle w:val="BodyText"/>
              <w:tabs>
                <w:tab w:val="decimal" w:pos="737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104FC" w:rsidRPr="00F94A31" w:rsidRDefault="001104FC" w:rsidP="001104FC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  <w:r w:rsidRPr="0029544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1104FC" w:rsidRPr="00F94A31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double" w:sz="4" w:space="0" w:color="auto"/>
            </w:tcBorders>
          </w:tcPr>
          <w:p w:rsidR="001104FC" w:rsidRPr="00F94A31" w:rsidRDefault="001104FC" w:rsidP="001104FC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DF3CD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1104FC" w:rsidRPr="00F94A31" w:rsidRDefault="001104FC" w:rsidP="001104F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1104FC" w:rsidRPr="00F94A31" w:rsidRDefault="001104FC" w:rsidP="001104FC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DF3CD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</w:tbl>
    <w:p w:rsidR="004670B7" w:rsidRDefault="004670B7" w:rsidP="00D55D3F">
      <w:pPr>
        <w:spacing w:after="0" w:line="240" w:lineRule="auto"/>
        <w:rPr>
          <w:rFonts w:ascii="Angsana New" w:hAnsi="Angsana New" w:cs="Angsana New"/>
        </w:rPr>
      </w:pPr>
    </w:p>
    <w:p w:rsidR="002950BE" w:rsidRDefault="002950BE" w:rsidP="00D55D3F">
      <w:pPr>
        <w:spacing w:after="0" w:line="240" w:lineRule="auto"/>
        <w:rPr>
          <w:rFonts w:ascii="Angsana New" w:hAnsi="Angsana New" w:cs="Angsana New"/>
        </w:rPr>
      </w:pPr>
    </w:p>
    <w:p w:rsidR="00042B37" w:rsidRDefault="00042B37" w:rsidP="00D55D3F">
      <w:pPr>
        <w:spacing w:after="0" w:line="240" w:lineRule="auto"/>
        <w:rPr>
          <w:rFonts w:ascii="Angsana New" w:hAnsi="Angsana New" w:cs="Angsana New"/>
        </w:rPr>
      </w:pPr>
    </w:p>
    <w:p w:rsidR="001104FC" w:rsidRDefault="001104FC" w:rsidP="00D55D3F">
      <w:pPr>
        <w:spacing w:after="0" w:line="240" w:lineRule="auto"/>
        <w:rPr>
          <w:rFonts w:ascii="Angsana New" w:hAnsi="Angsana New" w:cs="Angsana New"/>
        </w:rPr>
      </w:pPr>
    </w:p>
    <w:p w:rsidR="001104FC" w:rsidRDefault="001104FC" w:rsidP="00D55D3F">
      <w:pPr>
        <w:spacing w:after="0" w:line="240" w:lineRule="auto"/>
        <w:rPr>
          <w:rFonts w:ascii="Angsana New" w:hAnsi="Angsana New" w:cs="Angsana New"/>
        </w:rPr>
      </w:pPr>
    </w:p>
    <w:p w:rsidR="001104FC" w:rsidRDefault="001104FC" w:rsidP="00D55D3F">
      <w:pPr>
        <w:spacing w:after="0" w:line="240" w:lineRule="auto"/>
        <w:rPr>
          <w:rFonts w:ascii="Angsana New" w:hAnsi="Angsana New" w:cs="Angsana New"/>
        </w:rPr>
      </w:pPr>
    </w:p>
    <w:p w:rsidR="00601BC9" w:rsidRDefault="00601BC9" w:rsidP="00D55D3F">
      <w:pPr>
        <w:spacing w:after="0" w:line="240" w:lineRule="auto"/>
        <w:rPr>
          <w:rFonts w:ascii="Angsana New" w:hAnsi="Angsana New" w:cs="Angsana New"/>
        </w:rPr>
      </w:pPr>
    </w:p>
    <w:p w:rsidR="00601BC9" w:rsidRDefault="00601BC9" w:rsidP="00D55D3F">
      <w:pPr>
        <w:spacing w:after="0" w:line="240" w:lineRule="auto"/>
        <w:rPr>
          <w:rFonts w:ascii="Angsana New" w:hAnsi="Angsana New" w:cs="Angsana New"/>
        </w:rPr>
      </w:pPr>
    </w:p>
    <w:p w:rsidR="00601BC9" w:rsidRDefault="00601BC9" w:rsidP="00D55D3F">
      <w:pPr>
        <w:spacing w:after="0" w:line="240" w:lineRule="auto"/>
        <w:rPr>
          <w:rFonts w:ascii="Angsana New" w:hAnsi="Angsana New" w:cs="Angsana New"/>
        </w:rPr>
      </w:pPr>
    </w:p>
    <w:p w:rsidR="00601BC9" w:rsidRDefault="00601BC9" w:rsidP="00D55D3F">
      <w:pPr>
        <w:spacing w:after="0" w:line="240" w:lineRule="auto"/>
        <w:rPr>
          <w:rFonts w:ascii="Angsana New" w:hAnsi="Angsana New" w:cs="Angsana New"/>
        </w:rPr>
      </w:pPr>
    </w:p>
    <w:p w:rsidR="001104FC" w:rsidRDefault="001104FC" w:rsidP="00D55D3F">
      <w:pPr>
        <w:spacing w:after="0" w:line="240" w:lineRule="auto"/>
        <w:rPr>
          <w:rFonts w:ascii="Angsana New" w:hAnsi="Angsana New" w:cs="Angsana New"/>
        </w:rPr>
      </w:pPr>
    </w:p>
    <w:p w:rsidR="001104FC" w:rsidRDefault="001104FC" w:rsidP="00D55D3F">
      <w:pPr>
        <w:spacing w:after="0" w:line="240" w:lineRule="auto"/>
        <w:rPr>
          <w:rFonts w:ascii="Angsana New" w:hAnsi="Angsana New" w:cs="Angsana New"/>
        </w:rPr>
      </w:pPr>
    </w:p>
    <w:p w:rsidR="00042B37" w:rsidRDefault="00042B37" w:rsidP="00D55D3F">
      <w:pPr>
        <w:spacing w:after="0" w:line="240" w:lineRule="auto"/>
        <w:rPr>
          <w:rFonts w:ascii="Angsana New" w:hAnsi="Angsana New" w:cs="Angsana New" w:hint="cs"/>
        </w:rPr>
      </w:pPr>
    </w:p>
    <w:tbl>
      <w:tblPr>
        <w:tblW w:w="9654" w:type="dxa"/>
        <w:tblInd w:w="513" w:type="dxa"/>
        <w:tblLayout w:type="fixed"/>
        <w:tblLook w:val="0000"/>
      </w:tblPr>
      <w:tblGrid>
        <w:gridCol w:w="3309"/>
        <w:gridCol w:w="1302"/>
        <w:gridCol w:w="992"/>
        <w:gridCol w:w="270"/>
        <w:gridCol w:w="992"/>
        <w:gridCol w:w="270"/>
        <w:gridCol w:w="1106"/>
        <w:gridCol w:w="270"/>
        <w:gridCol w:w="1143"/>
      </w:tblGrid>
      <w:tr w:rsidR="006802B0" w:rsidRPr="00F94A31" w:rsidTr="00C63E65">
        <w:trPr>
          <w:trHeight w:val="80"/>
        </w:trPr>
        <w:tc>
          <w:tcPr>
            <w:tcW w:w="3309" w:type="dxa"/>
          </w:tcPr>
          <w:p w:rsidR="006802B0" w:rsidRPr="00F94A31" w:rsidRDefault="006802B0" w:rsidP="006802B0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เงินให้กู้ยืมแก่กิจการที่เกี่ยวข้องกัน</w:t>
            </w:r>
          </w:p>
        </w:tc>
        <w:tc>
          <w:tcPr>
            <w:tcW w:w="1302" w:type="dxa"/>
          </w:tcPr>
          <w:p w:rsidR="006802B0" w:rsidRPr="00F94A31" w:rsidRDefault="006802B0" w:rsidP="006802B0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4" w:type="dxa"/>
            <w:gridSpan w:val="3"/>
          </w:tcPr>
          <w:p w:rsidR="006802B0" w:rsidRPr="00F94A31" w:rsidRDefault="006802B0" w:rsidP="006802B0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802B0" w:rsidRPr="00F94A31" w:rsidRDefault="006802B0" w:rsidP="006802B0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</w:tcPr>
          <w:p w:rsidR="006802B0" w:rsidRPr="00F94A31" w:rsidRDefault="006802B0" w:rsidP="006802B0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F94A31" w:rsidTr="00C63E65">
        <w:trPr>
          <w:trHeight w:val="80"/>
        </w:trPr>
        <w:tc>
          <w:tcPr>
            <w:tcW w:w="3309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2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15D6B" w:rsidRPr="00F94A31" w:rsidTr="00C63E65">
        <w:trPr>
          <w:trHeight w:val="80"/>
        </w:trPr>
        <w:tc>
          <w:tcPr>
            <w:tcW w:w="3309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4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1302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:rsidR="00215D6B" w:rsidRDefault="00215D6B" w:rsidP="00215D6B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D6B" w:rsidRPr="00F94A31" w:rsidTr="00285576">
        <w:trPr>
          <w:trHeight w:val="80"/>
        </w:trPr>
        <w:tc>
          <w:tcPr>
            <w:tcW w:w="3309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02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215D6B" w:rsidRPr="00F94A31" w:rsidRDefault="00784A17" w:rsidP="00215D6B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15D6B" w:rsidRPr="00F94A31" w:rsidRDefault="00215D6B" w:rsidP="00215D6B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</w:tcPr>
          <w:p w:rsidR="00215D6B" w:rsidRPr="00F94A31" w:rsidRDefault="00A065E1" w:rsidP="00215D6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159,350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215D6B" w:rsidRPr="00F94A31" w:rsidRDefault="00215D6B" w:rsidP="00215D6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148,852</w:t>
            </w:r>
          </w:p>
        </w:tc>
      </w:tr>
      <w:tr w:rsidR="00215D6B" w:rsidRPr="00F94A31" w:rsidTr="00285576">
        <w:trPr>
          <w:trHeight w:val="80"/>
        </w:trPr>
        <w:tc>
          <w:tcPr>
            <w:tcW w:w="3309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02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5D6B" w:rsidRPr="00F94A31" w:rsidRDefault="00784A17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5D6B" w:rsidRPr="00F94A31" w:rsidRDefault="00215D6B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215D6B" w:rsidRPr="00F94A31" w:rsidRDefault="00784A17" w:rsidP="00215D6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99632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215D6B" w:rsidRPr="00F94A31" w:rsidRDefault="00215D6B" w:rsidP="00215D6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99632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15D6B" w:rsidRPr="00F94A31" w:rsidTr="00285576">
        <w:trPr>
          <w:trHeight w:val="80"/>
        </w:trPr>
        <w:tc>
          <w:tcPr>
            <w:tcW w:w="3309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2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5D6B" w:rsidRPr="00961D71" w:rsidRDefault="00784A17" w:rsidP="00215D6B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1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D6B" w:rsidRPr="00961D7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5D6B" w:rsidRPr="00961D71" w:rsidRDefault="00215D6B" w:rsidP="00215D6B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1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215D6B" w:rsidRPr="001104FC" w:rsidRDefault="00784A17" w:rsidP="00215D6B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04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220,5</w:t>
            </w:r>
            <w:r w:rsidR="00A065E1" w:rsidRPr="001104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9963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15D6B" w:rsidRPr="001104FC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215D6B" w:rsidRPr="001104FC" w:rsidRDefault="00215D6B" w:rsidP="00215D6B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04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210,07</w:t>
            </w:r>
            <w:r w:rsidR="009963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215D6B" w:rsidRPr="00F94A31" w:rsidTr="00285576">
        <w:trPr>
          <w:trHeight w:val="80"/>
        </w:trPr>
        <w:tc>
          <w:tcPr>
            <w:tcW w:w="3309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02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5D6B" w:rsidRPr="00F94A31" w:rsidRDefault="00784A17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5D6B" w:rsidRPr="00F94A31" w:rsidRDefault="00215D6B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215D6B" w:rsidRPr="00F94A31" w:rsidRDefault="00784A17" w:rsidP="00215D6B">
            <w:pPr>
              <w:pStyle w:val="BodyText"/>
              <w:tabs>
                <w:tab w:val="decimal" w:pos="881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(159,293)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215D6B" w:rsidRPr="00F94A31" w:rsidRDefault="00215D6B" w:rsidP="00215D6B">
            <w:pPr>
              <w:pStyle w:val="BodyText"/>
              <w:tabs>
                <w:tab w:val="decimal" w:pos="881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</w:rPr>
            </w:pPr>
            <w:r w:rsidRPr="002D062E">
              <w:rPr>
                <w:rFonts w:ascii="Angsana New" w:hAnsi="Angsana New" w:cs="Angsana New"/>
                <w:sz w:val="30"/>
                <w:szCs w:val="30"/>
              </w:rPr>
              <w:t>(148,818)</w:t>
            </w:r>
          </w:p>
        </w:tc>
      </w:tr>
      <w:tr w:rsidR="00215D6B" w:rsidRPr="00F94A31" w:rsidTr="00285576">
        <w:trPr>
          <w:trHeight w:val="80"/>
        </w:trPr>
        <w:tc>
          <w:tcPr>
            <w:tcW w:w="3309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รวมเงินให้กู้ยืมแก่กิจการ</w:t>
            </w:r>
          </w:p>
        </w:tc>
        <w:tc>
          <w:tcPr>
            <w:tcW w:w="1302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5D6B" w:rsidRPr="00F94A31" w:rsidRDefault="00215D6B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5D6B" w:rsidRPr="00F94A31" w:rsidRDefault="00215D6B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5D6B" w:rsidRPr="00F94A31" w:rsidTr="00285576">
        <w:tc>
          <w:tcPr>
            <w:tcW w:w="3309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02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15D6B" w:rsidRPr="00F94A31" w:rsidRDefault="00784A17" w:rsidP="00215D6B">
            <w:pPr>
              <w:pStyle w:val="BodyText"/>
              <w:tabs>
                <w:tab w:val="decimal" w:pos="522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15D6B" w:rsidRPr="00F94A31" w:rsidRDefault="00215D6B" w:rsidP="00215D6B">
            <w:pPr>
              <w:pStyle w:val="BodyText"/>
              <w:tabs>
                <w:tab w:val="decimal" w:pos="522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:rsidR="00215D6B" w:rsidRPr="00F94A31" w:rsidRDefault="00A065E1" w:rsidP="00215D6B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61,281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215D6B" w:rsidRPr="00F94A31" w:rsidRDefault="00215D6B" w:rsidP="00215D6B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06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61,25</w:t>
            </w:r>
            <w:r w:rsidR="009963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215D6B" w:rsidRPr="00F94A31" w:rsidTr="00285576">
        <w:tc>
          <w:tcPr>
            <w:tcW w:w="4611" w:type="dxa"/>
            <w:gridSpan w:val="2"/>
          </w:tcPr>
          <w:p w:rsidR="00215D6B" w:rsidRPr="003B719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vAlign w:val="bottom"/>
          </w:tcPr>
          <w:p w:rsidR="00215D6B" w:rsidRPr="003B7191" w:rsidRDefault="00215D6B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215D6B" w:rsidRPr="003B7191" w:rsidRDefault="00215D6B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215D6B" w:rsidRPr="003B7191" w:rsidRDefault="00215D6B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215D6B" w:rsidRPr="003B7191" w:rsidRDefault="00215D6B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215D6B" w:rsidRPr="003B7191" w:rsidRDefault="00215D6B" w:rsidP="00215D6B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215D6B" w:rsidRPr="003B7191" w:rsidRDefault="00215D6B" w:rsidP="00215D6B">
            <w:pPr>
              <w:pStyle w:val="BodyText"/>
              <w:tabs>
                <w:tab w:val="decimal" w:pos="453"/>
                <w:tab w:val="decimal" w:pos="106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3" w:type="dxa"/>
          </w:tcPr>
          <w:p w:rsidR="00215D6B" w:rsidRPr="003B7191" w:rsidRDefault="00215D6B" w:rsidP="00215D6B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215D6B" w:rsidRPr="00F94A31" w:rsidTr="00285576">
        <w:tc>
          <w:tcPr>
            <w:tcW w:w="4611" w:type="dxa"/>
            <w:gridSpan w:val="2"/>
          </w:tcPr>
          <w:p w:rsidR="00215D6B" w:rsidRPr="00F94A31" w:rsidRDefault="00215D6B" w:rsidP="001104FC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215D6B" w:rsidRPr="00F94A31" w:rsidRDefault="00784A17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215D6B" w:rsidRPr="00F94A31" w:rsidRDefault="00215D6B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215D6B" w:rsidRPr="00F94A31" w:rsidRDefault="00215D6B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15D6B" w:rsidRPr="00F94A31" w:rsidRDefault="00215D6B" w:rsidP="00215D6B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15D6B" w:rsidRPr="00BD1C49" w:rsidRDefault="00784A17" w:rsidP="00215D6B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1C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10,475</w:t>
            </w:r>
          </w:p>
        </w:tc>
        <w:tc>
          <w:tcPr>
            <w:tcW w:w="270" w:type="dxa"/>
            <w:vAlign w:val="bottom"/>
          </w:tcPr>
          <w:p w:rsidR="00215D6B" w:rsidRPr="00F94A31" w:rsidRDefault="00215D6B" w:rsidP="00215D6B">
            <w:pPr>
              <w:pStyle w:val="BodyText"/>
              <w:tabs>
                <w:tab w:val="decimal" w:pos="453"/>
                <w:tab w:val="decimal" w:pos="106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:rsidR="00215D6B" w:rsidRPr="002D062E" w:rsidRDefault="00215D6B" w:rsidP="00215D6B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b/>
                <w:bCs/>
              </w:rPr>
            </w:pPr>
            <w:r w:rsidRPr="002954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3,751</w:t>
            </w:r>
          </w:p>
        </w:tc>
      </w:tr>
    </w:tbl>
    <w:p w:rsidR="0041101B" w:rsidRPr="00926C24" w:rsidRDefault="0041101B">
      <w:pPr>
        <w:spacing w:after="0" w:line="240" w:lineRule="auto"/>
        <w:rPr>
          <w:rFonts w:ascii="Angsana New" w:hAnsi="Angsana New" w:cs="Angsana New"/>
          <w:sz w:val="4"/>
          <w:szCs w:val="4"/>
          <w:cs/>
        </w:rPr>
      </w:pPr>
    </w:p>
    <w:p w:rsidR="001104FC" w:rsidRPr="001104FC" w:rsidRDefault="001104FC" w:rsidP="00042B3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:rsidR="00042B37" w:rsidRDefault="00CA4059" w:rsidP="00042B3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</w:t>
      </w:r>
      <w:r w:rsidR="003350DB" w:rsidRPr="00D55D3F">
        <w:rPr>
          <w:rFonts w:ascii="Angsana New" w:hAnsi="Angsana New" w:cs="Angsana New"/>
          <w:sz w:val="30"/>
          <w:szCs w:val="30"/>
          <w:cs/>
        </w:rPr>
        <w:t>สำหรับ</w:t>
      </w:r>
      <w:r w:rsidRPr="00D55D3F">
        <w:rPr>
          <w:rFonts w:ascii="Angsana New" w:hAnsi="Angsana New" w:cs="Angsana New"/>
          <w:sz w:val="30"/>
          <w:szCs w:val="30"/>
          <w:cs/>
        </w:rPr>
        <w:t>แต่ละ</w:t>
      </w:r>
      <w:r w:rsidR="00A3739E" w:rsidRPr="00D55D3F">
        <w:rPr>
          <w:rFonts w:ascii="Angsana New" w:hAnsi="Angsana New" w:cs="Angsana New"/>
          <w:sz w:val="30"/>
          <w:szCs w:val="30"/>
          <w:cs/>
        </w:rPr>
        <w:t>ปี</w:t>
      </w:r>
      <w:r w:rsidR="0084442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662B4">
        <w:rPr>
          <w:rFonts w:ascii="Angsana New" w:hAnsi="Angsana New" w:cs="Angsana New"/>
          <w:sz w:val="30"/>
          <w:szCs w:val="30"/>
        </w:rPr>
        <w:t>31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="00A3739E" w:rsidRPr="00D55D3F">
        <w:rPr>
          <w:rFonts w:ascii="Angsana New" w:hAnsi="Angsana New" w:cs="Angsana New"/>
          <w:sz w:val="30"/>
          <w:szCs w:val="30"/>
          <w:cs/>
        </w:rPr>
        <w:t>ธันวาคม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="00D26E54">
        <w:rPr>
          <w:rFonts w:ascii="Angsana New" w:hAnsi="Angsana New" w:cs="Angsana New"/>
          <w:sz w:val="30"/>
          <w:szCs w:val="30"/>
        </w:rPr>
        <w:t>25</w:t>
      </w:r>
      <w:r w:rsidR="00215D6B">
        <w:rPr>
          <w:rFonts w:ascii="Angsana New" w:hAnsi="Angsana New" w:cs="Angsana New"/>
          <w:sz w:val="30"/>
          <w:szCs w:val="30"/>
        </w:rPr>
        <w:t>60</w:t>
      </w:r>
      <w:r w:rsidR="00D26E54">
        <w:rPr>
          <w:rFonts w:ascii="Angsana New" w:hAnsi="Angsana New" w:cs="Angsana New"/>
          <w:sz w:val="30"/>
          <w:szCs w:val="30"/>
        </w:rPr>
        <w:t xml:space="preserve"> </w:t>
      </w:r>
      <w:r w:rsidR="00D26E5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26E54">
        <w:rPr>
          <w:rFonts w:ascii="Angsana New" w:hAnsi="Angsana New" w:cs="Angsana New"/>
          <w:sz w:val="30"/>
          <w:szCs w:val="30"/>
        </w:rPr>
        <w:t>255</w:t>
      </w:r>
      <w:r w:rsidR="00215D6B">
        <w:rPr>
          <w:rFonts w:ascii="Angsana New" w:hAnsi="Angsana New" w:cs="Angsana New"/>
          <w:sz w:val="30"/>
          <w:szCs w:val="30"/>
        </w:rPr>
        <w:t>9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="008A7BC8"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มีดังนี้  </w:t>
      </w:r>
    </w:p>
    <w:p w:rsidR="001104FC" w:rsidRPr="001104FC" w:rsidRDefault="001104FC" w:rsidP="00042B37">
      <w:pPr>
        <w:spacing w:after="0" w:line="240" w:lineRule="auto"/>
        <w:ind w:left="540" w:right="-25"/>
        <w:jc w:val="thaiDistribute"/>
        <w:rPr>
          <w:rFonts w:ascii="Angsana New" w:hAnsi="Angsana New" w:cs="Angsana New" w:hint="cs"/>
          <w:sz w:val="22"/>
          <w:szCs w:val="22"/>
        </w:rPr>
      </w:pPr>
    </w:p>
    <w:tbl>
      <w:tblPr>
        <w:tblW w:w="9306" w:type="dxa"/>
        <w:tblInd w:w="540" w:type="dxa"/>
        <w:tblLayout w:type="fixed"/>
        <w:tblLook w:val="0000"/>
      </w:tblPr>
      <w:tblGrid>
        <w:gridCol w:w="3528"/>
        <w:gridCol w:w="1260"/>
        <w:gridCol w:w="270"/>
        <w:gridCol w:w="1242"/>
        <w:gridCol w:w="270"/>
        <w:gridCol w:w="1188"/>
        <w:gridCol w:w="270"/>
        <w:gridCol w:w="1278"/>
      </w:tblGrid>
      <w:tr w:rsidR="00CA4059" w:rsidRPr="00F94A31" w:rsidTr="001F30FC">
        <w:trPr>
          <w:tblHeader/>
        </w:trPr>
        <w:tc>
          <w:tcPr>
            <w:tcW w:w="3528" w:type="dxa"/>
          </w:tcPr>
          <w:p w:rsidR="00CA4059" w:rsidRPr="00F94A31" w:rsidRDefault="00CA4059" w:rsidP="003B7191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เงินให้กู้ยืมแก่</w:t>
            </w:r>
            <w:r w:rsidR="003350DB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72" w:type="dxa"/>
            <w:gridSpan w:val="3"/>
          </w:tcPr>
          <w:p w:rsidR="00CA4059" w:rsidRPr="00F94A31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A4059" w:rsidRPr="00F94A31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:rsidR="00CA4059" w:rsidRPr="00F94A31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F94A31" w:rsidTr="001F30FC">
        <w:trPr>
          <w:tblHeader/>
        </w:trPr>
        <w:tc>
          <w:tcPr>
            <w:tcW w:w="3528" w:type="dxa"/>
          </w:tcPr>
          <w:p w:rsidR="00215D6B" w:rsidRPr="00F94A31" w:rsidRDefault="00215D6B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15D6B" w:rsidRPr="00F94A31" w:rsidTr="001F30FC">
        <w:trPr>
          <w:tblHeader/>
        </w:trPr>
        <w:tc>
          <w:tcPr>
            <w:tcW w:w="3528" w:type="dxa"/>
          </w:tcPr>
          <w:p w:rsidR="00215D6B" w:rsidRPr="00D55D3F" w:rsidRDefault="00215D6B" w:rsidP="00215D6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D6B" w:rsidRPr="00F94A31" w:rsidTr="001F30FC">
        <w:tc>
          <w:tcPr>
            <w:tcW w:w="3528" w:type="dxa"/>
          </w:tcPr>
          <w:p w:rsidR="00215D6B" w:rsidRPr="00F94A31" w:rsidRDefault="00215D6B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15D6B" w:rsidRPr="00F94A31" w:rsidTr="001F30FC">
        <w:tc>
          <w:tcPr>
            <w:tcW w:w="3528" w:type="dxa"/>
          </w:tcPr>
          <w:p w:rsidR="00215D6B" w:rsidRPr="00F94A31" w:rsidRDefault="00215D6B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4A17" w:rsidRPr="00F94A31" w:rsidTr="001F30FC">
        <w:tc>
          <w:tcPr>
            <w:tcW w:w="3528" w:type="dxa"/>
          </w:tcPr>
          <w:p w:rsidR="00784A17" w:rsidRPr="00F94A31" w:rsidRDefault="00784A17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784A17" w:rsidRPr="00661463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6146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84A17" w:rsidRPr="00661463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6146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148,852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145,079</w:t>
            </w:r>
          </w:p>
        </w:tc>
      </w:tr>
      <w:tr w:rsidR="00784A17" w:rsidRPr="00F94A31" w:rsidTr="001F30FC">
        <w:tc>
          <w:tcPr>
            <w:tcW w:w="3528" w:type="dxa"/>
          </w:tcPr>
          <w:p w:rsidR="00784A17" w:rsidRPr="00F94A31" w:rsidRDefault="00784A17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784A17" w:rsidRPr="00661463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84A17" w:rsidRPr="00661463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4A17" w:rsidRPr="00F94A31" w:rsidTr="001F30FC">
        <w:tc>
          <w:tcPr>
            <w:tcW w:w="3528" w:type="dxa"/>
          </w:tcPr>
          <w:p w:rsidR="00784A17" w:rsidRPr="00F94A31" w:rsidRDefault="00784A17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260" w:type="dxa"/>
          </w:tcPr>
          <w:p w:rsidR="00784A17" w:rsidRPr="00661463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6146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84A17" w:rsidRPr="00661463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6146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784A17" w:rsidRPr="00F94A31" w:rsidRDefault="00697021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11,395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3,794</w:t>
            </w:r>
          </w:p>
        </w:tc>
      </w:tr>
      <w:tr w:rsidR="00784A17" w:rsidRPr="00F94A31" w:rsidTr="001F30FC">
        <w:tc>
          <w:tcPr>
            <w:tcW w:w="3528" w:type="dxa"/>
          </w:tcPr>
          <w:p w:rsidR="00784A17" w:rsidRPr="00F94A31" w:rsidRDefault="00784A17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260" w:type="dxa"/>
          </w:tcPr>
          <w:p w:rsidR="00784A17" w:rsidRPr="00661463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6146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84A17" w:rsidRPr="00661463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6146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784A17" w:rsidRPr="00F94A31" w:rsidRDefault="00697021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3,745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3,665</w:t>
            </w:r>
          </w:p>
        </w:tc>
      </w:tr>
      <w:tr w:rsidR="00784A17" w:rsidRPr="00F94A31" w:rsidTr="001F30FC">
        <w:tc>
          <w:tcPr>
            <w:tcW w:w="3528" w:type="dxa"/>
          </w:tcPr>
          <w:p w:rsidR="00784A17" w:rsidRPr="00F94A31" w:rsidRDefault="00784A17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</w:tcPr>
          <w:p w:rsidR="00784A17" w:rsidRPr="00661463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84A17" w:rsidRPr="00661463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84A17" w:rsidRPr="00F94A31" w:rsidTr="001F30FC">
        <w:tc>
          <w:tcPr>
            <w:tcW w:w="3528" w:type="dxa"/>
          </w:tcPr>
          <w:p w:rsidR="00784A17" w:rsidRPr="00F94A31" w:rsidRDefault="00784A17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260" w:type="dxa"/>
          </w:tcPr>
          <w:p w:rsidR="00784A17" w:rsidRPr="00F94A31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84A17" w:rsidRPr="00F94A31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784A17" w:rsidRPr="00F94A31" w:rsidRDefault="00697021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(2,442)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(1,587)</w:t>
            </w:r>
          </w:p>
        </w:tc>
      </w:tr>
      <w:tr w:rsidR="00784A17" w:rsidRPr="00F94A31" w:rsidTr="001F30FC">
        <w:tc>
          <w:tcPr>
            <w:tcW w:w="3528" w:type="dxa"/>
          </w:tcPr>
          <w:p w:rsidR="00784A17" w:rsidRPr="00F94A31" w:rsidRDefault="00784A17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84A17" w:rsidRPr="00F94A31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784A17" w:rsidRPr="00F94A31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784A17" w:rsidRPr="00F94A31" w:rsidRDefault="00697021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(2,200)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(2,099)</w:t>
            </w:r>
          </w:p>
        </w:tc>
      </w:tr>
      <w:tr w:rsidR="00784A17" w:rsidRPr="00F94A31" w:rsidTr="001F30FC">
        <w:tc>
          <w:tcPr>
            <w:tcW w:w="3528" w:type="dxa"/>
          </w:tcPr>
          <w:p w:rsidR="00784A17" w:rsidRPr="00F94A31" w:rsidRDefault="00784A17" w:rsidP="00784A1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4A17" w:rsidRPr="00F94A31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784A17" w:rsidRPr="00F94A31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159,350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148,852</w:t>
            </w:r>
          </w:p>
        </w:tc>
      </w:tr>
      <w:tr w:rsidR="00784A17" w:rsidRPr="00F94A31" w:rsidTr="001F30FC">
        <w:tc>
          <w:tcPr>
            <w:tcW w:w="3528" w:type="dxa"/>
          </w:tcPr>
          <w:p w:rsidR="00784A17" w:rsidRPr="00042B37" w:rsidRDefault="00784A17" w:rsidP="00784A1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84A17" w:rsidRPr="003B7191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:rsidR="00784A17" w:rsidRPr="003B719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:rsidR="00784A17" w:rsidRPr="003B7191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:rsidR="00784A17" w:rsidRPr="003B719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784A17" w:rsidRPr="003B7191" w:rsidRDefault="00784A17" w:rsidP="00784A17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:rsidR="00784A17" w:rsidRPr="003B719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784A17" w:rsidRPr="003B7191" w:rsidRDefault="00784A17" w:rsidP="00784A17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</w:tr>
      <w:tr w:rsidR="00784A17" w:rsidRPr="00F94A31" w:rsidTr="001F30FC">
        <w:tc>
          <w:tcPr>
            <w:tcW w:w="3528" w:type="dxa"/>
          </w:tcPr>
          <w:p w:rsidR="001104FC" w:rsidRDefault="001104FC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1104FC" w:rsidRDefault="001104FC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784A17" w:rsidRPr="00F94A31" w:rsidRDefault="00784A17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26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84A17" w:rsidRPr="00F94A31" w:rsidTr="001F30FC">
        <w:tc>
          <w:tcPr>
            <w:tcW w:w="3528" w:type="dxa"/>
          </w:tcPr>
          <w:p w:rsidR="00784A17" w:rsidRPr="00F94A31" w:rsidRDefault="00784A17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26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84A17" w:rsidRPr="00F94A31" w:rsidTr="001F30FC">
        <w:tc>
          <w:tcPr>
            <w:tcW w:w="3528" w:type="dxa"/>
          </w:tcPr>
          <w:p w:rsidR="00784A17" w:rsidRPr="00F94A31" w:rsidRDefault="00784A17" w:rsidP="00784A17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84A17" w:rsidRPr="00F94A31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784A17" w:rsidRPr="00F94A31" w:rsidRDefault="00784A17" w:rsidP="00784A17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784A17" w:rsidRPr="00F94A31" w:rsidRDefault="00784A17" w:rsidP="00E70B1A">
            <w:pPr>
              <w:tabs>
                <w:tab w:val="decimal" w:pos="-108"/>
                <w:tab w:val="left" w:pos="897"/>
              </w:tabs>
              <w:spacing w:after="0" w:line="240" w:lineRule="auto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E70B1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84A17" w:rsidRPr="00F94A31" w:rsidRDefault="00784A17" w:rsidP="00E70B1A">
            <w:pPr>
              <w:tabs>
                <w:tab w:val="decimal" w:pos="-108"/>
                <w:tab w:val="left" w:pos="897"/>
              </w:tabs>
              <w:spacing w:after="0" w:line="240" w:lineRule="auto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E70B1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84A17" w:rsidRPr="00F94A31" w:rsidTr="001F30FC">
        <w:tc>
          <w:tcPr>
            <w:tcW w:w="3528" w:type="dxa"/>
          </w:tcPr>
          <w:p w:rsidR="00784A17" w:rsidRPr="00F94A31" w:rsidRDefault="00784A17" w:rsidP="00784A1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ันที่ 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31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4A17" w:rsidRPr="00F94A31" w:rsidRDefault="00784A17" w:rsidP="00784A17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784A17" w:rsidRPr="00F94A31" w:rsidRDefault="00784A17" w:rsidP="00784A17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784A17" w:rsidRPr="00F94A31" w:rsidRDefault="00784A17" w:rsidP="00E70B1A">
            <w:pPr>
              <w:tabs>
                <w:tab w:val="decimal" w:pos="-108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</w:t>
            </w:r>
            <w:r w:rsidR="00E70B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:rsidR="00784A17" w:rsidRPr="00F94A31" w:rsidRDefault="00784A17" w:rsidP="00784A17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784A17" w:rsidRPr="00F94A31" w:rsidRDefault="00784A17" w:rsidP="00E70B1A">
            <w:pPr>
              <w:tabs>
                <w:tab w:val="decimal" w:pos="-108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</w:t>
            </w:r>
            <w:r w:rsidR="00E70B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1104FC" w:rsidRPr="001D06E5" w:rsidRDefault="001104FC" w:rsidP="001D06E5">
      <w:pPr>
        <w:rPr>
          <w:rFonts w:ascii="Angsana New" w:hAnsi="Angsana New" w:cs="Angsana New"/>
          <w:sz w:val="30"/>
          <w:szCs w:val="30"/>
          <w:cs/>
        </w:rPr>
        <w:sectPr w:rsidR="001104FC" w:rsidRPr="001D06E5" w:rsidSect="007D128C">
          <w:type w:val="continuous"/>
          <w:pgSz w:w="11907" w:h="16839" w:code="9"/>
          <w:pgMar w:top="691" w:right="1152" w:bottom="720" w:left="1152" w:header="720" w:footer="720" w:gutter="0"/>
          <w:cols w:space="720"/>
          <w:docGrid w:linePitch="245"/>
        </w:sectPr>
      </w:pPr>
    </w:p>
    <w:p w:rsidR="001F30FC" w:rsidRPr="00C25DD9" w:rsidRDefault="001F30FC" w:rsidP="001104FC">
      <w:pPr>
        <w:spacing w:after="0"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/>
        </w:rPr>
      </w:pPr>
    </w:p>
    <w:tbl>
      <w:tblPr>
        <w:tblW w:w="9333" w:type="dxa"/>
        <w:tblInd w:w="513" w:type="dxa"/>
        <w:tblLayout w:type="fixed"/>
        <w:tblLook w:val="0000"/>
      </w:tblPr>
      <w:tblGrid>
        <w:gridCol w:w="3555"/>
        <w:gridCol w:w="1215"/>
        <w:gridCol w:w="45"/>
        <w:gridCol w:w="240"/>
        <w:gridCol w:w="30"/>
        <w:gridCol w:w="1242"/>
        <w:gridCol w:w="48"/>
        <w:gridCol w:w="222"/>
        <w:gridCol w:w="14"/>
        <w:gridCol w:w="1174"/>
        <w:gridCol w:w="270"/>
        <w:gridCol w:w="52"/>
        <w:gridCol w:w="1208"/>
        <w:gridCol w:w="18"/>
      </w:tblGrid>
      <w:tr w:rsidR="001F30FC" w:rsidRPr="00F94A31" w:rsidTr="009531FC">
        <w:trPr>
          <w:tblHeader/>
        </w:trPr>
        <w:tc>
          <w:tcPr>
            <w:tcW w:w="3555" w:type="dxa"/>
          </w:tcPr>
          <w:p w:rsidR="001F30FC" w:rsidRPr="00F94A31" w:rsidRDefault="001F30FC" w:rsidP="009531FC">
            <w:pPr>
              <w:spacing w:after="0" w:line="240" w:lineRule="auto"/>
              <w:ind w:right="-25"/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สิทธิการเช่า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72" w:type="dxa"/>
            <w:gridSpan w:val="5"/>
          </w:tcPr>
          <w:p w:rsidR="001F30FC" w:rsidRPr="00F94A31" w:rsidRDefault="001F30FC" w:rsidP="009531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1F30FC" w:rsidRPr="00F94A31" w:rsidRDefault="001F30FC" w:rsidP="009531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6"/>
          </w:tcPr>
          <w:p w:rsidR="001F30FC" w:rsidRPr="00F94A31" w:rsidRDefault="001F30FC" w:rsidP="009531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F94A31" w:rsidTr="009531FC">
        <w:trPr>
          <w:tblHeader/>
        </w:trPr>
        <w:tc>
          <w:tcPr>
            <w:tcW w:w="3555" w:type="dxa"/>
          </w:tcPr>
          <w:p w:rsidR="00215D6B" w:rsidRPr="00F94A31" w:rsidRDefault="00215D6B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gridSpan w:val="2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15D6B" w:rsidRPr="00F94A31" w:rsidTr="009531FC">
        <w:trPr>
          <w:tblHeader/>
        </w:trPr>
        <w:tc>
          <w:tcPr>
            <w:tcW w:w="3555" w:type="dxa"/>
          </w:tcPr>
          <w:p w:rsidR="00215D6B" w:rsidRPr="00D55D3F" w:rsidRDefault="00215D6B" w:rsidP="00215D6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13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D6B" w:rsidRPr="00F94A31" w:rsidTr="009531FC">
        <w:trPr>
          <w:gridAfter w:val="1"/>
          <w:wAfter w:w="18" w:type="dxa"/>
          <w:tblHeader/>
        </w:trPr>
        <w:tc>
          <w:tcPr>
            <w:tcW w:w="3555" w:type="dxa"/>
            <w:tcBorders>
              <w:bottom w:val="nil"/>
            </w:tcBorders>
          </w:tcPr>
          <w:p w:rsidR="00215D6B" w:rsidRPr="00873EDF" w:rsidRDefault="00215D6B" w:rsidP="00215D6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873EDF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215D6B" w:rsidRPr="00F94A31" w:rsidRDefault="00F85D30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1,284,609</w:t>
            </w:r>
          </w:p>
        </w:tc>
        <w:tc>
          <w:tcPr>
            <w:tcW w:w="285" w:type="dxa"/>
            <w:gridSpan w:val="2"/>
            <w:tcBorders>
              <w:bottom w:val="nil"/>
            </w:tcBorders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3"/>
            <w:tcBorders>
              <w:bottom w:val="double" w:sz="4" w:space="0" w:color="auto"/>
            </w:tcBorders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1,363,385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:rsidR="00215D6B" w:rsidRPr="00F94A31" w:rsidRDefault="00F85D30" w:rsidP="00215D6B">
            <w:pPr>
              <w:tabs>
                <w:tab w:val="decimal" w:pos="862"/>
              </w:tabs>
              <w:spacing w:after="0" w:line="240" w:lineRule="auto"/>
              <w:ind w:left="-108" w:right="-1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1,130,941</w:t>
            </w:r>
          </w:p>
        </w:tc>
        <w:tc>
          <w:tcPr>
            <w:tcW w:w="322" w:type="dxa"/>
            <w:gridSpan w:val="2"/>
            <w:tcBorders>
              <w:bottom w:val="nil"/>
            </w:tcBorders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:rsidR="00215D6B" w:rsidRPr="00F94A31" w:rsidRDefault="00215D6B" w:rsidP="00215D6B">
            <w:pPr>
              <w:tabs>
                <w:tab w:val="decimal" w:pos="862"/>
              </w:tabs>
              <w:spacing w:after="0" w:line="240" w:lineRule="auto"/>
              <w:ind w:left="-108" w:right="-1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1,190,792</w:t>
            </w:r>
          </w:p>
        </w:tc>
      </w:tr>
    </w:tbl>
    <w:p w:rsidR="00C25DD9" w:rsidRPr="00C25DD9" w:rsidRDefault="00C25DD9" w:rsidP="001F30FC">
      <w:pPr>
        <w:spacing w:after="0" w:line="240" w:lineRule="atLeast"/>
        <w:ind w:left="513" w:right="-45"/>
        <w:jc w:val="thaiDistribute"/>
        <w:rPr>
          <w:rFonts w:ascii="Angsana New" w:hAnsi="Angsana New" w:cs="Angsana New"/>
          <w:sz w:val="30"/>
          <w:szCs w:val="30"/>
          <w:lang/>
        </w:rPr>
      </w:pPr>
    </w:p>
    <w:tbl>
      <w:tblPr>
        <w:tblW w:w="9387" w:type="dxa"/>
        <w:tblInd w:w="513" w:type="dxa"/>
        <w:tblLayout w:type="fixed"/>
        <w:tblLook w:val="0000"/>
      </w:tblPr>
      <w:tblGrid>
        <w:gridCol w:w="3537"/>
        <w:gridCol w:w="1260"/>
        <w:gridCol w:w="270"/>
        <w:gridCol w:w="1260"/>
        <w:gridCol w:w="270"/>
        <w:gridCol w:w="1188"/>
        <w:gridCol w:w="252"/>
        <w:gridCol w:w="1350"/>
      </w:tblGrid>
      <w:tr w:rsidR="008072A6" w:rsidRPr="00F94A31" w:rsidTr="008F26EB">
        <w:trPr>
          <w:tblHeader/>
        </w:trPr>
        <w:tc>
          <w:tcPr>
            <w:tcW w:w="3537" w:type="dxa"/>
          </w:tcPr>
          <w:p w:rsidR="008072A6" w:rsidRPr="00F94A31" w:rsidRDefault="008072A6" w:rsidP="00D55D3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8072A6" w:rsidRPr="00F94A31" w:rsidRDefault="008072A6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072A6" w:rsidRPr="00F94A31" w:rsidRDefault="008072A6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072A6" w:rsidRPr="00F94A31" w:rsidRDefault="008072A6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F94A31" w:rsidTr="008F26EB">
        <w:trPr>
          <w:tblHeader/>
        </w:trPr>
        <w:tc>
          <w:tcPr>
            <w:tcW w:w="3537" w:type="dxa"/>
          </w:tcPr>
          <w:p w:rsidR="00215D6B" w:rsidRPr="00F94A31" w:rsidRDefault="00215D6B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2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15D6B" w:rsidRPr="00F94A31" w:rsidTr="008F26EB">
        <w:trPr>
          <w:tblHeader/>
        </w:trPr>
        <w:tc>
          <w:tcPr>
            <w:tcW w:w="3537" w:type="dxa"/>
          </w:tcPr>
          <w:p w:rsidR="00215D6B" w:rsidRPr="00A03CC9" w:rsidRDefault="00215D6B" w:rsidP="00215D6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5850" w:type="dxa"/>
            <w:gridSpan w:val="7"/>
          </w:tcPr>
          <w:p w:rsidR="00215D6B" w:rsidRPr="00F94A31" w:rsidRDefault="00215D6B" w:rsidP="00215D6B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D6B" w:rsidRPr="00F94A31" w:rsidTr="004B2357">
        <w:tc>
          <w:tcPr>
            <w:tcW w:w="3537" w:type="dxa"/>
          </w:tcPr>
          <w:p w:rsidR="00215D6B" w:rsidRPr="00601BC9" w:rsidRDefault="00215D6B" w:rsidP="00215D6B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1BC9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215D6B" w:rsidRPr="00F94A31" w:rsidRDefault="001104FC" w:rsidP="00D773B6">
            <w:pPr>
              <w:tabs>
                <w:tab w:val="decimal" w:pos="720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15D6B" w:rsidRPr="00F94A31" w:rsidRDefault="001104FC" w:rsidP="00D773B6">
            <w:pPr>
              <w:tabs>
                <w:tab w:val="decimal" w:pos="720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15D6B" w:rsidRPr="00F94A31" w:rsidRDefault="001104FC" w:rsidP="00215D6B">
            <w:pPr>
              <w:tabs>
                <w:tab w:val="decimal" w:pos="8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8,85</w:t>
            </w:r>
            <w:r w:rsidR="008B167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:rsidR="00215D6B" w:rsidRPr="00F94A31" w:rsidRDefault="00215D6B" w:rsidP="00215D6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D6B" w:rsidRPr="00F94A31" w:rsidRDefault="008B167D" w:rsidP="00D773B6">
            <w:pPr>
              <w:tabs>
                <w:tab w:val="decimal" w:pos="990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9,748</w:t>
            </w:r>
          </w:p>
        </w:tc>
      </w:tr>
      <w:tr w:rsidR="00521FB0" w:rsidRPr="00F94A31" w:rsidTr="005322F8">
        <w:tc>
          <w:tcPr>
            <w:tcW w:w="3537" w:type="dxa"/>
          </w:tcPr>
          <w:p w:rsidR="00521FB0" w:rsidRPr="00601BC9" w:rsidRDefault="00521FB0" w:rsidP="00521FB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1BC9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521FB0" w:rsidRPr="00F94A31" w:rsidRDefault="008B167D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27,868</w:t>
            </w:r>
          </w:p>
        </w:tc>
        <w:tc>
          <w:tcPr>
            <w:tcW w:w="270" w:type="dxa"/>
          </w:tcPr>
          <w:p w:rsidR="00521FB0" w:rsidRPr="00F94A31" w:rsidRDefault="00521FB0" w:rsidP="00521FB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21FB0" w:rsidRPr="00F94A31" w:rsidRDefault="008B167D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30,303</w:t>
            </w:r>
          </w:p>
        </w:tc>
        <w:tc>
          <w:tcPr>
            <w:tcW w:w="270" w:type="dxa"/>
            <w:shd w:val="clear" w:color="auto" w:fill="auto"/>
          </w:tcPr>
          <w:p w:rsidR="00521FB0" w:rsidRPr="00F94A31" w:rsidRDefault="00521FB0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521FB0" w:rsidRPr="00F94A31" w:rsidRDefault="008B167D" w:rsidP="00521FB0">
            <w:pPr>
              <w:tabs>
                <w:tab w:val="decimal" w:pos="8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15,355</w:t>
            </w:r>
          </w:p>
        </w:tc>
        <w:tc>
          <w:tcPr>
            <w:tcW w:w="252" w:type="dxa"/>
            <w:shd w:val="clear" w:color="auto" w:fill="auto"/>
          </w:tcPr>
          <w:p w:rsidR="00521FB0" w:rsidRPr="00F94A31" w:rsidRDefault="00521FB0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21FB0" w:rsidRPr="00F94A31" w:rsidRDefault="008B167D" w:rsidP="00D773B6">
            <w:pPr>
              <w:tabs>
                <w:tab w:val="decimal" w:pos="990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19,454</w:t>
            </w:r>
          </w:p>
        </w:tc>
      </w:tr>
      <w:tr w:rsidR="00521FB0" w:rsidRPr="00F94A31" w:rsidTr="008B167D">
        <w:trPr>
          <w:trHeight w:val="353"/>
        </w:trPr>
        <w:tc>
          <w:tcPr>
            <w:tcW w:w="3537" w:type="dxa"/>
          </w:tcPr>
          <w:p w:rsidR="00521FB0" w:rsidRPr="00601BC9" w:rsidRDefault="00521FB0" w:rsidP="00521FB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1BC9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21FB0" w:rsidRPr="00F476D0" w:rsidRDefault="008B167D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387,197</w:t>
            </w:r>
          </w:p>
        </w:tc>
        <w:tc>
          <w:tcPr>
            <w:tcW w:w="270" w:type="dxa"/>
          </w:tcPr>
          <w:p w:rsidR="00521FB0" w:rsidRPr="00F94A31" w:rsidRDefault="00521FB0" w:rsidP="00521FB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21FB0" w:rsidRPr="00F476D0" w:rsidRDefault="008B167D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385,827</w:t>
            </w:r>
          </w:p>
        </w:tc>
        <w:tc>
          <w:tcPr>
            <w:tcW w:w="270" w:type="dxa"/>
            <w:shd w:val="clear" w:color="auto" w:fill="auto"/>
          </w:tcPr>
          <w:p w:rsidR="00521FB0" w:rsidRPr="00F94A31" w:rsidRDefault="00521FB0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521FB0" w:rsidRPr="00F476D0" w:rsidRDefault="008B167D" w:rsidP="00521FB0">
            <w:pPr>
              <w:tabs>
                <w:tab w:val="decimal" w:pos="8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243,931</w:t>
            </w:r>
          </w:p>
        </w:tc>
        <w:tc>
          <w:tcPr>
            <w:tcW w:w="252" w:type="dxa"/>
            <w:shd w:val="clear" w:color="auto" w:fill="auto"/>
          </w:tcPr>
          <w:p w:rsidR="00521FB0" w:rsidRPr="00F94A31" w:rsidRDefault="00521FB0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1FB0" w:rsidRPr="00F476D0" w:rsidRDefault="008B167D" w:rsidP="00D773B6">
            <w:pPr>
              <w:tabs>
                <w:tab w:val="decimal" w:pos="990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253,094</w:t>
            </w:r>
          </w:p>
        </w:tc>
      </w:tr>
      <w:tr w:rsidR="00521FB0" w:rsidRPr="008B167D" w:rsidTr="008B167D">
        <w:tc>
          <w:tcPr>
            <w:tcW w:w="3537" w:type="dxa"/>
          </w:tcPr>
          <w:p w:rsidR="00521FB0" w:rsidRPr="00F94A31" w:rsidRDefault="00521FB0" w:rsidP="00521FB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21FB0" w:rsidRPr="00EE1334" w:rsidRDefault="00697021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415,065</w:t>
            </w:r>
          </w:p>
        </w:tc>
        <w:tc>
          <w:tcPr>
            <w:tcW w:w="270" w:type="dxa"/>
          </w:tcPr>
          <w:p w:rsidR="00521FB0" w:rsidRPr="00EE1334" w:rsidRDefault="00521FB0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21FB0" w:rsidRPr="00EE1334" w:rsidRDefault="00521FB0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416,130</w:t>
            </w:r>
          </w:p>
        </w:tc>
        <w:tc>
          <w:tcPr>
            <w:tcW w:w="270" w:type="dxa"/>
          </w:tcPr>
          <w:p w:rsidR="00521FB0" w:rsidRPr="00EE1334" w:rsidRDefault="00521FB0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521FB0" w:rsidRPr="00584754" w:rsidRDefault="00521FB0" w:rsidP="00521FB0">
            <w:pPr>
              <w:tabs>
                <w:tab w:val="decimal" w:pos="8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268,141</w:t>
            </w:r>
          </w:p>
        </w:tc>
        <w:tc>
          <w:tcPr>
            <w:tcW w:w="252" w:type="dxa"/>
          </w:tcPr>
          <w:p w:rsidR="00521FB0" w:rsidRPr="00F94A31" w:rsidRDefault="00521FB0" w:rsidP="00521FB0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21FB0" w:rsidRPr="00C25DD9" w:rsidRDefault="00A065E1" w:rsidP="00D773B6">
            <w:pPr>
              <w:tabs>
                <w:tab w:val="decimal" w:pos="990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5D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282,296</w:t>
            </w:r>
          </w:p>
        </w:tc>
      </w:tr>
    </w:tbl>
    <w:p w:rsidR="008F26EB" w:rsidRDefault="008F26EB" w:rsidP="00EE1334">
      <w:pPr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  <w:cs/>
        </w:rPr>
        <w:sectPr w:rsidR="008F26EB" w:rsidSect="007D128C">
          <w:type w:val="continuous"/>
          <w:pgSz w:w="11907" w:h="16839" w:code="9"/>
          <w:pgMar w:top="691" w:right="1152" w:bottom="720" w:left="1152" w:header="720" w:footer="720" w:gutter="0"/>
          <w:cols w:space="720"/>
          <w:docGrid w:linePitch="245"/>
        </w:sectPr>
      </w:pPr>
    </w:p>
    <w:p w:rsidR="00477B50" w:rsidRPr="0086410C" w:rsidRDefault="00477B50" w:rsidP="00D55D3F">
      <w:pPr>
        <w:spacing w:after="0" w:line="240" w:lineRule="auto"/>
        <w:rPr>
          <w:rFonts w:ascii="Angsana New" w:hAnsi="Angsana New" w:cs="Angsana New" w:hint="cs"/>
          <w:sz w:val="24"/>
          <w:szCs w:val="24"/>
        </w:rPr>
      </w:pPr>
    </w:p>
    <w:tbl>
      <w:tblPr>
        <w:tblW w:w="9602" w:type="dxa"/>
        <w:tblInd w:w="513" w:type="dxa"/>
        <w:tblLayout w:type="fixed"/>
        <w:tblLook w:val="0000"/>
      </w:tblPr>
      <w:tblGrid>
        <w:gridCol w:w="3814"/>
        <w:gridCol w:w="1162"/>
        <w:gridCol w:w="9"/>
        <w:gridCol w:w="261"/>
        <w:gridCol w:w="9"/>
        <w:gridCol w:w="1177"/>
        <w:gridCol w:w="276"/>
        <w:gridCol w:w="1175"/>
        <w:gridCol w:w="251"/>
        <w:gridCol w:w="35"/>
        <w:gridCol w:w="1147"/>
        <w:gridCol w:w="286"/>
      </w:tblGrid>
      <w:tr w:rsidR="00CC62A1" w:rsidRPr="00F94A31" w:rsidTr="00215D6B">
        <w:trPr>
          <w:gridAfter w:val="1"/>
          <w:wAfter w:w="286" w:type="dxa"/>
          <w:tblHeader/>
        </w:trPr>
        <w:tc>
          <w:tcPr>
            <w:tcW w:w="3814" w:type="dxa"/>
            <w:shd w:val="clear" w:color="auto" w:fill="auto"/>
          </w:tcPr>
          <w:p w:rsidR="00CC62A1" w:rsidRPr="00F94A31" w:rsidRDefault="00CC62A1" w:rsidP="009531FC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618" w:type="dxa"/>
            <w:gridSpan w:val="5"/>
            <w:shd w:val="clear" w:color="auto" w:fill="auto"/>
          </w:tcPr>
          <w:p w:rsidR="00CC62A1" w:rsidRPr="00F94A31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6" w:type="dxa"/>
            <w:shd w:val="clear" w:color="auto" w:fill="auto"/>
          </w:tcPr>
          <w:p w:rsidR="00CC62A1" w:rsidRPr="00F94A31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8" w:type="dxa"/>
            <w:gridSpan w:val="4"/>
            <w:shd w:val="clear" w:color="auto" w:fill="auto"/>
          </w:tcPr>
          <w:p w:rsidR="00CC62A1" w:rsidRPr="00F94A31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15D6B" w:rsidRPr="00F94A31" w:rsidTr="00215D6B">
        <w:trPr>
          <w:gridAfter w:val="1"/>
          <w:wAfter w:w="286" w:type="dxa"/>
          <w:tblHeader/>
        </w:trPr>
        <w:tc>
          <w:tcPr>
            <w:tcW w:w="3814" w:type="dxa"/>
            <w:shd w:val="clear" w:color="auto" w:fill="auto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6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1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15D6B" w:rsidRPr="00F94A31" w:rsidTr="00215D6B">
        <w:trPr>
          <w:gridAfter w:val="1"/>
          <w:wAfter w:w="286" w:type="dxa"/>
          <w:tblHeader/>
        </w:trPr>
        <w:tc>
          <w:tcPr>
            <w:tcW w:w="3814" w:type="dxa"/>
            <w:shd w:val="clear" w:color="auto" w:fill="auto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2" w:type="dxa"/>
            <w:gridSpan w:val="10"/>
            <w:shd w:val="clear" w:color="auto" w:fill="auto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D6B" w:rsidRPr="00F94A31" w:rsidTr="00215D6B">
        <w:trPr>
          <w:gridAfter w:val="1"/>
          <w:wAfter w:w="286" w:type="dxa"/>
        </w:trPr>
        <w:tc>
          <w:tcPr>
            <w:tcW w:w="3814" w:type="dxa"/>
          </w:tcPr>
          <w:p w:rsidR="00215D6B" w:rsidRPr="00F94A31" w:rsidRDefault="00215D6B" w:rsidP="00215D6B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162" w:type="dxa"/>
          </w:tcPr>
          <w:p w:rsidR="00215D6B" w:rsidRPr="00F94A31" w:rsidRDefault="00215D6B" w:rsidP="00215D6B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15D6B" w:rsidRPr="00F94A31" w:rsidRDefault="00215D6B" w:rsidP="00215D6B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15D6B" w:rsidRPr="00F94A31" w:rsidRDefault="00215D6B" w:rsidP="00215D6B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215D6B" w:rsidRPr="00F94A31" w:rsidRDefault="00215D6B" w:rsidP="00215D6B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215D6B" w:rsidRPr="00F94A31" w:rsidRDefault="00215D6B" w:rsidP="00215D6B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6" w:type="dxa"/>
            <w:gridSpan w:val="2"/>
          </w:tcPr>
          <w:p w:rsidR="00215D6B" w:rsidRPr="00F94A31" w:rsidRDefault="00215D6B" w:rsidP="00215D6B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215D6B" w:rsidRPr="00F94A31" w:rsidRDefault="00215D6B" w:rsidP="00215D6B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15D6B" w:rsidRPr="00F94A31" w:rsidTr="00215D6B">
        <w:trPr>
          <w:gridAfter w:val="1"/>
          <w:wAfter w:w="286" w:type="dxa"/>
        </w:trPr>
        <w:tc>
          <w:tcPr>
            <w:tcW w:w="3814" w:type="dxa"/>
          </w:tcPr>
          <w:p w:rsidR="00215D6B" w:rsidRPr="00601BC9" w:rsidRDefault="00215D6B" w:rsidP="00215D6B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1BC9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</w:tcPr>
          <w:p w:rsidR="00215D6B" w:rsidRPr="00F94A31" w:rsidRDefault="002A3BD6" w:rsidP="00215D6B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215D6B" w:rsidRPr="00F94A31" w:rsidRDefault="00215D6B" w:rsidP="00215D6B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215D6B" w:rsidRPr="00F94A31" w:rsidRDefault="002A3BD6" w:rsidP="00215D6B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215D6B" w:rsidRPr="00F94A31" w:rsidRDefault="00215D6B" w:rsidP="00215D6B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215D6B" w:rsidRPr="00F94A31" w:rsidRDefault="002A3BD6" w:rsidP="00215D6B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544</w:t>
            </w:r>
          </w:p>
        </w:tc>
        <w:tc>
          <w:tcPr>
            <w:tcW w:w="286" w:type="dxa"/>
            <w:gridSpan w:val="2"/>
          </w:tcPr>
          <w:p w:rsidR="00215D6B" w:rsidRPr="00F94A31" w:rsidRDefault="00215D6B" w:rsidP="00215D6B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215D6B" w:rsidRPr="00F94A31" w:rsidRDefault="002A3BD6" w:rsidP="002A3BD6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1,246</w:t>
            </w:r>
          </w:p>
        </w:tc>
      </w:tr>
      <w:tr w:rsidR="00521FB0" w:rsidRPr="00F94A31" w:rsidTr="00215D6B">
        <w:trPr>
          <w:gridAfter w:val="1"/>
          <w:wAfter w:w="286" w:type="dxa"/>
        </w:trPr>
        <w:tc>
          <w:tcPr>
            <w:tcW w:w="3814" w:type="dxa"/>
          </w:tcPr>
          <w:p w:rsidR="00521FB0" w:rsidRPr="00601BC9" w:rsidRDefault="00521FB0" w:rsidP="00521FB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1BC9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1" w:type="dxa"/>
            <w:gridSpan w:val="2"/>
          </w:tcPr>
          <w:p w:rsidR="00521FB0" w:rsidRPr="00F94A31" w:rsidRDefault="002A3BD6" w:rsidP="002A3BD6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  <w:gridSpan w:val="2"/>
          </w:tcPr>
          <w:p w:rsidR="00521FB0" w:rsidRPr="00F94A31" w:rsidRDefault="00521FB0" w:rsidP="002A3BD6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521FB0" w:rsidRPr="00F94A31" w:rsidRDefault="002A3BD6" w:rsidP="002A3BD6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  <w:tc>
          <w:tcPr>
            <w:tcW w:w="276" w:type="dxa"/>
          </w:tcPr>
          <w:p w:rsidR="00521FB0" w:rsidRPr="00F94A31" w:rsidRDefault="00521FB0" w:rsidP="00521FB0">
            <w:pPr>
              <w:pStyle w:val="BodyText"/>
              <w:tabs>
                <w:tab w:val="decimal" w:pos="83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521FB0" w:rsidRPr="00F94A31" w:rsidRDefault="002A3BD6" w:rsidP="002A3BD6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  <w:tc>
          <w:tcPr>
            <w:tcW w:w="286" w:type="dxa"/>
            <w:gridSpan w:val="2"/>
          </w:tcPr>
          <w:p w:rsidR="00521FB0" w:rsidRPr="00F94A31" w:rsidRDefault="00521FB0" w:rsidP="00521FB0">
            <w:pPr>
              <w:pStyle w:val="BodyText"/>
              <w:tabs>
                <w:tab w:val="decimal" w:pos="83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521FB0" w:rsidRPr="00F94A31" w:rsidRDefault="002A3BD6" w:rsidP="002A3BD6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</w:tr>
      <w:tr w:rsidR="00521FB0" w:rsidRPr="00F94A31" w:rsidTr="002A3BD6">
        <w:trPr>
          <w:gridAfter w:val="1"/>
          <w:wAfter w:w="286" w:type="dxa"/>
        </w:trPr>
        <w:tc>
          <w:tcPr>
            <w:tcW w:w="3814" w:type="dxa"/>
          </w:tcPr>
          <w:p w:rsidR="00521FB0" w:rsidRPr="00601BC9" w:rsidRDefault="00521FB0" w:rsidP="00521FB0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601BC9">
              <w:rPr>
                <w:rFonts w:ascii="Angsana New" w:hAnsi="Angsana New" w:cs="Angsana New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:rsidR="00521FB0" w:rsidRPr="00F94A31" w:rsidRDefault="002A3BD6" w:rsidP="002A3BD6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274,947</w:t>
            </w:r>
          </w:p>
        </w:tc>
        <w:tc>
          <w:tcPr>
            <w:tcW w:w="270" w:type="dxa"/>
            <w:gridSpan w:val="2"/>
          </w:tcPr>
          <w:p w:rsidR="00521FB0" w:rsidRPr="00F94A31" w:rsidRDefault="00521FB0" w:rsidP="002A3BD6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521FB0" w:rsidRPr="00F94A31" w:rsidRDefault="002A3BD6" w:rsidP="002A3BD6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205,269</w:t>
            </w:r>
          </w:p>
        </w:tc>
        <w:tc>
          <w:tcPr>
            <w:tcW w:w="276" w:type="dxa"/>
          </w:tcPr>
          <w:p w:rsidR="00521FB0" w:rsidRPr="00F94A31" w:rsidRDefault="00521FB0" w:rsidP="002A3BD6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521FB0" w:rsidRPr="00F94A31" w:rsidRDefault="002A3BD6" w:rsidP="002A3BD6">
            <w:pPr>
              <w:pStyle w:val="BodyText"/>
              <w:tabs>
                <w:tab w:val="decimal" w:pos="-110"/>
              </w:tabs>
              <w:spacing w:after="0" w:line="240" w:lineRule="auto"/>
              <w:ind w:left="-115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222,393</w:t>
            </w:r>
          </w:p>
        </w:tc>
        <w:tc>
          <w:tcPr>
            <w:tcW w:w="286" w:type="dxa"/>
            <w:gridSpan w:val="2"/>
          </w:tcPr>
          <w:p w:rsidR="00521FB0" w:rsidRPr="00F94A31" w:rsidRDefault="00521FB0" w:rsidP="00521FB0">
            <w:pPr>
              <w:pStyle w:val="BodyText"/>
              <w:tabs>
                <w:tab w:val="decimal" w:pos="834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521FB0" w:rsidRPr="00F94A31" w:rsidRDefault="002A3BD6" w:rsidP="002A3BD6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170,208</w:t>
            </w:r>
          </w:p>
        </w:tc>
      </w:tr>
      <w:tr w:rsidR="007F5B94" w:rsidRPr="002A3BD6" w:rsidTr="002A3BD6">
        <w:tc>
          <w:tcPr>
            <w:tcW w:w="3814" w:type="dxa"/>
          </w:tcPr>
          <w:p w:rsidR="007F5B94" w:rsidRPr="00F94A31" w:rsidRDefault="007F5B94" w:rsidP="007F5B94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F5B94" w:rsidRPr="000047A5" w:rsidRDefault="007F5B94" w:rsidP="00F60E32">
            <w:pPr>
              <w:tabs>
                <w:tab w:val="decimal" w:pos="893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7F5B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275,178</w:t>
            </w:r>
          </w:p>
        </w:tc>
        <w:tc>
          <w:tcPr>
            <w:tcW w:w="270" w:type="dxa"/>
            <w:gridSpan w:val="2"/>
          </w:tcPr>
          <w:p w:rsidR="007F5B94" w:rsidRPr="000047A5" w:rsidRDefault="007F5B94" w:rsidP="007F5B9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7F5B94" w:rsidRPr="000047A5" w:rsidRDefault="007F5B94" w:rsidP="00F60E32">
            <w:pPr>
              <w:tabs>
                <w:tab w:val="decimal" w:pos="89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205,619</w:t>
            </w:r>
          </w:p>
        </w:tc>
        <w:tc>
          <w:tcPr>
            <w:tcW w:w="276" w:type="dxa"/>
          </w:tcPr>
          <w:p w:rsidR="007F5B94" w:rsidRPr="000047A5" w:rsidRDefault="007F5B94" w:rsidP="007F5B9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7F5B94" w:rsidRPr="000047A5" w:rsidRDefault="007F5B94" w:rsidP="00F60E32">
            <w:pPr>
              <w:tabs>
                <w:tab w:val="decimal" w:pos="879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223,140</w:t>
            </w:r>
          </w:p>
        </w:tc>
        <w:tc>
          <w:tcPr>
            <w:tcW w:w="286" w:type="dxa"/>
            <w:gridSpan w:val="2"/>
          </w:tcPr>
          <w:p w:rsidR="007F5B94" w:rsidRPr="000047A5" w:rsidRDefault="007F5B94" w:rsidP="007F5B94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7F5B94" w:rsidRPr="000047A5" w:rsidRDefault="007F5B94" w:rsidP="00F60E32">
            <w:pPr>
              <w:tabs>
                <w:tab w:val="decimal" w:pos="948"/>
              </w:tabs>
              <w:spacing w:after="0" w:line="240" w:lineRule="auto"/>
              <w:ind w:left="-115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171,791</w:t>
            </w:r>
          </w:p>
        </w:tc>
        <w:tc>
          <w:tcPr>
            <w:tcW w:w="286" w:type="dxa"/>
          </w:tcPr>
          <w:p w:rsidR="007F5B94" w:rsidRPr="000047A5" w:rsidRDefault="007F5B94" w:rsidP="007F5B94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CF03C5" w:rsidRPr="008F26EB" w:rsidRDefault="00CF03C5" w:rsidP="002A3BD6">
      <w:pPr>
        <w:tabs>
          <w:tab w:val="left" w:pos="8100"/>
        </w:tabs>
        <w:spacing w:after="0" w:line="240" w:lineRule="auto"/>
        <w:rPr>
          <w:rFonts w:ascii="Angsana New" w:hAnsi="Angsana New" w:cs="Angsana New" w:hint="cs"/>
          <w:sz w:val="24"/>
          <w:szCs w:val="24"/>
        </w:rPr>
      </w:pPr>
    </w:p>
    <w:tbl>
      <w:tblPr>
        <w:tblW w:w="9360" w:type="dxa"/>
        <w:tblInd w:w="558" w:type="dxa"/>
        <w:tblLayout w:type="fixed"/>
        <w:tblLook w:val="0000"/>
      </w:tblPr>
      <w:tblGrid>
        <w:gridCol w:w="3136"/>
        <w:gridCol w:w="676"/>
        <w:gridCol w:w="240"/>
        <w:gridCol w:w="610"/>
        <w:gridCol w:w="932"/>
        <w:gridCol w:w="238"/>
        <w:gridCol w:w="949"/>
        <w:gridCol w:w="241"/>
        <w:gridCol w:w="1018"/>
        <w:gridCol w:w="285"/>
        <w:gridCol w:w="1035"/>
      </w:tblGrid>
      <w:tr w:rsidR="00D470D8" w:rsidRPr="00F94A31" w:rsidTr="003B23B3">
        <w:trPr>
          <w:tblHeader/>
        </w:trPr>
        <w:tc>
          <w:tcPr>
            <w:tcW w:w="1675" w:type="pct"/>
          </w:tcPr>
          <w:p w:rsidR="00C529CA" w:rsidRPr="00F94A31" w:rsidRDefault="00C529CA" w:rsidP="0041101B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5" w:type="pct"/>
            <w:gridSpan w:val="3"/>
            <w:shd w:val="clear" w:color="auto" w:fill="auto"/>
          </w:tcPr>
          <w:p w:rsidR="00C529CA" w:rsidRPr="00F94A31" w:rsidRDefault="00C529CA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2" w:type="pct"/>
            <w:gridSpan w:val="3"/>
          </w:tcPr>
          <w:p w:rsidR="00C529CA" w:rsidRPr="00F94A31" w:rsidRDefault="00C529CA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:rsidR="00C529CA" w:rsidRPr="00F94A31" w:rsidRDefault="00C529CA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:rsidR="00C529CA" w:rsidRPr="00F94A31" w:rsidRDefault="00C529CA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15D6B" w:rsidRPr="00F94A31" w:rsidTr="003B23B3">
        <w:trPr>
          <w:tblHeader/>
        </w:trPr>
        <w:tc>
          <w:tcPr>
            <w:tcW w:w="1675" w:type="pct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1" w:type="pct"/>
            <w:shd w:val="clear" w:color="auto" w:fill="auto"/>
          </w:tcPr>
          <w:p w:rsidR="00215D6B" w:rsidRPr="006662B4" w:rsidRDefault="00215D6B" w:rsidP="00215D6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28" w:type="pct"/>
            <w:shd w:val="clear" w:color="auto" w:fill="auto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498" w:type="pct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27" w:type="pct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29" w:type="pct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52" w:type="pct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15D6B" w:rsidRPr="00F94A31" w:rsidTr="003B23B3">
        <w:trPr>
          <w:tblHeader/>
        </w:trPr>
        <w:tc>
          <w:tcPr>
            <w:tcW w:w="1675" w:type="pct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5" w:type="pct"/>
            <w:gridSpan w:val="3"/>
            <w:shd w:val="clear" w:color="auto" w:fill="auto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10" w:type="pct"/>
            <w:gridSpan w:val="7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D6B" w:rsidRPr="00F94A31" w:rsidTr="003B23B3">
        <w:tc>
          <w:tcPr>
            <w:tcW w:w="1675" w:type="pct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15" w:type="pct"/>
            <w:gridSpan w:val="3"/>
            <w:shd w:val="clear" w:color="auto" w:fill="auto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10" w:type="pct"/>
            <w:gridSpan w:val="7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73C9A" w:rsidRPr="00F94A31" w:rsidTr="007B0BF1">
        <w:tc>
          <w:tcPr>
            <w:tcW w:w="1675" w:type="pct"/>
          </w:tcPr>
          <w:p w:rsidR="00973C9A" w:rsidRPr="00601BC9" w:rsidRDefault="00973C9A" w:rsidP="00973C9A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1BC9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1" w:type="pct"/>
            <w:shd w:val="clear" w:color="auto" w:fill="auto"/>
          </w:tcPr>
          <w:p w:rsidR="00973C9A" w:rsidRPr="00F94A31" w:rsidRDefault="00973C9A" w:rsidP="00973C9A">
            <w:pPr>
              <w:pStyle w:val="BodyText"/>
              <w:spacing w:after="0"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3.33</w:t>
            </w:r>
          </w:p>
        </w:tc>
        <w:tc>
          <w:tcPr>
            <w:tcW w:w="128" w:type="pct"/>
            <w:shd w:val="clear" w:color="auto" w:fill="auto"/>
          </w:tcPr>
          <w:p w:rsidR="00973C9A" w:rsidRPr="00F94A31" w:rsidRDefault="00973C9A" w:rsidP="00973C9A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6" w:type="pct"/>
            <w:shd w:val="clear" w:color="auto" w:fill="auto"/>
          </w:tcPr>
          <w:p w:rsidR="00973C9A" w:rsidRPr="00F94A31" w:rsidRDefault="00973C9A" w:rsidP="00973C9A">
            <w:pPr>
              <w:pStyle w:val="BodyText"/>
              <w:spacing w:after="0"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2.75</w:t>
            </w:r>
          </w:p>
        </w:tc>
        <w:tc>
          <w:tcPr>
            <w:tcW w:w="498" w:type="pct"/>
            <w:tcBorders>
              <w:bottom w:val="double" w:sz="4" w:space="0" w:color="auto"/>
            </w:tcBorders>
          </w:tcPr>
          <w:p w:rsidR="00973C9A" w:rsidRPr="00F94A31" w:rsidRDefault="00973C9A" w:rsidP="00973C9A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973C9A" w:rsidRPr="00F94A31" w:rsidRDefault="00973C9A" w:rsidP="00973C9A">
            <w:pPr>
              <w:pStyle w:val="BodyText"/>
              <w:tabs>
                <w:tab w:val="decimal" w:pos="749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</w:tcPr>
          <w:p w:rsidR="00973C9A" w:rsidRPr="00F94A31" w:rsidRDefault="00973C9A" w:rsidP="00973C9A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973C9A" w:rsidRPr="00F94A31" w:rsidRDefault="00973C9A" w:rsidP="00973C9A">
            <w:pPr>
              <w:pStyle w:val="BodyText"/>
              <w:tabs>
                <w:tab w:val="decimal" w:pos="749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:rsidR="00973C9A" w:rsidRPr="00F94A31" w:rsidRDefault="00973C9A" w:rsidP="00973C9A">
            <w:pPr>
              <w:pStyle w:val="BodyText"/>
              <w:tabs>
                <w:tab w:val="decimal" w:pos="81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6,524,310</w:t>
            </w:r>
          </w:p>
        </w:tc>
        <w:tc>
          <w:tcPr>
            <w:tcW w:w="152" w:type="pct"/>
          </w:tcPr>
          <w:p w:rsidR="00973C9A" w:rsidRPr="00F94A31" w:rsidRDefault="00973C9A" w:rsidP="00973C9A">
            <w:pPr>
              <w:pStyle w:val="BodyText"/>
              <w:tabs>
                <w:tab w:val="decimal" w:pos="749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</w:tcPr>
          <w:p w:rsidR="00973C9A" w:rsidRPr="00F94A31" w:rsidRDefault="00973C9A" w:rsidP="00973C9A">
            <w:pPr>
              <w:pStyle w:val="BodyText"/>
              <w:tabs>
                <w:tab w:val="decimal" w:pos="81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76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5,698,480</w:t>
            </w:r>
          </w:p>
        </w:tc>
      </w:tr>
    </w:tbl>
    <w:p w:rsidR="00CF03C5" w:rsidRPr="00EB2B1E" w:rsidRDefault="00CF03C5" w:rsidP="00926C24">
      <w:pPr>
        <w:pStyle w:val="BodyText"/>
        <w:spacing w:after="0" w:line="240" w:lineRule="auto"/>
        <w:ind w:right="-25"/>
        <w:rPr>
          <w:rFonts w:ascii="Angsana New" w:hAnsi="Angsana New" w:cs="Angsana New" w:hint="cs"/>
          <w:spacing w:val="-4"/>
          <w:sz w:val="18"/>
          <w:szCs w:val="18"/>
        </w:rPr>
      </w:pPr>
    </w:p>
    <w:p w:rsidR="00CA4059" w:rsidRDefault="00CA4059" w:rsidP="000047A5">
      <w:pPr>
        <w:pStyle w:val="BodyText"/>
        <w:spacing w:after="0" w:line="240" w:lineRule="auto"/>
        <w:ind w:right="-25" w:firstLine="450"/>
        <w:rPr>
          <w:rFonts w:ascii="Angsana New" w:hAnsi="Angsana New" w:cs="Angsana New"/>
          <w:sz w:val="30"/>
          <w:szCs w:val="30"/>
          <w:lang/>
        </w:rPr>
      </w:pPr>
      <w:r w:rsidRPr="00D55D3F">
        <w:rPr>
          <w:rFonts w:ascii="Angsana New" w:hAnsi="Angsana New" w:cs="Angsana New"/>
          <w:spacing w:val="-4"/>
          <w:sz w:val="30"/>
          <w:szCs w:val="30"/>
          <w:cs/>
        </w:rPr>
        <w:t>ร</w:t>
      </w:r>
      <w:r w:rsidRPr="000047A5">
        <w:rPr>
          <w:rFonts w:ascii="Angsana New" w:hAnsi="Angsana New" w:cs="Angsana New"/>
          <w:sz w:val="30"/>
          <w:szCs w:val="30"/>
          <w:cs/>
          <w:lang/>
        </w:rPr>
        <w:t>ายการเ</w:t>
      </w:r>
      <w:r w:rsidR="00B565EA" w:rsidRPr="000047A5">
        <w:rPr>
          <w:rFonts w:ascii="Angsana New" w:hAnsi="Angsana New" w:cs="Angsana New"/>
          <w:sz w:val="30"/>
          <w:szCs w:val="30"/>
          <w:cs/>
          <w:lang/>
        </w:rPr>
        <w:t>คลื่อนไหวของเงินกู้ยืม</w:t>
      </w:r>
      <w:r w:rsidRPr="000047A5">
        <w:rPr>
          <w:rFonts w:ascii="Angsana New" w:hAnsi="Angsana New" w:cs="Angsana New"/>
          <w:sz w:val="30"/>
          <w:szCs w:val="30"/>
          <w:cs/>
          <w:lang/>
        </w:rPr>
        <w:t>จากกิจการที่เกี่ยวข้องกัน</w:t>
      </w:r>
      <w:r w:rsidR="005D1E47" w:rsidRPr="000047A5">
        <w:rPr>
          <w:rFonts w:ascii="Angsana New" w:hAnsi="Angsana New" w:cs="Angsana New"/>
          <w:sz w:val="30"/>
          <w:szCs w:val="30"/>
          <w:cs/>
          <w:lang/>
        </w:rPr>
        <w:t>สำหรับ</w:t>
      </w:r>
      <w:r w:rsidRPr="000047A5">
        <w:rPr>
          <w:rFonts w:ascii="Angsana New" w:hAnsi="Angsana New" w:cs="Angsana New"/>
          <w:sz w:val="30"/>
          <w:szCs w:val="30"/>
          <w:cs/>
          <w:lang/>
        </w:rPr>
        <w:t>แต่ละ</w:t>
      </w:r>
      <w:r w:rsidR="00FA7C2E" w:rsidRPr="000047A5">
        <w:rPr>
          <w:rFonts w:ascii="Angsana New" w:hAnsi="Angsana New" w:cs="Angsana New"/>
          <w:sz w:val="30"/>
          <w:szCs w:val="30"/>
          <w:cs/>
          <w:lang/>
        </w:rPr>
        <w:t>ปี</w:t>
      </w:r>
      <w:r w:rsidRPr="000047A5">
        <w:rPr>
          <w:rFonts w:ascii="Angsana New" w:hAnsi="Angsana New" w:cs="Angsana New"/>
          <w:sz w:val="30"/>
          <w:szCs w:val="30"/>
          <w:cs/>
          <w:lang/>
        </w:rPr>
        <w:t>สิ้นสุด</w:t>
      </w:r>
      <w:r w:rsidR="006662B4" w:rsidRPr="000047A5">
        <w:rPr>
          <w:rFonts w:ascii="Angsana New" w:hAnsi="Angsana New" w:cs="Angsana New"/>
          <w:sz w:val="30"/>
          <w:szCs w:val="30"/>
          <w:cs/>
          <w:lang/>
        </w:rPr>
        <w:t xml:space="preserve">วันที่ </w:t>
      </w:r>
      <w:r w:rsidR="006662B4" w:rsidRPr="000047A5">
        <w:rPr>
          <w:rFonts w:ascii="Angsana New" w:hAnsi="Angsana New" w:cs="Angsana New"/>
          <w:sz w:val="30"/>
          <w:szCs w:val="30"/>
          <w:lang/>
        </w:rPr>
        <w:t>31</w:t>
      </w:r>
      <w:r w:rsidRPr="000047A5">
        <w:rPr>
          <w:rFonts w:ascii="Angsana New" w:hAnsi="Angsana New" w:cs="Angsana New"/>
          <w:sz w:val="30"/>
          <w:szCs w:val="30"/>
          <w:cs/>
          <w:lang/>
        </w:rPr>
        <w:t xml:space="preserve"> </w:t>
      </w:r>
      <w:r w:rsidR="00FA7C2E" w:rsidRPr="000047A5">
        <w:rPr>
          <w:rFonts w:ascii="Angsana New" w:hAnsi="Angsana New" w:cs="Angsana New"/>
          <w:sz w:val="30"/>
          <w:szCs w:val="30"/>
          <w:cs/>
          <w:lang/>
        </w:rPr>
        <w:t>ธันวาคม</w:t>
      </w:r>
      <w:r w:rsidRPr="000047A5">
        <w:rPr>
          <w:rFonts w:ascii="Angsana New" w:hAnsi="Angsana New" w:cs="Angsana New"/>
          <w:sz w:val="30"/>
          <w:szCs w:val="30"/>
          <w:cs/>
          <w:lang/>
        </w:rPr>
        <w:t xml:space="preserve"> </w:t>
      </w:r>
      <w:r w:rsidR="00D26E54" w:rsidRPr="000047A5">
        <w:rPr>
          <w:rFonts w:ascii="Angsana New" w:hAnsi="Angsana New" w:cs="Angsana New"/>
          <w:sz w:val="30"/>
          <w:szCs w:val="30"/>
          <w:lang/>
        </w:rPr>
        <w:t>25</w:t>
      </w:r>
      <w:r w:rsidR="00215D6B">
        <w:rPr>
          <w:rFonts w:ascii="Angsana New" w:hAnsi="Angsana New" w:cs="Angsana New"/>
          <w:sz w:val="30"/>
          <w:szCs w:val="30"/>
          <w:lang/>
        </w:rPr>
        <w:t>60</w:t>
      </w:r>
      <w:r w:rsidR="00D26E54" w:rsidRPr="000047A5">
        <w:rPr>
          <w:rFonts w:ascii="Angsana New" w:hAnsi="Angsana New" w:cs="Angsana New"/>
          <w:sz w:val="30"/>
          <w:szCs w:val="30"/>
          <w:lang/>
        </w:rPr>
        <w:t xml:space="preserve"> </w:t>
      </w:r>
      <w:r w:rsidR="00D26E54" w:rsidRPr="000047A5">
        <w:rPr>
          <w:rFonts w:ascii="Angsana New" w:hAnsi="Angsana New" w:cs="Angsana New"/>
          <w:sz w:val="30"/>
          <w:szCs w:val="30"/>
          <w:cs/>
          <w:lang/>
        </w:rPr>
        <w:t xml:space="preserve">และ </w:t>
      </w:r>
      <w:r w:rsidR="00D26E54" w:rsidRPr="000047A5">
        <w:rPr>
          <w:rFonts w:ascii="Angsana New" w:hAnsi="Angsana New" w:cs="Angsana New"/>
          <w:sz w:val="30"/>
          <w:szCs w:val="30"/>
          <w:lang/>
        </w:rPr>
        <w:t>255</w:t>
      </w:r>
      <w:r w:rsidR="00215D6B">
        <w:rPr>
          <w:rFonts w:ascii="Angsana New" w:hAnsi="Angsana New" w:cs="Angsana New"/>
          <w:sz w:val="30"/>
          <w:szCs w:val="30"/>
          <w:lang/>
        </w:rPr>
        <w:t>9</w:t>
      </w:r>
      <w:r w:rsidR="00373660" w:rsidRPr="000047A5">
        <w:rPr>
          <w:rFonts w:ascii="Angsana New" w:hAnsi="Angsana New" w:cs="Angsana New"/>
          <w:sz w:val="30"/>
          <w:szCs w:val="30"/>
          <w:lang/>
        </w:rPr>
        <w:t xml:space="preserve"> </w:t>
      </w:r>
      <w:r w:rsidRPr="000047A5">
        <w:rPr>
          <w:rFonts w:ascii="Angsana New" w:hAnsi="Angsana New" w:cs="Angsana New"/>
          <w:sz w:val="30"/>
          <w:szCs w:val="30"/>
          <w:cs/>
          <w:lang/>
        </w:rPr>
        <w:t>มี</w:t>
      </w:r>
      <w:r w:rsidR="000047A5">
        <w:rPr>
          <w:rFonts w:ascii="Angsana New" w:hAnsi="Angsana New" w:cs="Angsana New" w:hint="cs"/>
          <w:sz w:val="30"/>
          <w:szCs w:val="30"/>
          <w:cs/>
          <w:lang/>
        </w:rPr>
        <w:t>ดังนี้</w:t>
      </w:r>
    </w:p>
    <w:p w:rsidR="0086410C" w:rsidRPr="00EB2B1E" w:rsidRDefault="0086410C" w:rsidP="000047A5">
      <w:pPr>
        <w:pStyle w:val="BodyText"/>
        <w:spacing w:after="0" w:line="240" w:lineRule="auto"/>
        <w:ind w:right="-25" w:firstLine="450"/>
        <w:rPr>
          <w:rFonts w:ascii="Angsana New" w:hAnsi="Angsana New" w:cs="Angsana New"/>
          <w:spacing w:val="-4"/>
          <w:sz w:val="2"/>
          <w:szCs w:val="2"/>
        </w:rPr>
      </w:pPr>
    </w:p>
    <w:p w:rsidR="009E3A43" w:rsidRPr="000047A5" w:rsidRDefault="009E3A43" w:rsidP="00D55D3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tbl>
      <w:tblPr>
        <w:tblW w:w="9410" w:type="dxa"/>
        <w:tblInd w:w="457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3877"/>
        <w:gridCol w:w="1171"/>
        <w:gridCol w:w="270"/>
        <w:gridCol w:w="1170"/>
        <w:gridCol w:w="254"/>
        <w:gridCol w:w="1182"/>
        <w:gridCol w:w="273"/>
        <w:gridCol w:w="1213"/>
      </w:tblGrid>
      <w:tr w:rsidR="00CA4059" w:rsidRPr="00F94A31" w:rsidTr="002C52C4">
        <w:trPr>
          <w:tblHeader/>
        </w:trPr>
        <w:tc>
          <w:tcPr>
            <w:tcW w:w="3877" w:type="dxa"/>
          </w:tcPr>
          <w:p w:rsidR="00CA4059" w:rsidRPr="00F94A31" w:rsidRDefault="00CA4059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CD2334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="005D1E47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="005D1E47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2611" w:type="dxa"/>
            <w:gridSpan w:val="3"/>
          </w:tcPr>
          <w:p w:rsidR="00CA4059" w:rsidRPr="00F94A31" w:rsidRDefault="00CA4059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:rsidR="00CA4059" w:rsidRPr="00F94A31" w:rsidRDefault="00CA4059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8" w:type="dxa"/>
            <w:gridSpan w:val="3"/>
          </w:tcPr>
          <w:p w:rsidR="00CA4059" w:rsidRPr="00F94A31" w:rsidRDefault="00CA4059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F94A31" w:rsidTr="002C52C4">
        <w:trPr>
          <w:tblHeader/>
        </w:trPr>
        <w:tc>
          <w:tcPr>
            <w:tcW w:w="3877" w:type="dxa"/>
          </w:tcPr>
          <w:p w:rsidR="00215D6B" w:rsidRPr="00F94A31" w:rsidRDefault="00215D6B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1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4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3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15D6B" w:rsidRPr="00F94A31" w:rsidTr="002C52C4">
        <w:trPr>
          <w:tblHeader/>
        </w:trPr>
        <w:tc>
          <w:tcPr>
            <w:tcW w:w="3877" w:type="dxa"/>
          </w:tcPr>
          <w:p w:rsidR="00215D6B" w:rsidRPr="00D55D3F" w:rsidRDefault="00215D6B" w:rsidP="00215D6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533" w:type="dxa"/>
            <w:gridSpan w:val="7"/>
          </w:tcPr>
          <w:p w:rsidR="00215D6B" w:rsidRPr="00F94A31" w:rsidRDefault="00215D6B" w:rsidP="00215D6B">
            <w:pPr>
              <w:tabs>
                <w:tab w:val="left" w:pos="97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D6B" w:rsidRPr="00F94A31" w:rsidTr="002C52C4">
        <w:tc>
          <w:tcPr>
            <w:tcW w:w="3877" w:type="dxa"/>
          </w:tcPr>
          <w:p w:rsidR="00215D6B" w:rsidRPr="00F94A31" w:rsidRDefault="00215D6B" w:rsidP="00215D6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1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5D6B" w:rsidRPr="00F94A31" w:rsidTr="002C52C4">
        <w:tc>
          <w:tcPr>
            <w:tcW w:w="3877" w:type="dxa"/>
          </w:tcPr>
          <w:p w:rsidR="00215D6B" w:rsidRPr="00F94A31" w:rsidRDefault="00215D6B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215D6B" w:rsidRPr="00F94A31" w:rsidRDefault="00215D6B" w:rsidP="00215D6B">
            <w:pPr>
              <w:tabs>
                <w:tab w:val="decimal" w:pos="85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FB0" w:rsidRPr="00F94A31" w:rsidTr="002C52C4">
        <w:tc>
          <w:tcPr>
            <w:tcW w:w="3877" w:type="dxa"/>
          </w:tcPr>
          <w:p w:rsidR="00521FB0" w:rsidRPr="00F94A31" w:rsidRDefault="00521FB0" w:rsidP="00521FB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1" w:type="dxa"/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521FB0" w:rsidRPr="00F94A31" w:rsidRDefault="00521FB0" w:rsidP="00521FB0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5,698,480</w:t>
            </w:r>
          </w:p>
        </w:tc>
        <w:tc>
          <w:tcPr>
            <w:tcW w:w="273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521FB0" w:rsidRPr="00F94A31" w:rsidRDefault="00521FB0" w:rsidP="00521FB0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5,061,050</w:t>
            </w:r>
          </w:p>
        </w:tc>
      </w:tr>
      <w:tr w:rsidR="00521FB0" w:rsidRPr="00F94A31" w:rsidTr="002C52C4">
        <w:tc>
          <w:tcPr>
            <w:tcW w:w="3877" w:type="dxa"/>
          </w:tcPr>
          <w:p w:rsidR="00521FB0" w:rsidRPr="00F94A31" w:rsidRDefault="00521FB0" w:rsidP="00521FB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1" w:type="dxa"/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521FB0" w:rsidRPr="00F94A31" w:rsidRDefault="00521FB0" w:rsidP="00521FB0">
            <w:pPr>
              <w:tabs>
                <w:tab w:val="decimal" w:pos="981"/>
              </w:tabs>
              <w:spacing w:after="0" w:line="240" w:lineRule="auto"/>
              <w:ind w:left="-115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521FB0" w:rsidRPr="00F94A31" w:rsidRDefault="00521FB0" w:rsidP="00521FB0">
            <w:pPr>
              <w:tabs>
                <w:tab w:val="decimal" w:pos="981"/>
              </w:tabs>
              <w:spacing w:after="0" w:line="240" w:lineRule="auto"/>
              <w:ind w:left="-115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FB0" w:rsidRPr="00F94A31" w:rsidTr="002C52C4">
        <w:tc>
          <w:tcPr>
            <w:tcW w:w="3877" w:type="dxa"/>
          </w:tcPr>
          <w:p w:rsidR="00521FB0" w:rsidRPr="00F94A31" w:rsidRDefault="00521FB0" w:rsidP="00521FB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71" w:type="dxa"/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FFFFFF"/>
          </w:tcPr>
          <w:p w:rsidR="00521FB0" w:rsidRPr="00F94A31" w:rsidRDefault="00CF03C5" w:rsidP="00521FB0">
            <w:pPr>
              <w:tabs>
                <w:tab w:val="decimal" w:pos="981"/>
              </w:tabs>
              <w:spacing w:after="0" w:line="240" w:lineRule="auto"/>
              <w:ind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7,648,959</w:t>
            </w:r>
          </w:p>
        </w:tc>
        <w:tc>
          <w:tcPr>
            <w:tcW w:w="273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521FB0" w:rsidRPr="00F94A31" w:rsidRDefault="00521FB0" w:rsidP="00521FB0">
            <w:pPr>
              <w:tabs>
                <w:tab w:val="decimal" w:pos="981"/>
              </w:tabs>
              <w:spacing w:after="0" w:line="240" w:lineRule="auto"/>
              <w:ind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8,798,288</w:t>
            </w:r>
          </w:p>
        </w:tc>
      </w:tr>
      <w:tr w:rsidR="00521FB0" w:rsidRPr="00F94A31" w:rsidTr="002C52C4">
        <w:tc>
          <w:tcPr>
            <w:tcW w:w="3877" w:type="dxa"/>
          </w:tcPr>
          <w:p w:rsidR="00521FB0" w:rsidRPr="00F94A31" w:rsidRDefault="00521FB0" w:rsidP="00521FB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171" w:type="dxa"/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521FB0" w:rsidRPr="00F94A31" w:rsidRDefault="00CF03C5" w:rsidP="00521FB0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142,443</w:t>
            </w:r>
          </w:p>
        </w:tc>
        <w:tc>
          <w:tcPr>
            <w:tcW w:w="273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521FB0" w:rsidRPr="00F94A31" w:rsidRDefault="00521FB0" w:rsidP="00521FB0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128,003</w:t>
            </w:r>
          </w:p>
        </w:tc>
      </w:tr>
      <w:tr w:rsidR="00521FB0" w:rsidRPr="00F94A31" w:rsidTr="002C52C4">
        <w:tc>
          <w:tcPr>
            <w:tcW w:w="3877" w:type="dxa"/>
          </w:tcPr>
          <w:p w:rsidR="00521FB0" w:rsidRPr="00F94A31" w:rsidRDefault="00521FB0" w:rsidP="00521FB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1" w:type="dxa"/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521FB0" w:rsidRPr="00F94A31" w:rsidRDefault="00521FB0" w:rsidP="00521FB0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521FB0" w:rsidRPr="00F94A31" w:rsidRDefault="00521FB0" w:rsidP="00521FB0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FB0" w:rsidRPr="00F94A31" w:rsidTr="002C52C4">
        <w:tc>
          <w:tcPr>
            <w:tcW w:w="3877" w:type="dxa"/>
          </w:tcPr>
          <w:p w:rsidR="00521FB0" w:rsidRPr="00F94A31" w:rsidRDefault="00521FB0" w:rsidP="00521FB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71" w:type="dxa"/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FFFFFF"/>
          </w:tcPr>
          <w:p w:rsidR="00521FB0" w:rsidRPr="00F94A31" w:rsidRDefault="00CF03C5" w:rsidP="00521FB0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(6,824,538)</w:t>
            </w:r>
          </w:p>
        </w:tc>
        <w:tc>
          <w:tcPr>
            <w:tcW w:w="273" w:type="dxa"/>
            <w:shd w:val="clear" w:color="auto" w:fill="FFFFFF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521FB0" w:rsidRPr="00F94A31" w:rsidRDefault="00521FB0" w:rsidP="00521FB0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6E7BC6">
              <w:rPr>
                <w:rFonts w:ascii="Angsana New" w:hAnsi="Angsana New" w:cs="Angsana New"/>
                <w:sz w:val="30"/>
                <w:szCs w:val="30"/>
              </w:rPr>
              <w:t>(8,161,995)</w:t>
            </w:r>
          </w:p>
        </w:tc>
      </w:tr>
      <w:tr w:rsidR="00521FB0" w:rsidRPr="00F94A31" w:rsidTr="002C52C4">
        <w:tc>
          <w:tcPr>
            <w:tcW w:w="3877" w:type="dxa"/>
          </w:tcPr>
          <w:p w:rsidR="00521FB0" w:rsidRPr="00F94A31" w:rsidRDefault="00521FB0" w:rsidP="00521FB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521FB0" w:rsidRPr="00F94A31" w:rsidRDefault="00CF03C5" w:rsidP="00521FB0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(141,034)</w:t>
            </w:r>
          </w:p>
        </w:tc>
        <w:tc>
          <w:tcPr>
            <w:tcW w:w="273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521FB0" w:rsidRPr="00F94A31" w:rsidRDefault="00521FB0" w:rsidP="00521FB0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(126,866)</w:t>
            </w:r>
          </w:p>
        </w:tc>
      </w:tr>
      <w:tr w:rsidR="00521FB0" w:rsidRPr="00F94A31" w:rsidTr="002C52C4">
        <w:tc>
          <w:tcPr>
            <w:tcW w:w="3877" w:type="dxa"/>
          </w:tcPr>
          <w:p w:rsidR="00521FB0" w:rsidRPr="00F94A31" w:rsidRDefault="00521FB0" w:rsidP="00521FB0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F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31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21FB0" w:rsidRPr="00F94A31" w:rsidRDefault="00521FB0" w:rsidP="00521FB0">
            <w:pPr>
              <w:tabs>
                <w:tab w:val="decimal" w:pos="518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521FB0" w:rsidRPr="00F94A31" w:rsidRDefault="00521FB0" w:rsidP="00521FB0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726F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524</w:t>
            </w:r>
            <w:r w:rsidR="00726F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,310</w:t>
            </w:r>
          </w:p>
        </w:tc>
        <w:tc>
          <w:tcPr>
            <w:tcW w:w="273" w:type="dxa"/>
          </w:tcPr>
          <w:p w:rsidR="00521FB0" w:rsidRPr="00F94A31" w:rsidRDefault="00521FB0" w:rsidP="00521FB0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521FB0" w:rsidRPr="00F94A31" w:rsidRDefault="00521FB0" w:rsidP="00521FB0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5,698,480</w:t>
            </w:r>
          </w:p>
        </w:tc>
      </w:tr>
    </w:tbl>
    <w:p w:rsidR="00FF2157" w:rsidRPr="00973C9A" w:rsidRDefault="00FF2157" w:rsidP="00DB41E9">
      <w:pPr>
        <w:spacing w:after="0" w:line="240" w:lineRule="auto"/>
        <w:ind w:right="-25"/>
        <w:rPr>
          <w:rFonts w:ascii="Angsana New" w:hAnsi="Angsana New" w:cs="Angsana New" w:hint="cs"/>
          <w:b/>
          <w:bCs/>
          <w:i/>
          <w:iCs/>
          <w:spacing w:val="-10"/>
          <w:sz w:val="24"/>
          <w:szCs w:val="24"/>
        </w:rPr>
        <w:sectPr w:rsidR="00FF2157" w:rsidRPr="00973C9A" w:rsidSect="000047A5">
          <w:type w:val="continuous"/>
          <w:pgSz w:w="11907" w:h="16839" w:code="9"/>
          <w:pgMar w:top="691" w:right="1017" w:bottom="720" w:left="1152" w:header="720" w:footer="720" w:gutter="0"/>
          <w:cols w:space="720"/>
          <w:docGrid w:linePitch="245"/>
        </w:sectPr>
      </w:pPr>
    </w:p>
    <w:p w:rsidR="00973C9A" w:rsidRPr="00EB2B1E" w:rsidRDefault="00973C9A" w:rsidP="00973C9A">
      <w:pPr>
        <w:pStyle w:val="a0"/>
        <w:tabs>
          <w:tab w:val="clear" w:pos="360"/>
          <w:tab w:val="clear" w:pos="720"/>
          <w:tab w:val="clear" w:pos="1080"/>
          <w:tab w:val="left" w:pos="9000"/>
        </w:tabs>
        <w:spacing w:after="0"/>
        <w:ind w:right="-25"/>
        <w:rPr>
          <w:rFonts w:ascii="Angsana New" w:hAnsi="Angsana New" w:cs="Angsana New" w:hint="cs"/>
          <w:sz w:val="2"/>
          <w:szCs w:val="2"/>
          <w:cs/>
          <w:lang w:val="en-US"/>
        </w:rPr>
        <w:sectPr w:rsidR="00973C9A" w:rsidRPr="00EB2B1E" w:rsidSect="000047A5">
          <w:type w:val="continuous"/>
          <w:pgSz w:w="11907" w:h="16839" w:code="9"/>
          <w:pgMar w:top="691" w:right="1017" w:bottom="720" w:left="1152" w:header="720" w:footer="720" w:gutter="0"/>
          <w:cols w:space="720"/>
          <w:docGrid w:linePitch="245"/>
        </w:sectPr>
      </w:pPr>
    </w:p>
    <w:tbl>
      <w:tblPr>
        <w:tblW w:w="9281" w:type="dxa"/>
        <w:tblInd w:w="558" w:type="dxa"/>
        <w:tblLayout w:type="fixed"/>
        <w:tblLook w:val="0000"/>
      </w:tblPr>
      <w:tblGrid>
        <w:gridCol w:w="3796"/>
        <w:gridCol w:w="1148"/>
        <w:gridCol w:w="270"/>
        <w:gridCol w:w="1199"/>
        <w:gridCol w:w="270"/>
        <w:gridCol w:w="1116"/>
        <w:gridCol w:w="42"/>
        <w:gridCol w:w="270"/>
        <w:gridCol w:w="1170"/>
      </w:tblGrid>
      <w:tr w:rsidR="004A30E8" w:rsidRPr="00F94A31" w:rsidTr="0086589F">
        <w:tc>
          <w:tcPr>
            <w:tcW w:w="3796" w:type="dxa"/>
          </w:tcPr>
          <w:p w:rsidR="00926C24" w:rsidRDefault="00926C24" w:rsidP="002C52C4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</w:pPr>
          </w:p>
          <w:p w:rsidR="004A30E8" w:rsidRPr="00B06435" w:rsidRDefault="00B06435" w:rsidP="00B446DC">
            <w:pPr>
              <w:spacing w:after="0" w:line="240" w:lineRule="auto"/>
              <w:ind w:left="-99"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064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ภาระผูกพันที่มีกับกิจการที่เกี่ยวข้องกัน</w:t>
            </w:r>
          </w:p>
        </w:tc>
        <w:tc>
          <w:tcPr>
            <w:tcW w:w="2617" w:type="dxa"/>
            <w:gridSpan w:val="3"/>
          </w:tcPr>
          <w:p w:rsidR="00F562BA" w:rsidRDefault="00F562BA" w:rsidP="00F562BA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A30E8" w:rsidRPr="00F94A31" w:rsidRDefault="004A30E8" w:rsidP="00F562BA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A30E8" w:rsidRPr="00F94A31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4"/>
          </w:tcPr>
          <w:p w:rsidR="00DB41E9" w:rsidRDefault="00DB41E9" w:rsidP="00DB41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A30E8" w:rsidRPr="00F94A31" w:rsidRDefault="004A30E8" w:rsidP="00DB41E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F94A31" w:rsidTr="0086589F">
        <w:tc>
          <w:tcPr>
            <w:tcW w:w="3796" w:type="dxa"/>
          </w:tcPr>
          <w:p w:rsidR="00215D6B" w:rsidRPr="00F94A31" w:rsidRDefault="00215D6B" w:rsidP="00215D6B">
            <w:pPr>
              <w:tabs>
                <w:tab w:val="left" w:pos="342"/>
              </w:tabs>
              <w:spacing w:after="0" w:line="240" w:lineRule="auto"/>
              <w:ind w:left="-9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2" w:type="dxa"/>
            <w:gridSpan w:val="2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15D6B" w:rsidRPr="00F94A31" w:rsidTr="0086589F">
        <w:tc>
          <w:tcPr>
            <w:tcW w:w="3796" w:type="dxa"/>
          </w:tcPr>
          <w:p w:rsidR="00215D6B" w:rsidRPr="00F94A31" w:rsidRDefault="00215D6B" w:rsidP="00215D6B">
            <w:pPr>
              <w:tabs>
                <w:tab w:val="left" w:pos="342"/>
              </w:tabs>
              <w:spacing w:after="0" w:line="240" w:lineRule="auto"/>
              <w:ind w:left="-9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5" w:type="dxa"/>
            <w:gridSpan w:val="8"/>
          </w:tcPr>
          <w:p w:rsidR="00215D6B" w:rsidRPr="00F94A31" w:rsidRDefault="00215D6B" w:rsidP="00215D6B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D6B" w:rsidRPr="00F94A31" w:rsidTr="00215D6B">
        <w:trPr>
          <w:trHeight w:val="191"/>
        </w:trPr>
        <w:tc>
          <w:tcPr>
            <w:tcW w:w="3796" w:type="dxa"/>
          </w:tcPr>
          <w:p w:rsidR="00215D6B" w:rsidRPr="00F94A31" w:rsidRDefault="00215D6B" w:rsidP="00215D6B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148" w:type="dxa"/>
          </w:tcPr>
          <w:p w:rsidR="00215D6B" w:rsidRPr="00F94A31" w:rsidRDefault="00215D6B" w:rsidP="00215D6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215D6B" w:rsidRPr="00F94A31" w:rsidRDefault="00215D6B" w:rsidP="00215D6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:rsidR="00215D6B" w:rsidRPr="00F94A31" w:rsidRDefault="00215D6B" w:rsidP="00215D6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5D6B" w:rsidRPr="00F94A31" w:rsidTr="0086589F">
        <w:tc>
          <w:tcPr>
            <w:tcW w:w="3796" w:type="dxa"/>
          </w:tcPr>
          <w:p w:rsidR="00215D6B" w:rsidRPr="00F94A31" w:rsidRDefault="00215D6B" w:rsidP="00215D6B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48" w:type="dxa"/>
          </w:tcPr>
          <w:p w:rsidR="00215D6B" w:rsidRPr="00F94A31" w:rsidRDefault="00F57589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180,42</w:t>
            </w:r>
            <w:r w:rsidR="00B94B5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187,789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:rsidR="00215D6B" w:rsidRPr="00F94A31" w:rsidRDefault="00F57589" w:rsidP="00215D6B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133,546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131,682</w:t>
            </w:r>
          </w:p>
        </w:tc>
      </w:tr>
      <w:tr w:rsidR="00215D6B" w:rsidRPr="00F94A31" w:rsidTr="0086589F">
        <w:tc>
          <w:tcPr>
            <w:tcW w:w="3796" w:type="dxa"/>
          </w:tcPr>
          <w:p w:rsidR="00215D6B" w:rsidRPr="00F94A31" w:rsidRDefault="00215D6B" w:rsidP="00215D6B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48" w:type="dxa"/>
          </w:tcPr>
          <w:p w:rsidR="00215D6B" w:rsidRPr="00F94A31" w:rsidRDefault="00F57589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598,453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528,001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:rsidR="00215D6B" w:rsidRPr="00F94A31" w:rsidRDefault="00F57589" w:rsidP="00215D6B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471,624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379,579</w:t>
            </w:r>
          </w:p>
        </w:tc>
      </w:tr>
      <w:tr w:rsidR="00215D6B" w:rsidRPr="00F94A31" w:rsidTr="0086589F">
        <w:tc>
          <w:tcPr>
            <w:tcW w:w="3796" w:type="dxa"/>
          </w:tcPr>
          <w:p w:rsidR="00215D6B" w:rsidRPr="00F94A31" w:rsidRDefault="00215D6B" w:rsidP="00215D6B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215D6B" w:rsidRPr="00F94A31" w:rsidRDefault="00F57589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2,606,684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2,788,696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:rsidR="00215D6B" w:rsidRPr="00F94A31" w:rsidRDefault="00F57589" w:rsidP="00215D6B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2,282,476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15D6B" w:rsidRPr="00F94A31" w:rsidRDefault="00215D6B" w:rsidP="00215D6B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2,337,799</w:t>
            </w:r>
          </w:p>
        </w:tc>
      </w:tr>
      <w:tr w:rsidR="00215D6B" w:rsidRPr="00F94A31" w:rsidTr="0086589F">
        <w:tc>
          <w:tcPr>
            <w:tcW w:w="3796" w:type="dxa"/>
            <w:shd w:val="clear" w:color="auto" w:fill="auto"/>
          </w:tcPr>
          <w:p w:rsidR="00215D6B" w:rsidRPr="00F94A31" w:rsidRDefault="00215D6B" w:rsidP="00215D6B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5D6B" w:rsidRPr="00F94A31" w:rsidRDefault="00F57589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3,385,558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3,504,486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5D6B" w:rsidRPr="00F94A31" w:rsidRDefault="00F57589" w:rsidP="00215D6B">
            <w:pPr>
              <w:tabs>
                <w:tab w:val="decimal" w:pos="92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2,887,</w:t>
            </w:r>
            <w:r w:rsidR="00B94B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15D6B" w:rsidRPr="00F94A31" w:rsidRDefault="00215D6B" w:rsidP="00215D6B">
            <w:pPr>
              <w:tabs>
                <w:tab w:val="decimal" w:pos="92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2,849,060</w:t>
            </w:r>
          </w:p>
        </w:tc>
      </w:tr>
    </w:tbl>
    <w:p w:rsidR="002C52C4" w:rsidRDefault="002C52C4" w:rsidP="006A5E3B">
      <w:pPr>
        <w:tabs>
          <w:tab w:val="left" w:pos="450"/>
        </w:tabs>
        <w:spacing w:after="0" w:line="240" w:lineRule="auto"/>
        <w:ind w:left="45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24C44" w:rsidRPr="00EA4E8D" w:rsidRDefault="00F45430" w:rsidP="006A5E3B">
      <w:pPr>
        <w:tabs>
          <w:tab w:val="left" w:pos="450"/>
        </w:tabs>
        <w:spacing w:after="0" w:line="240" w:lineRule="auto"/>
        <w:ind w:left="45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:rsidR="00982DB4" w:rsidRPr="00C52DEB" w:rsidRDefault="00982DB4" w:rsidP="00F838A7">
      <w:pPr>
        <w:tabs>
          <w:tab w:val="left" w:pos="450"/>
        </w:tabs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982DB4" w:rsidRPr="00D55D3F" w:rsidRDefault="00F80828" w:rsidP="00F838A7">
      <w:pPr>
        <w:tabs>
          <w:tab w:val="left" w:pos="450"/>
        </w:tabs>
        <w:spacing w:after="0" w:line="240" w:lineRule="auto"/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982DB4" w:rsidRPr="00D55D3F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สัญญารับบริการการจัดการ</w:t>
      </w:r>
    </w:p>
    <w:p w:rsidR="00982DB4" w:rsidRPr="00C52DEB" w:rsidRDefault="00982DB4" w:rsidP="00F838A7">
      <w:pPr>
        <w:tabs>
          <w:tab w:val="left" w:pos="450"/>
        </w:tabs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600CC2" w:rsidRDefault="00C24C44" w:rsidP="00ED0853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กลุ่มบริษัทได้ทำสัญญารับบริการจากกิจการที่เกี่ยวข้องกันแห่งหนึ่ง โดยบริษัทดังกล่าวจะให้บริการทางด้านบัญชี ภาษีอากร และการบริการทางการเงิน และด้านอื่นๆที่เกี่ยวข้อง ในการนี้ กลุ่มบริษัทตกลงที่จะจ่ายค่าบริการเป็นจำนวนเงินตามที่ระบุในสัญญา สัญญาดังกล่าวมีอายุ</w:t>
      </w:r>
      <w:r w:rsidRPr="00D55D3F">
        <w:rPr>
          <w:rFonts w:ascii="Angsana New" w:hAnsi="Angsana New" w:cs="Angsana New"/>
          <w:sz w:val="30"/>
          <w:szCs w:val="30"/>
        </w:rPr>
        <w:t xml:space="preserve"> 1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ปี และสามารถต่ออายุใหม่เป็นคราวๆไป โดยคู่สัญญาฝ่ายใดฝ่ายหนึ่งต้องแจ้งเป็นลายลักษณ์อักษรล่วงหน้าเป็นเวลา </w:t>
      </w:r>
      <w:r w:rsidRPr="00D55D3F">
        <w:rPr>
          <w:rFonts w:ascii="Angsana New" w:hAnsi="Angsana New" w:cs="Angsana New"/>
          <w:sz w:val="30"/>
          <w:szCs w:val="30"/>
        </w:rPr>
        <w:t xml:space="preserve">30 </w:t>
      </w:r>
      <w:r w:rsidRPr="00D55D3F">
        <w:rPr>
          <w:rFonts w:ascii="Angsana New" w:hAnsi="Angsana New" w:cs="Angsana New"/>
          <w:sz w:val="30"/>
          <w:szCs w:val="30"/>
          <w:cs/>
        </w:rPr>
        <w:t>วัน</w:t>
      </w:r>
    </w:p>
    <w:p w:rsidR="00ED0853" w:rsidRPr="00C52DEB" w:rsidRDefault="00ED0853" w:rsidP="00ED0853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</w:rPr>
      </w:pPr>
    </w:p>
    <w:p w:rsidR="00772481" w:rsidRPr="00D55D3F" w:rsidRDefault="00041ACE" w:rsidP="00F838A7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สัญญารับบริการระบบคอมพิวเตอร์</w:t>
      </w:r>
    </w:p>
    <w:p w:rsidR="00041ACE" w:rsidRPr="00C52DEB" w:rsidRDefault="00041ACE" w:rsidP="00F838A7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</w:rPr>
      </w:pPr>
    </w:p>
    <w:p w:rsidR="00C24C44" w:rsidRPr="00D55D3F" w:rsidRDefault="00C24C44" w:rsidP="00F838A7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กลุ่มบริษัทได้ทำสัญญารับบริการจากกิจการที่เกี่ยวข้องกันแห่งหนึ่ง โดยกิจการที่เกี่ยวข้องกันดังกล่าวจะให้บริการทางด้านระบบคอมพิวเตอร์แก่</w:t>
      </w:r>
      <w:r w:rsidR="009C5D61" w:rsidRPr="00D55D3F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  ทั้งนี้   </w:t>
      </w:r>
      <w:r w:rsidR="009C5D61" w:rsidRPr="00D55D3F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บริษัทต้องจ่ายค่าบริการเป็นจำนวนเงินตามที่ระบุในสัญญา สัญญามีอายุ </w:t>
      </w:r>
      <w:r w:rsidRPr="00D55D3F">
        <w:rPr>
          <w:rFonts w:ascii="Angsana New" w:hAnsi="Angsana New" w:cs="Angsana New"/>
          <w:spacing w:val="2"/>
          <w:sz w:val="30"/>
          <w:szCs w:val="30"/>
        </w:rPr>
        <w:t xml:space="preserve"> 1 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ปีและสามารถต่ออายุใหม่เป็นคราวๆไป</w:t>
      </w:r>
    </w:p>
    <w:p w:rsidR="00EA4E8D" w:rsidRPr="00EA4E8D" w:rsidRDefault="00EA4E8D" w:rsidP="00340278">
      <w:pPr>
        <w:tabs>
          <w:tab w:val="left" w:pos="450"/>
        </w:tabs>
        <w:spacing w:after="0" w:line="240" w:lineRule="auto"/>
        <w:ind w:right="-25"/>
        <w:jc w:val="thaiDistribute"/>
        <w:rPr>
          <w:rFonts w:ascii="Angsana New" w:hAnsi="Angsana New" w:cs="Angsana New"/>
          <w:spacing w:val="2"/>
        </w:rPr>
      </w:pPr>
    </w:p>
    <w:p w:rsidR="00C83B13" w:rsidRPr="00D55D3F" w:rsidRDefault="00340278" w:rsidP="00340278">
      <w:pPr>
        <w:tabs>
          <w:tab w:val="left" w:pos="450"/>
        </w:tabs>
        <w:spacing w:after="0" w:line="240" w:lineRule="auto"/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spacing w:val="2"/>
          <w:sz w:val="30"/>
          <w:szCs w:val="30"/>
        </w:rPr>
        <w:tab/>
      </w:r>
      <w:r w:rsidR="00C83B13" w:rsidRPr="00D55D3F">
        <w:rPr>
          <w:rFonts w:ascii="Angsana New" w:hAnsi="Angsana New" w:cs="Angsana New"/>
          <w:i/>
          <w:iCs/>
          <w:sz w:val="30"/>
          <w:szCs w:val="30"/>
          <w:cs/>
        </w:rPr>
        <w:t>สัญญาบริการบัตรสมาชิก</w:t>
      </w:r>
    </w:p>
    <w:p w:rsidR="00C83B13" w:rsidRPr="00C52DEB" w:rsidRDefault="00C83B13" w:rsidP="00D55D3F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B78DB" w:rsidRDefault="0056754B" w:rsidP="00DB41E9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="00C24C44"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บริษัทได้ทำสัญญารับบริการบัตรสมาชิก </w:t>
      </w:r>
      <w:r w:rsidR="00C24C44" w:rsidRPr="00D55D3F">
        <w:rPr>
          <w:rFonts w:ascii="Angsana New" w:hAnsi="Angsana New" w:cs="Angsana New"/>
          <w:spacing w:val="2"/>
          <w:sz w:val="30"/>
          <w:szCs w:val="30"/>
        </w:rPr>
        <w:t>“</w:t>
      </w:r>
      <w:r w:rsidR="00C24C44" w:rsidRPr="00D55D3F">
        <w:rPr>
          <w:rFonts w:ascii="Angsana New" w:hAnsi="Angsana New" w:cs="Angsana New"/>
          <w:spacing w:val="2"/>
          <w:sz w:val="30"/>
          <w:szCs w:val="30"/>
          <w:cs/>
        </w:rPr>
        <w:t>เดอะ วัน การ์ด</w:t>
      </w:r>
      <w:r w:rsidR="00C24C44" w:rsidRPr="00D55D3F">
        <w:rPr>
          <w:rFonts w:ascii="Angsana New" w:hAnsi="Angsana New" w:cs="Angsana New"/>
          <w:spacing w:val="2"/>
          <w:sz w:val="30"/>
          <w:szCs w:val="30"/>
        </w:rPr>
        <w:t>”</w:t>
      </w:r>
      <w:r w:rsidR="00C24C44"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 กับกิจการที่เกี่ยวข้องกันแห่งหนึ่ง โดยกิจการที่เกี่ยวข้องกันดังกล่าวจะให้บริการแก่สมาชิกของ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="00C24C44"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 บริหารการตลาด การบริหารจัดการฐานข้อมูลของสมาชิกและจัดให้มีของรางวัลและประโยชน์อื่นๆ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ในการนี้ 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 กลุ่ม</w:t>
      </w:r>
      <w:r w:rsidR="00C24C44" w:rsidRPr="00D55D3F">
        <w:rPr>
          <w:rFonts w:ascii="Angsana New" w:hAnsi="Angsana New" w:cs="Angsana New"/>
          <w:spacing w:val="2"/>
          <w:sz w:val="30"/>
          <w:szCs w:val="30"/>
          <w:cs/>
        </w:rPr>
        <w:t>บริษัทต้องชำระค่าบริการตามอัตราท</w:t>
      </w:r>
      <w:r w:rsidR="00C738D3"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ี่ระบุไว้ในสัญญา </w:t>
      </w:r>
      <w:r w:rsidR="00347D94" w:rsidRPr="00D55D3F">
        <w:rPr>
          <w:rFonts w:ascii="Angsana New" w:hAnsi="Angsana New" w:cs="Angsana New"/>
          <w:spacing w:val="4"/>
          <w:sz w:val="30"/>
          <w:szCs w:val="30"/>
          <w:cs/>
        </w:rPr>
        <w:t>สัญญาดังกล่าว</w:t>
      </w:r>
      <w:r w:rsidR="008576DE" w:rsidRPr="00D55D3F">
        <w:rPr>
          <w:rFonts w:ascii="Angsana New" w:hAnsi="Angsana New" w:cs="Angsana New"/>
          <w:spacing w:val="4"/>
          <w:sz w:val="30"/>
          <w:szCs w:val="30"/>
          <w:cs/>
        </w:rPr>
        <w:t>จะ</w:t>
      </w:r>
      <w:r w:rsidR="00347D94" w:rsidRPr="00D55D3F">
        <w:rPr>
          <w:rFonts w:ascii="Angsana New" w:hAnsi="Angsana New" w:cs="Angsana New"/>
          <w:spacing w:val="4"/>
          <w:sz w:val="30"/>
          <w:szCs w:val="30"/>
          <w:cs/>
        </w:rPr>
        <w:t xml:space="preserve">สิ้นสุดในวันที่ </w:t>
      </w:r>
      <w:r w:rsidR="00347D94" w:rsidRPr="004841D1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="00347D94" w:rsidRPr="004841D1">
        <w:rPr>
          <w:rFonts w:ascii="Angsana New" w:hAnsi="Angsana New" w:cs="Angsana New"/>
          <w:spacing w:val="4"/>
          <w:sz w:val="30"/>
          <w:szCs w:val="30"/>
          <w:cs/>
        </w:rPr>
        <w:t xml:space="preserve">ธันวาคม </w:t>
      </w:r>
      <w:r w:rsidR="00347D94" w:rsidRPr="004841D1">
        <w:rPr>
          <w:rFonts w:ascii="Angsana New" w:hAnsi="Angsana New" w:cs="Angsana New"/>
          <w:spacing w:val="4"/>
          <w:sz w:val="30"/>
          <w:szCs w:val="30"/>
        </w:rPr>
        <w:t>25</w:t>
      </w:r>
      <w:r w:rsidR="00974EDB" w:rsidRPr="004841D1">
        <w:rPr>
          <w:rFonts w:ascii="Angsana New" w:hAnsi="Angsana New" w:cs="Angsana New"/>
          <w:spacing w:val="4"/>
          <w:sz w:val="30"/>
          <w:szCs w:val="30"/>
        </w:rPr>
        <w:t>61</w:t>
      </w:r>
    </w:p>
    <w:p w:rsidR="00DB41E9" w:rsidRPr="00DB41E9" w:rsidRDefault="00DB41E9" w:rsidP="00DB41E9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:rsidR="00C24C44" w:rsidRPr="00D55D3F" w:rsidRDefault="00003970" w:rsidP="00F838A7">
      <w:pPr>
        <w:tabs>
          <w:tab w:val="left" w:pos="540"/>
        </w:tabs>
        <w:spacing w:after="0" w:line="240" w:lineRule="auto"/>
        <w:ind w:left="540" w:right="-25" w:hanging="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สัญญาเช่าและ</w:t>
      </w:r>
      <w:r w:rsidR="00C24C44" w:rsidRPr="00D55D3F">
        <w:rPr>
          <w:rFonts w:ascii="Angsana New" w:hAnsi="Angsana New" w:cs="Angsana New"/>
          <w:i/>
          <w:iCs/>
          <w:sz w:val="30"/>
          <w:szCs w:val="30"/>
          <w:cs/>
        </w:rPr>
        <w:t>บริการ</w:t>
      </w:r>
    </w:p>
    <w:p w:rsidR="00C24C44" w:rsidRPr="00C52DEB" w:rsidRDefault="00C24C44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</w:rPr>
      </w:pPr>
    </w:p>
    <w:p w:rsidR="00C24C44" w:rsidRDefault="00C24C44" w:rsidP="00F838A7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กลุ่มบริษัทตกลงเช่าพื้นที่และรับบริการจากกิจการที่เกี่ยวข้องกันแห่งหนึ่ง ในการนี้กลุ่มบริษัทตกลงที่จะจ่ายค่าเช่าและค่าบริการเป็นรายเดือน</w:t>
      </w:r>
      <w:r w:rsidRPr="00D55D3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สัญญาดังกล่าวมีอายุ </w:t>
      </w:r>
      <w:r w:rsidRPr="00D55D3F">
        <w:rPr>
          <w:rFonts w:ascii="Angsana New" w:hAnsi="Angsana New" w:cs="Angsana New"/>
          <w:spacing w:val="2"/>
          <w:sz w:val="30"/>
          <w:szCs w:val="30"/>
        </w:rPr>
        <w:t>1</w:t>
      </w:r>
      <w:r w:rsidR="00B378C7">
        <w:rPr>
          <w:rFonts w:ascii="Angsana New" w:hAnsi="Angsana New" w:cs="Angsana New"/>
          <w:spacing w:val="2"/>
          <w:sz w:val="30"/>
          <w:szCs w:val="30"/>
          <w:cs/>
        </w:rPr>
        <w:t xml:space="preserve"> และ </w:t>
      </w:r>
      <w:r w:rsidR="00B378C7">
        <w:rPr>
          <w:rFonts w:ascii="Angsana New" w:hAnsi="Angsana New" w:cs="Angsana New"/>
          <w:spacing w:val="2"/>
          <w:sz w:val="30"/>
          <w:szCs w:val="30"/>
        </w:rPr>
        <w:t>3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 ปี และสามารถต่ออายุใหม่เป็นคราว ๆ ไป โดยผู้เช่าจะต้องแจ้งให้ทราบล่วงหน้าเป็นลายลักษณ์อักษรไม่น้อยกว่า </w:t>
      </w:r>
      <w:r w:rsidR="00DB5C54">
        <w:rPr>
          <w:rFonts w:ascii="Angsana New" w:hAnsi="Angsana New" w:cs="Angsana New"/>
          <w:spacing w:val="2"/>
          <w:sz w:val="30"/>
          <w:szCs w:val="30"/>
        </w:rPr>
        <w:t>90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 วัน </w:t>
      </w:r>
    </w:p>
    <w:p w:rsidR="00EA4E8D" w:rsidRDefault="00EA4E8D" w:rsidP="00F838A7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:rsidR="00EA4E8D" w:rsidRPr="00D55D3F" w:rsidRDefault="00EA4E8D" w:rsidP="00EA4E8D">
      <w:pPr>
        <w:tabs>
          <w:tab w:val="left" w:pos="450"/>
        </w:tabs>
        <w:spacing w:after="0" w:line="240" w:lineRule="auto"/>
        <w:ind w:right="-25" w:firstLine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ให้</w:t>
      </w: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เช่าพื้นที่และบริการ</w:t>
      </w:r>
    </w:p>
    <w:p w:rsidR="00EA4E8D" w:rsidRPr="00C52DEB" w:rsidRDefault="00EA4E8D" w:rsidP="00EA4E8D">
      <w:pPr>
        <w:tabs>
          <w:tab w:val="left" w:pos="450"/>
        </w:tabs>
        <w:spacing w:after="0" w:line="240" w:lineRule="auto"/>
        <w:ind w:right="-25"/>
        <w:jc w:val="thaiDistribute"/>
        <w:rPr>
          <w:rFonts w:ascii="Angsana New" w:hAnsi="Angsana New" w:cs="Angsana New"/>
        </w:rPr>
      </w:pPr>
      <w:r w:rsidRPr="00D55D3F">
        <w:rPr>
          <w:rFonts w:ascii="Angsana New" w:hAnsi="Angsana New" w:cs="Angsana New"/>
          <w:sz w:val="30"/>
          <w:szCs w:val="30"/>
          <w:cs/>
        </w:rPr>
        <w:tab/>
      </w:r>
      <w:r w:rsidRPr="00D55D3F">
        <w:rPr>
          <w:rFonts w:ascii="Angsana New" w:hAnsi="Angsana New" w:cs="Angsana New"/>
          <w:sz w:val="30"/>
          <w:szCs w:val="30"/>
          <w:cs/>
        </w:rPr>
        <w:tab/>
      </w:r>
    </w:p>
    <w:p w:rsidR="00973C9A" w:rsidRPr="00DB41E9" w:rsidRDefault="00EA4E8D" w:rsidP="006A5E3B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บริษัททำสัญญาให้เช่าพื้นที่ขายและให้บริการจัดการหลายฉบับกับกิจการที่เกี่ยวข้องกันหลายแห่ง ในการนี้ กิจการที่เกี่ยวข้องกันเหล่านี้ตกลงที่จะจ่ายค่าเช่าและค่าบริการจัดการตามร้อยละของยอดขาย และ</w:t>
      </w:r>
      <w:r w:rsidRPr="00D55D3F">
        <w:rPr>
          <w:rFonts w:ascii="Angsana New" w:hAnsi="Angsana New" w:cs="Angsana New"/>
          <w:sz w:val="30"/>
          <w:szCs w:val="30"/>
        </w:rPr>
        <w:t>/</w:t>
      </w:r>
      <w:r w:rsidRPr="00D55D3F">
        <w:rPr>
          <w:rFonts w:ascii="Angsana New" w:hAnsi="Angsana New" w:cs="Angsana New"/>
          <w:sz w:val="30"/>
          <w:szCs w:val="30"/>
          <w:cs/>
        </w:rPr>
        <w:t>หรือ ตามขนาดการ</w:t>
      </w:r>
      <w:r>
        <w:rPr>
          <w:rFonts w:ascii="Angsana New" w:hAnsi="Angsana New" w:cs="Angsana New"/>
          <w:sz w:val="30"/>
          <w:szCs w:val="30"/>
          <w:cs/>
        </w:rPr>
        <w:t xml:space="preserve">ใช้พื้นที่ สัญญาดังกล่าวมีอายุ </w:t>
      </w:r>
      <w:r>
        <w:rPr>
          <w:rFonts w:ascii="Angsana New" w:hAnsi="Angsana New" w:cs="Angsana New"/>
          <w:sz w:val="30"/>
          <w:szCs w:val="30"/>
        </w:rPr>
        <w:t>1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ปี และสามารถต่ออายุใหม่เป็นคราว ๆ ไป โดยคู่สัญญาฝ่ายใดฝ่</w:t>
      </w:r>
      <w:r>
        <w:rPr>
          <w:rFonts w:ascii="Angsana New" w:hAnsi="Angsana New" w:cs="Angsana New"/>
          <w:sz w:val="30"/>
          <w:szCs w:val="30"/>
          <w:cs/>
        </w:rPr>
        <w:t>ายหนึ่งต้องแจ้งเป็น</w:t>
      </w:r>
      <w:r w:rsidRPr="00D55D3F">
        <w:rPr>
          <w:rFonts w:ascii="Angsana New" w:hAnsi="Angsana New" w:cs="Angsana New"/>
          <w:sz w:val="30"/>
          <w:szCs w:val="30"/>
          <w:cs/>
        </w:rPr>
        <w:t>ลายลักษณ์อักษรล่วงหน้า</w:t>
      </w:r>
    </w:p>
    <w:p w:rsidR="00EA4E8D" w:rsidRPr="00D55D3F" w:rsidRDefault="00EA4E8D" w:rsidP="00EA4E8D">
      <w:pPr>
        <w:tabs>
          <w:tab w:val="left" w:pos="450"/>
        </w:tabs>
        <w:spacing w:after="0" w:line="240" w:lineRule="auto"/>
        <w:ind w:left="45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สัญญารับบริการบริหารงานคลังสินค้า</w:t>
      </w:r>
    </w:p>
    <w:p w:rsidR="00EA4E8D" w:rsidRPr="00C52DEB" w:rsidRDefault="00EA4E8D" w:rsidP="00EA4E8D">
      <w:pPr>
        <w:tabs>
          <w:tab w:val="left" w:pos="450"/>
        </w:tabs>
        <w:spacing w:after="0" w:line="240" w:lineRule="auto"/>
        <w:ind w:left="450" w:right="-25"/>
        <w:jc w:val="both"/>
        <w:rPr>
          <w:rFonts w:ascii="Angsana New" w:hAnsi="Angsana New" w:cs="Angsana New"/>
        </w:rPr>
      </w:pPr>
    </w:p>
    <w:p w:rsidR="00EA4E8D" w:rsidRPr="00D55D3F" w:rsidRDefault="00EA4E8D" w:rsidP="00EA4E8D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บริษัทได้ทำสัญญารับบริการบริหารคลังสินค้ากับกิจการที่เ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กี่ยวข้องกันแห่งหนึ่งเป็นเวลา </w:t>
      </w:r>
      <w:r>
        <w:rPr>
          <w:rFonts w:ascii="Angsana New" w:hAnsi="Angsana New" w:cs="Angsana New"/>
          <w:spacing w:val="2"/>
          <w:sz w:val="30"/>
          <w:szCs w:val="30"/>
        </w:rPr>
        <w:t>12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 เดือนโดยบริษัทจะต้องจ่ายค่าบริการบริหารงานคลังสินค้าตามจำนวนที่ระบุไว้ในสัญญา</w:t>
      </w:r>
      <w:r w:rsidRPr="00D55D3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ซึ่งคู่สัญญาฝ่ายหนึ่งฝ่า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ยใดสามารถบอกเลิกสัญญาได้ภายใน </w:t>
      </w:r>
      <w:r>
        <w:rPr>
          <w:rFonts w:ascii="Angsana New" w:hAnsi="Angsana New" w:cs="Angsana New"/>
          <w:spacing w:val="2"/>
          <w:sz w:val="30"/>
          <w:szCs w:val="30"/>
        </w:rPr>
        <w:t>90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 วันก่อนสิ้นสุดระยะเวลาตามสัญญา มิฉะนั้นจะถือว่าสัญญาจะต่ออายุอัตโนมัติอีกครั้งละ </w:t>
      </w:r>
      <w:r w:rsidRPr="00D55D3F">
        <w:rPr>
          <w:rFonts w:ascii="Angsana New" w:hAnsi="Angsana New" w:cs="Angsana New"/>
          <w:spacing w:val="2"/>
          <w:sz w:val="30"/>
          <w:szCs w:val="30"/>
        </w:rPr>
        <w:t xml:space="preserve">12 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>เดือน</w:t>
      </w:r>
    </w:p>
    <w:p w:rsidR="000047A5" w:rsidRPr="00EB2B1E" w:rsidRDefault="000047A5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86589F" w:rsidRDefault="00974EDB" w:rsidP="000047A5">
      <w:pPr>
        <w:tabs>
          <w:tab w:val="left" w:pos="450"/>
          <w:tab w:val="left" w:pos="540"/>
          <w:tab w:val="left" w:pos="63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="002F7BA7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2F7BA7" w:rsidRPr="00D55D3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003970" w:rsidRPr="00C52DEB" w:rsidRDefault="00003970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 w:hint="cs"/>
          <w:b/>
          <w:bCs/>
          <w:cs/>
        </w:rPr>
      </w:pPr>
    </w:p>
    <w:tbl>
      <w:tblPr>
        <w:tblW w:w="9405" w:type="dxa"/>
        <w:tblInd w:w="558" w:type="dxa"/>
        <w:tblLayout w:type="fixed"/>
        <w:tblLook w:val="0000"/>
      </w:tblPr>
      <w:tblGrid>
        <w:gridCol w:w="3960"/>
        <w:gridCol w:w="1125"/>
        <w:gridCol w:w="270"/>
        <w:gridCol w:w="1170"/>
        <w:gridCol w:w="270"/>
        <w:gridCol w:w="1116"/>
        <w:gridCol w:w="54"/>
        <w:gridCol w:w="234"/>
        <w:gridCol w:w="36"/>
        <w:gridCol w:w="1170"/>
      </w:tblGrid>
      <w:tr w:rsidR="00CB50E7" w:rsidRPr="00F94A31" w:rsidTr="00545741">
        <w:tc>
          <w:tcPr>
            <w:tcW w:w="3960" w:type="dxa"/>
          </w:tcPr>
          <w:p w:rsidR="00CB50E7" w:rsidRPr="00F94A31" w:rsidRDefault="00CB50E7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:rsidR="00CB50E7" w:rsidRPr="00F94A31" w:rsidRDefault="00CB50E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B50E7" w:rsidRPr="00F94A31" w:rsidRDefault="00CB50E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CB50E7" w:rsidRPr="00F94A31" w:rsidRDefault="00CB50E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F94A31" w:rsidTr="00545741">
        <w:tc>
          <w:tcPr>
            <w:tcW w:w="3960" w:type="dxa"/>
          </w:tcPr>
          <w:p w:rsidR="00215D6B" w:rsidRPr="00F94A31" w:rsidRDefault="00215D6B" w:rsidP="00215D6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gridSpan w:val="2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CB50E7" w:rsidRPr="00F94A31" w:rsidTr="00545741">
        <w:tc>
          <w:tcPr>
            <w:tcW w:w="3960" w:type="dxa"/>
          </w:tcPr>
          <w:p w:rsidR="00CB50E7" w:rsidRPr="00F94A31" w:rsidRDefault="00CB50E7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9"/>
          </w:tcPr>
          <w:p w:rsidR="00CB50E7" w:rsidRPr="00F94A31" w:rsidRDefault="00CB50E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D6B" w:rsidRPr="00F94A31" w:rsidTr="00545741">
        <w:tc>
          <w:tcPr>
            <w:tcW w:w="3960" w:type="dxa"/>
          </w:tcPr>
          <w:p w:rsidR="00215D6B" w:rsidRPr="00F94A31" w:rsidRDefault="00215D6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25" w:type="dxa"/>
          </w:tcPr>
          <w:p w:rsidR="00215D6B" w:rsidRPr="00F94A31" w:rsidRDefault="00F57589" w:rsidP="00215D6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157,711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221,839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15D6B" w:rsidRPr="00F94A31" w:rsidRDefault="00F562BA" w:rsidP="00215D6B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122,808</w:t>
            </w:r>
          </w:p>
        </w:tc>
        <w:tc>
          <w:tcPr>
            <w:tcW w:w="270" w:type="dxa"/>
            <w:gridSpan w:val="2"/>
          </w:tcPr>
          <w:p w:rsidR="00215D6B" w:rsidRPr="00F94A31" w:rsidRDefault="00215D6B" w:rsidP="00215D6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162,710</w:t>
            </w:r>
          </w:p>
        </w:tc>
      </w:tr>
      <w:tr w:rsidR="00215D6B" w:rsidRPr="00F94A31" w:rsidTr="00545741">
        <w:tc>
          <w:tcPr>
            <w:tcW w:w="3960" w:type="dxa"/>
          </w:tcPr>
          <w:p w:rsidR="00215D6B" w:rsidRPr="00F94A31" w:rsidRDefault="00215D6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25" w:type="dxa"/>
          </w:tcPr>
          <w:p w:rsidR="00215D6B" w:rsidRPr="00F94A31" w:rsidRDefault="00F57589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37,480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253,127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15D6B" w:rsidRPr="00F94A31" w:rsidRDefault="00F562BA" w:rsidP="00215D6B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5,195</w:t>
            </w:r>
          </w:p>
        </w:tc>
        <w:tc>
          <w:tcPr>
            <w:tcW w:w="270" w:type="dxa"/>
            <w:gridSpan w:val="2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242,409</w:t>
            </w:r>
          </w:p>
        </w:tc>
      </w:tr>
      <w:tr w:rsidR="00215D6B" w:rsidRPr="00F94A31" w:rsidTr="00545741">
        <w:tc>
          <w:tcPr>
            <w:tcW w:w="3960" w:type="dxa"/>
          </w:tcPr>
          <w:p w:rsidR="00215D6B" w:rsidRPr="00F94A31" w:rsidRDefault="00215D6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25" w:type="dxa"/>
          </w:tcPr>
          <w:p w:rsidR="00215D6B" w:rsidRPr="00F94A31" w:rsidRDefault="00F57589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1,499,554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1,616,593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15D6B" w:rsidRPr="00F94A31" w:rsidRDefault="00F562BA" w:rsidP="00215D6B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1,076,960</w:t>
            </w:r>
          </w:p>
        </w:tc>
        <w:tc>
          <w:tcPr>
            <w:tcW w:w="270" w:type="dxa"/>
            <w:gridSpan w:val="2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1,025,488</w:t>
            </w:r>
          </w:p>
        </w:tc>
      </w:tr>
      <w:tr w:rsidR="00215D6B" w:rsidRPr="00F94A31" w:rsidTr="00545741">
        <w:tc>
          <w:tcPr>
            <w:tcW w:w="3960" w:type="dxa"/>
          </w:tcPr>
          <w:p w:rsidR="00215D6B" w:rsidRPr="00F94A31" w:rsidRDefault="00215D6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215D6B" w:rsidRPr="00F94A31" w:rsidRDefault="00F57589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109,962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127,462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215D6B" w:rsidRPr="00F94A31" w:rsidRDefault="00F562BA" w:rsidP="00C0029F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1,354</w:t>
            </w:r>
          </w:p>
        </w:tc>
        <w:tc>
          <w:tcPr>
            <w:tcW w:w="270" w:type="dxa"/>
            <w:gridSpan w:val="2"/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15D6B" w:rsidRPr="00F94A31" w:rsidRDefault="00215D6B" w:rsidP="00C0029F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1,342</w:t>
            </w:r>
          </w:p>
        </w:tc>
      </w:tr>
      <w:tr w:rsidR="00215D6B" w:rsidRPr="00F94A31" w:rsidTr="00545741">
        <w:tc>
          <w:tcPr>
            <w:tcW w:w="3960" w:type="dxa"/>
            <w:shd w:val="clear" w:color="auto" w:fill="auto"/>
          </w:tcPr>
          <w:p w:rsidR="00215D6B" w:rsidRPr="00F94A31" w:rsidRDefault="00215D6B" w:rsidP="00215D6B">
            <w:pPr>
              <w:tabs>
                <w:tab w:val="left" w:pos="540"/>
              </w:tabs>
              <w:spacing w:after="0" w:line="240" w:lineRule="auto"/>
              <w:ind w:left="-99"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5D6B" w:rsidRPr="00F94A31" w:rsidRDefault="00CF03C5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1,804,707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15D6B" w:rsidRPr="00F94A31" w:rsidRDefault="00215D6B" w:rsidP="00215D6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2,219,021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5D6B" w:rsidRPr="00F94A31" w:rsidRDefault="00F562BA" w:rsidP="00C0029F">
            <w:pPr>
              <w:tabs>
                <w:tab w:val="decimal" w:pos="747"/>
              </w:tabs>
              <w:spacing w:after="0" w:line="240" w:lineRule="auto"/>
              <w:ind w:left="-108" w:right="-15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1,206,317</w:t>
            </w:r>
          </w:p>
        </w:tc>
        <w:tc>
          <w:tcPr>
            <w:tcW w:w="270" w:type="dxa"/>
            <w:gridSpan w:val="2"/>
          </w:tcPr>
          <w:p w:rsidR="00215D6B" w:rsidRPr="00F94A31" w:rsidRDefault="00215D6B" w:rsidP="00215D6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15D6B" w:rsidRPr="00F94A31" w:rsidRDefault="00215D6B" w:rsidP="00C0029F">
            <w:pPr>
              <w:tabs>
                <w:tab w:val="decimal" w:pos="747"/>
              </w:tabs>
              <w:spacing w:after="0" w:line="240" w:lineRule="auto"/>
              <w:ind w:left="-108" w:right="-15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1,431,949</w:t>
            </w:r>
          </w:p>
        </w:tc>
      </w:tr>
    </w:tbl>
    <w:p w:rsidR="00CF03C5" w:rsidRPr="005B12B3" w:rsidRDefault="00CF03C5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 w:hint="cs"/>
          <w:b/>
          <w:bCs/>
        </w:rPr>
      </w:pPr>
    </w:p>
    <w:p w:rsidR="00CB50E7" w:rsidRDefault="00974EDB" w:rsidP="00BF4844">
      <w:pPr>
        <w:tabs>
          <w:tab w:val="left" w:pos="45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="009E6DBA">
        <w:rPr>
          <w:rFonts w:ascii="Angsana New" w:hAnsi="Angsana New" w:cs="Angsana New"/>
          <w:b/>
          <w:bCs/>
          <w:sz w:val="30"/>
          <w:szCs w:val="30"/>
        </w:rPr>
        <w:tab/>
      </w:r>
      <w:r w:rsidR="00B16F38" w:rsidRPr="00D55D3F">
        <w:rPr>
          <w:rFonts w:ascii="Angsana New" w:hAnsi="Angsana New" w:cs="Angsana New"/>
          <w:b/>
          <w:bCs/>
          <w:sz w:val="30"/>
          <w:szCs w:val="30"/>
          <w:cs/>
        </w:rPr>
        <w:t>เงินลงทุนอื่น</w:t>
      </w:r>
    </w:p>
    <w:p w:rsidR="000047A5" w:rsidRPr="0086589F" w:rsidRDefault="000047A5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</w:rPr>
      </w:pPr>
    </w:p>
    <w:tbl>
      <w:tblPr>
        <w:tblW w:w="9405" w:type="dxa"/>
        <w:tblInd w:w="558" w:type="dxa"/>
        <w:tblLayout w:type="fixed"/>
        <w:tblLook w:val="01E0"/>
      </w:tblPr>
      <w:tblGrid>
        <w:gridCol w:w="3960"/>
        <w:gridCol w:w="1107"/>
        <w:gridCol w:w="270"/>
        <w:gridCol w:w="1170"/>
        <w:gridCol w:w="270"/>
        <w:gridCol w:w="1188"/>
        <w:gridCol w:w="270"/>
        <w:gridCol w:w="1170"/>
      </w:tblGrid>
      <w:tr w:rsidR="002B433A" w:rsidRPr="00F94A31" w:rsidTr="00B81B4D">
        <w:trPr>
          <w:tblHeader/>
        </w:trPr>
        <w:tc>
          <w:tcPr>
            <w:tcW w:w="3960" w:type="dxa"/>
            <w:shd w:val="clear" w:color="auto" w:fill="auto"/>
          </w:tcPr>
          <w:p w:rsidR="002B433A" w:rsidRPr="00F94A31" w:rsidRDefault="002B433A" w:rsidP="00D55D3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:rsidR="002B433A" w:rsidRPr="00F94A31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2B433A" w:rsidRPr="00F94A31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:rsidR="002B433A" w:rsidRPr="00F94A31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215D6B" w:rsidRPr="00F94A31" w:rsidTr="00B81B4D">
        <w:trPr>
          <w:tblHeader/>
        </w:trPr>
        <w:tc>
          <w:tcPr>
            <w:tcW w:w="3960" w:type="dxa"/>
          </w:tcPr>
          <w:p w:rsidR="00215D6B" w:rsidRPr="00F94A31" w:rsidRDefault="00215D6B" w:rsidP="00215D6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15D6B" w:rsidRPr="00F94A31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4C47AE" w:rsidRPr="00F94A31" w:rsidTr="00B81B4D">
        <w:trPr>
          <w:tblHeader/>
        </w:trPr>
        <w:tc>
          <w:tcPr>
            <w:tcW w:w="3960" w:type="dxa"/>
          </w:tcPr>
          <w:p w:rsidR="004C47AE" w:rsidRPr="00F94A31" w:rsidRDefault="004C47AE" w:rsidP="00D55D3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4C47AE" w:rsidRPr="00F94A31" w:rsidRDefault="004C47AE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47AE" w:rsidRPr="00F94A31" w:rsidTr="00C677DE">
        <w:trPr>
          <w:trHeight w:val="389"/>
        </w:trPr>
        <w:tc>
          <w:tcPr>
            <w:tcW w:w="3960" w:type="dxa"/>
          </w:tcPr>
          <w:p w:rsidR="004C47AE" w:rsidRPr="00F94A31" w:rsidRDefault="004C47AE" w:rsidP="00B446DC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07" w:type="dxa"/>
          </w:tcPr>
          <w:p w:rsidR="004C47AE" w:rsidRPr="00F94A31" w:rsidRDefault="004C47AE" w:rsidP="00D55D3F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47AE" w:rsidRPr="00F94A31" w:rsidRDefault="004C47AE" w:rsidP="00D55D3F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4C47AE" w:rsidRPr="00F94A31" w:rsidRDefault="004C47AE" w:rsidP="00D55D3F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47AE" w:rsidRPr="00F94A31" w:rsidRDefault="004C47AE" w:rsidP="00D55D3F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4C47AE" w:rsidRPr="00F94A31" w:rsidRDefault="004C47AE" w:rsidP="00D55D3F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47AE" w:rsidRPr="00F94A31" w:rsidRDefault="004C47AE" w:rsidP="00D55D3F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4C47AE" w:rsidRPr="00F94A31" w:rsidRDefault="004C47AE" w:rsidP="00D55D3F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5D6B" w:rsidRPr="00F94A31" w:rsidTr="002A6717">
        <w:tc>
          <w:tcPr>
            <w:tcW w:w="3960" w:type="dxa"/>
          </w:tcPr>
          <w:p w:rsidR="00215D6B" w:rsidRPr="00F94A31" w:rsidRDefault="00215D6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07" w:type="dxa"/>
            <w:shd w:val="clear" w:color="auto" w:fill="auto"/>
          </w:tcPr>
          <w:p w:rsidR="00215D6B" w:rsidRPr="00F94A31" w:rsidRDefault="00CF03C5" w:rsidP="00215D6B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32,077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15D6B" w:rsidRPr="00F94A31" w:rsidRDefault="00F562BA" w:rsidP="00C0029F">
            <w:pPr>
              <w:pStyle w:val="acctfourfigures"/>
              <w:tabs>
                <w:tab w:val="clear" w:pos="765"/>
                <w:tab w:val="decimal" w:pos="855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32,077</w:t>
            </w:r>
          </w:p>
        </w:tc>
      </w:tr>
      <w:tr w:rsidR="00215D6B" w:rsidRPr="00F94A31" w:rsidTr="002A6717">
        <w:trPr>
          <w:trHeight w:val="407"/>
        </w:trPr>
        <w:tc>
          <w:tcPr>
            <w:tcW w:w="3960" w:type="dxa"/>
          </w:tcPr>
          <w:p w:rsidR="00215D6B" w:rsidRPr="00F94A31" w:rsidRDefault="00215D6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ตราสารหนี้อื่น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215D6B" w:rsidRPr="00F94A31" w:rsidRDefault="00CF03C5" w:rsidP="00215D6B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3,452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3,418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215D6B" w:rsidRPr="00F94A31" w:rsidRDefault="00F562BA" w:rsidP="00215D6B">
            <w:pPr>
              <w:pStyle w:val="acctfourfigures"/>
              <w:tabs>
                <w:tab w:val="clear" w:pos="765"/>
                <w:tab w:val="decimal" w:pos="675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15D6B" w:rsidRPr="00F94A31" w:rsidRDefault="00215D6B" w:rsidP="00215D6B">
            <w:pPr>
              <w:pStyle w:val="acctfourfigures"/>
              <w:tabs>
                <w:tab w:val="clear" w:pos="765"/>
                <w:tab w:val="decimal" w:pos="675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5D6B" w:rsidRPr="00F94A31" w:rsidTr="002A6717">
        <w:trPr>
          <w:trHeight w:val="433"/>
        </w:trPr>
        <w:tc>
          <w:tcPr>
            <w:tcW w:w="3960" w:type="dxa"/>
          </w:tcPr>
          <w:p w:rsidR="00215D6B" w:rsidRPr="00F94A31" w:rsidRDefault="00215D6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5D6B" w:rsidRPr="00F94A31" w:rsidRDefault="00CF03C5" w:rsidP="00215D6B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4,071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15D6B" w:rsidRPr="00F94A31" w:rsidRDefault="00215D6B" w:rsidP="00215D6B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35,495</w:t>
            </w: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5D6B" w:rsidRPr="00565666" w:rsidRDefault="00F562BA" w:rsidP="00C0029F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:rsidR="00215D6B" w:rsidRPr="00565666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15D6B" w:rsidRPr="00565666" w:rsidRDefault="00215D6B" w:rsidP="00215D6B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7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32,077</w:t>
            </w:r>
          </w:p>
        </w:tc>
      </w:tr>
      <w:tr w:rsidR="00215D6B" w:rsidRPr="0086589F" w:rsidTr="002A6717">
        <w:tc>
          <w:tcPr>
            <w:tcW w:w="3960" w:type="dxa"/>
          </w:tcPr>
          <w:p w:rsidR="00215D6B" w:rsidRDefault="00215D6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:rsidR="006A5E3B" w:rsidRDefault="006A5E3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:rsidR="006A5E3B" w:rsidRDefault="006A5E3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:rsidR="006A5E3B" w:rsidRDefault="006A5E3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:rsidR="006A5E3B" w:rsidRDefault="006A5E3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:rsidR="006A5E3B" w:rsidRDefault="006A5E3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:rsidR="006A5E3B" w:rsidRPr="00274D7C" w:rsidRDefault="006A5E3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:rsidR="00215D6B" w:rsidRPr="0086589F" w:rsidRDefault="00215D6B" w:rsidP="00215D6B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215D6B" w:rsidRPr="0086589F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</w:rPr>
            </w:pPr>
          </w:p>
        </w:tc>
        <w:tc>
          <w:tcPr>
            <w:tcW w:w="1170" w:type="dxa"/>
          </w:tcPr>
          <w:p w:rsidR="00215D6B" w:rsidRPr="0086589F" w:rsidRDefault="00215D6B" w:rsidP="00215D6B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215D6B" w:rsidRPr="0086589F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:rsidR="00215D6B" w:rsidRPr="0086589F" w:rsidRDefault="00215D6B" w:rsidP="00215D6B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215D6B" w:rsidRPr="0086589F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</w:tcPr>
          <w:p w:rsidR="00215D6B" w:rsidRPr="0086589F" w:rsidRDefault="00215D6B" w:rsidP="00215D6B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215D6B" w:rsidRPr="00F94A31" w:rsidTr="00077C1E">
        <w:tc>
          <w:tcPr>
            <w:tcW w:w="3960" w:type="dxa"/>
          </w:tcPr>
          <w:p w:rsidR="00215D6B" w:rsidRPr="00F94A31" w:rsidRDefault="00215D6B" w:rsidP="00215D6B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107" w:type="dxa"/>
            <w:shd w:val="clear" w:color="auto" w:fill="auto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:rsidR="00215D6B" w:rsidRPr="00F94A31" w:rsidRDefault="00215D6B" w:rsidP="00215D6B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15D6B" w:rsidRPr="00F94A31" w:rsidRDefault="00215D6B" w:rsidP="00215D6B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215D6B" w:rsidRPr="00F94A31" w:rsidRDefault="00215D6B" w:rsidP="00215D6B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F03C5" w:rsidRPr="00F94A31" w:rsidTr="0015790B">
        <w:tc>
          <w:tcPr>
            <w:tcW w:w="3960" w:type="dxa"/>
          </w:tcPr>
          <w:p w:rsidR="00037255" w:rsidRDefault="00CF03C5" w:rsidP="00037255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</w:t>
            </w:r>
          </w:p>
          <w:p w:rsidR="00CF03C5" w:rsidRPr="00F94A31" w:rsidRDefault="00037255" w:rsidP="00037255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CF03C5" w:rsidRPr="00F94A31">
              <w:rPr>
                <w:rFonts w:ascii="Angsana New" w:hAnsi="Angsana New" w:cs="Angsana New"/>
                <w:sz w:val="30"/>
                <w:szCs w:val="30"/>
                <w:cs/>
              </w:rPr>
              <w:t>ต้องการของตลาด</w:t>
            </w:r>
          </w:p>
        </w:tc>
        <w:tc>
          <w:tcPr>
            <w:tcW w:w="1107" w:type="dxa"/>
          </w:tcPr>
          <w:p w:rsidR="00CF03C5" w:rsidRDefault="00CF03C5" w:rsidP="00CF03C5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  <w:p w:rsidR="00CF03C5" w:rsidRPr="00F94A31" w:rsidRDefault="00CF03C5" w:rsidP="00CF03C5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207,62</w:t>
            </w:r>
            <w:r w:rsidR="00EB2B1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F03C5" w:rsidRPr="00F94A31" w:rsidRDefault="00CF03C5" w:rsidP="00CF03C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CF03C5" w:rsidRDefault="00CF03C5" w:rsidP="00CF03C5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  <w:p w:rsidR="00CF03C5" w:rsidRPr="00F94A31" w:rsidRDefault="00CF03C5" w:rsidP="00CF03C5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207,62</w:t>
            </w:r>
            <w:r w:rsidR="00EB2B1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F03C5" w:rsidRPr="00F94A31" w:rsidRDefault="00CF03C5" w:rsidP="00CF03C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</w:tcPr>
          <w:p w:rsidR="00CF03C5" w:rsidRDefault="00CF03C5" w:rsidP="00CF03C5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  <w:p w:rsidR="00CF03C5" w:rsidRPr="00F94A31" w:rsidRDefault="00CF03C5" w:rsidP="00CF03C5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207,62</w:t>
            </w:r>
            <w:r w:rsidR="00EB2B1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CF03C5" w:rsidRPr="00F94A31" w:rsidRDefault="00CF03C5" w:rsidP="00CF03C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CF03C5" w:rsidRDefault="00CF03C5" w:rsidP="00CF03C5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CF03C5" w:rsidRPr="00C677DE" w:rsidRDefault="00CF03C5" w:rsidP="00CF03C5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108" w:right="-144"/>
            </w:pPr>
            <w:r w:rsidRPr="00A14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207,620</w:t>
            </w:r>
          </w:p>
        </w:tc>
      </w:tr>
      <w:tr w:rsidR="00CF03C5" w:rsidRPr="00F94A31" w:rsidTr="00703EFC">
        <w:tc>
          <w:tcPr>
            <w:tcW w:w="3960" w:type="dxa"/>
          </w:tcPr>
          <w:p w:rsidR="00CF03C5" w:rsidRPr="00F94A31" w:rsidRDefault="00CF03C5" w:rsidP="00CF03C5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3C5" w:rsidRPr="00F94A31" w:rsidRDefault="00CF03C5" w:rsidP="00CF03C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207,62</w:t>
            </w:r>
            <w:r w:rsidR="00EB2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:rsidR="00CF03C5" w:rsidRPr="00F94A31" w:rsidRDefault="00CF03C5" w:rsidP="00CF03C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F03C5" w:rsidRPr="00F94A31" w:rsidRDefault="00CF03C5" w:rsidP="00CF03C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207,62</w:t>
            </w:r>
            <w:r w:rsidR="00EB2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:rsidR="00CF03C5" w:rsidRPr="00F94A31" w:rsidRDefault="00CF03C5" w:rsidP="00CF03C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CF03C5" w:rsidRPr="00F94A31" w:rsidRDefault="00CF03C5" w:rsidP="00CF03C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207,62</w:t>
            </w:r>
            <w:r w:rsidR="00EB2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:rsidR="00CF03C5" w:rsidRPr="00F94A31" w:rsidRDefault="00CF03C5" w:rsidP="00CF03C5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F03C5" w:rsidRPr="00565666" w:rsidRDefault="00CF03C5" w:rsidP="00CF03C5">
            <w:pPr>
              <w:tabs>
                <w:tab w:val="decimal" w:pos="945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7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207,620</w:t>
            </w:r>
          </w:p>
        </w:tc>
      </w:tr>
      <w:tr w:rsidR="00CF03C5" w:rsidRPr="00F94A31" w:rsidTr="00703EFC">
        <w:tc>
          <w:tcPr>
            <w:tcW w:w="3960" w:type="dxa"/>
            <w:tcBorders>
              <w:bottom w:val="nil"/>
            </w:tcBorders>
          </w:tcPr>
          <w:p w:rsidR="00CF03C5" w:rsidRPr="00F94A31" w:rsidRDefault="00CF03C5" w:rsidP="00CF03C5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03C5" w:rsidRPr="00F94A31" w:rsidRDefault="00CF03C5" w:rsidP="00CF03C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211,69</w:t>
            </w:r>
            <w:r w:rsidR="002C1D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:rsidR="00CF03C5" w:rsidRPr="00F94A31" w:rsidRDefault="00CF03C5" w:rsidP="00CF03C5">
            <w:pPr>
              <w:tabs>
                <w:tab w:val="decimal" w:pos="900"/>
              </w:tabs>
              <w:spacing w:after="0" w:line="240" w:lineRule="auto"/>
              <w:ind w:left="-1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F03C5" w:rsidRPr="00F94A31" w:rsidRDefault="00CF03C5" w:rsidP="00CF03C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243,11</w:t>
            </w:r>
            <w:r w:rsidR="002C1D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:rsidR="00CF03C5" w:rsidRPr="00F94A31" w:rsidRDefault="00CF03C5" w:rsidP="00CF03C5">
            <w:pPr>
              <w:tabs>
                <w:tab w:val="decimal" w:pos="900"/>
              </w:tabs>
              <w:spacing w:after="0" w:line="240" w:lineRule="auto"/>
              <w:ind w:left="-1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CF03C5" w:rsidRPr="00F94A31" w:rsidRDefault="00EB2B1E" w:rsidP="00CF03C5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208,239</w:t>
            </w:r>
          </w:p>
        </w:tc>
        <w:tc>
          <w:tcPr>
            <w:tcW w:w="270" w:type="dxa"/>
            <w:tcBorders>
              <w:bottom w:val="nil"/>
            </w:tcBorders>
          </w:tcPr>
          <w:p w:rsidR="00CF03C5" w:rsidRPr="00F94A31" w:rsidRDefault="00CF03C5" w:rsidP="00CF03C5">
            <w:pPr>
              <w:tabs>
                <w:tab w:val="decimal" w:pos="900"/>
              </w:tabs>
              <w:spacing w:after="0" w:line="240" w:lineRule="auto"/>
              <w:ind w:left="-1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F03C5" w:rsidRPr="00F94A31" w:rsidRDefault="00CF03C5" w:rsidP="00CF03C5">
            <w:pPr>
              <w:tabs>
                <w:tab w:val="decimal" w:pos="945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239,697</w:t>
            </w:r>
          </w:p>
        </w:tc>
      </w:tr>
    </w:tbl>
    <w:p w:rsidR="00DB41E9" w:rsidRPr="00DB41E9" w:rsidRDefault="00DB41E9" w:rsidP="00EB2B1E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sz w:val="30"/>
          <w:szCs w:val="30"/>
        </w:rPr>
      </w:pPr>
    </w:p>
    <w:p w:rsidR="003E758B" w:rsidRPr="00D55D3F" w:rsidRDefault="003E758B" w:rsidP="00ED0853">
      <w:pPr>
        <w:shd w:val="clear" w:color="auto" w:fill="FFFFFF"/>
        <w:spacing w:after="0" w:line="240" w:lineRule="auto"/>
        <w:ind w:left="450" w:right="-25"/>
        <w:jc w:val="both"/>
        <w:rPr>
          <w:rFonts w:ascii="Angsana New" w:hAnsi="Angsana New" w:cs="Angsana New"/>
          <w:sz w:val="30"/>
          <w:szCs w:val="30"/>
          <w:shd w:val="clear" w:color="auto" w:fill="FFFFFF"/>
        </w:rPr>
      </w:pPr>
      <w:r w:rsidRPr="00D55D3F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รายการเคลื่อนไหวในระหว่างปีสิ้นสุดวันที่ </w:t>
      </w:r>
      <w:r w:rsidRPr="00D55D3F">
        <w:rPr>
          <w:rFonts w:ascii="Angsana New" w:hAnsi="Angsana New" w:cs="Angsana New"/>
          <w:sz w:val="30"/>
          <w:szCs w:val="30"/>
          <w:shd w:val="clear" w:color="auto" w:fill="FFFFFF"/>
        </w:rPr>
        <w:t>31</w:t>
      </w:r>
      <w:r w:rsidRPr="00D55D3F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ธันวาคม </w:t>
      </w:r>
      <w:r w:rsidR="00D26E54">
        <w:rPr>
          <w:rFonts w:ascii="Angsana New" w:hAnsi="Angsana New" w:cs="Angsana New"/>
          <w:sz w:val="30"/>
          <w:szCs w:val="30"/>
          <w:shd w:val="clear" w:color="auto" w:fill="FFFFFF"/>
        </w:rPr>
        <w:t>25</w:t>
      </w:r>
      <w:r w:rsidR="00DB19EB">
        <w:rPr>
          <w:rFonts w:ascii="Angsana New" w:hAnsi="Angsana New" w:cs="Angsana New"/>
          <w:sz w:val="30"/>
          <w:szCs w:val="30"/>
          <w:shd w:val="clear" w:color="auto" w:fill="FFFFFF"/>
        </w:rPr>
        <w:t>60</w:t>
      </w:r>
      <w:r w:rsidR="00D26E54">
        <w:rPr>
          <w:rFonts w:ascii="Angsana New" w:hAnsi="Angsana New" w:cs="Angsana New"/>
          <w:sz w:val="30"/>
          <w:szCs w:val="30"/>
          <w:shd w:val="clear" w:color="auto" w:fill="FFFFFF"/>
        </w:rPr>
        <w:t xml:space="preserve"> </w:t>
      </w:r>
      <w:r w:rsidR="00D26E54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และ </w:t>
      </w:r>
      <w:r w:rsidR="00D26E54">
        <w:rPr>
          <w:rFonts w:ascii="Angsana New" w:hAnsi="Angsana New" w:cs="Angsana New"/>
          <w:sz w:val="30"/>
          <w:szCs w:val="30"/>
          <w:shd w:val="clear" w:color="auto" w:fill="FFFFFF"/>
        </w:rPr>
        <w:t>255</w:t>
      </w:r>
      <w:r w:rsidR="00DB19EB">
        <w:rPr>
          <w:rFonts w:ascii="Angsana New" w:hAnsi="Angsana New" w:cs="Angsana New"/>
          <w:sz w:val="30"/>
          <w:szCs w:val="30"/>
          <w:shd w:val="clear" w:color="auto" w:fill="FFFFFF"/>
        </w:rPr>
        <w:t>9</w:t>
      </w:r>
      <w:r w:rsidR="002B433A" w:rsidRPr="00D55D3F">
        <w:rPr>
          <w:rFonts w:ascii="Angsana New" w:hAnsi="Angsana New" w:cs="Angsana New"/>
          <w:sz w:val="30"/>
          <w:szCs w:val="30"/>
          <w:shd w:val="clear" w:color="auto" w:fill="FFFFFF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shd w:val="clear" w:color="auto" w:fill="FFFFFF"/>
          <w:cs/>
        </w:rPr>
        <w:t>ของตราสารทุนที่อยู่ในความต้องการของตลาดมีดังนี้</w:t>
      </w:r>
    </w:p>
    <w:p w:rsidR="003E758B" w:rsidRPr="00601BC9" w:rsidRDefault="003E758B" w:rsidP="00601BC9">
      <w:pPr>
        <w:spacing w:after="0" w:line="240" w:lineRule="auto"/>
        <w:ind w:right="-25"/>
        <w:rPr>
          <w:rFonts w:ascii="Angsana New" w:hAnsi="Angsana New" w:cs="Angsana New"/>
          <w:sz w:val="2"/>
          <w:szCs w:val="2"/>
        </w:rPr>
      </w:pPr>
    </w:p>
    <w:p w:rsidR="0054350B" w:rsidRPr="00601BC9" w:rsidRDefault="0054350B" w:rsidP="00D55D3F">
      <w:pPr>
        <w:spacing w:after="0" w:line="240" w:lineRule="auto"/>
        <w:ind w:left="540" w:right="-25"/>
        <w:rPr>
          <w:rFonts w:ascii="Angsana New" w:hAnsi="Angsana New" w:cs="Angsana New" w:hint="cs"/>
          <w:sz w:val="10"/>
          <w:szCs w:val="10"/>
        </w:rPr>
      </w:pPr>
    </w:p>
    <w:tbl>
      <w:tblPr>
        <w:tblW w:w="9405" w:type="dxa"/>
        <w:tblInd w:w="558" w:type="dxa"/>
        <w:tblLayout w:type="fixed"/>
        <w:tblLook w:val="0000"/>
      </w:tblPr>
      <w:tblGrid>
        <w:gridCol w:w="3960"/>
        <w:gridCol w:w="1125"/>
        <w:gridCol w:w="270"/>
        <w:gridCol w:w="1170"/>
        <w:gridCol w:w="270"/>
        <w:gridCol w:w="1116"/>
        <w:gridCol w:w="54"/>
        <w:gridCol w:w="234"/>
        <w:gridCol w:w="36"/>
        <w:gridCol w:w="1170"/>
      </w:tblGrid>
      <w:tr w:rsidR="002A6717" w:rsidRPr="00F94A31" w:rsidTr="000047A5">
        <w:trPr>
          <w:tblHeader/>
        </w:trPr>
        <w:tc>
          <w:tcPr>
            <w:tcW w:w="3960" w:type="dxa"/>
          </w:tcPr>
          <w:p w:rsidR="002A6717" w:rsidRPr="00F94A31" w:rsidRDefault="002A6717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:rsidR="002A6717" w:rsidRPr="00F94A31" w:rsidRDefault="002A671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A6717" w:rsidRPr="00F94A31" w:rsidRDefault="002A671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2A6717" w:rsidRPr="00F94A31" w:rsidRDefault="002A671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F94A31" w:rsidTr="000047A5">
        <w:trPr>
          <w:tblHeader/>
        </w:trPr>
        <w:tc>
          <w:tcPr>
            <w:tcW w:w="3960" w:type="dxa"/>
          </w:tcPr>
          <w:p w:rsidR="00DB19EB" w:rsidRPr="00F94A31" w:rsidRDefault="00DB19EB" w:rsidP="00DB19E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A6717" w:rsidRPr="00F94A31" w:rsidTr="000047A5">
        <w:trPr>
          <w:tblHeader/>
        </w:trPr>
        <w:tc>
          <w:tcPr>
            <w:tcW w:w="3960" w:type="dxa"/>
          </w:tcPr>
          <w:p w:rsidR="002A6717" w:rsidRPr="00F94A31" w:rsidRDefault="002A6717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9"/>
          </w:tcPr>
          <w:p w:rsidR="002A6717" w:rsidRPr="00F94A31" w:rsidRDefault="002A671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717" w:rsidRPr="00F94A31" w:rsidTr="00545741">
        <w:tc>
          <w:tcPr>
            <w:tcW w:w="3960" w:type="dxa"/>
          </w:tcPr>
          <w:p w:rsidR="002A6717" w:rsidRPr="00F94A31" w:rsidRDefault="002A6717" w:rsidP="00B446DC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25" w:type="dxa"/>
          </w:tcPr>
          <w:p w:rsidR="002A6717" w:rsidRPr="00F94A31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A6717" w:rsidRPr="00F94A31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6717" w:rsidRPr="00F94A31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A6717" w:rsidRPr="00F94A31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A6717" w:rsidRPr="00F94A31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2A6717" w:rsidRPr="00F94A31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6717" w:rsidRPr="00F94A31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6717" w:rsidRPr="00F94A31" w:rsidTr="003C23FC">
        <w:trPr>
          <w:trHeight w:val="80"/>
        </w:trPr>
        <w:tc>
          <w:tcPr>
            <w:tcW w:w="3960" w:type="dxa"/>
          </w:tcPr>
          <w:p w:rsidR="002A6717" w:rsidRPr="00F94A31" w:rsidRDefault="002A6717" w:rsidP="00B446DC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25" w:type="dxa"/>
          </w:tcPr>
          <w:p w:rsidR="002A6717" w:rsidRPr="00F94A31" w:rsidRDefault="002A6717" w:rsidP="00D55D3F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A6717" w:rsidRPr="00F94A31" w:rsidRDefault="002A6717" w:rsidP="00D55D3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6717" w:rsidRPr="00F94A31" w:rsidRDefault="002A6717" w:rsidP="00D55D3F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A6717" w:rsidRPr="00F94A31" w:rsidRDefault="002A6717" w:rsidP="00D55D3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A6717" w:rsidRPr="00F94A31" w:rsidRDefault="002A6717" w:rsidP="00C677DE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A6717" w:rsidRPr="00F94A31" w:rsidRDefault="002A6717" w:rsidP="00D55D3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6717" w:rsidRPr="00F94A31" w:rsidRDefault="002A6717" w:rsidP="00D55D3F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9EB" w:rsidRPr="00F94A31" w:rsidTr="00545741">
        <w:tc>
          <w:tcPr>
            <w:tcW w:w="3960" w:type="dxa"/>
          </w:tcPr>
          <w:p w:rsidR="00DB19EB" w:rsidRPr="00F94A31" w:rsidRDefault="00DB19EB" w:rsidP="00DB19EB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:rsidR="00DB19EB" w:rsidRPr="00F94A31" w:rsidRDefault="007F5B94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32,077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31,676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B19EB" w:rsidRPr="00F94A31" w:rsidRDefault="00F562BA" w:rsidP="00DB19EB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32,077</w:t>
            </w: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31,676</w:t>
            </w:r>
          </w:p>
        </w:tc>
      </w:tr>
      <w:tr w:rsidR="00DB19EB" w:rsidRPr="00A54886" w:rsidTr="00545741">
        <w:tc>
          <w:tcPr>
            <w:tcW w:w="3960" w:type="dxa"/>
          </w:tcPr>
          <w:p w:rsidR="00DB19EB" w:rsidRPr="00F94A31" w:rsidRDefault="00DB19EB" w:rsidP="00DB19EB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125" w:type="dxa"/>
          </w:tcPr>
          <w:p w:rsidR="00DB19EB" w:rsidRPr="00F94A31" w:rsidRDefault="00CF03C5" w:rsidP="00CF03C5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(31,644)</w:t>
            </w:r>
          </w:p>
        </w:tc>
        <w:tc>
          <w:tcPr>
            <w:tcW w:w="270" w:type="dxa"/>
          </w:tcPr>
          <w:p w:rsidR="00DB19EB" w:rsidRPr="00F94A31" w:rsidRDefault="00DB19EB" w:rsidP="00CF03C5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8F7F6D">
            <w:pPr>
              <w:tabs>
                <w:tab w:val="decimal" w:pos="567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B19EB" w:rsidRPr="00AE4497" w:rsidRDefault="00DB19EB" w:rsidP="00DB19EB"/>
        </w:tc>
        <w:tc>
          <w:tcPr>
            <w:tcW w:w="1170" w:type="dxa"/>
            <w:gridSpan w:val="2"/>
          </w:tcPr>
          <w:p w:rsidR="00DB19EB" w:rsidRPr="00AE4497" w:rsidRDefault="00F562BA" w:rsidP="00DB19EB">
            <w:pPr>
              <w:tabs>
                <w:tab w:val="decimal" w:pos="567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(31,644)</w:t>
            </w: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AE4497" w:rsidRDefault="00DB19EB" w:rsidP="00A54886">
            <w:pPr>
              <w:tabs>
                <w:tab w:val="decimal" w:pos="567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44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19EB" w:rsidRPr="00F94A31" w:rsidTr="0058177F">
        <w:tc>
          <w:tcPr>
            <w:tcW w:w="3960" w:type="dxa"/>
          </w:tcPr>
          <w:p w:rsidR="00DB19EB" w:rsidRPr="00F94A31" w:rsidRDefault="00DB19EB" w:rsidP="00DB19EB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รายการปรับปรุงจากการตีราคา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DB19EB" w:rsidRPr="00F94A31" w:rsidRDefault="00CF03C5" w:rsidP="00DB19EB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19EB" w:rsidRPr="00F94A31" w:rsidRDefault="00F562BA" w:rsidP="00DB19EB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</w:tr>
      <w:tr w:rsidR="00DB19EB" w:rsidRPr="00F94A31" w:rsidTr="00D37AFF">
        <w:tc>
          <w:tcPr>
            <w:tcW w:w="3960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F94A31" w:rsidRDefault="00CF03C5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32,077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F94A31" w:rsidRDefault="00705537" w:rsidP="00DB19EB">
            <w:pPr>
              <w:tabs>
                <w:tab w:val="decimal" w:pos="92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32,077</w:t>
            </w:r>
          </w:p>
        </w:tc>
      </w:tr>
      <w:tr w:rsidR="00DB19EB" w:rsidRPr="00F94A31" w:rsidTr="00274D7C">
        <w:trPr>
          <w:trHeight w:val="287"/>
        </w:trPr>
        <w:tc>
          <w:tcPr>
            <w:tcW w:w="3960" w:type="dxa"/>
            <w:shd w:val="clear" w:color="auto" w:fill="auto"/>
          </w:tcPr>
          <w:p w:rsidR="00DB19EB" w:rsidRPr="000047A5" w:rsidRDefault="00DB19EB" w:rsidP="00DB19EB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</w:tcPr>
          <w:p w:rsidR="00DB19EB" w:rsidRPr="000047A5" w:rsidRDefault="00DB19EB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19EB" w:rsidRPr="000047A5" w:rsidRDefault="00DB19E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B19EB" w:rsidRPr="000047A5" w:rsidRDefault="00DB19EB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19EB" w:rsidRPr="000047A5" w:rsidRDefault="00DB19E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DB19EB" w:rsidRPr="000047A5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15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B19EB" w:rsidRPr="000047A5" w:rsidRDefault="00DB19E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B19EB" w:rsidRPr="000047A5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15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19EB" w:rsidRPr="00F94A31" w:rsidTr="00D37AFF">
        <w:tc>
          <w:tcPr>
            <w:tcW w:w="3960" w:type="dxa"/>
            <w:shd w:val="clear" w:color="auto" w:fill="auto"/>
          </w:tcPr>
          <w:p w:rsidR="00DB19EB" w:rsidRDefault="00DB19EB" w:rsidP="00DB19EB">
            <w:pPr>
              <w:spacing w:after="0" w:line="240" w:lineRule="auto"/>
              <w:ind w:left="-99" w:right="-25"/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ตราสารหนี้อื่น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:rsidR="00DB19EB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15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DB19EB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15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562BA" w:rsidRPr="00F94A31" w:rsidTr="00703EFC">
        <w:tc>
          <w:tcPr>
            <w:tcW w:w="3960" w:type="dxa"/>
            <w:shd w:val="clear" w:color="auto" w:fill="auto"/>
          </w:tcPr>
          <w:p w:rsidR="00F562BA" w:rsidRPr="00F94A31" w:rsidRDefault="00F562BA" w:rsidP="00F562BA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:rsidR="00F562BA" w:rsidRPr="00D7285E" w:rsidRDefault="007F5B94" w:rsidP="00F562BA">
            <w:pPr>
              <w:tabs>
                <w:tab w:val="decimal" w:pos="882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3,418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F562BA" w:rsidRPr="00D7285E" w:rsidRDefault="00F562BA" w:rsidP="00F562BA">
            <w:pPr>
              <w:tabs>
                <w:tab w:val="decimal" w:pos="882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3,379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:rsidR="00F562BA" w:rsidRPr="00F94A31" w:rsidRDefault="00F562BA" w:rsidP="00F562BA">
            <w:pPr>
              <w:tabs>
                <w:tab w:val="decimal" w:pos="567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F562BA" w:rsidRPr="00F94A31" w:rsidRDefault="00F562BA" w:rsidP="00F562B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F562BA" w:rsidRPr="00F94A31" w:rsidRDefault="00F562BA" w:rsidP="00A54886">
            <w:pPr>
              <w:tabs>
                <w:tab w:val="decimal" w:pos="567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62BA" w:rsidRPr="00F94A31" w:rsidTr="00703EFC">
        <w:tc>
          <w:tcPr>
            <w:tcW w:w="3960" w:type="dxa"/>
            <w:shd w:val="clear" w:color="auto" w:fill="auto"/>
          </w:tcPr>
          <w:p w:rsidR="00F562BA" w:rsidRPr="00F94A31" w:rsidRDefault="00F562BA" w:rsidP="00F562BA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F562BA" w:rsidRPr="00D7285E" w:rsidRDefault="00705537" w:rsidP="00F562B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562BA" w:rsidRPr="00D7285E" w:rsidRDefault="00F562BA" w:rsidP="00F562B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F562BA" w:rsidRPr="00F94A31" w:rsidRDefault="00F562BA" w:rsidP="00F562BA">
            <w:pPr>
              <w:tabs>
                <w:tab w:val="decimal" w:pos="567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F562BA" w:rsidRPr="00F94A31" w:rsidRDefault="00F562BA" w:rsidP="00F562B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562BA" w:rsidRPr="00F94A31" w:rsidRDefault="00F562BA" w:rsidP="00A54886">
            <w:pPr>
              <w:tabs>
                <w:tab w:val="decimal" w:pos="567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62BA" w:rsidRPr="00F94A31" w:rsidTr="00703EFC">
        <w:tc>
          <w:tcPr>
            <w:tcW w:w="3960" w:type="dxa"/>
            <w:shd w:val="clear" w:color="auto" w:fill="auto"/>
          </w:tcPr>
          <w:p w:rsidR="00F562BA" w:rsidRPr="00F94A31" w:rsidRDefault="00F562BA" w:rsidP="00F562BA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62BA" w:rsidRPr="00316C72" w:rsidRDefault="00705537" w:rsidP="00F562B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3,452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562BA" w:rsidRPr="00316C72" w:rsidRDefault="00F562BA" w:rsidP="00F562B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3,418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62BA" w:rsidRPr="00F94A31" w:rsidRDefault="00F562BA" w:rsidP="00F562BA">
            <w:pPr>
              <w:tabs>
                <w:tab w:val="decimal" w:pos="56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F562BA" w:rsidRPr="00F94A31" w:rsidRDefault="00F562BA" w:rsidP="00F562B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562BA" w:rsidRPr="00A54886" w:rsidRDefault="00F562BA" w:rsidP="00A54886">
            <w:pPr>
              <w:tabs>
                <w:tab w:val="decimal" w:pos="567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48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1162BB" w:rsidRPr="00D55D3F" w:rsidRDefault="001162BB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  <w:sectPr w:rsidR="001162BB" w:rsidRPr="00D55D3F" w:rsidSect="007D128C">
          <w:type w:val="continuous"/>
          <w:pgSz w:w="11907" w:h="16839" w:code="9"/>
          <w:pgMar w:top="691" w:right="1152" w:bottom="720" w:left="1152" w:header="720" w:footer="720" w:gutter="0"/>
          <w:cols w:space="720"/>
          <w:docGrid w:linePitch="245"/>
        </w:sectPr>
      </w:pPr>
    </w:p>
    <w:p w:rsidR="00EB2B1E" w:rsidRDefault="00EB2B1E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:rsidR="001162BB" w:rsidRPr="00D55D3F" w:rsidRDefault="00BF17C7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spacing w:val="-4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ตราสารทุนอื่นที่ไม่อยู่ในความต้องการของตลาด</w:t>
      </w:r>
      <w:r w:rsidR="001162BB" w:rsidRPr="00D55D3F">
        <w:rPr>
          <w:rFonts w:ascii="Angsana New" w:hAnsi="Angsana New" w:cs="Angsana New"/>
          <w:spacing w:val="-4"/>
          <w:sz w:val="30"/>
          <w:szCs w:val="30"/>
          <w:cs/>
        </w:rPr>
        <w:t xml:space="preserve">ซึ่งบันทึกตามวิธีราคาทุน ณ วันที่ </w:t>
      </w:r>
      <w:r w:rsidR="001162BB" w:rsidRPr="00D55D3F">
        <w:rPr>
          <w:rFonts w:ascii="Angsana New" w:hAnsi="Angsana New" w:cs="Angsana New"/>
          <w:spacing w:val="-4"/>
          <w:sz w:val="30"/>
          <w:szCs w:val="30"/>
        </w:rPr>
        <w:t>3</w:t>
      </w:r>
      <w:r w:rsidR="00F6255A">
        <w:rPr>
          <w:rFonts w:ascii="Angsana New" w:hAnsi="Angsana New" w:cs="Angsana New"/>
          <w:spacing w:val="-4"/>
          <w:sz w:val="30"/>
          <w:szCs w:val="30"/>
        </w:rPr>
        <w:t>1</w:t>
      </w:r>
      <w:r w:rsidR="001162BB" w:rsidRPr="00D55D3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162BB" w:rsidRPr="00D55D3F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D26E54">
        <w:rPr>
          <w:rFonts w:ascii="Angsana New" w:hAnsi="Angsana New" w:cs="Angsana New"/>
          <w:spacing w:val="-4"/>
          <w:sz w:val="30"/>
          <w:szCs w:val="30"/>
        </w:rPr>
        <w:t>25</w:t>
      </w:r>
      <w:r w:rsidR="00DB19EB">
        <w:rPr>
          <w:rFonts w:ascii="Angsana New" w:hAnsi="Angsana New" w:cs="Angsana New"/>
          <w:spacing w:val="-4"/>
          <w:sz w:val="30"/>
          <w:szCs w:val="30"/>
        </w:rPr>
        <w:t>60</w:t>
      </w:r>
      <w:r w:rsidR="00D26E5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26E54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D26E54">
        <w:rPr>
          <w:rFonts w:ascii="Angsana New" w:hAnsi="Angsana New" w:cs="Angsana New"/>
          <w:spacing w:val="-4"/>
          <w:sz w:val="30"/>
          <w:szCs w:val="30"/>
        </w:rPr>
        <w:t>255</w:t>
      </w:r>
      <w:r w:rsidR="00DB19EB">
        <w:rPr>
          <w:rFonts w:ascii="Angsana New" w:hAnsi="Angsana New" w:cs="Angsana New"/>
          <w:spacing w:val="-4"/>
          <w:sz w:val="30"/>
          <w:szCs w:val="30"/>
        </w:rPr>
        <w:t>9</w:t>
      </w:r>
      <w:r w:rsidR="002B433A" w:rsidRPr="00D55D3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162BB" w:rsidRPr="00D55D3F">
        <w:rPr>
          <w:rFonts w:ascii="Angsana New" w:hAnsi="Angsana New" w:cs="Angsana New"/>
          <w:sz w:val="30"/>
          <w:szCs w:val="30"/>
        </w:rPr>
        <w:t xml:space="preserve"> </w:t>
      </w:r>
      <w:r w:rsidR="001162BB" w:rsidRPr="00D55D3F">
        <w:rPr>
          <w:rFonts w:ascii="Angsana New" w:hAnsi="Angsana New" w:cs="Angsana New"/>
          <w:sz w:val="30"/>
          <w:szCs w:val="30"/>
          <w:cs/>
        </w:rPr>
        <w:t>และเงินปันผลรับสำหรับแต่ละปี</w:t>
      </w:r>
      <w:r w:rsidR="001162BB" w:rsidRPr="00D55D3F">
        <w:rPr>
          <w:rFonts w:ascii="Angsana New" w:hAnsi="Angsana New" w:cs="Angsana New"/>
          <w:sz w:val="30"/>
          <w:szCs w:val="30"/>
        </w:rPr>
        <w:t xml:space="preserve"> </w:t>
      </w:r>
      <w:r w:rsidR="001162BB" w:rsidRPr="00D55D3F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:rsidR="001162BB" w:rsidRPr="0086589F" w:rsidRDefault="001162BB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spacing w:val="-4"/>
        </w:rPr>
      </w:pPr>
    </w:p>
    <w:tbl>
      <w:tblPr>
        <w:tblW w:w="15320" w:type="dxa"/>
        <w:tblInd w:w="403" w:type="dxa"/>
        <w:tblLayout w:type="fixed"/>
        <w:tblLook w:val="0000"/>
      </w:tblPr>
      <w:tblGrid>
        <w:gridCol w:w="2675"/>
        <w:gridCol w:w="720"/>
        <w:gridCol w:w="720"/>
        <w:gridCol w:w="270"/>
        <w:gridCol w:w="810"/>
        <w:gridCol w:w="270"/>
        <w:gridCol w:w="810"/>
        <w:gridCol w:w="270"/>
        <w:gridCol w:w="837"/>
        <w:gridCol w:w="270"/>
        <w:gridCol w:w="837"/>
        <w:gridCol w:w="270"/>
        <w:gridCol w:w="900"/>
        <w:gridCol w:w="25"/>
        <w:gridCol w:w="236"/>
        <w:gridCol w:w="9"/>
        <w:gridCol w:w="900"/>
        <w:gridCol w:w="18"/>
        <w:gridCol w:w="252"/>
        <w:gridCol w:w="891"/>
        <w:gridCol w:w="270"/>
        <w:gridCol w:w="900"/>
        <w:gridCol w:w="270"/>
        <w:gridCol w:w="810"/>
        <w:gridCol w:w="270"/>
        <w:gridCol w:w="810"/>
      </w:tblGrid>
      <w:tr w:rsidR="001162BB" w:rsidRPr="00F94A31" w:rsidTr="003C23FC">
        <w:tc>
          <w:tcPr>
            <w:tcW w:w="2675" w:type="dxa"/>
          </w:tcPr>
          <w:p w:rsidR="001162BB" w:rsidRPr="00B710FE" w:rsidRDefault="001162BB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645" w:type="dxa"/>
            <w:gridSpan w:val="25"/>
            <w:tcBorders>
              <w:top w:val="nil"/>
            </w:tcBorders>
          </w:tcPr>
          <w:p w:rsidR="001162BB" w:rsidRPr="00B710FE" w:rsidRDefault="001162BB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162BB" w:rsidRPr="00F94A31" w:rsidTr="003C23FC">
        <w:tc>
          <w:tcPr>
            <w:tcW w:w="2675" w:type="dxa"/>
          </w:tcPr>
          <w:p w:rsidR="001162BB" w:rsidRPr="00B710FE" w:rsidRDefault="001162BB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</w:tcPr>
          <w:p w:rsidR="001162BB" w:rsidRPr="00B710FE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สัดส่วน</w:t>
            </w:r>
            <w:r w:rsidRPr="00B710FE">
              <w:rPr>
                <w:rFonts w:ascii="Angsana New" w:hAnsi="Angsana New" w:cs="Angsana New"/>
                <w:sz w:val="25"/>
                <w:szCs w:val="25"/>
              </w:rPr>
              <w:t xml:space="preserve">         </w:t>
            </w:r>
          </w:p>
        </w:tc>
        <w:tc>
          <w:tcPr>
            <w:tcW w:w="270" w:type="dxa"/>
          </w:tcPr>
          <w:p w:rsidR="001162BB" w:rsidRPr="00B710FE" w:rsidRDefault="001162BB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1162BB" w:rsidRPr="00B710FE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:rsidR="001162BB" w:rsidRPr="00B710FE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44" w:type="dxa"/>
            <w:gridSpan w:val="3"/>
            <w:vAlign w:val="bottom"/>
          </w:tcPr>
          <w:p w:rsidR="001162BB" w:rsidRPr="00B710FE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vAlign w:val="bottom"/>
          </w:tcPr>
          <w:p w:rsidR="001162BB" w:rsidRPr="00B710FE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70" w:type="dxa"/>
            <w:gridSpan w:val="5"/>
            <w:vAlign w:val="bottom"/>
          </w:tcPr>
          <w:p w:rsidR="001162BB" w:rsidRPr="00B710FE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162BB" w:rsidRPr="00B710FE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61" w:type="dxa"/>
            <w:gridSpan w:val="3"/>
            <w:shd w:val="clear" w:color="auto" w:fill="auto"/>
            <w:vAlign w:val="bottom"/>
          </w:tcPr>
          <w:p w:rsidR="001162BB" w:rsidRPr="00B710FE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62BB" w:rsidRPr="00B710FE" w:rsidRDefault="001162BB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1162BB" w:rsidRPr="00B710FE" w:rsidRDefault="001162BB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9C5D61" w:rsidRPr="00F94A31" w:rsidTr="003C23FC">
        <w:tc>
          <w:tcPr>
            <w:tcW w:w="2675" w:type="dxa"/>
          </w:tcPr>
          <w:p w:rsidR="009C5D61" w:rsidRPr="00B710FE" w:rsidRDefault="009C5D61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C5D61" w:rsidRPr="00B710FE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:rsidR="009C5D61" w:rsidRPr="00B710FE" w:rsidRDefault="009C5D61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9C5D61" w:rsidRPr="00B710FE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9C5D61" w:rsidRPr="00B710FE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44" w:type="dxa"/>
            <w:gridSpan w:val="3"/>
            <w:vAlign w:val="bottom"/>
          </w:tcPr>
          <w:p w:rsidR="009C5D61" w:rsidRPr="00B710FE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9C5D61" w:rsidRPr="00B710FE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70" w:type="dxa"/>
            <w:gridSpan w:val="5"/>
            <w:vAlign w:val="bottom"/>
          </w:tcPr>
          <w:p w:rsidR="009C5D61" w:rsidRPr="00B710FE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C5D61" w:rsidRPr="00B710FE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61" w:type="dxa"/>
            <w:gridSpan w:val="3"/>
            <w:shd w:val="clear" w:color="auto" w:fill="auto"/>
            <w:vAlign w:val="bottom"/>
          </w:tcPr>
          <w:p w:rsidR="009C5D61" w:rsidRPr="00B710FE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 xml:space="preserve">ราคาทุน </w:t>
            </w:r>
            <w:r w:rsidRPr="00B710FE">
              <w:rPr>
                <w:rFonts w:ascii="Angsana New" w:hAnsi="Angsana New" w:cs="Angsana New"/>
                <w:sz w:val="25"/>
                <w:szCs w:val="25"/>
              </w:rPr>
              <w:t xml:space="preserve">- </w:t>
            </w: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C5D61" w:rsidRPr="00B710FE" w:rsidRDefault="009C5D6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9C5D61" w:rsidRPr="00B710FE" w:rsidRDefault="009C5D6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DB19EB" w:rsidRPr="00F94A31" w:rsidTr="003C23FC">
        <w:tc>
          <w:tcPr>
            <w:tcW w:w="2675" w:type="dxa"/>
          </w:tcPr>
          <w:p w:rsidR="00DB19EB" w:rsidRPr="00B710FE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72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27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27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27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27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27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25" w:type="dxa"/>
            <w:gridSpan w:val="2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236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9" w:type="dxa"/>
            <w:gridSpan w:val="2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</w:tr>
      <w:tr w:rsidR="002A6717" w:rsidRPr="00F94A31" w:rsidTr="003C23FC">
        <w:tc>
          <w:tcPr>
            <w:tcW w:w="2675" w:type="dxa"/>
          </w:tcPr>
          <w:p w:rsidR="002A6717" w:rsidRPr="00B710FE" w:rsidRDefault="002A6717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</w:tcPr>
          <w:p w:rsidR="002A6717" w:rsidRPr="00B710FE" w:rsidRDefault="002A6717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270" w:type="dxa"/>
          </w:tcPr>
          <w:p w:rsidR="002A6717" w:rsidRPr="00B710FE" w:rsidRDefault="002A6717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35" w:type="dxa"/>
            <w:gridSpan w:val="22"/>
          </w:tcPr>
          <w:p w:rsidR="002A6717" w:rsidRPr="00B710FE" w:rsidRDefault="002A6717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2A6717" w:rsidRPr="00F94A31" w:rsidTr="003C23FC">
        <w:tc>
          <w:tcPr>
            <w:tcW w:w="2675" w:type="dxa"/>
          </w:tcPr>
          <w:p w:rsidR="002A6717" w:rsidRPr="00B710FE" w:rsidRDefault="002A6717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 w:hint="cs"/>
                <w:sz w:val="25"/>
                <w:szCs w:val="25"/>
                <w:cs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บริษัท สยาม รีเทล</w:t>
            </w:r>
          </w:p>
        </w:tc>
        <w:tc>
          <w:tcPr>
            <w:tcW w:w="720" w:type="dxa"/>
          </w:tcPr>
          <w:p w:rsidR="002A6717" w:rsidRPr="00B710FE" w:rsidRDefault="002A6717" w:rsidP="00D55D3F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2A6717" w:rsidRPr="00B710FE" w:rsidRDefault="002A6717" w:rsidP="00D55D3F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2A6717" w:rsidRPr="00B710FE" w:rsidRDefault="002A6717" w:rsidP="00D55D3F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2A6717" w:rsidRPr="00B710FE" w:rsidRDefault="002A6717" w:rsidP="00D55D3F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2A6717" w:rsidRPr="00B710FE" w:rsidRDefault="002A6717" w:rsidP="00D55D3F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2A6717" w:rsidRPr="00B710FE" w:rsidRDefault="002A6717" w:rsidP="00D55D3F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2A6717" w:rsidRPr="00B710FE" w:rsidRDefault="002A6717" w:rsidP="00D55D3F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gridSpan w:val="3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2A6717" w:rsidRPr="00B710FE" w:rsidRDefault="002A6717" w:rsidP="00D55D3F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2A6717" w:rsidRPr="00B710FE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562BA" w:rsidRPr="00F94A31" w:rsidTr="003C23FC">
        <w:tc>
          <w:tcPr>
            <w:tcW w:w="2675" w:type="dxa"/>
          </w:tcPr>
          <w:p w:rsidR="00F562BA" w:rsidRPr="00B710FE" w:rsidRDefault="00F562BA" w:rsidP="00F562BA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 xml:space="preserve">   </w:t>
            </w: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ดีเวลล็อปเม้นท์ จำกัด</w:t>
            </w:r>
            <w:r w:rsidRPr="008F7DC8">
              <w:rPr>
                <w:rFonts w:ascii="Angsana New" w:hAnsi="Angsana New" w:cs="Angsana New"/>
                <w:sz w:val="25"/>
                <w:szCs w:val="25"/>
                <w:vertAlign w:val="superscript"/>
              </w:rPr>
              <w:t>1</w:t>
            </w:r>
          </w:p>
        </w:tc>
        <w:tc>
          <w:tcPr>
            <w:tcW w:w="720" w:type="dxa"/>
          </w:tcPr>
          <w:p w:rsidR="00F562BA" w:rsidRPr="00B710FE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720" w:type="dxa"/>
          </w:tcPr>
          <w:p w:rsidR="00F562BA" w:rsidRPr="00B710FE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500,000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500,000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3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562BA" w:rsidRPr="00F94A31" w:rsidTr="003C23FC">
        <w:tc>
          <w:tcPr>
            <w:tcW w:w="2675" w:type="dxa"/>
          </w:tcPr>
          <w:p w:rsidR="00F562BA" w:rsidRPr="008F7DC8" w:rsidRDefault="00F562BA" w:rsidP="00F562BA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  <w:vertAlign w:val="superscript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บริษัท สแควร์ ริทซ์ พลาซ่า จำกัด</w:t>
            </w:r>
            <w:r w:rsidRPr="008F7DC8">
              <w:rPr>
                <w:rFonts w:ascii="Angsana New" w:hAnsi="Angsana New" w:cs="Angsana New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720" w:type="dxa"/>
          </w:tcPr>
          <w:p w:rsidR="00F562BA" w:rsidRPr="00B710FE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720" w:type="dxa"/>
          </w:tcPr>
          <w:p w:rsidR="00F562BA" w:rsidRPr="00B710FE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342"/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125,000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125,000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3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562BA" w:rsidRPr="00F94A31" w:rsidTr="00F562BA">
        <w:trPr>
          <w:trHeight w:val="253"/>
        </w:trPr>
        <w:tc>
          <w:tcPr>
            <w:tcW w:w="2675" w:type="dxa"/>
          </w:tcPr>
          <w:p w:rsidR="00F562BA" w:rsidRPr="00B710FE" w:rsidRDefault="00F562BA" w:rsidP="00F562BA">
            <w:pPr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บริษัท ซีคอน บางแค จำกัด</w:t>
            </w:r>
            <w:r w:rsidRPr="00B710FE">
              <w:rPr>
                <w:rFonts w:ascii="Angsana New" w:hAnsi="Angsana New" w:cs="Angsana New"/>
                <w:sz w:val="25"/>
                <w:szCs w:val="25"/>
              </w:rPr>
              <w:t xml:space="preserve">   </w:t>
            </w:r>
          </w:p>
        </w:tc>
        <w:tc>
          <w:tcPr>
            <w:tcW w:w="720" w:type="dxa"/>
          </w:tcPr>
          <w:p w:rsidR="00F562BA" w:rsidRPr="00B710FE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0.0014</w:t>
            </w:r>
          </w:p>
        </w:tc>
        <w:tc>
          <w:tcPr>
            <w:tcW w:w="720" w:type="dxa"/>
          </w:tcPr>
          <w:p w:rsidR="00F562BA" w:rsidRPr="00B710FE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0.0014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700,000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700,000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117,503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117,503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 xml:space="preserve"> (117,500)</w:t>
            </w:r>
          </w:p>
        </w:tc>
        <w:tc>
          <w:tcPr>
            <w:tcW w:w="270" w:type="dxa"/>
            <w:gridSpan w:val="3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 xml:space="preserve"> (117,500)</w:t>
            </w:r>
          </w:p>
        </w:tc>
        <w:tc>
          <w:tcPr>
            <w:tcW w:w="252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562BA" w:rsidRPr="00F94A31" w:rsidTr="003C23FC">
        <w:tc>
          <w:tcPr>
            <w:tcW w:w="2675" w:type="dxa"/>
          </w:tcPr>
          <w:p w:rsidR="00F562BA" w:rsidRPr="00B710FE" w:rsidRDefault="00F562BA" w:rsidP="00F562BA">
            <w:pPr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บริษัท รังสิต พลาซ่า จำกัด</w:t>
            </w:r>
          </w:p>
        </w:tc>
        <w:tc>
          <w:tcPr>
            <w:tcW w:w="720" w:type="dxa"/>
          </w:tcPr>
          <w:p w:rsidR="00F562BA" w:rsidRPr="00B710FE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6.56</w:t>
            </w:r>
          </w:p>
        </w:tc>
        <w:tc>
          <w:tcPr>
            <w:tcW w:w="720" w:type="dxa"/>
          </w:tcPr>
          <w:p w:rsidR="00F562BA" w:rsidRPr="00B710FE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6.56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538,890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538,890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 xml:space="preserve"> -</w:t>
            </w:r>
          </w:p>
        </w:tc>
        <w:tc>
          <w:tcPr>
            <w:tcW w:w="270" w:type="dxa"/>
            <w:gridSpan w:val="3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 xml:space="preserve"> -</w:t>
            </w:r>
          </w:p>
        </w:tc>
        <w:tc>
          <w:tcPr>
            <w:tcW w:w="252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F562BA" w:rsidRPr="00B710FE" w:rsidRDefault="007F5B94" w:rsidP="00705537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1,061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62D8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562BA" w:rsidRPr="00F94A31" w:rsidTr="003C23FC">
        <w:tc>
          <w:tcPr>
            <w:tcW w:w="2675" w:type="dxa"/>
          </w:tcPr>
          <w:p w:rsidR="00F562BA" w:rsidRPr="00B710FE" w:rsidRDefault="00F562BA" w:rsidP="00F562BA">
            <w:pPr>
              <w:spacing w:after="0" w:line="240" w:lineRule="auto"/>
              <w:ind w:right="-173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บริษัท สามัคคีสาร (ดอกหญ้า) จำกัด</w:t>
            </w:r>
          </w:p>
        </w:tc>
        <w:tc>
          <w:tcPr>
            <w:tcW w:w="720" w:type="dxa"/>
          </w:tcPr>
          <w:p w:rsidR="00F562BA" w:rsidRPr="00B710FE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4.15</w:t>
            </w:r>
          </w:p>
        </w:tc>
        <w:tc>
          <w:tcPr>
            <w:tcW w:w="720" w:type="dxa"/>
          </w:tcPr>
          <w:p w:rsidR="00F562BA" w:rsidRPr="00B710FE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4.15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170,000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170,000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12,713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12,713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(12,713)</w:t>
            </w:r>
          </w:p>
        </w:tc>
        <w:tc>
          <w:tcPr>
            <w:tcW w:w="270" w:type="dxa"/>
            <w:gridSpan w:val="3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(12,713)</w:t>
            </w:r>
          </w:p>
        </w:tc>
        <w:tc>
          <w:tcPr>
            <w:tcW w:w="252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468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488"/>
                <w:tab w:val="decimal" w:pos="522"/>
              </w:tabs>
              <w:spacing w:after="0" w:line="240" w:lineRule="auto"/>
              <w:ind w:left="-115" w:right="-17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468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562BA" w:rsidRPr="00F94A31" w:rsidTr="003C23FC">
        <w:tc>
          <w:tcPr>
            <w:tcW w:w="2675" w:type="dxa"/>
          </w:tcPr>
          <w:p w:rsidR="00F562BA" w:rsidRPr="00B710FE" w:rsidRDefault="00F562BA" w:rsidP="00F562BA">
            <w:pPr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720" w:type="dxa"/>
          </w:tcPr>
          <w:p w:rsidR="00F562BA" w:rsidRPr="00B710FE" w:rsidRDefault="0041079F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0.35</w:t>
            </w:r>
          </w:p>
        </w:tc>
        <w:tc>
          <w:tcPr>
            <w:tcW w:w="720" w:type="dxa"/>
          </w:tcPr>
          <w:p w:rsidR="00F562BA" w:rsidRPr="00B710FE" w:rsidRDefault="0041079F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0.35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41079F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1,175</w:t>
            </w:r>
            <w:r w:rsidR="00F562BA" w:rsidRPr="00B710FE">
              <w:rPr>
                <w:rFonts w:ascii="Angsana New" w:hAnsi="Angsana New" w:cs="Angsana New"/>
                <w:sz w:val="25"/>
                <w:szCs w:val="25"/>
              </w:rPr>
              <w:t>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41079F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1,1</w:t>
            </w:r>
            <w:r w:rsidR="00F562BA" w:rsidRPr="00B710FE">
              <w:rPr>
                <w:rFonts w:ascii="Angsana New" w:hAnsi="Angsana New" w:cs="Angsana New"/>
                <w:sz w:val="25"/>
                <w:szCs w:val="25"/>
              </w:rPr>
              <w:t>75,000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22,840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22,840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(17,720)</w:t>
            </w:r>
          </w:p>
        </w:tc>
        <w:tc>
          <w:tcPr>
            <w:tcW w:w="270" w:type="dxa"/>
            <w:gridSpan w:val="3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(17,720)</w:t>
            </w:r>
          </w:p>
        </w:tc>
        <w:tc>
          <w:tcPr>
            <w:tcW w:w="252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5,120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>5,120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562BA" w:rsidRPr="00F94A31" w:rsidTr="003C23FC">
        <w:tc>
          <w:tcPr>
            <w:tcW w:w="2675" w:type="dxa"/>
          </w:tcPr>
          <w:p w:rsidR="00F562BA" w:rsidRPr="00B710FE" w:rsidRDefault="00F562BA" w:rsidP="00F562BA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20" w:type="dxa"/>
          </w:tcPr>
          <w:p w:rsidR="00F562BA" w:rsidRPr="00B710FE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:rsidR="00F562BA" w:rsidRPr="00B710FE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b/>
                <w:bCs/>
                <w:sz w:val="25"/>
                <w:szCs w:val="25"/>
              </w:rPr>
              <w:t>355,556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F562BA" w:rsidRPr="00B710FE" w:rsidRDefault="00F562BA" w:rsidP="00F562BA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b/>
                <w:bCs/>
                <w:sz w:val="25"/>
                <w:szCs w:val="25"/>
              </w:rPr>
              <w:t>355,556</w:t>
            </w:r>
          </w:p>
        </w:tc>
        <w:tc>
          <w:tcPr>
            <w:tcW w:w="270" w:type="dxa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b/>
                <w:bCs/>
                <w:sz w:val="25"/>
                <w:szCs w:val="25"/>
              </w:rPr>
              <w:t>(147,933)</w:t>
            </w:r>
          </w:p>
        </w:tc>
        <w:tc>
          <w:tcPr>
            <w:tcW w:w="270" w:type="dxa"/>
            <w:gridSpan w:val="3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62BA" w:rsidRPr="00B710FE" w:rsidRDefault="00F562BA" w:rsidP="00F562BA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b/>
                <w:bCs/>
                <w:sz w:val="25"/>
                <w:szCs w:val="25"/>
              </w:rPr>
              <w:t>(147,933)</w:t>
            </w:r>
          </w:p>
        </w:tc>
        <w:tc>
          <w:tcPr>
            <w:tcW w:w="252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62BA" w:rsidRPr="00B710FE" w:rsidRDefault="00F562BA" w:rsidP="00F562B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b/>
                <w:bCs/>
                <w:sz w:val="25"/>
                <w:szCs w:val="25"/>
              </w:rPr>
              <w:t>207,623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62BA" w:rsidRPr="00B710FE" w:rsidRDefault="00F562BA" w:rsidP="00F562B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b/>
                <w:bCs/>
                <w:sz w:val="25"/>
                <w:szCs w:val="25"/>
              </w:rPr>
              <w:t>207,623</w:t>
            </w:r>
          </w:p>
        </w:tc>
        <w:tc>
          <w:tcPr>
            <w:tcW w:w="270" w:type="dxa"/>
            <w:shd w:val="clear" w:color="auto" w:fill="auto"/>
          </w:tcPr>
          <w:p w:rsidR="00F562BA" w:rsidRPr="00B710FE" w:rsidRDefault="00F562BA" w:rsidP="00F562B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62BA" w:rsidRPr="00B710FE" w:rsidRDefault="007F5B94" w:rsidP="00705537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1,061</w:t>
            </w:r>
          </w:p>
        </w:tc>
        <w:tc>
          <w:tcPr>
            <w:tcW w:w="270" w:type="dxa"/>
            <w:shd w:val="clear" w:color="auto" w:fill="auto"/>
          </w:tcPr>
          <w:p w:rsidR="00F562BA" w:rsidRPr="00705537" w:rsidRDefault="00F562BA" w:rsidP="00705537">
            <w:pPr>
              <w:tabs>
                <w:tab w:val="decimal" w:pos="522"/>
                <w:tab w:val="decimal" w:pos="675"/>
              </w:tabs>
              <w:spacing w:after="0" w:line="240" w:lineRule="auto"/>
              <w:ind w:left="-115" w:righ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62BA" w:rsidRPr="00B710FE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</w:tr>
    </w:tbl>
    <w:p w:rsidR="00D715F6" w:rsidRDefault="00D715F6" w:rsidP="00D55D3F">
      <w:pPr>
        <w:spacing w:after="0" w:line="240" w:lineRule="auto"/>
        <w:rPr>
          <w:rFonts w:ascii="Angsana New" w:hAnsi="Angsana New" w:cs="Angsana New"/>
        </w:rPr>
      </w:pPr>
    </w:p>
    <w:p w:rsidR="00D715F6" w:rsidRDefault="008F7DC8" w:rsidP="00705537">
      <w:pPr>
        <w:tabs>
          <w:tab w:val="left" w:pos="720"/>
          <w:tab w:val="left" w:pos="14400"/>
        </w:tabs>
        <w:spacing w:after="0" w:line="240" w:lineRule="auto"/>
        <w:ind w:left="540" w:hanging="180"/>
        <w:rPr>
          <w:rFonts w:ascii="Angsana New" w:hAnsi="Angsana New" w:cs="Angsana New"/>
          <w:sz w:val="30"/>
          <w:szCs w:val="30"/>
        </w:rPr>
      </w:pPr>
      <w:r w:rsidRPr="008F7DC8">
        <w:rPr>
          <w:rFonts w:ascii="Angsana New" w:hAnsi="Angsana New" w:cs="Angsana New"/>
          <w:sz w:val="30"/>
          <w:szCs w:val="30"/>
          <w:vertAlign w:val="superscript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 w:rsidR="00D715F6" w:rsidRPr="00D715F6">
        <w:rPr>
          <w:rFonts w:ascii="Angsana New" w:hAnsi="Angsana New" w:cs="Angsana New"/>
          <w:sz w:val="30"/>
          <w:szCs w:val="30"/>
          <w:cs/>
        </w:rPr>
        <w:t xml:space="preserve">บริษัทไม่มีอิทธิผลอย่างมีนัยสำคัญในเงินลงทุนที่จัดประเภทเป็นเงินลงทุนอื่นถึงแม้ว่าบริษัทมีสิทธิในการออกเสียงในบริษัทที่ได้รับการลงทุนตั้งแต่ร้อยละ </w:t>
      </w:r>
      <w:r w:rsidR="00D715F6" w:rsidRPr="00D715F6">
        <w:rPr>
          <w:rFonts w:ascii="Angsana New" w:hAnsi="Angsana New" w:cs="Angsana New"/>
          <w:sz w:val="30"/>
          <w:szCs w:val="30"/>
        </w:rPr>
        <w:t xml:space="preserve">20 </w:t>
      </w:r>
      <w:r w:rsidR="00D715F6" w:rsidRPr="00D715F6">
        <w:rPr>
          <w:rFonts w:ascii="Angsana New" w:hAnsi="Angsana New" w:cs="Angsana New"/>
          <w:sz w:val="30"/>
          <w:szCs w:val="30"/>
          <w:cs/>
        </w:rPr>
        <w:t>ขึ้นไป เนื่องจากบริษัทไม่มีตัวแทนเพื่อร่วมเป็นคณะกรรมการ จึงทำให้บริษัทไม่สามารถมีส่วนร่วมในการพิจารณาการกำหนดนโยบายในการดำเนินงานและนโยบายด้านการเงินในบริษัทที่ได้รับการลงทุนได้</w:t>
      </w:r>
    </w:p>
    <w:p w:rsidR="008F7DC8" w:rsidRPr="00D715F6" w:rsidRDefault="008F7DC8" w:rsidP="008F7DC8">
      <w:pPr>
        <w:tabs>
          <w:tab w:val="left" w:pos="720"/>
        </w:tabs>
        <w:spacing w:after="0" w:line="240" w:lineRule="auto"/>
        <w:ind w:left="540" w:hanging="180"/>
        <w:rPr>
          <w:rFonts w:ascii="Angsana New" w:hAnsi="Angsana New" w:cs="Angsana New" w:hint="cs"/>
          <w:sz w:val="30"/>
          <w:szCs w:val="30"/>
          <w:cs/>
        </w:rPr>
      </w:pPr>
      <w:r w:rsidRPr="008F7DC8">
        <w:rPr>
          <w:rFonts w:ascii="Angsana New" w:hAnsi="Angsana New" w:cs="Angsana New"/>
          <w:sz w:val="30"/>
          <w:szCs w:val="30"/>
          <w:vertAlign w:val="superscript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 w:rsidR="002B6987">
        <w:rPr>
          <w:rFonts w:ascii="Angsana New" w:hAnsi="Angsana New" w:cs="Angsana New" w:hint="cs"/>
          <w:sz w:val="30"/>
          <w:szCs w:val="30"/>
          <w:cs/>
        </w:rPr>
        <w:t>ผลการดำเนินงานไม่เป็นสาระสำคัญ</w:t>
      </w:r>
    </w:p>
    <w:p w:rsidR="001162BB" w:rsidRPr="00D55D3F" w:rsidRDefault="001162BB" w:rsidP="00D715F6">
      <w:pPr>
        <w:spacing w:after="0" w:line="240" w:lineRule="auto"/>
        <w:ind w:left="405" w:hanging="405"/>
        <w:rPr>
          <w:rFonts w:ascii="Angsana New" w:hAnsi="Angsana New" w:cs="Angsana New" w:hint="cs"/>
          <w:sz w:val="2"/>
          <w:szCs w:val="2"/>
          <w:cs/>
        </w:rPr>
      </w:pPr>
      <w:r w:rsidRPr="00D715F6">
        <w:rPr>
          <w:rFonts w:ascii="Angsana New" w:hAnsi="Angsana New" w:cs="Angsana New"/>
        </w:rPr>
        <w:br w:type="page"/>
      </w:r>
    </w:p>
    <w:tbl>
      <w:tblPr>
        <w:tblW w:w="15210" w:type="dxa"/>
        <w:tblInd w:w="450" w:type="dxa"/>
        <w:tblLayout w:type="fixed"/>
        <w:tblLook w:val="0000"/>
      </w:tblPr>
      <w:tblGrid>
        <w:gridCol w:w="2808"/>
        <w:gridCol w:w="720"/>
        <w:gridCol w:w="720"/>
        <w:gridCol w:w="270"/>
        <w:gridCol w:w="810"/>
        <w:gridCol w:w="270"/>
        <w:gridCol w:w="810"/>
        <w:gridCol w:w="270"/>
        <w:gridCol w:w="810"/>
        <w:gridCol w:w="270"/>
        <w:gridCol w:w="837"/>
        <w:gridCol w:w="18"/>
        <w:gridCol w:w="225"/>
        <w:gridCol w:w="11"/>
        <w:gridCol w:w="889"/>
        <w:gridCol w:w="270"/>
        <w:gridCol w:w="882"/>
        <w:gridCol w:w="270"/>
        <w:gridCol w:w="828"/>
        <w:gridCol w:w="270"/>
        <w:gridCol w:w="801"/>
        <w:gridCol w:w="255"/>
        <w:gridCol w:w="816"/>
        <w:gridCol w:w="236"/>
        <w:gridCol w:w="844"/>
      </w:tblGrid>
      <w:tr w:rsidR="001162BB" w:rsidRPr="00F94A31" w:rsidTr="00862019">
        <w:tc>
          <w:tcPr>
            <w:tcW w:w="2808" w:type="dxa"/>
          </w:tcPr>
          <w:p w:rsidR="001162BB" w:rsidRPr="00F94A31" w:rsidRDefault="001162BB" w:rsidP="00D55D3F">
            <w:pPr>
              <w:spacing w:after="0" w:line="240" w:lineRule="auto"/>
              <w:ind w:left="90"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02" w:type="dxa"/>
            <w:gridSpan w:val="24"/>
          </w:tcPr>
          <w:p w:rsidR="001162BB" w:rsidRPr="00F94A31" w:rsidRDefault="001162BB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C5D61" w:rsidRPr="00F94A31" w:rsidTr="00F74600">
        <w:tc>
          <w:tcPr>
            <w:tcW w:w="2808" w:type="dxa"/>
          </w:tcPr>
          <w:p w:rsidR="009C5D61" w:rsidRPr="00F94A31" w:rsidRDefault="009C5D61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  <w:cs/>
              </w:rPr>
              <w:t>สัดส่วน</w:t>
            </w:r>
            <w:r w:rsidRPr="00F94A31">
              <w:rPr>
                <w:rFonts w:ascii="Angsana New" w:hAnsi="Angsana New" w:cs="Angsana New"/>
                <w:sz w:val="25"/>
                <w:szCs w:val="25"/>
              </w:rPr>
              <w:t xml:space="preserve">         </w:t>
            </w:r>
          </w:p>
        </w:tc>
        <w:tc>
          <w:tcPr>
            <w:tcW w:w="270" w:type="dxa"/>
          </w:tcPr>
          <w:p w:rsidR="009C5D61" w:rsidRPr="00F94A31" w:rsidRDefault="009C5D61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5" w:type="dxa"/>
            <w:gridSpan w:val="4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41" w:type="dxa"/>
            <w:gridSpan w:val="3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9C5D61" w:rsidRPr="00F94A31" w:rsidRDefault="009C5D6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bottom"/>
          </w:tcPr>
          <w:p w:rsidR="009C5D61" w:rsidRPr="00F94A31" w:rsidRDefault="009C5D6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9C5D61" w:rsidRPr="00F94A31" w:rsidTr="00F74600">
        <w:tc>
          <w:tcPr>
            <w:tcW w:w="2808" w:type="dxa"/>
          </w:tcPr>
          <w:p w:rsidR="009C5D61" w:rsidRPr="00F94A31" w:rsidRDefault="009C5D61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:rsidR="009C5D61" w:rsidRPr="00F94A31" w:rsidRDefault="009C5D61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5" w:type="dxa"/>
            <w:gridSpan w:val="4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36" w:type="dxa"/>
            <w:gridSpan w:val="2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41" w:type="dxa"/>
            <w:gridSpan w:val="3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:rsidR="009C5D61" w:rsidRPr="00F94A31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  <w:cs/>
              </w:rPr>
              <w:t xml:space="preserve">ราคาทุน </w:t>
            </w:r>
            <w:r w:rsidRPr="00F94A31">
              <w:rPr>
                <w:rFonts w:ascii="Angsana New" w:hAnsi="Angsana New" w:cs="Angsana New"/>
                <w:sz w:val="25"/>
                <w:szCs w:val="25"/>
              </w:rPr>
              <w:t xml:space="preserve">- </w:t>
            </w:r>
            <w:r w:rsidRPr="00F94A31">
              <w:rPr>
                <w:rFonts w:ascii="Angsana New" w:hAnsi="Angsana New" w:cs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C5D61" w:rsidRPr="00F94A31" w:rsidRDefault="009C5D6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bottom"/>
          </w:tcPr>
          <w:p w:rsidR="009C5D61" w:rsidRPr="00F94A31" w:rsidRDefault="009C5D6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DB19EB" w:rsidRPr="00F94A31" w:rsidTr="00F74600">
        <w:tc>
          <w:tcPr>
            <w:tcW w:w="280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72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27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27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27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27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5" w:type="dxa"/>
            <w:gridSpan w:val="2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236" w:type="dxa"/>
            <w:gridSpan w:val="2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9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270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  <w:tc>
          <w:tcPr>
            <w:tcW w:w="255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DB19EB" w:rsidRPr="00B710FE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2559</w:t>
            </w:r>
          </w:p>
        </w:tc>
      </w:tr>
      <w:tr w:rsidR="00DB19EB" w:rsidRPr="00F94A31" w:rsidTr="00F74600">
        <w:tc>
          <w:tcPr>
            <w:tcW w:w="280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92" w:type="dxa"/>
            <w:gridSpan w:val="21"/>
          </w:tcPr>
          <w:p w:rsidR="00DB19EB" w:rsidRPr="00F94A31" w:rsidRDefault="00DB19EB" w:rsidP="00DB19EB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DB19EB" w:rsidRPr="00F94A31" w:rsidTr="00F74600">
        <w:tc>
          <w:tcPr>
            <w:tcW w:w="2808" w:type="dxa"/>
          </w:tcPr>
          <w:p w:rsidR="00DB19EB" w:rsidRPr="00B710FE" w:rsidRDefault="00DB19EB" w:rsidP="00DB19EB">
            <w:pPr>
              <w:spacing w:after="0" w:line="240" w:lineRule="auto"/>
              <w:ind w:right="-25"/>
              <w:jc w:val="both"/>
              <w:rPr>
                <w:rFonts w:ascii="Angsana New" w:hAnsi="Angsana New" w:cs="Angsana New" w:hint="cs"/>
                <w:sz w:val="25"/>
                <w:szCs w:val="25"/>
                <w:cs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บริษัท สยาม รีเทล</w:t>
            </w:r>
          </w:p>
        </w:tc>
        <w:tc>
          <w:tcPr>
            <w:tcW w:w="720" w:type="dxa"/>
          </w:tcPr>
          <w:p w:rsidR="00DB19EB" w:rsidRPr="00F94A31" w:rsidRDefault="00DB19EB" w:rsidP="00DB19E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:rsidR="00DB19EB" w:rsidRPr="00F94A31" w:rsidRDefault="00DB19EB" w:rsidP="00DB19E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37" w:type="dxa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43" w:type="dxa"/>
            <w:gridSpan w:val="2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82" w:type="dxa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55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F562BA" w:rsidRPr="00F94A31" w:rsidTr="00F74600">
        <w:tc>
          <w:tcPr>
            <w:tcW w:w="2808" w:type="dxa"/>
          </w:tcPr>
          <w:p w:rsidR="00F562BA" w:rsidRPr="00B710FE" w:rsidRDefault="00F562BA" w:rsidP="00F562BA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</w:rPr>
              <w:t xml:space="preserve">   </w:t>
            </w: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ดีเวลล็อปเม้นท์ จำกัด</w:t>
            </w:r>
            <w:r w:rsidRPr="008F7DC8">
              <w:rPr>
                <w:rFonts w:ascii="Angsana New" w:hAnsi="Angsana New" w:cs="Angsana New"/>
                <w:sz w:val="25"/>
                <w:szCs w:val="25"/>
                <w:vertAlign w:val="superscript"/>
              </w:rPr>
              <w:t>1</w:t>
            </w:r>
          </w:p>
        </w:tc>
        <w:tc>
          <w:tcPr>
            <w:tcW w:w="720" w:type="dxa"/>
          </w:tcPr>
          <w:p w:rsidR="00F562BA" w:rsidRPr="00F94A31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720" w:type="dxa"/>
          </w:tcPr>
          <w:p w:rsidR="00F562BA" w:rsidRPr="00F94A31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500,000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500,000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43" w:type="dxa"/>
            <w:gridSpan w:val="2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:rsidR="00F562BA" w:rsidRPr="00F94A31" w:rsidRDefault="00F562BA" w:rsidP="00F562BA">
            <w:pPr>
              <w:tabs>
                <w:tab w:val="decimal" w:pos="-108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F562BA" w:rsidRPr="00F94A31" w:rsidRDefault="00F562BA" w:rsidP="00F562BA">
            <w:pPr>
              <w:tabs>
                <w:tab w:val="decimal" w:pos="-108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-92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55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-92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-92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562BA" w:rsidRPr="00F94A31" w:rsidTr="00F74600">
        <w:tc>
          <w:tcPr>
            <w:tcW w:w="2808" w:type="dxa"/>
          </w:tcPr>
          <w:p w:rsidR="00F562BA" w:rsidRPr="008F7DC8" w:rsidRDefault="00F562BA" w:rsidP="00F562BA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  <w:vertAlign w:val="superscript"/>
              </w:rPr>
            </w:pPr>
            <w:r w:rsidRPr="00B710FE">
              <w:rPr>
                <w:rFonts w:ascii="Angsana New" w:hAnsi="Angsana New" w:cs="Angsana New"/>
                <w:sz w:val="25"/>
                <w:szCs w:val="25"/>
                <w:cs/>
              </w:rPr>
              <w:t>บริษัท สแควร์ ริทซ์ พลาซ่า จำกัด</w:t>
            </w:r>
            <w:r w:rsidRPr="008F7DC8">
              <w:rPr>
                <w:rFonts w:ascii="Angsana New" w:hAnsi="Angsana New" w:cs="Angsana New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720" w:type="dxa"/>
          </w:tcPr>
          <w:p w:rsidR="00F562BA" w:rsidRPr="00F94A31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720" w:type="dxa"/>
          </w:tcPr>
          <w:p w:rsidR="00F562BA" w:rsidRPr="00F94A31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1</w:t>
            </w:r>
            <w:r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Pr="00F94A31">
              <w:rPr>
                <w:rFonts w:ascii="Angsana New" w:hAnsi="Angsana New" w:cs="Angsana New"/>
                <w:sz w:val="25"/>
                <w:szCs w:val="25"/>
              </w:rPr>
              <w:t>5,000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1</w:t>
            </w:r>
            <w:r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Pr="00F94A31">
              <w:rPr>
                <w:rFonts w:ascii="Angsana New" w:hAnsi="Angsana New" w:cs="Angsana New"/>
                <w:sz w:val="25"/>
                <w:szCs w:val="25"/>
              </w:rPr>
              <w:t>5,000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43" w:type="dxa"/>
            <w:gridSpan w:val="2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:rsidR="00F562BA" w:rsidRPr="00F94A31" w:rsidRDefault="00F562BA" w:rsidP="00F562BA">
            <w:pPr>
              <w:tabs>
                <w:tab w:val="decimal" w:pos="-108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F562BA" w:rsidRPr="00F94A31" w:rsidRDefault="00F562BA" w:rsidP="00F562BA">
            <w:pPr>
              <w:tabs>
                <w:tab w:val="decimal" w:pos="-108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562BA" w:rsidRPr="00F94A31" w:rsidRDefault="00F562BA" w:rsidP="00F562BA">
            <w:pPr>
              <w:spacing w:after="0" w:line="240" w:lineRule="auto"/>
              <w:ind w:left="-207" w:right="-72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-92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55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-92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-92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562BA" w:rsidRPr="00F94A31" w:rsidTr="00F74600">
        <w:tc>
          <w:tcPr>
            <w:tcW w:w="2808" w:type="dxa"/>
          </w:tcPr>
          <w:p w:rsidR="00F562BA" w:rsidRPr="00F94A31" w:rsidRDefault="00F562BA" w:rsidP="00F562BA">
            <w:pPr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  <w:cs/>
              </w:rPr>
              <w:t>บริษัท รังสิต พลาซ่า จำกัด</w:t>
            </w:r>
          </w:p>
        </w:tc>
        <w:tc>
          <w:tcPr>
            <w:tcW w:w="720" w:type="dxa"/>
          </w:tcPr>
          <w:p w:rsidR="00F562BA" w:rsidRPr="00F94A31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6.56</w:t>
            </w:r>
          </w:p>
        </w:tc>
        <w:tc>
          <w:tcPr>
            <w:tcW w:w="720" w:type="dxa"/>
          </w:tcPr>
          <w:p w:rsidR="00F562BA" w:rsidRPr="00F94A31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6.56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538,890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538,890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43" w:type="dxa"/>
            <w:gridSpan w:val="2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:rsidR="00F562BA" w:rsidRPr="00F94A31" w:rsidRDefault="00F562BA" w:rsidP="00F562BA">
            <w:pPr>
              <w:tabs>
                <w:tab w:val="decimal" w:pos="-108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F562BA" w:rsidRPr="00F94A31" w:rsidRDefault="00F562BA" w:rsidP="00F562BA">
            <w:pPr>
              <w:tabs>
                <w:tab w:val="decimal" w:pos="-108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70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55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F562BA" w:rsidRPr="00F94A31" w:rsidRDefault="007F5B94" w:rsidP="00705537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1,061</w:t>
            </w:r>
          </w:p>
        </w:tc>
        <w:tc>
          <w:tcPr>
            <w:tcW w:w="236" w:type="dxa"/>
            <w:shd w:val="clear" w:color="auto" w:fill="auto"/>
          </w:tcPr>
          <w:p w:rsidR="00F562BA" w:rsidRPr="00F94A31" w:rsidRDefault="00F562BA" w:rsidP="00705537">
            <w:pPr>
              <w:tabs>
                <w:tab w:val="decimal" w:pos="612"/>
              </w:tabs>
              <w:spacing w:after="0" w:line="240" w:lineRule="auto"/>
              <w:ind w:left="-202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562BA" w:rsidRPr="00F94A31" w:rsidTr="00F74600">
        <w:tc>
          <w:tcPr>
            <w:tcW w:w="2808" w:type="dxa"/>
          </w:tcPr>
          <w:p w:rsidR="00F562BA" w:rsidRPr="00F94A31" w:rsidRDefault="00F562BA" w:rsidP="00F562BA">
            <w:pPr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  <w:cs/>
              </w:rPr>
              <w:t>บริษัท สามัคคีสาร (ดอกหญ้า) จำกัด</w:t>
            </w:r>
          </w:p>
        </w:tc>
        <w:tc>
          <w:tcPr>
            <w:tcW w:w="720" w:type="dxa"/>
          </w:tcPr>
          <w:p w:rsidR="00F562BA" w:rsidRPr="00F94A31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4.15</w:t>
            </w:r>
          </w:p>
        </w:tc>
        <w:tc>
          <w:tcPr>
            <w:tcW w:w="720" w:type="dxa"/>
          </w:tcPr>
          <w:p w:rsidR="00F562BA" w:rsidRPr="00F94A31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4.15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170,000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170,000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12,713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12,713</w:t>
            </w:r>
          </w:p>
        </w:tc>
        <w:tc>
          <w:tcPr>
            <w:tcW w:w="243" w:type="dxa"/>
            <w:gridSpan w:val="2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(12,713)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(12,713)</w:t>
            </w:r>
          </w:p>
        </w:tc>
        <w:tc>
          <w:tcPr>
            <w:tcW w:w="270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450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450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562BA" w:rsidRPr="00F94A31" w:rsidTr="00F74600">
        <w:tc>
          <w:tcPr>
            <w:tcW w:w="2808" w:type="dxa"/>
          </w:tcPr>
          <w:p w:rsidR="00F562BA" w:rsidRPr="00F94A31" w:rsidRDefault="00F562BA" w:rsidP="00F562BA">
            <w:pPr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720" w:type="dxa"/>
          </w:tcPr>
          <w:p w:rsidR="00F562BA" w:rsidRPr="00F94A31" w:rsidRDefault="002B38E5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0.35</w:t>
            </w:r>
          </w:p>
        </w:tc>
        <w:tc>
          <w:tcPr>
            <w:tcW w:w="720" w:type="dxa"/>
          </w:tcPr>
          <w:p w:rsidR="00F562BA" w:rsidRPr="00F94A31" w:rsidRDefault="002B38E5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0.35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2B38E5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1,1</w:t>
            </w:r>
            <w:r w:rsidR="00F562BA" w:rsidRPr="00F94A31">
              <w:rPr>
                <w:rFonts w:ascii="Angsana New" w:hAnsi="Angsana New" w:cs="Angsana New"/>
                <w:sz w:val="25"/>
                <w:szCs w:val="25"/>
              </w:rPr>
              <w:t>75,000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2B38E5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1,1</w:t>
            </w:r>
            <w:r w:rsidR="00F562BA" w:rsidRPr="00F94A31">
              <w:rPr>
                <w:rFonts w:ascii="Angsana New" w:hAnsi="Angsana New" w:cs="Angsana New"/>
                <w:sz w:val="25"/>
                <w:szCs w:val="25"/>
              </w:rPr>
              <w:t>75,000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22,840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sz w:val="25"/>
                <w:szCs w:val="25"/>
              </w:rPr>
              <w:t>22,840</w:t>
            </w:r>
          </w:p>
        </w:tc>
        <w:tc>
          <w:tcPr>
            <w:tcW w:w="243" w:type="dxa"/>
            <w:gridSpan w:val="2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(17,720)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(17,720)</w:t>
            </w:r>
          </w:p>
        </w:tc>
        <w:tc>
          <w:tcPr>
            <w:tcW w:w="270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5,120</w:t>
            </w:r>
          </w:p>
        </w:tc>
        <w:tc>
          <w:tcPr>
            <w:tcW w:w="270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5,120</w:t>
            </w:r>
          </w:p>
        </w:tc>
        <w:tc>
          <w:tcPr>
            <w:tcW w:w="255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562BA" w:rsidRPr="00F94A31" w:rsidTr="00F74600">
        <w:tc>
          <w:tcPr>
            <w:tcW w:w="2808" w:type="dxa"/>
          </w:tcPr>
          <w:p w:rsidR="00F562BA" w:rsidRPr="00F94A31" w:rsidRDefault="00F562BA" w:rsidP="00F562BA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20" w:type="dxa"/>
          </w:tcPr>
          <w:p w:rsidR="00F562BA" w:rsidRPr="00F94A31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:rsidR="00F562BA" w:rsidRPr="00F94A31" w:rsidRDefault="00F562BA" w:rsidP="00F562BA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b/>
                <w:bCs/>
                <w:sz w:val="25"/>
                <w:szCs w:val="25"/>
              </w:rPr>
              <w:t>238,053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94A31">
              <w:rPr>
                <w:rFonts w:ascii="Angsana New" w:hAnsi="Angsana New" w:cs="Angsana New"/>
                <w:b/>
                <w:bCs/>
                <w:sz w:val="25"/>
                <w:szCs w:val="25"/>
              </w:rPr>
              <w:t>238,053</w:t>
            </w:r>
          </w:p>
        </w:tc>
        <w:tc>
          <w:tcPr>
            <w:tcW w:w="243" w:type="dxa"/>
            <w:gridSpan w:val="2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(30,433)</w:t>
            </w:r>
          </w:p>
        </w:tc>
        <w:tc>
          <w:tcPr>
            <w:tcW w:w="270" w:type="dxa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(30,433)</w:t>
            </w:r>
          </w:p>
        </w:tc>
        <w:tc>
          <w:tcPr>
            <w:tcW w:w="270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62BA" w:rsidRPr="00F94A31" w:rsidRDefault="00F562BA" w:rsidP="00F562BA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207,620</w:t>
            </w:r>
          </w:p>
        </w:tc>
        <w:tc>
          <w:tcPr>
            <w:tcW w:w="270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62BA" w:rsidRPr="00F94A31" w:rsidRDefault="00F562BA" w:rsidP="00F562BA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207,620</w:t>
            </w:r>
          </w:p>
        </w:tc>
        <w:tc>
          <w:tcPr>
            <w:tcW w:w="255" w:type="dxa"/>
            <w:shd w:val="clear" w:color="auto" w:fill="auto"/>
          </w:tcPr>
          <w:p w:rsidR="00F562BA" w:rsidRPr="00F94A31" w:rsidRDefault="00F562BA" w:rsidP="00F562BA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62BA" w:rsidRPr="00F94A31" w:rsidRDefault="007F5B94" w:rsidP="00705537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1,061</w:t>
            </w:r>
          </w:p>
        </w:tc>
        <w:tc>
          <w:tcPr>
            <w:tcW w:w="236" w:type="dxa"/>
            <w:shd w:val="clear" w:color="auto" w:fill="auto"/>
          </w:tcPr>
          <w:p w:rsidR="00F562BA" w:rsidRPr="00705537" w:rsidRDefault="00F562BA" w:rsidP="00705537">
            <w:pPr>
              <w:tabs>
                <w:tab w:val="decimal" w:pos="612"/>
              </w:tabs>
              <w:spacing w:after="0" w:line="240" w:lineRule="auto"/>
              <w:ind w:left="-202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62BA" w:rsidRPr="00F94A31" w:rsidRDefault="00F562BA" w:rsidP="00F562B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</w:tr>
    </w:tbl>
    <w:p w:rsidR="002A5070" w:rsidRDefault="002A5070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A5070" w:rsidRDefault="002A5070" w:rsidP="002A5070">
      <w:pPr>
        <w:tabs>
          <w:tab w:val="left" w:pos="720"/>
        </w:tabs>
        <w:spacing w:after="0" w:line="240" w:lineRule="auto"/>
        <w:ind w:left="540" w:hanging="180"/>
        <w:rPr>
          <w:rFonts w:ascii="Angsana New" w:hAnsi="Angsana New" w:cs="Angsana New"/>
          <w:sz w:val="30"/>
          <w:szCs w:val="30"/>
        </w:rPr>
      </w:pPr>
      <w:r w:rsidRPr="008F7DC8">
        <w:rPr>
          <w:rFonts w:ascii="Angsana New" w:hAnsi="Angsana New" w:cs="Angsana New"/>
          <w:sz w:val="30"/>
          <w:szCs w:val="30"/>
          <w:vertAlign w:val="superscript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 w:rsidRPr="00D715F6">
        <w:rPr>
          <w:rFonts w:ascii="Angsana New" w:hAnsi="Angsana New" w:cs="Angsana New"/>
          <w:sz w:val="30"/>
          <w:szCs w:val="30"/>
          <w:cs/>
        </w:rPr>
        <w:t xml:space="preserve">บริษัทไม่มีอิทธิผลอย่างมีนัยสำคัญในเงินลงทุนที่จัดประเภทเป็นเงินลงทุนอื่นถึงแม้ว่าบริษัทมีสิทธิในการออกเสียงในบริษัทที่ได้รับการลงทุนตั้งแต่ร้อยละ </w:t>
      </w:r>
      <w:r w:rsidRPr="00D715F6">
        <w:rPr>
          <w:rFonts w:ascii="Angsana New" w:hAnsi="Angsana New" w:cs="Angsana New"/>
          <w:sz w:val="30"/>
          <w:szCs w:val="30"/>
        </w:rPr>
        <w:t xml:space="preserve">20 </w:t>
      </w:r>
      <w:r w:rsidRPr="00D715F6">
        <w:rPr>
          <w:rFonts w:ascii="Angsana New" w:hAnsi="Angsana New" w:cs="Angsana New"/>
          <w:sz w:val="30"/>
          <w:szCs w:val="30"/>
          <w:cs/>
        </w:rPr>
        <w:t>ขึ้นไป เนื่องจากบริษัทไม่มีตัวแทนเพื่อร่วมเป็นคณะกรรมการ จึงทำให้บริษัทไม่สามารถมีส่วนร่วมในการพิจารณาการกำหนดนโยบายในการดำเนินงานและนโยบายด้านการเงินในบริษัทที่ได้รับการลงทุนได้</w:t>
      </w:r>
    </w:p>
    <w:p w:rsidR="002A5070" w:rsidRPr="00D715F6" w:rsidRDefault="002A5070" w:rsidP="002A5070">
      <w:pPr>
        <w:tabs>
          <w:tab w:val="left" w:pos="720"/>
        </w:tabs>
        <w:spacing w:after="0" w:line="240" w:lineRule="auto"/>
        <w:ind w:left="540" w:hanging="180"/>
        <w:rPr>
          <w:rFonts w:ascii="Angsana New" w:hAnsi="Angsana New" w:cs="Angsana New" w:hint="cs"/>
          <w:sz w:val="30"/>
          <w:szCs w:val="30"/>
          <w:cs/>
        </w:rPr>
      </w:pPr>
      <w:r w:rsidRPr="008F7DC8">
        <w:rPr>
          <w:rFonts w:ascii="Angsana New" w:hAnsi="Angsana New" w:cs="Angsana New"/>
          <w:sz w:val="30"/>
          <w:szCs w:val="30"/>
          <w:vertAlign w:val="superscript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 w:rsidR="002B6987">
        <w:rPr>
          <w:rFonts w:ascii="Angsana New" w:hAnsi="Angsana New" w:cs="Angsana New" w:hint="cs"/>
          <w:sz w:val="30"/>
          <w:szCs w:val="30"/>
          <w:cs/>
        </w:rPr>
        <w:t>ผลการดำเนินงานไม่เป็นสาระสำคัญ</w:t>
      </w:r>
    </w:p>
    <w:p w:rsidR="002A5070" w:rsidRPr="00D55D3F" w:rsidRDefault="002A5070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2A5070" w:rsidRPr="00D55D3F" w:rsidSect="007D128C">
          <w:headerReference w:type="default" r:id="rId11"/>
          <w:type w:val="continuous"/>
          <w:pgSz w:w="16840" w:h="11907" w:orient="landscape" w:code="9"/>
          <w:pgMar w:top="1151" w:right="692" w:bottom="1151" w:left="720" w:header="720" w:footer="720" w:gutter="0"/>
          <w:cols w:space="720"/>
          <w:docGrid w:linePitch="245"/>
        </w:sectPr>
      </w:pPr>
    </w:p>
    <w:p w:rsidR="00A30195" w:rsidRDefault="00A30195" w:rsidP="00BF4844">
      <w:pPr>
        <w:tabs>
          <w:tab w:val="left" w:pos="45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F7BA7" w:rsidRPr="00D55D3F" w:rsidRDefault="000345FB" w:rsidP="00BF4844">
      <w:pPr>
        <w:tabs>
          <w:tab w:val="left" w:pos="45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7</w:t>
      </w:r>
      <w:r w:rsidR="002F7BA7" w:rsidRPr="00D55D3F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ลูกหนี้การค้า </w:t>
      </w:r>
    </w:p>
    <w:p w:rsidR="00EA7935" w:rsidRPr="00D55D3F" w:rsidRDefault="00EA7935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168"/>
        <w:gridCol w:w="855"/>
        <w:gridCol w:w="1170"/>
        <w:gridCol w:w="270"/>
        <w:gridCol w:w="1179"/>
        <w:gridCol w:w="270"/>
        <w:gridCol w:w="1170"/>
        <w:gridCol w:w="270"/>
        <w:gridCol w:w="1188"/>
      </w:tblGrid>
      <w:tr w:rsidR="0002601E" w:rsidRPr="00F94A31" w:rsidTr="004B5953">
        <w:tc>
          <w:tcPr>
            <w:tcW w:w="3168" w:type="dxa"/>
          </w:tcPr>
          <w:p w:rsidR="0002601E" w:rsidRPr="00F94A31" w:rsidRDefault="0002601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02601E" w:rsidRPr="00F94A31" w:rsidRDefault="0002601E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:rsidR="0002601E" w:rsidRPr="00F94A31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2601E" w:rsidRPr="00F94A31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02601E" w:rsidRPr="00F94A31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F94A31" w:rsidTr="004B5953">
        <w:tc>
          <w:tcPr>
            <w:tcW w:w="31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4C47AE" w:rsidRPr="00F94A31" w:rsidTr="004B5953">
        <w:tc>
          <w:tcPr>
            <w:tcW w:w="3168" w:type="dxa"/>
          </w:tcPr>
          <w:p w:rsidR="004C47AE" w:rsidRPr="00D55D3F" w:rsidRDefault="004C47AE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:rsidR="004C47AE" w:rsidRPr="00D55D3F" w:rsidRDefault="004C47AE" w:rsidP="00D55D3F">
            <w:pPr>
              <w:pStyle w:val="Heading5"/>
              <w:spacing w:before="0" w:line="240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</w:tcPr>
          <w:p w:rsidR="004C47AE" w:rsidRPr="00F94A31" w:rsidRDefault="004C47AE" w:rsidP="00D55D3F">
            <w:pPr>
              <w:tabs>
                <w:tab w:val="left" w:pos="97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9EB" w:rsidRPr="00F94A31" w:rsidTr="004B5953">
        <w:tc>
          <w:tcPr>
            <w:tcW w:w="31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DB19EB" w:rsidRPr="00F94A31" w:rsidRDefault="0078609A" w:rsidP="00DB19EB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268,994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B19EB" w:rsidRPr="00F94A31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351,153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F94A31" w:rsidRDefault="002F1A0C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289,942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350,587</w:t>
            </w:r>
          </w:p>
        </w:tc>
      </w:tr>
      <w:tr w:rsidR="00DB19EB" w:rsidRPr="00F94A31" w:rsidTr="004B5953">
        <w:tc>
          <w:tcPr>
            <w:tcW w:w="31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55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19EB" w:rsidRPr="00F94A31" w:rsidRDefault="0078609A" w:rsidP="00DB19EB">
            <w:pPr>
              <w:tabs>
                <w:tab w:val="decimal" w:pos="927"/>
              </w:tabs>
              <w:spacing w:after="0"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759,787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27"/>
              </w:tabs>
              <w:spacing w:after="0"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740,825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19EB" w:rsidRPr="00F94A31" w:rsidRDefault="002F1A0C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616,216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595,073</w:t>
            </w:r>
          </w:p>
        </w:tc>
      </w:tr>
      <w:tr w:rsidR="00DB19EB" w:rsidRPr="00F94A31" w:rsidTr="004B5953">
        <w:tc>
          <w:tcPr>
            <w:tcW w:w="31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B19EB" w:rsidRPr="00F94A31" w:rsidRDefault="002F1A0C" w:rsidP="00192226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92226">
              <w:rPr>
                <w:rFonts w:ascii="Angsana New" w:hAnsi="Angsana New" w:cs="Angsana New"/>
                <w:sz w:val="30"/>
                <w:szCs w:val="30"/>
              </w:rPr>
              <w:t>028,781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1,091,978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B19EB" w:rsidRPr="00F94A31" w:rsidRDefault="002F1A0C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906,158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945,660</w:t>
            </w:r>
          </w:p>
        </w:tc>
      </w:tr>
      <w:tr w:rsidR="00DB19EB" w:rsidRPr="00F94A31" w:rsidTr="004B5953">
        <w:tc>
          <w:tcPr>
            <w:tcW w:w="31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55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19EB" w:rsidRPr="00F94A31" w:rsidRDefault="00B47D0A" w:rsidP="00DB19EB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(31,826)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(31,714)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19EB" w:rsidRPr="00F94A31" w:rsidRDefault="003C26DF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(28,934)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(27,782)</w:t>
            </w:r>
          </w:p>
        </w:tc>
      </w:tr>
      <w:tr w:rsidR="00DB19EB" w:rsidRPr="00F94A31" w:rsidTr="004B5953">
        <w:tc>
          <w:tcPr>
            <w:tcW w:w="31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5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B19EB" w:rsidRPr="00F94A31" w:rsidRDefault="00192226" w:rsidP="00DB19EB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996,955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62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060,264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B19EB" w:rsidRPr="00F94A31" w:rsidRDefault="002F1A0C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877,224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917,878</w:t>
            </w:r>
          </w:p>
        </w:tc>
      </w:tr>
      <w:tr w:rsidR="00DB19EB" w:rsidRPr="00C52DEB" w:rsidTr="004B5953">
        <w:tc>
          <w:tcPr>
            <w:tcW w:w="3168" w:type="dxa"/>
          </w:tcPr>
          <w:p w:rsidR="00DB19EB" w:rsidRPr="00C52DEB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5" w:type="dxa"/>
          </w:tcPr>
          <w:p w:rsidR="00DB19EB" w:rsidRPr="00C52DEB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B19EB" w:rsidRPr="00C52DEB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:rsidR="00DB19EB" w:rsidRPr="00C52DEB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DB19EB" w:rsidRPr="00C52DEB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:rsidR="00DB19EB" w:rsidRPr="00C52DEB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B19EB" w:rsidRPr="00C52DEB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:rsidR="00DB19EB" w:rsidRPr="00C52DEB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DB19EB" w:rsidRPr="00C52DEB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B19EB" w:rsidRPr="00F94A31" w:rsidTr="004B5953">
        <w:tc>
          <w:tcPr>
            <w:tcW w:w="3168" w:type="dxa"/>
          </w:tcPr>
          <w:p w:rsidR="00DB19EB" w:rsidRPr="00F94A31" w:rsidRDefault="00DB19EB" w:rsidP="00DB19EB">
            <w:pPr>
              <w:pStyle w:val="BodyText"/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B19EB" w:rsidRPr="00F94A31" w:rsidRDefault="003240AB" w:rsidP="00DB19EB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601B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11,116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B19EB" w:rsidRPr="00705537" w:rsidRDefault="003240AB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2,076</w:t>
            </w:r>
          </w:p>
        </w:tc>
        <w:tc>
          <w:tcPr>
            <w:tcW w:w="270" w:type="dxa"/>
          </w:tcPr>
          <w:p w:rsidR="00DB19EB" w:rsidRPr="00705537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9,720</w:t>
            </w:r>
          </w:p>
        </w:tc>
      </w:tr>
    </w:tbl>
    <w:p w:rsidR="00183600" w:rsidRPr="00D55D3F" w:rsidRDefault="00183600" w:rsidP="00D55D3F">
      <w:pPr>
        <w:tabs>
          <w:tab w:val="left" w:pos="540"/>
        </w:tabs>
        <w:spacing w:after="0"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C67207" w:rsidRPr="00D55D3F" w:rsidRDefault="00C67207" w:rsidP="000047A5">
      <w:pPr>
        <w:tabs>
          <w:tab w:val="left" w:pos="450"/>
        </w:tabs>
        <w:spacing w:after="0" w:line="240" w:lineRule="auto"/>
        <w:ind w:right="-25" w:firstLine="45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9A63F4" w:rsidRPr="00D55D3F" w:rsidRDefault="009A63F4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tbl>
      <w:tblPr>
        <w:tblW w:w="9531" w:type="dxa"/>
        <w:tblInd w:w="450" w:type="dxa"/>
        <w:tblLayout w:type="fixed"/>
        <w:tblLook w:val="0000"/>
      </w:tblPr>
      <w:tblGrid>
        <w:gridCol w:w="4068"/>
        <w:gridCol w:w="1143"/>
        <w:gridCol w:w="270"/>
        <w:gridCol w:w="1134"/>
        <w:gridCol w:w="261"/>
        <w:gridCol w:w="9"/>
        <w:gridCol w:w="1170"/>
        <w:gridCol w:w="270"/>
        <w:gridCol w:w="1206"/>
      </w:tblGrid>
      <w:tr w:rsidR="004C47AE" w:rsidRPr="00F94A31" w:rsidTr="00C52DEB">
        <w:tc>
          <w:tcPr>
            <w:tcW w:w="4068" w:type="dxa"/>
          </w:tcPr>
          <w:p w:rsidR="004C47AE" w:rsidRPr="00F94A31" w:rsidRDefault="004C47A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:rsidR="004C47AE" w:rsidRPr="00F94A31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4C47AE" w:rsidRPr="00F94A31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:rsidR="004C47AE" w:rsidRPr="00F94A31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F94A31" w:rsidTr="00C52DEB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DB19EB" w:rsidRPr="00F94A31" w:rsidTr="00C52DEB">
        <w:tc>
          <w:tcPr>
            <w:tcW w:w="4068" w:type="dxa"/>
          </w:tcPr>
          <w:p w:rsidR="00DB19EB" w:rsidRPr="005F02DD" w:rsidRDefault="00DB19EB" w:rsidP="00DB19E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5F02DD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63" w:type="dxa"/>
            <w:gridSpan w:val="8"/>
          </w:tcPr>
          <w:p w:rsidR="00DB19EB" w:rsidRPr="00F94A31" w:rsidRDefault="00DB19EB" w:rsidP="00DB19EB">
            <w:pPr>
              <w:tabs>
                <w:tab w:val="left" w:pos="9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9EB" w:rsidRPr="00C52DEB" w:rsidTr="00C52DEB">
        <w:tc>
          <w:tcPr>
            <w:tcW w:w="4068" w:type="dxa"/>
          </w:tcPr>
          <w:p w:rsidR="00DB19EB" w:rsidRPr="00C52DEB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143" w:type="dxa"/>
          </w:tcPr>
          <w:p w:rsidR="00DB19EB" w:rsidRPr="00C52DEB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DB19EB" w:rsidRPr="00C52DEB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DB19EB" w:rsidRPr="00C52DEB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61" w:type="dxa"/>
          </w:tcPr>
          <w:p w:rsidR="00DB19EB" w:rsidRPr="00C52DEB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gridSpan w:val="2"/>
          </w:tcPr>
          <w:p w:rsidR="00DB19EB" w:rsidRPr="00C52DEB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DB19EB" w:rsidRPr="00C52DEB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</w:tcPr>
          <w:p w:rsidR="00DB19EB" w:rsidRPr="00C52DEB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DB19EB" w:rsidRPr="00F94A31" w:rsidTr="00C52DEB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43" w:type="dxa"/>
          </w:tcPr>
          <w:p w:rsidR="00DB19EB" w:rsidRPr="00F94A31" w:rsidRDefault="0078609A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235,703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326,760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DB19EB" w:rsidRPr="00F94A31" w:rsidRDefault="002F1A0C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236,156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309,956</w:t>
            </w:r>
          </w:p>
        </w:tc>
      </w:tr>
      <w:tr w:rsidR="00DB19EB" w:rsidRPr="00F94A31" w:rsidTr="00C52DEB">
        <w:trPr>
          <w:trHeight w:val="80"/>
        </w:trPr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143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9EB" w:rsidRPr="00F94A31" w:rsidTr="00C52DEB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43" w:type="dxa"/>
          </w:tcPr>
          <w:p w:rsidR="00DB19EB" w:rsidRPr="00F94A31" w:rsidRDefault="00B47D0A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19,025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14,004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9" w:type="dxa"/>
            <w:gridSpan w:val="2"/>
          </w:tcPr>
          <w:p w:rsidR="00DB19EB" w:rsidRPr="00F94A31" w:rsidRDefault="00705537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25,789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06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20,309</w:t>
            </w:r>
          </w:p>
        </w:tc>
      </w:tr>
      <w:tr w:rsidR="00DB19EB" w:rsidRPr="00F94A31" w:rsidTr="00C52DEB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1 -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43" w:type="dxa"/>
          </w:tcPr>
          <w:p w:rsidR="00DB19EB" w:rsidRPr="00F94A31" w:rsidRDefault="00B47D0A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2,317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1,417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9" w:type="dxa"/>
            <w:gridSpan w:val="2"/>
          </w:tcPr>
          <w:p w:rsidR="00DB19EB" w:rsidRPr="00F94A31" w:rsidRDefault="00705537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5,225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06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5,387</w:t>
            </w:r>
          </w:p>
        </w:tc>
      </w:tr>
      <w:tr w:rsidR="00DB19EB" w:rsidRPr="00F94A31" w:rsidTr="00C52DEB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- 12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43" w:type="dxa"/>
            <w:shd w:val="clear" w:color="auto" w:fill="auto"/>
          </w:tcPr>
          <w:p w:rsidR="00DB19EB" w:rsidRPr="00F94A31" w:rsidRDefault="00B47D0A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10,766</w:t>
            </w:r>
          </w:p>
        </w:tc>
        <w:tc>
          <w:tcPr>
            <w:tcW w:w="270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5,880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:rsidR="00DB19EB" w:rsidRPr="00F94A31" w:rsidRDefault="00705537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20,321</w:t>
            </w:r>
          </w:p>
        </w:tc>
        <w:tc>
          <w:tcPr>
            <w:tcW w:w="270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06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10,817</w:t>
            </w:r>
          </w:p>
        </w:tc>
      </w:tr>
      <w:tr w:rsidR="00DB19EB" w:rsidRPr="00F94A31" w:rsidTr="00C52DEB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43" w:type="dxa"/>
          </w:tcPr>
          <w:p w:rsidR="00DB19EB" w:rsidRPr="00F94A31" w:rsidRDefault="00B47D0A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1,183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3,092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DB19EB" w:rsidRPr="00F94A31" w:rsidRDefault="00705537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2,451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06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4,118</w:t>
            </w:r>
          </w:p>
        </w:tc>
      </w:tr>
      <w:tr w:rsidR="00DB19EB" w:rsidRPr="00F94A31" w:rsidTr="00C52DEB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DB19EB" w:rsidRPr="00F94A31" w:rsidRDefault="0078609A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268,994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351,153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:rsidR="00DB19EB" w:rsidRPr="00F94A31" w:rsidRDefault="002F1A0C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289,942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350,587</w:t>
            </w:r>
          </w:p>
        </w:tc>
      </w:tr>
      <w:tr w:rsidR="00DB19EB" w:rsidRPr="00F94A31" w:rsidTr="00C52DEB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DB19EB" w:rsidRPr="00F94A31" w:rsidRDefault="00B94B55" w:rsidP="00DB19EB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:rsidR="00DB19EB" w:rsidRPr="00F94A31" w:rsidRDefault="003C26DF" w:rsidP="00DB19EB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19EB" w:rsidRPr="00F94A31" w:rsidTr="00C52DEB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DB19EB" w:rsidRPr="00F94A31" w:rsidRDefault="0078609A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268,994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351,153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19EB" w:rsidRPr="00F94A31" w:rsidRDefault="002F1A0C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289,942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350,587</w:t>
            </w:r>
          </w:p>
        </w:tc>
      </w:tr>
      <w:tr w:rsidR="00DB19EB" w:rsidRPr="00F94A31" w:rsidTr="00C52DEB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C52DEB" w:rsidRDefault="00C52DEB" w:rsidP="003C23FC">
      <w:pPr>
        <w:spacing w:after="0" w:line="240" w:lineRule="auto"/>
        <w:ind w:right="-25"/>
        <w:rPr>
          <w:rFonts w:ascii="Angsana New" w:hAnsi="Angsana New" w:cs="Angsana New"/>
        </w:rPr>
        <w:sectPr w:rsidR="00C52DEB" w:rsidSect="00003970">
          <w:type w:val="continuous"/>
          <w:pgSz w:w="11907" w:h="16840" w:code="9"/>
          <w:pgMar w:top="692" w:right="1197" w:bottom="720" w:left="1151" w:header="720" w:footer="720" w:gutter="0"/>
          <w:cols w:space="720"/>
        </w:sectPr>
      </w:pPr>
    </w:p>
    <w:tbl>
      <w:tblPr>
        <w:tblW w:w="9621" w:type="dxa"/>
        <w:tblInd w:w="450" w:type="dxa"/>
        <w:tblLayout w:type="fixed"/>
        <w:tblLook w:val="0000"/>
      </w:tblPr>
      <w:tblGrid>
        <w:gridCol w:w="4068"/>
        <w:gridCol w:w="1170"/>
        <w:gridCol w:w="270"/>
        <w:gridCol w:w="1179"/>
        <w:gridCol w:w="261"/>
        <w:gridCol w:w="9"/>
        <w:gridCol w:w="1170"/>
        <w:gridCol w:w="270"/>
        <w:gridCol w:w="1224"/>
      </w:tblGrid>
      <w:tr w:rsidR="003C23FC" w:rsidRPr="00F94A31" w:rsidTr="004B5953">
        <w:tc>
          <w:tcPr>
            <w:tcW w:w="4068" w:type="dxa"/>
          </w:tcPr>
          <w:p w:rsidR="003C23FC" w:rsidRPr="00F94A31" w:rsidRDefault="003C23FC" w:rsidP="003C23FC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55D3F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2619" w:type="dxa"/>
            <w:gridSpan w:val="3"/>
          </w:tcPr>
          <w:p w:rsidR="003C23FC" w:rsidRPr="00F94A31" w:rsidRDefault="003C23FC" w:rsidP="003C23FC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3C23FC" w:rsidRPr="00F94A31" w:rsidRDefault="003C23FC" w:rsidP="003C23FC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:rsidR="003C23FC" w:rsidRPr="00F94A31" w:rsidRDefault="003C23FC" w:rsidP="003C23FC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F94A31" w:rsidTr="004B5953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DB19EB" w:rsidRPr="00F94A31" w:rsidTr="004B5953">
        <w:tc>
          <w:tcPr>
            <w:tcW w:w="4068" w:type="dxa"/>
          </w:tcPr>
          <w:p w:rsidR="00DB19EB" w:rsidRPr="005F02DD" w:rsidRDefault="00DB19EB" w:rsidP="00DB19E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5F02DD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553" w:type="dxa"/>
            <w:gridSpan w:val="8"/>
          </w:tcPr>
          <w:p w:rsidR="00DB19EB" w:rsidRPr="00F94A31" w:rsidRDefault="00DB19EB" w:rsidP="00DB19EB">
            <w:pPr>
              <w:tabs>
                <w:tab w:val="left" w:pos="9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9EB" w:rsidRPr="00F94A31" w:rsidTr="004B5953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DB19EB" w:rsidRPr="00F94A31" w:rsidRDefault="0078609A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443,297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512,063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DB19EB" w:rsidRPr="00F94A31" w:rsidRDefault="002F1A0C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344,443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402,868</w:t>
            </w:r>
          </w:p>
        </w:tc>
      </w:tr>
      <w:tr w:rsidR="00DB19EB" w:rsidRPr="00F94A31" w:rsidTr="004B5953">
        <w:trPr>
          <w:trHeight w:val="80"/>
        </w:trPr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9EB" w:rsidRPr="00F94A31" w:rsidTr="00AB3329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DB19EB" w:rsidRPr="00AB3329" w:rsidRDefault="00EB4014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213,904</w:t>
            </w:r>
          </w:p>
        </w:tc>
        <w:tc>
          <w:tcPr>
            <w:tcW w:w="270" w:type="dxa"/>
            <w:shd w:val="clear" w:color="auto" w:fill="auto"/>
          </w:tcPr>
          <w:p w:rsidR="00DB19EB" w:rsidRPr="00AB3329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B19EB" w:rsidRPr="00AB3329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3329">
              <w:rPr>
                <w:rFonts w:ascii="Angsana New" w:hAnsi="Angsana New" w:cs="Angsana New"/>
                <w:sz w:val="30"/>
                <w:szCs w:val="30"/>
              </w:rPr>
              <w:t>142,294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9" w:type="dxa"/>
            <w:gridSpan w:val="2"/>
          </w:tcPr>
          <w:p w:rsidR="00DB19EB" w:rsidRPr="00F94A31" w:rsidRDefault="00705537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177,72</w:t>
            </w:r>
            <w:r w:rsidR="00A065E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24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115,955</w:t>
            </w:r>
          </w:p>
        </w:tc>
      </w:tr>
      <w:tr w:rsidR="00DB19EB" w:rsidRPr="00F94A31" w:rsidTr="00AB3329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DB19EB" w:rsidRPr="00AB3329" w:rsidRDefault="00EB4014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58,953</w:t>
            </w:r>
          </w:p>
        </w:tc>
        <w:tc>
          <w:tcPr>
            <w:tcW w:w="270" w:type="dxa"/>
            <w:shd w:val="clear" w:color="auto" w:fill="auto"/>
          </w:tcPr>
          <w:p w:rsidR="00DB19EB" w:rsidRPr="00AB3329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B19EB" w:rsidRPr="00AB3329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3329">
              <w:rPr>
                <w:rFonts w:ascii="Angsana New" w:hAnsi="Angsana New" w:cs="Angsana New"/>
                <w:sz w:val="30"/>
                <w:szCs w:val="30"/>
              </w:rPr>
              <w:t>45,858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9" w:type="dxa"/>
            <w:gridSpan w:val="2"/>
          </w:tcPr>
          <w:p w:rsidR="00DB19EB" w:rsidRPr="00F94A31" w:rsidRDefault="00705537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54,169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24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40,868</w:t>
            </w:r>
          </w:p>
        </w:tc>
      </w:tr>
      <w:tr w:rsidR="00DB19EB" w:rsidRPr="00F94A31" w:rsidTr="00AB3329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- 12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DB19EB" w:rsidRPr="00AB3329" w:rsidRDefault="00EB4014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30,105</w:t>
            </w:r>
          </w:p>
        </w:tc>
        <w:tc>
          <w:tcPr>
            <w:tcW w:w="270" w:type="dxa"/>
            <w:shd w:val="clear" w:color="auto" w:fill="auto"/>
          </w:tcPr>
          <w:p w:rsidR="00DB19EB" w:rsidRPr="00AB3329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B19EB" w:rsidRPr="00AB3329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3329">
              <w:rPr>
                <w:rFonts w:ascii="Angsana New" w:hAnsi="Angsana New" w:cs="Angsana New"/>
                <w:sz w:val="30"/>
                <w:szCs w:val="30"/>
              </w:rPr>
              <w:t>28,765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9" w:type="dxa"/>
            <w:gridSpan w:val="2"/>
          </w:tcPr>
          <w:p w:rsidR="00DB19EB" w:rsidRPr="00F94A31" w:rsidRDefault="00705537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27,62</w:t>
            </w:r>
            <w:r w:rsidR="00D4125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24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24,656</w:t>
            </w:r>
          </w:p>
        </w:tc>
      </w:tr>
      <w:tr w:rsidR="00DB19EB" w:rsidRPr="00F94A31" w:rsidTr="00AB3329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B19EB" w:rsidRPr="00AB3329" w:rsidRDefault="00EB4014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13,528</w:t>
            </w:r>
          </w:p>
        </w:tc>
        <w:tc>
          <w:tcPr>
            <w:tcW w:w="270" w:type="dxa"/>
            <w:shd w:val="clear" w:color="auto" w:fill="auto"/>
          </w:tcPr>
          <w:p w:rsidR="00DB19EB" w:rsidRPr="00AB3329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DB19EB" w:rsidRPr="00AB3329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B3329">
              <w:rPr>
                <w:rFonts w:ascii="Angsana New" w:hAnsi="Angsana New" w:cs="Angsana New"/>
                <w:sz w:val="30"/>
                <w:szCs w:val="30"/>
              </w:rPr>
              <w:t>11,845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:rsidR="00DB19EB" w:rsidRPr="00F94A31" w:rsidRDefault="00705537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12,250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10,726</w:t>
            </w:r>
          </w:p>
        </w:tc>
      </w:tr>
      <w:tr w:rsidR="00DB19EB" w:rsidRPr="00F94A31" w:rsidTr="004B5953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B19EB" w:rsidRPr="00F94A31" w:rsidRDefault="0078609A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759,787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740,825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:rsidR="00DB19EB" w:rsidRPr="00F94A31" w:rsidRDefault="002F1A0C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616,216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595,073</w:t>
            </w:r>
          </w:p>
        </w:tc>
      </w:tr>
      <w:tr w:rsidR="00DB19EB" w:rsidRPr="00F94A31" w:rsidTr="004B5953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19EB" w:rsidRPr="00F94A31" w:rsidRDefault="00B47D0A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(31,826)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(31,714)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:rsidR="00DB19EB" w:rsidRPr="00F94A31" w:rsidRDefault="003C26DF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(28,934)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(27,782)</w:t>
            </w:r>
          </w:p>
        </w:tc>
      </w:tr>
      <w:tr w:rsidR="00DB19EB" w:rsidRPr="00F94A31" w:rsidTr="004B5953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B19EB" w:rsidRPr="00F94A31" w:rsidRDefault="0078609A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727,961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DB19EB" w:rsidRPr="00F94A31" w:rsidRDefault="002A6CF0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709,1</w:t>
            </w:r>
            <w:r w:rsidR="00DB1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19EB" w:rsidRPr="00F94A31" w:rsidRDefault="002F1A0C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587,282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567,291</w:t>
            </w:r>
          </w:p>
        </w:tc>
      </w:tr>
      <w:tr w:rsidR="00DB19EB" w:rsidRPr="00F94A31" w:rsidTr="004B5953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19EB" w:rsidRPr="00F94A31" w:rsidTr="004B5953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B19EB" w:rsidRPr="00F94A31" w:rsidRDefault="0078609A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996,955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1,060,264</w:t>
            </w:r>
          </w:p>
        </w:tc>
        <w:tc>
          <w:tcPr>
            <w:tcW w:w="261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</w:tcPr>
          <w:p w:rsidR="00DB19EB" w:rsidRPr="00F94A31" w:rsidRDefault="002F1A0C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877,224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917,878</w:t>
            </w:r>
          </w:p>
        </w:tc>
      </w:tr>
    </w:tbl>
    <w:p w:rsidR="005672E3" w:rsidRDefault="005672E3" w:rsidP="000047A5">
      <w:pPr>
        <w:tabs>
          <w:tab w:val="left" w:pos="450"/>
        </w:tabs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:rsidR="00822E67" w:rsidRDefault="00EB3784" w:rsidP="003240AB">
      <w:pPr>
        <w:tabs>
          <w:tab w:val="left" w:pos="450"/>
        </w:tabs>
        <w:spacing w:after="0" w:line="240" w:lineRule="auto"/>
        <w:ind w:left="450"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โดยปกติ</w:t>
      </w:r>
      <w:r w:rsidR="00FD2151" w:rsidRPr="00D55D3F">
        <w:rPr>
          <w:rFonts w:ascii="Angsana New" w:hAnsi="Angsana New" w:cs="Angsana New"/>
          <w:sz w:val="30"/>
          <w:szCs w:val="30"/>
          <w:cs/>
        </w:rPr>
        <w:t>ระยะเวลาการให้สินเชื่อแก่ลูกค้าของกลุ่มบริษัท</w:t>
      </w:r>
      <w:r w:rsidR="0058418F" w:rsidRPr="00D55D3F">
        <w:rPr>
          <w:rFonts w:ascii="Angsana New" w:hAnsi="Angsana New" w:cs="Angsana New"/>
          <w:sz w:val="30"/>
          <w:szCs w:val="30"/>
        </w:rPr>
        <w:t xml:space="preserve"> </w:t>
      </w:r>
      <w:r w:rsidR="0058418F" w:rsidRPr="00D55D3F">
        <w:rPr>
          <w:rFonts w:ascii="Angsana New" w:hAnsi="Angsana New" w:cs="Angsana New"/>
          <w:sz w:val="30"/>
          <w:szCs w:val="30"/>
          <w:cs/>
        </w:rPr>
        <w:t>มีระยะเวลาตั้งแต่</w:t>
      </w:r>
      <w:r w:rsidR="00FD2151"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="00526C35">
        <w:rPr>
          <w:rFonts w:ascii="Angsana New" w:hAnsi="Angsana New" w:cs="Angsana New"/>
          <w:sz w:val="30"/>
          <w:szCs w:val="30"/>
        </w:rPr>
        <w:t xml:space="preserve">30 </w:t>
      </w:r>
      <w:r w:rsidR="00AC4E79" w:rsidRPr="00D55D3F">
        <w:rPr>
          <w:rFonts w:ascii="Angsana New" w:hAnsi="Angsana New" w:cs="Angsana New"/>
          <w:sz w:val="30"/>
          <w:szCs w:val="30"/>
          <w:cs/>
        </w:rPr>
        <w:t>วันถึง</w:t>
      </w:r>
      <w:r w:rsidR="00CA1EA0" w:rsidRPr="00D55D3F">
        <w:rPr>
          <w:rFonts w:ascii="Angsana New" w:hAnsi="Angsana New" w:cs="Angsana New"/>
          <w:sz w:val="30"/>
          <w:szCs w:val="30"/>
        </w:rPr>
        <w:t xml:space="preserve"> </w:t>
      </w:r>
      <w:r w:rsidR="006B06E6">
        <w:rPr>
          <w:rFonts w:ascii="Angsana New" w:hAnsi="Angsana New" w:cs="Angsana New"/>
          <w:sz w:val="30"/>
          <w:szCs w:val="30"/>
        </w:rPr>
        <w:t>60</w:t>
      </w:r>
      <w:r w:rsidR="00FD2151" w:rsidRPr="00D55D3F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DB41E9" w:rsidRDefault="00DB41E9" w:rsidP="00D55D3F">
      <w:pPr>
        <w:pStyle w:val="a"/>
        <w:tabs>
          <w:tab w:val="clear" w:pos="1080"/>
          <w:tab w:val="left" w:pos="540"/>
        </w:tabs>
        <w:spacing w:after="0"/>
        <w:ind w:right="-25"/>
        <w:jc w:val="both"/>
        <w:rPr>
          <w:rFonts w:ascii="Angsana New" w:hAnsi="Angsana New" w:cs="Angsana New" w:hint="cs"/>
          <w:lang w:val="en-US"/>
        </w:rPr>
      </w:pPr>
    </w:p>
    <w:p w:rsidR="00676CA3" w:rsidRPr="00D55D3F" w:rsidRDefault="009715B4" w:rsidP="00BF4844">
      <w:pPr>
        <w:pStyle w:val="a"/>
        <w:tabs>
          <w:tab w:val="clear" w:pos="1080"/>
          <w:tab w:val="left" w:pos="450"/>
        </w:tabs>
        <w:spacing w:after="0"/>
        <w:ind w:right="-25"/>
        <w:jc w:val="both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8</w:t>
      </w:r>
      <w:r w:rsidR="00676CA3" w:rsidRPr="00D55D3F">
        <w:rPr>
          <w:rFonts w:ascii="Angsana New" w:hAnsi="Angsana New" w:cs="Angsana New"/>
          <w:b/>
          <w:bCs/>
          <w:cs/>
        </w:rPr>
        <w:tab/>
      </w:r>
      <w:r w:rsidR="000714F4" w:rsidRPr="00D55D3F">
        <w:rPr>
          <w:rFonts w:ascii="Angsana New" w:hAnsi="Angsana New" w:cs="Angsana New"/>
          <w:b/>
          <w:bCs/>
          <w:cs/>
          <w:lang w:val="en-US"/>
        </w:rPr>
        <w:t>ลูกหนี้</w:t>
      </w:r>
      <w:r w:rsidR="001A679F">
        <w:rPr>
          <w:rFonts w:ascii="Angsana New" w:hAnsi="Angsana New" w:cs="Angsana New" w:hint="cs"/>
          <w:b/>
          <w:bCs/>
          <w:cs/>
          <w:lang w:val="en-US"/>
        </w:rPr>
        <w:t>หมุนเวียน</w:t>
      </w:r>
      <w:r w:rsidR="000714F4" w:rsidRPr="00D55D3F">
        <w:rPr>
          <w:rFonts w:ascii="Angsana New" w:hAnsi="Angsana New" w:cs="Angsana New"/>
          <w:b/>
          <w:bCs/>
          <w:cs/>
          <w:lang w:val="en-US"/>
        </w:rPr>
        <w:t>อื่น</w:t>
      </w:r>
    </w:p>
    <w:p w:rsidR="000714F4" w:rsidRPr="00312B85" w:rsidRDefault="000714F4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3832"/>
        <w:gridCol w:w="236"/>
        <w:gridCol w:w="1152"/>
        <w:gridCol w:w="270"/>
        <w:gridCol w:w="18"/>
        <w:gridCol w:w="1152"/>
        <w:gridCol w:w="270"/>
        <w:gridCol w:w="1080"/>
        <w:gridCol w:w="270"/>
        <w:gridCol w:w="1260"/>
      </w:tblGrid>
      <w:tr w:rsidR="000714F4" w:rsidRPr="00F94A31" w:rsidTr="00C1048A">
        <w:trPr>
          <w:tblHeader/>
        </w:trPr>
        <w:tc>
          <w:tcPr>
            <w:tcW w:w="3832" w:type="dxa"/>
          </w:tcPr>
          <w:p w:rsidR="000714F4" w:rsidRPr="00F94A31" w:rsidRDefault="000714F4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714F4" w:rsidRPr="00F94A31" w:rsidRDefault="000714F4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4"/>
          </w:tcPr>
          <w:p w:rsidR="000714F4" w:rsidRPr="00F94A31" w:rsidRDefault="000714F4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714F4" w:rsidRPr="00F94A31" w:rsidRDefault="000714F4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714F4" w:rsidRPr="00F94A31" w:rsidRDefault="000714F4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F94A31" w:rsidTr="00C1048A">
        <w:trPr>
          <w:tblHeader/>
        </w:trPr>
        <w:tc>
          <w:tcPr>
            <w:tcW w:w="3832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DB19EB" w:rsidRPr="00F94A31" w:rsidTr="00C1048A">
        <w:trPr>
          <w:tblHeader/>
        </w:trPr>
        <w:tc>
          <w:tcPr>
            <w:tcW w:w="3832" w:type="dxa"/>
          </w:tcPr>
          <w:p w:rsidR="00DB19EB" w:rsidRPr="00D55D3F" w:rsidRDefault="00DB19EB" w:rsidP="00DB19E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19EB" w:rsidRPr="00D55D3F" w:rsidRDefault="00DB19EB" w:rsidP="00DB19E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8"/>
          </w:tcPr>
          <w:p w:rsidR="00DB19EB" w:rsidRPr="00F94A31" w:rsidRDefault="00DB19EB" w:rsidP="00DB19EB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9EB" w:rsidRPr="00F94A31" w:rsidTr="00C52DEB">
        <w:tc>
          <w:tcPr>
            <w:tcW w:w="3832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ภาษีมูลค่าเพิ่มรอรับคืน</w:t>
            </w:r>
          </w:p>
        </w:tc>
        <w:tc>
          <w:tcPr>
            <w:tcW w:w="236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B19EB" w:rsidRPr="00F94A31" w:rsidRDefault="00EE789A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44,588</w:t>
            </w:r>
          </w:p>
        </w:tc>
        <w:tc>
          <w:tcPr>
            <w:tcW w:w="288" w:type="dxa"/>
            <w:gridSpan w:val="2"/>
          </w:tcPr>
          <w:p w:rsidR="00DB19EB" w:rsidRPr="00F94A31" w:rsidRDefault="00DB19EB" w:rsidP="00DB19EB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47,469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B19EB" w:rsidRPr="00F94A31" w:rsidRDefault="003C26DF" w:rsidP="00DB19EB">
            <w:pPr>
              <w:tabs>
                <w:tab w:val="decimal" w:pos="612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71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B19EB" w:rsidRPr="00F94A31" w:rsidRDefault="00DB19EB" w:rsidP="00DB19EB">
            <w:pPr>
              <w:tabs>
                <w:tab w:val="decimal" w:pos="612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19EB" w:rsidRPr="00F94A31" w:rsidTr="00C52DEB">
        <w:tc>
          <w:tcPr>
            <w:tcW w:w="3832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B19EB" w:rsidRPr="00F94A31" w:rsidRDefault="00EE789A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115,536</w:t>
            </w:r>
          </w:p>
        </w:tc>
        <w:tc>
          <w:tcPr>
            <w:tcW w:w="288" w:type="dxa"/>
            <w:gridSpan w:val="2"/>
          </w:tcPr>
          <w:p w:rsidR="00DB19EB" w:rsidRPr="00F94A31" w:rsidRDefault="00DB19EB" w:rsidP="00DB19EB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115,186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B19EB" w:rsidRPr="00F94A31" w:rsidRDefault="003C26DF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80,251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66,660</w:t>
            </w:r>
          </w:p>
        </w:tc>
      </w:tr>
      <w:tr w:rsidR="00DB19EB" w:rsidRPr="00F94A31" w:rsidTr="00C52DEB">
        <w:tc>
          <w:tcPr>
            <w:tcW w:w="3832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36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B19EB" w:rsidRPr="00F94A31" w:rsidRDefault="00EE789A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28,572</w:t>
            </w:r>
          </w:p>
        </w:tc>
        <w:tc>
          <w:tcPr>
            <w:tcW w:w="288" w:type="dxa"/>
            <w:gridSpan w:val="2"/>
          </w:tcPr>
          <w:p w:rsidR="00DB19EB" w:rsidRPr="00F94A31" w:rsidRDefault="00DB19EB" w:rsidP="00DB19EB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19,847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B19EB" w:rsidRPr="00F94A31" w:rsidRDefault="003C26DF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23,181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15,690</w:t>
            </w:r>
          </w:p>
        </w:tc>
      </w:tr>
      <w:tr w:rsidR="00DB19EB" w:rsidRPr="00F94A31" w:rsidTr="00C52DEB">
        <w:tc>
          <w:tcPr>
            <w:tcW w:w="3832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B19EB" w:rsidRPr="00F94A31" w:rsidRDefault="00192226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177,862</w:t>
            </w:r>
          </w:p>
        </w:tc>
        <w:tc>
          <w:tcPr>
            <w:tcW w:w="288" w:type="dxa"/>
            <w:gridSpan w:val="2"/>
          </w:tcPr>
          <w:p w:rsidR="00DB19EB" w:rsidRPr="00F94A31" w:rsidRDefault="00DB19EB" w:rsidP="00DB19EB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100,872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B19EB" w:rsidRPr="00F94A31" w:rsidRDefault="00192226" w:rsidP="00DB19EB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130,401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72,012</w:t>
            </w:r>
          </w:p>
        </w:tc>
      </w:tr>
      <w:tr w:rsidR="00DB19EB" w:rsidRPr="00F94A31" w:rsidTr="00C52DEB">
        <w:tc>
          <w:tcPr>
            <w:tcW w:w="3832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DB19EB" w:rsidRPr="007B7CD0" w:rsidRDefault="00192226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366,558</w:t>
            </w:r>
          </w:p>
        </w:tc>
        <w:tc>
          <w:tcPr>
            <w:tcW w:w="288" w:type="dxa"/>
            <w:gridSpan w:val="2"/>
          </w:tcPr>
          <w:p w:rsidR="00DB19EB" w:rsidRPr="007B7CD0" w:rsidRDefault="00DB19EB" w:rsidP="00DB19EB">
            <w:pPr>
              <w:tabs>
                <w:tab w:val="decimal" w:pos="72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B19EB" w:rsidRPr="007B7CD0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283,374</w:t>
            </w:r>
          </w:p>
        </w:tc>
        <w:tc>
          <w:tcPr>
            <w:tcW w:w="270" w:type="dxa"/>
          </w:tcPr>
          <w:p w:rsidR="00DB19EB" w:rsidRPr="007B7CD0" w:rsidRDefault="00DB19EB" w:rsidP="00DB19EB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B19EB" w:rsidRPr="007B7CD0" w:rsidRDefault="00192226" w:rsidP="00DB19EB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233,833</w:t>
            </w:r>
          </w:p>
        </w:tc>
        <w:tc>
          <w:tcPr>
            <w:tcW w:w="270" w:type="dxa"/>
          </w:tcPr>
          <w:p w:rsidR="00DB19EB" w:rsidRPr="007B7CD0" w:rsidRDefault="00DB19EB" w:rsidP="00DB19EB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B19EB" w:rsidRPr="007B7CD0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154,362</w:t>
            </w:r>
          </w:p>
        </w:tc>
      </w:tr>
      <w:tr w:rsidR="00DB19EB" w:rsidRPr="00F94A31" w:rsidTr="00C52DEB">
        <w:tc>
          <w:tcPr>
            <w:tcW w:w="3832" w:type="dxa"/>
          </w:tcPr>
          <w:p w:rsidR="00DB19EB" w:rsidRPr="006F1690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F169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F1690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36" w:type="dxa"/>
          </w:tcPr>
          <w:p w:rsidR="00DB19EB" w:rsidRPr="006F1690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B19EB" w:rsidRPr="007B7CD0" w:rsidRDefault="00EE789A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(59)</w:t>
            </w:r>
          </w:p>
        </w:tc>
        <w:tc>
          <w:tcPr>
            <w:tcW w:w="288" w:type="dxa"/>
            <w:gridSpan w:val="2"/>
          </w:tcPr>
          <w:p w:rsidR="00DB19EB" w:rsidRPr="007B7CD0" w:rsidRDefault="00DB19EB" w:rsidP="00DB19EB">
            <w:pPr>
              <w:tabs>
                <w:tab w:val="decimal" w:pos="72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B19EB" w:rsidRPr="007B7CD0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CD0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26,025</w:t>
            </w:r>
            <w:r w:rsidRPr="007B7CD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B19EB" w:rsidRPr="007B7CD0" w:rsidRDefault="00DB19EB" w:rsidP="00DB19EB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B19EB" w:rsidRPr="007B7CD0" w:rsidRDefault="003C26DF" w:rsidP="00DB19EB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(58)</w:t>
            </w:r>
          </w:p>
        </w:tc>
        <w:tc>
          <w:tcPr>
            <w:tcW w:w="270" w:type="dxa"/>
          </w:tcPr>
          <w:p w:rsidR="00DB19EB" w:rsidRPr="007B7CD0" w:rsidRDefault="00DB19EB" w:rsidP="00DB19EB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B19EB" w:rsidRPr="007B7CD0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7B7CD0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21,230</w:t>
            </w:r>
            <w:r w:rsidRPr="007B7CD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B19EB" w:rsidRPr="00F94A31" w:rsidTr="00C52DEB">
        <w:tc>
          <w:tcPr>
            <w:tcW w:w="3832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:rsidR="00DB19EB" w:rsidRPr="006F1690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F94A31" w:rsidRDefault="00192226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366,499</w:t>
            </w:r>
          </w:p>
        </w:tc>
        <w:tc>
          <w:tcPr>
            <w:tcW w:w="288" w:type="dxa"/>
            <w:gridSpan w:val="2"/>
          </w:tcPr>
          <w:p w:rsidR="00DB19EB" w:rsidRPr="00F94A31" w:rsidRDefault="00DB19EB" w:rsidP="00DB19EB">
            <w:pPr>
              <w:tabs>
                <w:tab w:val="decimal" w:pos="72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257,349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F94A31" w:rsidRDefault="00192226" w:rsidP="00DB19EB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233,775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133,132</w:t>
            </w:r>
          </w:p>
        </w:tc>
      </w:tr>
      <w:tr w:rsidR="00DB19EB" w:rsidRPr="00312B85" w:rsidTr="00C52DEB">
        <w:tc>
          <w:tcPr>
            <w:tcW w:w="3832" w:type="dxa"/>
          </w:tcPr>
          <w:p w:rsidR="00DB19EB" w:rsidRPr="00312B85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:rsidR="00DB19EB" w:rsidRPr="00312B85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DB19EB" w:rsidRPr="00312B85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88" w:type="dxa"/>
            <w:gridSpan w:val="2"/>
          </w:tcPr>
          <w:p w:rsidR="00DB19EB" w:rsidRPr="00312B85" w:rsidRDefault="00DB19EB" w:rsidP="00DB19EB">
            <w:pPr>
              <w:tabs>
                <w:tab w:val="decimal" w:pos="72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B19EB" w:rsidRPr="00312B85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DB19EB" w:rsidRPr="00312B85" w:rsidRDefault="00DB19EB" w:rsidP="00DB19EB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B19EB" w:rsidRPr="00312B85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DB19EB" w:rsidRPr="00312B85" w:rsidRDefault="00DB19EB" w:rsidP="00DB19EB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B19EB" w:rsidRPr="00312B85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</w:tr>
      <w:tr w:rsidR="00B47D0A" w:rsidRPr="007B7CD0" w:rsidTr="00C52DEB">
        <w:tc>
          <w:tcPr>
            <w:tcW w:w="3832" w:type="dxa"/>
          </w:tcPr>
          <w:p w:rsidR="00B47D0A" w:rsidRPr="00BC2F57" w:rsidRDefault="00B47D0A" w:rsidP="003240AB">
            <w:pPr>
              <w:pStyle w:val="BodyText"/>
              <w:spacing w:after="0" w:line="240" w:lineRule="auto"/>
              <w:ind w:left="270" w:right="-25" w:hanging="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2F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หนี้สูญและหนี้สงสัยจะสูญ</w:t>
            </w:r>
            <w:r w:rsidR="00B94B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="003240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BC2F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สำหรับปี</w:t>
            </w:r>
            <w:r w:rsidRPr="00BC2F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:rsidR="00B47D0A" w:rsidRPr="007B7CD0" w:rsidRDefault="00B47D0A" w:rsidP="00B47D0A">
            <w:pPr>
              <w:pStyle w:val="BodyText"/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B47D0A" w:rsidRDefault="00B47D0A" w:rsidP="00B47D0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B47D0A" w:rsidRPr="007B7CD0" w:rsidRDefault="003240AB" w:rsidP="00B47D0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47D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25,966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  <w:gridSpan w:val="2"/>
          </w:tcPr>
          <w:p w:rsidR="00B47D0A" w:rsidRPr="007B7CD0" w:rsidRDefault="00B47D0A" w:rsidP="00B47D0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B47D0A" w:rsidRDefault="00B47D0A" w:rsidP="00B47D0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B47D0A" w:rsidRPr="007B7CD0" w:rsidRDefault="00B47D0A" w:rsidP="00B47D0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20,589</w:t>
            </w:r>
          </w:p>
        </w:tc>
        <w:tc>
          <w:tcPr>
            <w:tcW w:w="270" w:type="dxa"/>
          </w:tcPr>
          <w:p w:rsidR="00B47D0A" w:rsidRPr="007B7CD0" w:rsidRDefault="00B47D0A" w:rsidP="00B47D0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B47D0A" w:rsidRDefault="00B47D0A" w:rsidP="00B47D0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B47D0A" w:rsidRPr="007B7CD0" w:rsidRDefault="00B47D0A" w:rsidP="00B47D0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(21,172)</w:t>
            </w:r>
          </w:p>
        </w:tc>
        <w:tc>
          <w:tcPr>
            <w:tcW w:w="270" w:type="dxa"/>
          </w:tcPr>
          <w:p w:rsidR="00B47D0A" w:rsidRPr="007B7CD0" w:rsidRDefault="00B47D0A" w:rsidP="00B47D0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47D0A" w:rsidRDefault="00B47D0A" w:rsidP="00B47D0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B47D0A" w:rsidRPr="007B7CD0" w:rsidRDefault="00B47D0A" w:rsidP="00B47D0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20,656</w:t>
            </w:r>
          </w:p>
        </w:tc>
      </w:tr>
    </w:tbl>
    <w:p w:rsidR="0054350B" w:rsidRDefault="0054350B" w:rsidP="00BF4844">
      <w:pPr>
        <w:spacing w:after="0" w:line="240" w:lineRule="auto"/>
        <w:ind w:left="450" w:right="-25" w:hanging="540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:rsidR="0054350B" w:rsidRDefault="0054350B" w:rsidP="00BF4844">
      <w:pPr>
        <w:spacing w:after="0" w:line="240" w:lineRule="auto"/>
        <w:ind w:left="450" w:right="-25" w:hanging="540"/>
        <w:jc w:val="thaiDistribute"/>
        <w:rPr>
          <w:rFonts w:ascii="Angsana New" w:hAnsi="Angsana New" w:cs="Angsana New" w:hint="cs"/>
          <w:b/>
          <w:bCs/>
          <w:sz w:val="14"/>
          <w:szCs w:val="14"/>
        </w:rPr>
      </w:pPr>
    </w:p>
    <w:p w:rsidR="000714F4" w:rsidRPr="00D55D3F" w:rsidRDefault="009715B4" w:rsidP="00BF4844">
      <w:pPr>
        <w:spacing w:after="0" w:line="240" w:lineRule="auto"/>
        <w:ind w:left="450" w:right="-25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="00FF4D41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FF4D41" w:rsidRPr="00D55D3F">
        <w:rPr>
          <w:rFonts w:ascii="Angsana New" w:hAnsi="Angsana New" w:cs="Angsana New"/>
          <w:b/>
          <w:bCs/>
          <w:sz w:val="30"/>
          <w:szCs w:val="30"/>
          <w:cs/>
        </w:rPr>
        <w:t>สิน</w:t>
      </w:r>
      <w:r w:rsidR="000714F4" w:rsidRPr="00D55D3F">
        <w:rPr>
          <w:rFonts w:ascii="Angsana New" w:hAnsi="Angsana New" w:cs="Angsana New"/>
          <w:b/>
          <w:bCs/>
          <w:sz w:val="30"/>
          <w:szCs w:val="30"/>
          <w:cs/>
        </w:rPr>
        <w:t>ค้าคงเหลือ</w:t>
      </w:r>
    </w:p>
    <w:p w:rsidR="000D64AF" w:rsidRPr="00312B85" w:rsidRDefault="000D64AF" w:rsidP="00D55D3F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9513" w:type="dxa"/>
        <w:tblInd w:w="450" w:type="dxa"/>
        <w:tblLayout w:type="fixed"/>
        <w:tblLook w:val="0000"/>
      </w:tblPr>
      <w:tblGrid>
        <w:gridCol w:w="4068"/>
        <w:gridCol w:w="1125"/>
        <w:gridCol w:w="270"/>
        <w:gridCol w:w="1170"/>
        <w:gridCol w:w="270"/>
        <w:gridCol w:w="1116"/>
        <w:gridCol w:w="54"/>
        <w:gridCol w:w="234"/>
        <w:gridCol w:w="36"/>
        <w:gridCol w:w="1170"/>
      </w:tblGrid>
      <w:tr w:rsidR="000D64AF" w:rsidRPr="00F94A31" w:rsidTr="004B5953">
        <w:tc>
          <w:tcPr>
            <w:tcW w:w="4068" w:type="dxa"/>
          </w:tcPr>
          <w:p w:rsidR="000D64AF" w:rsidRPr="00F94A31" w:rsidRDefault="000D64AF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:rsidR="000D64AF" w:rsidRPr="00F94A31" w:rsidRDefault="000D64A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D64AF" w:rsidRPr="00F94A31" w:rsidRDefault="000D64A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0D64AF" w:rsidRPr="00F94A31" w:rsidRDefault="000D64A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F94A31" w:rsidTr="004B5953">
        <w:tc>
          <w:tcPr>
            <w:tcW w:w="4068" w:type="dxa"/>
          </w:tcPr>
          <w:p w:rsidR="00DB19EB" w:rsidRPr="00F94A31" w:rsidRDefault="00DB19EB" w:rsidP="00DB19E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DB19EB" w:rsidRPr="00F94A31" w:rsidTr="004B5953">
        <w:tc>
          <w:tcPr>
            <w:tcW w:w="4068" w:type="dxa"/>
          </w:tcPr>
          <w:p w:rsidR="00DB19EB" w:rsidRPr="00F94A31" w:rsidRDefault="00DB19EB" w:rsidP="00DB19E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9"/>
          </w:tcPr>
          <w:p w:rsidR="00DB19EB" w:rsidRPr="00F94A31" w:rsidRDefault="00DB19EB" w:rsidP="00DB19EB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9EB" w:rsidRPr="00F94A31" w:rsidTr="004B5953">
        <w:tc>
          <w:tcPr>
            <w:tcW w:w="4068" w:type="dxa"/>
          </w:tcPr>
          <w:p w:rsidR="00DB19EB" w:rsidRPr="00F94A31" w:rsidRDefault="00DB19EB" w:rsidP="00DB19EB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</w:rPr>
              <w:t>สินค้า</w:t>
            </w:r>
            <w:r>
              <w:rPr>
                <w:rFonts w:ascii="Angsana New" w:hAnsi="Angsana New" w:cs="Angsana New" w:hint="cs"/>
                <w:cs/>
              </w:rPr>
              <w:t>มีไว้เพื่อขาย</w:t>
            </w:r>
          </w:p>
        </w:tc>
        <w:tc>
          <w:tcPr>
            <w:tcW w:w="1125" w:type="dxa"/>
          </w:tcPr>
          <w:p w:rsidR="00DB19EB" w:rsidRPr="00F94A31" w:rsidRDefault="00EE789A" w:rsidP="00DB19EB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2,112,829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2,034,281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B19EB" w:rsidRPr="00F94A31" w:rsidRDefault="007F5B94" w:rsidP="00DB19EB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1,724,190</w:t>
            </w: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1,609,262</w:t>
            </w:r>
          </w:p>
        </w:tc>
      </w:tr>
      <w:tr w:rsidR="00DB19EB" w:rsidRPr="00F94A31" w:rsidTr="004B5953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ค่าเผื่อสินค้าสูญหาย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เสียหาย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25" w:type="dxa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B19EB" w:rsidRPr="00F94A31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9EB" w:rsidRPr="00F94A31" w:rsidTr="003240AB">
        <w:tc>
          <w:tcPr>
            <w:tcW w:w="406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ล้าสมัย และเคลื่อนไหวช้า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DB19EB" w:rsidRPr="00F94A31" w:rsidRDefault="00EE789A" w:rsidP="00DB19EB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(84,808)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(63,768)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DB19EB" w:rsidRPr="00F94A31" w:rsidRDefault="007F5B94" w:rsidP="00DB19EB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(66,299)</w:t>
            </w: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(51,650)</w:t>
            </w:r>
          </w:p>
        </w:tc>
      </w:tr>
      <w:tr w:rsidR="00DB19EB" w:rsidRPr="00F94A31" w:rsidTr="003C33E6">
        <w:tc>
          <w:tcPr>
            <w:tcW w:w="4068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F94A31" w:rsidRDefault="00EE789A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2,028,021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1,970,513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F94A31" w:rsidRDefault="007F5B94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1,657,891</w:t>
            </w: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1,557,612</w:t>
            </w:r>
          </w:p>
        </w:tc>
      </w:tr>
      <w:tr w:rsidR="003C33E6" w:rsidRPr="00F94A31" w:rsidTr="003C33E6">
        <w:tc>
          <w:tcPr>
            <w:tcW w:w="4068" w:type="dxa"/>
            <w:shd w:val="clear" w:color="auto" w:fill="auto"/>
          </w:tcPr>
          <w:p w:rsidR="003C33E6" w:rsidRDefault="003C33E6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C33E6" w:rsidRPr="00F94A31" w:rsidRDefault="003C33E6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</w:tcPr>
          <w:p w:rsidR="003C33E6" w:rsidRDefault="003C33E6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C33E6" w:rsidRPr="00F94A31" w:rsidRDefault="003C33E6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C33E6" w:rsidRDefault="003C33E6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C33E6" w:rsidRPr="00F94A31" w:rsidRDefault="003C33E6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3C33E6" w:rsidRDefault="003C33E6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C33E6" w:rsidRPr="00F94A31" w:rsidRDefault="003C33E6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C33E6" w:rsidRDefault="003C33E6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240AB" w:rsidRPr="00F94A31" w:rsidTr="003C33E6">
        <w:tc>
          <w:tcPr>
            <w:tcW w:w="4068" w:type="dxa"/>
            <w:shd w:val="clear" w:color="auto" w:fill="auto"/>
          </w:tcPr>
          <w:p w:rsidR="003240AB" w:rsidRDefault="003240AB" w:rsidP="00DB19EB">
            <w:pPr>
              <w:spacing w:after="0" w:line="240" w:lineRule="auto"/>
              <w:ind w:right="-25"/>
              <w:rPr>
                <w:rFonts w:ascii="Angsana New" w:hAnsi="Angsana New" w:cs="Angsana New" w:hint="cs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:rsidR="003240AB" w:rsidRPr="003240AB" w:rsidRDefault="001B7133" w:rsidP="00DB19EB">
            <w:pPr>
              <w:spacing w:after="0" w:line="240" w:lineRule="auto"/>
              <w:ind w:right="-25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="003240AB">
              <w:rPr>
                <w:rFonts w:ascii="Angsana New" w:hAnsi="Angsana New" w:cs="Angsana New" w:hint="cs"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125" w:type="dxa"/>
            <w:shd w:val="clear" w:color="auto" w:fill="auto"/>
          </w:tcPr>
          <w:p w:rsidR="003240AB" w:rsidRDefault="003240AB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240AB" w:rsidRPr="00F94A31" w:rsidRDefault="003240A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240AB" w:rsidRDefault="003240AB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240AB" w:rsidRPr="00F94A31" w:rsidRDefault="003240A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240AB" w:rsidRDefault="003240AB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240AB" w:rsidRPr="00F94A31" w:rsidRDefault="003240A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240AB" w:rsidRDefault="003240AB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240AB" w:rsidRPr="00F94A31" w:rsidTr="003240AB">
        <w:tc>
          <w:tcPr>
            <w:tcW w:w="4068" w:type="dxa"/>
            <w:shd w:val="clear" w:color="auto" w:fill="auto"/>
          </w:tcPr>
          <w:p w:rsidR="003240AB" w:rsidRPr="003240AB" w:rsidRDefault="001B7133" w:rsidP="003C33E6">
            <w:pPr>
              <w:numPr>
                <w:ilvl w:val="0"/>
                <w:numId w:val="33"/>
              </w:numPr>
              <w:spacing w:after="0" w:line="240" w:lineRule="auto"/>
              <w:ind w:left="270" w:right="-25" w:hanging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25" w:type="dxa"/>
            <w:shd w:val="clear" w:color="auto" w:fill="auto"/>
          </w:tcPr>
          <w:p w:rsidR="003240AB" w:rsidRPr="00F24EA7" w:rsidRDefault="00F24EA7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4EA7">
              <w:rPr>
                <w:rFonts w:ascii="Angsana New" w:hAnsi="Angsana New" w:cs="Angsana New"/>
                <w:sz w:val="30"/>
                <w:szCs w:val="30"/>
              </w:rPr>
              <w:t>21,536,079</w:t>
            </w:r>
          </w:p>
        </w:tc>
        <w:tc>
          <w:tcPr>
            <w:tcW w:w="270" w:type="dxa"/>
          </w:tcPr>
          <w:p w:rsidR="003240AB" w:rsidRPr="00F24EA7" w:rsidRDefault="003240A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240AB" w:rsidRPr="00F24EA7" w:rsidRDefault="00F24EA7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4EA7">
              <w:rPr>
                <w:rFonts w:ascii="Angsana New" w:hAnsi="Angsana New" w:cs="Angsana New"/>
                <w:sz w:val="30"/>
                <w:szCs w:val="30"/>
              </w:rPr>
              <w:t>21,603,333</w:t>
            </w:r>
          </w:p>
        </w:tc>
        <w:tc>
          <w:tcPr>
            <w:tcW w:w="270" w:type="dxa"/>
          </w:tcPr>
          <w:p w:rsidR="003240AB" w:rsidRPr="00F24EA7" w:rsidRDefault="003240A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240AB" w:rsidRPr="001B7133" w:rsidRDefault="001B7133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16,385,125</w:t>
            </w:r>
          </w:p>
        </w:tc>
        <w:tc>
          <w:tcPr>
            <w:tcW w:w="270" w:type="dxa"/>
            <w:gridSpan w:val="2"/>
          </w:tcPr>
          <w:p w:rsidR="003240AB" w:rsidRPr="00F94A31" w:rsidRDefault="003240A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240AB" w:rsidRPr="001B7133" w:rsidRDefault="001B7133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16,250,900</w:t>
            </w:r>
          </w:p>
        </w:tc>
      </w:tr>
      <w:tr w:rsidR="003240AB" w:rsidRPr="00F94A31" w:rsidTr="003240AB">
        <w:tc>
          <w:tcPr>
            <w:tcW w:w="4068" w:type="dxa"/>
            <w:shd w:val="clear" w:color="auto" w:fill="auto"/>
          </w:tcPr>
          <w:p w:rsidR="003240AB" w:rsidRDefault="001B7133" w:rsidP="001B7133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:rsidR="001B7133" w:rsidRPr="001B7133" w:rsidRDefault="001B7133" w:rsidP="001B7133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และได้รวมในบัญชีค่าใช้จ่ายในการบริหาร</w:t>
            </w:r>
          </w:p>
        </w:tc>
        <w:tc>
          <w:tcPr>
            <w:tcW w:w="1125" w:type="dxa"/>
            <w:shd w:val="clear" w:color="auto" w:fill="auto"/>
          </w:tcPr>
          <w:p w:rsidR="003240AB" w:rsidRDefault="003240AB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240AB" w:rsidRPr="00F94A31" w:rsidRDefault="003240A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240AB" w:rsidRDefault="003240AB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240AB" w:rsidRPr="00F94A31" w:rsidRDefault="003240A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240AB" w:rsidRDefault="003240AB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240AB" w:rsidRPr="00F94A31" w:rsidRDefault="003240AB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240AB" w:rsidRDefault="003240AB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B7133" w:rsidRPr="00F94A31" w:rsidTr="003240AB">
        <w:tc>
          <w:tcPr>
            <w:tcW w:w="4068" w:type="dxa"/>
            <w:shd w:val="clear" w:color="auto" w:fill="auto"/>
          </w:tcPr>
          <w:p w:rsidR="001B7133" w:rsidRDefault="001B7133" w:rsidP="003C33E6">
            <w:pPr>
              <w:numPr>
                <w:ilvl w:val="0"/>
                <w:numId w:val="33"/>
              </w:numPr>
              <w:spacing w:after="0" w:line="240" w:lineRule="auto"/>
              <w:ind w:left="27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การปรับมูลค่าสำหรับสินค้าล้าสมัยและ</w:t>
            </w:r>
          </w:p>
          <w:p w:rsidR="001B7133" w:rsidRPr="001B7133" w:rsidRDefault="001B7133" w:rsidP="003C33E6">
            <w:pPr>
              <w:spacing w:after="0" w:line="240" w:lineRule="auto"/>
              <w:ind w:left="270" w:right="-25" w:hanging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เคลื่อนไหวช้า</w:t>
            </w:r>
          </w:p>
        </w:tc>
        <w:tc>
          <w:tcPr>
            <w:tcW w:w="1125" w:type="dxa"/>
            <w:shd w:val="clear" w:color="auto" w:fill="auto"/>
          </w:tcPr>
          <w:p w:rsidR="001B7133" w:rsidRPr="00F24EA7" w:rsidRDefault="001B7133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F24EA7" w:rsidRPr="00F24EA7" w:rsidRDefault="00F24EA7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4EA7">
              <w:rPr>
                <w:rFonts w:ascii="Angsana New" w:hAnsi="Angsana New" w:cs="Angsana New"/>
                <w:sz w:val="30"/>
                <w:szCs w:val="30"/>
              </w:rPr>
              <w:t>19,559</w:t>
            </w:r>
          </w:p>
        </w:tc>
        <w:tc>
          <w:tcPr>
            <w:tcW w:w="270" w:type="dxa"/>
          </w:tcPr>
          <w:p w:rsidR="001B7133" w:rsidRPr="00F24EA7" w:rsidRDefault="001B7133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B7133" w:rsidRPr="00F24EA7" w:rsidRDefault="001B7133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F24EA7" w:rsidRPr="00F24EA7" w:rsidRDefault="00F24EA7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4EA7">
              <w:rPr>
                <w:rFonts w:ascii="Angsana New" w:hAnsi="Angsana New" w:cs="Angsana New"/>
                <w:sz w:val="30"/>
                <w:szCs w:val="30"/>
              </w:rPr>
              <w:t>7,903</w:t>
            </w:r>
          </w:p>
        </w:tc>
        <w:tc>
          <w:tcPr>
            <w:tcW w:w="270" w:type="dxa"/>
          </w:tcPr>
          <w:p w:rsidR="001B7133" w:rsidRPr="00F94A31" w:rsidRDefault="001B7133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1B7133" w:rsidRPr="001B7133" w:rsidRDefault="001B7133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  <w:p w:rsidR="001B7133" w:rsidRPr="001B7133" w:rsidRDefault="001B7133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1B7133">
              <w:rPr>
                <w:rFonts w:ascii="Angsana New" w:hAnsi="Angsana New" w:cs="Angsana New"/>
                <w:sz w:val="30"/>
                <w:szCs w:val="30"/>
              </w:rPr>
              <w:t>15,207</w:t>
            </w:r>
          </w:p>
        </w:tc>
        <w:tc>
          <w:tcPr>
            <w:tcW w:w="270" w:type="dxa"/>
            <w:gridSpan w:val="2"/>
          </w:tcPr>
          <w:p w:rsidR="001B7133" w:rsidRPr="001B7133" w:rsidRDefault="001B7133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B7133" w:rsidRPr="001B7133" w:rsidRDefault="001B7133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  <w:p w:rsidR="001B7133" w:rsidRPr="001B7133" w:rsidRDefault="001B7133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1B7133">
              <w:rPr>
                <w:rFonts w:ascii="Angsana New" w:hAnsi="Angsana New" w:cs="Angsana New"/>
                <w:sz w:val="30"/>
                <w:szCs w:val="30"/>
              </w:rPr>
              <w:t>10,495</w:t>
            </w:r>
          </w:p>
        </w:tc>
      </w:tr>
      <w:tr w:rsidR="001B7133" w:rsidRPr="00F94A31" w:rsidTr="003240AB">
        <w:tc>
          <w:tcPr>
            <w:tcW w:w="4068" w:type="dxa"/>
            <w:shd w:val="clear" w:color="auto" w:fill="auto"/>
          </w:tcPr>
          <w:p w:rsidR="001B7133" w:rsidRDefault="001B7133" w:rsidP="003C33E6">
            <w:pPr>
              <w:numPr>
                <w:ilvl w:val="0"/>
                <w:numId w:val="33"/>
              </w:numPr>
              <w:spacing w:after="0" w:line="240" w:lineRule="auto"/>
              <w:ind w:left="27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การปรับมูลค่าสำหรับสินค้าสูญหาย </w:t>
            </w:r>
          </w:p>
          <w:p w:rsidR="001B7133" w:rsidRPr="001B7133" w:rsidRDefault="001B7133" w:rsidP="003C33E6">
            <w:pPr>
              <w:spacing w:after="0" w:line="240" w:lineRule="auto"/>
              <w:ind w:left="270" w:right="-25"/>
              <w:rPr>
                <w:rFonts w:ascii="Angsana New" w:hAnsi="Angsana New" w:cs="Angsana New" w:hint="cs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="007860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และเสียหาย </w:t>
            </w:r>
          </w:p>
        </w:tc>
        <w:tc>
          <w:tcPr>
            <w:tcW w:w="1125" w:type="dxa"/>
            <w:shd w:val="clear" w:color="auto" w:fill="auto"/>
          </w:tcPr>
          <w:p w:rsidR="001B7133" w:rsidRPr="00F24EA7" w:rsidRDefault="001B7133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F24EA7" w:rsidRPr="00F24EA7" w:rsidRDefault="002E2023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78609A">
              <w:rPr>
                <w:rFonts w:ascii="Angsana New" w:hAnsi="Angsana New" w:cs="Angsana New"/>
                <w:sz w:val="30"/>
                <w:szCs w:val="30"/>
              </w:rPr>
              <w:t>,387</w:t>
            </w:r>
          </w:p>
        </w:tc>
        <w:tc>
          <w:tcPr>
            <w:tcW w:w="270" w:type="dxa"/>
          </w:tcPr>
          <w:p w:rsidR="001B7133" w:rsidRPr="00F24EA7" w:rsidRDefault="001B7133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B7133" w:rsidRPr="00F24EA7" w:rsidRDefault="001B7133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F24EA7" w:rsidRPr="00F24EA7" w:rsidRDefault="005A54B3" w:rsidP="00DB19E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8,493</w:t>
            </w:r>
          </w:p>
        </w:tc>
        <w:tc>
          <w:tcPr>
            <w:tcW w:w="270" w:type="dxa"/>
          </w:tcPr>
          <w:p w:rsidR="001B7133" w:rsidRPr="00F94A31" w:rsidRDefault="001B7133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1B7133" w:rsidRPr="001B7133" w:rsidRDefault="001B7133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  <w:p w:rsidR="001B7133" w:rsidRPr="001B7133" w:rsidRDefault="0078609A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8,170</w:t>
            </w:r>
          </w:p>
        </w:tc>
        <w:tc>
          <w:tcPr>
            <w:tcW w:w="270" w:type="dxa"/>
            <w:gridSpan w:val="2"/>
          </w:tcPr>
          <w:p w:rsidR="001B7133" w:rsidRPr="001B7133" w:rsidRDefault="001B7133" w:rsidP="00DB19EB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B7133" w:rsidRPr="001B7133" w:rsidRDefault="001B7133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  <w:p w:rsidR="001B7133" w:rsidRPr="001B7133" w:rsidRDefault="005A54B3" w:rsidP="00DB19E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6,486</w:t>
            </w:r>
          </w:p>
        </w:tc>
      </w:tr>
    </w:tbl>
    <w:p w:rsidR="003C33E6" w:rsidRPr="003C33E6" w:rsidRDefault="003C33E6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 w:hint="cs"/>
          <w:b/>
          <w:bCs/>
          <w:sz w:val="30"/>
          <w:szCs w:val="30"/>
        </w:rPr>
      </w:pPr>
    </w:p>
    <w:p w:rsidR="00577216" w:rsidRPr="00D55D3F" w:rsidRDefault="00577216" w:rsidP="005672E3">
      <w:pPr>
        <w:tabs>
          <w:tab w:val="left" w:pos="450"/>
          <w:tab w:val="left" w:pos="63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1</w:t>
      </w:r>
      <w:r w:rsidR="009715B4">
        <w:rPr>
          <w:rFonts w:ascii="Angsana New" w:hAnsi="Angsana New" w:cs="Angsana New"/>
          <w:b/>
          <w:bCs/>
          <w:sz w:val="30"/>
          <w:szCs w:val="30"/>
        </w:rPr>
        <w:t>0</w:t>
      </w:r>
      <w:r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Pr="00D55D3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</w:t>
      </w:r>
    </w:p>
    <w:p w:rsidR="00577216" w:rsidRPr="00312B85" w:rsidRDefault="00577216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540" w:type="dxa"/>
        <w:tblInd w:w="450" w:type="dxa"/>
        <w:tblLayout w:type="fixed"/>
        <w:tblLook w:val="0000"/>
      </w:tblPr>
      <w:tblGrid>
        <w:gridCol w:w="4050"/>
        <w:gridCol w:w="1170"/>
        <w:gridCol w:w="270"/>
        <w:gridCol w:w="1080"/>
        <w:gridCol w:w="270"/>
        <w:gridCol w:w="1260"/>
        <w:gridCol w:w="270"/>
        <w:gridCol w:w="1170"/>
      </w:tblGrid>
      <w:tr w:rsidR="00BC705F" w:rsidRPr="00F94A31" w:rsidTr="00BC705F">
        <w:tc>
          <w:tcPr>
            <w:tcW w:w="4050" w:type="dxa"/>
          </w:tcPr>
          <w:p w:rsidR="00BC705F" w:rsidRPr="00F94A31" w:rsidRDefault="00BC705F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BC705F" w:rsidRPr="00F94A31" w:rsidRDefault="00BC705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C705F" w:rsidRPr="00F94A31" w:rsidRDefault="00BC705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BC705F" w:rsidRPr="00F94A31" w:rsidRDefault="00BC705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F94A31" w:rsidTr="00BC705F">
        <w:tc>
          <w:tcPr>
            <w:tcW w:w="4050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DB19EB" w:rsidRPr="00F94A31" w:rsidTr="00BC705F">
        <w:tc>
          <w:tcPr>
            <w:tcW w:w="4050" w:type="dxa"/>
          </w:tcPr>
          <w:p w:rsidR="00DB19EB" w:rsidRPr="00D55D3F" w:rsidRDefault="00DB19EB" w:rsidP="00DB19E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9EB" w:rsidRPr="00F94A31" w:rsidTr="00BC705F">
        <w:tc>
          <w:tcPr>
            <w:tcW w:w="4050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:rsidR="00DB19EB" w:rsidRPr="00F94A31" w:rsidRDefault="00FD61D1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2,528,981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B19EB" w:rsidRPr="00F94A31" w:rsidRDefault="00DB19EB" w:rsidP="00DB19E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1,958,986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B19EB" w:rsidRPr="00F94A31" w:rsidRDefault="00FD61D1" w:rsidP="00DB19EB">
            <w:pPr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377,818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377,818</w:t>
            </w:r>
          </w:p>
        </w:tc>
      </w:tr>
      <w:tr w:rsidR="00EE789A" w:rsidRPr="00F94A31" w:rsidTr="0015790B">
        <w:tc>
          <w:tcPr>
            <w:tcW w:w="4050" w:type="dxa"/>
          </w:tcPr>
          <w:p w:rsidR="00EE789A" w:rsidRPr="00F94A31" w:rsidRDefault="00EE789A" w:rsidP="00EE789A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ส่วนแบ่งกำไรจากเงินลงทุนตามวิธี</w:t>
            </w:r>
          </w:p>
          <w:p w:rsidR="00EE789A" w:rsidRPr="00F94A31" w:rsidRDefault="00EE789A" w:rsidP="00EE789A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lang w:val="en-US"/>
              </w:rPr>
              <w:t xml:space="preserve">   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ส่วนได้เสียในบริษัทร่วม</w:t>
            </w:r>
          </w:p>
        </w:tc>
        <w:tc>
          <w:tcPr>
            <w:tcW w:w="1170" w:type="dxa"/>
          </w:tcPr>
          <w:p w:rsidR="00EE789A" w:rsidRDefault="00EE789A" w:rsidP="00EE789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EE789A" w:rsidRPr="00F94A31" w:rsidRDefault="00EB4014" w:rsidP="00EE789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4280B">
              <w:rPr>
                <w:rFonts w:ascii="Angsana New" w:hAnsi="Angsana New" w:cs="Angsana New"/>
                <w:sz w:val="30"/>
                <w:szCs w:val="30"/>
              </w:rPr>
              <w:t>07,244</w:t>
            </w:r>
          </w:p>
        </w:tc>
        <w:tc>
          <w:tcPr>
            <w:tcW w:w="270" w:type="dxa"/>
          </w:tcPr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789A" w:rsidRDefault="00EE789A" w:rsidP="00EE789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EE789A" w:rsidRPr="00F94A31" w:rsidRDefault="00EE789A" w:rsidP="00EE789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580,410</w:t>
            </w:r>
          </w:p>
        </w:tc>
        <w:tc>
          <w:tcPr>
            <w:tcW w:w="270" w:type="dxa"/>
          </w:tcPr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789A" w:rsidRDefault="00EE789A" w:rsidP="00EE789A">
            <w:pPr>
              <w:tabs>
                <w:tab w:val="decimal" w:pos="702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789A" w:rsidRDefault="00EE789A" w:rsidP="00EE789A">
            <w:pPr>
              <w:tabs>
                <w:tab w:val="decimal" w:pos="702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789A" w:rsidRPr="00F94A31" w:rsidTr="0015790B">
        <w:tc>
          <w:tcPr>
            <w:tcW w:w="4050" w:type="dxa"/>
          </w:tcPr>
          <w:p w:rsidR="00EE789A" w:rsidRPr="00F94A31" w:rsidRDefault="00EE789A" w:rsidP="00EE789A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:rsidR="00EE789A" w:rsidRPr="00F94A31" w:rsidRDefault="00EE789A" w:rsidP="008F6EB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8F6EB5">
              <w:rPr>
                <w:rFonts w:ascii="Angsana New" w:hAnsi="Angsana New" w:cs="Angsana New"/>
                <w:sz w:val="30"/>
                <w:szCs w:val="30"/>
              </w:rPr>
              <w:t>1,496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789A" w:rsidRPr="00F94A31" w:rsidRDefault="00EE789A" w:rsidP="00EE789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(10,415)</w:t>
            </w:r>
          </w:p>
        </w:tc>
        <w:tc>
          <w:tcPr>
            <w:tcW w:w="270" w:type="dxa"/>
          </w:tcPr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789A" w:rsidRPr="00F94A31" w:rsidTr="00BC705F">
        <w:tc>
          <w:tcPr>
            <w:tcW w:w="4050" w:type="dxa"/>
          </w:tcPr>
          <w:p w:rsidR="00EE789A" w:rsidRPr="00F94A31" w:rsidRDefault="00EE789A" w:rsidP="00EE789A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789A" w:rsidRPr="00F94A31" w:rsidRDefault="00EB4014" w:rsidP="00EE789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428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,014,729</w:t>
            </w:r>
          </w:p>
        </w:tc>
        <w:tc>
          <w:tcPr>
            <w:tcW w:w="270" w:type="dxa"/>
          </w:tcPr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E789A" w:rsidRPr="00F94A31" w:rsidRDefault="00EE789A" w:rsidP="00EE789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2,528,981</w:t>
            </w:r>
          </w:p>
        </w:tc>
        <w:tc>
          <w:tcPr>
            <w:tcW w:w="270" w:type="dxa"/>
          </w:tcPr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789A" w:rsidRPr="00F94A31" w:rsidRDefault="00EE789A" w:rsidP="00EE789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70" w:type="dxa"/>
          </w:tcPr>
          <w:p w:rsidR="00EE789A" w:rsidRPr="00F94A31" w:rsidRDefault="00EE789A" w:rsidP="00EE789A">
            <w:pPr>
              <w:tabs>
                <w:tab w:val="decimal" w:pos="70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E789A" w:rsidRPr="00F94A31" w:rsidRDefault="00EE789A" w:rsidP="00EE789A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</w:tr>
    </w:tbl>
    <w:p w:rsidR="00967555" w:rsidRPr="00D55D3F" w:rsidRDefault="00967555" w:rsidP="00D55D3F">
      <w:pPr>
        <w:pStyle w:val="a"/>
        <w:tabs>
          <w:tab w:val="clear" w:pos="1080"/>
        </w:tabs>
        <w:spacing w:after="0"/>
        <w:ind w:right="-25"/>
        <w:rPr>
          <w:rFonts w:ascii="Angsana New" w:hAnsi="Angsana New" w:cs="Angsana New"/>
          <w:b/>
          <w:bCs/>
          <w:sz w:val="28"/>
          <w:szCs w:val="28"/>
          <w:lang w:val="en-US"/>
        </w:rPr>
        <w:sectPr w:rsidR="00967555" w:rsidRPr="00D55D3F" w:rsidSect="00C52DEB">
          <w:pgSz w:w="11907" w:h="16840" w:code="9"/>
          <w:pgMar w:top="692" w:right="1197" w:bottom="720" w:left="1151" w:header="720" w:footer="720" w:gutter="0"/>
          <w:cols w:space="720"/>
        </w:sectPr>
      </w:pPr>
    </w:p>
    <w:p w:rsidR="008F6EB5" w:rsidRDefault="008F6EB5" w:rsidP="00D55D3F">
      <w:pPr>
        <w:pStyle w:val="a"/>
        <w:tabs>
          <w:tab w:val="clear" w:pos="1080"/>
        </w:tabs>
        <w:spacing w:after="0"/>
        <w:ind w:left="540" w:right="-25"/>
        <w:jc w:val="both"/>
        <w:rPr>
          <w:rFonts w:ascii="Angsana New" w:hAnsi="Angsana New" w:cs="Angsana New"/>
        </w:rPr>
      </w:pPr>
    </w:p>
    <w:p w:rsidR="00577216" w:rsidRPr="00D55D3F" w:rsidRDefault="00577216" w:rsidP="00D55D3F">
      <w:pPr>
        <w:pStyle w:val="a"/>
        <w:tabs>
          <w:tab w:val="clear" w:pos="1080"/>
        </w:tabs>
        <w:spacing w:after="0"/>
        <w:ind w:left="540" w:right="-25"/>
        <w:jc w:val="both"/>
        <w:rPr>
          <w:rFonts w:ascii="Angsana New" w:hAnsi="Angsana New" w:cs="Angsana New"/>
          <w:cs/>
        </w:rPr>
      </w:pPr>
      <w:r w:rsidRPr="00D55D3F">
        <w:rPr>
          <w:rFonts w:ascii="Angsana New" w:hAnsi="Angsana New" w:cs="Angsana New"/>
          <w:cs/>
        </w:rPr>
        <w:t>เงินลงทุนในบริษัทร่วม</w:t>
      </w:r>
      <w:r w:rsidR="00BB0B1C">
        <w:rPr>
          <w:rFonts w:ascii="Angsana New" w:hAnsi="Angsana New" w:cs="Angsana New"/>
          <w:spacing w:val="-6"/>
          <w:cs/>
        </w:rPr>
        <w:t xml:space="preserve"> ณ วันที่ </w:t>
      </w:r>
      <w:r w:rsidR="000F2D07">
        <w:rPr>
          <w:rFonts w:ascii="Angsana New" w:hAnsi="Angsana New" w:cs="Angsana New" w:hint="cs"/>
          <w:spacing w:val="-6"/>
          <w:cs/>
        </w:rPr>
        <w:t>31</w:t>
      </w:r>
      <w:r w:rsidRPr="00D55D3F">
        <w:rPr>
          <w:rFonts w:ascii="Angsana New" w:hAnsi="Angsana New" w:cs="Angsana New"/>
          <w:spacing w:val="-6"/>
          <w:cs/>
        </w:rPr>
        <w:t xml:space="preserve"> ธันวาคม </w:t>
      </w:r>
      <w:r w:rsidR="00D26E54">
        <w:rPr>
          <w:rFonts w:ascii="Angsana New" w:hAnsi="Angsana New" w:cs="Angsana New" w:hint="cs"/>
          <w:spacing w:val="-6"/>
          <w:cs/>
        </w:rPr>
        <w:t>25</w:t>
      </w:r>
      <w:r w:rsidR="00DB19EB">
        <w:rPr>
          <w:rFonts w:ascii="Angsana New" w:hAnsi="Angsana New" w:cs="Angsana New" w:hint="cs"/>
          <w:spacing w:val="-6"/>
          <w:cs/>
        </w:rPr>
        <w:t>60</w:t>
      </w:r>
      <w:r w:rsidR="00D26E54">
        <w:rPr>
          <w:rFonts w:ascii="Angsana New" w:hAnsi="Angsana New" w:cs="Angsana New" w:hint="cs"/>
          <w:spacing w:val="-6"/>
          <w:cs/>
        </w:rPr>
        <w:t xml:space="preserve"> และ 255</w:t>
      </w:r>
      <w:r w:rsidR="00DB19EB">
        <w:rPr>
          <w:rFonts w:ascii="Angsana New" w:hAnsi="Angsana New" w:cs="Angsana New" w:hint="cs"/>
          <w:spacing w:val="-6"/>
          <w:cs/>
        </w:rPr>
        <w:t>9</w:t>
      </w:r>
      <w:r w:rsidR="000F2D07">
        <w:rPr>
          <w:rFonts w:ascii="Angsana New" w:hAnsi="Angsana New" w:cs="Angsana New" w:hint="cs"/>
          <w:spacing w:val="-6"/>
          <w:cs/>
        </w:rPr>
        <w:t xml:space="preserve"> </w:t>
      </w:r>
      <w:r w:rsidRPr="00D55D3F">
        <w:rPr>
          <w:rFonts w:ascii="Angsana New" w:hAnsi="Angsana New" w:cs="Angsana New"/>
          <w:spacing w:val="-6"/>
          <w:cs/>
        </w:rPr>
        <w:t>มีดังนี้</w:t>
      </w:r>
    </w:p>
    <w:p w:rsidR="00577216" w:rsidRPr="00D55D3F" w:rsidRDefault="00577216" w:rsidP="00D55D3F">
      <w:pPr>
        <w:spacing w:after="0" w:line="240" w:lineRule="auto"/>
        <w:ind w:right="-25"/>
        <w:rPr>
          <w:rFonts w:ascii="Angsana New" w:hAnsi="Angsana New" w:cs="Angsana New"/>
          <w:sz w:val="10"/>
          <w:szCs w:val="10"/>
        </w:rPr>
      </w:pPr>
    </w:p>
    <w:tbl>
      <w:tblPr>
        <w:tblW w:w="14910" w:type="dxa"/>
        <w:tblInd w:w="360" w:type="dxa"/>
        <w:tblLayout w:type="fixed"/>
        <w:tblLook w:val="0000"/>
      </w:tblPr>
      <w:tblGrid>
        <w:gridCol w:w="2544"/>
        <w:gridCol w:w="1286"/>
        <w:gridCol w:w="1273"/>
        <w:gridCol w:w="812"/>
        <w:gridCol w:w="747"/>
        <w:gridCol w:w="992"/>
        <w:gridCol w:w="1080"/>
        <w:gridCol w:w="270"/>
        <w:gridCol w:w="1170"/>
        <w:gridCol w:w="90"/>
        <w:gridCol w:w="180"/>
        <w:gridCol w:w="90"/>
        <w:gridCol w:w="1170"/>
        <w:gridCol w:w="90"/>
        <w:gridCol w:w="180"/>
        <w:gridCol w:w="90"/>
        <w:gridCol w:w="990"/>
        <w:gridCol w:w="180"/>
        <w:gridCol w:w="180"/>
        <w:gridCol w:w="90"/>
        <w:gridCol w:w="1080"/>
        <w:gridCol w:w="90"/>
        <w:gridCol w:w="146"/>
        <w:gridCol w:w="34"/>
        <w:gridCol w:w="56"/>
      </w:tblGrid>
      <w:tr w:rsidR="00806C2C" w:rsidRPr="00F94A31" w:rsidTr="00BB0B1C">
        <w:trPr>
          <w:gridAfter w:val="1"/>
          <w:wAfter w:w="56" w:type="dxa"/>
          <w:trHeight w:val="80"/>
        </w:trPr>
        <w:tc>
          <w:tcPr>
            <w:tcW w:w="2544" w:type="dxa"/>
          </w:tcPr>
          <w:p w:rsidR="00077835" w:rsidRPr="00F94A31" w:rsidRDefault="00077835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</w:tcPr>
          <w:p w:rsidR="00077835" w:rsidRPr="00F94A31" w:rsidRDefault="00077835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</w:tcPr>
          <w:p w:rsidR="00077835" w:rsidRPr="00F94A31" w:rsidRDefault="00077835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1" w:type="dxa"/>
            <w:gridSpan w:val="18"/>
          </w:tcPr>
          <w:p w:rsidR="00077835" w:rsidRPr="00F94A31" w:rsidRDefault="00077835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:rsidR="00077835" w:rsidRPr="00F94A31" w:rsidRDefault="00077835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806C2C" w:rsidRPr="00F94A31" w:rsidTr="00BB0B1C">
        <w:trPr>
          <w:gridAfter w:val="2"/>
          <w:wAfter w:w="90" w:type="dxa"/>
          <w:trHeight w:val="549"/>
        </w:trPr>
        <w:tc>
          <w:tcPr>
            <w:tcW w:w="2544" w:type="dxa"/>
          </w:tcPr>
          <w:p w:rsidR="00077835" w:rsidRPr="00F94A31" w:rsidRDefault="00077835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vAlign w:val="bottom"/>
          </w:tcPr>
          <w:p w:rsidR="00077835" w:rsidRPr="00F94A31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73" w:type="dxa"/>
          </w:tcPr>
          <w:p w:rsidR="00077835" w:rsidRPr="00F94A31" w:rsidRDefault="00E23832" w:rsidP="00E2383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1559" w:type="dxa"/>
            <w:gridSpan w:val="2"/>
          </w:tcPr>
          <w:p w:rsidR="00077835" w:rsidRPr="00F94A31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72" w:type="dxa"/>
            <w:gridSpan w:val="2"/>
          </w:tcPr>
          <w:p w:rsidR="00077835" w:rsidRPr="00F94A31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077835" w:rsidRPr="00F94A31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077835" w:rsidRPr="00F94A31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:rsidR="00077835" w:rsidRPr="00F94A31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077835" w:rsidRPr="00F94A31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gridSpan w:val="2"/>
          </w:tcPr>
          <w:p w:rsidR="00077835" w:rsidRPr="00F94A31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6"/>
          </w:tcPr>
          <w:p w:rsidR="00077835" w:rsidRPr="00F94A31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มูลค่าตามวิธี</w:t>
            </w:r>
          </w:p>
          <w:p w:rsidR="00077835" w:rsidRPr="00F94A31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077835" w:rsidRPr="00F94A31" w:rsidRDefault="00077835" w:rsidP="00D55D3F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9EB" w:rsidRPr="00F94A31" w:rsidTr="00BB0B1C">
        <w:trPr>
          <w:gridAfter w:val="2"/>
          <w:wAfter w:w="90" w:type="dxa"/>
          <w:trHeight w:val="80"/>
        </w:trPr>
        <w:tc>
          <w:tcPr>
            <w:tcW w:w="2544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747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992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08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6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gridSpan w:val="2"/>
            <w:tcBorders>
              <w:left w:val="nil"/>
            </w:tcBorders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9EB" w:rsidRPr="00F94A31" w:rsidTr="00BB0B1C">
        <w:trPr>
          <w:gridAfter w:val="1"/>
          <w:wAfter w:w="56" w:type="dxa"/>
          <w:trHeight w:val="80"/>
        </w:trPr>
        <w:tc>
          <w:tcPr>
            <w:tcW w:w="2544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6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922" w:type="dxa"/>
            <w:gridSpan w:val="16"/>
          </w:tcPr>
          <w:p w:rsidR="00DB19EB" w:rsidRPr="00F94A31" w:rsidRDefault="00DB19EB" w:rsidP="00DB19EB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gridSpan w:val="3"/>
          </w:tcPr>
          <w:p w:rsidR="00DB19EB" w:rsidRPr="00F94A31" w:rsidRDefault="00DB19EB" w:rsidP="00DB19EB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C26DF" w:rsidRPr="00F94A31" w:rsidTr="00FA3FA4">
        <w:trPr>
          <w:trHeight w:val="80"/>
        </w:trPr>
        <w:tc>
          <w:tcPr>
            <w:tcW w:w="2544" w:type="dxa"/>
          </w:tcPr>
          <w:p w:rsidR="003C26DF" w:rsidRPr="00F94A31" w:rsidRDefault="003C26DF" w:rsidP="003C26D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เพาเวอร์บาย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86" w:type="dxa"/>
            <w:vAlign w:val="bottom"/>
          </w:tcPr>
          <w:p w:rsidR="003C26DF" w:rsidRPr="00F94A31" w:rsidRDefault="003C26DF" w:rsidP="003C26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273" w:type="dxa"/>
            <w:vAlign w:val="bottom"/>
          </w:tcPr>
          <w:p w:rsidR="003C26DF" w:rsidRPr="00F94A31" w:rsidRDefault="003C26DF" w:rsidP="003C26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12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2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74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2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2" w:type="dxa"/>
          </w:tcPr>
          <w:p w:rsidR="003C26DF" w:rsidRPr="00F94A31" w:rsidRDefault="003C26DF" w:rsidP="003C26DF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1080" w:type="dxa"/>
          </w:tcPr>
          <w:p w:rsidR="003C26DF" w:rsidRPr="00F94A31" w:rsidRDefault="003C26DF" w:rsidP="003C26DF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70" w:type="dxa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C26DF" w:rsidRPr="00F94A31" w:rsidRDefault="003C26DF" w:rsidP="003C26DF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gridSpan w:val="2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C26DF" w:rsidRPr="00F94A31" w:rsidRDefault="003C26DF" w:rsidP="003C26DF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gridSpan w:val="2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C26DF" w:rsidRPr="00FA3FA4" w:rsidRDefault="00A30195" w:rsidP="003C26DF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1,477,214</w:t>
            </w:r>
          </w:p>
        </w:tc>
        <w:tc>
          <w:tcPr>
            <w:tcW w:w="270" w:type="dxa"/>
            <w:gridSpan w:val="2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C26DF" w:rsidRPr="00FA3FA4" w:rsidRDefault="003C26DF" w:rsidP="003C26DF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A3FA4">
              <w:rPr>
                <w:rFonts w:ascii="Angsana New" w:hAnsi="Angsana New" w:cs="Angsana New"/>
                <w:sz w:val="30"/>
                <w:szCs w:val="30"/>
              </w:rPr>
              <w:t>1,268,863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6DF" w:rsidRPr="00F94A31" w:rsidTr="00FA3FA4">
        <w:trPr>
          <w:trHeight w:val="80"/>
        </w:trPr>
        <w:tc>
          <w:tcPr>
            <w:tcW w:w="2544" w:type="dxa"/>
          </w:tcPr>
          <w:p w:rsidR="003C26DF" w:rsidRPr="00F94A31" w:rsidRDefault="003C26DF" w:rsidP="003C26D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สปอร์ต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86" w:type="dxa"/>
            <w:vAlign w:val="bottom"/>
          </w:tcPr>
          <w:p w:rsidR="003C26DF" w:rsidRPr="00F94A31" w:rsidRDefault="003C26DF" w:rsidP="003C26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273" w:type="dxa"/>
            <w:vAlign w:val="bottom"/>
          </w:tcPr>
          <w:p w:rsidR="003C26DF" w:rsidRPr="00F94A31" w:rsidRDefault="003C26DF" w:rsidP="003C26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12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2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74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2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2" w:type="dxa"/>
          </w:tcPr>
          <w:p w:rsidR="003C26DF" w:rsidRPr="00F94A31" w:rsidRDefault="003C26DF" w:rsidP="003C26DF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1080" w:type="dxa"/>
          </w:tcPr>
          <w:p w:rsidR="003C26DF" w:rsidRPr="00F94A31" w:rsidRDefault="003C26DF" w:rsidP="003C26DF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70" w:type="dxa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C26DF" w:rsidRPr="00F94A31" w:rsidRDefault="003C26DF" w:rsidP="003C26DF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gridSpan w:val="2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C26DF" w:rsidRPr="00F94A31" w:rsidRDefault="003C26DF" w:rsidP="003C26DF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gridSpan w:val="2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C26DF" w:rsidRPr="00FA3FA4" w:rsidRDefault="00EB4014" w:rsidP="003C26DF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1,537,515</w:t>
            </w:r>
          </w:p>
        </w:tc>
        <w:tc>
          <w:tcPr>
            <w:tcW w:w="270" w:type="dxa"/>
            <w:gridSpan w:val="2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C26DF" w:rsidRPr="00FA3FA4" w:rsidRDefault="003C26DF" w:rsidP="003C26DF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A3FA4">
              <w:rPr>
                <w:rFonts w:ascii="Angsana New" w:hAnsi="Angsana New" w:cs="Angsana New"/>
                <w:sz w:val="30"/>
                <w:szCs w:val="30"/>
              </w:rPr>
              <w:t>1,260,118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6DF" w:rsidRPr="00F94A31" w:rsidTr="00FA3FA4">
        <w:trPr>
          <w:trHeight w:val="70"/>
        </w:trPr>
        <w:tc>
          <w:tcPr>
            <w:tcW w:w="2544" w:type="dxa"/>
          </w:tcPr>
          <w:p w:rsidR="003C26DF" w:rsidRPr="00F94A31" w:rsidRDefault="003C26DF" w:rsidP="003C26DF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6" w:type="dxa"/>
          </w:tcPr>
          <w:p w:rsidR="003C26DF" w:rsidRPr="00F94A31" w:rsidRDefault="003C26DF" w:rsidP="003C26DF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</w:tcPr>
          <w:p w:rsidR="003C26DF" w:rsidRPr="00F94A31" w:rsidRDefault="003C26DF" w:rsidP="003C26DF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:rsidR="003C26DF" w:rsidRPr="00F94A31" w:rsidRDefault="003C26DF" w:rsidP="003C26D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7" w:type="dxa"/>
          </w:tcPr>
          <w:p w:rsidR="003C26DF" w:rsidRPr="00F94A31" w:rsidRDefault="003C26DF" w:rsidP="003C26D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C26DF" w:rsidRPr="00F94A31" w:rsidRDefault="003C26DF" w:rsidP="003C26DF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70" w:type="dxa"/>
            <w:gridSpan w:val="2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C26DF" w:rsidRPr="00F94A31" w:rsidRDefault="003C26DF" w:rsidP="003C26DF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70" w:type="dxa"/>
            <w:gridSpan w:val="2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26DF" w:rsidRPr="00FA3FA4" w:rsidRDefault="00EB4014" w:rsidP="003C26DF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3,014,729</w:t>
            </w:r>
          </w:p>
        </w:tc>
        <w:tc>
          <w:tcPr>
            <w:tcW w:w="270" w:type="dxa"/>
            <w:gridSpan w:val="2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C26DF" w:rsidRPr="00FA3FA4" w:rsidRDefault="003C26DF" w:rsidP="003C26DF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F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2,528,981</w:t>
            </w:r>
          </w:p>
        </w:tc>
        <w:tc>
          <w:tcPr>
            <w:tcW w:w="236" w:type="dxa"/>
            <w:gridSpan w:val="3"/>
            <w:shd w:val="clear" w:color="auto" w:fill="auto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577216" w:rsidRPr="00D55D3F" w:rsidRDefault="00577216" w:rsidP="00D55D3F">
      <w:pPr>
        <w:spacing w:after="0" w:line="240" w:lineRule="auto"/>
        <w:ind w:left="-18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5522" w:type="dxa"/>
        <w:tblInd w:w="360" w:type="dxa"/>
        <w:tblLayout w:type="fixed"/>
        <w:tblLook w:val="0000"/>
      </w:tblPr>
      <w:tblGrid>
        <w:gridCol w:w="2544"/>
        <w:gridCol w:w="891"/>
        <w:gridCol w:w="1269"/>
        <w:gridCol w:w="810"/>
        <w:gridCol w:w="720"/>
        <w:gridCol w:w="972"/>
        <w:gridCol w:w="236"/>
        <w:gridCol w:w="934"/>
        <w:gridCol w:w="267"/>
        <w:gridCol w:w="903"/>
        <w:gridCol w:w="267"/>
        <w:gridCol w:w="903"/>
        <w:gridCol w:w="267"/>
        <w:gridCol w:w="891"/>
        <w:gridCol w:w="267"/>
        <w:gridCol w:w="892"/>
        <w:gridCol w:w="267"/>
        <w:gridCol w:w="980"/>
        <w:gridCol w:w="267"/>
        <w:gridCol w:w="969"/>
        <w:gridCol w:w="6"/>
      </w:tblGrid>
      <w:tr w:rsidR="0086589F" w:rsidRPr="00F94A31" w:rsidTr="0086589F">
        <w:trPr>
          <w:trHeight w:val="302"/>
          <w:tblHeader/>
        </w:trPr>
        <w:tc>
          <w:tcPr>
            <w:tcW w:w="2544" w:type="dxa"/>
          </w:tcPr>
          <w:p w:rsidR="0086589F" w:rsidRPr="00F94A31" w:rsidRDefault="0086589F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</w:tcPr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8" w:type="dxa"/>
            <w:gridSpan w:val="18"/>
          </w:tcPr>
          <w:p w:rsidR="0086589F" w:rsidRPr="00F94A31" w:rsidRDefault="0086589F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589F" w:rsidRPr="00F94A31" w:rsidTr="0086589F">
        <w:trPr>
          <w:gridAfter w:val="1"/>
          <w:wAfter w:w="6" w:type="dxa"/>
          <w:trHeight w:val="302"/>
          <w:tblHeader/>
        </w:trPr>
        <w:tc>
          <w:tcPr>
            <w:tcW w:w="2544" w:type="dxa"/>
          </w:tcPr>
          <w:p w:rsidR="0086589F" w:rsidRPr="00F94A31" w:rsidRDefault="0086589F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9" w:type="dxa"/>
          </w:tcPr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1530" w:type="dxa"/>
            <w:gridSpan w:val="2"/>
          </w:tcPr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142" w:type="dxa"/>
            <w:gridSpan w:val="3"/>
          </w:tcPr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40" w:type="dxa"/>
            <w:gridSpan w:val="4"/>
          </w:tcPr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7" w:type="dxa"/>
            <w:shd w:val="clear" w:color="auto" w:fill="auto"/>
          </w:tcPr>
          <w:p w:rsidR="0086589F" w:rsidRPr="00F94A31" w:rsidRDefault="0086589F" w:rsidP="00D55D3F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50" w:type="dxa"/>
            <w:gridSpan w:val="3"/>
            <w:shd w:val="clear" w:color="auto" w:fill="auto"/>
          </w:tcPr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67" w:type="dxa"/>
            <w:shd w:val="clear" w:color="auto" w:fill="auto"/>
          </w:tcPr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shd w:val="clear" w:color="auto" w:fill="auto"/>
          </w:tcPr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6589F" w:rsidRPr="00F94A31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ราคาทุน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</w:tr>
      <w:tr w:rsidR="00DB19EB" w:rsidRPr="00F94A31" w:rsidTr="0086589F">
        <w:trPr>
          <w:gridAfter w:val="1"/>
          <w:wAfter w:w="6" w:type="dxa"/>
          <w:trHeight w:val="302"/>
          <w:tblHeader/>
        </w:trPr>
        <w:tc>
          <w:tcPr>
            <w:tcW w:w="2544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72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972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67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7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67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7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67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7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86589F" w:rsidRPr="00F94A31" w:rsidTr="0086589F">
        <w:trPr>
          <w:trHeight w:val="302"/>
          <w:tblHeader/>
        </w:trPr>
        <w:tc>
          <w:tcPr>
            <w:tcW w:w="2544" w:type="dxa"/>
          </w:tcPr>
          <w:p w:rsidR="0086589F" w:rsidRPr="00F94A31" w:rsidRDefault="0086589F" w:rsidP="000F2D07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91" w:type="dxa"/>
          </w:tcPr>
          <w:p w:rsidR="0086589F" w:rsidRPr="00F94A31" w:rsidRDefault="0086589F" w:rsidP="000F2D07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86589F" w:rsidRPr="00F94A31" w:rsidRDefault="0086589F" w:rsidP="000F2D07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:rsidR="0086589F" w:rsidRPr="00F94A31" w:rsidRDefault="0086589F" w:rsidP="000F2D07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288" w:type="dxa"/>
            <w:gridSpan w:val="16"/>
          </w:tcPr>
          <w:p w:rsidR="0086589F" w:rsidRPr="00F94A31" w:rsidRDefault="0086589F" w:rsidP="000F2D07">
            <w:pPr>
              <w:tabs>
                <w:tab w:val="left" w:pos="0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6DF" w:rsidRPr="00F94A31" w:rsidTr="0047769D">
        <w:trPr>
          <w:gridAfter w:val="1"/>
          <w:wAfter w:w="6" w:type="dxa"/>
          <w:trHeight w:val="387"/>
        </w:trPr>
        <w:tc>
          <w:tcPr>
            <w:tcW w:w="2544" w:type="dxa"/>
          </w:tcPr>
          <w:p w:rsidR="003C26DF" w:rsidRPr="00F94A31" w:rsidRDefault="003C26DF" w:rsidP="003C26DF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เพาเวอร์ บาย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91" w:type="dxa"/>
            <w:vAlign w:val="bottom"/>
          </w:tcPr>
          <w:p w:rsidR="003C26DF" w:rsidRPr="00F94A31" w:rsidRDefault="003C26DF" w:rsidP="003C26D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269" w:type="dxa"/>
          </w:tcPr>
          <w:p w:rsidR="003C26DF" w:rsidRPr="00F94A31" w:rsidRDefault="003C26DF" w:rsidP="003C26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10" w:type="dxa"/>
          </w:tcPr>
          <w:p w:rsidR="003C26DF" w:rsidRPr="00F94A31" w:rsidRDefault="003C26DF" w:rsidP="003C26DF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720" w:type="dxa"/>
          </w:tcPr>
          <w:p w:rsidR="003C26DF" w:rsidRPr="00F94A31" w:rsidRDefault="003C26DF" w:rsidP="003C26DF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72" w:type="dxa"/>
            <w:vAlign w:val="bottom"/>
          </w:tcPr>
          <w:p w:rsidR="003C26DF" w:rsidRPr="00F94A31" w:rsidRDefault="003C26DF" w:rsidP="003C26DF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3C26DF" w:rsidRPr="00F94A31" w:rsidRDefault="003C26DF" w:rsidP="003C26DF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7" w:type="dxa"/>
          </w:tcPr>
          <w:p w:rsidR="003C26DF" w:rsidRPr="00F94A31" w:rsidRDefault="003C26DF" w:rsidP="003C26DF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3C26DF" w:rsidRPr="00F94A31" w:rsidRDefault="003C26DF" w:rsidP="003C26DF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67" w:type="dxa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3C26DF" w:rsidRPr="00F94A31" w:rsidRDefault="003C26DF" w:rsidP="003C26DF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6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3C26DF" w:rsidRPr="00F94A31" w:rsidRDefault="003C26DF" w:rsidP="003C26DF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6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3C26DF" w:rsidRPr="00F94A31" w:rsidRDefault="003C26DF" w:rsidP="003C26DF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</w:tr>
      <w:tr w:rsidR="003C26DF" w:rsidRPr="00F94A31" w:rsidTr="0047769D">
        <w:trPr>
          <w:gridAfter w:val="1"/>
          <w:wAfter w:w="6" w:type="dxa"/>
          <w:trHeight w:val="302"/>
        </w:trPr>
        <w:tc>
          <w:tcPr>
            <w:tcW w:w="2544" w:type="dxa"/>
          </w:tcPr>
          <w:p w:rsidR="003C26DF" w:rsidRPr="00F94A31" w:rsidRDefault="003C26DF" w:rsidP="003C26DF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สปอร์ต จำกัด</w:t>
            </w:r>
          </w:p>
        </w:tc>
        <w:tc>
          <w:tcPr>
            <w:tcW w:w="891" w:type="dxa"/>
            <w:vAlign w:val="bottom"/>
          </w:tcPr>
          <w:p w:rsidR="003C26DF" w:rsidRPr="00F94A31" w:rsidRDefault="003C26DF" w:rsidP="003C26D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269" w:type="dxa"/>
          </w:tcPr>
          <w:p w:rsidR="003C26DF" w:rsidRPr="00F94A31" w:rsidRDefault="003C26DF" w:rsidP="003C26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10" w:type="dxa"/>
          </w:tcPr>
          <w:p w:rsidR="003C26DF" w:rsidRPr="00F94A31" w:rsidRDefault="003C26DF" w:rsidP="003C26DF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720" w:type="dxa"/>
          </w:tcPr>
          <w:p w:rsidR="003C26DF" w:rsidRPr="00F94A31" w:rsidRDefault="003C26DF" w:rsidP="003C26DF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72" w:type="dxa"/>
            <w:vAlign w:val="bottom"/>
          </w:tcPr>
          <w:p w:rsidR="003C26DF" w:rsidRPr="00F94A31" w:rsidRDefault="003C26DF" w:rsidP="003C26DF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36" w:type="dxa"/>
            <w:tcBorders>
              <w:bottom w:val="nil"/>
            </w:tcBorders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3C26DF" w:rsidRPr="00F94A31" w:rsidRDefault="003C26DF" w:rsidP="003C26DF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67" w:type="dxa"/>
          </w:tcPr>
          <w:p w:rsidR="003C26DF" w:rsidRPr="00F94A31" w:rsidRDefault="003C26DF" w:rsidP="003C26DF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3C26DF" w:rsidRPr="00F94A31" w:rsidRDefault="003C26DF" w:rsidP="003C26DF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67" w:type="dxa"/>
          </w:tcPr>
          <w:p w:rsidR="003C26DF" w:rsidRPr="00F94A31" w:rsidRDefault="003C26DF" w:rsidP="003C26DF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:rsidR="003C26DF" w:rsidRPr="00F94A31" w:rsidRDefault="003C26DF" w:rsidP="003C26DF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6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3C26DF" w:rsidRPr="00F94A31" w:rsidRDefault="003C26DF" w:rsidP="003C26DF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6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3C26DF" w:rsidRPr="00F94A31" w:rsidRDefault="003C26DF" w:rsidP="003C26DF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</w:tr>
      <w:tr w:rsidR="003C26DF" w:rsidRPr="00F94A31" w:rsidTr="0086589F">
        <w:trPr>
          <w:gridAfter w:val="1"/>
          <w:wAfter w:w="6" w:type="dxa"/>
          <w:trHeight w:val="302"/>
        </w:trPr>
        <w:tc>
          <w:tcPr>
            <w:tcW w:w="2544" w:type="dxa"/>
          </w:tcPr>
          <w:p w:rsidR="003C26DF" w:rsidRPr="00F94A31" w:rsidRDefault="003C26DF" w:rsidP="003C26DF">
            <w:pPr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dxa"/>
          </w:tcPr>
          <w:p w:rsidR="003C26DF" w:rsidRPr="00F94A31" w:rsidRDefault="003C26DF" w:rsidP="003C26D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3C26DF" w:rsidRPr="00F94A31" w:rsidRDefault="003C26DF" w:rsidP="003C26D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C26DF" w:rsidRPr="00F94A31" w:rsidRDefault="003C26DF" w:rsidP="003C26DF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C26DF" w:rsidRPr="00F94A31" w:rsidRDefault="003C26DF" w:rsidP="003C26DF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:rsidR="003C26DF" w:rsidRPr="00F94A31" w:rsidRDefault="003C26DF" w:rsidP="003C26DF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3C26DF" w:rsidRPr="00F94A31" w:rsidRDefault="003C26DF" w:rsidP="003C26DF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C26DF" w:rsidRPr="00F94A31" w:rsidRDefault="003C26DF" w:rsidP="003C26DF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3C26DF" w:rsidRPr="00F94A31" w:rsidRDefault="003C26DF" w:rsidP="003C26DF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3C26DF" w:rsidRPr="00F94A31" w:rsidRDefault="003C26DF" w:rsidP="003C26DF">
            <w:pPr>
              <w:tabs>
                <w:tab w:val="decimal" w:pos="687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67" w:type="dxa"/>
          </w:tcPr>
          <w:p w:rsidR="003C26DF" w:rsidRPr="00F94A31" w:rsidRDefault="003C26DF" w:rsidP="003C26DF">
            <w:pPr>
              <w:tabs>
                <w:tab w:val="decimal" w:pos="612"/>
              </w:tabs>
              <w:spacing w:after="0" w:line="240" w:lineRule="auto"/>
              <w:ind w:left="-85" w:right="-25" w:hanging="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3C26DF" w:rsidRPr="00F94A31" w:rsidRDefault="003C26DF" w:rsidP="003C26DF">
            <w:pPr>
              <w:tabs>
                <w:tab w:val="decimal" w:pos="687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6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26DF" w:rsidRPr="00F94A31" w:rsidRDefault="003C26DF" w:rsidP="003C26DF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26DF" w:rsidRPr="00F94A31" w:rsidRDefault="003C26DF" w:rsidP="003C26DF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26DF" w:rsidRPr="00F94A31" w:rsidRDefault="003C26DF" w:rsidP="003C26DF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67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26DF" w:rsidRPr="00F94A31" w:rsidRDefault="003C26DF" w:rsidP="003C26DF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</w:tr>
    </w:tbl>
    <w:p w:rsidR="00085E9A" w:rsidRDefault="00085E9A" w:rsidP="00D55D3F">
      <w:pPr>
        <w:spacing w:after="0" w:line="240" w:lineRule="auto"/>
        <w:ind w:right="-25" w:firstLine="547"/>
        <w:rPr>
          <w:rFonts w:ascii="Angsana New" w:hAnsi="Angsana New" w:cs="Angsana New"/>
          <w:sz w:val="30"/>
          <w:szCs w:val="30"/>
          <w:highlight w:val="cyan"/>
        </w:rPr>
        <w:sectPr w:rsidR="00085E9A" w:rsidSect="007D128C">
          <w:type w:val="continuous"/>
          <w:pgSz w:w="16840" w:h="11907" w:orient="landscape" w:code="9"/>
          <w:pgMar w:top="1151" w:right="692" w:bottom="1151" w:left="720" w:header="720" w:footer="720" w:gutter="0"/>
          <w:cols w:space="720"/>
          <w:docGrid w:linePitch="245"/>
        </w:sectPr>
      </w:pPr>
    </w:p>
    <w:p w:rsidR="008F6EB5" w:rsidRDefault="008F6EB5" w:rsidP="00D55D3F">
      <w:pPr>
        <w:spacing w:after="0" w:line="240" w:lineRule="auto"/>
        <w:ind w:right="-25" w:firstLine="547"/>
        <w:rPr>
          <w:rFonts w:ascii="Angsana New" w:hAnsi="Angsana New" w:cs="Angsana New"/>
          <w:sz w:val="30"/>
          <w:szCs w:val="30"/>
        </w:rPr>
      </w:pPr>
    </w:p>
    <w:p w:rsidR="00085E9A" w:rsidRPr="00D55D3F" w:rsidRDefault="00085E9A" w:rsidP="00D55D3F">
      <w:pPr>
        <w:spacing w:after="0" w:line="240" w:lineRule="auto"/>
        <w:ind w:right="-25" w:firstLine="547"/>
        <w:rPr>
          <w:rFonts w:ascii="Angsana New" w:hAnsi="Angsana New" w:cs="Angsana New"/>
          <w:sz w:val="24"/>
          <w:szCs w:val="24"/>
          <w:cs/>
        </w:rPr>
      </w:pPr>
      <w:r w:rsidRPr="00B06026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</w:t>
      </w:r>
      <w:r w:rsidRPr="001C5CC7">
        <w:rPr>
          <w:rFonts w:ascii="Angsana New" w:hAnsi="Angsana New" w:cs="Angsana New"/>
          <w:sz w:val="30"/>
          <w:szCs w:val="30"/>
          <w:cs/>
        </w:rPr>
        <w:t>บริษัทร่วม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06026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577216" w:rsidRPr="0086589F" w:rsidRDefault="00577216" w:rsidP="00D55D3F">
      <w:pPr>
        <w:pStyle w:val="block"/>
        <w:shd w:val="clear" w:color="auto" w:fill="FFFFFF"/>
        <w:spacing w:after="0" w:line="240" w:lineRule="auto"/>
        <w:ind w:left="547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085E9A" w:rsidRDefault="00085E9A" w:rsidP="00D55D3F">
      <w:pPr>
        <w:pStyle w:val="block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B06E6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6B06E6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</w:t>
      </w:r>
      <w:r w:rsidR="005D2F8E">
        <w:rPr>
          <w:rFonts w:ascii="Angsana New" w:hAnsi="Angsana New" w:cs="Angsana New"/>
          <w:sz w:val="30"/>
          <w:szCs w:val="30"/>
          <w:lang w:bidi="th-TH"/>
        </w:rPr>
        <w:br/>
      </w:r>
      <w:r w:rsidRPr="006B06E6">
        <w:rPr>
          <w:rFonts w:ascii="Angsana New" w:hAnsi="Angsana New" w:cs="Angsana New"/>
          <w:sz w:val="30"/>
          <w:szCs w:val="30"/>
          <w:cs/>
          <w:lang w:bidi="th-TH"/>
        </w:rPr>
        <w:t>ทางการเงินโดยสรุปดังกล่าวกับมูลค่าตามบัญชีของส่วนได้เสียของ</w:t>
      </w:r>
      <w:r w:rsidRPr="006B06E6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Pr="006B06E6">
        <w:rPr>
          <w:rFonts w:ascii="Angsana New" w:hAnsi="Angsana New" w:cs="Angsana New"/>
          <w:sz w:val="30"/>
          <w:szCs w:val="30"/>
          <w:cs/>
          <w:lang w:bidi="th-TH"/>
        </w:rPr>
        <w:t>กิจการในกิจการเหล่านี้</w:t>
      </w:r>
    </w:p>
    <w:p w:rsidR="0075219B" w:rsidRPr="0086589F" w:rsidRDefault="0075219B" w:rsidP="00D55D3F">
      <w:pPr>
        <w:pStyle w:val="block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207" w:type="dxa"/>
        <w:tblInd w:w="531" w:type="dxa"/>
        <w:tblLayout w:type="fixed"/>
        <w:tblLook w:val="04A0"/>
      </w:tblPr>
      <w:tblGrid>
        <w:gridCol w:w="3537"/>
        <w:gridCol w:w="1170"/>
        <w:gridCol w:w="270"/>
        <w:gridCol w:w="1170"/>
        <w:gridCol w:w="270"/>
        <w:gridCol w:w="1170"/>
        <w:gridCol w:w="270"/>
        <w:gridCol w:w="1350"/>
      </w:tblGrid>
      <w:tr w:rsidR="005D2F8E" w:rsidTr="005B0773">
        <w:trPr>
          <w:trHeight w:val="440"/>
          <w:tblHeader/>
        </w:trPr>
        <w:tc>
          <w:tcPr>
            <w:tcW w:w="3537" w:type="dxa"/>
            <w:shd w:val="clear" w:color="auto" w:fill="auto"/>
          </w:tcPr>
          <w:p w:rsidR="005D2F8E" w:rsidRPr="00052EB2" w:rsidRDefault="005D2F8E" w:rsidP="001C3E9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5D2F8E" w:rsidRPr="00052EB2" w:rsidRDefault="005D2F8E" w:rsidP="001C3E91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52EB2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บริษัท เพาเวอร์ บาย จำกัด</w:t>
            </w:r>
          </w:p>
        </w:tc>
        <w:tc>
          <w:tcPr>
            <w:tcW w:w="270" w:type="dxa"/>
            <w:shd w:val="clear" w:color="auto" w:fill="auto"/>
          </w:tcPr>
          <w:p w:rsidR="005D2F8E" w:rsidRPr="00052EB2" w:rsidRDefault="005D2F8E" w:rsidP="001C3E91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5D2F8E" w:rsidRPr="00052EB2" w:rsidRDefault="005D2F8E" w:rsidP="001C3E91">
            <w:pPr>
              <w:spacing w:after="0" w:line="240" w:lineRule="auto"/>
              <w:ind w:left="-18" w:right="-25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52EB2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บริษัท ซีอาร์ซี</w:t>
            </w:r>
            <w:r w:rsidRPr="00052EB2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</w:t>
            </w:r>
            <w:r w:rsidRPr="00052EB2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สปอร์ต จำกัด</w:t>
            </w:r>
          </w:p>
        </w:tc>
      </w:tr>
      <w:tr w:rsidR="00DB19EB" w:rsidTr="005B0773">
        <w:trPr>
          <w:tblHeader/>
        </w:trPr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2559</w:t>
            </w:r>
          </w:p>
        </w:tc>
      </w:tr>
      <w:tr w:rsidR="00DB19EB" w:rsidTr="005B0773">
        <w:trPr>
          <w:tblHeader/>
        </w:trPr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9EB" w:rsidTr="005B0773">
        <w:trPr>
          <w:trHeight w:val="422"/>
        </w:trPr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52EB2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18,445,904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17,274,791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9,176,379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9,087,554</w:t>
            </w:r>
          </w:p>
        </w:tc>
      </w:tr>
      <w:tr w:rsidR="00DB19EB" w:rsidTr="005B0773"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52EB2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520,87</w:t>
            </w:r>
            <w:r w:rsidR="0060659A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628,476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693,49</w:t>
            </w:r>
            <w:r w:rsidR="0060659A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796,512</w:t>
            </w:r>
          </w:p>
        </w:tc>
      </w:tr>
      <w:tr w:rsidR="00DB19EB" w:rsidTr="005B0773"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52EB2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DB19EB" w:rsidTr="00FC41E8"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52EB2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520,87</w:t>
            </w:r>
            <w:r w:rsidR="0060659A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628,476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693,49</w:t>
            </w:r>
            <w:r w:rsidR="0060659A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796,512</w:t>
            </w:r>
          </w:p>
        </w:tc>
      </w:tr>
      <w:tr w:rsidR="00DB19EB" w:rsidRPr="0086589F" w:rsidTr="00FC41E8">
        <w:tc>
          <w:tcPr>
            <w:tcW w:w="3537" w:type="dxa"/>
            <w:shd w:val="clear" w:color="auto" w:fill="auto"/>
          </w:tcPr>
          <w:p w:rsidR="00DB19EB" w:rsidRPr="005B0773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DB19EB" w:rsidTr="005B0773"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52EB2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520,87</w:t>
            </w:r>
            <w:r w:rsidR="0060659A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628,476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693,49</w:t>
            </w:r>
            <w:r w:rsidR="0060659A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796,512</w:t>
            </w:r>
          </w:p>
        </w:tc>
      </w:tr>
      <w:tr w:rsidR="00DB19EB" w:rsidRPr="0086589F" w:rsidTr="005B0773">
        <w:tc>
          <w:tcPr>
            <w:tcW w:w="3537" w:type="dxa"/>
            <w:shd w:val="clear" w:color="auto" w:fill="auto"/>
          </w:tcPr>
          <w:p w:rsidR="00DB19EB" w:rsidRPr="005B0773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DB19EB" w:rsidTr="005B0773"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52EB2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4,953,520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4,313,036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4,122,033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3,550,73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</w:t>
            </w:r>
          </w:p>
        </w:tc>
      </w:tr>
      <w:tr w:rsidR="00DB19EB" w:rsidTr="005B0773"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52EB2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6,974,085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6,592,926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954,930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823,267</w:t>
            </w:r>
          </w:p>
        </w:tc>
      </w:tr>
      <w:tr w:rsidR="00DB19EB" w:rsidRPr="00412A2C" w:rsidTr="005B0773"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52EB2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-18"/>
              <w:jc w:val="right"/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4,402,799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-18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(3,906,104)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-18"/>
              <w:jc w:val="right"/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1,217,469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-18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(1,209,863)</w:t>
            </w:r>
          </w:p>
        </w:tc>
      </w:tr>
      <w:tr w:rsidR="00DB19EB" w:rsidRPr="00412A2C" w:rsidTr="005B0773"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52EB2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-18"/>
              <w:jc w:val="right"/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3,831,772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-18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(3,827,701)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-18"/>
              <w:jc w:val="right"/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15,706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-18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(13,845)</w:t>
            </w:r>
          </w:p>
        </w:tc>
      </w:tr>
      <w:tr w:rsidR="00DB19EB" w:rsidTr="00FC41E8"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52EB2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3,693,034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3,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172,157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3,843,788</w:t>
            </w:r>
          </w:p>
        </w:tc>
        <w:tc>
          <w:tcPr>
            <w:tcW w:w="270" w:type="dxa"/>
            <w:shd w:val="clear" w:color="auto" w:fill="auto"/>
          </w:tcPr>
          <w:p w:rsidR="00DB19EB" w:rsidRPr="009D0658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3,150,295</w:t>
            </w:r>
          </w:p>
        </w:tc>
      </w:tr>
      <w:tr w:rsidR="00DB19EB" w:rsidRPr="0086589F" w:rsidTr="00FC41E8">
        <w:tc>
          <w:tcPr>
            <w:tcW w:w="3537" w:type="dxa"/>
            <w:shd w:val="clear" w:color="auto" w:fill="auto"/>
          </w:tcPr>
          <w:p w:rsidR="00DB19EB" w:rsidRPr="005B0773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DB19EB" w:rsidTr="005B0773">
        <w:tc>
          <w:tcPr>
            <w:tcW w:w="3537" w:type="dxa"/>
            <w:shd w:val="clear" w:color="auto" w:fill="auto"/>
          </w:tcPr>
          <w:p w:rsidR="00DB19EB" w:rsidRPr="00052EB2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52EB2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3,693,034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3,172,157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3,843,788</w:t>
            </w:r>
          </w:p>
        </w:tc>
        <w:tc>
          <w:tcPr>
            <w:tcW w:w="270" w:type="dxa"/>
            <w:shd w:val="clear" w:color="auto" w:fill="auto"/>
          </w:tcPr>
          <w:p w:rsidR="00DB19EB" w:rsidRPr="00052EB2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3,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150,295</w:t>
            </w:r>
          </w:p>
        </w:tc>
      </w:tr>
      <w:tr w:rsidR="00DB19EB" w:rsidRPr="00C72078" w:rsidTr="005B0773">
        <w:tc>
          <w:tcPr>
            <w:tcW w:w="3537" w:type="dxa"/>
            <w:shd w:val="clear" w:color="auto" w:fill="FFFFFF"/>
          </w:tcPr>
          <w:p w:rsidR="00DB19EB" w:rsidRPr="005B0773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DB19EB" w:rsidRPr="005B0773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DB19EB" w:rsidTr="005B0773">
        <w:tc>
          <w:tcPr>
            <w:tcW w:w="3537" w:type="dxa"/>
            <w:shd w:val="clear" w:color="auto" w:fill="FFFFFF"/>
          </w:tcPr>
          <w:p w:rsidR="00DB19EB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4E5D4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ส่วนได้เสียของกลุ่ม</w:t>
            </w:r>
            <w:r w:rsidRPr="004E5D48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บริษัท</w:t>
            </w:r>
            <w:r w:rsidRPr="004E5D4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ในสินทรัพย์</w:t>
            </w:r>
          </w:p>
          <w:p w:rsidR="00DB19EB" w:rsidRPr="004E5D48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  </w:t>
            </w:r>
            <w:r w:rsidRPr="004E5D4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 xml:space="preserve">สุทธิของผู้ถูกลงทุน </w:t>
            </w:r>
            <w:r w:rsidRPr="004E5D48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4E5D48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1 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มกรา</w:t>
            </w:r>
            <w:r w:rsidRPr="004E5D48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1,268,863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1,017,473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1,260,118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DB19EB" w:rsidRPr="004E5D48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941,513</w:t>
            </w:r>
          </w:p>
        </w:tc>
      </w:tr>
      <w:tr w:rsidR="00DB19EB" w:rsidTr="005B0773">
        <w:tc>
          <w:tcPr>
            <w:tcW w:w="3537" w:type="dxa"/>
            <w:shd w:val="clear" w:color="auto" w:fill="FFFFFF"/>
          </w:tcPr>
          <w:p w:rsidR="00DB19EB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4E5D48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กำไรเบ็ดเสร็จรวมส่วนที่เป็นของ</w:t>
            </w:r>
          </w:p>
          <w:p w:rsidR="00DB19EB" w:rsidRPr="004E5D48" w:rsidRDefault="00DB19EB" w:rsidP="00DB19EB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  </w:t>
            </w:r>
            <w:r w:rsidRPr="004E5D48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กลุ่มบริษัท</w:t>
            </w:r>
          </w:p>
        </w:tc>
        <w:tc>
          <w:tcPr>
            <w:tcW w:w="1170" w:type="dxa"/>
            <w:shd w:val="clear" w:color="auto" w:fill="auto"/>
          </w:tcPr>
          <w:p w:rsidR="00DB19EB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:rsidR="00BD09C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208,351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251,390</w:t>
            </w:r>
          </w:p>
        </w:tc>
        <w:tc>
          <w:tcPr>
            <w:tcW w:w="270" w:type="dxa"/>
            <w:shd w:val="clear" w:color="auto" w:fill="auto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:rsidR="00BD09C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277,397</w:t>
            </w:r>
          </w:p>
        </w:tc>
        <w:tc>
          <w:tcPr>
            <w:tcW w:w="270" w:type="dxa"/>
            <w:shd w:val="clear" w:color="auto" w:fill="FFFFFF"/>
          </w:tcPr>
          <w:p w:rsidR="00DB19EB" w:rsidRPr="004E5D48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FFFFFF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318,605</w:t>
            </w:r>
          </w:p>
        </w:tc>
      </w:tr>
      <w:tr w:rsidR="00DB19EB" w:rsidTr="00FC41E8">
        <w:tc>
          <w:tcPr>
            <w:tcW w:w="3537" w:type="dxa"/>
            <w:shd w:val="clear" w:color="auto" w:fill="FFFFFF"/>
          </w:tcPr>
          <w:p w:rsidR="00DB19EB" w:rsidRPr="004E5D48" w:rsidRDefault="00DB19EB" w:rsidP="00DB19EB">
            <w:pPr>
              <w:tabs>
                <w:tab w:val="left" w:pos="191"/>
              </w:tabs>
              <w:spacing w:after="0" w:line="240" w:lineRule="auto"/>
              <w:ind w:left="191" w:hanging="19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4E5D4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</w:t>
            </w:r>
            <w:r w:rsidRPr="004E5D4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ส่วนได้เสียใน</w:t>
            </w:r>
            <w:r w:rsidR="00B5208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 xml:space="preserve">             </w:t>
            </w:r>
            <w:r w:rsidRPr="004E5D4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ผู้ถูกลงทุน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ณ วันที่ 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31</w:t>
            </w:r>
            <w:r w:rsidRPr="004E5D4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1,477,214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268,863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19EB" w:rsidRPr="009E0879" w:rsidRDefault="00BD09C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1,537,515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DB19EB" w:rsidRPr="00412A2C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DB19EB" w:rsidRPr="009E0879" w:rsidRDefault="00DB19EB" w:rsidP="00DB19EB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E0879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260,118</w:t>
            </w:r>
          </w:p>
        </w:tc>
      </w:tr>
    </w:tbl>
    <w:p w:rsidR="00907D86" w:rsidRDefault="00907D86" w:rsidP="00D55D3F">
      <w:pPr>
        <w:spacing w:after="0" w:line="240" w:lineRule="auto"/>
        <w:ind w:left="540" w:right="1469"/>
        <w:jc w:val="thaiDistribute"/>
        <w:rPr>
          <w:rFonts w:ascii="Angsana New" w:hAnsi="Angsana New" w:cs="Angsana New" w:hint="cs"/>
          <w:i/>
          <w:iCs/>
          <w:sz w:val="30"/>
          <w:szCs w:val="30"/>
          <w:cs/>
        </w:rPr>
      </w:pPr>
    </w:p>
    <w:p w:rsidR="0054350B" w:rsidRDefault="00903FCA" w:rsidP="00D55D3F">
      <w:pPr>
        <w:spacing w:after="0" w:line="240" w:lineRule="auto"/>
        <w:ind w:left="540" w:right="1469"/>
        <w:jc w:val="thaiDistribute"/>
        <w:rPr>
          <w:rFonts w:ascii="Angsana New" w:hAnsi="Angsana New" w:cs="Angsana New"/>
          <w:sz w:val="30"/>
          <w:szCs w:val="30"/>
        </w:rPr>
      </w:pPr>
      <w:r w:rsidRPr="00907D86">
        <w:rPr>
          <w:rFonts w:ascii="Angsana New" w:hAnsi="Angsana New" w:cs="Angsana New"/>
          <w:sz w:val="30"/>
          <w:szCs w:val="30"/>
          <w:cs/>
        </w:rPr>
        <w:br w:type="page"/>
      </w:r>
    </w:p>
    <w:p w:rsidR="00A7126F" w:rsidRPr="00A7126F" w:rsidRDefault="00A7126F" w:rsidP="00D55D3F">
      <w:pPr>
        <w:spacing w:after="0" w:line="240" w:lineRule="auto"/>
        <w:ind w:left="540" w:right="146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7126F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A7126F">
        <w:rPr>
          <w:rFonts w:ascii="Angsana New" w:hAnsi="Angsana New" w:cs="Angsana New"/>
          <w:i/>
          <w:iCs/>
          <w:sz w:val="30"/>
          <w:szCs w:val="30"/>
          <w:cs/>
        </w:rPr>
        <w:t>ค้ำประกันวงเงินกู้</w:t>
      </w:r>
    </w:p>
    <w:p w:rsidR="00A7126F" w:rsidRPr="00070317" w:rsidRDefault="00A7126F" w:rsidP="00D55D3F">
      <w:pPr>
        <w:spacing w:after="0" w:line="240" w:lineRule="auto"/>
        <w:ind w:left="540" w:right="1469"/>
        <w:jc w:val="thaiDistribute"/>
        <w:rPr>
          <w:rFonts w:ascii="Angsana New" w:hAnsi="Angsana New" w:cs="Angsana New"/>
          <w:sz w:val="16"/>
          <w:szCs w:val="16"/>
        </w:rPr>
      </w:pPr>
    </w:p>
    <w:p w:rsidR="00E35FD6" w:rsidRDefault="0075219B" w:rsidP="00CC6648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ในเดือน</w:t>
      </w:r>
      <w:r w:rsidR="00E35FD6" w:rsidRPr="00D55D3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35FD6" w:rsidRPr="00D55D3F">
        <w:rPr>
          <w:rFonts w:ascii="Angsana New" w:hAnsi="Angsana New" w:cs="Angsana New"/>
          <w:sz w:val="30"/>
          <w:szCs w:val="30"/>
        </w:rPr>
        <w:t xml:space="preserve">2557 </w:t>
      </w:r>
      <w:r w:rsidR="00E35FD6" w:rsidRPr="00D55D3F">
        <w:rPr>
          <w:rFonts w:ascii="Angsana New" w:hAnsi="Angsana New" w:cs="Angsana New"/>
          <w:sz w:val="30"/>
          <w:szCs w:val="30"/>
          <w:cs/>
        </w:rPr>
        <w:t>คณะกรรมการบริษัทมีมติอนุมัติให้บริษัท</w:t>
      </w:r>
      <w:r w:rsidR="00E8286C" w:rsidRPr="00D55D3F">
        <w:rPr>
          <w:rFonts w:ascii="Angsana New" w:hAnsi="Angsana New" w:cs="Angsana New"/>
          <w:sz w:val="30"/>
          <w:szCs w:val="30"/>
          <w:cs/>
        </w:rPr>
        <w:t>เข้า</w:t>
      </w:r>
      <w:r w:rsidR="00E35FD6" w:rsidRPr="00D55D3F">
        <w:rPr>
          <w:rFonts w:ascii="Angsana New" w:hAnsi="Angsana New" w:cs="Angsana New"/>
          <w:sz w:val="30"/>
          <w:szCs w:val="30"/>
          <w:cs/>
        </w:rPr>
        <w:t>ค้ำประกั</w:t>
      </w:r>
      <w:r w:rsidR="007445A6" w:rsidRPr="00D55D3F">
        <w:rPr>
          <w:rFonts w:ascii="Angsana New" w:hAnsi="Angsana New" w:cs="Angsana New"/>
          <w:sz w:val="30"/>
          <w:szCs w:val="30"/>
          <w:cs/>
        </w:rPr>
        <w:t>นวงเงินกู้ของ</w:t>
      </w:r>
      <w:r w:rsidR="00E35FD6" w:rsidRPr="00D55D3F">
        <w:rPr>
          <w:rFonts w:ascii="Angsana New" w:hAnsi="Angsana New" w:cs="Angsana New"/>
          <w:sz w:val="30"/>
          <w:szCs w:val="30"/>
          <w:cs/>
        </w:rPr>
        <w:t>บริษัท พาวเวอร์บาย จำกัด</w:t>
      </w:r>
      <w:r w:rsidR="007445A6" w:rsidRPr="00D55D3F">
        <w:rPr>
          <w:rFonts w:ascii="Angsana New" w:hAnsi="Angsana New" w:cs="Angsana New"/>
          <w:sz w:val="30"/>
          <w:szCs w:val="30"/>
        </w:rPr>
        <w:t xml:space="preserve"> </w:t>
      </w:r>
      <w:r w:rsidR="007445A6" w:rsidRPr="00D55D3F">
        <w:rPr>
          <w:rFonts w:ascii="Angsana New" w:hAnsi="Angsana New" w:cs="Angsana New"/>
          <w:sz w:val="30"/>
          <w:szCs w:val="30"/>
          <w:cs/>
        </w:rPr>
        <w:t>กับ</w:t>
      </w:r>
      <w:r w:rsidR="00E35FD6" w:rsidRPr="00D55D3F">
        <w:rPr>
          <w:rFonts w:ascii="Angsana New" w:hAnsi="Angsana New" w:cs="Angsana New"/>
          <w:sz w:val="30"/>
          <w:szCs w:val="30"/>
          <w:cs/>
        </w:rPr>
        <w:t xml:space="preserve">ธนาคารฮ่องกงและเซี่ยงไฮ้แบงกิ้งคอร์ปอเรชั่น จำกัด โดยบริษัทมีภาระผูกพันในการค้ำประกันในสัดส่วนร้อยละ </w:t>
      </w:r>
      <w:r w:rsidR="00E35FD6" w:rsidRPr="00D55D3F">
        <w:rPr>
          <w:rFonts w:ascii="Angsana New" w:hAnsi="Angsana New" w:cs="Angsana New"/>
          <w:sz w:val="30"/>
          <w:szCs w:val="30"/>
        </w:rPr>
        <w:t xml:space="preserve">40 </w:t>
      </w:r>
      <w:r w:rsidR="00E35FD6" w:rsidRPr="00D55D3F">
        <w:rPr>
          <w:rFonts w:ascii="Angsana New" w:hAnsi="Angsana New" w:cs="Angsana New"/>
          <w:sz w:val="30"/>
          <w:szCs w:val="30"/>
          <w:cs/>
        </w:rPr>
        <w:t xml:space="preserve">ของวงเงินกู้จำนวน </w:t>
      </w:r>
      <w:r w:rsidR="00E35FD6" w:rsidRPr="00D55D3F">
        <w:rPr>
          <w:rFonts w:ascii="Angsana New" w:hAnsi="Angsana New" w:cs="Angsana New"/>
          <w:sz w:val="30"/>
          <w:szCs w:val="30"/>
        </w:rPr>
        <w:t>3,795</w:t>
      </w:r>
      <w:r w:rsidR="00E35FD6" w:rsidRPr="00D55D3F">
        <w:rPr>
          <w:rFonts w:ascii="Angsana New" w:hAnsi="Angsana New" w:cs="Angsana New"/>
          <w:sz w:val="30"/>
          <w:szCs w:val="30"/>
          <w:cs/>
        </w:rPr>
        <w:t xml:space="preserve"> ล้านบาทคิดเป็นมูลค่าค้ำประกัน </w:t>
      </w:r>
      <w:r w:rsidR="00E35FD6" w:rsidRPr="00D55D3F">
        <w:rPr>
          <w:rFonts w:ascii="Angsana New" w:hAnsi="Angsana New" w:cs="Angsana New"/>
          <w:sz w:val="30"/>
          <w:szCs w:val="30"/>
        </w:rPr>
        <w:t>1,518</w:t>
      </w:r>
      <w:r w:rsidR="00E35FD6" w:rsidRPr="00D55D3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7445A6"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="002C52C4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E35FD6" w:rsidRPr="00D55D3F">
        <w:rPr>
          <w:rFonts w:ascii="Angsana New" w:hAnsi="Angsana New" w:cs="Angsana New"/>
          <w:sz w:val="30"/>
          <w:szCs w:val="30"/>
          <w:cs/>
        </w:rPr>
        <w:t>ใน</w:t>
      </w:r>
      <w:r w:rsidR="002C52C4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="00E35FD6" w:rsidRPr="00D55D3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445A6" w:rsidRPr="00D55D3F">
        <w:rPr>
          <w:rFonts w:ascii="Angsana New" w:hAnsi="Angsana New" w:cs="Angsana New"/>
          <w:sz w:val="30"/>
          <w:szCs w:val="30"/>
        </w:rPr>
        <w:t>7</w:t>
      </w:r>
      <w:r w:rsidR="00E35FD6" w:rsidRPr="00D55D3F">
        <w:rPr>
          <w:rFonts w:ascii="Angsana New" w:hAnsi="Angsana New" w:cs="Angsana New"/>
          <w:sz w:val="30"/>
          <w:szCs w:val="30"/>
        </w:rPr>
        <w:t xml:space="preserve"> </w:t>
      </w:r>
      <w:r w:rsidR="00E35FD6" w:rsidRPr="00D55D3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E35FD6" w:rsidRPr="00D55D3F">
        <w:rPr>
          <w:rFonts w:ascii="Angsana New" w:hAnsi="Angsana New" w:cs="Angsana New"/>
          <w:sz w:val="30"/>
          <w:szCs w:val="30"/>
        </w:rPr>
        <w:t xml:space="preserve">2558 </w:t>
      </w:r>
      <w:r w:rsidR="00E35FD6" w:rsidRPr="00D55D3F">
        <w:rPr>
          <w:rFonts w:ascii="Angsana New" w:hAnsi="Angsana New" w:cs="Angsana New"/>
          <w:sz w:val="30"/>
          <w:szCs w:val="30"/>
          <w:cs/>
        </w:rPr>
        <w:t>บริษัทได้ลงนามในภาระผูกพันร่วมค้ำประกัน</w:t>
      </w:r>
      <w:r w:rsidR="00603B82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="002C1D9D">
        <w:rPr>
          <w:rFonts w:ascii="Angsana New" w:hAnsi="Angsana New" w:cs="Angsana New" w:hint="cs"/>
          <w:sz w:val="30"/>
          <w:szCs w:val="30"/>
          <w:cs/>
        </w:rPr>
        <w:t>ครบกำหนด</w:t>
      </w:r>
      <w:r w:rsidR="00603B82">
        <w:rPr>
          <w:rFonts w:ascii="Angsana New" w:hAnsi="Angsana New" w:cs="Angsana New" w:hint="cs"/>
          <w:sz w:val="30"/>
          <w:szCs w:val="30"/>
          <w:cs/>
        </w:rPr>
        <w:t xml:space="preserve">ภายในเดือนมกราคม </w:t>
      </w:r>
      <w:r w:rsidR="00603B82">
        <w:rPr>
          <w:rFonts w:ascii="Angsana New" w:hAnsi="Angsana New" w:cs="Angsana New"/>
          <w:sz w:val="30"/>
          <w:szCs w:val="30"/>
        </w:rPr>
        <w:t>2561</w:t>
      </w:r>
    </w:p>
    <w:p w:rsidR="002C1D9D" w:rsidRPr="009263B9" w:rsidRDefault="002C1D9D" w:rsidP="00CC6648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16"/>
          <w:szCs w:val="16"/>
        </w:rPr>
      </w:pPr>
    </w:p>
    <w:p w:rsidR="002C1D9D" w:rsidRPr="006E1180" w:rsidRDefault="004960E7" w:rsidP="00CC6648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 w:cs="Angsana New"/>
          <w:sz w:val="30"/>
          <w:szCs w:val="30"/>
        </w:rPr>
        <w:t>25</w:t>
      </w:r>
      <w:r w:rsidR="002C1D9D">
        <w:rPr>
          <w:rFonts w:ascii="Angsana New" w:hAnsi="Angsana New" w:cs="Angsana New"/>
          <w:sz w:val="30"/>
          <w:szCs w:val="30"/>
        </w:rPr>
        <w:t>60</w:t>
      </w:r>
      <w:r w:rsidR="002C1D9D" w:rsidRPr="002C1D9D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คณะกรรมการบริษัทมีมติอนุมัติให้บริษัทเข้าค้ำประกันวงเงินกู้ของบริษัท พาวเวอร์บาย จำกัด กับธนาคาร</w:t>
      </w:r>
      <w:r w:rsidR="002C1D9D">
        <w:rPr>
          <w:rFonts w:ascii="Angsana New" w:hAnsi="Angsana New" w:cs="Angsana New" w:hint="cs"/>
          <w:sz w:val="30"/>
          <w:szCs w:val="30"/>
          <w:cs/>
        </w:rPr>
        <w:t xml:space="preserve">กรุงศรี อยุธยา </w:t>
      </w:r>
      <w:r w:rsidR="002C1D9D" w:rsidRPr="002C1D9D">
        <w:rPr>
          <w:rFonts w:ascii="Angsana New" w:hAnsi="Angsana New" w:cs="Angsana New"/>
          <w:sz w:val="30"/>
          <w:szCs w:val="30"/>
          <w:cs/>
        </w:rPr>
        <w:t>จำกัด โดยบริษัทมีภาระผูกพันในการค้ำประกันในสัดส</w:t>
      </w:r>
      <w:r>
        <w:rPr>
          <w:rFonts w:ascii="Angsana New" w:hAnsi="Angsana New" w:cs="Angsana New"/>
          <w:sz w:val="30"/>
          <w:szCs w:val="30"/>
          <w:cs/>
        </w:rPr>
        <w:t xml:space="preserve">่วนร้อยละ 40 ของวงเงินกู้จำนวน </w:t>
      </w:r>
      <w:r>
        <w:rPr>
          <w:rFonts w:ascii="Angsana New" w:hAnsi="Angsana New" w:cs="Angsana New"/>
          <w:sz w:val="30"/>
          <w:szCs w:val="30"/>
        </w:rPr>
        <w:t>3,795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ล้านบาทคิดเป็นมูลค่าค้ำประกัน </w:t>
      </w:r>
      <w:r>
        <w:rPr>
          <w:rFonts w:ascii="Angsana New" w:hAnsi="Angsana New" w:cs="Angsana New"/>
          <w:sz w:val="30"/>
          <w:szCs w:val="30"/>
        </w:rPr>
        <w:t>1,518</w:t>
      </w:r>
      <w:r w:rsidR="002C1D9D" w:rsidRPr="002C1D9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2C52C4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2C1D9D" w:rsidRPr="002C1D9D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2C1D9D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7</w:t>
      </w:r>
      <w:r w:rsidR="0060659A">
        <w:rPr>
          <w:rFonts w:ascii="Angsana New" w:hAnsi="Angsana New" w:cs="Angsana New"/>
          <w:sz w:val="30"/>
          <w:szCs w:val="30"/>
          <w:cs/>
        </w:rPr>
        <w:t xml:space="preserve"> มกร</w:t>
      </w:r>
      <w:r>
        <w:rPr>
          <w:rFonts w:ascii="Angsana New" w:hAnsi="Angsana New" w:cs="Angsana New"/>
          <w:sz w:val="30"/>
          <w:szCs w:val="30"/>
          <w:cs/>
        </w:rPr>
        <w:t xml:space="preserve">าคม </w:t>
      </w:r>
      <w:r>
        <w:rPr>
          <w:rFonts w:ascii="Angsana New" w:hAnsi="Angsana New" w:cs="Angsana New"/>
          <w:sz w:val="30"/>
          <w:szCs w:val="30"/>
        </w:rPr>
        <w:t>25</w:t>
      </w:r>
      <w:r w:rsidR="0060659A">
        <w:rPr>
          <w:rFonts w:ascii="Angsana New" w:hAnsi="Angsana New" w:cs="Angsana New"/>
          <w:sz w:val="30"/>
          <w:szCs w:val="30"/>
        </w:rPr>
        <w:t>61</w:t>
      </w:r>
      <w:r w:rsidR="002C1D9D" w:rsidRPr="002C1D9D">
        <w:rPr>
          <w:rFonts w:ascii="Angsana New" w:hAnsi="Angsana New" w:cs="Angsana New"/>
          <w:sz w:val="30"/>
          <w:szCs w:val="30"/>
          <w:cs/>
        </w:rPr>
        <w:t xml:space="preserve"> บริษัทได้ลงน</w:t>
      </w:r>
      <w:r w:rsidR="006E1180">
        <w:rPr>
          <w:rFonts w:ascii="Angsana New" w:hAnsi="Angsana New" w:cs="Angsana New"/>
          <w:sz w:val="30"/>
          <w:szCs w:val="30"/>
          <w:cs/>
        </w:rPr>
        <w:t>ามในภาระผูกพันร่วมค้ำประกันแล้ว</w:t>
      </w:r>
      <w:r w:rsidR="006E1180">
        <w:rPr>
          <w:rFonts w:ascii="Angsana New" w:hAnsi="Angsana New" w:cs="Angsana New"/>
          <w:sz w:val="30"/>
          <w:szCs w:val="30"/>
        </w:rPr>
        <w:t xml:space="preserve"> </w:t>
      </w:r>
      <w:r w:rsidR="006E1180">
        <w:rPr>
          <w:rFonts w:ascii="Angsana New" w:hAnsi="Angsana New" w:cs="Angsana New" w:hint="cs"/>
          <w:sz w:val="30"/>
          <w:szCs w:val="30"/>
          <w:cs/>
        </w:rPr>
        <w:t xml:space="preserve">ซึ่งครบกำหนดภายในเดือนมกราคม </w:t>
      </w:r>
      <w:r w:rsidR="006E1180">
        <w:rPr>
          <w:rFonts w:ascii="Angsana New" w:hAnsi="Angsana New" w:cs="Angsana New"/>
          <w:sz w:val="30"/>
          <w:szCs w:val="30"/>
        </w:rPr>
        <w:t>2564</w:t>
      </w:r>
    </w:p>
    <w:p w:rsidR="00982259" w:rsidRPr="00070317" w:rsidRDefault="00982259" w:rsidP="00D55D3F">
      <w:pPr>
        <w:spacing w:after="0" w:line="240" w:lineRule="auto"/>
        <w:ind w:left="540" w:right="146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7D79" w:rsidRPr="00D55D3F" w:rsidRDefault="00715964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11293">
        <w:rPr>
          <w:rFonts w:ascii="Angsana New" w:hAnsi="Angsana New" w:cs="Angsana New"/>
          <w:b/>
          <w:bCs/>
          <w:sz w:val="30"/>
          <w:szCs w:val="30"/>
        </w:rPr>
        <w:t>1</w:t>
      </w:r>
      <w:r w:rsidR="002E23E2">
        <w:rPr>
          <w:rFonts w:ascii="Angsana New" w:hAnsi="Angsana New" w:cs="Angsana New"/>
          <w:b/>
          <w:bCs/>
          <w:sz w:val="30"/>
          <w:szCs w:val="30"/>
        </w:rPr>
        <w:t>1</w:t>
      </w:r>
      <w:r w:rsidR="004D57AA" w:rsidRPr="0091129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DC7D79" w:rsidRPr="00911293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017" w:type="dxa"/>
        <w:tblInd w:w="541" w:type="dxa"/>
        <w:tblLayout w:type="fixed"/>
        <w:tblLook w:val="0000"/>
      </w:tblPr>
      <w:tblGrid>
        <w:gridCol w:w="6137"/>
        <w:gridCol w:w="1260"/>
        <w:gridCol w:w="360"/>
        <w:gridCol w:w="1260"/>
      </w:tblGrid>
      <w:tr w:rsidR="00856042" w:rsidRPr="00F94A31" w:rsidTr="00003970">
        <w:tc>
          <w:tcPr>
            <w:tcW w:w="6137" w:type="dxa"/>
          </w:tcPr>
          <w:p w:rsidR="00856042" w:rsidRPr="00F94A31" w:rsidRDefault="00856042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856042" w:rsidRPr="00F94A31" w:rsidRDefault="0085604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042" w:rsidRPr="00F94A31" w:rsidTr="00003970">
        <w:tc>
          <w:tcPr>
            <w:tcW w:w="6137" w:type="dxa"/>
          </w:tcPr>
          <w:p w:rsidR="00856042" w:rsidRPr="00F94A31" w:rsidRDefault="00856042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856042" w:rsidRPr="00F94A31" w:rsidRDefault="00DB19EB" w:rsidP="00D55D3F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60" w:type="dxa"/>
          </w:tcPr>
          <w:p w:rsidR="00856042" w:rsidRPr="00F94A31" w:rsidRDefault="00856042" w:rsidP="00D55D3F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B19EB" w:rsidRPr="00F94A31" w:rsidRDefault="00903FCA" w:rsidP="00DB19EB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DB19E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56042" w:rsidRPr="00F94A31" w:rsidTr="00003970">
        <w:tc>
          <w:tcPr>
            <w:tcW w:w="6137" w:type="dxa"/>
          </w:tcPr>
          <w:p w:rsidR="00856042" w:rsidRPr="00D55D3F" w:rsidRDefault="00856042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left w:val="nil"/>
            </w:tcBorders>
          </w:tcPr>
          <w:p w:rsidR="00856042" w:rsidRPr="00F94A31" w:rsidRDefault="0085604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9EB" w:rsidRPr="00F94A31" w:rsidTr="00003970">
        <w:tc>
          <w:tcPr>
            <w:tcW w:w="6137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60" w:type="dxa"/>
          </w:tcPr>
          <w:p w:rsidR="00DB19EB" w:rsidRPr="00F94A31" w:rsidRDefault="00FD61D1" w:rsidP="00DB19EB">
            <w:pPr>
              <w:tabs>
                <w:tab w:val="decimal" w:pos="954"/>
              </w:tabs>
              <w:spacing w:after="0"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4,144,049</w:t>
            </w:r>
          </w:p>
        </w:tc>
        <w:tc>
          <w:tcPr>
            <w:tcW w:w="360" w:type="dxa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3,967,599</w:t>
            </w:r>
          </w:p>
        </w:tc>
      </w:tr>
      <w:tr w:rsidR="00DB19EB" w:rsidRPr="00F94A31" w:rsidTr="00003970">
        <w:tc>
          <w:tcPr>
            <w:tcW w:w="6137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1260" w:type="dxa"/>
          </w:tcPr>
          <w:p w:rsidR="00DB19EB" w:rsidRPr="00F94A31" w:rsidRDefault="00FD61D1" w:rsidP="008F6EB5">
            <w:pPr>
              <w:tabs>
                <w:tab w:val="decimal" w:pos="702"/>
              </w:tabs>
              <w:spacing w:after="0"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71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B19EB" w:rsidRPr="00F94A31" w:rsidRDefault="00DB19EB" w:rsidP="00DB19EB">
            <w:pPr>
              <w:tabs>
                <w:tab w:val="decimal" w:pos="702"/>
              </w:tabs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176,450</w:t>
            </w:r>
          </w:p>
        </w:tc>
      </w:tr>
      <w:tr w:rsidR="00DB19EB" w:rsidRPr="00F94A31" w:rsidTr="00003970">
        <w:tc>
          <w:tcPr>
            <w:tcW w:w="6137" w:type="dxa"/>
          </w:tcPr>
          <w:p w:rsidR="00DB19EB" w:rsidRPr="00F94A31" w:rsidRDefault="00DB19EB" w:rsidP="00DB19EB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B19EB" w:rsidRPr="00F94A31" w:rsidRDefault="00FD61D1" w:rsidP="00DB19EB">
            <w:pPr>
              <w:tabs>
                <w:tab w:val="decimal" w:pos="954"/>
              </w:tabs>
              <w:spacing w:after="0" w:line="240" w:lineRule="auto"/>
              <w:ind w:left="-108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4,144,049</w:t>
            </w:r>
          </w:p>
        </w:tc>
        <w:tc>
          <w:tcPr>
            <w:tcW w:w="360" w:type="dxa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1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4,144,049</w:t>
            </w:r>
          </w:p>
        </w:tc>
      </w:tr>
    </w:tbl>
    <w:p w:rsidR="00F07FA5" w:rsidRPr="009263B9" w:rsidRDefault="00F07FA5" w:rsidP="00E704F3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</w:rPr>
      </w:pPr>
    </w:p>
    <w:p w:rsidR="00A64ED0" w:rsidRDefault="00A64ED0" w:rsidP="00003970">
      <w:pPr>
        <w:spacing w:after="0" w:line="240" w:lineRule="auto"/>
        <w:ind w:left="540" w:right="10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07FA5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เพิ่มทุนในบริษัทย่อย</w:t>
      </w:r>
    </w:p>
    <w:p w:rsidR="00A64ED0" w:rsidRPr="009263B9" w:rsidRDefault="00A64ED0" w:rsidP="00003970">
      <w:pPr>
        <w:spacing w:after="0" w:line="240" w:lineRule="auto"/>
        <w:ind w:left="540" w:right="107"/>
        <w:jc w:val="thaiDistribute"/>
        <w:rPr>
          <w:rFonts w:ascii="Angsana New" w:hAnsi="Angsana New" w:cs="Angsana New" w:hint="cs"/>
          <w:sz w:val="16"/>
          <w:szCs w:val="16"/>
        </w:rPr>
      </w:pPr>
    </w:p>
    <w:p w:rsidR="00160921" w:rsidRPr="00003970" w:rsidRDefault="00903E4C" w:rsidP="00003970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6</w:t>
      </w:r>
      <w:r w:rsidR="00A25BA4" w:rsidRPr="00003970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>
        <w:rPr>
          <w:rFonts w:ascii="Angsana New" w:hAnsi="Angsana New" w:cs="Angsana New"/>
          <w:sz w:val="30"/>
          <w:szCs w:val="30"/>
        </w:rPr>
        <w:t>2559</w:t>
      </w:r>
      <w:r w:rsidR="00A25BA4" w:rsidRPr="00003970">
        <w:rPr>
          <w:rFonts w:ascii="Angsana New" w:hAnsi="Angsana New" w:cs="Angsana New"/>
          <w:sz w:val="30"/>
          <w:szCs w:val="30"/>
          <w:cs/>
        </w:rPr>
        <w:t xml:space="preserve"> บริษัทจ่ายชำระเงินเพิ่มทุนในบริษัท </w:t>
      </w:r>
      <w:r w:rsidR="00A25BA4" w:rsidRPr="00003970">
        <w:rPr>
          <w:rFonts w:ascii="Angsana New" w:hAnsi="Angsana New" w:cs="Angsana New"/>
          <w:sz w:val="30"/>
          <w:szCs w:val="30"/>
        </w:rPr>
        <w:t>ROBINSON DEPARTMENT STORE</w:t>
      </w:r>
      <w:r w:rsidR="007E1A0F">
        <w:rPr>
          <w:rFonts w:ascii="Angsana New" w:hAnsi="Angsana New" w:cs="Angsana New"/>
          <w:sz w:val="30"/>
          <w:szCs w:val="30"/>
        </w:rPr>
        <w:t xml:space="preserve"> </w:t>
      </w:r>
      <w:r w:rsidR="00A25BA4" w:rsidRPr="00003970">
        <w:rPr>
          <w:rFonts w:ascii="Angsana New" w:hAnsi="Angsana New" w:cs="Angsana New"/>
          <w:sz w:val="30"/>
          <w:szCs w:val="30"/>
          <w:cs/>
        </w:rPr>
        <w:t>(</w:t>
      </w:r>
      <w:r w:rsidR="00A25BA4" w:rsidRPr="00003970">
        <w:rPr>
          <w:rFonts w:ascii="Angsana New" w:hAnsi="Angsana New" w:cs="Angsana New"/>
          <w:sz w:val="30"/>
          <w:szCs w:val="30"/>
        </w:rPr>
        <w:t xml:space="preserve">VIETNAM) JOINT STOCK COMPANY </w:t>
      </w:r>
      <w:r w:rsidR="00A25BA4" w:rsidRPr="00003970">
        <w:rPr>
          <w:rFonts w:ascii="Angsana New" w:hAnsi="Angsana New" w:cs="Angsana New"/>
          <w:sz w:val="30"/>
          <w:szCs w:val="30"/>
          <w:cs/>
        </w:rPr>
        <w:t xml:space="preserve">โดยเป็นหุ้นสามัญจำนวน </w:t>
      </w:r>
      <w:r>
        <w:rPr>
          <w:rFonts w:ascii="Angsana New" w:hAnsi="Angsana New" w:cs="Angsana New"/>
          <w:sz w:val="30"/>
          <w:szCs w:val="30"/>
        </w:rPr>
        <w:t xml:space="preserve">11.15 </w:t>
      </w:r>
      <w:r w:rsidR="00A25BA4" w:rsidRPr="00003970">
        <w:rPr>
          <w:rFonts w:ascii="Angsana New" w:hAnsi="Angsana New" w:cs="Angsana New"/>
          <w:sz w:val="30"/>
          <w:szCs w:val="30"/>
          <w:cs/>
        </w:rPr>
        <w:t xml:space="preserve"> ล้านหุ้น มูลค่าที่ตราไว้หุ้นละ</w:t>
      </w:r>
      <w:r>
        <w:rPr>
          <w:rFonts w:ascii="Angsana New" w:hAnsi="Angsana New" w:cs="Angsana New"/>
          <w:sz w:val="30"/>
          <w:szCs w:val="30"/>
        </w:rPr>
        <w:t>10,000</w:t>
      </w:r>
      <w:r w:rsidR="00A25BA4" w:rsidRPr="00003970">
        <w:rPr>
          <w:rFonts w:ascii="Angsana New" w:hAnsi="Angsana New" w:cs="Angsana New"/>
          <w:sz w:val="30"/>
          <w:szCs w:val="30"/>
          <w:cs/>
        </w:rPr>
        <w:t xml:space="preserve"> เวียดนามด</w:t>
      </w:r>
      <w:r>
        <w:rPr>
          <w:rFonts w:ascii="Angsana New" w:hAnsi="Angsana New" w:cs="Angsana New"/>
          <w:sz w:val="30"/>
          <w:szCs w:val="30"/>
          <w:cs/>
        </w:rPr>
        <w:t xml:space="preserve">องต่อหุ้น คิดเป็นจำนวนเงิน </w:t>
      </w:r>
      <w:r>
        <w:rPr>
          <w:rFonts w:ascii="Angsana New" w:hAnsi="Angsana New" w:cs="Angsana New"/>
          <w:sz w:val="30"/>
          <w:szCs w:val="30"/>
        </w:rPr>
        <w:t>111.5</w:t>
      </w:r>
      <w:r w:rsidR="00A25BA4" w:rsidRPr="00003970">
        <w:rPr>
          <w:rFonts w:ascii="Angsana New" w:hAnsi="Angsana New" w:cs="Angsana New"/>
          <w:sz w:val="30"/>
          <w:szCs w:val="30"/>
          <w:cs/>
        </w:rPr>
        <w:t xml:space="preserve"> พันล้านเวียดน</w:t>
      </w:r>
      <w:r>
        <w:rPr>
          <w:rFonts w:ascii="Angsana New" w:hAnsi="Angsana New" w:cs="Angsana New"/>
          <w:sz w:val="30"/>
          <w:szCs w:val="30"/>
          <w:cs/>
        </w:rPr>
        <w:t xml:space="preserve">ามดอง (เทียบเท่า </w:t>
      </w:r>
      <w:r>
        <w:rPr>
          <w:rFonts w:ascii="Angsana New" w:hAnsi="Angsana New" w:cs="Angsana New"/>
          <w:sz w:val="30"/>
          <w:szCs w:val="30"/>
        </w:rPr>
        <w:t>176</w:t>
      </w:r>
      <w:r w:rsidR="00A25BA4" w:rsidRPr="00003970">
        <w:rPr>
          <w:rFonts w:ascii="Angsana New" w:hAnsi="Angsana New" w:cs="Angsana New"/>
          <w:sz w:val="30"/>
          <w:szCs w:val="30"/>
          <w:cs/>
        </w:rPr>
        <w:t xml:space="preserve"> ล้านบาท)    </w:t>
      </w:r>
    </w:p>
    <w:p w:rsidR="00A64ED0" w:rsidRDefault="00A64ED0" w:rsidP="00A64ED0">
      <w:pPr>
        <w:spacing w:after="0" w:line="240" w:lineRule="auto"/>
        <w:ind w:right="107"/>
        <w:jc w:val="thaiDistribute"/>
        <w:rPr>
          <w:rFonts w:ascii="Angsana New" w:hAnsi="Angsana New" w:cs="Angsana New"/>
          <w:sz w:val="30"/>
          <w:szCs w:val="30"/>
        </w:rPr>
      </w:pPr>
    </w:p>
    <w:p w:rsidR="00A64ED0" w:rsidRPr="00003970" w:rsidRDefault="00A64ED0" w:rsidP="00A64ED0">
      <w:pPr>
        <w:spacing w:after="0" w:line="240" w:lineRule="auto"/>
        <w:ind w:right="107"/>
        <w:jc w:val="thaiDistribute"/>
        <w:rPr>
          <w:rFonts w:ascii="Angsana New" w:hAnsi="Angsana New" w:cs="Angsana New" w:hint="cs"/>
          <w:sz w:val="30"/>
          <w:szCs w:val="30"/>
          <w:cs/>
        </w:rPr>
        <w:sectPr w:rsidR="00A64ED0" w:rsidRPr="00003970" w:rsidSect="007D128C">
          <w:type w:val="continuous"/>
          <w:pgSz w:w="11907" w:h="16840" w:code="9"/>
          <w:pgMar w:top="692" w:right="1151" w:bottom="720" w:left="1151" w:header="720" w:footer="720" w:gutter="0"/>
          <w:cols w:space="720"/>
        </w:sectPr>
      </w:pPr>
    </w:p>
    <w:p w:rsidR="003C33E6" w:rsidRDefault="003C33E6" w:rsidP="00D55D3F">
      <w:pPr>
        <w:pStyle w:val="a"/>
        <w:tabs>
          <w:tab w:val="clear" w:pos="1080"/>
        </w:tabs>
        <w:spacing w:after="0"/>
        <w:ind w:left="540" w:right="-25" w:hanging="540"/>
        <w:jc w:val="both"/>
        <w:rPr>
          <w:rFonts w:ascii="Angsana New" w:hAnsi="Angsana New" w:cs="Angsana New"/>
        </w:rPr>
      </w:pPr>
    </w:p>
    <w:p w:rsidR="00F80828" w:rsidRPr="00D55D3F" w:rsidRDefault="00F80828" w:rsidP="00D55D3F">
      <w:pPr>
        <w:pStyle w:val="a"/>
        <w:tabs>
          <w:tab w:val="clear" w:pos="1080"/>
        </w:tabs>
        <w:spacing w:after="0"/>
        <w:ind w:left="540" w:right="-25" w:hanging="540"/>
        <w:jc w:val="both"/>
        <w:rPr>
          <w:rFonts w:ascii="Angsana New" w:hAnsi="Angsana New" w:cs="Angsana New"/>
          <w:spacing w:val="-6"/>
          <w:lang w:val="en-US"/>
        </w:rPr>
      </w:pPr>
      <w:r w:rsidRPr="00D55D3F">
        <w:rPr>
          <w:rFonts w:ascii="Angsana New" w:hAnsi="Angsana New" w:cs="Angsana New"/>
          <w:cs/>
        </w:rPr>
        <w:t>เงินลงทุนในบริษัทย่อย</w:t>
      </w:r>
      <w:r w:rsidR="00BB0B1C">
        <w:rPr>
          <w:rFonts w:ascii="Angsana New" w:hAnsi="Angsana New" w:cs="Angsana New"/>
          <w:spacing w:val="-6"/>
          <w:cs/>
        </w:rPr>
        <w:t xml:space="preserve"> ณ วันที่ </w:t>
      </w:r>
      <w:r w:rsidR="000F2D07">
        <w:rPr>
          <w:rFonts w:ascii="Angsana New" w:hAnsi="Angsana New" w:cs="Angsana New" w:hint="cs"/>
          <w:spacing w:val="-6"/>
          <w:cs/>
        </w:rPr>
        <w:t>31</w:t>
      </w:r>
      <w:r w:rsidRPr="00D55D3F">
        <w:rPr>
          <w:rFonts w:ascii="Angsana New" w:hAnsi="Angsana New" w:cs="Angsana New"/>
          <w:spacing w:val="-6"/>
          <w:cs/>
        </w:rPr>
        <w:t xml:space="preserve"> ธันวาคม </w:t>
      </w:r>
      <w:r w:rsidR="00D26E54">
        <w:rPr>
          <w:rFonts w:ascii="Angsana New" w:hAnsi="Angsana New" w:cs="Angsana New" w:hint="cs"/>
          <w:spacing w:val="-6"/>
          <w:cs/>
        </w:rPr>
        <w:t>25</w:t>
      </w:r>
      <w:r w:rsidR="00DB19EB">
        <w:rPr>
          <w:rFonts w:ascii="Angsana New" w:hAnsi="Angsana New" w:cs="Angsana New" w:hint="cs"/>
          <w:spacing w:val="-6"/>
          <w:cs/>
        </w:rPr>
        <w:t>60</w:t>
      </w:r>
      <w:r w:rsidR="00D26E54">
        <w:rPr>
          <w:rFonts w:ascii="Angsana New" w:hAnsi="Angsana New" w:cs="Angsana New" w:hint="cs"/>
          <w:spacing w:val="-6"/>
          <w:cs/>
        </w:rPr>
        <w:t xml:space="preserve"> และ 255</w:t>
      </w:r>
      <w:r w:rsidR="00DB19EB">
        <w:rPr>
          <w:rFonts w:ascii="Angsana New" w:hAnsi="Angsana New" w:cs="Angsana New" w:hint="cs"/>
          <w:spacing w:val="-6"/>
          <w:cs/>
        </w:rPr>
        <w:t>9</w:t>
      </w:r>
      <w:r w:rsidR="00D1130E" w:rsidRPr="00D55D3F">
        <w:rPr>
          <w:rFonts w:ascii="Angsana New" w:hAnsi="Angsana New" w:cs="Angsana New"/>
          <w:spacing w:val="-6"/>
          <w:lang w:val="en-US"/>
        </w:rPr>
        <w:t xml:space="preserve"> </w:t>
      </w:r>
      <w:r w:rsidRPr="00D55D3F">
        <w:rPr>
          <w:rFonts w:ascii="Angsana New" w:hAnsi="Angsana New" w:cs="Angsana New"/>
          <w:spacing w:val="-6"/>
          <w:cs/>
        </w:rPr>
        <w:t>มีดังนี้</w:t>
      </w:r>
    </w:p>
    <w:p w:rsidR="00B57CB3" w:rsidRPr="00070317" w:rsidRDefault="00B57CB3" w:rsidP="00D55D3F">
      <w:pPr>
        <w:pStyle w:val="a"/>
        <w:tabs>
          <w:tab w:val="clear" w:pos="1080"/>
        </w:tabs>
        <w:spacing w:after="0"/>
        <w:ind w:left="540" w:right="-25" w:hanging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F629EE" w:rsidRPr="00D55D3F" w:rsidRDefault="00F629EE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4886" w:type="dxa"/>
        <w:tblLayout w:type="fixed"/>
        <w:tblLook w:val="0000"/>
      </w:tblPr>
      <w:tblGrid>
        <w:gridCol w:w="2448"/>
        <w:gridCol w:w="1170"/>
        <w:gridCol w:w="720"/>
        <w:gridCol w:w="720"/>
        <w:gridCol w:w="900"/>
        <w:gridCol w:w="990"/>
        <w:gridCol w:w="270"/>
        <w:gridCol w:w="1008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94440B" w:rsidRPr="00F94A31" w:rsidTr="009F33CE">
        <w:trPr>
          <w:tblHeader/>
        </w:trPr>
        <w:tc>
          <w:tcPr>
            <w:tcW w:w="2448" w:type="dxa"/>
          </w:tcPr>
          <w:p w:rsidR="0094440B" w:rsidRPr="00F94A31" w:rsidRDefault="0094440B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94440B" w:rsidRPr="00F94A31" w:rsidRDefault="0094440B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68" w:type="dxa"/>
            <w:gridSpan w:val="16"/>
          </w:tcPr>
          <w:p w:rsidR="0094440B" w:rsidRPr="00F94A31" w:rsidRDefault="0094440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94440B" w:rsidRPr="00F94A31" w:rsidTr="009F33CE">
        <w:trPr>
          <w:tblHeader/>
        </w:trPr>
        <w:tc>
          <w:tcPr>
            <w:tcW w:w="2448" w:type="dxa"/>
          </w:tcPr>
          <w:p w:rsidR="0094440B" w:rsidRPr="00F94A31" w:rsidRDefault="0094440B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90" w:type="dxa"/>
            <w:gridSpan w:val="2"/>
          </w:tcPr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:rsidR="0094440B" w:rsidRPr="00F94A31" w:rsidRDefault="0094440B" w:rsidP="00D55D3F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4440B" w:rsidRPr="00F94A31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DB19EB" w:rsidRPr="00F94A31" w:rsidTr="003E406F">
        <w:trPr>
          <w:tblHeader/>
        </w:trPr>
        <w:tc>
          <w:tcPr>
            <w:tcW w:w="244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72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90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A3649E" w:rsidRPr="00F94A31" w:rsidTr="009F33CE">
        <w:trPr>
          <w:tblHeader/>
        </w:trPr>
        <w:tc>
          <w:tcPr>
            <w:tcW w:w="2448" w:type="dxa"/>
          </w:tcPr>
          <w:p w:rsidR="00A3649E" w:rsidRPr="00F94A31" w:rsidRDefault="00A3649E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A3649E" w:rsidRPr="00F94A31" w:rsidRDefault="00A3649E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:rsidR="00A3649E" w:rsidRPr="00F94A31" w:rsidRDefault="00A3649E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28" w:type="dxa"/>
            <w:gridSpan w:val="14"/>
          </w:tcPr>
          <w:p w:rsidR="00A3649E" w:rsidRPr="00F94A31" w:rsidRDefault="00A3649E" w:rsidP="00D55D3F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C0BD8" w:rsidRPr="00F94A31" w:rsidTr="003E406F">
        <w:tc>
          <w:tcPr>
            <w:tcW w:w="2448" w:type="dxa"/>
          </w:tcPr>
          <w:p w:rsidR="001C0BD8" w:rsidRPr="00F94A31" w:rsidRDefault="001C0BD8" w:rsidP="00D55D3F">
            <w:pPr>
              <w:spacing w:after="0" w:line="240" w:lineRule="auto"/>
              <w:ind w:left="-18" w:right="-28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1C0BD8" w:rsidRPr="00F94A31" w:rsidRDefault="001C0BD8" w:rsidP="00D55D3F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C0BD8" w:rsidRPr="00F94A31" w:rsidRDefault="001C0BD8" w:rsidP="00D55D3F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1C0BD8" w:rsidRPr="00F94A31" w:rsidRDefault="001C0BD8" w:rsidP="00D55D3F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1C0BD8" w:rsidRPr="00F94A31" w:rsidRDefault="001C0BD8" w:rsidP="00D55D3F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C0BD8" w:rsidRPr="00F94A31" w:rsidRDefault="001C0BD8" w:rsidP="00D55D3F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0BD8" w:rsidRPr="00F94A31" w:rsidRDefault="001C0BD8" w:rsidP="00D55D3F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1C0BD8" w:rsidRPr="00F94A31" w:rsidRDefault="001C0BD8" w:rsidP="00D55D3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C0BD8" w:rsidRPr="00F94A31" w:rsidRDefault="001C0BD8" w:rsidP="00D55D3F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C0BD8" w:rsidRPr="00F94A31" w:rsidRDefault="001C0BD8" w:rsidP="00D55D3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C0BD8" w:rsidRPr="00F94A31" w:rsidRDefault="001C0BD8" w:rsidP="00D55D3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C0BD8" w:rsidRPr="00F94A31" w:rsidRDefault="001C0BD8" w:rsidP="00D55D3F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C0BD8" w:rsidRPr="00F94A31" w:rsidRDefault="001C0BD8" w:rsidP="00D55D3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C0BD8" w:rsidRPr="00F94A31" w:rsidRDefault="001C0BD8" w:rsidP="00D55D3F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C0BD8" w:rsidRPr="00F94A31" w:rsidRDefault="001C0BD8" w:rsidP="00D55D3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C0BD8" w:rsidRPr="00F94A31" w:rsidRDefault="001C0BD8" w:rsidP="00D55D3F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C0BD8" w:rsidRPr="00F94A31" w:rsidRDefault="001C0BD8" w:rsidP="00D55D3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C0BD8" w:rsidRPr="00F94A31" w:rsidRDefault="001C0BD8" w:rsidP="00D55D3F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26DF" w:rsidRPr="00F94A31" w:rsidTr="0047769D">
        <w:tc>
          <w:tcPr>
            <w:tcW w:w="2448" w:type="dxa"/>
          </w:tcPr>
          <w:p w:rsidR="003C26DF" w:rsidRPr="00F94A31" w:rsidRDefault="003C26DF" w:rsidP="003C26DF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ซีอาร์ (ประเทศไทย) จำกัด</w:t>
            </w:r>
          </w:p>
        </w:tc>
        <w:tc>
          <w:tcPr>
            <w:tcW w:w="1170" w:type="dxa"/>
          </w:tcPr>
          <w:p w:rsidR="003C26DF" w:rsidRPr="00F94A31" w:rsidRDefault="003C26DF" w:rsidP="003C26DF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720" w:type="dxa"/>
          </w:tcPr>
          <w:p w:rsidR="003C26DF" w:rsidRPr="00F94A31" w:rsidRDefault="003C26DF" w:rsidP="003C26DF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:rsidR="003C26DF" w:rsidRPr="00F94A31" w:rsidRDefault="003C26DF" w:rsidP="003C26DF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</w:tcPr>
          <w:p w:rsidR="003C26DF" w:rsidRPr="00F94A31" w:rsidRDefault="003C26DF" w:rsidP="003C26DF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990" w:type="dxa"/>
          </w:tcPr>
          <w:p w:rsidR="003C26DF" w:rsidRPr="00F94A31" w:rsidRDefault="003C26DF" w:rsidP="003C26DF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</w:tcPr>
          <w:p w:rsidR="003C26DF" w:rsidRPr="00F94A31" w:rsidRDefault="003C26DF" w:rsidP="003C26DF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C26DF" w:rsidRPr="00F94A31" w:rsidRDefault="003C26DF" w:rsidP="003C26D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</w:tr>
      <w:tr w:rsidR="001A679F" w:rsidRPr="00F94A31" w:rsidTr="0047769D">
        <w:tc>
          <w:tcPr>
            <w:tcW w:w="2448" w:type="dxa"/>
          </w:tcPr>
          <w:p w:rsidR="001A679F" w:rsidRPr="00F94A31" w:rsidRDefault="001A679F" w:rsidP="001A679F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ซีอาร์ ราชบุรี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:rsidR="001A679F" w:rsidRPr="00F94A31" w:rsidRDefault="001A679F" w:rsidP="001A679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720" w:type="dxa"/>
          </w:tcPr>
          <w:p w:rsidR="001A679F" w:rsidRPr="00F94A31" w:rsidRDefault="001A679F" w:rsidP="001A679F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720" w:type="dxa"/>
          </w:tcPr>
          <w:p w:rsidR="001A679F" w:rsidRPr="00F94A31" w:rsidRDefault="001A679F" w:rsidP="001A679F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900" w:type="dxa"/>
          </w:tcPr>
          <w:p w:rsidR="001A679F" w:rsidRPr="00F94A31" w:rsidRDefault="001A679F" w:rsidP="001A679F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990" w:type="dxa"/>
          </w:tcPr>
          <w:p w:rsidR="001A679F" w:rsidRPr="00F94A31" w:rsidRDefault="001A679F" w:rsidP="001A679F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270" w:type="dxa"/>
          </w:tcPr>
          <w:p w:rsidR="001A679F" w:rsidRPr="00F94A31" w:rsidRDefault="001A679F" w:rsidP="001A679F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</w:tr>
      <w:tr w:rsidR="001A679F" w:rsidRPr="00F94A31" w:rsidTr="0047769D">
        <w:tc>
          <w:tcPr>
            <w:tcW w:w="2448" w:type="dxa"/>
          </w:tcPr>
          <w:p w:rsidR="001A679F" w:rsidRPr="00F94A31" w:rsidRDefault="001A679F" w:rsidP="001A679F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(ประเทศไทย)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:rsidR="001A679F" w:rsidRPr="00F94A31" w:rsidRDefault="001A679F" w:rsidP="001A679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1A679F" w:rsidRPr="00F94A31" w:rsidRDefault="001A679F" w:rsidP="001A679F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1A679F" w:rsidRPr="00F94A31" w:rsidRDefault="001A679F" w:rsidP="001A679F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A679F" w:rsidRPr="00F94A31" w:rsidRDefault="001A679F" w:rsidP="001A679F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A679F" w:rsidRPr="00F94A31" w:rsidRDefault="001A679F" w:rsidP="001A679F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A679F" w:rsidRPr="00F94A31" w:rsidRDefault="001A679F" w:rsidP="001A679F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A679F" w:rsidRPr="00F94A31" w:rsidRDefault="001A679F" w:rsidP="001A679F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5C2D" w:rsidRPr="00F94A31" w:rsidTr="0047769D">
        <w:tc>
          <w:tcPr>
            <w:tcW w:w="2448" w:type="dxa"/>
          </w:tcPr>
          <w:p w:rsidR="00225C2D" w:rsidRPr="00F94A31" w:rsidRDefault="00225C2D" w:rsidP="00225C2D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โรบินสันนครินทร์ จำกัด</w:t>
            </w:r>
          </w:p>
        </w:tc>
        <w:tc>
          <w:tcPr>
            <w:tcW w:w="1170" w:type="dxa"/>
          </w:tcPr>
          <w:p w:rsidR="00225C2D" w:rsidRPr="00F94A31" w:rsidRDefault="00225C2D" w:rsidP="00225C2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720" w:type="dxa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720" w:type="dxa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900" w:type="dxa"/>
          </w:tcPr>
          <w:p w:rsidR="00225C2D" w:rsidRPr="00225C2D" w:rsidRDefault="00225C2D" w:rsidP="00225C2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990" w:type="dxa"/>
          </w:tcPr>
          <w:p w:rsidR="00225C2D" w:rsidRPr="00225C2D" w:rsidRDefault="00225C2D" w:rsidP="00225C2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270" w:type="dxa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</w:tr>
      <w:tr w:rsidR="00225C2D" w:rsidRPr="00F94A31" w:rsidTr="0047769D">
        <w:tc>
          <w:tcPr>
            <w:tcW w:w="2448" w:type="dxa"/>
          </w:tcPr>
          <w:p w:rsidR="00225C2D" w:rsidRPr="00F94A31" w:rsidRDefault="00225C2D" w:rsidP="00225C2D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โรบินสันสุขุมวิท จำกัด</w:t>
            </w:r>
          </w:p>
        </w:tc>
        <w:tc>
          <w:tcPr>
            <w:tcW w:w="1170" w:type="dxa"/>
          </w:tcPr>
          <w:p w:rsidR="00225C2D" w:rsidRPr="00F94A31" w:rsidRDefault="00225C2D" w:rsidP="00225C2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ให้เช่าพื้นที่</w:t>
            </w:r>
          </w:p>
        </w:tc>
        <w:tc>
          <w:tcPr>
            <w:tcW w:w="720" w:type="dxa"/>
          </w:tcPr>
          <w:p w:rsidR="00225C2D" w:rsidRPr="00F94A31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:rsidR="00225C2D" w:rsidRPr="00F94A31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</w:tcPr>
          <w:p w:rsidR="00225C2D" w:rsidRPr="00F94A31" w:rsidRDefault="00225C2D" w:rsidP="00225C2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990" w:type="dxa"/>
          </w:tcPr>
          <w:p w:rsidR="00225C2D" w:rsidRPr="00F94A31" w:rsidRDefault="00225C2D" w:rsidP="00225C2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</w:tcPr>
          <w:p w:rsidR="00225C2D" w:rsidRPr="00F94A31" w:rsidRDefault="00225C2D" w:rsidP="00225C2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</w:tr>
      <w:tr w:rsidR="00225C2D" w:rsidRPr="00F94A31" w:rsidTr="0047769D">
        <w:tc>
          <w:tcPr>
            <w:tcW w:w="2448" w:type="dxa"/>
          </w:tcPr>
          <w:p w:rsidR="00225C2D" w:rsidRPr="00F94A31" w:rsidRDefault="00225C2D" w:rsidP="00225C2D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โรบินสันรัชดา จำกัด</w:t>
            </w:r>
          </w:p>
        </w:tc>
        <w:tc>
          <w:tcPr>
            <w:tcW w:w="1170" w:type="dxa"/>
          </w:tcPr>
          <w:p w:rsidR="00225C2D" w:rsidRPr="00F94A31" w:rsidRDefault="00225C2D" w:rsidP="00225C2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720" w:type="dxa"/>
          </w:tcPr>
          <w:p w:rsidR="00225C2D" w:rsidRPr="00F94A31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720" w:type="dxa"/>
          </w:tcPr>
          <w:p w:rsidR="00225C2D" w:rsidRPr="00F94A31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900" w:type="dxa"/>
          </w:tcPr>
          <w:p w:rsidR="00225C2D" w:rsidRPr="00F94A31" w:rsidRDefault="00225C2D" w:rsidP="00225C2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990" w:type="dxa"/>
          </w:tcPr>
          <w:p w:rsidR="00225C2D" w:rsidRPr="00F94A31" w:rsidRDefault="00225C2D" w:rsidP="00225C2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270" w:type="dxa"/>
          </w:tcPr>
          <w:p w:rsidR="00225C2D" w:rsidRPr="00F94A31" w:rsidRDefault="00225C2D" w:rsidP="00225C2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</w:tr>
      <w:tr w:rsidR="00225C2D" w:rsidRPr="00F94A31" w:rsidTr="0047769D">
        <w:tc>
          <w:tcPr>
            <w:tcW w:w="2448" w:type="dxa"/>
          </w:tcPr>
          <w:p w:rsidR="00225C2D" w:rsidRPr="00F94A31" w:rsidRDefault="00225C2D" w:rsidP="00225C2D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 เอส.พี.วี. จำกัด</w:t>
            </w:r>
          </w:p>
        </w:tc>
        <w:tc>
          <w:tcPr>
            <w:tcW w:w="1170" w:type="dxa"/>
          </w:tcPr>
          <w:p w:rsidR="00225C2D" w:rsidRPr="00F94A31" w:rsidRDefault="00225C2D" w:rsidP="00225C2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720" w:type="dxa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</w:tcPr>
          <w:p w:rsidR="00225C2D" w:rsidRPr="00225C2D" w:rsidRDefault="00225C2D" w:rsidP="00225C2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</w:tcPr>
          <w:p w:rsidR="00225C2D" w:rsidRPr="00225C2D" w:rsidRDefault="00225C2D" w:rsidP="00225C2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225C2D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</w:tr>
      <w:tr w:rsidR="00225C2D" w:rsidRPr="00F94A31" w:rsidTr="0047769D">
        <w:tc>
          <w:tcPr>
            <w:tcW w:w="2448" w:type="dxa"/>
          </w:tcPr>
          <w:p w:rsidR="00225C2D" w:rsidRPr="00F94A31" w:rsidRDefault="00225C2D" w:rsidP="00225C2D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R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Trading 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>L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>BHD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170" w:type="dxa"/>
          </w:tcPr>
          <w:p w:rsidR="00225C2D" w:rsidRPr="00F94A31" w:rsidRDefault="00225C2D" w:rsidP="00225C2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720" w:type="dxa"/>
          </w:tcPr>
          <w:p w:rsidR="00225C2D" w:rsidRPr="00F94A31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720" w:type="dxa"/>
          </w:tcPr>
          <w:p w:rsidR="00225C2D" w:rsidRPr="00F94A31" w:rsidRDefault="00225C2D" w:rsidP="00225C2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900" w:type="dxa"/>
          </w:tcPr>
          <w:p w:rsidR="00225C2D" w:rsidRPr="00F94A31" w:rsidRDefault="00225C2D" w:rsidP="00225C2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90" w:type="dxa"/>
          </w:tcPr>
          <w:p w:rsidR="00225C2D" w:rsidRPr="00F94A31" w:rsidRDefault="00225C2D" w:rsidP="00225C2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:rsidR="00225C2D" w:rsidRPr="00F94A31" w:rsidRDefault="00225C2D" w:rsidP="00225C2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225C2D" w:rsidRPr="00F94A31" w:rsidRDefault="00225C2D" w:rsidP="00225C2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</w:tbl>
    <w:p w:rsidR="00B57CB3" w:rsidRPr="00D55D3F" w:rsidRDefault="00B57CB3" w:rsidP="00D55D3F">
      <w:pPr>
        <w:spacing w:after="0" w:line="240" w:lineRule="auto"/>
        <w:rPr>
          <w:rFonts w:ascii="Angsana New" w:hAnsi="Angsana New" w:cs="Angsana New"/>
        </w:rPr>
      </w:pPr>
      <w:r w:rsidRPr="00D55D3F">
        <w:rPr>
          <w:rFonts w:ascii="Angsana New" w:hAnsi="Angsana New" w:cs="Angsana New"/>
        </w:rPr>
        <w:br w:type="page"/>
      </w:r>
    </w:p>
    <w:tbl>
      <w:tblPr>
        <w:tblW w:w="15174" w:type="dxa"/>
        <w:tblLayout w:type="fixed"/>
        <w:tblLook w:val="0000"/>
      </w:tblPr>
      <w:tblGrid>
        <w:gridCol w:w="2628"/>
        <w:gridCol w:w="1170"/>
        <w:gridCol w:w="720"/>
        <w:gridCol w:w="810"/>
        <w:gridCol w:w="900"/>
        <w:gridCol w:w="990"/>
        <w:gridCol w:w="270"/>
        <w:gridCol w:w="990"/>
        <w:gridCol w:w="18"/>
        <w:gridCol w:w="254"/>
        <w:gridCol w:w="16"/>
        <w:gridCol w:w="972"/>
        <w:gridCol w:w="18"/>
        <w:gridCol w:w="252"/>
        <w:gridCol w:w="1098"/>
        <w:gridCol w:w="18"/>
        <w:gridCol w:w="252"/>
        <w:gridCol w:w="18"/>
        <w:gridCol w:w="1062"/>
        <w:gridCol w:w="18"/>
        <w:gridCol w:w="252"/>
        <w:gridCol w:w="18"/>
        <w:gridCol w:w="1062"/>
        <w:gridCol w:w="18"/>
        <w:gridCol w:w="252"/>
        <w:gridCol w:w="18"/>
        <w:gridCol w:w="1062"/>
        <w:gridCol w:w="18"/>
      </w:tblGrid>
      <w:tr w:rsidR="00B57CB3" w:rsidRPr="00F94A31" w:rsidTr="00AB1534">
        <w:trPr>
          <w:gridAfter w:val="1"/>
          <w:wAfter w:w="18" w:type="dxa"/>
          <w:tblHeader/>
        </w:trPr>
        <w:tc>
          <w:tcPr>
            <w:tcW w:w="2628" w:type="dxa"/>
          </w:tcPr>
          <w:p w:rsidR="00B57CB3" w:rsidRPr="00F94A31" w:rsidRDefault="00B57CB3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B57CB3" w:rsidRPr="00F94A31" w:rsidRDefault="00B57CB3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58" w:type="dxa"/>
            <w:gridSpan w:val="25"/>
          </w:tcPr>
          <w:p w:rsidR="00B57CB3" w:rsidRPr="00F94A31" w:rsidRDefault="00B57CB3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B57CB3" w:rsidRPr="00F94A31" w:rsidTr="00E704F3">
        <w:trPr>
          <w:gridAfter w:val="1"/>
          <w:wAfter w:w="18" w:type="dxa"/>
          <w:tblHeader/>
        </w:trPr>
        <w:tc>
          <w:tcPr>
            <w:tcW w:w="2628" w:type="dxa"/>
          </w:tcPr>
          <w:p w:rsidR="00B57CB3" w:rsidRPr="00F94A31" w:rsidRDefault="00B57CB3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  <w:gridSpan w:val="2"/>
          </w:tcPr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90" w:type="dxa"/>
            <w:gridSpan w:val="2"/>
          </w:tcPr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6"/>
          </w:tcPr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" w:type="dxa"/>
            <w:shd w:val="clear" w:color="auto" w:fill="auto"/>
          </w:tcPr>
          <w:p w:rsidR="00B57CB3" w:rsidRPr="00F94A31" w:rsidRDefault="00B57CB3" w:rsidP="00D55D3F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8" w:type="dxa"/>
            <w:gridSpan w:val="5"/>
            <w:shd w:val="clear" w:color="auto" w:fill="auto"/>
          </w:tcPr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6"/>
            <w:shd w:val="clear" w:color="auto" w:fill="auto"/>
          </w:tcPr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B57CB3" w:rsidRPr="00F94A31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DB19EB" w:rsidRPr="00F94A31" w:rsidTr="00E704F3">
        <w:trPr>
          <w:gridAfter w:val="1"/>
          <w:wAfter w:w="18" w:type="dxa"/>
          <w:tblHeader/>
        </w:trPr>
        <w:tc>
          <w:tcPr>
            <w:tcW w:w="262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81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90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252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DB19EB" w:rsidRPr="00F94A31" w:rsidTr="00AB1534">
        <w:trPr>
          <w:gridAfter w:val="1"/>
          <w:wAfter w:w="18" w:type="dxa"/>
          <w:tblHeader/>
        </w:trPr>
        <w:tc>
          <w:tcPr>
            <w:tcW w:w="2628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</w:tcPr>
          <w:p w:rsidR="00DB19EB" w:rsidRPr="00F94A31" w:rsidRDefault="00DB19EB" w:rsidP="00DB19EB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90" w:type="dxa"/>
            <w:gridSpan w:val="2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พันเวียดนามดอง)</w:t>
            </w:r>
          </w:p>
        </w:tc>
        <w:tc>
          <w:tcPr>
            <w:tcW w:w="7938" w:type="dxa"/>
            <w:gridSpan w:val="21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B19EB" w:rsidRPr="00F94A31" w:rsidTr="00E704F3">
        <w:tc>
          <w:tcPr>
            <w:tcW w:w="2628" w:type="dxa"/>
          </w:tcPr>
          <w:p w:rsidR="00DB19EB" w:rsidRPr="00F94A31" w:rsidRDefault="00DB19EB" w:rsidP="00DB19EB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ROBINSON DEPARTMENT </w:t>
            </w: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9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B19EB" w:rsidRPr="00F94A31" w:rsidRDefault="00DB19EB" w:rsidP="00DB19EB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B19EB" w:rsidRPr="00F94A31" w:rsidRDefault="00DB19EB" w:rsidP="00DB19EB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B19EB" w:rsidRPr="00F94A31" w:rsidRDefault="00DB19EB" w:rsidP="00DB19EB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19EB" w:rsidRPr="00F94A31" w:rsidTr="00E704F3">
        <w:tc>
          <w:tcPr>
            <w:tcW w:w="2628" w:type="dxa"/>
          </w:tcPr>
          <w:p w:rsidR="00DB19EB" w:rsidRPr="00F94A31" w:rsidRDefault="00DB19EB" w:rsidP="00DB19EB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>STORE (VIETNAM) JOINT</w:t>
            </w: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B19EB" w:rsidRPr="00F94A31" w:rsidRDefault="00DB19EB" w:rsidP="00DB19EB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B19EB" w:rsidRPr="00F94A31" w:rsidRDefault="00DB19EB" w:rsidP="00DB19EB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B19EB" w:rsidRPr="00F94A31" w:rsidRDefault="00DB19EB" w:rsidP="00DB19EB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19EB" w:rsidRPr="00F94A31" w:rsidTr="00E704F3">
        <w:tc>
          <w:tcPr>
            <w:tcW w:w="2628" w:type="dxa"/>
          </w:tcPr>
          <w:p w:rsidR="00DB19EB" w:rsidRPr="00F94A31" w:rsidRDefault="00DB19EB" w:rsidP="00DB19EB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   STOCK COMPANY</w:t>
            </w: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720" w:type="dxa"/>
            <w:shd w:val="clear" w:color="auto" w:fill="auto"/>
          </w:tcPr>
          <w:p w:rsidR="00DB19EB" w:rsidRPr="00F94A31" w:rsidRDefault="004049B3" w:rsidP="00DB19EB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4049B3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810" w:type="dxa"/>
          </w:tcPr>
          <w:p w:rsidR="00DB19EB" w:rsidRPr="00F94A31" w:rsidRDefault="00DB19EB" w:rsidP="00DB19EB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E704F3">
              <w:rPr>
                <w:rFonts w:ascii="Angsana New" w:hAnsi="Angsana New" w:cs="Angsana New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</w:tcPr>
          <w:p w:rsidR="00DB19EB" w:rsidRPr="00F94A31" w:rsidRDefault="004049B3" w:rsidP="00DB19EB">
            <w:pPr>
              <w:tabs>
                <w:tab w:val="decimal" w:pos="-45"/>
              </w:tabs>
              <w:spacing w:after="0" w:line="240" w:lineRule="auto"/>
              <w:ind w:left="-10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49B3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990" w:type="dxa"/>
          </w:tcPr>
          <w:p w:rsidR="00DB19EB" w:rsidRPr="00F94A31" w:rsidRDefault="00DB19EB" w:rsidP="00DB19EB">
            <w:pPr>
              <w:tabs>
                <w:tab w:val="decimal" w:pos="-45"/>
              </w:tabs>
              <w:spacing w:after="0" w:line="240" w:lineRule="auto"/>
              <w:ind w:left="-10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DB19EB" w:rsidRPr="00F94A31" w:rsidRDefault="004049B3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DB19EB" w:rsidRPr="005B0773" w:rsidRDefault="004049B3" w:rsidP="00DB19EB">
            <w:pPr>
              <w:tabs>
                <w:tab w:val="decimal" w:pos="502"/>
                <w:tab w:val="decimal" w:pos="783"/>
              </w:tabs>
              <w:spacing w:after="0" w:line="240" w:lineRule="auto"/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5B0773" w:rsidRDefault="00DB19EB" w:rsidP="00DB19EB">
            <w:pPr>
              <w:tabs>
                <w:tab w:val="decimal" w:pos="502"/>
                <w:tab w:val="decimal" w:pos="783"/>
              </w:tabs>
              <w:spacing w:after="0" w:line="240" w:lineRule="auto"/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077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F94A31" w:rsidRDefault="004049B3" w:rsidP="00DB19EB">
            <w:pPr>
              <w:tabs>
                <w:tab w:val="decimal" w:pos="846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846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</w:tr>
      <w:tr w:rsidR="00DB19EB" w:rsidRPr="00F94A31" w:rsidTr="00E704F3">
        <w:trPr>
          <w:gridAfter w:val="1"/>
          <w:wAfter w:w="18" w:type="dxa"/>
        </w:trPr>
        <w:tc>
          <w:tcPr>
            <w:tcW w:w="2628" w:type="dxa"/>
          </w:tcPr>
          <w:p w:rsidR="00DB19EB" w:rsidRPr="00F94A31" w:rsidRDefault="00DB19EB" w:rsidP="00DB19EB">
            <w:pPr>
              <w:spacing w:after="0" w:line="240" w:lineRule="auto"/>
              <w:ind w:left="-18"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:rsidR="00DB19EB" w:rsidRPr="00F94A31" w:rsidRDefault="00DB19EB" w:rsidP="00DB19EB">
            <w:pPr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DB19EB" w:rsidRPr="00F94A31" w:rsidRDefault="00DB19EB" w:rsidP="00DB19EB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B19EB" w:rsidRPr="00F94A31" w:rsidRDefault="00DB19EB" w:rsidP="00DB19EB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DB19EB" w:rsidRPr="00F94A31" w:rsidRDefault="00DB19EB" w:rsidP="00DB19EB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B19EB" w:rsidRPr="00F94A31" w:rsidRDefault="00DB19EB" w:rsidP="00DB19EB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B19EB" w:rsidRPr="00F94A31" w:rsidRDefault="00DB19EB" w:rsidP="00DB19EB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F94A31" w:rsidRDefault="004049B3" w:rsidP="00DB19EB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  <w:tc>
          <w:tcPr>
            <w:tcW w:w="252" w:type="dxa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F94A31" w:rsidRDefault="004049B3" w:rsidP="00DB19EB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F94A31" w:rsidRDefault="00DB19EB" w:rsidP="00DB19EB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F94A31" w:rsidRDefault="004049B3" w:rsidP="00DB19EB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F94A31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9EB" w:rsidRPr="00F94A31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</w:tr>
    </w:tbl>
    <w:p w:rsidR="00B909A7" w:rsidRPr="00070317" w:rsidRDefault="00B909A7" w:rsidP="00D55D3F">
      <w:pPr>
        <w:spacing w:after="0" w:line="240" w:lineRule="auto"/>
        <w:ind w:left="-18" w:right="-25"/>
        <w:rPr>
          <w:rFonts w:ascii="Angsana New" w:hAnsi="Angsana New" w:cs="Angsana New"/>
          <w:spacing w:val="-6"/>
          <w:sz w:val="16"/>
          <w:szCs w:val="16"/>
        </w:rPr>
      </w:pPr>
    </w:p>
    <w:p w:rsidR="00B25040" w:rsidRDefault="00B909A7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บริษัทย่อยทั้งหมดดำเนินธุรกิจในประเทศไทย ยกเว้นบริษัท </w:t>
      </w:r>
      <w:r w:rsidRPr="00D55D3F">
        <w:rPr>
          <w:rFonts w:ascii="Angsana New" w:hAnsi="Angsana New" w:cs="Angsana New"/>
          <w:sz w:val="28"/>
          <w:szCs w:val="28"/>
        </w:rPr>
        <w:t>R</w:t>
      </w:r>
      <w:r w:rsidRPr="00D55D3F">
        <w:rPr>
          <w:rFonts w:ascii="Angsana New" w:hAnsi="Angsana New" w:cs="Angsana New"/>
          <w:sz w:val="28"/>
          <w:szCs w:val="28"/>
          <w:cs/>
        </w:rPr>
        <w:t>-</w:t>
      </w:r>
      <w:r w:rsidRPr="00D55D3F">
        <w:rPr>
          <w:rFonts w:ascii="Angsana New" w:hAnsi="Angsana New" w:cs="Angsana New"/>
          <w:sz w:val="28"/>
          <w:szCs w:val="28"/>
        </w:rPr>
        <w:t xml:space="preserve">Trading </w:t>
      </w:r>
      <w:r w:rsidRPr="00D55D3F">
        <w:rPr>
          <w:rFonts w:ascii="Angsana New" w:hAnsi="Angsana New" w:cs="Angsana New"/>
          <w:sz w:val="28"/>
          <w:szCs w:val="28"/>
          <w:cs/>
        </w:rPr>
        <w:t>(</w:t>
      </w:r>
      <w:r w:rsidRPr="00D55D3F">
        <w:rPr>
          <w:rFonts w:ascii="Angsana New" w:hAnsi="Angsana New" w:cs="Angsana New"/>
          <w:sz w:val="28"/>
          <w:szCs w:val="28"/>
        </w:rPr>
        <w:t>L</w:t>
      </w:r>
      <w:r w:rsidRPr="00D55D3F">
        <w:rPr>
          <w:rFonts w:ascii="Angsana New" w:hAnsi="Angsana New" w:cs="Angsana New"/>
          <w:sz w:val="28"/>
          <w:szCs w:val="28"/>
          <w:cs/>
        </w:rPr>
        <w:t xml:space="preserve">) </w:t>
      </w:r>
      <w:r w:rsidRPr="00D55D3F">
        <w:rPr>
          <w:rFonts w:ascii="Angsana New" w:hAnsi="Angsana New" w:cs="Angsana New"/>
          <w:sz w:val="28"/>
          <w:szCs w:val="28"/>
        </w:rPr>
        <w:t>BHD</w:t>
      </w:r>
      <w:r w:rsidRPr="00D55D3F">
        <w:rPr>
          <w:rFonts w:ascii="Angsana New" w:hAnsi="Angsana New" w:cs="Angsana New"/>
          <w:sz w:val="28"/>
          <w:szCs w:val="28"/>
          <w:cs/>
        </w:rPr>
        <w:t>.</w:t>
      </w:r>
      <w:r w:rsidR="00EA4E8D">
        <w:rPr>
          <w:rFonts w:ascii="Angsana New" w:hAnsi="Angsana New" w:cs="Angsana New"/>
          <w:sz w:val="28"/>
          <w:szCs w:val="28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ซึ่งดำเนินธุรกิจใน</w:t>
      </w:r>
      <w:r w:rsidRPr="00D55D3F">
        <w:rPr>
          <w:rFonts w:ascii="Angsana New" w:hAnsi="Angsana New" w:cs="Angsana New"/>
          <w:sz w:val="30"/>
          <w:szCs w:val="30"/>
        </w:rPr>
        <w:t xml:space="preserve"> British Virgin Islands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7E72" w:rsidRPr="00D55D3F">
        <w:rPr>
          <w:rFonts w:ascii="Angsana New" w:hAnsi="Angsana New" w:cs="Angsana New"/>
          <w:sz w:val="30"/>
          <w:szCs w:val="30"/>
        </w:rPr>
        <w:t xml:space="preserve">ROBINSON DEPARTMENT STORE (VIETNAM) JOINT STOCK COMPANY </w:t>
      </w:r>
      <w:r w:rsidR="00905385" w:rsidRPr="00D55D3F">
        <w:rPr>
          <w:rFonts w:ascii="Angsana New" w:hAnsi="Angsana New" w:cs="Angsana New"/>
          <w:sz w:val="30"/>
          <w:szCs w:val="30"/>
          <w:cs/>
        </w:rPr>
        <w:t>ดำเนินธุรกิจในประเทศ</w:t>
      </w:r>
      <w:r w:rsidRPr="00D55D3F">
        <w:rPr>
          <w:rFonts w:ascii="Angsana New" w:hAnsi="Angsana New" w:cs="Angsana New"/>
          <w:sz w:val="30"/>
          <w:szCs w:val="30"/>
          <w:cs/>
        </w:rPr>
        <w:t>เวียดนาม</w:t>
      </w:r>
    </w:p>
    <w:p w:rsidR="00022C49" w:rsidRDefault="00022C49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Pr="00D55D3F" w:rsidRDefault="00B25040" w:rsidP="00D55D3F">
      <w:pPr>
        <w:spacing w:after="0" w:line="240" w:lineRule="auto"/>
        <w:ind w:right="-25"/>
        <w:rPr>
          <w:rFonts w:ascii="Angsana New" w:hAnsi="Angsana New" w:cs="Angsana New" w:hint="cs"/>
          <w:sz w:val="30"/>
          <w:szCs w:val="30"/>
        </w:rPr>
      </w:pPr>
    </w:p>
    <w:p w:rsidR="0064639E" w:rsidRPr="00D55D3F" w:rsidRDefault="0064639E" w:rsidP="00D55D3F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:rsidR="0072014C" w:rsidRDefault="0072014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72014C" w:rsidSect="007D128C">
          <w:footerReference w:type="default" r:id="rId12"/>
          <w:type w:val="continuous"/>
          <w:pgSz w:w="16840" w:h="11907" w:orient="landscape" w:code="9"/>
          <w:pgMar w:top="1440" w:right="1152" w:bottom="1152" w:left="1152" w:header="720" w:footer="720" w:gutter="0"/>
          <w:cols w:space="708"/>
          <w:docGrid w:linePitch="360"/>
        </w:sectPr>
      </w:pPr>
    </w:p>
    <w:p w:rsidR="005619E0" w:rsidRPr="001C3E91" w:rsidRDefault="00247B2C" w:rsidP="005619E0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1</w:t>
      </w:r>
      <w:r w:rsidR="00673F81">
        <w:rPr>
          <w:rFonts w:ascii="Angsana New" w:hAnsi="Angsana New" w:cs="Angsana New"/>
          <w:b/>
          <w:bCs/>
          <w:sz w:val="30"/>
          <w:szCs w:val="30"/>
        </w:rPr>
        <w:t>2</w:t>
      </w:r>
      <w:r w:rsidR="005619E0" w:rsidRPr="001C3E91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ส่วนของผู้ถือหุ้นที่ไม่มีอำนาจควบคุม </w:t>
      </w:r>
    </w:p>
    <w:p w:rsidR="005619E0" w:rsidRPr="00070317" w:rsidRDefault="005619E0" w:rsidP="005619E0">
      <w:pPr>
        <w:spacing w:after="0" w:line="240" w:lineRule="auto"/>
        <w:ind w:right="-43" w:firstLine="450"/>
        <w:jc w:val="thaiDistribute"/>
        <w:rPr>
          <w:rFonts w:ascii="Angsana New" w:hAnsi="Angsana New" w:cs="Angsana New"/>
          <w:sz w:val="16"/>
          <w:szCs w:val="16"/>
        </w:rPr>
      </w:pPr>
    </w:p>
    <w:p w:rsidR="005619E0" w:rsidRPr="00DF3F6F" w:rsidRDefault="005619E0" w:rsidP="005619E0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DF3F6F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</w:t>
      </w:r>
      <w:r w:rsidR="0018413B">
        <w:rPr>
          <w:rFonts w:ascii="Angsana New" w:hAnsi="Angsana New" w:cs="Angsana New" w:hint="cs"/>
          <w:sz w:val="30"/>
          <w:szCs w:val="30"/>
          <w:cs/>
        </w:rPr>
        <w:t>และบริษัทย่อยทางอ้อม</w:t>
      </w:r>
      <w:r w:rsidRPr="00DF3F6F">
        <w:rPr>
          <w:rFonts w:ascii="Angsana New" w:hAnsi="Angsana New" w:cs="Angsana New"/>
          <w:sz w:val="30"/>
          <w:szCs w:val="30"/>
          <w:cs/>
        </w:rPr>
        <w:t>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:rsidR="005619E0" w:rsidRPr="00070317" w:rsidRDefault="005619E0" w:rsidP="005619E0">
      <w:pPr>
        <w:spacing w:after="0" w:line="240" w:lineRule="auto"/>
        <w:ind w:right="-43" w:firstLine="45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326" w:type="dxa"/>
        <w:tblInd w:w="61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416"/>
        <w:gridCol w:w="95"/>
        <w:gridCol w:w="2340"/>
        <w:gridCol w:w="95"/>
        <w:gridCol w:w="85"/>
        <w:gridCol w:w="95"/>
        <w:gridCol w:w="1885"/>
        <w:gridCol w:w="95"/>
        <w:gridCol w:w="85"/>
        <w:gridCol w:w="95"/>
        <w:gridCol w:w="1525"/>
        <w:gridCol w:w="95"/>
        <w:gridCol w:w="85"/>
        <w:gridCol w:w="95"/>
        <w:gridCol w:w="1345"/>
        <w:gridCol w:w="95"/>
        <w:gridCol w:w="85"/>
        <w:gridCol w:w="95"/>
        <w:gridCol w:w="1525"/>
        <w:gridCol w:w="95"/>
      </w:tblGrid>
      <w:tr w:rsidR="00560485" w:rsidRPr="001C3E91" w:rsidTr="00907D86">
        <w:trPr>
          <w:gridAfter w:val="1"/>
          <w:wAfter w:w="95" w:type="dxa"/>
          <w:cantSplit/>
          <w:trHeight w:val="423"/>
          <w:tblHeader/>
        </w:trPr>
        <w:tc>
          <w:tcPr>
            <w:tcW w:w="4416" w:type="dxa"/>
            <w:vAlign w:val="bottom"/>
          </w:tcPr>
          <w:p w:rsidR="00560485" w:rsidRPr="001C3E91" w:rsidRDefault="00560485" w:rsidP="00723B80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5" w:type="dxa"/>
            <w:gridSpan w:val="18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DB19E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2560</w:t>
            </w:r>
          </w:p>
        </w:tc>
      </w:tr>
      <w:tr w:rsidR="00560485" w:rsidRPr="001C3E91" w:rsidTr="00907D86">
        <w:trPr>
          <w:gridAfter w:val="1"/>
          <w:wAfter w:w="95" w:type="dxa"/>
          <w:cantSplit/>
          <w:trHeight w:val="882"/>
          <w:tblHeader/>
        </w:trPr>
        <w:tc>
          <w:tcPr>
            <w:tcW w:w="4416" w:type="dxa"/>
            <w:vAlign w:val="bottom"/>
          </w:tcPr>
          <w:p w:rsidR="00560485" w:rsidRPr="001C3E91" w:rsidRDefault="00560485" w:rsidP="00723B80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5" w:type="dxa"/>
            <w:gridSpan w:val="2"/>
          </w:tcPr>
          <w:p w:rsidR="00560485" w:rsidRDefault="00994669" w:rsidP="00994669">
            <w:pPr>
              <w:pStyle w:val="acctmergecolhdg"/>
              <w:spacing w:after="0" w:line="240" w:lineRule="auto"/>
              <w:ind w:left="-55" w:right="-41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บริษัท ซีอาร์ นครศรีธรรมราช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 xml:space="preserve"> </w:t>
            </w:r>
            <w:r w:rsidR="00560485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 w:rsidR="00560485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ประเทศไทย</w:t>
            </w:r>
            <w:r w:rsidR="00560485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)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gridSpan w:val="2"/>
          </w:tcPr>
          <w:p w:rsidR="00560485" w:rsidRDefault="00560485" w:rsidP="002A516A">
            <w:pPr>
              <w:pStyle w:val="acctmergecolhdg"/>
              <w:spacing w:after="0" w:line="240" w:lineRule="auto"/>
              <w:ind w:left="-55" w:right="-41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</w:tcPr>
          <w:p w:rsidR="00560485" w:rsidRDefault="00560485" w:rsidP="00994669">
            <w:pPr>
              <w:pStyle w:val="acctmergecolhdg"/>
              <w:spacing w:after="0" w:line="240" w:lineRule="auto"/>
              <w:ind w:left="-55" w:right="-41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บริษัท ซีอาร์ ภูเก็ต 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ประเทศไทย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)</w:t>
            </w:r>
            <w:r w:rsidR="00994669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994669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gridSpan w:val="2"/>
          </w:tcPr>
          <w:p w:rsidR="00560485" w:rsidRPr="001C3E91" w:rsidRDefault="00560485" w:rsidP="002A516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560485" w:rsidRPr="001C3E91" w:rsidRDefault="00560485" w:rsidP="002A516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C3E91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gridSpan w:val="2"/>
          </w:tcPr>
          <w:p w:rsidR="00560485" w:rsidRPr="001C3E91" w:rsidRDefault="00560485" w:rsidP="002A516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560485" w:rsidRPr="001C3E91" w:rsidRDefault="00560485" w:rsidP="002A516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C3E91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gridSpan w:val="2"/>
          </w:tcPr>
          <w:p w:rsidR="00560485" w:rsidRPr="001C3E91" w:rsidRDefault="00560485" w:rsidP="002A516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E65B60" w:rsidRDefault="00E65B60" w:rsidP="002A516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  <w:p w:rsidR="00560485" w:rsidRPr="001C3E91" w:rsidRDefault="00560485" w:rsidP="002A516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C3E91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60485" w:rsidRPr="001C3E91" w:rsidTr="00907D86">
        <w:trPr>
          <w:gridAfter w:val="1"/>
          <w:wAfter w:w="95" w:type="dxa"/>
          <w:cantSplit/>
          <w:trHeight w:val="385"/>
        </w:trPr>
        <w:tc>
          <w:tcPr>
            <w:tcW w:w="4416" w:type="dxa"/>
            <w:vAlign w:val="bottom"/>
          </w:tcPr>
          <w:p w:rsidR="00560485" w:rsidRPr="001C3E91" w:rsidRDefault="00560485" w:rsidP="00723B80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9815" w:type="dxa"/>
            <w:gridSpan w:val="18"/>
          </w:tcPr>
          <w:p w:rsidR="00560485" w:rsidRPr="002121B4" w:rsidRDefault="00E65B60" w:rsidP="00723B80">
            <w:pPr>
              <w:pStyle w:val="acctmergecolhdg"/>
              <w:spacing w:after="0" w:line="240" w:lineRule="auto"/>
              <w:rPr>
                <w:rFonts w:ascii="Angsana New" w:hAnsi="Angsana New" w:cs="Angsana New" w:hint="cs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60485" w:rsidRPr="00425B8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60485" w:rsidRPr="001C3E91" w:rsidTr="00907D86">
        <w:trPr>
          <w:gridAfter w:val="1"/>
          <w:wAfter w:w="95" w:type="dxa"/>
          <w:cantSplit/>
          <w:trHeight w:val="385"/>
        </w:trPr>
        <w:tc>
          <w:tcPr>
            <w:tcW w:w="4416" w:type="dxa"/>
            <w:vAlign w:val="bottom"/>
          </w:tcPr>
          <w:p w:rsidR="00560485" w:rsidRPr="00DF3F6F" w:rsidRDefault="00560485" w:rsidP="00723B80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F3F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435" w:type="dxa"/>
            <w:gridSpan w:val="2"/>
          </w:tcPr>
          <w:p w:rsidR="00560485" w:rsidRPr="00544905" w:rsidRDefault="006E6CFE" w:rsidP="00B25040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50.01</w:t>
            </w:r>
          </w:p>
        </w:tc>
        <w:tc>
          <w:tcPr>
            <w:tcW w:w="180" w:type="dxa"/>
            <w:gridSpan w:val="2"/>
          </w:tcPr>
          <w:p w:rsidR="00560485" w:rsidRPr="00DF3F6F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560485" w:rsidRPr="00544905" w:rsidRDefault="006E6CFE" w:rsidP="00544905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50.01</w:t>
            </w:r>
          </w:p>
        </w:tc>
        <w:tc>
          <w:tcPr>
            <w:tcW w:w="180" w:type="dxa"/>
            <w:gridSpan w:val="2"/>
            <w:vAlign w:val="bottom"/>
          </w:tcPr>
          <w:p w:rsidR="00560485" w:rsidRPr="00DF3F6F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560485" w:rsidRPr="00DF3F6F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</w:tr>
      <w:tr w:rsidR="0018413B" w:rsidRPr="0018413B" w:rsidTr="00907D86">
        <w:trPr>
          <w:gridAfter w:val="1"/>
          <w:wAfter w:w="95" w:type="dxa"/>
          <w:cantSplit/>
          <w:trHeight w:val="297"/>
        </w:trPr>
        <w:tc>
          <w:tcPr>
            <w:tcW w:w="4416" w:type="dxa"/>
          </w:tcPr>
          <w:p w:rsidR="0018413B" w:rsidRPr="0018413B" w:rsidRDefault="0018413B" w:rsidP="00723B80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35" w:type="dxa"/>
            <w:gridSpan w:val="2"/>
          </w:tcPr>
          <w:p w:rsidR="0018413B" w:rsidRPr="0018413B" w:rsidRDefault="0018413B" w:rsidP="00C102D6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18413B" w:rsidRPr="0018413B" w:rsidRDefault="0018413B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980" w:type="dxa"/>
            <w:gridSpan w:val="2"/>
          </w:tcPr>
          <w:p w:rsidR="0018413B" w:rsidRPr="0018413B" w:rsidRDefault="0018413B" w:rsidP="00C102D6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18413B" w:rsidRPr="0018413B" w:rsidRDefault="0018413B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8413B" w:rsidRPr="0018413B" w:rsidRDefault="0018413B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8413B" w:rsidRPr="0018413B" w:rsidRDefault="0018413B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8413B" w:rsidRPr="0018413B" w:rsidRDefault="0018413B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8413B" w:rsidRPr="0018413B" w:rsidRDefault="0018413B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8413B" w:rsidRPr="0018413B" w:rsidRDefault="0018413B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</w:tr>
      <w:tr w:rsidR="00560485" w:rsidRPr="001C3E91" w:rsidTr="00907D86">
        <w:trPr>
          <w:gridAfter w:val="1"/>
          <w:wAfter w:w="95" w:type="dxa"/>
          <w:cantSplit/>
          <w:trHeight w:val="371"/>
        </w:trPr>
        <w:tc>
          <w:tcPr>
            <w:tcW w:w="4416" w:type="dxa"/>
          </w:tcPr>
          <w:p w:rsidR="00560485" w:rsidRPr="00DF3F6F" w:rsidRDefault="00560485" w:rsidP="00723B80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F3F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435" w:type="dxa"/>
            <w:gridSpan w:val="2"/>
          </w:tcPr>
          <w:p w:rsidR="00994669" w:rsidRPr="00DF3F6F" w:rsidRDefault="006E6CFE" w:rsidP="00544905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272,549</w:t>
            </w:r>
          </w:p>
        </w:tc>
        <w:tc>
          <w:tcPr>
            <w:tcW w:w="180" w:type="dxa"/>
            <w:gridSpan w:val="2"/>
          </w:tcPr>
          <w:p w:rsidR="00560485" w:rsidRPr="00DF3F6F" w:rsidRDefault="00560485" w:rsidP="00544905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560485" w:rsidRPr="00DF3F6F" w:rsidRDefault="006E6CFE" w:rsidP="00544905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572,030</w:t>
            </w:r>
          </w:p>
        </w:tc>
        <w:tc>
          <w:tcPr>
            <w:tcW w:w="180" w:type="dxa"/>
            <w:gridSpan w:val="2"/>
          </w:tcPr>
          <w:p w:rsidR="00560485" w:rsidRPr="00DF3F6F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DF3F6F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</w:tr>
      <w:tr w:rsidR="00560485" w:rsidRPr="001C3E91" w:rsidTr="00907D86">
        <w:trPr>
          <w:gridAfter w:val="1"/>
          <w:wAfter w:w="95" w:type="dxa"/>
          <w:cantSplit/>
          <w:trHeight w:val="371"/>
        </w:trPr>
        <w:tc>
          <w:tcPr>
            <w:tcW w:w="4416" w:type="dxa"/>
          </w:tcPr>
          <w:p w:rsidR="00560485" w:rsidRPr="00DF3F6F" w:rsidRDefault="00560485" w:rsidP="00723B80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F3F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435" w:type="dxa"/>
            <w:gridSpan w:val="2"/>
          </w:tcPr>
          <w:p w:rsidR="00560485" w:rsidRPr="00DF3F6F" w:rsidRDefault="006E6CFE" w:rsidP="00544905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690,878</w:t>
            </w:r>
          </w:p>
        </w:tc>
        <w:tc>
          <w:tcPr>
            <w:tcW w:w="180" w:type="dxa"/>
            <w:gridSpan w:val="2"/>
          </w:tcPr>
          <w:p w:rsidR="00560485" w:rsidRPr="00DF3F6F" w:rsidRDefault="00560485" w:rsidP="00544905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560485" w:rsidRPr="00DF3F6F" w:rsidRDefault="006E6CFE" w:rsidP="00544905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110,207</w:t>
            </w:r>
          </w:p>
        </w:tc>
        <w:tc>
          <w:tcPr>
            <w:tcW w:w="180" w:type="dxa"/>
            <w:gridSpan w:val="2"/>
          </w:tcPr>
          <w:p w:rsidR="00560485" w:rsidRPr="00DF3F6F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DF3F6F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</w:tr>
      <w:tr w:rsidR="00560485" w:rsidRPr="001C3E91" w:rsidTr="00907D86">
        <w:trPr>
          <w:gridAfter w:val="1"/>
          <w:wAfter w:w="95" w:type="dxa"/>
          <w:cantSplit/>
          <w:trHeight w:val="371"/>
        </w:trPr>
        <w:tc>
          <w:tcPr>
            <w:tcW w:w="4416" w:type="dxa"/>
          </w:tcPr>
          <w:p w:rsidR="00560485" w:rsidRPr="00DF3F6F" w:rsidRDefault="00560485" w:rsidP="00723B80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F3F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2435" w:type="dxa"/>
            <w:gridSpan w:val="2"/>
          </w:tcPr>
          <w:p w:rsidR="00560485" w:rsidRPr="00027D6C" w:rsidRDefault="006E6CFE" w:rsidP="00027D6C">
            <w:pPr>
              <w:tabs>
                <w:tab w:val="left" w:pos="1440"/>
              </w:tabs>
              <w:spacing w:after="0" w:line="240" w:lineRule="auto"/>
              <w:ind w:right="6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(267,951)</w:t>
            </w:r>
          </w:p>
        </w:tc>
        <w:tc>
          <w:tcPr>
            <w:tcW w:w="180" w:type="dxa"/>
            <w:gridSpan w:val="2"/>
          </w:tcPr>
          <w:p w:rsidR="00560485" w:rsidRPr="00DF3F6F" w:rsidRDefault="00560485" w:rsidP="00544905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560485" w:rsidRPr="00027D6C" w:rsidRDefault="006E6CFE" w:rsidP="004049B3">
            <w:pPr>
              <w:tabs>
                <w:tab w:val="left" w:pos="1165"/>
              </w:tabs>
              <w:spacing w:after="0" w:line="240" w:lineRule="auto"/>
              <w:ind w:right="4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(343,346)</w:t>
            </w:r>
          </w:p>
        </w:tc>
        <w:tc>
          <w:tcPr>
            <w:tcW w:w="180" w:type="dxa"/>
            <w:gridSpan w:val="2"/>
          </w:tcPr>
          <w:p w:rsidR="00560485" w:rsidRPr="00DF3F6F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DF3F6F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</w:tr>
      <w:tr w:rsidR="00560485" w:rsidRPr="001C3E91" w:rsidTr="00907D86">
        <w:trPr>
          <w:gridAfter w:val="1"/>
          <w:wAfter w:w="95" w:type="dxa"/>
          <w:cantSplit/>
          <w:trHeight w:val="371"/>
        </w:trPr>
        <w:tc>
          <w:tcPr>
            <w:tcW w:w="4416" w:type="dxa"/>
          </w:tcPr>
          <w:p w:rsidR="00560485" w:rsidRPr="00DF3F6F" w:rsidRDefault="00560485" w:rsidP="00723B80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F3F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435" w:type="dxa"/>
            <w:gridSpan w:val="2"/>
            <w:tcBorders>
              <w:bottom w:val="single" w:sz="4" w:space="0" w:color="auto"/>
            </w:tcBorders>
          </w:tcPr>
          <w:p w:rsidR="00D90994" w:rsidRPr="00027D6C" w:rsidRDefault="006E6CFE" w:rsidP="00027D6C">
            <w:pPr>
              <w:tabs>
                <w:tab w:val="left" w:pos="1440"/>
              </w:tabs>
              <w:spacing w:after="0" w:line="240" w:lineRule="auto"/>
              <w:ind w:right="6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(208,980)</w:t>
            </w:r>
          </w:p>
        </w:tc>
        <w:tc>
          <w:tcPr>
            <w:tcW w:w="180" w:type="dxa"/>
            <w:gridSpan w:val="2"/>
          </w:tcPr>
          <w:p w:rsidR="00560485" w:rsidRPr="00DF3F6F" w:rsidRDefault="00560485" w:rsidP="00544905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60485" w:rsidRPr="00027D6C" w:rsidRDefault="006E6CFE" w:rsidP="00027D6C">
            <w:pPr>
              <w:tabs>
                <w:tab w:val="left" w:pos="1165"/>
              </w:tabs>
              <w:spacing w:after="0" w:line="240" w:lineRule="auto"/>
              <w:ind w:right="4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(4,050)</w:t>
            </w:r>
          </w:p>
        </w:tc>
        <w:tc>
          <w:tcPr>
            <w:tcW w:w="180" w:type="dxa"/>
            <w:gridSpan w:val="2"/>
          </w:tcPr>
          <w:p w:rsidR="00560485" w:rsidRPr="00DF3F6F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DF3F6F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FF1276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60485" w:rsidRPr="00FF1276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FF1276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FF1276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560485" w:rsidRPr="001C3E91" w:rsidTr="00907D86">
        <w:trPr>
          <w:gridAfter w:val="1"/>
          <w:wAfter w:w="95" w:type="dxa"/>
          <w:cantSplit/>
          <w:trHeight w:val="371"/>
        </w:trPr>
        <w:tc>
          <w:tcPr>
            <w:tcW w:w="4416" w:type="dxa"/>
          </w:tcPr>
          <w:p w:rsidR="00560485" w:rsidRPr="00DF3F6F" w:rsidRDefault="00560485" w:rsidP="00723B80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F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0485" w:rsidRPr="00FF1276" w:rsidRDefault="006E6CFE" w:rsidP="00544905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486,496</w:t>
            </w:r>
          </w:p>
        </w:tc>
        <w:tc>
          <w:tcPr>
            <w:tcW w:w="180" w:type="dxa"/>
            <w:gridSpan w:val="2"/>
          </w:tcPr>
          <w:p w:rsidR="00560485" w:rsidRPr="00FF1276" w:rsidRDefault="00560485" w:rsidP="00544905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0485" w:rsidRPr="00544905" w:rsidRDefault="006E6CFE" w:rsidP="00544905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334,841</w:t>
            </w:r>
          </w:p>
        </w:tc>
        <w:tc>
          <w:tcPr>
            <w:tcW w:w="180" w:type="dxa"/>
            <w:gridSpan w:val="2"/>
          </w:tcPr>
          <w:p w:rsidR="00560485" w:rsidRPr="00FF1276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FF1276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FF1276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60485" w:rsidRPr="00FF1276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FF1276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FF1276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18413B" w:rsidRPr="001C3E91" w:rsidTr="00907D86">
        <w:trPr>
          <w:gridAfter w:val="1"/>
          <w:wAfter w:w="95" w:type="dxa"/>
          <w:cantSplit/>
          <w:trHeight w:val="287"/>
        </w:trPr>
        <w:tc>
          <w:tcPr>
            <w:tcW w:w="4416" w:type="dxa"/>
          </w:tcPr>
          <w:p w:rsidR="0018413B" w:rsidRPr="00FF1276" w:rsidRDefault="0018413B" w:rsidP="00723B80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</w:tcBorders>
          </w:tcPr>
          <w:p w:rsidR="0018413B" w:rsidRPr="00FF1276" w:rsidRDefault="0018413B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18413B" w:rsidRPr="00FF1276" w:rsidRDefault="0018413B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18413B" w:rsidRPr="00FF1276" w:rsidRDefault="0018413B" w:rsidP="00FF1276">
            <w:pPr>
              <w:pStyle w:val="acctmergecolhdg"/>
              <w:tabs>
                <w:tab w:val="left" w:pos="1271"/>
              </w:tabs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18413B" w:rsidRPr="00FF1276" w:rsidRDefault="0018413B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8413B" w:rsidRPr="00FF1276" w:rsidRDefault="0018413B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8413B" w:rsidRPr="00FF1276" w:rsidRDefault="0018413B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8413B" w:rsidRPr="00FF1276" w:rsidRDefault="0018413B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8413B" w:rsidRPr="00FF1276" w:rsidRDefault="0018413B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8413B" w:rsidRPr="00FF1276" w:rsidRDefault="0018413B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</w:tr>
      <w:tr w:rsidR="00560485" w:rsidRPr="001C3E91" w:rsidTr="00907D86">
        <w:trPr>
          <w:gridAfter w:val="1"/>
          <w:wAfter w:w="95" w:type="dxa"/>
          <w:cantSplit/>
          <w:trHeight w:val="287"/>
        </w:trPr>
        <w:tc>
          <w:tcPr>
            <w:tcW w:w="4416" w:type="dxa"/>
          </w:tcPr>
          <w:p w:rsidR="00560485" w:rsidRPr="00FF1276" w:rsidRDefault="00560485" w:rsidP="00723B80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27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435" w:type="dxa"/>
            <w:gridSpan w:val="2"/>
            <w:tcBorders>
              <w:bottom w:val="double" w:sz="4" w:space="0" w:color="auto"/>
            </w:tcBorders>
          </w:tcPr>
          <w:p w:rsidR="00560485" w:rsidRPr="00FC41E8" w:rsidRDefault="006E6CFE" w:rsidP="00544905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243,297</w:t>
            </w:r>
          </w:p>
        </w:tc>
        <w:tc>
          <w:tcPr>
            <w:tcW w:w="180" w:type="dxa"/>
            <w:gridSpan w:val="2"/>
          </w:tcPr>
          <w:p w:rsidR="00560485" w:rsidRPr="00FC41E8" w:rsidRDefault="00560485" w:rsidP="00FF1276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double" w:sz="4" w:space="0" w:color="auto"/>
            </w:tcBorders>
          </w:tcPr>
          <w:p w:rsidR="00560485" w:rsidRPr="00FC41E8" w:rsidRDefault="006E6CFE" w:rsidP="00544905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167,454</w:t>
            </w:r>
          </w:p>
        </w:tc>
        <w:tc>
          <w:tcPr>
            <w:tcW w:w="180" w:type="dxa"/>
            <w:gridSpan w:val="2"/>
          </w:tcPr>
          <w:p w:rsidR="00560485" w:rsidRPr="00FC41E8" w:rsidRDefault="00560485" w:rsidP="00544905">
            <w:pPr>
              <w:pStyle w:val="acctmergecolhdg"/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FC41E8" w:rsidRDefault="006E6CFE" w:rsidP="008C5088">
            <w:pPr>
              <w:pStyle w:val="acctfourfigures"/>
              <w:tabs>
                <w:tab w:val="clear" w:pos="765"/>
              </w:tabs>
              <w:spacing w:after="0" w:line="240" w:lineRule="auto"/>
              <w:ind w:left="265" w:right="11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627,455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FC41E8" w:rsidRDefault="00560485" w:rsidP="00544905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60485" w:rsidRPr="00FC41E8" w:rsidRDefault="006E6CFE" w:rsidP="008C5088">
            <w:pPr>
              <w:pStyle w:val="acctfourfigures"/>
              <w:tabs>
                <w:tab w:val="clear" w:pos="765"/>
              </w:tabs>
              <w:spacing w:after="0" w:line="240" w:lineRule="auto"/>
              <w:ind w:right="11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631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544905" w:rsidRDefault="00560485" w:rsidP="00544905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8C5088" w:rsidRDefault="006E6CFE" w:rsidP="008C5088">
            <w:pPr>
              <w:pStyle w:val="acctfourfigures"/>
              <w:spacing w:after="0" w:line="240" w:lineRule="auto"/>
              <w:ind w:right="2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1,038,837</w:t>
            </w:r>
          </w:p>
        </w:tc>
      </w:tr>
      <w:tr w:rsidR="00560485" w:rsidRPr="001C3E91" w:rsidTr="00907D86">
        <w:trPr>
          <w:gridAfter w:val="1"/>
          <w:wAfter w:w="95" w:type="dxa"/>
          <w:cantSplit/>
          <w:trHeight w:val="270"/>
        </w:trPr>
        <w:tc>
          <w:tcPr>
            <w:tcW w:w="4416" w:type="dxa"/>
          </w:tcPr>
          <w:p w:rsidR="00560485" w:rsidRPr="00245706" w:rsidRDefault="00560485" w:rsidP="00723B80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5" w:type="dxa"/>
            <w:gridSpan w:val="2"/>
            <w:tcBorders>
              <w:top w:val="double" w:sz="4" w:space="0" w:color="auto"/>
            </w:tcBorders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double" w:sz="4" w:space="0" w:color="auto"/>
            </w:tcBorders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245706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560485" w:rsidRPr="001C3E91" w:rsidTr="00907D86">
        <w:trPr>
          <w:gridAfter w:val="1"/>
          <w:wAfter w:w="95" w:type="dxa"/>
          <w:cantSplit/>
          <w:trHeight w:val="270"/>
        </w:trPr>
        <w:tc>
          <w:tcPr>
            <w:tcW w:w="4416" w:type="dxa"/>
          </w:tcPr>
          <w:p w:rsidR="00560485" w:rsidRPr="00245706" w:rsidRDefault="00560485" w:rsidP="00723B80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5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DB41E9" w:rsidRPr="00245706" w:rsidRDefault="00DB41E9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070317" w:rsidRPr="001C3E91" w:rsidTr="00907D86">
        <w:trPr>
          <w:cantSplit/>
          <w:trHeight w:val="385"/>
        </w:trPr>
        <w:tc>
          <w:tcPr>
            <w:tcW w:w="4511" w:type="dxa"/>
            <w:gridSpan w:val="2"/>
            <w:vAlign w:val="bottom"/>
          </w:tcPr>
          <w:p w:rsidR="00070317" w:rsidRPr="001C3E91" w:rsidRDefault="00070317" w:rsidP="00907D8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15" w:type="dxa"/>
            <w:gridSpan w:val="18"/>
          </w:tcPr>
          <w:p w:rsidR="00070317" w:rsidRPr="002121B4" w:rsidRDefault="00E65B60" w:rsidP="00907D86">
            <w:pPr>
              <w:pStyle w:val="acctmergecolhdg"/>
              <w:spacing w:after="0" w:line="240" w:lineRule="auto"/>
              <w:rPr>
                <w:rFonts w:ascii="Angsana New" w:hAnsi="Angsana New" w:cs="Angsana New" w:hint="cs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70317" w:rsidRPr="00425B8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60485" w:rsidRPr="001C3E91" w:rsidTr="00907D86">
        <w:trPr>
          <w:cantSplit/>
          <w:trHeight w:val="270"/>
        </w:trPr>
        <w:tc>
          <w:tcPr>
            <w:tcW w:w="4511" w:type="dxa"/>
            <w:gridSpan w:val="2"/>
          </w:tcPr>
          <w:p w:rsidR="00560485" w:rsidRPr="00245706" w:rsidRDefault="00560485" w:rsidP="00723B80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45706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435" w:type="dxa"/>
            <w:gridSpan w:val="2"/>
          </w:tcPr>
          <w:p w:rsidR="00560485" w:rsidRPr="00245706" w:rsidRDefault="00D9625F" w:rsidP="00D9625F">
            <w:pPr>
              <w:tabs>
                <w:tab w:val="left" w:pos="1726"/>
              </w:tabs>
              <w:spacing w:after="0" w:line="240" w:lineRule="auto"/>
              <w:ind w:right="7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834,414</w:t>
            </w:r>
          </w:p>
        </w:tc>
        <w:tc>
          <w:tcPr>
            <w:tcW w:w="1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560485" w:rsidRPr="00245706" w:rsidRDefault="00D9625F" w:rsidP="000D0FDD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1,594,694</w:t>
            </w:r>
          </w:p>
        </w:tc>
        <w:tc>
          <w:tcPr>
            <w:tcW w:w="1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245706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8413B" w:rsidRPr="0018413B" w:rsidTr="00907D86">
        <w:trPr>
          <w:cantSplit/>
          <w:trHeight w:val="270"/>
        </w:trPr>
        <w:tc>
          <w:tcPr>
            <w:tcW w:w="4511" w:type="dxa"/>
            <w:gridSpan w:val="2"/>
          </w:tcPr>
          <w:p w:rsidR="0018413B" w:rsidRPr="0018413B" w:rsidRDefault="0018413B" w:rsidP="00723B80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35" w:type="dxa"/>
            <w:gridSpan w:val="2"/>
          </w:tcPr>
          <w:p w:rsidR="0018413B" w:rsidRPr="0018413B" w:rsidRDefault="0018413B" w:rsidP="000D0FDD">
            <w:pPr>
              <w:tabs>
                <w:tab w:val="left" w:pos="1726"/>
              </w:tabs>
              <w:spacing w:after="0" w:line="240" w:lineRule="auto"/>
              <w:ind w:right="7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18413B" w:rsidRPr="0018413B" w:rsidRDefault="0018413B" w:rsidP="00723B80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gridSpan w:val="2"/>
          </w:tcPr>
          <w:p w:rsidR="0018413B" w:rsidRPr="0018413B" w:rsidRDefault="0018413B" w:rsidP="000D0FDD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18413B" w:rsidRPr="0018413B" w:rsidRDefault="0018413B" w:rsidP="00723B80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8413B" w:rsidRPr="0018413B" w:rsidRDefault="0018413B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8413B" w:rsidRPr="0018413B" w:rsidRDefault="0018413B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2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8413B" w:rsidRPr="0018413B" w:rsidRDefault="0018413B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8413B" w:rsidRPr="0018413B" w:rsidRDefault="0018413B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8413B" w:rsidRPr="0018413B" w:rsidRDefault="0018413B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20"/>
                <w:highlight w:val="cyan"/>
              </w:rPr>
            </w:pPr>
          </w:p>
        </w:tc>
      </w:tr>
      <w:tr w:rsidR="00560485" w:rsidRPr="001C3E91" w:rsidTr="00907D86">
        <w:trPr>
          <w:cantSplit/>
          <w:trHeight w:val="270"/>
        </w:trPr>
        <w:tc>
          <w:tcPr>
            <w:tcW w:w="4511" w:type="dxa"/>
            <w:gridSpan w:val="2"/>
          </w:tcPr>
          <w:p w:rsidR="00560485" w:rsidRPr="00245706" w:rsidRDefault="00560485" w:rsidP="00723B80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2457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D9625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962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(ขาดทุน)</w:t>
            </w:r>
          </w:p>
        </w:tc>
        <w:tc>
          <w:tcPr>
            <w:tcW w:w="2435" w:type="dxa"/>
            <w:gridSpan w:val="2"/>
          </w:tcPr>
          <w:p w:rsidR="00560485" w:rsidRPr="00245706" w:rsidRDefault="00D9625F" w:rsidP="000D0FDD">
            <w:pPr>
              <w:tabs>
                <w:tab w:val="left" w:pos="1726"/>
              </w:tabs>
              <w:spacing w:after="0" w:line="240" w:lineRule="auto"/>
              <w:ind w:right="731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10,410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560485" w:rsidRPr="00245706" w:rsidRDefault="00D9625F" w:rsidP="000D0FDD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139,849</w:t>
            </w:r>
          </w:p>
        </w:tc>
        <w:tc>
          <w:tcPr>
            <w:tcW w:w="1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245706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1C3E91" w:rsidRDefault="00560485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560485" w:rsidRPr="001C3E91" w:rsidTr="00907D86">
        <w:trPr>
          <w:cantSplit/>
          <w:trHeight w:val="270"/>
        </w:trPr>
        <w:tc>
          <w:tcPr>
            <w:tcW w:w="4511" w:type="dxa"/>
            <w:gridSpan w:val="2"/>
            <w:vAlign w:val="bottom"/>
          </w:tcPr>
          <w:p w:rsidR="00560485" w:rsidRPr="00245706" w:rsidRDefault="00560485" w:rsidP="00723B80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457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435" w:type="dxa"/>
            <w:gridSpan w:val="2"/>
            <w:tcBorders>
              <w:bottom w:val="single" w:sz="4" w:space="0" w:color="auto"/>
            </w:tcBorders>
          </w:tcPr>
          <w:p w:rsidR="00560485" w:rsidRPr="00245706" w:rsidRDefault="00D9625F" w:rsidP="00D9625F">
            <w:pPr>
              <w:tabs>
                <w:tab w:val="left" w:pos="1726"/>
              </w:tabs>
              <w:spacing w:after="0" w:line="240" w:lineRule="auto"/>
              <w:ind w:right="10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60485" w:rsidRPr="00245706" w:rsidRDefault="00D9625F" w:rsidP="00544905">
            <w:pPr>
              <w:tabs>
                <w:tab w:val="left" w:pos="1726"/>
              </w:tabs>
              <w:spacing w:after="0" w:line="240" w:lineRule="auto"/>
              <w:ind w:right="7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994669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994669" w:rsidRDefault="00560485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60485" w:rsidRPr="00994669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994669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994669" w:rsidRDefault="00560485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0485" w:rsidRPr="001C3E91" w:rsidTr="00907D86">
        <w:trPr>
          <w:cantSplit/>
          <w:trHeight w:val="270"/>
        </w:trPr>
        <w:tc>
          <w:tcPr>
            <w:tcW w:w="4511" w:type="dxa"/>
            <w:gridSpan w:val="2"/>
          </w:tcPr>
          <w:p w:rsidR="00560485" w:rsidRPr="00245706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57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0485" w:rsidRPr="00245706" w:rsidRDefault="00D9625F" w:rsidP="000D0FDD">
            <w:pPr>
              <w:tabs>
                <w:tab w:val="left" w:pos="1726"/>
              </w:tabs>
              <w:spacing w:after="0" w:line="240" w:lineRule="auto"/>
              <w:ind w:right="731"/>
              <w:jc w:val="right"/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10,410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0485" w:rsidRPr="00245706" w:rsidRDefault="00D9625F" w:rsidP="000D0FDD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139,849</w:t>
            </w:r>
          </w:p>
        </w:tc>
        <w:tc>
          <w:tcPr>
            <w:tcW w:w="180" w:type="dxa"/>
            <w:gridSpan w:val="2"/>
          </w:tcPr>
          <w:p w:rsidR="00560485" w:rsidRPr="00245706" w:rsidRDefault="00560485" w:rsidP="00723B8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994669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  <w:shd w:val="clear" w:color="auto" w:fill="auto"/>
          </w:tcPr>
          <w:p w:rsidR="00560485" w:rsidRPr="00994669" w:rsidRDefault="00560485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60485" w:rsidRPr="00994669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60485" w:rsidRPr="00994669" w:rsidRDefault="00560485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60485" w:rsidRPr="00994669" w:rsidRDefault="00560485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413B" w:rsidRPr="0018413B" w:rsidTr="00907D86">
        <w:trPr>
          <w:cantSplit/>
          <w:trHeight w:val="287"/>
        </w:trPr>
        <w:tc>
          <w:tcPr>
            <w:tcW w:w="4511" w:type="dxa"/>
            <w:gridSpan w:val="2"/>
          </w:tcPr>
          <w:p w:rsidR="0018413B" w:rsidRPr="0018413B" w:rsidRDefault="0018413B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</w:tcBorders>
          </w:tcPr>
          <w:p w:rsidR="0018413B" w:rsidRPr="0018413B" w:rsidRDefault="0018413B" w:rsidP="000D0FDD">
            <w:pPr>
              <w:tabs>
                <w:tab w:val="left" w:pos="1726"/>
              </w:tabs>
              <w:spacing w:after="0" w:line="240" w:lineRule="auto"/>
              <w:ind w:right="73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80" w:type="dxa"/>
            <w:gridSpan w:val="2"/>
          </w:tcPr>
          <w:p w:rsidR="0018413B" w:rsidRPr="0018413B" w:rsidRDefault="0018413B" w:rsidP="00723B80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18413B" w:rsidRPr="0018413B" w:rsidRDefault="0018413B" w:rsidP="000D0FDD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18413B" w:rsidRPr="0018413B" w:rsidRDefault="0018413B" w:rsidP="00723B80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</w:tcPr>
          <w:p w:rsidR="0018413B" w:rsidRPr="0018413B" w:rsidRDefault="0018413B" w:rsidP="00D17A7E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gridSpan w:val="2"/>
          </w:tcPr>
          <w:p w:rsidR="0018413B" w:rsidRPr="0018413B" w:rsidRDefault="0018413B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440" w:type="dxa"/>
            <w:gridSpan w:val="2"/>
          </w:tcPr>
          <w:p w:rsidR="0018413B" w:rsidRPr="0018413B" w:rsidRDefault="0018413B" w:rsidP="00D17A7E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gridSpan w:val="2"/>
          </w:tcPr>
          <w:p w:rsidR="0018413B" w:rsidRPr="0018413B" w:rsidRDefault="0018413B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620" w:type="dxa"/>
            <w:gridSpan w:val="2"/>
          </w:tcPr>
          <w:p w:rsidR="0018413B" w:rsidRPr="0018413B" w:rsidRDefault="0018413B" w:rsidP="00723B80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D9625F" w:rsidRPr="001C3E91" w:rsidTr="00907D86">
        <w:trPr>
          <w:cantSplit/>
          <w:trHeight w:val="422"/>
        </w:trPr>
        <w:tc>
          <w:tcPr>
            <w:tcW w:w="4511" w:type="dxa"/>
            <w:gridSpan w:val="2"/>
          </w:tcPr>
          <w:p w:rsidR="00D9625F" w:rsidRPr="00FC41E8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41E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(ขาดทุน)</w:t>
            </w:r>
            <w:r w:rsidRPr="00FC41E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ที่แบ่งให้กับส่วนได้เสียที่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                   </w:t>
            </w:r>
            <w:r w:rsidRPr="00FC41E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2435" w:type="dxa"/>
            <w:gridSpan w:val="2"/>
            <w:tcBorders>
              <w:bottom w:val="double" w:sz="4" w:space="0" w:color="auto"/>
            </w:tcBorders>
          </w:tcPr>
          <w:p w:rsidR="00D9625F" w:rsidRDefault="00D9625F" w:rsidP="00D9625F">
            <w:pPr>
              <w:tabs>
                <w:tab w:val="left" w:pos="1726"/>
              </w:tabs>
              <w:spacing w:after="0" w:line="240" w:lineRule="auto"/>
              <w:ind w:right="7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:rsidR="00D9625F" w:rsidRPr="00FC41E8" w:rsidRDefault="00D9625F" w:rsidP="00D9625F">
            <w:pPr>
              <w:tabs>
                <w:tab w:val="left" w:pos="1726"/>
              </w:tabs>
              <w:spacing w:after="0" w:line="240" w:lineRule="auto"/>
              <w:ind w:right="731"/>
              <w:jc w:val="right"/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</w:pPr>
            <w:r w:rsidRPr="00D9625F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(5,206)</w:t>
            </w:r>
          </w:p>
        </w:tc>
        <w:tc>
          <w:tcPr>
            <w:tcW w:w="180" w:type="dxa"/>
            <w:gridSpan w:val="2"/>
          </w:tcPr>
          <w:p w:rsidR="00D9625F" w:rsidRPr="00FC41E8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double" w:sz="4" w:space="0" w:color="auto"/>
            </w:tcBorders>
          </w:tcPr>
          <w:p w:rsidR="00D9625F" w:rsidRDefault="00D9625F" w:rsidP="00D9625F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9625F" w:rsidRPr="00FC41E8" w:rsidRDefault="00D9625F" w:rsidP="00D9625F">
            <w:pPr>
              <w:spacing w:after="0" w:line="240" w:lineRule="auto"/>
              <w:ind w:right="461"/>
              <w:jc w:val="right"/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69,938</w:t>
            </w:r>
          </w:p>
        </w:tc>
        <w:tc>
          <w:tcPr>
            <w:tcW w:w="180" w:type="dxa"/>
            <w:gridSpan w:val="2"/>
          </w:tcPr>
          <w:p w:rsidR="00D9625F" w:rsidRPr="00FC41E8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D9625F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left="265"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9625F" w:rsidRPr="00FC41E8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left="265"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90,670</w:t>
            </w:r>
          </w:p>
        </w:tc>
        <w:tc>
          <w:tcPr>
            <w:tcW w:w="180" w:type="dxa"/>
            <w:gridSpan w:val="2"/>
          </w:tcPr>
          <w:p w:rsidR="00D9625F" w:rsidRPr="00FC41E8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D9625F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D9625F" w:rsidRPr="00FC41E8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7"/>
              <w:jc w:val="right"/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</w:tcPr>
          <w:p w:rsidR="00D9625F" w:rsidRPr="00994669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D9625F" w:rsidRDefault="00D9625F" w:rsidP="00D9625F">
            <w:pPr>
              <w:pStyle w:val="acctfourfigures"/>
              <w:spacing w:after="0" w:line="240" w:lineRule="auto"/>
              <w:ind w:right="2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9625F" w:rsidRPr="00994669" w:rsidRDefault="00D9625F" w:rsidP="00D9625F">
            <w:pPr>
              <w:pStyle w:val="acctfourfigures"/>
              <w:spacing w:after="0" w:line="240" w:lineRule="auto"/>
              <w:ind w:right="2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155,399</w:t>
            </w:r>
          </w:p>
        </w:tc>
      </w:tr>
      <w:tr w:rsidR="00D9625F" w:rsidRPr="001C3E91" w:rsidTr="00907D86">
        <w:trPr>
          <w:cantSplit/>
          <w:trHeight w:val="270"/>
        </w:trPr>
        <w:tc>
          <w:tcPr>
            <w:tcW w:w="4511" w:type="dxa"/>
            <w:gridSpan w:val="2"/>
          </w:tcPr>
          <w:p w:rsidR="00D9625F" w:rsidRPr="00245706" w:rsidRDefault="00D9625F" w:rsidP="00D9625F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5" w:type="dxa"/>
            <w:gridSpan w:val="2"/>
            <w:tcBorders>
              <w:top w:val="double" w:sz="4" w:space="0" w:color="auto"/>
            </w:tcBorders>
          </w:tcPr>
          <w:p w:rsidR="00D9625F" w:rsidRPr="0024570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9625F" w:rsidRPr="0024570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double" w:sz="4" w:space="0" w:color="auto"/>
            </w:tcBorders>
          </w:tcPr>
          <w:p w:rsidR="00D9625F" w:rsidRPr="0024570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9625F" w:rsidRPr="0024570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D9625F" w:rsidRPr="00245706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9625F" w:rsidRPr="001C3E91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</w:tcPr>
          <w:p w:rsidR="00D9625F" w:rsidRPr="001C3E91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</w:tcPr>
          <w:p w:rsidR="00D9625F" w:rsidRPr="001C3E91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</w:tcPr>
          <w:p w:rsidR="00D9625F" w:rsidRPr="001C3E91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D9625F" w:rsidRPr="001C3E91" w:rsidTr="00907D86">
        <w:trPr>
          <w:cantSplit/>
          <w:trHeight w:val="270"/>
        </w:trPr>
        <w:tc>
          <w:tcPr>
            <w:tcW w:w="4511" w:type="dxa"/>
            <w:gridSpan w:val="2"/>
            <w:vAlign w:val="bottom"/>
          </w:tcPr>
          <w:p w:rsidR="00D9625F" w:rsidRPr="005370B1" w:rsidRDefault="00D9625F" w:rsidP="00D9625F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370B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2435" w:type="dxa"/>
            <w:gridSpan w:val="2"/>
          </w:tcPr>
          <w:p w:rsidR="00D9625F" w:rsidRPr="00153E28" w:rsidRDefault="00153E28" w:rsidP="006E6CFE">
            <w:pPr>
              <w:tabs>
                <w:tab w:val="left" w:pos="1440"/>
              </w:tabs>
              <w:spacing w:after="0" w:line="240" w:lineRule="auto"/>
              <w:ind w:right="6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3E28">
              <w:rPr>
                <w:rFonts w:ascii="Angsana New" w:hAnsi="Angsana New" w:cs="Angsana New"/>
                <w:sz w:val="30"/>
                <w:szCs w:val="30"/>
              </w:rPr>
              <w:t>61,349</w:t>
            </w:r>
          </w:p>
        </w:tc>
        <w:tc>
          <w:tcPr>
            <w:tcW w:w="180" w:type="dxa"/>
            <w:gridSpan w:val="2"/>
          </w:tcPr>
          <w:p w:rsidR="00D9625F" w:rsidRPr="0024570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D9625F" w:rsidRPr="00245706" w:rsidRDefault="00D9625F" w:rsidP="00D9625F">
            <w:pPr>
              <w:tabs>
                <w:tab w:val="left" w:pos="1359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193,024</w:t>
            </w:r>
          </w:p>
        </w:tc>
        <w:tc>
          <w:tcPr>
            <w:tcW w:w="180" w:type="dxa"/>
            <w:gridSpan w:val="2"/>
          </w:tcPr>
          <w:p w:rsidR="00D9625F" w:rsidRPr="0024570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D9625F" w:rsidRPr="00245706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9625F" w:rsidRPr="001C3E91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</w:tcPr>
          <w:p w:rsidR="00D9625F" w:rsidRPr="001C3E91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</w:tcPr>
          <w:p w:rsidR="00D9625F" w:rsidRPr="001C3E91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</w:tcPr>
          <w:p w:rsidR="00D9625F" w:rsidRPr="001C3E91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D9625F" w:rsidRPr="001C3E91" w:rsidTr="00907D86">
        <w:trPr>
          <w:cantSplit/>
          <w:trHeight w:val="270"/>
        </w:trPr>
        <w:tc>
          <w:tcPr>
            <w:tcW w:w="4511" w:type="dxa"/>
            <w:gridSpan w:val="2"/>
            <w:vAlign w:val="bottom"/>
          </w:tcPr>
          <w:p w:rsidR="00D9625F" w:rsidRPr="005370B1" w:rsidRDefault="00D9625F" w:rsidP="00D9625F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370B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2435" w:type="dxa"/>
            <w:gridSpan w:val="2"/>
          </w:tcPr>
          <w:p w:rsidR="00D9625F" w:rsidRPr="00153E28" w:rsidRDefault="00153E28" w:rsidP="00D9625F">
            <w:pPr>
              <w:tabs>
                <w:tab w:val="left" w:pos="1440"/>
              </w:tabs>
              <w:spacing w:after="0" w:line="240" w:lineRule="auto"/>
              <w:ind w:right="6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3E28">
              <w:rPr>
                <w:rFonts w:ascii="Angsana New" w:hAnsi="Angsana New" w:cs="Angsana New"/>
                <w:sz w:val="30"/>
                <w:szCs w:val="30"/>
              </w:rPr>
              <w:t>(5,334)</w:t>
            </w:r>
          </w:p>
        </w:tc>
        <w:tc>
          <w:tcPr>
            <w:tcW w:w="180" w:type="dxa"/>
            <w:gridSpan w:val="2"/>
          </w:tcPr>
          <w:p w:rsidR="00D9625F" w:rsidRPr="0024570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D9625F" w:rsidRPr="00245706" w:rsidRDefault="00D9625F" w:rsidP="00D9625F">
            <w:pPr>
              <w:spacing w:after="0" w:line="240" w:lineRule="auto"/>
              <w:ind w:right="387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250,112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:rsidR="00D9625F" w:rsidRPr="0024570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D9625F" w:rsidRPr="00245706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9625F" w:rsidRPr="001C3E91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</w:tcPr>
          <w:p w:rsidR="00D9625F" w:rsidRPr="001C3E91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</w:tcPr>
          <w:p w:rsidR="00D9625F" w:rsidRPr="001C3E91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</w:tcPr>
          <w:p w:rsidR="00D9625F" w:rsidRPr="001C3E91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D9625F" w:rsidRPr="001C3E91" w:rsidTr="00907D86">
        <w:trPr>
          <w:cantSplit/>
          <w:trHeight w:val="270"/>
        </w:trPr>
        <w:tc>
          <w:tcPr>
            <w:tcW w:w="4511" w:type="dxa"/>
            <w:gridSpan w:val="2"/>
          </w:tcPr>
          <w:p w:rsidR="00D9625F" w:rsidRPr="00245706" w:rsidRDefault="00D9625F" w:rsidP="00D9625F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370B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5370B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370B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5370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5370B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ไม่มี</w:t>
            </w:r>
            <w:r w:rsidRPr="005370B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5" w:type="dxa"/>
            <w:gridSpan w:val="2"/>
            <w:tcBorders>
              <w:bottom w:val="single" w:sz="4" w:space="0" w:color="auto"/>
            </w:tcBorders>
          </w:tcPr>
          <w:p w:rsidR="00D9625F" w:rsidRPr="00153E28" w:rsidRDefault="00D9625F" w:rsidP="00D9625F">
            <w:pPr>
              <w:spacing w:after="0" w:line="240" w:lineRule="auto"/>
              <w:ind w:right="7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D9625F" w:rsidRPr="00153E28" w:rsidRDefault="006E6CFE" w:rsidP="00D9625F">
            <w:pPr>
              <w:tabs>
                <w:tab w:val="left" w:pos="1726"/>
              </w:tabs>
              <w:spacing w:after="0" w:line="240" w:lineRule="auto"/>
              <w:ind w:right="9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3E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D9625F" w:rsidRPr="0024570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D9625F" w:rsidRDefault="00D9625F" w:rsidP="00D9625F">
            <w:pPr>
              <w:tabs>
                <w:tab w:val="left" w:pos="1359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D9625F" w:rsidRPr="00245706" w:rsidRDefault="00D9625F" w:rsidP="00D9625F">
            <w:pPr>
              <w:spacing w:after="0" w:line="240" w:lineRule="auto"/>
              <w:ind w:right="3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131,422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:rsidR="00D9625F" w:rsidRPr="0024570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D9625F" w:rsidRPr="00245706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9625F" w:rsidRPr="001C3E91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</w:tcPr>
          <w:p w:rsidR="00D9625F" w:rsidRPr="001C3E91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</w:tcPr>
          <w:p w:rsidR="00D9625F" w:rsidRPr="001C3E91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</w:tcPr>
          <w:p w:rsidR="00D9625F" w:rsidRPr="001C3E91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D9625F" w:rsidRPr="001C3E91" w:rsidTr="00907D86">
        <w:trPr>
          <w:cantSplit/>
          <w:trHeight w:val="270"/>
        </w:trPr>
        <w:tc>
          <w:tcPr>
            <w:tcW w:w="4511" w:type="dxa"/>
            <w:gridSpan w:val="2"/>
          </w:tcPr>
          <w:p w:rsidR="00D9625F" w:rsidRPr="005370B1" w:rsidRDefault="00D9625F" w:rsidP="00D9625F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right="-79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370B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625F" w:rsidRPr="00153E28" w:rsidRDefault="00153E28" w:rsidP="00D9625F">
            <w:pPr>
              <w:tabs>
                <w:tab w:val="left" w:pos="1440"/>
              </w:tabs>
              <w:spacing w:after="0" w:line="240" w:lineRule="auto"/>
              <w:ind w:right="6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3E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56,015</w:t>
            </w:r>
          </w:p>
        </w:tc>
        <w:tc>
          <w:tcPr>
            <w:tcW w:w="180" w:type="dxa"/>
            <w:gridSpan w:val="2"/>
          </w:tcPr>
          <w:p w:rsidR="00D9625F" w:rsidRPr="00AA357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625F" w:rsidRPr="00AA3576" w:rsidRDefault="00D9625F" w:rsidP="00E745DD">
            <w:pPr>
              <w:spacing w:after="0" w:line="240" w:lineRule="auto"/>
              <w:ind w:right="3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188,510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:rsidR="00D9625F" w:rsidRPr="00AA357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D9625F" w:rsidRPr="00245706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9625F" w:rsidRPr="001C3E91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</w:tcPr>
          <w:p w:rsidR="00D9625F" w:rsidRPr="001C3E91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</w:tcPr>
          <w:p w:rsidR="00D9625F" w:rsidRPr="001C3E91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</w:tcPr>
          <w:p w:rsidR="00D9625F" w:rsidRPr="001C3E91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D9625F" w:rsidRPr="001C3E91" w:rsidTr="00907D86">
        <w:trPr>
          <w:cantSplit/>
          <w:trHeight w:val="270"/>
        </w:trPr>
        <w:tc>
          <w:tcPr>
            <w:tcW w:w="4511" w:type="dxa"/>
            <w:gridSpan w:val="2"/>
          </w:tcPr>
          <w:p w:rsidR="00D9625F" w:rsidRPr="005370B1" w:rsidRDefault="00D9625F" w:rsidP="00D9625F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5" w:type="dxa"/>
            <w:gridSpan w:val="2"/>
            <w:tcBorders>
              <w:top w:val="double" w:sz="4" w:space="0" w:color="auto"/>
            </w:tcBorders>
          </w:tcPr>
          <w:p w:rsidR="00D9625F" w:rsidRDefault="00D9625F" w:rsidP="00D9625F">
            <w:pPr>
              <w:spacing w:after="0" w:line="240" w:lineRule="auto"/>
              <w:ind w:right="7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9625F" w:rsidRPr="00AA357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double" w:sz="4" w:space="0" w:color="auto"/>
            </w:tcBorders>
          </w:tcPr>
          <w:p w:rsidR="00D9625F" w:rsidRDefault="00D9625F" w:rsidP="00D9625F">
            <w:pPr>
              <w:spacing w:after="0" w:line="240" w:lineRule="auto"/>
              <w:ind w:right="3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9625F" w:rsidRPr="00AA3576" w:rsidRDefault="00D9625F" w:rsidP="00D9625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D9625F" w:rsidRPr="00245706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9625F" w:rsidRPr="001C3E91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</w:tcPr>
          <w:p w:rsidR="00D9625F" w:rsidRPr="001C3E91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</w:tcPr>
          <w:p w:rsidR="00D9625F" w:rsidRPr="001C3E91" w:rsidRDefault="00D9625F" w:rsidP="00D9625F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</w:tcPr>
          <w:p w:rsidR="00D9625F" w:rsidRPr="001C3E91" w:rsidRDefault="00D9625F" w:rsidP="00D9625F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</w:tbl>
    <w:p w:rsidR="009926A7" w:rsidRDefault="009926A7"/>
    <w:p w:rsidR="00ED0853" w:rsidRDefault="00ED0853" w:rsidP="0089719D">
      <w:pPr>
        <w:pStyle w:val="acctfourfigures"/>
        <w:spacing w:after="0" w:line="240" w:lineRule="auto"/>
        <w:rPr>
          <w:rFonts w:ascii="Angsana New" w:hAnsi="Angsana New" w:cs="Angsana New"/>
          <w:sz w:val="30"/>
          <w:szCs w:val="30"/>
        </w:rPr>
        <w:sectPr w:rsidR="00ED0853" w:rsidSect="007D128C">
          <w:type w:val="continuous"/>
          <w:pgSz w:w="16840" w:h="11907" w:orient="landscape" w:code="9"/>
          <w:pgMar w:top="1440" w:right="1152" w:bottom="1152" w:left="1152" w:header="720" w:footer="720" w:gutter="0"/>
          <w:cols w:space="708"/>
          <w:docGrid w:linePitch="360"/>
        </w:sectPr>
      </w:pPr>
    </w:p>
    <w:p w:rsidR="00903FCA" w:rsidRPr="00070317" w:rsidRDefault="00903FCA" w:rsidP="00903FCA">
      <w:pPr>
        <w:spacing w:after="0" w:line="240" w:lineRule="auto"/>
        <w:ind w:right="-43" w:firstLine="45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326" w:type="dxa"/>
        <w:tblInd w:w="61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416"/>
        <w:gridCol w:w="95"/>
        <w:gridCol w:w="2329"/>
        <w:gridCol w:w="11"/>
        <w:gridCol w:w="95"/>
        <w:gridCol w:w="85"/>
        <w:gridCol w:w="95"/>
        <w:gridCol w:w="1885"/>
        <w:gridCol w:w="95"/>
        <w:gridCol w:w="85"/>
        <w:gridCol w:w="95"/>
        <w:gridCol w:w="1525"/>
        <w:gridCol w:w="95"/>
        <w:gridCol w:w="85"/>
        <w:gridCol w:w="95"/>
        <w:gridCol w:w="1345"/>
        <w:gridCol w:w="95"/>
        <w:gridCol w:w="85"/>
        <w:gridCol w:w="95"/>
        <w:gridCol w:w="1525"/>
        <w:gridCol w:w="95"/>
      </w:tblGrid>
      <w:tr w:rsidR="00903FCA" w:rsidRPr="001C3E91" w:rsidTr="0089719D">
        <w:trPr>
          <w:gridAfter w:val="1"/>
          <w:wAfter w:w="95" w:type="dxa"/>
          <w:cantSplit/>
          <w:trHeight w:val="423"/>
          <w:tblHeader/>
        </w:trPr>
        <w:tc>
          <w:tcPr>
            <w:tcW w:w="4416" w:type="dxa"/>
            <w:vAlign w:val="bottom"/>
          </w:tcPr>
          <w:p w:rsidR="00903FCA" w:rsidRPr="001C3E91" w:rsidRDefault="00903FCA" w:rsidP="00850027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5" w:type="dxa"/>
            <w:gridSpan w:val="19"/>
          </w:tcPr>
          <w:p w:rsidR="00903FCA" w:rsidRPr="001C3E91" w:rsidRDefault="00903FCA" w:rsidP="00850027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255</w:t>
            </w:r>
            <w:r w:rsidR="00DB19E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</w:t>
            </w:r>
          </w:p>
        </w:tc>
      </w:tr>
      <w:tr w:rsidR="00903FCA" w:rsidRPr="001C3E91" w:rsidTr="0089719D">
        <w:trPr>
          <w:gridAfter w:val="1"/>
          <w:wAfter w:w="95" w:type="dxa"/>
          <w:cantSplit/>
          <w:trHeight w:val="882"/>
          <w:tblHeader/>
        </w:trPr>
        <w:tc>
          <w:tcPr>
            <w:tcW w:w="4416" w:type="dxa"/>
            <w:vAlign w:val="bottom"/>
          </w:tcPr>
          <w:p w:rsidR="00903FCA" w:rsidRPr="001C3E91" w:rsidRDefault="00903FCA" w:rsidP="00850027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:rsidR="00903FCA" w:rsidRDefault="00903FCA" w:rsidP="00850027">
            <w:pPr>
              <w:pStyle w:val="acctmergecolhdg"/>
              <w:spacing w:after="0" w:line="240" w:lineRule="auto"/>
              <w:ind w:left="-55" w:right="-41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บริษัท ซีอาร์ นครศรีธรรมราช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ประเทศไทย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) </w:t>
            </w: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gridSpan w:val="2"/>
          </w:tcPr>
          <w:p w:rsidR="00903FCA" w:rsidRDefault="00903FCA" w:rsidP="00850027">
            <w:pPr>
              <w:pStyle w:val="acctmergecolhdg"/>
              <w:spacing w:after="0" w:line="240" w:lineRule="auto"/>
              <w:ind w:left="-55" w:right="-41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</w:tcPr>
          <w:p w:rsidR="00903FCA" w:rsidRDefault="00903FCA" w:rsidP="00850027">
            <w:pPr>
              <w:pStyle w:val="acctmergecolhdg"/>
              <w:spacing w:after="0" w:line="240" w:lineRule="auto"/>
              <w:ind w:left="-55" w:right="-41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บริษัท ซีอาร์ ภูเก็ต 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ประเทศไทย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) </w:t>
            </w:r>
            <w:r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gridSpan w:val="2"/>
          </w:tcPr>
          <w:p w:rsidR="00903FCA" w:rsidRPr="001C3E91" w:rsidRDefault="00903FCA" w:rsidP="00850027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903FCA" w:rsidRPr="001C3E91" w:rsidRDefault="00903FCA" w:rsidP="00850027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C3E91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gridSpan w:val="2"/>
          </w:tcPr>
          <w:p w:rsidR="00903FCA" w:rsidRPr="001C3E91" w:rsidRDefault="00903FCA" w:rsidP="00850027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903FCA" w:rsidRPr="001C3E91" w:rsidRDefault="00903FCA" w:rsidP="00850027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C3E91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gridSpan w:val="2"/>
          </w:tcPr>
          <w:p w:rsidR="00903FCA" w:rsidRPr="001C3E91" w:rsidRDefault="00903FCA" w:rsidP="00850027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903FCA" w:rsidRPr="001C3E91" w:rsidRDefault="00903FCA" w:rsidP="00850027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C3E91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03FCA" w:rsidRPr="001C3E91" w:rsidTr="0089719D">
        <w:trPr>
          <w:gridAfter w:val="1"/>
          <w:wAfter w:w="95" w:type="dxa"/>
          <w:cantSplit/>
          <w:trHeight w:val="385"/>
        </w:trPr>
        <w:tc>
          <w:tcPr>
            <w:tcW w:w="4416" w:type="dxa"/>
            <w:vAlign w:val="bottom"/>
          </w:tcPr>
          <w:p w:rsidR="00903FCA" w:rsidRPr="001C3E91" w:rsidRDefault="00903FCA" w:rsidP="00850027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9815" w:type="dxa"/>
            <w:gridSpan w:val="19"/>
          </w:tcPr>
          <w:p w:rsidR="00903FCA" w:rsidRPr="002121B4" w:rsidRDefault="00E65B60" w:rsidP="00850027">
            <w:pPr>
              <w:pStyle w:val="acctmergecolhdg"/>
              <w:spacing w:after="0" w:line="240" w:lineRule="auto"/>
              <w:rPr>
                <w:rFonts w:ascii="Angsana New" w:hAnsi="Angsana New" w:cs="Angsana New" w:hint="cs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03FCA" w:rsidRPr="00425B8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B19EB" w:rsidRPr="001C3E91" w:rsidTr="0089719D">
        <w:trPr>
          <w:gridAfter w:val="1"/>
          <w:wAfter w:w="95" w:type="dxa"/>
          <w:cantSplit/>
          <w:trHeight w:val="385"/>
        </w:trPr>
        <w:tc>
          <w:tcPr>
            <w:tcW w:w="4416" w:type="dxa"/>
            <w:vAlign w:val="bottom"/>
          </w:tcPr>
          <w:p w:rsidR="00DB19EB" w:rsidRPr="00DF3F6F" w:rsidRDefault="00DB19EB" w:rsidP="00DB19EB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F3F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424" w:type="dxa"/>
            <w:gridSpan w:val="2"/>
          </w:tcPr>
          <w:p w:rsidR="00DB19EB" w:rsidRPr="00544905" w:rsidRDefault="00DB19EB" w:rsidP="00DB19EB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4490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50.01</w:t>
            </w:r>
          </w:p>
        </w:tc>
        <w:tc>
          <w:tcPr>
            <w:tcW w:w="191" w:type="dxa"/>
            <w:gridSpan w:val="3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DB19EB" w:rsidRPr="00544905" w:rsidRDefault="00DB19EB" w:rsidP="00DB19EB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4490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50.01</w:t>
            </w:r>
          </w:p>
        </w:tc>
        <w:tc>
          <w:tcPr>
            <w:tcW w:w="180" w:type="dxa"/>
            <w:gridSpan w:val="2"/>
            <w:vAlign w:val="bottom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</w:tr>
      <w:tr w:rsidR="00DB19EB" w:rsidRPr="0018413B" w:rsidTr="0089719D">
        <w:trPr>
          <w:gridAfter w:val="1"/>
          <w:wAfter w:w="95" w:type="dxa"/>
          <w:cantSplit/>
          <w:trHeight w:val="297"/>
        </w:trPr>
        <w:tc>
          <w:tcPr>
            <w:tcW w:w="4416" w:type="dxa"/>
          </w:tcPr>
          <w:p w:rsidR="00DB19EB" w:rsidRPr="0018413B" w:rsidRDefault="00DB19EB" w:rsidP="00DB19EB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24" w:type="dxa"/>
            <w:gridSpan w:val="2"/>
          </w:tcPr>
          <w:p w:rsidR="00DB19EB" w:rsidRPr="0018413B" w:rsidRDefault="00DB19EB" w:rsidP="00DB19EB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91" w:type="dxa"/>
            <w:gridSpan w:val="3"/>
          </w:tcPr>
          <w:p w:rsidR="00DB19EB" w:rsidRPr="0018413B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980" w:type="dxa"/>
            <w:gridSpan w:val="2"/>
          </w:tcPr>
          <w:p w:rsidR="00DB19EB" w:rsidRPr="0018413B" w:rsidRDefault="00DB19EB" w:rsidP="00DB19EB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DB19EB" w:rsidRPr="0018413B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18413B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8413B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18413B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8413B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18413B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</w:tr>
      <w:tr w:rsidR="00DB19EB" w:rsidRPr="001C3E91" w:rsidTr="0089719D">
        <w:trPr>
          <w:gridAfter w:val="1"/>
          <w:wAfter w:w="95" w:type="dxa"/>
          <w:cantSplit/>
          <w:trHeight w:val="371"/>
        </w:trPr>
        <w:tc>
          <w:tcPr>
            <w:tcW w:w="4416" w:type="dxa"/>
          </w:tcPr>
          <w:p w:rsidR="00DB19EB" w:rsidRPr="00DF3F6F" w:rsidRDefault="00DB19EB" w:rsidP="00DB19EB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F3F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424" w:type="dxa"/>
            <w:gridSpan w:val="2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235,898  </w:t>
            </w:r>
          </w:p>
        </w:tc>
        <w:tc>
          <w:tcPr>
            <w:tcW w:w="191" w:type="dxa"/>
            <w:gridSpan w:val="3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DB19EB" w:rsidRPr="00DF3F6F" w:rsidRDefault="00DB19EB" w:rsidP="00DB19EB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511,111</w:t>
            </w:r>
          </w:p>
        </w:tc>
        <w:tc>
          <w:tcPr>
            <w:tcW w:w="180" w:type="dxa"/>
            <w:gridSpan w:val="2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</w:tr>
      <w:tr w:rsidR="00DB19EB" w:rsidRPr="001C3E91" w:rsidTr="0089719D">
        <w:trPr>
          <w:gridAfter w:val="1"/>
          <w:wAfter w:w="95" w:type="dxa"/>
          <w:cantSplit/>
          <w:trHeight w:val="371"/>
        </w:trPr>
        <w:tc>
          <w:tcPr>
            <w:tcW w:w="4416" w:type="dxa"/>
          </w:tcPr>
          <w:p w:rsidR="00DB19EB" w:rsidRPr="00DF3F6F" w:rsidRDefault="00DB19EB" w:rsidP="00DB19EB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F3F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424" w:type="dxa"/>
            <w:gridSpan w:val="2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704,121</w:t>
            </w:r>
          </w:p>
        </w:tc>
        <w:tc>
          <w:tcPr>
            <w:tcW w:w="191" w:type="dxa"/>
            <w:gridSpan w:val="3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DB19EB" w:rsidRPr="00DF3F6F" w:rsidRDefault="00DB19EB" w:rsidP="00DB19EB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143,607</w:t>
            </w:r>
          </w:p>
        </w:tc>
        <w:tc>
          <w:tcPr>
            <w:tcW w:w="180" w:type="dxa"/>
            <w:gridSpan w:val="2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</w:tr>
      <w:tr w:rsidR="00DB19EB" w:rsidRPr="001C3E91" w:rsidTr="0089719D">
        <w:trPr>
          <w:gridAfter w:val="1"/>
          <w:wAfter w:w="95" w:type="dxa"/>
          <w:cantSplit/>
          <w:trHeight w:val="371"/>
        </w:trPr>
        <w:tc>
          <w:tcPr>
            <w:tcW w:w="4416" w:type="dxa"/>
          </w:tcPr>
          <w:p w:rsidR="00DB19EB" w:rsidRPr="00DF3F6F" w:rsidRDefault="00DB19EB" w:rsidP="00DB19EB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F3F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2424" w:type="dxa"/>
            <w:gridSpan w:val="2"/>
          </w:tcPr>
          <w:p w:rsidR="00DB19EB" w:rsidRPr="00027D6C" w:rsidRDefault="00DB19EB" w:rsidP="00DB19EB">
            <w:pPr>
              <w:tabs>
                <w:tab w:val="left" w:pos="1440"/>
              </w:tabs>
              <w:spacing w:after="0" w:line="240" w:lineRule="auto"/>
              <w:ind w:right="6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D6C">
              <w:rPr>
                <w:rFonts w:ascii="Angsana New" w:hAnsi="Angsana New" w:cs="Angsana New"/>
                <w:sz w:val="30"/>
                <w:szCs w:val="30"/>
              </w:rPr>
              <w:t>(254,326)</w:t>
            </w:r>
          </w:p>
        </w:tc>
        <w:tc>
          <w:tcPr>
            <w:tcW w:w="191" w:type="dxa"/>
            <w:gridSpan w:val="3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DB19EB" w:rsidRPr="00027D6C" w:rsidRDefault="00DB19EB" w:rsidP="00DB19EB">
            <w:pPr>
              <w:tabs>
                <w:tab w:val="left" w:pos="1165"/>
              </w:tabs>
              <w:spacing w:after="0" w:line="240" w:lineRule="auto"/>
              <w:ind w:right="4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D6C">
              <w:rPr>
                <w:rFonts w:ascii="Angsana New" w:hAnsi="Angsana New" w:cs="Angsana New"/>
                <w:sz w:val="30"/>
                <w:szCs w:val="30"/>
              </w:rPr>
              <w:t>(324,492)</w:t>
            </w:r>
          </w:p>
        </w:tc>
        <w:tc>
          <w:tcPr>
            <w:tcW w:w="180" w:type="dxa"/>
            <w:gridSpan w:val="2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</w:tr>
      <w:tr w:rsidR="00DB19EB" w:rsidRPr="001C3E91" w:rsidTr="0089719D">
        <w:trPr>
          <w:gridAfter w:val="1"/>
          <w:wAfter w:w="95" w:type="dxa"/>
          <w:cantSplit/>
          <w:trHeight w:val="371"/>
        </w:trPr>
        <w:tc>
          <w:tcPr>
            <w:tcW w:w="4416" w:type="dxa"/>
          </w:tcPr>
          <w:p w:rsidR="00DB19EB" w:rsidRPr="00DF3F6F" w:rsidRDefault="00DB19EB" w:rsidP="00DB19EB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F3F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424" w:type="dxa"/>
            <w:gridSpan w:val="2"/>
            <w:tcBorders>
              <w:bottom w:val="single" w:sz="4" w:space="0" w:color="auto"/>
            </w:tcBorders>
          </w:tcPr>
          <w:p w:rsidR="00DB19EB" w:rsidRPr="00027D6C" w:rsidRDefault="00DB19EB" w:rsidP="00DB19EB">
            <w:pPr>
              <w:tabs>
                <w:tab w:val="left" w:pos="1440"/>
              </w:tabs>
              <w:spacing w:after="0" w:line="240" w:lineRule="auto"/>
              <w:ind w:right="6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D6C">
              <w:rPr>
                <w:rFonts w:ascii="Angsana New" w:hAnsi="Angsana New" w:cs="Angsana New"/>
                <w:sz w:val="30"/>
                <w:szCs w:val="30"/>
              </w:rPr>
              <w:t>(188,788)</w:t>
            </w:r>
          </w:p>
        </w:tc>
        <w:tc>
          <w:tcPr>
            <w:tcW w:w="191" w:type="dxa"/>
            <w:gridSpan w:val="3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DB19EB" w:rsidRPr="00027D6C" w:rsidRDefault="00DB19EB" w:rsidP="00DB19EB">
            <w:pPr>
              <w:tabs>
                <w:tab w:val="left" w:pos="1165"/>
              </w:tabs>
              <w:spacing w:after="0" w:line="240" w:lineRule="auto"/>
              <w:ind w:right="4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7D6C">
              <w:rPr>
                <w:rFonts w:ascii="Angsana New" w:hAnsi="Angsana New" w:cs="Angsana New"/>
                <w:sz w:val="30"/>
                <w:szCs w:val="30"/>
              </w:rPr>
              <w:t>(3,811)</w:t>
            </w:r>
          </w:p>
        </w:tc>
        <w:tc>
          <w:tcPr>
            <w:tcW w:w="180" w:type="dxa"/>
            <w:gridSpan w:val="2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DF3F6F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DB19EB" w:rsidRPr="001C3E91" w:rsidTr="0089719D">
        <w:trPr>
          <w:gridAfter w:val="1"/>
          <w:wAfter w:w="95" w:type="dxa"/>
          <w:cantSplit/>
          <w:trHeight w:val="371"/>
        </w:trPr>
        <w:tc>
          <w:tcPr>
            <w:tcW w:w="4416" w:type="dxa"/>
          </w:tcPr>
          <w:p w:rsidR="00DB19EB" w:rsidRPr="00DF3F6F" w:rsidRDefault="00DB19EB" w:rsidP="00DB19EB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F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1276">
              <w:rPr>
                <w:rFonts w:ascii="Angsana New" w:hAnsi="Angsana New" w:cs="Angsana New"/>
                <w:sz w:val="30"/>
                <w:szCs w:val="30"/>
              </w:rPr>
              <w:t>496,905</w:t>
            </w:r>
          </w:p>
        </w:tc>
        <w:tc>
          <w:tcPr>
            <w:tcW w:w="191" w:type="dxa"/>
            <w:gridSpan w:val="3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19EB" w:rsidRPr="00544905" w:rsidRDefault="00DB19EB" w:rsidP="00DB19EB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4905">
              <w:rPr>
                <w:rFonts w:ascii="Angsana New" w:hAnsi="Angsana New" w:cs="Angsana New"/>
                <w:sz w:val="30"/>
                <w:szCs w:val="30"/>
              </w:rPr>
              <w:t>326,415</w:t>
            </w:r>
          </w:p>
        </w:tc>
        <w:tc>
          <w:tcPr>
            <w:tcW w:w="180" w:type="dxa"/>
            <w:gridSpan w:val="2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DB19EB" w:rsidRPr="001C3E91" w:rsidTr="0089719D">
        <w:trPr>
          <w:gridAfter w:val="1"/>
          <w:wAfter w:w="95" w:type="dxa"/>
          <w:cantSplit/>
          <w:trHeight w:val="287"/>
        </w:trPr>
        <w:tc>
          <w:tcPr>
            <w:tcW w:w="4416" w:type="dxa"/>
          </w:tcPr>
          <w:p w:rsidR="00DB19EB" w:rsidRPr="0018413B" w:rsidRDefault="00DB19EB" w:rsidP="00DB19EB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auto"/>
            </w:tcBorders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91" w:type="dxa"/>
            <w:gridSpan w:val="3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DB19EB" w:rsidRPr="00FF1276" w:rsidRDefault="00DB19EB" w:rsidP="00DB19EB">
            <w:pPr>
              <w:pStyle w:val="acctmergecolhdg"/>
              <w:tabs>
                <w:tab w:val="left" w:pos="1271"/>
              </w:tabs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FF1276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</w:tr>
      <w:tr w:rsidR="00DB19EB" w:rsidRPr="001C3E91" w:rsidTr="0089719D">
        <w:trPr>
          <w:gridAfter w:val="1"/>
          <w:wAfter w:w="95" w:type="dxa"/>
          <w:cantSplit/>
          <w:trHeight w:val="287"/>
        </w:trPr>
        <w:tc>
          <w:tcPr>
            <w:tcW w:w="4416" w:type="dxa"/>
          </w:tcPr>
          <w:p w:rsidR="00DB19EB" w:rsidRPr="00FC41E8" w:rsidRDefault="00DB19EB" w:rsidP="00DB19EB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41E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424" w:type="dxa"/>
            <w:gridSpan w:val="2"/>
            <w:tcBorders>
              <w:bottom w:val="double" w:sz="4" w:space="0" w:color="auto"/>
            </w:tcBorders>
          </w:tcPr>
          <w:p w:rsidR="00DB19EB" w:rsidRPr="00FC41E8" w:rsidRDefault="00DB19EB" w:rsidP="00DB19EB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41E8">
              <w:rPr>
                <w:rFonts w:ascii="Angsana New" w:hAnsi="Angsana New" w:cs="Angsana New"/>
                <w:sz w:val="30"/>
                <w:szCs w:val="30"/>
              </w:rPr>
              <w:t>248,502</w:t>
            </w:r>
          </w:p>
        </w:tc>
        <w:tc>
          <w:tcPr>
            <w:tcW w:w="191" w:type="dxa"/>
            <w:gridSpan w:val="3"/>
          </w:tcPr>
          <w:p w:rsidR="00DB19EB" w:rsidRPr="00FC41E8" w:rsidRDefault="00DB19EB" w:rsidP="00DB19EB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double" w:sz="4" w:space="0" w:color="auto"/>
            </w:tcBorders>
          </w:tcPr>
          <w:p w:rsidR="00DB19EB" w:rsidRPr="00FC41E8" w:rsidRDefault="00DB19EB" w:rsidP="00DB19EB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41E8">
              <w:rPr>
                <w:rFonts w:ascii="Angsana New" w:hAnsi="Angsana New" w:cs="Angsana New"/>
                <w:sz w:val="30"/>
                <w:szCs w:val="30"/>
              </w:rPr>
              <w:t>163,240</w:t>
            </w:r>
          </w:p>
        </w:tc>
        <w:tc>
          <w:tcPr>
            <w:tcW w:w="180" w:type="dxa"/>
            <w:gridSpan w:val="2"/>
          </w:tcPr>
          <w:p w:rsidR="00DB19EB" w:rsidRPr="00FC41E8" w:rsidRDefault="00DB19EB" w:rsidP="00DB19EB">
            <w:pPr>
              <w:pStyle w:val="acctmergecolhdg"/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FC41E8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left="265" w:right="11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C41E8">
              <w:rPr>
                <w:rFonts w:ascii="Angsana New" w:hAnsi="Angsana New" w:cs="Angsana New"/>
                <w:b/>
                <w:sz w:val="30"/>
                <w:szCs w:val="30"/>
              </w:rPr>
              <w:t>624,540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FC41E8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FC41E8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C41E8">
              <w:rPr>
                <w:rFonts w:ascii="Angsana New" w:hAnsi="Angsana New" w:cs="Angsana New"/>
                <w:b/>
                <w:sz w:val="30"/>
                <w:szCs w:val="30"/>
              </w:rPr>
              <w:t>635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544905" w:rsidRDefault="00DB19EB" w:rsidP="00DB19EB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8C5088" w:rsidRDefault="00DB19EB" w:rsidP="00DB19EB">
            <w:pPr>
              <w:pStyle w:val="acctfourfigures"/>
              <w:spacing w:after="0" w:line="240" w:lineRule="auto"/>
              <w:ind w:right="2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50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1,036,917</w:t>
            </w:r>
          </w:p>
        </w:tc>
      </w:tr>
      <w:tr w:rsidR="00DB19EB" w:rsidRPr="001C3E91" w:rsidTr="0089719D">
        <w:trPr>
          <w:gridAfter w:val="1"/>
          <w:wAfter w:w="95" w:type="dxa"/>
          <w:cantSplit/>
          <w:trHeight w:val="270"/>
        </w:trPr>
        <w:tc>
          <w:tcPr>
            <w:tcW w:w="4416" w:type="dxa"/>
          </w:tcPr>
          <w:p w:rsidR="00DB19EB" w:rsidRPr="00245706" w:rsidRDefault="00DB19EB" w:rsidP="00DB19EB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4" w:type="dxa"/>
            <w:gridSpan w:val="2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gridSpan w:val="3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245706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DB19EB" w:rsidRPr="001C3E91" w:rsidTr="0089719D">
        <w:trPr>
          <w:gridAfter w:val="1"/>
          <w:wAfter w:w="95" w:type="dxa"/>
          <w:cantSplit/>
          <w:trHeight w:val="270"/>
        </w:trPr>
        <w:tc>
          <w:tcPr>
            <w:tcW w:w="4416" w:type="dxa"/>
          </w:tcPr>
          <w:p w:rsidR="00DB19EB" w:rsidRPr="00245706" w:rsidRDefault="00DB19EB" w:rsidP="00DB19EB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4" w:type="dxa"/>
            <w:gridSpan w:val="2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gridSpan w:val="3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245706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DB19EB" w:rsidRPr="001C3E91" w:rsidTr="0089719D">
        <w:trPr>
          <w:gridAfter w:val="1"/>
          <w:wAfter w:w="95" w:type="dxa"/>
          <w:cantSplit/>
          <w:trHeight w:val="270"/>
        </w:trPr>
        <w:tc>
          <w:tcPr>
            <w:tcW w:w="4416" w:type="dxa"/>
          </w:tcPr>
          <w:p w:rsidR="00DB19EB" w:rsidRPr="00245706" w:rsidRDefault="00DB19EB" w:rsidP="00DB19EB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4" w:type="dxa"/>
            <w:gridSpan w:val="2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gridSpan w:val="3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245706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DB19EB" w:rsidRPr="001C3E91" w:rsidTr="0089719D">
        <w:trPr>
          <w:gridAfter w:val="1"/>
          <w:wAfter w:w="95" w:type="dxa"/>
          <w:cantSplit/>
          <w:trHeight w:val="270"/>
        </w:trPr>
        <w:tc>
          <w:tcPr>
            <w:tcW w:w="4416" w:type="dxa"/>
          </w:tcPr>
          <w:p w:rsidR="00DB19EB" w:rsidRPr="00245706" w:rsidRDefault="00DB19EB" w:rsidP="00DB19EB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4" w:type="dxa"/>
            <w:gridSpan w:val="2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gridSpan w:val="3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B19EB" w:rsidRPr="00245706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245706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1C3E91" w:rsidRDefault="00DB19EB" w:rsidP="00DB19EB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DB19EB" w:rsidRPr="001C3E91" w:rsidTr="0089719D">
        <w:trPr>
          <w:gridAfter w:val="1"/>
          <w:wAfter w:w="95" w:type="dxa"/>
          <w:cantSplit/>
          <w:trHeight w:val="270"/>
        </w:trPr>
        <w:tc>
          <w:tcPr>
            <w:tcW w:w="4416" w:type="dxa"/>
          </w:tcPr>
          <w:p w:rsidR="00DB19EB" w:rsidRPr="00E65B60" w:rsidRDefault="00DB19EB" w:rsidP="00DB19EB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424" w:type="dxa"/>
            <w:gridSpan w:val="2"/>
          </w:tcPr>
          <w:p w:rsidR="00DB19EB" w:rsidRPr="00E65B60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1" w:type="dxa"/>
            <w:gridSpan w:val="3"/>
          </w:tcPr>
          <w:p w:rsidR="00DB19EB" w:rsidRPr="00E65B60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gridSpan w:val="2"/>
          </w:tcPr>
          <w:p w:rsidR="00DB19EB" w:rsidRPr="00E65B60" w:rsidRDefault="00DB19EB" w:rsidP="0089719D">
            <w:pPr>
              <w:spacing w:after="0" w:line="240" w:lineRule="auto"/>
              <w:jc w:val="center"/>
              <w:rPr>
                <w:rFonts w:ascii="Angsana New" w:hAnsi="Angsana New" w:cs="Angsana New" w:hint="cs"/>
              </w:rPr>
            </w:pPr>
          </w:p>
        </w:tc>
        <w:tc>
          <w:tcPr>
            <w:tcW w:w="180" w:type="dxa"/>
            <w:gridSpan w:val="2"/>
          </w:tcPr>
          <w:p w:rsidR="00DB19EB" w:rsidRPr="00E65B60" w:rsidRDefault="00DB19EB" w:rsidP="00DB19EB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E65B60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  <w:p w:rsidR="00224F53" w:rsidRPr="00E65B60" w:rsidRDefault="00224F53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  <w:p w:rsidR="00224F53" w:rsidRPr="00E65B60" w:rsidRDefault="00224F53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E65B60" w:rsidRDefault="00DB19EB" w:rsidP="00DB19EB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2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DB19EB" w:rsidRPr="00E65B60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B19EB" w:rsidRPr="00E65B60" w:rsidRDefault="00DB19EB" w:rsidP="00DB19EB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DB19EB" w:rsidRPr="00E65B60" w:rsidRDefault="00DB19EB" w:rsidP="00DB19EB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20"/>
                <w:highlight w:val="cyan"/>
              </w:rPr>
            </w:pPr>
          </w:p>
        </w:tc>
      </w:tr>
      <w:tr w:rsidR="008C5088" w:rsidRPr="001C3E91" w:rsidTr="0089719D">
        <w:trPr>
          <w:cantSplit/>
          <w:trHeight w:val="385"/>
        </w:trPr>
        <w:tc>
          <w:tcPr>
            <w:tcW w:w="4511" w:type="dxa"/>
            <w:gridSpan w:val="2"/>
            <w:vAlign w:val="bottom"/>
          </w:tcPr>
          <w:p w:rsidR="008C5088" w:rsidRPr="001C3E91" w:rsidRDefault="008C5088" w:rsidP="0089719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15" w:type="dxa"/>
            <w:gridSpan w:val="19"/>
          </w:tcPr>
          <w:p w:rsidR="008C5088" w:rsidRPr="00E51C03" w:rsidRDefault="008C5088" w:rsidP="00850027">
            <w:pPr>
              <w:pStyle w:val="acctmergecolhdg"/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E51C03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E51C0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51C03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C2AE2" w:rsidRPr="001C3E91" w:rsidTr="0089719D">
        <w:trPr>
          <w:cantSplit/>
          <w:trHeight w:val="270"/>
        </w:trPr>
        <w:tc>
          <w:tcPr>
            <w:tcW w:w="4511" w:type="dxa"/>
            <w:gridSpan w:val="2"/>
          </w:tcPr>
          <w:p w:rsidR="001C2AE2" w:rsidRPr="00245706" w:rsidRDefault="001C2AE2" w:rsidP="001C2AE2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45706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435" w:type="dxa"/>
            <w:gridSpan w:val="3"/>
          </w:tcPr>
          <w:p w:rsidR="001C2AE2" w:rsidRPr="00245706" w:rsidRDefault="001C2AE2" w:rsidP="001C2AE2">
            <w:pPr>
              <w:tabs>
                <w:tab w:val="left" w:pos="1726"/>
              </w:tabs>
              <w:spacing w:after="0" w:line="240" w:lineRule="auto"/>
              <w:ind w:right="7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774,728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1,599,818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C2AE2" w:rsidRPr="0018413B" w:rsidTr="0089719D">
        <w:trPr>
          <w:cantSplit/>
          <w:trHeight w:val="270"/>
        </w:trPr>
        <w:tc>
          <w:tcPr>
            <w:tcW w:w="4511" w:type="dxa"/>
            <w:gridSpan w:val="2"/>
          </w:tcPr>
          <w:p w:rsidR="001C2AE2" w:rsidRPr="0018413B" w:rsidRDefault="001C2AE2" w:rsidP="001C2AE2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35" w:type="dxa"/>
            <w:gridSpan w:val="3"/>
          </w:tcPr>
          <w:p w:rsidR="001C2AE2" w:rsidRPr="0018413B" w:rsidRDefault="001C2AE2" w:rsidP="001C2AE2">
            <w:pPr>
              <w:tabs>
                <w:tab w:val="left" w:pos="1726"/>
              </w:tabs>
              <w:spacing w:after="0" w:line="240" w:lineRule="auto"/>
              <w:ind w:right="7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1C2AE2" w:rsidRPr="0018413B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gridSpan w:val="2"/>
          </w:tcPr>
          <w:p w:rsidR="001C2AE2" w:rsidRPr="0018413B" w:rsidRDefault="001C2AE2" w:rsidP="001C2AE2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1C2AE2" w:rsidRPr="0018413B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C2AE2" w:rsidRPr="0018413B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C2AE2" w:rsidRPr="0018413B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2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C2AE2" w:rsidRPr="0018413B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C2AE2" w:rsidRPr="0018413B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C2AE2" w:rsidRPr="0018413B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20"/>
                <w:highlight w:val="cyan"/>
              </w:rPr>
            </w:pPr>
          </w:p>
        </w:tc>
      </w:tr>
      <w:tr w:rsidR="001C2AE2" w:rsidRPr="001C3E91" w:rsidTr="0089719D">
        <w:trPr>
          <w:cantSplit/>
          <w:trHeight w:val="270"/>
        </w:trPr>
        <w:tc>
          <w:tcPr>
            <w:tcW w:w="4511" w:type="dxa"/>
            <w:gridSpan w:val="2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457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2435" w:type="dxa"/>
            <w:gridSpan w:val="3"/>
          </w:tcPr>
          <w:p w:rsidR="001C2AE2" w:rsidRPr="00245706" w:rsidRDefault="001C2AE2" w:rsidP="001C2AE2">
            <w:pPr>
              <w:tabs>
                <w:tab w:val="left" w:pos="1726"/>
              </w:tabs>
              <w:spacing w:after="0" w:line="240" w:lineRule="auto"/>
              <w:ind w:right="7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42,113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131,563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C2AE2" w:rsidRPr="001C3E91" w:rsidTr="0089719D">
        <w:trPr>
          <w:cantSplit/>
          <w:trHeight w:val="270"/>
        </w:trPr>
        <w:tc>
          <w:tcPr>
            <w:tcW w:w="4511" w:type="dxa"/>
            <w:gridSpan w:val="2"/>
            <w:vAlign w:val="bottom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457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1C2AE2" w:rsidRPr="00245706" w:rsidRDefault="001C2AE2" w:rsidP="001C2AE2">
            <w:pPr>
              <w:tabs>
                <w:tab w:val="left" w:pos="1726"/>
              </w:tabs>
              <w:spacing w:after="0" w:line="240" w:lineRule="auto"/>
              <w:ind w:right="9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1C2AE2" w:rsidRPr="00245706" w:rsidRDefault="001C2AE2" w:rsidP="001C2AE2">
            <w:pPr>
              <w:tabs>
                <w:tab w:val="left" w:pos="1726"/>
              </w:tabs>
              <w:spacing w:after="0" w:line="240" w:lineRule="auto"/>
              <w:ind w:right="7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C2AE2" w:rsidRPr="00994669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C2AE2" w:rsidRPr="00994669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C2AE2" w:rsidRPr="00994669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C2AE2" w:rsidRPr="00994669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C2AE2" w:rsidRPr="00994669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2AE2" w:rsidRPr="001C3E91" w:rsidTr="0089719D">
        <w:trPr>
          <w:cantSplit/>
          <w:trHeight w:val="270"/>
        </w:trPr>
        <w:tc>
          <w:tcPr>
            <w:tcW w:w="4511" w:type="dxa"/>
            <w:gridSpan w:val="2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57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C2AE2" w:rsidRPr="00245706" w:rsidRDefault="001C2AE2" w:rsidP="001C2AE2">
            <w:pPr>
              <w:tabs>
                <w:tab w:val="left" w:pos="1726"/>
              </w:tabs>
              <w:spacing w:after="0" w:line="240" w:lineRule="auto"/>
              <w:ind w:right="7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42,113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2AE2" w:rsidRPr="00245706" w:rsidRDefault="001C2AE2" w:rsidP="001C2AE2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131,563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C2AE2" w:rsidRPr="00994669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  <w:shd w:val="clear" w:color="auto" w:fill="auto"/>
          </w:tcPr>
          <w:p w:rsidR="001C2AE2" w:rsidRPr="00994669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C2AE2" w:rsidRPr="00994669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1C2AE2" w:rsidRPr="00994669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1C2AE2" w:rsidRPr="00994669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2AE2" w:rsidRPr="0018413B" w:rsidTr="0089719D">
        <w:trPr>
          <w:cantSplit/>
          <w:trHeight w:val="287"/>
        </w:trPr>
        <w:tc>
          <w:tcPr>
            <w:tcW w:w="4511" w:type="dxa"/>
            <w:gridSpan w:val="2"/>
          </w:tcPr>
          <w:p w:rsidR="001C2AE2" w:rsidRPr="0018413B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</w:tcBorders>
          </w:tcPr>
          <w:p w:rsidR="001C2AE2" w:rsidRPr="0018413B" w:rsidRDefault="001C2AE2" w:rsidP="001C2AE2">
            <w:pPr>
              <w:tabs>
                <w:tab w:val="left" w:pos="1726"/>
              </w:tabs>
              <w:spacing w:after="0" w:line="240" w:lineRule="auto"/>
              <w:ind w:right="73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80" w:type="dxa"/>
            <w:gridSpan w:val="2"/>
          </w:tcPr>
          <w:p w:rsidR="001C2AE2" w:rsidRPr="0018413B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1C2AE2" w:rsidRPr="0018413B" w:rsidRDefault="001C2AE2" w:rsidP="001C2AE2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1C2AE2" w:rsidRPr="0018413B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</w:tcPr>
          <w:p w:rsidR="001C2AE2" w:rsidRPr="0018413B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gridSpan w:val="2"/>
          </w:tcPr>
          <w:p w:rsidR="001C2AE2" w:rsidRPr="0018413B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440" w:type="dxa"/>
            <w:gridSpan w:val="2"/>
          </w:tcPr>
          <w:p w:rsidR="001C2AE2" w:rsidRPr="0018413B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gridSpan w:val="2"/>
          </w:tcPr>
          <w:p w:rsidR="001C2AE2" w:rsidRPr="0018413B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620" w:type="dxa"/>
            <w:gridSpan w:val="2"/>
          </w:tcPr>
          <w:p w:rsidR="001C2AE2" w:rsidRPr="0018413B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1C2AE2" w:rsidRPr="001C3E91" w:rsidTr="0089719D">
        <w:trPr>
          <w:cantSplit/>
          <w:trHeight w:val="422"/>
        </w:trPr>
        <w:tc>
          <w:tcPr>
            <w:tcW w:w="4511" w:type="dxa"/>
            <w:gridSpan w:val="2"/>
          </w:tcPr>
          <w:p w:rsidR="001C2AE2" w:rsidRPr="00FC41E8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41E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2435" w:type="dxa"/>
            <w:gridSpan w:val="3"/>
            <w:tcBorders>
              <w:bottom w:val="double" w:sz="4" w:space="0" w:color="auto"/>
            </w:tcBorders>
          </w:tcPr>
          <w:p w:rsidR="001C2AE2" w:rsidRPr="00FC41E8" w:rsidRDefault="001C2AE2" w:rsidP="001C2AE2">
            <w:pPr>
              <w:tabs>
                <w:tab w:val="left" w:pos="1726"/>
              </w:tabs>
              <w:spacing w:after="0" w:line="240" w:lineRule="auto"/>
              <w:ind w:right="7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C41E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21,061</w:t>
            </w:r>
          </w:p>
        </w:tc>
        <w:tc>
          <w:tcPr>
            <w:tcW w:w="180" w:type="dxa"/>
            <w:gridSpan w:val="2"/>
          </w:tcPr>
          <w:p w:rsidR="001C2AE2" w:rsidRPr="00FC41E8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double" w:sz="4" w:space="0" w:color="auto"/>
            </w:tcBorders>
          </w:tcPr>
          <w:p w:rsidR="001C2AE2" w:rsidRPr="00FC41E8" w:rsidRDefault="001C2AE2" w:rsidP="001C2AE2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4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65,794</w:t>
            </w:r>
          </w:p>
        </w:tc>
        <w:tc>
          <w:tcPr>
            <w:tcW w:w="180" w:type="dxa"/>
            <w:gridSpan w:val="2"/>
          </w:tcPr>
          <w:p w:rsidR="001C2AE2" w:rsidRPr="00FC41E8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1C2AE2" w:rsidRPr="00FC41E8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265"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4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94,479</w:t>
            </w:r>
          </w:p>
        </w:tc>
        <w:tc>
          <w:tcPr>
            <w:tcW w:w="180" w:type="dxa"/>
            <w:gridSpan w:val="2"/>
          </w:tcPr>
          <w:p w:rsidR="001C2AE2" w:rsidRPr="00FC41E8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1C2AE2" w:rsidRPr="00FC41E8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4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180" w:type="dxa"/>
            <w:gridSpan w:val="2"/>
          </w:tcPr>
          <w:p w:rsidR="001C2AE2" w:rsidRPr="00994669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1C2AE2" w:rsidRPr="00994669" w:rsidRDefault="001C2AE2" w:rsidP="001C2AE2">
            <w:pPr>
              <w:pStyle w:val="acctfourfigures"/>
              <w:spacing w:after="0" w:line="240" w:lineRule="auto"/>
              <w:ind w:right="2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181,331</w:t>
            </w:r>
          </w:p>
        </w:tc>
      </w:tr>
      <w:tr w:rsidR="001C2AE2" w:rsidRPr="001C3E91" w:rsidTr="0089719D">
        <w:trPr>
          <w:cantSplit/>
          <w:trHeight w:val="270"/>
        </w:trPr>
        <w:tc>
          <w:tcPr>
            <w:tcW w:w="4511" w:type="dxa"/>
            <w:gridSpan w:val="2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5" w:type="dxa"/>
            <w:gridSpan w:val="3"/>
            <w:tcBorders>
              <w:top w:val="double" w:sz="4" w:space="0" w:color="auto"/>
            </w:tcBorders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double" w:sz="4" w:space="0" w:color="auto"/>
            </w:tcBorders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1C2AE2" w:rsidRPr="001C3E91" w:rsidTr="0089719D">
        <w:trPr>
          <w:cantSplit/>
          <w:trHeight w:val="270"/>
        </w:trPr>
        <w:tc>
          <w:tcPr>
            <w:tcW w:w="4511" w:type="dxa"/>
            <w:gridSpan w:val="2"/>
            <w:vAlign w:val="bottom"/>
          </w:tcPr>
          <w:p w:rsidR="001C2AE2" w:rsidRPr="005370B1" w:rsidRDefault="001C2AE2" w:rsidP="001C2AE2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370B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2435" w:type="dxa"/>
            <w:gridSpan w:val="3"/>
          </w:tcPr>
          <w:p w:rsidR="001C2AE2" w:rsidRPr="00245706" w:rsidRDefault="001C2AE2" w:rsidP="001C2AE2">
            <w:pPr>
              <w:spacing w:after="0" w:line="240" w:lineRule="auto"/>
              <w:ind w:right="7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227,327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1C2AE2" w:rsidRPr="00245706" w:rsidRDefault="001C2AE2" w:rsidP="001C2AE2">
            <w:pPr>
              <w:tabs>
                <w:tab w:val="left" w:pos="1359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160,830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1C2AE2" w:rsidRPr="001C3E91" w:rsidTr="0089719D">
        <w:trPr>
          <w:cantSplit/>
          <w:trHeight w:val="270"/>
        </w:trPr>
        <w:tc>
          <w:tcPr>
            <w:tcW w:w="4511" w:type="dxa"/>
            <w:gridSpan w:val="2"/>
            <w:vAlign w:val="bottom"/>
          </w:tcPr>
          <w:p w:rsidR="001C2AE2" w:rsidRPr="005370B1" w:rsidRDefault="001C2AE2" w:rsidP="001C2AE2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370B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2435" w:type="dxa"/>
            <w:gridSpan w:val="3"/>
          </w:tcPr>
          <w:p w:rsidR="001C2AE2" w:rsidRPr="00245706" w:rsidRDefault="001C2AE2" w:rsidP="001C2AE2">
            <w:pPr>
              <w:tabs>
                <w:tab w:val="left" w:pos="1440"/>
              </w:tabs>
              <w:spacing w:after="0" w:line="240" w:lineRule="auto"/>
              <w:ind w:right="6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(312,080)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:rsidR="001C2AE2" w:rsidRPr="00245706" w:rsidRDefault="001C2AE2" w:rsidP="001C2AE2">
            <w:pPr>
              <w:tabs>
                <w:tab w:val="left" w:pos="1359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1C2AE2" w:rsidRPr="001C3E91" w:rsidTr="001E4388">
        <w:trPr>
          <w:cantSplit/>
          <w:trHeight w:val="270"/>
        </w:trPr>
        <w:tc>
          <w:tcPr>
            <w:tcW w:w="4511" w:type="dxa"/>
            <w:gridSpan w:val="2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370B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5370B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370B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5370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5370B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ไม่มี</w:t>
            </w:r>
            <w:r w:rsidRPr="005370B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1C2AE2" w:rsidRDefault="001C2AE2" w:rsidP="001C2AE2">
            <w:pPr>
              <w:spacing w:after="0" w:line="240" w:lineRule="auto"/>
              <w:ind w:right="7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C2AE2" w:rsidRPr="00245706" w:rsidRDefault="001C2AE2" w:rsidP="001C2AE2">
            <w:pPr>
              <w:tabs>
                <w:tab w:val="left" w:pos="1726"/>
              </w:tabs>
              <w:spacing w:after="0" w:line="240" w:lineRule="auto"/>
              <w:ind w:right="9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1C2AE2" w:rsidRDefault="001C2AE2" w:rsidP="001C2AE2">
            <w:pPr>
              <w:tabs>
                <w:tab w:val="left" w:pos="1359"/>
              </w:tabs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C2AE2" w:rsidRPr="00245706" w:rsidRDefault="001C2AE2" w:rsidP="001C2AE2">
            <w:pPr>
              <w:tabs>
                <w:tab w:val="left" w:pos="1165"/>
              </w:tabs>
              <w:spacing w:after="0" w:line="240" w:lineRule="auto"/>
              <w:ind w:right="4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(128,920)</w:t>
            </w:r>
          </w:p>
        </w:tc>
        <w:tc>
          <w:tcPr>
            <w:tcW w:w="180" w:type="dxa"/>
            <w:gridSpan w:val="2"/>
          </w:tcPr>
          <w:p w:rsidR="001C2AE2" w:rsidRPr="0024570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1C2AE2" w:rsidRPr="001C3E91" w:rsidTr="001E4388">
        <w:trPr>
          <w:cantSplit/>
          <w:trHeight w:val="270"/>
        </w:trPr>
        <w:tc>
          <w:tcPr>
            <w:tcW w:w="4511" w:type="dxa"/>
            <w:gridSpan w:val="2"/>
          </w:tcPr>
          <w:p w:rsidR="001C2AE2" w:rsidRPr="005370B1" w:rsidRDefault="001C2AE2" w:rsidP="001C2AE2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right="-79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370B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</w:tcBorders>
          </w:tcPr>
          <w:p w:rsidR="001C2AE2" w:rsidRPr="00027D6C" w:rsidRDefault="001C2AE2" w:rsidP="001C2AE2">
            <w:pPr>
              <w:tabs>
                <w:tab w:val="left" w:pos="1440"/>
              </w:tabs>
              <w:spacing w:after="0" w:line="240" w:lineRule="auto"/>
              <w:ind w:right="6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D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(84,753)</w:t>
            </w:r>
          </w:p>
        </w:tc>
        <w:tc>
          <w:tcPr>
            <w:tcW w:w="180" w:type="dxa"/>
            <w:gridSpan w:val="2"/>
          </w:tcPr>
          <w:p w:rsidR="001C2AE2" w:rsidRPr="00AA357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1C2AE2" w:rsidRPr="00AA3576" w:rsidRDefault="001C2AE2" w:rsidP="001C2AE2">
            <w:pPr>
              <w:spacing w:after="0" w:line="240" w:lineRule="auto"/>
              <w:ind w:right="4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31,939</w:t>
            </w:r>
          </w:p>
        </w:tc>
        <w:tc>
          <w:tcPr>
            <w:tcW w:w="180" w:type="dxa"/>
            <w:gridSpan w:val="2"/>
          </w:tcPr>
          <w:p w:rsidR="001C2AE2" w:rsidRPr="00AA357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1C2AE2" w:rsidRPr="001C3E91" w:rsidTr="0089719D">
        <w:trPr>
          <w:cantSplit/>
          <w:trHeight w:val="270"/>
        </w:trPr>
        <w:tc>
          <w:tcPr>
            <w:tcW w:w="4511" w:type="dxa"/>
            <w:gridSpan w:val="2"/>
          </w:tcPr>
          <w:p w:rsidR="001C2AE2" w:rsidRPr="005370B1" w:rsidRDefault="001C2AE2" w:rsidP="001C2AE2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5" w:type="dxa"/>
            <w:gridSpan w:val="3"/>
            <w:tcBorders>
              <w:top w:val="double" w:sz="4" w:space="0" w:color="auto"/>
            </w:tcBorders>
          </w:tcPr>
          <w:p w:rsidR="001C2AE2" w:rsidRDefault="001C2AE2" w:rsidP="001C2AE2">
            <w:pPr>
              <w:spacing w:after="0" w:line="240" w:lineRule="auto"/>
              <w:ind w:right="7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1C2AE2" w:rsidRPr="00AA357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double" w:sz="4" w:space="0" w:color="auto"/>
            </w:tcBorders>
          </w:tcPr>
          <w:p w:rsidR="001C2AE2" w:rsidRDefault="001C2AE2" w:rsidP="001C2AE2">
            <w:pPr>
              <w:spacing w:after="0" w:line="240" w:lineRule="auto"/>
              <w:ind w:right="3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1C2AE2" w:rsidRPr="00AA3576" w:rsidRDefault="001C2AE2" w:rsidP="001C2A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:rsidR="001C2AE2" w:rsidRPr="00245706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2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gridSpan w:val="2"/>
          </w:tcPr>
          <w:p w:rsidR="001C2AE2" w:rsidRPr="001C3E9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gridSpan w:val="2"/>
          </w:tcPr>
          <w:p w:rsidR="001C2AE2" w:rsidRPr="001C3E91" w:rsidRDefault="001C2AE2" w:rsidP="001C2AE2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</w:tbl>
    <w:p w:rsidR="00903FCA" w:rsidRPr="00BE2009" w:rsidRDefault="00903FCA" w:rsidP="00723B80">
      <w:pPr>
        <w:spacing w:after="0" w:line="240" w:lineRule="auto"/>
        <w:rPr>
          <w:rFonts w:ascii="Angsana New" w:hAnsi="Angsana New" w:cs="Angsana New"/>
          <w:sz w:val="30"/>
          <w:szCs w:val="30"/>
          <w:highlight w:val="cyan"/>
          <w:cs/>
        </w:rPr>
        <w:sectPr w:rsidR="00903FCA" w:rsidRPr="00BE2009" w:rsidSect="007D128C">
          <w:type w:val="continuous"/>
          <w:pgSz w:w="16840" w:h="11907" w:orient="landscape" w:code="9"/>
          <w:pgMar w:top="1440" w:right="1152" w:bottom="1152" w:left="1152" w:header="720" w:footer="720" w:gutter="0"/>
          <w:cols w:space="708"/>
          <w:docGrid w:linePitch="360"/>
        </w:sectPr>
      </w:pPr>
    </w:p>
    <w:p w:rsidR="00E65B60" w:rsidRDefault="00E65B60" w:rsidP="00BF4844">
      <w:pPr>
        <w:tabs>
          <w:tab w:val="left" w:pos="540"/>
          <w:tab w:val="left" w:pos="630"/>
        </w:tabs>
        <w:spacing w:after="0" w:line="240" w:lineRule="auto"/>
        <w:ind w:left="270" w:right="-25" w:hanging="18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738E1" w:rsidRPr="00E52788" w:rsidRDefault="00F37C78" w:rsidP="00BF4844">
      <w:pPr>
        <w:tabs>
          <w:tab w:val="left" w:pos="540"/>
          <w:tab w:val="left" w:pos="630"/>
        </w:tabs>
        <w:spacing w:after="0" w:line="240" w:lineRule="auto"/>
        <w:ind w:left="270" w:right="-25" w:hanging="18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2788">
        <w:rPr>
          <w:rFonts w:ascii="Angsana New" w:hAnsi="Angsana New" w:cs="Angsana New"/>
          <w:b/>
          <w:bCs/>
          <w:sz w:val="30"/>
          <w:szCs w:val="30"/>
        </w:rPr>
        <w:t>1</w:t>
      </w:r>
      <w:r w:rsidR="009D1216">
        <w:rPr>
          <w:rFonts w:ascii="Angsana New" w:hAnsi="Angsana New" w:cs="Angsana New"/>
          <w:b/>
          <w:bCs/>
          <w:sz w:val="30"/>
          <w:szCs w:val="30"/>
        </w:rPr>
        <w:t>3</w:t>
      </w:r>
      <w:r w:rsidR="005A53E0" w:rsidRPr="00E52788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D738E1" w:rsidRPr="008879E8">
        <w:rPr>
          <w:rFonts w:ascii="Angsana New" w:hAnsi="Angsana New" w:cs="Angsana New"/>
          <w:b/>
          <w:bCs/>
          <w:sz w:val="30"/>
          <w:szCs w:val="30"/>
          <w:cs/>
        </w:rPr>
        <w:t xml:space="preserve">อสังหาริมทรัพย์เพื่อการลงทุน </w:t>
      </w:r>
    </w:p>
    <w:p w:rsidR="00D738E1" w:rsidRPr="00B710FE" w:rsidRDefault="00D738E1" w:rsidP="00D55D3F">
      <w:pPr>
        <w:spacing w:after="0" w:line="240" w:lineRule="auto"/>
        <w:rPr>
          <w:rFonts w:ascii="Angsana New" w:hAnsi="Angsana New" w:cs="Angsana New"/>
          <w:sz w:val="30"/>
          <w:szCs w:val="30"/>
          <w:highlight w:val="lightGray"/>
        </w:rPr>
      </w:pPr>
    </w:p>
    <w:tbl>
      <w:tblPr>
        <w:tblW w:w="9396" w:type="dxa"/>
        <w:tblInd w:w="558" w:type="dxa"/>
        <w:tblLook w:val="01E0"/>
      </w:tblPr>
      <w:tblGrid>
        <w:gridCol w:w="3060"/>
        <w:gridCol w:w="990"/>
        <w:gridCol w:w="1251"/>
        <w:gridCol w:w="269"/>
        <w:gridCol w:w="1144"/>
        <w:gridCol w:w="269"/>
        <w:gridCol w:w="1080"/>
        <w:gridCol w:w="269"/>
        <w:gridCol w:w="1064"/>
      </w:tblGrid>
      <w:tr w:rsidR="00D738E1" w:rsidRPr="00F94A31" w:rsidTr="00696BD5">
        <w:tc>
          <w:tcPr>
            <w:tcW w:w="3060" w:type="dxa"/>
          </w:tcPr>
          <w:p w:rsidR="00D738E1" w:rsidRPr="00F94A31" w:rsidRDefault="00D738E1" w:rsidP="00D55D3F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D738E1" w:rsidRPr="00F94A31" w:rsidRDefault="00D738E1" w:rsidP="00D55D3F">
            <w:pPr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:rsidR="00D738E1" w:rsidRPr="00F94A31" w:rsidRDefault="00D738E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D738E1" w:rsidRPr="00F94A31" w:rsidRDefault="00D738E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</w:tcPr>
          <w:p w:rsidR="00D738E1" w:rsidRPr="00F94A31" w:rsidRDefault="00D738E1" w:rsidP="00D55D3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1C2AE2" w:rsidRPr="00F94A31" w:rsidRDefault="001C2AE2" w:rsidP="001C2AE2">
            <w:pPr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1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4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4C47AE" w:rsidRPr="00F94A31" w:rsidTr="00696BD5">
        <w:tc>
          <w:tcPr>
            <w:tcW w:w="3060" w:type="dxa"/>
          </w:tcPr>
          <w:p w:rsidR="004C47AE" w:rsidRPr="00F94A31" w:rsidRDefault="004C47AE" w:rsidP="00D55D3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990" w:type="dxa"/>
          </w:tcPr>
          <w:p w:rsidR="004C47AE" w:rsidRPr="00F94A31" w:rsidRDefault="004C47AE" w:rsidP="00D55D3F">
            <w:pPr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:rsidR="004C47AE" w:rsidRPr="00F94A31" w:rsidRDefault="004C47AE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47AE" w:rsidRPr="00F94A31" w:rsidTr="00696BD5">
        <w:tc>
          <w:tcPr>
            <w:tcW w:w="3060" w:type="dxa"/>
          </w:tcPr>
          <w:p w:rsidR="004C47AE" w:rsidRPr="00F94A31" w:rsidRDefault="004C47AE" w:rsidP="00D55D3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:rsidR="004C47AE" w:rsidRPr="00F94A31" w:rsidRDefault="004C47AE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4C47AE" w:rsidRPr="00F94A31" w:rsidRDefault="004C47AE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4C47AE" w:rsidRPr="00F94A31" w:rsidRDefault="004C47AE" w:rsidP="00D55D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:rsidR="004C47AE" w:rsidRPr="00F94A31" w:rsidRDefault="004C47AE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4C47AE" w:rsidRPr="00F94A31" w:rsidRDefault="004C47AE" w:rsidP="00D55D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C47AE" w:rsidRPr="00F94A31" w:rsidRDefault="004C47AE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4C47AE" w:rsidRPr="00F94A31" w:rsidRDefault="004C47AE" w:rsidP="00D55D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4C47AE" w:rsidRPr="00F94A31" w:rsidRDefault="004C47AE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1C2AE2" w:rsidRPr="00F94A31" w:rsidRDefault="008F6EB5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7,560,646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:rsidR="001C2AE2" w:rsidRPr="00F94A31" w:rsidRDefault="001C2AE2" w:rsidP="000F26E9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7,170,807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C2AE2" w:rsidRPr="00F94A31" w:rsidRDefault="00FD61D1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6,760,803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6,413,588</w:t>
            </w: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251" w:type="dxa"/>
          </w:tcPr>
          <w:p w:rsidR="001C2AE2" w:rsidRPr="00F94A31" w:rsidRDefault="008F6EB5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1,027,799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415,082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C2AE2" w:rsidRPr="00F94A31" w:rsidRDefault="00FD61D1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908,18</w:t>
            </w:r>
            <w:r w:rsidR="006602A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370,639</w:t>
            </w: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1C2AE2" w:rsidRPr="00F94A31" w:rsidRDefault="008F6EB5" w:rsidP="001C2AE2">
            <w:pPr>
              <w:pStyle w:val="acctfourfigures"/>
              <w:tabs>
                <w:tab w:val="clear" w:pos="765"/>
                <w:tab w:val="decimal" w:pos="909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(17,403)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09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52714">
              <w:rPr>
                <w:rFonts w:ascii="Angsana New" w:hAnsi="Angsana New" w:cs="Angsana New"/>
                <w:sz w:val="30"/>
                <w:szCs w:val="30"/>
              </w:rPr>
              <w:t>(25,243)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2AE2" w:rsidRPr="00F94A31" w:rsidRDefault="00FD61D1" w:rsidP="001C2AE2">
            <w:pPr>
              <w:pStyle w:val="acctfourfigures"/>
              <w:tabs>
                <w:tab w:val="clear" w:pos="765"/>
                <w:tab w:val="decimal" w:pos="829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(16,454)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29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(23,424)</w:t>
            </w: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1C2AE2" w:rsidRPr="00F94A31" w:rsidRDefault="008F6EB5" w:rsidP="001C2AE2">
            <w:pPr>
              <w:pStyle w:val="acctfourfigures"/>
              <w:tabs>
                <w:tab w:val="clear" w:pos="765"/>
                <w:tab w:val="decimal" w:pos="909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8,571,042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09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7,560,646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C2AE2" w:rsidRPr="00F94A31" w:rsidRDefault="00FD61D1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7,652,53</w:t>
            </w:r>
            <w:r w:rsidR="0066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6,760,803</w:t>
            </w: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1C2AE2" w:rsidRPr="00F94A31" w:rsidRDefault="001C2AE2" w:rsidP="001C2AE2">
            <w:pPr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1C2AE2" w:rsidRPr="00F94A31" w:rsidRDefault="001C2AE2" w:rsidP="001C2AE2">
            <w:pPr>
              <w:tabs>
                <w:tab w:val="decimal" w:pos="927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1C2AE2" w:rsidRPr="00F94A31" w:rsidRDefault="001C2AE2" w:rsidP="001C2AE2">
            <w:pPr>
              <w:tabs>
                <w:tab w:val="decimal" w:pos="927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ค่าเสื่อมราคาสะสม และ</w:t>
            </w:r>
          </w:p>
          <w:p w:rsidR="001C2AE2" w:rsidRPr="00F94A31" w:rsidRDefault="001C2AE2" w:rsidP="001C2AE2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  ขาดทุนจากการด้อยค่า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:rsidR="001C2AE2" w:rsidRPr="00F94A31" w:rsidRDefault="001C2AE2" w:rsidP="001C2AE2">
            <w:pPr>
              <w:tabs>
                <w:tab w:val="decimal" w:pos="927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:rsidR="001C2AE2" w:rsidRPr="00F94A31" w:rsidRDefault="001C2AE2" w:rsidP="001C2AE2">
            <w:pPr>
              <w:tabs>
                <w:tab w:val="decimal" w:pos="927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1C2AE2" w:rsidRPr="00F94A31" w:rsidRDefault="008F6EB5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2,422,223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4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2,013,084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C2AE2" w:rsidRPr="00F94A31" w:rsidRDefault="00FD61D1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1,948,239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1,551,348</w:t>
            </w: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</w:tcPr>
          <w:p w:rsidR="001C2AE2" w:rsidRPr="00F94A31" w:rsidRDefault="008F6EB5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512,423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4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434,176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C2AE2" w:rsidRPr="00F94A31" w:rsidRDefault="00FD61D1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463,367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420,269</w:t>
            </w: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1C2AE2" w:rsidRPr="00F94A31" w:rsidRDefault="008F6EB5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(17,343)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(25,037)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2AE2" w:rsidRPr="00F94A31" w:rsidRDefault="006602A8" w:rsidP="001C2AE2">
            <w:pPr>
              <w:pStyle w:val="acctfourfigures"/>
              <w:tabs>
                <w:tab w:val="clear" w:pos="765"/>
                <w:tab w:val="decimal" w:pos="829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(16,397</w:t>
            </w:r>
            <w:r w:rsidR="00FD61D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29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(23,378)</w:t>
            </w: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1C2AE2" w:rsidRPr="00F94A31" w:rsidRDefault="008F6EB5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2,917,303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2,422,223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C2AE2" w:rsidRPr="00F94A31" w:rsidRDefault="006602A8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2,395,209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1,948,239</w:t>
            </w: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 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1C2AE2" w:rsidRPr="00F94A31" w:rsidRDefault="008F6EB5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5,138,423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5,157,723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C2AE2" w:rsidRPr="00F94A31" w:rsidRDefault="00FD61D1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4,812,564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4,862,240</w:t>
            </w:r>
          </w:p>
        </w:tc>
      </w:tr>
      <w:tr w:rsidR="001C2AE2" w:rsidRPr="00F94A31" w:rsidTr="00696BD5">
        <w:tc>
          <w:tcPr>
            <w:tcW w:w="306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</w:tcPr>
          <w:p w:rsidR="001C2AE2" w:rsidRPr="00F94A31" w:rsidRDefault="008F6EB5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5,653,739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double" w:sz="4" w:space="0" w:color="auto"/>
              <w:bottom w:val="doub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5,138,423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1C2AE2" w:rsidRPr="00F94A31" w:rsidRDefault="00FD61D1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5,257,327</w:t>
            </w:r>
          </w:p>
        </w:tc>
        <w:tc>
          <w:tcPr>
            <w:tcW w:w="269" w:type="dxa"/>
          </w:tcPr>
          <w:p w:rsidR="001C2AE2" w:rsidRPr="00F94A31" w:rsidRDefault="001C2AE2" w:rsidP="001C2AE2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</w:tcPr>
          <w:p w:rsidR="001C2AE2" w:rsidRPr="00F94A31" w:rsidRDefault="001C2AE2" w:rsidP="001C2AE2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4,812,564</w:t>
            </w:r>
          </w:p>
        </w:tc>
      </w:tr>
    </w:tbl>
    <w:p w:rsidR="00D738E1" w:rsidRPr="00D55D3F" w:rsidRDefault="00D738E1" w:rsidP="00D55D3F">
      <w:pPr>
        <w:spacing w:after="0" w:line="240" w:lineRule="auto"/>
        <w:ind w:left="540" w:right="45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:rsidR="00D738E1" w:rsidRPr="00B3797C" w:rsidRDefault="00D738E1" w:rsidP="00B3797C">
      <w:pPr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B1006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ประกอบด้วยพื้นที่ที่ให้เช่าแก่บุคคลที่สามและที่ดินที่ไม่ได้ใช้ดำเนินงาน ณ วันที่</w:t>
      </w:r>
      <w:r w:rsidRPr="00B10068">
        <w:rPr>
          <w:rFonts w:ascii="Angsana New" w:hAnsi="Angsana New" w:cs="Angsana New"/>
          <w:sz w:val="30"/>
          <w:szCs w:val="30"/>
        </w:rPr>
        <w:t xml:space="preserve"> 31 </w:t>
      </w:r>
      <w:r w:rsidRPr="00B1006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475A7" w:rsidRPr="00B10068">
        <w:rPr>
          <w:rFonts w:ascii="Angsana New" w:hAnsi="Angsana New" w:cs="Angsana New"/>
          <w:sz w:val="30"/>
          <w:szCs w:val="30"/>
        </w:rPr>
        <w:t>25</w:t>
      </w:r>
      <w:r w:rsidR="00FD61D1">
        <w:rPr>
          <w:rFonts w:ascii="Angsana New" w:hAnsi="Angsana New" w:cs="Angsana New"/>
          <w:sz w:val="30"/>
          <w:szCs w:val="30"/>
        </w:rPr>
        <w:t>60</w:t>
      </w:r>
      <w:r w:rsidR="00F95A19" w:rsidRPr="00B10068">
        <w:rPr>
          <w:rFonts w:ascii="Angsana New" w:hAnsi="Angsana New" w:cs="Angsana New"/>
          <w:sz w:val="30"/>
          <w:szCs w:val="30"/>
        </w:rPr>
        <w:t xml:space="preserve"> </w:t>
      </w:r>
      <w:r w:rsidRPr="00B10068">
        <w:rPr>
          <w:rFonts w:ascii="Angsana New" w:hAnsi="Angsana New" w:cs="Angsana New"/>
          <w:spacing w:val="2"/>
          <w:sz w:val="30"/>
          <w:szCs w:val="30"/>
          <w:cs/>
        </w:rPr>
        <w:t>มูลค่ายุติธรรมคำนวณโดยฝ่ายบริหารของกลุ่มบริษัท มีจำนวนเงินประมาณ</w:t>
      </w:r>
      <w:r w:rsidR="001E534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11526D">
        <w:rPr>
          <w:rFonts w:ascii="Angsana New" w:hAnsi="Angsana New" w:cs="Angsana New"/>
          <w:spacing w:val="2"/>
          <w:sz w:val="30"/>
          <w:szCs w:val="30"/>
        </w:rPr>
        <w:t>17,717</w:t>
      </w:r>
      <w:r w:rsidR="003A7D78" w:rsidRPr="00B10068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B10068">
        <w:rPr>
          <w:rFonts w:ascii="Angsana New" w:hAnsi="Angsana New" w:cs="Angsana New"/>
          <w:spacing w:val="2"/>
          <w:sz w:val="30"/>
          <w:szCs w:val="30"/>
          <w:cs/>
        </w:rPr>
        <w:t>ล้านบาท</w:t>
      </w:r>
      <w:r w:rsidRPr="00B100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006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B10068">
        <w:rPr>
          <w:rFonts w:ascii="Angsana New" w:hAnsi="Angsana New" w:cs="Angsana New"/>
          <w:i/>
          <w:iCs/>
          <w:sz w:val="30"/>
          <w:szCs w:val="30"/>
        </w:rPr>
        <w:t>255</w:t>
      </w:r>
      <w:r w:rsidR="00FD61D1">
        <w:rPr>
          <w:rFonts w:ascii="Angsana New" w:hAnsi="Angsana New" w:cs="Angsana New"/>
          <w:i/>
          <w:iCs/>
          <w:sz w:val="30"/>
          <w:szCs w:val="30"/>
        </w:rPr>
        <w:t>9</w:t>
      </w:r>
      <w:r w:rsidRPr="00B10068">
        <w:rPr>
          <w:rFonts w:ascii="Angsana New" w:hAnsi="Angsana New" w:cs="Angsana New"/>
          <w:i/>
          <w:iCs/>
          <w:sz w:val="30"/>
          <w:szCs w:val="30"/>
        </w:rPr>
        <w:t>:</w:t>
      </w:r>
      <w:r w:rsidRPr="00B1006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D61D1">
        <w:rPr>
          <w:rFonts w:ascii="Angsana New" w:hAnsi="Angsana New" w:cs="Angsana New"/>
          <w:i/>
          <w:iCs/>
          <w:sz w:val="30"/>
          <w:szCs w:val="30"/>
        </w:rPr>
        <w:t>19,820</w:t>
      </w:r>
      <w:r w:rsidR="00F95A19" w:rsidRPr="00B1006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10068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B10068">
        <w:rPr>
          <w:rFonts w:ascii="Angsana New" w:hAnsi="Angsana New" w:cs="Angsana New"/>
          <w:sz w:val="30"/>
          <w:szCs w:val="30"/>
          <w:cs/>
        </w:rPr>
        <w:t xml:space="preserve"> สำหรับงบการเงินรวม </w:t>
      </w:r>
      <w:r w:rsidRPr="00573900">
        <w:rPr>
          <w:rFonts w:ascii="Angsana New" w:hAnsi="Angsana New" w:cs="Angsana New"/>
          <w:sz w:val="30"/>
          <w:szCs w:val="30"/>
          <w:cs/>
        </w:rPr>
        <w:t>และ</w:t>
      </w:r>
      <w:r w:rsidR="003A7D78" w:rsidRPr="00573900">
        <w:rPr>
          <w:rFonts w:ascii="Angsana New" w:hAnsi="Angsana New" w:cs="Angsana New"/>
          <w:sz w:val="30"/>
          <w:szCs w:val="30"/>
        </w:rPr>
        <w:t xml:space="preserve"> </w:t>
      </w:r>
      <w:r w:rsidR="0011526D">
        <w:rPr>
          <w:rFonts w:ascii="Angsana New" w:hAnsi="Angsana New" w:cs="Angsana New"/>
          <w:sz w:val="30"/>
          <w:szCs w:val="30"/>
        </w:rPr>
        <w:t>16,570</w:t>
      </w:r>
      <w:r w:rsidR="001E5340">
        <w:rPr>
          <w:rFonts w:ascii="Angsana New" w:hAnsi="Angsana New" w:cs="Angsana New"/>
          <w:sz w:val="30"/>
          <w:szCs w:val="30"/>
        </w:rPr>
        <w:t xml:space="preserve"> </w:t>
      </w:r>
      <w:r w:rsidRPr="00B1006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B1006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475A7" w:rsidRPr="00B10068">
        <w:rPr>
          <w:rFonts w:ascii="Angsana New" w:hAnsi="Angsana New" w:cs="Angsana New"/>
          <w:i/>
          <w:iCs/>
          <w:sz w:val="30"/>
          <w:szCs w:val="30"/>
        </w:rPr>
        <w:t>255</w:t>
      </w:r>
      <w:r w:rsidR="00FD61D1">
        <w:rPr>
          <w:rFonts w:ascii="Angsana New" w:hAnsi="Angsana New" w:cs="Angsana New"/>
          <w:i/>
          <w:iCs/>
          <w:sz w:val="30"/>
          <w:szCs w:val="30"/>
        </w:rPr>
        <w:t>9</w:t>
      </w:r>
      <w:r w:rsidRPr="00B10068">
        <w:rPr>
          <w:rFonts w:ascii="Angsana New" w:hAnsi="Angsana New" w:cs="Angsana New"/>
          <w:i/>
          <w:iCs/>
          <w:sz w:val="30"/>
          <w:szCs w:val="30"/>
        </w:rPr>
        <w:t>:</w:t>
      </w:r>
      <w:r w:rsidRPr="00B1006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D61D1">
        <w:rPr>
          <w:rFonts w:ascii="Angsana New" w:hAnsi="Angsana New" w:cs="Angsana New"/>
          <w:i/>
          <w:iCs/>
          <w:sz w:val="30"/>
          <w:szCs w:val="30"/>
        </w:rPr>
        <w:t>18,328</w:t>
      </w:r>
      <w:r w:rsidR="00F95A19" w:rsidRPr="00B1006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10068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B10068">
        <w:rPr>
          <w:rFonts w:ascii="Angsana New" w:hAnsi="Angsana New" w:cs="Angsana New"/>
          <w:sz w:val="30"/>
          <w:szCs w:val="30"/>
          <w:cs/>
        </w:rPr>
        <w:t xml:space="preserve"> สำหรับงบการเงินเฉพาะกิจการ ตามวิธีวิเคราะห์กระแสเงินสดคิดลด</w:t>
      </w:r>
      <w:r w:rsidRPr="00B10068">
        <w:rPr>
          <w:rFonts w:ascii="Angsana New" w:hAnsi="Angsana New" w:cs="Angsana New"/>
          <w:sz w:val="30"/>
          <w:szCs w:val="30"/>
        </w:rPr>
        <w:t xml:space="preserve"> </w:t>
      </w:r>
      <w:r w:rsidRPr="00B10068">
        <w:rPr>
          <w:rFonts w:ascii="Angsana New" w:hAnsi="Angsana New" w:cs="Angsana New"/>
          <w:sz w:val="30"/>
          <w:szCs w:val="30"/>
          <w:cs/>
        </w:rPr>
        <w:t>โดยใช้</w:t>
      </w:r>
      <w:r w:rsidR="00B7438D">
        <w:rPr>
          <w:rFonts w:ascii="Angsana New" w:hAnsi="Angsana New" w:cs="Angsana New" w:hint="cs"/>
          <w:sz w:val="30"/>
          <w:szCs w:val="30"/>
          <w:cs/>
        </w:rPr>
        <w:t>ข้อ</w:t>
      </w:r>
      <w:r w:rsidR="00B7438D">
        <w:rPr>
          <w:rFonts w:ascii="Angsana New" w:hAnsi="Angsana New" w:cs="Angsana New"/>
          <w:sz w:val="30"/>
          <w:szCs w:val="30"/>
          <w:cs/>
        </w:rPr>
        <w:t>สมมติ</w:t>
      </w:r>
      <w:r w:rsidRPr="00B10068">
        <w:rPr>
          <w:rFonts w:ascii="Angsana New" w:hAnsi="Angsana New" w:cs="Angsana New"/>
          <w:sz w:val="30"/>
          <w:szCs w:val="30"/>
          <w:cs/>
        </w:rPr>
        <w:t>หลักในการคำนวณ</w:t>
      </w:r>
      <w:r w:rsidRPr="00B10068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มูลค่ายุติธรรมเกี่ยวกับอัตราคิดลด อัตราการขยายตัว และกำไรก่อนหักดอกเบี้ย ภาษีเงินได้และค่าเสื่อมราคา</w:t>
      </w:r>
      <w:r w:rsidRPr="00B100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0068">
        <w:rPr>
          <w:rFonts w:ascii="Angsana New" w:hAnsi="Angsana New" w:cs="Angsana New"/>
          <w:sz w:val="30"/>
          <w:szCs w:val="30"/>
        </w:rPr>
        <w:t xml:space="preserve">(EBITDA) </w:t>
      </w:r>
      <w:r w:rsidRPr="00B10068">
        <w:rPr>
          <w:rFonts w:ascii="Angsana New" w:hAnsi="Angsana New" w:cs="Angsana New"/>
          <w:sz w:val="30"/>
          <w:szCs w:val="30"/>
          <w:cs/>
        </w:rPr>
        <w:t>ในการคำนวณมูลค่ายุติธรรม</w:t>
      </w:r>
    </w:p>
    <w:p w:rsidR="00D738E1" w:rsidRDefault="00D738E1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903FCA" w:rsidRPr="00D55D3F" w:rsidRDefault="00903FCA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 w:hint="cs"/>
          <w:b/>
          <w:bCs/>
          <w:sz w:val="30"/>
          <w:szCs w:val="30"/>
          <w:cs/>
        </w:rPr>
        <w:sectPr w:rsidR="00903FCA" w:rsidRPr="00D55D3F" w:rsidSect="00696BD5">
          <w:footerReference w:type="default" r:id="rId13"/>
          <w:type w:val="continuous"/>
          <w:pgSz w:w="11909" w:h="16834" w:code="9"/>
          <w:pgMar w:top="1152" w:right="1469" w:bottom="1152" w:left="1080" w:header="720" w:footer="720" w:gutter="0"/>
          <w:cols w:space="720"/>
          <w:docGrid w:linePitch="245"/>
        </w:sectPr>
      </w:pPr>
    </w:p>
    <w:p w:rsidR="00A4280B" w:rsidRDefault="00A4280B" w:rsidP="00BF4844">
      <w:pPr>
        <w:tabs>
          <w:tab w:val="left" w:pos="450"/>
        </w:tabs>
        <w:spacing w:after="0" w:line="240" w:lineRule="auto"/>
        <w:ind w:right="-25" w:hanging="9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BE31DA" w:rsidRPr="00D55D3F" w:rsidRDefault="00EC4FE2" w:rsidP="00BF4844">
      <w:pPr>
        <w:tabs>
          <w:tab w:val="left" w:pos="450"/>
        </w:tabs>
        <w:spacing w:after="0" w:line="240" w:lineRule="auto"/>
        <w:ind w:right="-25" w:hanging="9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1</w:t>
      </w:r>
      <w:r w:rsidR="009D1216">
        <w:rPr>
          <w:rFonts w:ascii="Angsana New" w:hAnsi="Angsana New" w:cs="Angsana New"/>
          <w:b/>
          <w:bCs/>
          <w:sz w:val="30"/>
          <w:szCs w:val="30"/>
        </w:rPr>
        <w:t>4</w:t>
      </w:r>
      <w:r w:rsidR="00765721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765721" w:rsidRPr="00D55D3F">
        <w:rPr>
          <w:rFonts w:ascii="Angsana New" w:hAnsi="Angsana New" w:cs="Angsana New"/>
          <w:b/>
          <w:bCs/>
          <w:sz w:val="30"/>
          <w:szCs w:val="30"/>
          <w:cs/>
        </w:rPr>
        <w:t>ที่ดิน อา</w:t>
      </w:r>
      <w:r w:rsidR="00656493" w:rsidRPr="00D55D3F">
        <w:rPr>
          <w:rFonts w:ascii="Angsana New" w:hAnsi="Angsana New" w:cs="Angsana New"/>
          <w:b/>
          <w:bCs/>
          <w:sz w:val="30"/>
          <w:szCs w:val="30"/>
          <w:cs/>
        </w:rPr>
        <w:t>คาร และอุปกรณ์</w:t>
      </w:r>
      <w:r w:rsidR="007C3CBA" w:rsidRPr="00D55D3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W w:w="14184" w:type="dxa"/>
        <w:tblInd w:w="558" w:type="dxa"/>
        <w:tblLayout w:type="fixed"/>
        <w:tblLook w:val="0000"/>
      </w:tblPr>
      <w:tblGrid>
        <w:gridCol w:w="2340"/>
        <w:gridCol w:w="1080"/>
        <w:gridCol w:w="270"/>
        <w:gridCol w:w="1080"/>
        <w:gridCol w:w="270"/>
        <w:gridCol w:w="1080"/>
        <w:gridCol w:w="236"/>
        <w:gridCol w:w="1069"/>
        <w:gridCol w:w="270"/>
        <w:gridCol w:w="1080"/>
        <w:gridCol w:w="270"/>
        <w:gridCol w:w="1035"/>
        <w:gridCol w:w="45"/>
        <w:gridCol w:w="270"/>
        <w:gridCol w:w="1089"/>
        <w:gridCol w:w="270"/>
        <w:gridCol w:w="1080"/>
        <w:gridCol w:w="270"/>
        <w:gridCol w:w="1080"/>
      </w:tblGrid>
      <w:tr w:rsidR="00BF06E0" w:rsidRPr="0039387E" w:rsidTr="0089719D">
        <w:trPr>
          <w:cantSplit/>
          <w:trHeight w:val="20"/>
        </w:trPr>
        <w:tc>
          <w:tcPr>
            <w:tcW w:w="2340" w:type="dxa"/>
          </w:tcPr>
          <w:p w:rsidR="00BF06E0" w:rsidRPr="0039387E" w:rsidRDefault="00BF06E0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4" w:type="dxa"/>
            <w:gridSpan w:val="18"/>
          </w:tcPr>
          <w:p w:rsidR="00BF06E0" w:rsidRPr="0039387E" w:rsidRDefault="00BF06E0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FF1F43"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2322A" w:rsidRPr="0039387E" w:rsidTr="0089719D">
        <w:trPr>
          <w:cantSplit/>
          <w:trHeight w:val="20"/>
        </w:trPr>
        <w:tc>
          <w:tcPr>
            <w:tcW w:w="2340" w:type="dxa"/>
          </w:tcPr>
          <w:p w:rsidR="0032322A" w:rsidRPr="0039387E" w:rsidRDefault="0032322A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322A" w:rsidRPr="0039387E" w:rsidTr="0089719D">
        <w:trPr>
          <w:cantSplit/>
          <w:trHeight w:val="20"/>
        </w:trPr>
        <w:tc>
          <w:tcPr>
            <w:tcW w:w="2340" w:type="dxa"/>
          </w:tcPr>
          <w:p w:rsidR="0032322A" w:rsidRPr="0039387E" w:rsidRDefault="0032322A" w:rsidP="00D55D3F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322A" w:rsidRPr="0039387E" w:rsidTr="0089719D">
        <w:trPr>
          <w:cantSplit/>
          <w:trHeight w:val="20"/>
        </w:trPr>
        <w:tc>
          <w:tcPr>
            <w:tcW w:w="2340" w:type="dxa"/>
          </w:tcPr>
          <w:p w:rsidR="0032322A" w:rsidRPr="0039387E" w:rsidRDefault="0032322A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322A" w:rsidRPr="0039387E" w:rsidTr="0089719D">
        <w:trPr>
          <w:cantSplit/>
          <w:trHeight w:val="20"/>
        </w:trPr>
        <w:tc>
          <w:tcPr>
            <w:tcW w:w="2340" w:type="dxa"/>
          </w:tcPr>
          <w:p w:rsidR="0032322A" w:rsidRPr="0039387E" w:rsidRDefault="0032322A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งานอาคาร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39387E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2322A" w:rsidRPr="0039387E" w:rsidTr="0089719D">
        <w:trPr>
          <w:cantSplit/>
          <w:trHeight w:val="20"/>
        </w:trPr>
        <w:tc>
          <w:tcPr>
            <w:tcW w:w="2340" w:type="dxa"/>
          </w:tcPr>
          <w:p w:rsidR="0032322A" w:rsidRPr="0039387E" w:rsidRDefault="0032322A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44" w:type="dxa"/>
            <w:gridSpan w:val="18"/>
          </w:tcPr>
          <w:p w:rsidR="0032322A" w:rsidRPr="0039387E" w:rsidRDefault="0032322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00A9B" w:rsidRPr="0039387E" w:rsidTr="0089719D">
        <w:trPr>
          <w:cantSplit/>
          <w:trHeight w:val="20"/>
        </w:trPr>
        <w:tc>
          <w:tcPr>
            <w:tcW w:w="2340" w:type="dxa"/>
          </w:tcPr>
          <w:p w:rsidR="00700A9B" w:rsidRPr="0039387E" w:rsidRDefault="00700A9B" w:rsidP="00DC57C3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gridSpan w:val="2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00A9B" w:rsidRPr="0039387E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C2AE2" w:rsidRPr="0039387E" w:rsidTr="0089719D">
        <w:trPr>
          <w:cantSplit/>
          <w:trHeight w:val="20"/>
        </w:trPr>
        <w:tc>
          <w:tcPr>
            <w:tcW w:w="2340" w:type="dxa"/>
          </w:tcPr>
          <w:p w:rsidR="001C2AE2" w:rsidRPr="0039387E" w:rsidRDefault="001C2AE2" w:rsidP="001C2AE2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9387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39387E">
              <w:rPr>
                <w:rFonts w:ascii="Angsana New" w:hAnsi="Angsana New" w:cs="Angsana New"/>
                <w:sz w:val="24"/>
                <w:szCs w:val="24"/>
              </w:rPr>
              <w:t>255</w:t>
            </w:r>
            <w:r w:rsidR="009F627F" w:rsidRPr="0039387E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080" w:type="dxa"/>
            <w:vAlign w:val="bottom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2,395,870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C2AE2" w:rsidRPr="0039387E" w:rsidRDefault="001C2AE2" w:rsidP="001C2AE2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765,486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7,380,919</w:t>
            </w:r>
          </w:p>
        </w:tc>
        <w:tc>
          <w:tcPr>
            <w:tcW w:w="236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324,753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4,683,084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1,634,482</w:t>
            </w:r>
          </w:p>
        </w:tc>
        <w:tc>
          <w:tcPr>
            <w:tcW w:w="315" w:type="dxa"/>
            <w:gridSpan w:val="2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4,596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197,801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17,386,991</w:t>
            </w:r>
          </w:p>
        </w:tc>
      </w:tr>
      <w:tr w:rsidR="001C2AE2" w:rsidRPr="0039387E" w:rsidTr="0089719D">
        <w:trPr>
          <w:cantSplit/>
          <w:trHeight w:val="20"/>
        </w:trPr>
        <w:tc>
          <w:tcPr>
            <w:tcW w:w="2340" w:type="dxa"/>
          </w:tcPr>
          <w:p w:rsidR="001C2AE2" w:rsidRPr="0039387E" w:rsidRDefault="001C2AE2" w:rsidP="001C2AE2">
            <w:pPr>
              <w:spacing w:after="0" w:line="240" w:lineRule="auto"/>
              <w:ind w:left="-99" w:right="-25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79,178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59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2740D7" w:rsidP="001C2AE2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211,203</w:t>
            </w:r>
          </w:p>
        </w:tc>
        <w:tc>
          <w:tcPr>
            <w:tcW w:w="236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24,203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168,327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145,812</w:t>
            </w:r>
          </w:p>
        </w:tc>
        <w:tc>
          <w:tcPr>
            <w:tcW w:w="315" w:type="dxa"/>
            <w:gridSpan w:val="2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1,216,403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C2AE2" w:rsidRPr="0039387E" w:rsidRDefault="008B4DE9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1,845,301</w:t>
            </w:r>
          </w:p>
        </w:tc>
      </w:tr>
      <w:tr w:rsidR="001C2AE2" w:rsidRPr="0039387E" w:rsidTr="0089719D">
        <w:trPr>
          <w:cantSplit/>
          <w:trHeight w:val="20"/>
        </w:trPr>
        <w:tc>
          <w:tcPr>
            <w:tcW w:w="2340" w:type="dxa"/>
          </w:tcPr>
          <w:p w:rsidR="001C2AE2" w:rsidRPr="0039387E" w:rsidRDefault="001C2AE2" w:rsidP="001C2AE2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59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621,345</w:t>
            </w:r>
          </w:p>
        </w:tc>
        <w:tc>
          <w:tcPr>
            <w:tcW w:w="236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353,897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25,915</w:t>
            </w:r>
          </w:p>
        </w:tc>
        <w:tc>
          <w:tcPr>
            <w:tcW w:w="315" w:type="dxa"/>
            <w:gridSpan w:val="2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:rsidR="001C2AE2" w:rsidRPr="0039387E" w:rsidRDefault="001C2AE2" w:rsidP="001C2AE2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(1,001,314)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639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C2AE2" w:rsidRPr="0039387E" w:rsidTr="0089719D">
        <w:trPr>
          <w:cantSplit/>
          <w:trHeight w:val="20"/>
        </w:trPr>
        <w:tc>
          <w:tcPr>
            <w:tcW w:w="2340" w:type="dxa"/>
          </w:tcPr>
          <w:p w:rsidR="001C2AE2" w:rsidRPr="0039387E" w:rsidRDefault="001C2AE2" w:rsidP="001C2AE2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="00606584">
              <w:rPr>
                <w:rFonts w:ascii="Angsana New" w:hAnsi="Angsana New" w:cs="Angsana New" w:hint="cs"/>
                <w:sz w:val="24"/>
                <w:szCs w:val="24"/>
                <w:cs/>
              </w:rPr>
              <w:t>จาก(</w:t>
            </w: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ไป</w:t>
            </w:r>
            <w:r w:rsidR="0060658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39387E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</w:p>
          <w:p w:rsidR="001C2AE2" w:rsidRPr="0039387E" w:rsidRDefault="001C2AE2" w:rsidP="001C2AE2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606584" w:rsidRPr="0039387E">
              <w:rPr>
                <w:rFonts w:ascii="Angsana New" w:hAnsi="Angsana New" w:cs="Angsana New"/>
                <w:sz w:val="24"/>
                <w:szCs w:val="24"/>
                <w:cs/>
              </w:rPr>
              <w:t>เพื่อ</w:t>
            </w: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  <w:r w:rsidRPr="0039387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C2AE2" w:rsidRPr="0039387E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(154,043)</w:t>
            </w:r>
          </w:p>
        </w:tc>
        <w:tc>
          <w:tcPr>
            <w:tcW w:w="270" w:type="dxa"/>
            <w:vAlign w:val="bottom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C2AE2" w:rsidRPr="0039387E" w:rsidRDefault="001C2AE2" w:rsidP="001C2AE2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24,834</w:t>
            </w:r>
          </w:p>
        </w:tc>
        <w:tc>
          <w:tcPr>
            <w:tcW w:w="270" w:type="dxa"/>
            <w:vAlign w:val="bottom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(173,467)</w:t>
            </w:r>
          </w:p>
        </w:tc>
        <w:tc>
          <w:tcPr>
            <w:tcW w:w="236" w:type="dxa"/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1C2AE2" w:rsidRPr="0039387E" w:rsidRDefault="001C2AE2" w:rsidP="001C2AE2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  <w:p w:rsidR="001C2AE2" w:rsidRPr="0039387E" w:rsidRDefault="001C2AE2" w:rsidP="001C2AE2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(112,406)</w:t>
            </w:r>
          </w:p>
        </w:tc>
        <w:tc>
          <w:tcPr>
            <w:tcW w:w="270" w:type="dxa"/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1C2AE2" w:rsidRPr="0039387E" w:rsidRDefault="001C2AE2" w:rsidP="001C2AE2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  <w:p w:rsidR="001C2AE2" w:rsidRPr="0039387E" w:rsidRDefault="001C2AE2" w:rsidP="001C2AE2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15" w:type="dxa"/>
            <w:gridSpan w:val="2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:rsidR="001C2AE2" w:rsidRPr="0039387E" w:rsidRDefault="001C2AE2" w:rsidP="001C2AE2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  <w:p w:rsidR="001C2AE2" w:rsidRPr="0039387E" w:rsidRDefault="001C2AE2" w:rsidP="001C2AE2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C2AE2" w:rsidRPr="0039387E" w:rsidRDefault="001C2AE2" w:rsidP="00CF1E2D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06584" w:rsidRPr="0039387E">
              <w:rPr>
                <w:rFonts w:ascii="Angsana New" w:hAnsi="Angsana New" w:cs="Angsana New"/>
                <w:sz w:val="24"/>
                <w:szCs w:val="24"/>
              </w:rPr>
              <w:t>415,082</w:t>
            </w:r>
            <w:r w:rsidRPr="0039387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C2AE2" w:rsidRPr="0039387E" w:rsidTr="0089719D">
        <w:trPr>
          <w:cantSplit/>
          <w:trHeight w:val="20"/>
        </w:trPr>
        <w:tc>
          <w:tcPr>
            <w:tcW w:w="2340" w:type="dxa"/>
          </w:tcPr>
          <w:p w:rsidR="001C2AE2" w:rsidRPr="0039387E" w:rsidRDefault="001C2AE2" w:rsidP="001C2AE2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(114,175)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(60,687)</w:t>
            </w:r>
          </w:p>
        </w:tc>
        <w:tc>
          <w:tcPr>
            <w:tcW w:w="236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(5,364)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(53,705)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792"/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(125,710)</w:t>
            </w:r>
          </w:p>
        </w:tc>
        <w:tc>
          <w:tcPr>
            <w:tcW w:w="315" w:type="dxa"/>
            <w:gridSpan w:val="2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(26)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(643)</w:t>
            </w: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(360,310)</w:t>
            </w:r>
          </w:p>
        </w:tc>
      </w:tr>
      <w:tr w:rsidR="001C2AE2" w:rsidRPr="0039387E" w:rsidTr="0089719D">
        <w:trPr>
          <w:cantSplit/>
          <w:trHeight w:val="20"/>
        </w:trPr>
        <w:tc>
          <w:tcPr>
            <w:tcW w:w="2340" w:type="dxa"/>
          </w:tcPr>
          <w:p w:rsidR="001C2AE2" w:rsidRPr="0039387E" w:rsidRDefault="001C2AE2" w:rsidP="001C2AE2">
            <w:pPr>
              <w:spacing w:after="0" w:line="240" w:lineRule="auto"/>
              <w:ind w:left="-99" w:right="-25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255</w:t>
            </w:r>
            <w:r w:rsidR="009F627F"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1C2AE2" w:rsidRPr="0039387E" w:rsidRDefault="001C2AE2" w:rsidP="001C2AE2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gridSpan w:val="2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C2AE2" w:rsidRPr="0039387E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1C2AE2" w:rsidRPr="0039387E" w:rsidRDefault="001C2AE2" w:rsidP="001C2AE2">
            <w:pPr>
              <w:spacing w:after="0" w:line="240" w:lineRule="auto"/>
              <w:ind w:left="-99" w:right="-25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D072D5"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072D5"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2,321,005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C2AE2" w:rsidRPr="0039387E" w:rsidRDefault="001C2AE2" w:rsidP="001C2AE2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676,145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C2AE2" w:rsidRPr="0039387E" w:rsidRDefault="002740D7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7,979,313</w:t>
            </w:r>
          </w:p>
        </w:tc>
        <w:tc>
          <w:tcPr>
            <w:tcW w:w="236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343,749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5,039,197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1,680,499</w:t>
            </w:r>
          </w:p>
        </w:tc>
        <w:tc>
          <w:tcPr>
            <w:tcW w:w="315" w:type="dxa"/>
            <w:gridSpan w:val="2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4,745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412,247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C2AE2" w:rsidRPr="0039387E" w:rsidRDefault="008B4DE9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18,456,900</w:t>
            </w:r>
          </w:p>
        </w:tc>
      </w:tr>
      <w:tr w:rsidR="001C2AE2" w:rsidRPr="0039387E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1C2AE2" w:rsidRPr="0039387E" w:rsidRDefault="001C2AE2" w:rsidP="001C2AE2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:rsidR="001C2AE2" w:rsidRPr="0039387E" w:rsidRDefault="008F6EB5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254,288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C2AE2" w:rsidRPr="0039387E" w:rsidRDefault="008F6EB5" w:rsidP="001C2AE2">
            <w:pPr>
              <w:tabs>
                <w:tab w:val="decimal" w:pos="59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C2AE2" w:rsidRPr="0039387E" w:rsidRDefault="002740D7" w:rsidP="002740D7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209,418</w:t>
            </w:r>
          </w:p>
        </w:tc>
        <w:tc>
          <w:tcPr>
            <w:tcW w:w="236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1C2AE2" w:rsidRPr="0039387E" w:rsidRDefault="00547E99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20,427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C2AE2" w:rsidRPr="0039387E" w:rsidRDefault="00547E99" w:rsidP="001C2AE2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214,234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1C2AE2" w:rsidRPr="0039387E" w:rsidRDefault="00547E99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191,60</w:t>
            </w:r>
            <w:r w:rsidR="00CF1E2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315" w:type="dxa"/>
            <w:gridSpan w:val="2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C2AE2" w:rsidRPr="0039387E" w:rsidRDefault="00547E99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C2AE2" w:rsidRPr="0039387E" w:rsidRDefault="00547E99" w:rsidP="00CF1E2D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1,592,25</w:t>
            </w:r>
            <w:r w:rsidR="00CF1E2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C2AE2" w:rsidRPr="0039387E" w:rsidRDefault="002740D7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2,482,327</w:t>
            </w:r>
          </w:p>
        </w:tc>
      </w:tr>
      <w:tr w:rsidR="001C2AE2" w:rsidRPr="0039387E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1C2AE2" w:rsidRPr="0039387E" w:rsidRDefault="001C2AE2" w:rsidP="001C2AE2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</w:tcPr>
          <w:p w:rsidR="001C2AE2" w:rsidRPr="0039387E" w:rsidRDefault="008F6EB5" w:rsidP="001C2AE2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C2AE2" w:rsidRPr="0039387E" w:rsidRDefault="008F6EB5" w:rsidP="001C2AE2">
            <w:pPr>
              <w:tabs>
                <w:tab w:val="decimal" w:pos="59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C2AE2" w:rsidRPr="0039387E" w:rsidRDefault="008F6EB5" w:rsidP="001C2AE2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1,104,502</w:t>
            </w:r>
          </w:p>
        </w:tc>
        <w:tc>
          <w:tcPr>
            <w:tcW w:w="236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:rsidR="001C2AE2" w:rsidRPr="0039387E" w:rsidRDefault="00547E99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C2AE2" w:rsidRPr="0039387E" w:rsidRDefault="00547E99" w:rsidP="001C2AE2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584,6</w:t>
            </w:r>
            <w:r w:rsidR="00A4280B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:rsidR="001C2AE2" w:rsidRPr="0039387E" w:rsidRDefault="00547E99" w:rsidP="001C2AE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68,938</w:t>
            </w:r>
          </w:p>
        </w:tc>
        <w:tc>
          <w:tcPr>
            <w:tcW w:w="315" w:type="dxa"/>
            <w:gridSpan w:val="2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C2AE2" w:rsidRPr="0039387E" w:rsidRDefault="00547E99" w:rsidP="001C2AE2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C2AE2" w:rsidRPr="0039387E" w:rsidRDefault="00547E99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(1,758,854)</w:t>
            </w:r>
          </w:p>
        </w:tc>
        <w:tc>
          <w:tcPr>
            <w:tcW w:w="270" w:type="dxa"/>
            <w:shd w:val="clear" w:color="auto" w:fill="auto"/>
          </w:tcPr>
          <w:p w:rsidR="001C2AE2" w:rsidRPr="0039387E" w:rsidRDefault="001C2AE2" w:rsidP="001C2AE2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C2AE2" w:rsidRPr="0039387E" w:rsidRDefault="00DC2346" w:rsidP="001C2AE2">
            <w:pPr>
              <w:tabs>
                <w:tab w:val="decimal" w:pos="639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47E99" w:rsidRPr="0039387E" w:rsidTr="00933F18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547E99" w:rsidRPr="0039387E" w:rsidRDefault="00547E99" w:rsidP="00547E99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39387E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 w:rsidRPr="0039387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9387E">
              <w:rPr>
                <w:rFonts w:ascii="Angsana New" w:hAnsi="Angsana New" w:cs="Angsana New" w:hint="cs"/>
                <w:sz w:val="24"/>
                <w:szCs w:val="24"/>
                <w:cs/>
              </w:rPr>
              <w:t>ไป</w:t>
            </w:r>
            <w:r w:rsidRPr="0039387E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39387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  <w:r w:rsidRPr="0039387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(252,385)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(503,189)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59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(277,575)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59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15" w:type="dxa"/>
            <w:gridSpan w:val="2"/>
            <w:shd w:val="clear" w:color="auto" w:fill="auto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47E99" w:rsidRPr="0039387E" w:rsidRDefault="00DC2346" w:rsidP="00547E9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(1,027,799)</w:t>
            </w:r>
          </w:p>
        </w:tc>
      </w:tr>
      <w:tr w:rsidR="00547E99" w:rsidRPr="0039387E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547E99" w:rsidRPr="0039387E" w:rsidRDefault="00547E99" w:rsidP="00547E99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47E99" w:rsidRPr="0039387E" w:rsidRDefault="00547E99" w:rsidP="00547E99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47E99" w:rsidRPr="0039387E" w:rsidRDefault="009D7C90" w:rsidP="00547E9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(20,141</w:t>
            </w:r>
            <w:r w:rsidR="00547E9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47E99" w:rsidRPr="0039387E" w:rsidRDefault="00547E99" w:rsidP="00C3324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D7C90">
              <w:rPr>
                <w:rFonts w:ascii="Angsana New" w:hAnsi="Angsana New" w:cs="Angsana New"/>
                <w:sz w:val="24"/>
                <w:szCs w:val="24"/>
              </w:rPr>
              <w:t>50,688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547E99" w:rsidRPr="0039387E" w:rsidRDefault="00C33240" w:rsidP="009D7C90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D7C90">
              <w:rPr>
                <w:rFonts w:ascii="Angsana New" w:hAnsi="Angsana New" w:cs="Angsana New"/>
                <w:sz w:val="24"/>
                <w:szCs w:val="24"/>
              </w:rPr>
              <w:t>106,976</w:t>
            </w:r>
            <w:r w:rsidR="00547E9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47E99" w:rsidRPr="0039387E" w:rsidRDefault="009D7C90" w:rsidP="00547E99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(90,744</w:t>
            </w:r>
            <w:r w:rsidR="00547E9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792"/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547E99" w:rsidRPr="0039387E" w:rsidRDefault="00547E99" w:rsidP="00CF1E2D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D7C90">
              <w:rPr>
                <w:rFonts w:ascii="Angsana New" w:hAnsi="Angsana New" w:cs="Angsana New"/>
                <w:sz w:val="24"/>
                <w:szCs w:val="24"/>
              </w:rPr>
              <w:t>133,451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315" w:type="dxa"/>
            <w:gridSpan w:val="2"/>
            <w:shd w:val="clear" w:color="auto" w:fill="auto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547E99" w:rsidRPr="0039387E" w:rsidRDefault="009D7C90" w:rsidP="00547E9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305</w:t>
            </w:r>
            <w:r w:rsidR="00547E9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47E99" w:rsidRPr="0039387E" w:rsidRDefault="00547E99" w:rsidP="00547E9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</w:t>
            </w:r>
            <w:r w:rsidR="00DC2346">
              <w:rPr>
                <w:rFonts w:ascii="Angsana New" w:hAnsi="Angsana New" w:cs="Angsana New"/>
                <w:sz w:val="24"/>
                <w:szCs w:val="24"/>
              </w:rPr>
              <w:t>394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47E99" w:rsidRPr="0039387E" w:rsidRDefault="009D7C90" w:rsidP="00547E9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(403,699</w:t>
            </w:r>
            <w:r w:rsidR="00DC234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47E99" w:rsidRPr="0039387E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547E99" w:rsidRPr="0039387E" w:rsidRDefault="00547E99" w:rsidP="00547E99">
            <w:pPr>
              <w:spacing w:after="0" w:line="240" w:lineRule="auto"/>
              <w:ind w:left="-99" w:right="-25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2,322,908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7E99" w:rsidRPr="0039387E" w:rsidRDefault="009D7C90" w:rsidP="00547E9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661,354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7E99" w:rsidRPr="0039387E" w:rsidRDefault="00547E99" w:rsidP="009D7C9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</w:t>
            </w:r>
            <w:r w:rsidR="00C332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="009D7C9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39,356</w:t>
            </w:r>
          </w:p>
        </w:tc>
        <w:tc>
          <w:tcPr>
            <w:tcW w:w="236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7E99" w:rsidRPr="0039387E" w:rsidRDefault="009D7C90" w:rsidP="00547E9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257,923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7E99" w:rsidRPr="0039387E" w:rsidRDefault="00C33240" w:rsidP="009D7C90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</w:t>
            </w:r>
            <w:r w:rsidR="009D7C9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469,803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7E99" w:rsidRPr="0039387E" w:rsidRDefault="00547E99" w:rsidP="009D7C9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 w:rsidR="009D7C9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807,587</w:t>
            </w:r>
          </w:p>
        </w:tc>
        <w:tc>
          <w:tcPr>
            <w:tcW w:w="315" w:type="dxa"/>
            <w:gridSpan w:val="2"/>
            <w:shd w:val="clear" w:color="auto" w:fill="auto"/>
          </w:tcPr>
          <w:p w:rsidR="00547E99" w:rsidRPr="0039387E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7E99" w:rsidRPr="0039387E" w:rsidRDefault="00CF1E2D" w:rsidP="009D7C90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</w:t>
            </w:r>
            <w:r w:rsidR="009D7C9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542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7E99" w:rsidRPr="0039387E" w:rsidRDefault="00DC2346" w:rsidP="00547E9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244,25</w:t>
            </w:r>
            <w:r w:rsidR="00CF1E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547E99" w:rsidRPr="0039387E" w:rsidRDefault="00547E99" w:rsidP="00547E9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7E99" w:rsidRPr="0039387E" w:rsidRDefault="00A4280B" w:rsidP="00547E9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9D7C9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9,507,729</w:t>
            </w:r>
          </w:p>
        </w:tc>
      </w:tr>
      <w:tr w:rsidR="00547E99" w:rsidRPr="0039387E" w:rsidTr="0089719D">
        <w:trPr>
          <w:cantSplit/>
          <w:trHeight w:val="20"/>
        </w:trPr>
        <w:tc>
          <w:tcPr>
            <w:tcW w:w="2340" w:type="dxa"/>
          </w:tcPr>
          <w:p w:rsidR="00547E99" w:rsidRPr="0039387E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4" w:type="dxa"/>
            <w:gridSpan w:val="18"/>
          </w:tcPr>
          <w:p w:rsidR="00547E99" w:rsidRDefault="00547E99" w:rsidP="00547E99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47E99" w:rsidRPr="00090C07" w:rsidTr="00090C07">
        <w:trPr>
          <w:cantSplit/>
          <w:trHeight w:val="722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lastRenderedPageBreak/>
              <w:br w:type="page"/>
            </w:r>
          </w:p>
        </w:tc>
        <w:tc>
          <w:tcPr>
            <w:tcW w:w="11844" w:type="dxa"/>
            <w:gridSpan w:val="18"/>
          </w:tcPr>
          <w:p w:rsidR="00547E99" w:rsidRPr="00090C07" w:rsidRDefault="00547E99" w:rsidP="00547E99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  <w:p w:rsidR="00547E99" w:rsidRPr="00090C07" w:rsidRDefault="00547E99" w:rsidP="00547E99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อาคาร</w:t>
            </w:r>
          </w:p>
        </w:tc>
        <w:tc>
          <w:tcPr>
            <w:tcW w:w="236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ระหว่าง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และ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และ</w:t>
            </w:r>
          </w:p>
        </w:tc>
        <w:tc>
          <w:tcPr>
            <w:tcW w:w="236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89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สารสนเทศ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งานอาคาร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89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844" w:type="dxa"/>
            <w:gridSpan w:val="18"/>
          </w:tcPr>
          <w:p w:rsidR="00547E99" w:rsidRPr="00090C07" w:rsidRDefault="00547E99" w:rsidP="00547E99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ค่าเสื่อมราคาสะสมและขาดทุน</w:t>
            </w:r>
          </w:p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  <w:t xml:space="preserve">   </w:t>
            </w:r>
            <w:r w:rsidRPr="00090C07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จากการด้อยค่า</w:t>
            </w:r>
          </w:p>
        </w:tc>
        <w:tc>
          <w:tcPr>
            <w:tcW w:w="1080" w:type="dxa"/>
            <w:vAlign w:val="bottom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  <w:vAlign w:val="bottom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  <w:vAlign w:val="bottom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547E99" w:rsidRPr="00090C07" w:rsidRDefault="00547E99" w:rsidP="00547E9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090C07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มกราคม </w:t>
            </w:r>
            <w:r w:rsidRPr="00090C07">
              <w:rPr>
                <w:rFonts w:ascii="Angsana New" w:hAnsi="Angsana New" w:cs="Angsana New"/>
                <w:sz w:val="23"/>
                <w:szCs w:val="23"/>
              </w:rPr>
              <w:t>2559</w:t>
            </w: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296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732,174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2,668,505</w:t>
            </w:r>
          </w:p>
        </w:tc>
        <w:tc>
          <w:tcPr>
            <w:tcW w:w="236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278,665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2,627,102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1,267,924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4,434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7,579,100</w:t>
            </w: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 w:hint="cs"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33,767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542,250</w:t>
            </w:r>
          </w:p>
        </w:tc>
        <w:tc>
          <w:tcPr>
            <w:tcW w:w="236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28,415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592,550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547E99" w:rsidRPr="00090C07" w:rsidRDefault="00547E99" w:rsidP="00547E99">
            <w:pPr>
              <w:tabs>
                <w:tab w:val="decimal" w:pos="-6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183,759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122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1,380,863</w:t>
            </w: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 w:hint="cs"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 w:hint="cs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6,257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260</w:t>
            </w:r>
          </w:p>
        </w:tc>
        <w:tc>
          <w:tcPr>
            <w:tcW w:w="236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116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4,551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547E99" w:rsidRPr="00090C07" w:rsidRDefault="00547E99" w:rsidP="00547E99">
            <w:pPr>
              <w:tabs>
                <w:tab w:val="decimal" w:pos="-6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128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</w:tcPr>
          <w:p w:rsidR="00547E99" w:rsidRPr="00090C07" w:rsidRDefault="00547E99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11,312</w:t>
            </w: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(114,148)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(58,351)</w:t>
            </w:r>
          </w:p>
        </w:tc>
        <w:tc>
          <w:tcPr>
            <w:tcW w:w="236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547E99" w:rsidRPr="00090C07" w:rsidRDefault="00547E99" w:rsidP="00547E9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(4,867)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(52,950)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547E99" w:rsidRPr="00090C07" w:rsidRDefault="00547E99" w:rsidP="00547E99">
            <w:pPr>
              <w:tabs>
                <w:tab w:val="decimal" w:pos="-63"/>
                <w:tab w:val="left" w:pos="837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(120,710)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(26)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(351,052)</w:t>
            </w: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31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47E99" w:rsidRPr="00090C07" w:rsidRDefault="00547E99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  และ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296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658,050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3,152,664</w:t>
            </w:r>
          </w:p>
        </w:tc>
        <w:tc>
          <w:tcPr>
            <w:tcW w:w="236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302,329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3,171,253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1,331,101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4,530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8,620,223</w:t>
            </w: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 w:hint="cs"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:rsidR="00547E99" w:rsidRPr="00090C07" w:rsidRDefault="00DC2346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547E99" w:rsidRPr="00090C07" w:rsidRDefault="00C33240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11,848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547E99" w:rsidRPr="00090C07" w:rsidRDefault="00DC2346" w:rsidP="00C33240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503,</w:t>
            </w:r>
            <w:r w:rsidR="00C33240">
              <w:rPr>
                <w:rFonts w:ascii="Angsana New" w:hAnsi="Angsana New" w:cs="Angsana New"/>
                <w:sz w:val="23"/>
                <w:szCs w:val="23"/>
              </w:rPr>
              <w:t>596</w:t>
            </w:r>
          </w:p>
        </w:tc>
        <w:tc>
          <w:tcPr>
            <w:tcW w:w="236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:rsidR="00547E99" w:rsidRPr="00090C07" w:rsidRDefault="00C33240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26,976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547E99" w:rsidRPr="00090C07" w:rsidRDefault="00C33240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570,256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47E99" w:rsidRPr="00090C07" w:rsidRDefault="00DC2346" w:rsidP="00547E99">
            <w:pPr>
              <w:tabs>
                <w:tab w:val="decimal" w:pos="-6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196,</w:t>
            </w:r>
            <w:r w:rsidR="00CF1E2D">
              <w:rPr>
                <w:rFonts w:ascii="Angsana New" w:hAnsi="Angsana New" w:cs="Angsana New"/>
                <w:sz w:val="23"/>
                <w:szCs w:val="23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  <w:shd w:val="clear" w:color="auto" w:fill="auto"/>
          </w:tcPr>
          <w:p w:rsidR="00547E99" w:rsidRPr="00090C07" w:rsidRDefault="00DC2346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547E99" w:rsidRPr="00090C07" w:rsidRDefault="00DC2346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547E99" w:rsidRPr="00090C07" w:rsidRDefault="00F92CA6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1,309,289</w:t>
            </w: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47E99" w:rsidRPr="00090C07" w:rsidRDefault="00DC2346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47E99" w:rsidRPr="00090C07" w:rsidRDefault="009D7C90" w:rsidP="00547E9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(20,141</w:t>
            </w:r>
            <w:r w:rsidR="00DC2346" w:rsidRPr="00090C07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47E99" w:rsidRPr="00090C07" w:rsidRDefault="00DC2346" w:rsidP="009D7C9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9D7C90">
              <w:rPr>
                <w:rFonts w:ascii="Angsana New" w:hAnsi="Angsana New" w:cs="Angsana New"/>
                <w:sz w:val="23"/>
                <w:szCs w:val="23"/>
              </w:rPr>
              <w:t>48,917</w:t>
            </w:r>
            <w:r w:rsidRPr="00090C07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547E99" w:rsidRPr="00090C07" w:rsidRDefault="00DC2346" w:rsidP="009D7C9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(10</w:t>
            </w:r>
            <w:r w:rsidR="009D7C90">
              <w:rPr>
                <w:rFonts w:ascii="Angsana New" w:hAnsi="Angsana New" w:cs="Angsana New"/>
                <w:sz w:val="23"/>
                <w:szCs w:val="23"/>
              </w:rPr>
              <w:t>6,875</w:t>
            </w:r>
            <w:r w:rsidRPr="00090C07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47E99" w:rsidRPr="00090C07" w:rsidRDefault="007A6060" w:rsidP="009D7C90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9D7C90">
              <w:rPr>
                <w:rFonts w:ascii="Angsana New" w:hAnsi="Angsana New" w:cs="Angsana New"/>
                <w:sz w:val="23"/>
                <w:szCs w:val="23"/>
              </w:rPr>
              <w:t>89,518</w:t>
            </w:r>
            <w:r w:rsidR="00DC2346" w:rsidRPr="00090C07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7E99" w:rsidRPr="00090C07" w:rsidRDefault="00DC2346" w:rsidP="009D7C90">
            <w:pPr>
              <w:tabs>
                <w:tab w:val="decimal" w:pos="-63"/>
                <w:tab w:val="left" w:pos="837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9D7C90">
              <w:rPr>
                <w:rFonts w:ascii="Angsana New" w:hAnsi="Angsana New" w:cs="Angsana New"/>
                <w:sz w:val="23"/>
                <w:szCs w:val="23"/>
              </w:rPr>
              <w:t>132,320</w:t>
            </w:r>
            <w:r w:rsidRPr="00090C07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547E99" w:rsidRPr="00090C07" w:rsidRDefault="009D7C90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(305</w:t>
            </w:r>
            <w:r w:rsidR="00DC2346" w:rsidRPr="00090C07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47E99" w:rsidRPr="00090C07" w:rsidRDefault="00DC2346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47E99" w:rsidRPr="00090C07" w:rsidRDefault="00DC2346" w:rsidP="00F92CA6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9D7C90">
              <w:rPr>
                <w:rFonts w:ascii="Angsana New" w:hAnsi="Angsana New" w:cs="Angsana New"/>
                <w:sz w:val="23"/>
                <w:szCs w:val="23"/>
              </w:rPr>
              <w:t>398,076</w:t>
            </w:r>
            <w:r w:rsidRPr="00090C07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31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7E99" w:rsidRPr="00090C07" w:rsidRDefault="00DC2346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29</w:t>
            </w:r>
            <w:r w:rsidR="007A6060">
              <w:rPr>
                <w:rFonts w:ascii="Angsana New" w:hAnsi="Angsana New"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7E99" w:rsidRPr="00090C07" w:rsidRDefault="009D7C90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649,757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7E99" w:rsidRPr="00090C07" w:rsidRDefault="00C33240" w:rsidP="009D7C90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3,6</w:t>
            </w:r>
            <w:r w:rsidR="009D7C90">
              <w:rPr>
                <w:rFonts w:ascii="Angsana New" w:hAnsi="Angsana New" w:cs="Angsana New"/>
                <w:b/>
                <w:bCs/>
                <w:sz w:val="23"/>
                <w:szCs w:val="23"/>
              </w:rPr>
              <w:t>07,343</w:t>
            </w:r>
          </w:p>
        </w:tc>
        <w:tc>
          <w:tcPr>
            <w:tcW w:w="236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7E99" w:rsidRPr="00090C07" w:rsidRDefault="00DC2346" w:rsidP="009D7C90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22</w:t>
            </w:r>
            <w:r w:rsidR="009D7C90">
              <w:rPr>
                <w:rFonts w:ascii="Angsana New" w:hAnsi="Angsana New" w:cs="Angsana New"/>
                <w:b/>
                <w:bCs/>
                <w:sz w:val="23"/>
                <w:szCs w:val="23"/>
              </w:rPr>
              <w:t>2,430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7E99" w:rsidRPr="00090C07" w:rsidRDefault="00C33240" w:rsidP="009D7C90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3,</w:t>
            </w:r>
            <w:r w:rsidR="009D7C90">
              <w:rPr>
                <w:rFonts w:ascii="Angsana New" w:hAnsi="Angsana New" w:cs="Angsana New"/>
                <w:b/>
                <w:bCs/>
                <w:sz w:val="23"/>
                <w:szCs w:val="23"/>
              </w:rPr>
              <w:t>651,991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7E99" w:rsidRPr="00090C07" w:rsidRDefault="00DC2346" w:rsidP="009D7C90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1,</w:t>
            </w:r>
            <w:r w:rsidR="009D7C90">
              <w:rPr>
                <w:rFonts w:ascii="Angsana New" w:hAnsi="Angsana New" w:cs="Angsana New"/>
                <w:b/>
                <w:bCs/>
                <w:sz w:val="23"/>
                <w:szCs w:val="23"/>
              </w:rPr>
              <w:t>395,280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7E99" w:rsidRPr="00090C07" w:rsidRDefault="00DC2346" w:rsidP="009D7C90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4,</w:t>
            </w:r>
            <w:r w:rsidR="009D7C90">
              <w:rPr>
                <w:rFonts w:ascii="Angsana New" w:hAnsi="Angsana New" w:cs="Angsana New"/>
                <w:b/>
                <w:bCs/>
                <w:sz w:val="23"/>
                <w:szCs w:val="23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7E99" w:rsidRPr="00090C07" w:rsidRDefault="00DC2346" w:rsidP="00547E9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7E99" w:rsidRPr="00090C07" w:rsidRDefault="00F92CA6" w:rsidP="009D7C90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9,</w:t>
            </w:r>
            <w:r w:rsidR="009D7C90">
              <w:rPr>
                <w:rFonts w:ascii="Angsana New" w:hAnsi="Angsana New" w:cs="Angsana New"/>
                <w:b/>
                <w:bCs/>
                <w:sz w:val="23"/>
                <w:szCs w:val="23"/>
              </w:rPr>
              <w:t>531,436</w:t>
            </w:r>
          </w:p>
        </w:tc>
      </w:tr>
      <w:tr w:rsidR="00547E99" w:rsidRPr="00090C07" w:rsidTr="0089719D">
        <w:trPr>
          <w:cantSplit/>
          <w:trHeight w:val="20"/>
        </w:trPr>
        <w:tc>
          <w:tcPr>
            <w:tcW w:w="2340" w:type="dxa"/>
          </w:tcPr>
          <w:p w:rsidR="00E65B60" w:rsidRPr="00E65B60" w:rsidRDefault="00E65B60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6"/>
                <w:szCs w:val="6"/>
              </w:rPr>
            </w:pPr>
          </w:p>
          <w:p w:rsidR="00547E99" w:rsidRPr="00090C07" w:rsidRDefault="00547E99" w:rsidP="00547E9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6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69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9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0" w:type="dxa"/>
          </w:tcPr>
          <w:p w:rsidR="00547E99" w:rsidRPr="00090C07" w:rsidRDefault="00547E99" w:rsidP="00547E99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090C07" w:rsidRPr="00090C07" w:rsidTr="0089719D">
        <w:trPr>
          <w:cantSplit/>
          <w:trHeight w:val="20"/>
        </w:trPr>
        <w:tc>
          <w:tcPr>
            <w:tcW w:w="2340" w:type="dxa"/>
          </w:tcPr>
          <w:p w:rsidR="00090C07" w:rsidRPr="00090C07" w:rsidRDefault="00090C07" w:rsidP="00090C07">
            <w:pPr>
              <w:spacing w:after="0" w:line="240" w:lineRule="auto"/>
              <w:ind w:right="-25"/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1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2559</w:t>
            </w:r>
          </w:p>
        </w:tc>
        <w:tc>
          <w:tcPr>
            <w:tcW w:w="1080" w:type="dxa"/>
          </w:tcPr>
          <w:p w:rsidR="00090C07" w:rsidRPr="00090C07" w:rsidRDefault="00FA300A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2,395</w:t>
            </w:r>
            <w:r w:rsidR="001A0EAD">
              <w:rPr>
                <w:rFonts w:ascii="Angsana New" w:hAnsi="Angsana New" w:cs="Angsana New"/>
                <w:b/>
                <w:bCs/>
                <w:sz w:val="23"/>
                <w:szCs w:val="23"/>
              </w:rPr>
              <w:t>,574</w:t>
            </w: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090C07" w:rsidRPr="00090C07" w:rsidRDefault="001A0EAD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33,312</w:t>
            </w: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090C07" w:rsidRPr="00090C07" w:rsidRDefault="001A0EAD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4,712,414</w:t>
            </w:r>
          </w:p>
        </w:tc>
        <w:tc>
          <w:tcPr>
            <w:tcW w:w="236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</w:tcPr>
          <w:p w:rsidR="00090C07" w:rsidRPr="00090C07" w:rsidRDefault="001A0EAD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46,088</w:t>
            </w: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090C07" w:rsidRPr="00090C07" w:rsidRDefault="001A0EAD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2,055,982</w:t>
            </w: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090C07" w:rsidRPr="00090C07" w:rsidRDefault="001A0EAD" w:rsidP="00090C07">
            <w:pPr>
              <w:tabs>
                <w:tab w:val="decimal" w:pos="-15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366,558</w:t>
            </w: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</w:tcPr>
          <w:p w:rsidR="00090C07" w:rsidRPr="00090C07" w:rsidRDefault="001A0EAD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162</w:t>
            </w: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090C07" w:rsidRPr="00090C07" w:rsidRDefault="001A0EAD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197,801</w:t>
            </w: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090C07" w:rsidRPr="00090C07" w:rsidRDefault="00933F18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9,807,891</w:t>
            </w:r>
          </w:p>
        </w:tc>
      </w:tr>
      <w:tr w:rsidR="00090C07" w:rsidRPr="00090C07" w:rsidTr="0089719D">
        <w:trPr>
          <w:cantSplit/>
          <w:trHeight w:val="20"/>
        </w:trPr>
        <w:tc>
          <w:tcPr>
            <w:tcW w:w="2340" w:type="dxa"/>
          </w:tcPr>
          <w:p w:rsidR="00090C07" w:rsidRPr="00090C07" w:rsidRDefault="00090C07" w:rsidP="00090C0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31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2559</w:t>
            </w:r>
          </w:p>
        </w:tc>
        <w:tc>
          <w:tcPr>
            <w:tcW w:w="108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090C07" w:rsidRPr="00090C07" w:rsidRDefault="00090C07" w:rsidP="00090C07">
            <w:pPr>
              <w:tabs>
                <w:tab w:val="decimal" w:pos="-15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090C07" w:rsidRPr="00090C07" w:rsidRDefault="00090C07" w:rsidP="00090C07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</w:tr>
      <w:tr w:rsidR="001A0EAD" w:rsidRPr="00090C07" w:rsidTr="0089719D">
        <w:trPr>
          <w:cantSplit/>
          <w:trHeight w:val="20"/>
        </w:trPr>
        <w:tc>
          <w:tcPr>
            <w:tcW w:w="2340" w:type="dxa"/>
          </w:tcPr>
          <w:p w:rsidR="001A0EAD" w:rsidRPr="00090C07" w:rsidRDefault="001A0EAD" w:rsidP="001A0EA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 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และ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1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108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2,320,709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18,095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A0EAD" w:rsidRPr="00090C07" w:rsidRDefault="002740D7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4,826,649</w:t>
            </w:r>
          </w:p>
        </w:tc>
        <w:tc>
          <w:tcPr>
            <w:tcW w:w="236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41,420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1,867,944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1A0EAD" w:rsidRPr="00090C07" w:rsidRDefault="001A0EAD" w:rsidP="001A0EAD">
            <w:pPr>
              <w:tabs>
                <w:tab w:val="decimal" w:pos="-15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349,398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215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412,247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A0EAD" w:rsidRPr="00090C07" w:rsidRDefault="008E0381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9,836,</w:t>
            </w:r>
            <w:r w:rsidR="000F04EB">
              <w:rPr>
                <w:rFonts w:ascii="Angsana New" w:hAnsi="Angsana New" w:cs="Angsana New"/>
                <w:b/>
                <w:bCs/>
                <w:sz w:val="23"/>
                <w:szCs w:val="23"/>
              </w:rPr>
              <w:t>677</w:t>
            </w:r>
          </w:p>
        </w:tc>
      </w:tr>
      <w:tr w:rsidR="001A0EAD" w:rsidRPr="00090C07" w:rsidTr="0089719D">
        <w:trPr>
          <w:cantSplit/>
          <w:trHeight w:val="20"/>
        </w:trPr>
        <w:tc>
          <w:tcPr>
            <w:tcW w:w="2340" w:type="dxa"/>
          </w:tcPr>
          <w:p w:rsidR="001A0EAD" w:rsidRPr="00090C07" w:rsidRDefault="001A0EAD" w:rsidP="001A0EA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31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108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2,322,612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11,59</w:t>
            </w:r>
            <w:r w:rsidR="00C33240">
              <w:rPr>
                <w:rFonts w:ascii="Angsana New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5,132,01</w:t>
            </w:r>
            <w:r w:rsidR="00C33240">
              <w:rPr>
                <w:rFonts w:ascii="Angsana New" w:hAnsi="Angsana New" w:cs="Angsan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36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35,49</w:t>
            </w:r>
            <w:r w:rsidR="00C33240">
              <w:rPr>
                <w:rFonts w:ascii="Angsana New" w:hAnsi="Angsana New" w:cs="Angsan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1,817,812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1A0EAD" w:rsidRPr="00090C07" w:rsidRDefault="001A0EAD" w:rsidP="001A0EAD">
            <w:pPr>
              <w:tabs>
                <w:tab w:val="decimal" w:pos="-15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412,30</w:t>
            </w:r>
            <w:r w:rsidR="00CF1E2D">
              <w:rPr>
                <w:rFonts w:ascii="Angsana New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203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A0EAD" w:rsidRPr="00090C07" w:rsidRDefault="00CF1E2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244,256</w:t>
            </w:r>
          </w:p>
        </w:tc>
        <w:tc>
          <w:tcPr>
            <w:tcW w:w="27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A0EAD" w:rsidRPr="00090C07" w:rsidRDefault="001A0EAD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90C07">
              <w:rPr>
                <w:rFonts w:ascii="Angsana New" w:hAnsi="Angsana New" w:cs="Angsana New"/>
                <w:b/>
                <w:bCs/>
                <w:sz w:val="23"/>
                <w:szCs w:val="23"/>
              </w:rPr>
              <w:t>9,976,293</w:t>
            </w:r>
          </w:p>
        </w:tc>
      </w:tr>
      <w:tr w:rsidR="001F4886" w:rsidRPr="00090C07" w:rsidTr="0089719D">
        <w:trPr>
          <w:cantSplit/>
          <w:trHeight w:val="20"/>
        </w:trPr>
        <w:tc>
          <w:tcPr>
            <w:tcW w:w="2340" w:type="dxa"/>
          </w:tcPr>
          <w:p w:rsidR="001F4886" w:rsidRPr="00090C07" w:rsidRDefault="001F4886" w:rsidP="001A0EA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:rsidR="001F4886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1F4886" w:rsidRPr="00090C07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F4886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1F4886" w:rsidRPr="00090C07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F4886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1F4886" w:rsidRPr="00090C07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</w:tcPr>
          <w:p w:rsidR="001F4886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1F4886" w:rsidRPr="00090C07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F4886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1F4886" w:rsidRPr="00090C07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1F4886" w:rsidRDefault="001F4886" w:rsidP="001A0EAD">
            <w:pPr>
              <w:tabs>
                <w:tab w:val="decimal" w:pos="-15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1F4886" w:rsidRPr="00090C07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</w:tcPr>
          <w:p w:rsidR="001F4886" w:rsidRPr="00090C07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1F4886" w:rsidRPr="00090C07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F4886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1F4886" w:rsidRPr="00090C07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1F4886" w:rsidRPr="00090C07" w:rsidRDefault="001F4886" w:rsidP="001A0EAD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</w:tr>
    </w:tbl>
    <w:p w:rsidR="00BD1C49" w:rsidRPr="0039387E" w:rsidRDefault="00BD1C49" w:rsidP="00BD1C49">
      <w:pPr>
        <w:spacing w:after="0"/>
        <w:rPr>
          <w:rFonts w:hint="cs"/>
          <w:vanish/>
          <w:sz w:val="24"/>
          <w:szCs w:val="24"/>
        </w:rPr>
      </w:pPr>
    </w:p>
    <w:tbl>
      <w:tblPr>
        <w:tblpPr w:leftFromText="180" w:rightFromText="180" w:vertAnchor="text" w:horzAnchor="margin" w:tblpY="255"/>
        <w:tblW w:w="14175" w:type="dxa"/>
        <w:tblLayout w:type="fixed"/>
        <w:tblLook w:val="0000"/>
      </w:tblPr>
      <w:tblGrid>
        <w:gridCol w:w="2340"/>
        <w:gridCol w:w="1080"/>
        <w:gridCol w:w="270"/>
        <w:gridCol w:w="1080"/>
        <w:gridCol w:w="270"/>
        <w:gridCol w:w="1080"/>
        <w:gridCol w:w="236"/>
        <w:gridCol w:w="1069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35" w:type="dxa"/>
            <w:gridSpan w:val="17"/>
          </w:tcPr>
          <w:p w:rsidR="0039387E" w:rsidRDefault="0039387E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81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81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งานอาคาร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35" w:type="dxa"/>
            <w:gridSpan w:val="17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81"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39387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ณ วันที่ </w:t>
            </w:r>
            <w:r w:rsidRPr="0039387E">
              <w:rPr>
                <w:rFonts w:ascii="Angsana New" w:hAnsi="Angsana New" w:cs="Angsana New"/>
                <w:bCs/>
                <w:sz w:val="24"/>
                <w:szCs w:val="24"/>
              </w:rPr>
              <w:t>1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มกราคม </w:t>
            </w:r>
            <w:r w:rsidRPr="0039387E">
              <w:rPr>
                <w:rFonts w:ascii="Angsana New" w:hAnsi="Angsana New" w:cs="Angsana New"/>
                <w:bCs/>
                <w:sz w:val="24"/>
                <w:szCs w:val="24"/>
              </w:rPr>
              <w:t>2559</w:t>
            </w: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2,320,098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685,754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6,459,802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271,373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4,086,241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1,270,745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1,025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44,371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15,139,409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79,178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2740D7" w:rsidP="00FD73A4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159,542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19,908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101,038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102,070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176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844,491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190449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1,306,403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373,621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195,793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19,870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(589,441)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ED487B" w:rsidRPr="0039387E" w:rsidRDefault="00ED487B" w:rsidP="00ED487B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โอนจาก(ไป)อสังหาริมทรัพย์</w:t>
            </w:r>
          </w:p>
          <w:p w:rsidR="00FD73A4" w:rsidRPr="0039387E" w:rsidRDefault="00ED487B" w:rsidP="00ED487B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(156,235)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FD73A4" w:rsidRPr="0039387E" w:rsidRDefault="00FD73A4" w:rsidP="00FD73A4">
            <w:pPr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24,679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(159,072)</w:t>
            </w:r>
          </w:p>
        </w:tc>
        <w:tc>
          <w:tcPr>
            <w:tcW w:w="236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1E4388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(80,011)</w:t>
            </w:r>
          </w:p>
        </w:tc>
        <w:tc>
          <w:tcPr>
            <w:tcW w:w="270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FD73A4" w:rsidRPr="0039387E" w:rsidRDefault="00FD73A4" w:rsidP="00FD73A4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FD73A4" w:rsidRPr="0039387E" w:rsidRDefault="00FD73A4" w:rsidP="00FD73A4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(370,639)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(114,175)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(59,863)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(4,467)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1E4388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(50,420)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(102,005)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4A5661" w:rsidRDefault="00FD73A4" w:rsidP="004A566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A5661">
              <w:rPr>
                <w:rFonts w:ascii="Angsana New" w:hAnsi="Angsana New" w:cs="Angsana New"/>
                <w:sz w:val="24"/>
                <w:szCs w:val="24"/>
              </w:rPr>
              <w:t>(643)</w:t>
            </w:r>
          </w:p>
        </w:tc>
        <w:tc>
          <w:tcPr>
            <w:tcW w:w="270" w:type="dxa"/>
          </w:tcPr>
          <w:p w:rsidR="00FD73A4" w:rsidRPr="004A5661" w:rsidRDefault="00FD73A4" w:rsidP="004A5661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(331,573)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ณ วันที่ 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</w:rPr>
              <w:t>31</w:t>
            </w:r>
            <w:r w:rsidRPr="0039387E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 ธันวาคม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D73A4" w:rsidRPr="0039387E" w:rsidRDefault="00FD73A4" w:rsidP="00FD73A4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D73A4" w:rsidRPr="0039387E" w:rsidRDefault="00FD73A4" w:rsidP="00FD73A4">
            <w:pPr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2,243,041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596,258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2740D7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6,774,030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286,971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4,252,641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1,290,680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1,201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298,778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D73A4" w:rsidRPr="0039387E" w:rsidRDefault="00190449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15,743,600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FD73A4" w:rsidRPr="0039387E" w:rsidRDefault="00FD61D1" w:rsidP="00FD73A4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247,863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61D1" w:rsidP="00FD73A4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2740D7" w:rsidP="00FD73A4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185,161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FD73A4" w:rsidRPr="0039387E" w:rsidRDefault="004321CA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19,107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4321CA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161,4</w:t>
            </w:r>
            <w:r w:rsidR="004A5661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4321CA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171,28</w:t>
            </w:r>
            <w:r w:rsidR="004A566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4321CA" w:rsidP="00FD73A4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587C0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4321CA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1,529,556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D73A4" w:rsidRPr="0039387E" w:rsidRDefault="00190449" w:rsidP="00FD73A4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2,314,489</w:t>
            </w:r>
          </w:p>
        </w:tc>
      </w:tr>
      <w:tr w:rsidR="004321CA" w:rsidRPr="0039387E" w:rsidTr="00FD73A4">
        <w:trPr>
          <w:cantSplit/>
        </w:trPr>
        <w:tc>
          <w:tcPr>
            <w:tcW w:w="2340" w:type="dxa"/>
          </w:tcPr>
          <w:p w:rsidR="004321CA" w:rsidRPr="0039387E" w:rsidRDefault="004321CA" w:rsidP="004321CA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080" w:type="dxa"/>
          </w:tcPr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1,004,115</w:t>
            </w:r>
          </w:p>
        </w:tc>
        <w:tc>
          <w:tcPr>
            <w:tcW w:w="236" w:type="dxa"/>
          </w:tcPr>
          <w:p w:rsidR="004321CA" w:rsidRPr="0039387E" w:rsidRDefault="004321CA" w:rsidP="004321C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723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321CA" w:rsidRPr="0039387E" w:rsidRDefault="004321CA" w:rsidP="004321CA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524,190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55,179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4321CA" w:rsidRPr="0039387E" w:rsidRDefault="004321CA" w:rsidP="004321CA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(1,584,207)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321CA" w:rsidRPr="0039387E" w:rsidTr="004114D5">
        <w:trPr>
          <w:cantSplit/>
        </w:trPr>
        <w:tc>
          <w:tcPr>
            <w:tcW w:w="2340" w:type="dxa"/>
          </w:tcPr>
          <w:p w:rsidR="004321CA" w:rsidRPr="0039387E" w:rsidRDefault="004321CA" w:rsidP="004321CA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โอนจาก(ไป)อสังหาริมทรัพย์</w:t>
            </w:r>
          </w:p>
          <w:p w:rsidR="004321CA" w:rsidRPr="0039387E" w:rsidRDefault="004321CA" w:rsidP="004321CA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80" w:type="dxa"/>
            <w:vAlign w:val="bottom"/>
          </w:tcPr>
          <w:p w:rsidR="004321CA" w:rsidRPr="0039387E" w:rsidRDefault="004321CA" w:rsidP="004321CA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(241,014)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321CA" w:rsidRPr="0039387E" w:rsidRDefault="004A5661" w:rsidP="004321CA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3,490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(436,146)</w:t>
            </w:r>
          </w:p>
        </w:tc>
        <w:tc>
          <w:tcPr>
            <w:tcW w:w="236" w:type="dxa"/>
            <w:vAlign w:val="bottom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321CA" w:rsidRPr="0039387E" w:rsidRDefault="004321CA" w:rsidP="001E4388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(234,517)</w:t>
            </w:r>
          </w:p>
        </w:tc>
        <w:tc>
          <w:tcPr>
            <w:tcW w:w="270" w:type="dxa"/>
            <w:vAlign w:val="bottom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21CA" w:rsidRPr="0039387E" w:rsidRDefault="006602A8" w:rsidP="004321CA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(908,187</w:t>
            </w:r>
            <w:r w:rsidR="004321CA" w:rsidRPr="0039387E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)</w:t>
            </w:r>
          </w:p>
        </w:tc>
      </w:tr>
      <w:tr w:rsidR="004321CA" w:rsidRPr="0039387E" w:rsidTr="004114D5">
        <w:trPr>
          <w:cantSplit/>
        </w:trPr>
        <w:tc>
          <w:tcPr>
            <w:tcW w:w="2340" w:type="dxa"/>
          </w:tcPr>
          <w:p w:rsidR="004321CA" w:rsidRPr="0039387E" w:rsidRDefault="004321CA" w:rsidP="004321CA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CA" w:rsidRPr="0039387E" w:rsidRDefault="004321CA" w:rsidP="004321CA">
            <w:pPr>
              <w:tabs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CA" w:rsidRPr="0039387E" w:rsidRDefault="004321CA" w:rsidP="00ED487B">
            <w:pPr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(394)</w:t>
            </w:r>
          </w:p>
        </w:tc>
        <w:tc>
          <w:tcPr>
            <w:tcW w:w="270" w:type="dxa"/>
          </w:tcPr>
          <w:p w:rsidR="004321CA" w:rsidRPr="004A5661" w:rsidRDefault="004321CA" w:rsidP="004A5661">
            <w:pPr>
              <w:tabs>
                <w:tab w:val="decimal" w:pos="792"/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(36,896)</w:t>
            </w:r>
          </w:p>
        </w:tc>
        <w:tc>
          <w:tcPr>
            <w:tcW w:w="236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4321CA" w:rsidRPr="0039387E" w:rsidRDefault="004321CA" w:rsidP="004A566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(99,984)</w:t>
            </w:r>
          </w:p>
        </w:tc>
        <w:tc>
          <w:tcPr>
            <w:tcW w:w="270" w:type="dxa"/>
          </w:tcPr>
          <w:p w:rsidR="004321CA" w:rsidRPr="0039387E" w:rsidRDefault="004321CA" w:rsidP="004A566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CA" w:rsidRPr="0039387E" w:rsidRDefault="004A5661" w:rsidP="001E4388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(31,961</w:t>
            </w:r>
            <w:r w:rsidR="004321CA" w:rsidRPr="0039387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  <w:tab w:val="decimal" w:pos="864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4321CA" w:rsidRPr="0039387E" w:rsidRDefault="004A5661" w:rsidP="004A566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(91,675</w:t>
            </w:r>
            <w:r w:rsidR="004321CA" w:rsidRPr="0039387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4321CA" w:rsidRPr="004A5661" w:rsidRDefault="004321CA" w:rsidP="004A5661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(13)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(1,394)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321CA" w:rsidRPr="0039387E" w:rsidRDefault="006602A8" w:rsidP="004321CA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(262,317</w:t>
            </w:r>
            <w:r w:rsidR="004321CA" w:rsidRPr="0039387E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)</w:t>
            </w:r>
          </w:p>
        </w:tc>
      </w:tr>
      <w:tr w:rsidR="004321CA" w:rsidRPr="0039387E" w:rsidTr="00FD73A4">
        <w:trPr>
          <w:cantSplit/>
        </w:trPr>
        <w:tc>
          <w:tcPr>
            <w:tcW w:w="2340" w:type="dxa"/>
          </w:tcPr>
          <w:p w:rsidR="004321CA" w:rsidRPr="0039387E" w:rsidRDefault="004321CA" w:rsidP="004321CA">
            <w:pPr>
              <w:spacing w:after="0" w:line="240" w:lineRule="auto"/>
              <w:ind w:right="-25"/>
              <w:rPr>
                <w:rFonts w:ascii="Angsana New" w:hAnsi="Angsana New" w:cs="Angsana New" w:hint="cs"/>
                <w:b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ณ วันที่ 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</w:rPr>
              <w:t>31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39387E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ธันวาคม 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21CA" w:rsidRPr="0039387E" w:rsidRDefault="001A0EAD" w:rsidP="004321C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2,249</w:t>
            </w:r>
            <w:r w:rsidR="004321CA"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,890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21CA" w:rsidRPr="0039387E" w:rsidRDefault="004A5661" w:rsidP="004321C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599,354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7,490,264</w:t>
            </w:r>
          </w:p>
        </w:tc>
        <w:tc>
          <w:tcPr>
            <w:tcW w:w="236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206,817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21CA" w:rsidRPr="0039387E" w:rsidRDefault="004321CA" w:rsidP="00587C06">
            <w:pPr>
              <w:tabs>
                <w:tab w:val="decimal" w:pos="792"/>
              </w:tabs>
              <w:spacing w:after="0" w:line="240" w:lineRule="auto"/>
              <w:ind w:left="-108" w:right="-26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4,671,773</w:t>
            </w:r>
          </w:p>
        </w:tc>
        <w:tc>
          <w:tcPr>
            <w:tcW w:w="270" w:type="dxa"/>
          </w:tcPr>
          <w:p w:rsidR="004321CA" w:rsidRPr="0039387E" w:rsidRDefault="004321CA" w:rsidP="004A5661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1,425,465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21CA" w:rsidRPr="0039387E" w:rsidRDefault="004A5661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1,289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242,733</w:t>
            </w:r>
          </w:p>
        </w:tc>
        <w:tc>
          <w:tcPr>
            <w:tcW w:w="270" w:type="dxa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21CA" w:rsidRPr="0039387E" w:rsidRDefault="004321CA" w:rsidP="004321CA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16,887,585</w:t>
            </w:r>
          </w:p>
        </w:tc>
      </w:tr>
    </w:tbl>
    <w:p w:rsidR="001C2AE2" w:rsidRDefault="001C2AE2">
      <w:pPr>
        <w:rPr>
          <w:sz w:val="24"/>
          <w:szCs w:val="24"/>
        </w:rPr>
      </w:pPr>
    </w:p>
    <w:p w:rsidR="001F4886" w:rsidRPr="0039387E" w:rsidRDefault="001F4886">
      <w:pPr>
        <w:rPr>
          <w:rFonts w:hint="cs"/>
          <w:sz w:val="24"/>
          <w:szCs w:val="24"/>
        </w:rPr>
      </w:pPr>
    </w:p>
    <w:tbl>
      <w:tblPr>
        <w:tblpPr w:leftFromText="180" w:rightFromText="180" w:vertAnchor="text" w:horzAnchor="margin" w:tblpY="-329"/>
        <w:tblW w:w="14175" w:type="dxa"/>
        <w:tblLayout w:type="fixed"/>
        <w:tblLook w:val="0000"/>
      </w:tblPr>
      <w:tblGrid>
        <w:gridCol w:w="2340"/>
        <w:gridCol w:w="1080"/>
        <w:gridCol w:w="270"/>
        <w:gridCol w:w="1080"/>
        <w:gridCol w:w="270"/>
        <w:gridCol w:w="1080"/>
        <w:gridCol w:w="236"/>
        <w:gridCol w:w="1069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E65B60" w:rsidP="00E65B60">
            <w:pPr>
              <w:tabs>
                <w:tab w:val="left" w:pos="345"/>
                <w:tab w:val="center" w:pos="1074"/>
              </w:tabs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="00FD73A4" w:rsidRPr="0039387E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11835" w:type="dxa"/>
            <w:gridSpan w:val="17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งานอาคาร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35" w:type="dxa"/>
            <w:gridSpan w:val="17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39387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</w:t>
            </w:r>
          </w:p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39387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39387E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ณ วันที่ </w:t>
            </w:r>
            <w:r w:rsidRPr="0039387E">
              <w:rPr>
                <w:rFonts w:ascii="Angsana New" w:hAnsi="Angsana New" w:cs="Angsana New"/>
                <w:bCs/>
                <w:sz w:val="24"/>
                <w:szCs w:val="24"/>
              </w:rPr>
              <w:t>1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มกราคม</w:t>
            </w:r>
            <w:r w:rsidRPr="0039387E">
              <w:rPr>
                <w:rFonts w:ascii="Angsana New" w:hAnsi="Angsana New" w:cs="Angsana New"/>
                <w:bCs/>
                <w:sz w:val="24"/>
                <w:szCs w:val="24"/>
              </w:rPr>
              <w:t xml:space="preserve"> 2559</w:t>
            </w: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684,166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1,888,140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230,315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2,176,610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947,656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863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5,927,750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25,604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474,932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24,863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534,414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158,447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1,218,382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(114,147)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(57,980)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(3,971)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(49,725)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(97,613)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-153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(323,436)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ณ วันที่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</w:rPr>
              <w:t>31</w:t>
            </w:r>
            <w:r w:rsidRPr="0039387E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 ธันวาคม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595,623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2,305,092</w:t>
            </w: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251,207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2,661,299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1,008,490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985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6,822,696</w:t>
            </w:r>
          </w:p>
        </w:tc>
      </w:tr>
      <w:tr w:rsidR="00FD73A4" w:rsidRPr="0039387E" w:rsidTr="00FD73A4">
        <w:trPr>
          <w:cantSplit/>
        </w:trPr>
        <w:tc>
          <w:tcPr>
            <w:tcW w:w="2340" w:type="dxa"/>
          </w:tcPr>
          <w:p w:rsidR="00FD73A4" w:rsidRPr="0039387E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   และ 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</w:rPr>
              <w:t>1</w:t>
            </w:r>
            <w:r w:rsidRPr="0039387E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 มกราคม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</w:rPr>
              <w:t>2560</w:t>
            </w: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39387E" w:rsidRDefault="00FD73A4" w:rsidP="00FD73A4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39387E" w:rsidRDefault="00FD73A4" w:rsidP="00FD73A4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2904CC" w:rsidRPr="0039387E" w:rsidTr="00FD73A4">
        <w:trPr>
          <w:cantSplit/>
        </w:trPr>
        <w:tc>
          <w:tcPr>
            <w:tcW w:w="2340" w:type="dxa"/>
          </w:tcPr>
          <w:p w:rsidR="002904CC" w:rsidRPr="0039387E" w:rsidRDefault="002904CC" w:rsidP="002904CC">
            <w:pPr>
              <w:spacing w:after="0" w:line="240" w:lineRule="auto"/>
              <w:ind w:right="-25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2904CC" w:rsidRPr="0039387E" w:rsidRDefault="002904CC" w:rsidP="002904CC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3,669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6602A8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429,952</w:t>
            </w:r>
          </w:p>
        </w:tc>
        <w:tc>
          <w:tcPr>
            <w:tcW w:w="236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23,651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491,959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162,980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6602A8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1,112,325</w:t>
            </w:r>
          </w:p>
        </w:tc>
      </w:tr>
      <w:tr w:rsidR="002904CC" w:rsidRPr="0039387E" w:rsidTr="004114D5">
        <w:trPr>
          <w:cantSplit/>
        </w:trPr>
        <w:tc>
          <w:tcPr>
            <w:tcW w:w="2340" w:type="dxa"/>
          </w:tcPr>
          <w:p w:rsidR="002904CC" w:rsidRPr="0039387E" w:rsidRDefault="002904CC" w:rsidP="002904CC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:rsidR="002904CC" w:rsidRPr="0039387E" w:rsidRDefault="002904CC" w:rsidP="002904CC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(394)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04CC" w:rsidRPr="0039387E" w:rsidRDefault="006602A8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(35,127</w:t>
            </w:r>
            <w:r w:rsidR="002904CC"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(99,981)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(30,739)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(90,779)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04CC" w:rsidRPr="0039387E" w:rsidRDefault="002904CC" w:rsidP="002904CC">
            <w:pPr>
              <w:tabs>
                <w:tab w:val="decimal" w:pos="612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(13)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04CC" w:rsidRPr="0039387E" w:rsidRDefault="006602A8" w:rsidP="002904CC">
            <w:pPr>
              <w:pStyle w:val="acctfourfigures"/>
              <w:tabs>
                <w:tab w:val="clear" w:pos="765"/>
                <w:tab w:val="decimal" w:pos="-153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(257,033</w:t>
            </w:r>
            <w:r w:rsidR="002904CC" w:rsidRPr="0039387E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2904CC" w:rsidRPr="0039387E" w:rsidTr="004114D5">
        <w:trPr>
          <w:cantSplit/>
        </w:trPr>
        <w:tc>
          <w:tcPr>
            <w:tcW w:w="2340" w:type="dxa"/>
          </w:tcPr>
          <w:p w:rsidR="002904CC" w:rsidRPr="0039387E" w:rsidRDefault="002904CC" w:rsidP="002904CC">
            <w:pPr>
              <w:spacing w:after="0" w:line="240" w:lineRule="auto"/>
              <w:ind w:right="-25"/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ณ วันที่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</w:rPr>
              <w:t>31</w:t>
            </w:r>
            <w:r w:rsidRPr="0039387E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 ธันวาคม 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04CC" w:rsidRPr="0039387E" w:rsidRDefault="002904CC" w:rsidP="002904CC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598,898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2,699,917</w:t>
            </w:r>
          </w:p>
        </w:tc>
        <w:tc>
          <w:tcPr>
            <w:tcW w:w="236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174,877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3,122,519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1,080,691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1,086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04CC" w:rsidRPr="0039387E" w:rsidRDefault="002904CC" w:rsidP="002904CC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7,677,988</w:t>
            </w:r>
          </w:p>
        </w:tc>
      </w:tr>
      <w:tr w:rsidR="002904CC" w:rsidRPr="0039387E" w:rsidTr="00FD73A4">
        <w:trPr>
          <w:cantSplit/>
        </w:trPr>
        <w:tc>
          <w:tcPr>
            <w:tcW w:w="2340" w:type="dxa"/>
          </w:tcPr>
          <w:p w:rsidR="002904CC" w:rsidRPr="0039387E" w:rsidRDefault="002904CC" w:rsidP="002904CC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04CC" w:rsidRPr="0039387E" w:rsidTr="00FD73A4">
        <w:trPr>
          <w:cantSplit/>
        </w:trPr>
        <w:tc>
          <w:tcPr>
            <w:tcW w:w="2340" w:type="dxa"/>
          </w:tcPr>
          <w:p w:rsidR="002904CC" w:rsidRPr="0039387E" w:rsidRDefault="002904CC" w:rsidP="002904C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04CC" w:rsidRPr="0039387E" w:rsidTr="00FD73A4">
        <w:trPr>
          <w:cantSplit/>
        </w:trPr>
        <w:tc>
          <w:tcPr>
            <w:tcW w:w="2340" w:type="dxa"/>
          </w:tcPr>
          <w:p w:rsidR="002904CC" w:rsidRPr="0039387E" w:rsidRDefault="002904CC" w:rsidP="002904CC">
            <w:pPr>
              <w:spacing w:after="0" w:line="240" w:lineRule="auto"/>
              <w:ind w:right="-25"/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2,320,098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1,588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4,571,662</w:t>
            </w:r>
          </w:p>
        </w:tc>
        <w:tc>
          <w:tcPr>
            <w:tcW w:w="236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41,058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1,909,631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323,089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162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44,371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9,211,659</w:t>
            </w:r>
          </w:p>
        </w:tc>
      </w:tr>
      <w:tr w:rsidR="002904CC" w:rsidRPr="0039387E" w:rsidTr="00FD73A4">
        <w:trPr>
          <w:cantSplit/>
        </w:trPr>
        <w:tc>
          <w:tcPr>
            <w:tcW w:w="2340" w:type="dxa"/>
          </w:tcPr>
          <w:p w:rsidR="002904CC" w:rsidRPr="0039387E" w:rsidRDefault="002904CC" w:rsidP="002904C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904CC" w:rsidRPr="0039387E" w:rsidTr="00FD73A4">
        <w:trPr>
          <w:cantSplit/>
        </w:trPr>
        <w:tc>
          <w:tcPr>
            <w:tcW w:w="2340" w:type="dxa"/>
          </w:tcPr>
          <w:p w:rsidR="002904CC" w:rsidRPr="0039387E" w:rsidRDefault="002904CC" w:rsidP="002904C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2,243,041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635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4,468,</w:t>
            </w:r>
            <w:r w:rsidR="0019044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938</w:t>
            </w:r>
          </w:p>
        </w:tc>
        <w:tc>
          <w:tcPr>
            <w:tcW w:w="236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35,764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1,591,342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282,190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216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298,778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190449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8,920,904</w:t>
            </w:r>
          </w:p>
        </w:tc>
      </w:tr>
      <w:tr w:rsidR="002904CC" w:rsidRPr="0039387E" w:rsidTr="00FD73A4">
        <w:trPr>
          <w:cantSplit/>
        </w:trPr>
        <w:tc>
          <w:tcPr>
            <w:tcW w:w="2340" w:type="dxa"/>
          </w:tcPr>
          <w:p w:rsidR="002904CC" w:rsidRPr="0039387E" w:rsidRDefault="002904CC" w:rsidP="002904CC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ณ วันที่ 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</w:rPr>
              <w:t>31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39387E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ธันวาคม </w:t>
            </w:r>
            <w:r w:rsidRPr="0039387E">
              <w:rPr>
                <w:rFonts w:ascii="Angsana New" w:hAnsi="Angsana New" w:cs="Angsana New"/>
                <w:b/>
                <w:sz w:val="24"/>
                <w:szCs w:val="24"/>
              </w:rPr>
              <w:t>2560</w:t>
            </w: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2,249,890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6602A8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456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4,790,347</w:t>
            </w:r>
          </w:p>
        </w:tc>
        <w:tc>
          <w:tcPr>
            <w:tcW w:w="236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31,940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1,549,254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344,774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904CC" w:rsidRPr="0039387E" w:rsidRDefault="006602A8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203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242,733</w:t>
            </w:r>
          </w:p>
        </w:tc>
        <w:tc>
          <w:tcPr>
            <w:tcW w:w="27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</w:t>
            </w:r>
          </w:p>
        </w:tc>
        <w:tc>
          <w:tcPr>
            <w:tcW w:w="1080" w:type="dxa"/>
          </w:tcPr>
          <w:p w:rsidR="002904CC" w:rsidRPr="0039387E" w:rsidRDefault="002904CC" w:rsidP="002904CC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938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9,209,597</w:t>
            </w:r>
          </w:p>
        </w:tc>
      </w:tr>
    </w:tbl>
    <w:p w:rsidR="00BF06E0" w:rsidRPr="0039387E" w:rsidRDefault="00BF06E0" w:rsidP="005D573F">
      <w:pPr>
        <w:spacing w:after="0" w:line="240" w:lineRule="auto"/>
        <w:ind w:right="-29"/>
        <w:rPr>
          <w:rFonts w:ascii="Angsana New" w:hAnsi="Angsana New" w:cs="Angsana New" w:hint="cs"/>
          <w:sz w:val="24"/>
          <w:szCs w:val="24"/>
          <w:cs/>
        </w:rPr>
        <w:sectPr w:rsidR="00BF06E0" w:rsidRPr="0039387E" w:rsidSect="007D128C">
          <w:footerReference w:type="default" r:id="rId14"/>
          <w:type w:val="continuous"/>
          <w:pgSz w:w="16834" w:h="11909" w:orient="landscape" w:code="9"/>
          <w:pgMar w:top="691" w:right="1152" w:bottom="90" w:left="1152" w:header="720" w:footer="720" w:gutter="0"/>
          <w:cols w:space="720"/>
          <w:docGrid w:linePitch="272"/>
        </w:sectPr>
      </w:pPr>
    </w:p>
    <w:p w:rsidR="00E65B60" w:rsidRDefault="00E65B60" w:rsidP="00D55D3F">
      <w:pPr>
        <w:spacing w:after="0" w:line="240" w:lineRule="auto"/>
        <w:ind w:left="540" w:right="108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:rsidR="0032322A" w:rsidRPr="003151AC" w:rsidRDefault="0032322A" w:rsidP="00D55D3F">
      <w:pPr>
        <w:spacing w:after="0" w:line="240" w:lineRule="auto"/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  <w:r w:rsidRPr="003151AC">
        <w:rPr>
          <w:rFonts w:ascii="Angsana New" w:hAnsi="Angsana New" w:cs="Angsana New"/>
          <w:spacing w:val="-6"/>
          <w:sz w:val="30"/>
          <w:szCs w:val="30"/>
          <w:cs/>
        </w:rPr>
        <w:t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ซึ่งได้คิดค่าเสื่อมราคาเต็มจำนวนแล้วแต่</w:t>
      </w:r>
      <w:r w:rsidRPr="003151AC">
        <w:rPr>
          <w:rFonts w:ascii="Angsana New" w:hAnsi="Angsana New" w:cs="Angsana New"/>
          <w:sz w:val="30"/>
          <w:szCs w:val="30"/>
          <w:cs/>
        </w:rPr>
        <w:t xml:space="preserve">ยังคงใช้งานจนถึง ณ วันที่ </w:t>
      </w:r>
      <w:r w:rsidRPr="003151AC">
        <w:rPr>
          <w:rFonts w:ascii="Angsana New" w:hAnsi="Angsana New" w:cs="Angsana New"/>
          <w:sz w:val="30"/>
          <w:szCs w:val="30"/>
        </w:rPr>
        <w:t>31</w:t>
      </w:r>
      <w:r w:rsidRPr="00315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151AC">
        <w:rPr>
          <w:rFonts w:ascii="Angsana New" w:hAnsi="Angsana New" w:cs="Angsana New"/>
          <w:sz w:val="30"/>
          <w:szCs w:val="30"/>
        </w:rPr>
        <w:t>25</w:t>
      </w:r>
      <w:r w:rsidR="001C2AE2">
        <w:rPr>
          <w:rFonts w:ascii="Angsana New" w:hAnsi="Angsana New" w:cs="Angsana New"/>
          <w:sz w:val="30"/>
          <w:szCs w:val="30"/>
        </w:rPr>
        <w:t>60</w:t>
      </w:r>
      <w:r w:rsidR="007D0BC5" w:rsidRPr="003151AC">
        <w:rPr>
          <w:rFonts w:ascii="Angsana New" w:hAnsi="Angsana New" w:cs="Angsana New"/>
          <w:sz w:val="30"/>
          <w:szCs w:val="30"/>
        </w:rPr>
        <w:t xml:space="preserve"> </w:t>
      </w:r>
      <w:r w:rsidRPr="003151AC">
        <w:rPr>
          <w:rFonts w:ascii="Angsana New" w:hAnsi="Angsana New" w:cs="Angsana New"/>
          <w:sz w:val="30"/>
          <w:szCs w:val="30"/>
          <w:cs/>
        </w:rPr>
        <w:t>มีจำนวน</w:t>
      </w:r>
      <w:r w:rsidR="00BD45EC">
        <w:rPr>
          <w:rFonts w:ascii="Angsana New" w:hAnsi="Angsana New" w:cs="Angsana New"/>
          <w:sz w:val="30"/>
          <w:szCs w:val="30"/>
        </w:rPr>
        <w:t xml:space="preserve"> </w:t>
      </w:r>
      <w:r w:rsidR="00090C07">
        <w:rPr>
          <w:rFonts w:ascii="Angsana New" w:hAnsi="Angsana New" w:cs="Angsana New"/>
          <w:sz w:val="30"/>
          <w:szCs w:val="30"/>
        </w:rPr>
        <w:t xml:space="preserve">5,331 </w:t>
      </w:r>
      <w:r w:rsidRPr="003151A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3151A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96122" w:rsidRPr="003151AC">
        <w:rPr>
          <w:rFonts w:ascii="Angsana New" w:hAnsi="Angsana New" w:cs="Angsana New"/>
          <w:i/>
          <w:iCs/>
          <w:sz w:val="30"/>
          <w:szCs w:val="30"/>
        </w:rPr>
        <w:t>255</w:t>
      </w:r>
      <w:r w:rsidR="001C2AE2">
        <w:rPr>
          <w:rFonts w:ascii="Angsana New" w:hAnsi="Angsana New" w:cs="Angsana New"/>
          <w:i/>
          <w:iCs/>
          <w:sz w:val="30"/>
          <w:szCs w:val="30"/>
        </w:rPr>
        <w:t>9</w:t>
      </w:r>
      <w:r w:rsidRPr="003151A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1C2AE2">
        <w:rPr>
          <w:rFonts w:ascii="Angsana New" w:hAnsi="Angsana New" w:cs="Angsana New"/>
          <w:i/>
          <w:iCs/>
          <w:sz w:val="30"/>
          <w:szCs w:val="30"/>
        </w:rPr>
        <w:t>4,336</w:t>
      </w:r>
      <w:r w:rsidR="002A7E60" w:rsidRPr="003151A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151AC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:rsidR="009E3982" w:rsidRPr="003151AC" w:rsidRDefault="009E3982" w:rsidP="00D55D3F">
      <w:pPr>
        <w:spacing w:after="0" w:line="240" w:lineRule="auto"/>
        <w:ind w:left="540" w:right="108"/>
        <w:jc w:val="thaiDistribute"/>
        <w:rPr>
          <w:rFonts w:ascii="Angsana New" w:hAnsi="Angsana New" w:cs="Angsana New"/>
        </w:rPr>
      </w:pPr>
    </w:p>
    <w:p w:rsidR="0032322A" w:rsidRPr="003151AC" w:rsidRDefault="0032322A" w:rsidP="00D55D3F">
      <w:pPr>
        <w:spacing w:after="0" w:line="240" w:lineRule="auto"/>
        <w:ind w:left="540" w:right="108"/>
        <w:jc w:val="thaiDistribute"/>
        <w:rPr>
          <w:rFonts w:ascii="Angsana New" w:hAnsi="Angsana New" w:cs="Angsana New" w:hint="cs"/>
          <w:spacing w:val="-2"/>
          <w:sz w:val="30"/>
          <w:szCs w:val="30"/>
          <w:cs/>
        </w:rPr>
      </w:pPr>
      <w:r w:rsidRPr="003151AC">
        <w:rPr>
          <w:rFonts w:ascii="Angsana New" w:hAnsi="Angsana New" w:cs="Angsana New"/>
          <w:spacing w:val="-4"/>
          <w:sz w:val="30"/>
          <w:szCs w:val="30"/>
          <w:cs/>
        </w:rPr>
        <w:t>ราคาทรัพย์สินของบริษัทก่อนหักค่าเ</w:t>
      </w:r>
      <w:r w:rsidR="00700A9B" w:rsidRPr="003151AC">
        <w:rPr>
          <w:rFonts w:ascii="Angsana New" w:hAnsi="Angsana New" w:cs="Angsana New"/>
          <w:spacing w:val="-4"/>
          <w:sz w:val="30"/>
          <w:szCs w:val="30"/>
          <w:cs/>
        </w:rPr>
        <w:t>สื่อมราคาสะสมของอาคารและอุปกรณ์</w:t>
      </w:r>
      <w:r w:rsidR="00A463C2" w:rsidRPr="003151A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151AC">
        <w:rPr>
          <w:rFonts w:ascii="Angsana New" w:hAnsi="Angsana New" w:cs="Angsana New"/>
          <w:spacing w:val="-4"/>
          <w:sz w:val="30"/>
          <w:szCs w:val="30"/>
          <w:cs/>
        </w:rPr>
        <w:t>ซึ่งได้คิดค่าเสื่อมราคาเต็มจำนวนแล้ว</w:t>
      </w:r>
      <w:r w:rsidRPr="003151AC">
        <w:rPr>
          <w:rFonts w:ascii="Angsana New" w:hAnsi="Angsana New" w:cs="Angsana New"/>
          <w:sz w:val="30"/>
          <w:szCs w:val="30"/>
          <w:cs/>
        </w:rPr>
        <w:t xml:space="preserve">แต่ยังคงใช้งานจนถึง ณ วันที่ </w:t>
      </w:r>
      <w:r w:rsidRPr="003151AC">
        <w:rPr>
          <w:rFonts w:ascii="Angsana New" w:hAnsi="Angsana New" w:cs="Angsana New"/>
          <w:sz w:val="30"/>
          <w:szCs w:val="30"/>
        </w:rPr>
        <w:t xml:space="preserve">31 </w:t>
      </w:r>
      <w:r w:rsidRPr="00315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151AC">
        <w:rPr>
          <w:rFonts w:ascii="Angsana New" w:hAnsi="Angsana New" w:cs="Angsana New"/>
          <w:sz w:val="30"/>
          <w:szCs w:val="30"/>
        </w:rPr>
        <w:t>25</w:t>
      </w:r>
      <w:r w:rsidR="001C2AE2">
        <w:rPr>
          <w:rFonts w:ascii="Angsana New" w:hAnsi="Angsana New" w:cs="Angsana New"/>
          <w:sz w:val="30"/>
          <w:szCs w:val="30"/>
        </w:rPr>
        <w:t>60</w:t>
      </w:r>
      <w:r w:rsidR="007D0BC5" w:rsidRPr="003151AC">
        <w:rPr>
          <w:rFonts w:ascii="Angsana New" w:hAnsi="Angsana New" w:cs="Angsana New"/>
          <w:sz w:val="30"/>
          <w:szCs w:val="30"/>
        </w:rPr>
        <w:t xml:space="preserve"> </w:t>
      </w:r>
      <w:r w:rsidRPr="003151AC">
        <w:rPr>
          <w:rFonts w:ascii="Angsana New" w:hAnsi="Angsana New" w:cs="Angsana New"/>
          <w:sz w:val="30"/>
          <w:szCs w:val="30"/>
          <w:cs/>
        </w:rPr>
        <w:t>มี</w:t>
      </w:r>
      <w:r w:rsidRPr="00BD45EC">
        <w:rPr>
          <w:rFonts w:ascii="Angsana New" w:hAnsi="Angsana New" w:cs="Angsana New"/>
          <w:sz w:val="30"/>
          <w:szCs w:val="30"/>
          <w:cs/>
        </w:rPr>
        <w:t>จำนวน</w:t>
      </w:r>
      <w:r w:rsidR="008E0033" w:rsidRPr="00BD45EC">
        <w:rPr>
          <w:rFonts w:ascii="Angsana New" w:hAnsi="Angsana New" w:cs="Angsana New"/>
          <w:sz w:val="30"/>
          <w:szCs w:val="30"/>
        </w:rPr>
        <w:t xml:space="preserve"> </w:t>
      </w:r>
      <w:r w:rsidR="00090C07">
        <w:rPr>
          <w:rFonts w:ascii="Angsana New" w:hAnsi="Angsana New" w:cs="Angsana New"/>
          <w:sz w:val="30"/>
          <w:szCs w:val="30"/>
        </w:rPr>
        <w:t>3,798</w:t>
      </w:r>
      <w:r w:rsidR="008E0033" w:rsidRPr="003151AC">
        <w:rPr>
          <w:rFonts w:ascii="Angsana New" w:hAnsi="Angsana New" w:cs="Angsana New"/>
          <w:sz w:val="30"/>
          <w:szCs w:val="30"/>
        </w:rPr>
        <w:t xml:space="preserve"> </w:t>
      </w:r>
      <w:r w:rsidRPr="003151A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3151A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50027">
        <w:rPr>
          <w:rFonts w:ascii="Angsana New" w:hAnsi="Angsana New" w:cs="Angsana New"/>
          <w:i/>
          <w:iCs/>
          <w:sz w:val="30"/>
          <w:szCs w:val="30"/>
        </w:rPr>
        <w:t>255</w:t>
      </w:r>
      <w:r w:rsidR="001C2AE2">
        <w:rPr>
          <w:rFonts w:ascii="Angsana New" w:hAnsi="Angsana New" w:cs="Angsana New"/>
          <w:i/>
          <w:iCs/>
          <w:sz w:val="30"/>
          <w:szCs w:val="30"/>
        </w:rPr>
        <w:t>9</w:t>
      </w:r>
      <w:r w:rsidRPr="003151A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1C2AE2">
        <w:rPr>
          <w:rFonts w:ascii="Angsana New" w:hAnsi="Angsana New" w:cs="Angsana New"/>
          <w:i/>
          <w:iCs/>
          <w:sz w:val="30"/>
          <w:szCs w:val="30"/>
        </w:rPr>
        <w:t>3,121</w:t>
      </w:r>
      <w:r w:rsidR="002A7E60" w:rsidRPr="003151A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151AC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:rsidR="0032322A" w:rsidRPr="003151AC" w:rsidRDefault="0032322A" w:rsidP="00D55D3F">
      <w:pPr>
        <w:spacing w:after="0" w:line="240" w:lineRule="auto"/>
        <w:ind w:left="540" w:right="108"/>
        <w:jc w:val="thaiDistribute"/>
        <w:rPr>
          <w:rFonts w:ascii="Angsana New" w:hAnsi="Angsana New" w:cs="Angsana New"/>
        </w:rPr>
      </w:pPr>
    </w:p>
    <w:p w:rsidR="00C15DAA" w:rsidRPr="00D55D3F" w:rsidRDefault="00EC4FE2" w:rsidP="00BF4844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1</w:t>
      </w:r>
      <w:r w:rsidR="00B61C79">
        <w:rPr>
          <w:rFonts w:ascii="Angsana New" w:hAnsi="Angsana New" w:cs="Angsana New"/>
          <w:b/>
          <w:bCs/>
          <w:sz w:val="30"/>
          <w:szCs w:val="30"/>
        </w:rPr>
        <w:t>5</w:t>
      </w:r>
      <w:r w:rsidR="0056363F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8D115E" w:rsidRPr="00D55D3F">
        <w:rPr>
          <w:rFonts w:ascii="Angsana New" w:hAnsi="Angsana New" w:cs="Angsana New"/>
          <w:b/>
          <w:bCs/>
          <w:sz w:val="30"/>
          <w:szCs w:val="30"/>
          <w:cs/>
        </w:rPr>
        <w:t>สิทธิการเช่า</w:t>
      </w:r>
      <w:r w:rsidR="00BB5149" w:rsidRPr="00D55D3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56363F" w:rsidRPr="00224F53" w:rsidRDefault="0056363F" w:rsidP="00D55D3F">
      <w:pPr>
        <w:pStyle w:val="a"/>
        <w:tabs>
          <w:tab w:val="clear" w:pos="1080"/>
          <w:tab w:val="left" w:pos="540"/>
        </w:tabs>
        <w:spacing w:after="0"/>
        <w:ind w:left="360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tbl>
      <w:tblPr>
        <w:tblW w:w="9315" w:type="dxa"/>
        <w:tblInd w:w="540" w:type="dxa"/>
        <w:tblLayout w:type="fixed"/>
        <w:tblLook w:val="0000"/>
      </w:tblPr>
      <w:tblGrid>
        <w:gridCol w:w="2718"/>
        <w:gridCol w:w="990"/>
        <w:gridCol w:w="1170"/>
        <w:gridCol w:w="270"/>
        <w:gridCol w:w="1197"/>
        <w:gridCol w:w="315"/>
        <w:gridCol w:w="1170"/>
        <w:gridCol w:w="270"/>
        <w:gridCol w:w="1215"/>
      </w:tblGrid>
      <w:tr w:rsidR="009D5D31" w:rsidRPr="00F94A31" w:rsidTr="00A8771A">
        <w:trPr>
          <w:trHeight w:val="362"/>
        </w:trPr>
        <w:tc>
          <w:tcPr>
            <w:tcW w:w="2718" w:type="dxa"/>
          </w:tcPr>
          <w:p w:rsidR="009D5D31" w:rsidRPr="00F94A31" w:rsidRDefault="009D5D31" w:rsidP="00D55D3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5D31" w:rsidRPr="00F94A31" w:rsidRDefault="009D5D31" w:rsidP="00D55D3F">
            <w:pPr>
              <w:tabs>
                <w:tab w:val="left" w:pos="34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:rsidR="009D5D31" w:rsidRPr="00F94A31" w:rsidRDefault="009D5D31" w:rsidP="00D55D3F">
            <w:pPr>
              <w:spacing w:after="0" w:line="240" w:lineRule="auto"/>
              <w:ind w:left="-99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  <w:tcBorders>
              <w:left w:val="nil"/>
            </w:tcBorders>
          </w:tcPr>
          <w:p w:rsidR="009D5D31" w:rsidRPr="00F94A31" w:rsidRDefault="009D5D31" w:rsidP="00D55D3F">
            <w:pPr>
              <w:tabs>
                <w:tab w:val="left" w:pos="342"/>
              </w:tabs>
              <w:spacing w:after="0" w:line="240" w:lineRule="auto"/>
              <w:ind w:left="-99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55" w:type="dxa"/>
            <w:gridSpan w:val="3"/>
          </w:tcPr>
          <w:p w:rsidR="009D5D31" w:rsidRPr="00F94A31" w:rsidRDefault="009D5D31" w:rsidP="00D55D3F">
            <w:pPr>
              <w:spacing w:after="0" w:line="240" w:lineRule="auto"/>
              <w:ind w:left="-99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AE2" w:rsidRPr="00F94A31" w:rsidTr="00BF4844">
        <w:tc>
          <w:tcPr>
            <w:tcW w:w="2718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C2AE2" w:rsidRPr="00F94A31" w:rsidRDefault="001C2AE2" w:rsidP="001C2AE2">
            <w:pPr>
              <w:tabs>
                <w:tab w:val="left" w:pos="34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left w:val="nil"/>
            </w:tcBorders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</w:tcBorders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315" w:type="dxa"/>
            <w:tcBorders>
              <w:left w:val="nil"/>
            </w:tcBorders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4C47AE" w:rsidRPr="00F94A31" w:rsidTr="00BF4844">
        <w:tc>
          <w:tcPr>
            <w:tcW w:w="2718" w:type="dxa"/>
          </w:tcPr>
          <w:p w:rsidR="004C47AE" w:rsidRPr="00F94A31" w:rsidRDefault="004C47AE" w:rsidP="00D55D3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C47AE" w:rsidRPr="00F94A31" w:rsidRDefault="004C47AE" w:rsidP="00D55D3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7" w:type="dxa"/>
            <w:gridSpan w:val="7"/>
          </w:tcPr>
          <w:p w:rsidR="004C47AE" w:rsidRPr="00F94A31" w:rsidRDefault="004C47AE" w:rsidP="00D55D3F">
            <w:pPr>
              <w:tabs>
                <w:tab w:val="left" w:pos="540"/>
              </w:tabs>
              <w:spacing w:after="0" w:line="240" w:lineRule="auto"/>
              <w:ind w:left="-99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2AE2" w:rsidRPr="00F94A31" w:rsidTr="00A92623">
        <w:trPr>
          <w:cantSplit/>
        </w:trPr>
        <w:tc>
          <w:tcPr>
            <w:tcW w:w="2718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:rsidR="001C2AE2" w:rsidRPr="00F94A31" w:rsidRDefault="00EE789A" w:rsidP="001C2AE2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1,284,609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</w:tcBorders>
            <w:shd w:val="clear" w:color="auto" w:fill="auto"/>
            <w:vAlign w:val="bottom"/>
          </w:tcPr>
          <w:p w:rsidR="001C2AE2" w:rsidRPr="00F94A31" w:rsidRDefault="001C2AE2" w:rsidP="001C2AE2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1,363,385</w:t>
            </w:r>
          </w:p>
        </w:tc>
        <w:tc>
          <w:tcPr>
            <w:tcW w:w="315" w:type="dxa"/>
            <w:tcBorders>
              <w:left w:val="nil"/>
            </w:tcBorders>
            <w:vAlign w:val="bottom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C2AE2" w:rsidRPr="00F94A31" w:rsidRDefault="002904CC" w:rsidP="001C2AE2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1,130,941</w:t>
            </w:r>
          </w:p>
        </w:tc>
        <w:tc>
          <w:tcPr>
            <w:tcW w:w="270" w:type="dxa"/>
            <w:vAlign w:val="bottom"/>
          </w:tcPr>
          <w:p w:rsidR="001C2AE2" w:rsidRPr="00F94A31" w:rsidRDefault="001C2AE2" w:rsidP="001C2AE2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1C2AE2" w:rsidRPr="00F94A31" w:rsidRDefault="001C2AE2" w:rsidP="001C2AE2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1,190,792</w:t>
            </w:r>
          </w:p>
        </w:tc>
      </w:tr>
      <w:tr w:rsidR="001C2AE2" w:rsidRPr="00F94A31" w:rsidTr="00BF4844">
        <w:tc>
          <w:tcPr>
            <w:tcW w:w="2718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C2AE2" w:rsidRPr="00F94A31" w:rsidRDefault="00730930" w:rsidP="001C2AE2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1,410,061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1C2AE2" w:rsidRPr="00F94A31" w:rsidRDefault="001C2AE2" w:rsidP="00E70E31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1,592,</w:t>
            </w:r>
            <w:r w:rsidR="00E70E31"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315" w:type="dxa"/>
            <w:tcBorders>
              <w:left w:val="nil"/>
            </w:tcBorders>
            <w:vAlign w:val="bottom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C2AE2" w:rsidRPr="00F94A31" w:rsidRDefault="002904CC" w:rsidP="001C2AE2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830,751</w:t>
            </w:r>
          </w:p>
        </w:tc>
        <w:tc>
          <w:tcPr>
            <w:tcW w:w="270" w:type="dxa"/>
            <w:vAlign w:val="bottom"/>
          </w:tcPr>
          <w:p w:rsidR="001C2AE2" w:rsidRPr="00F94A31" w:rsidRDefault="001C2AE2" w:rsidP="001C2AE2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1C2AE2" w:rsidRPr="00F94A31" w:rsidRDefault="001C2AE2" w:rsidP="00E70E31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893,</w:t>
            </w:r>
            <w:r w:rsidR="00E70E31">
              <w:rPr>
                <w:rFonts w:ascii="Angsana New" w:hAnsi="Angsana New" w:cs="Angsana New"/>
                <w:sz w:val="30"/>
                <w:szCs w:val="30"/>
              </w:rPr>
              <w:t>433</w:t>
            </w:r>
          </w:p>
        </w:tc>
      </w:tr>
      <w:tr w:rsidR="001C2AE2" w:rsidRPr="00F94A31" w:rsidTr="00BF4844">
        <w:tc>
          <w:tcPr>
            <w:tcW w:w="2718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2AE2" w:rsidRPr="009B3FA4" w:rsidRDefault="00C363B3" w:rsidP="001C2AE2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2,694</w:t>
            </w:r>
            <w:r w:rsidR="00730930">
              <w:rPr>
                <w:rFonts w:ascii="Angsana New" w:hAnsi="Angsana New" w:cs="Angsana New"/>
                <w:sz w:val="30"/>
                <w:szCs w:val="30"/>
              </w:rPr>
              <w:t>,670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1C2AE2" w:rsidRPr="009B3FA4" w:rsidRDefault="001C2AE2" w:rsidP="001C2AE2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</w:tcBorders>
            <w:vAlign w:val="bottom"/>
          </w:tcPr>
          <w:p w:rsidR="001C2AE2" w:rsidRPr="009B3FA4" w:rsidRDefault="001C2AE2" w:rsidP="00E70E31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2,956,</w:t>
            </w:r>
            <w:r w:rsidR="00E70E31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  <w:tc>
          <w:tcPr>
            <w:tcW w:w="315" w:type="dxa"/>
            <w:tcBorders>
              <w:left w:val="nil"/>
            </w:tcBorders>
            <w:vAlign w:val="bottom"/>
          </w:tcPr>
          <w:p w:rsidR="001C2AE2" w:rsidRPr="009B3FA4" w:rsidRDefault="001C2AE2" w:rsidP="001C2AE2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C2AE2" w:rsidRPr="009B3FA4" w:rsidRDefault="00FD73A4" w:rsidP="001C2AE2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1,961,692</w:t>
            </w:r>
          </w:p>
        </w:tc>
        <w:tc>
          <w:tcPr>
            <w:tcW w:w="270" w:type="dxa"/>
            <w:vAlign w:val="bottom"/>
          </w:tcPr>
          <w:p w:rsidR="001C2AE2" w:rsidRPr="009B3FA4" w:rsidRDefault="001C2AE2" w:rsidP="001C2AE2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1C2AE2" w:rsidRPr="009B3FA4" w:rsidRDefault="001C2AE2" w:rsidP="00E70E31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2,084,</w:t>
            </w:r>
            <w:r w:rsidR="00E70E31"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</w:tr>
      <w:tr w:rsidR="001C2AE2" w:rsidRPr="00F94A31" w:rsidTr="00BF4844">
        <w:tc>
          <w:tcPr>
            <w:tcW w:w="2718" w:type="dxa"/>
          </w:tcPr>
          <w:p w:rsidR="001C2AE2" w:rsidRPr="009B3FA4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169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F169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B3FA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2AE2" w:rsidRPr="009B3FA4" w:rsidRDefault="00730930" w:rsidP="001C2AE2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(191,268)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</w:tcBorders>
            <w:vAlign w:val="bottom"/>
          </w:tcPr>
          <w:p w:rsidR="001C2AE2" w:rsidRPr="009B3FA4" w:rsidRDefault="001C2AE2" w:rsidP="001C2AE2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(220,483)</w:t>
            </w:r>
          </w:p>
        </w:tc>
        <w:tc>
          <w:tcPr>
            <w:tcW w:w="315" w:type="dxa"/>
            <w:tcBorders>
              <w:left w:val="nil"/>
            </w:tcBorders>
            <w:vAlign w:val="bottom"/>
          </w:tcPr>
          <w:p w:rsidR="001C2AE2" w:rsidRPr="009B3FA4" w:rsidRDefault="001C2AE2" w:rsidP="001C2AE2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C2AE2" w:rsidRPr="009B3FA4" w:rsidRDefault="00FD73A4" w:rsidP="001C2AE2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(60,041)</w:t>
            </w:r>
          </w:p>
        </w:tc>
        <w:tc>
          <w:tcPr>
            <w:tcW w:w="270" w:type="dxa"/>
            <w:vAlign w:val="bottom"/>
          </w:tcPr>
          <w:p w:rsidR="001C2AE2" w:rsidRPr="009B3FA4" w:rsidRDefault="001C2AE2" w:rsidP="001C2AE2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:rsidR="001C2AE2" w:rsidRPr="009B3FA4" w:rsidRDefault="001C2AE2" w:rsidP="001C2AE2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(72,681)</w:t>
            </w:r>
          </w:p>
        </w:tc>
      </w:tr>
      <w:tr w:rsidR="001C2AE2" w:rsidRPr="00F94A31" w:rsidTr="00BF4844">
        <w:tc>
          <w:tcPr>
            <w:tcW w:w="2718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2AE2" w:rsidRDefault="00090C07" w:rsidP="001C2AE2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2,503,402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1C2AE2" w:rsidRDefault="001C2AE2" w:rsidP="00E70E31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2,735,</w:t>
            </w:r>
            <w:r w:rsidR="00E70E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315" w:type="dxa"/>
            <w:tcBorders>
              <w:left w:val="nil"/>
            </w:tcBorders>
            <w:vAlign w:val="bottom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AE2" w:rsidRDefault="00BE0E13" w:rsidP="001C2AE2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1,901,651</w:t>
            </w:r>
          </w:p>
        </w:tc>
        <w:tc>
          <w:tcPr>
            <w:tcW w:w="270" w:type="dxa"/>
            <w:vAlign w:val="bottom"/>
          </w:tcPr>
          <w:p w:rsidR="001C2AE2" w:rsidRPr="00F94A31" w:rsidRDefault="001C2AE2" w:rsidP="001C2AE2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AE2" w:rsidRDefault="001C2AE2" w:rsidP="00E70E31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2,011,</w:t>
            </w:r>
            <w:r w:rsidR="00E70E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544</w:t>
            </w:r>
          </w:p>
        </w:tc>
      </w:tr>
    </w:tbl>
    <w:p w:rsidR="00F90F6E" w:rsidRPr="00224F53" w:rsidRDefault="00F90F6E" w:rsidP="00D55D3F">
      <w:pPr>
        <w:spacing w:after="0" w:line="240" w:lineRule="auto"/>
        <w:rPr>
          <w:rFonts w:ascii="Angsana New" w:hAnsi="Angsana New" w:cs="Angsana New" w:hint="cs"/>
          <w:sz w:val="14"/>
          <w:szCs w:val="14"/>
        </w:rPr>
      </w:pPr>
    </w:p>
    <w:p w:rsidR="00F90F6E" w:rsidRPr="00D55D3F" w:rsidRDefault="00F90F6E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รายการเคลื่อนไหวของสิทธิการเช่าสำหรับแต่ละปีสิ้นสุดวันที่ </w:t>
      </w:r>
      <w:r w:rsidRPr="00D55D3F">
        <w:rPr>
          <w:rFonts w:ascii="Angsana New" w:hAnsi="Angsana New" w:cs="Angsana New"/>
          <w:sz w:val="30"/>
          <w:szCs w:val="30"/>
        </w:rPr>
        <w:t>31</w:t>
      </w:r>
      <w:r w:rsidR="000C4740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26E54">
        <w:rPr>
          <w:rFonts w:ascii="Angsana New" w:hAnsi="Angsana New" w:cs="Angsana New"/>
          <w:sz w:val="30"/>
          <w:szCs w:val="30"/>
          <w:shd w:val="clear" w:color="auto" w:fill="FFFFFF"/>
        </w:rPr>
        <w:t>25</w:t>
      </w:r>
      <w:r w:rsidR="001C2AE2">
        <w:rPr>
          <w:rFonts w:ascii="Angsana New" w:hAnsi="Angsana New" w:cs="Angsana New"/>
          <w:sz w:val="30"/>
          <w:szCs w:val="30"/>
          <w:shd w:val="clear" w:color="auto" w:fill="FFFFFF"/>
        </w:rPr>
        <w:t>60</w:t>
      </w:r>
      <w:r w:rsidR="00D26E54">
        <w:rPr>
          <w:rFonts w:ascii="Angsana New" w:hAnsi="Angsana New" w:cs="Angsana New"/>
          <w:sz w:val="30"/>
          <w:szCs w:val="30"/>
          <w:shd w:val="clear" w:color="auto" w:fill="FFFFFF"/>
        </w:rPr>
        <w:t xml:space="preserve"> </w:t>
      </w:r>
      <w:r w:rsidR="00D26E54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และ </w:t>
      </w:r>
      <w:r w:rsidR="00D26E54">
        <w:rPr>
          <w:rFonts w:ascii="Angsana New" w:hAnsi="Angsana New" w:cs="Angsana New"/>
          <w:sz w:val="30"/>
          <w:szCs w:val="30"/>
          <w:shd w:val="clear" w:color="auto" w:fill="FFFFFF"/>
        </w:rPr>
        <w:t>255</w:t>
      </w:r>
      <w:r w:rsidR="001C2AE2">
        <w:rPr>
          <w:rFonts w:ascii="Angsana New" w:hAnsi="Angsana New" w:cs="Angsana New"/>
          <w:sz w:val="30"/>
          <w:szCs w:val="30"/>
          <w:shd w:val="clear" w:color="auto" w:fill="FFFFFF"/>
        </w:rPr>
        <w:t>9</w:t>
      </w:r>
      <w:r w:rsidR="007D0BC5"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มีดังนี้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9378" w:type="dxa"/>
        <w:tblInd w:w="540" w:type="dxa"/>
        <w:tblLayout w:type="fixed"/>
        <w:tblLook w:val="0000"/>
      </w:tblPr>
      <w:tblGrid>
        <w:gridCol w:w="2718"/>
        <w:gridCol w:w="990"/>
        <w:gridCol w:w="1170"/>
        <w:gridCol w:w="270"/>
        <w:gridCol w:w="1233"/>
        <w:gridCol w:w="270"/>
        <w:gridCol w:w="1242"/>
        <w:gridCol w:w="270"/>
        <w:gridCol w:w="1215"/>
      </w:tblGrid>
      <w:tr w:rsidR="009D5D31" w:rsidRPr="00F94A31" w:rsidTr="00BF4844">
        <w:tc>
          <w:tcPr>
            <w:tcW w:w="2718" w:type="dxa"/>
          </w:tcPr>
          <w:p w:rsidR="009D5D31" w:rsidRPr="00F94A31" w:rsidRDefault="009D5D31" w:rsidP="00D55D3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5D31" w:rsidRPr="00F94A31" w:rsidRDefault="009D5D31" w:rsidP="00D55D3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</w:tcPr>
          <w:p w:rsidR="009D5D31" w:rsidRPr="00F94A31" w:rsidRDefault="009D5D3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D5D31" w:rsidRPr="00F94A31" w:rsidRDefault="009D5D31" w:rsidP="00D55D3F">
            <w:pPr>
              <w:tabs>
                <w:tab w:val="left" w:pos="342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:rsidR="009D5D31" w:rsidRPr="00F94A31" w:rsidRDefault="009D5D3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AE2" w:rsidRPr="00F94A31" w:rsidTr="00BF4844">
        <w:tc>
          <w:tcPr>
            <w:tcW w:w="2718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1C2AE2" w:rsidRPr="00F94A31" w:rsidTr="00BF4844">
        <w:tc>
          <w:tcPr>
            <w:tcW w:w="2718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1C2AE2" w:rsidRPr="00F94A31" w:rsidRDefault="001C2AE2" w:rsidP="001C2AE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2AE2" w:rsidRPr="00F94A31" w:rsidTr="00BF4844">
        <w:tc>
          <w:tcPr>
            <w:tcW w:w="2718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C2AE2" w:rsidRPr="00F94A31" w:rsidRDefault="00090C07" w:rsidP="001C2AE2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2,735,</w:t>
            </w:r>
            <w:r w:rsidR="005217F4">
              <w:rPr>
                <w:rFonts w:ascii="Angsana New" w:hAnsi="Angsana New" w:cs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  <w:vAlign w:val="bottom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:rsidR="001C2AE2" w:rsidRPr="00F94A31" w:rsidRDefault="001C2AE2" w:rsidP="001C2AE2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2,659,905</w:t>
            </w:r>
          </w:p>
        </w:tc>
        <w:tc>
          <w:tcPr>
            <w:tcW w:w="270" w:type="dxa"/>
            <w:vAlign w:val="bottom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1C2AE2" w:rsidRPr="00F94A31" w:rsidRDefault="00BE0E13" w:rsidP="001C2AE2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2,011,</w:t>
            </w:r>
            <w:r w:rsidR="005217F4">
              <w:rPr>
                <w:rFonts w:ascii="Angsana New" w:hAnsi="Angsana New" w:cs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  <w:vAlign w:val="bottom"/>
          </w:tcPr>
          <w:p w:rsidR="001C2AE2" w:rsidRPr="00F94A31" w:rsidRDefault="001C2AE2" w:rsidP="001C2AE2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1C2AE2" w:rsidRPr="00F94A31" w:rsidRDefault="001C2AE2" w:rsidP="001C2AE2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1,852,898</w:t>
            </w:r>
          </w:p>
        </w:tc>
      </w:tr>
      <w:tr w:rsidR="001C2AE2" w:rsidRPr="00F94A31" w:rsidTr="00BF4844">
        <w:tc>
          <w:tcPr>
            <w:tcW w:w="2718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C2AE2" w:rsidRPr="00F94A31" w:rsidRDefault="00E70E31" w:rsidP="001C2AE2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23,079</w:t>
            </w:r>
          </w:p>
        </w:tc>
        <w:tc>
          <w:tcPr>
            <w:tcW w:w="270" w:type="dxa"/>
            <w:vAlign w:val="bottom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:rsidR="001C2AE2" w:rsidRPr="00F94A31" w:rsidRDefault="001C2AE2" w:rsidP="001C2AE2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297,</w:t>
            </w:r>
            <w:r w:rsidR="005217F4">
              <w:rPr>
                <w:rFonts w:ascii="Angsana New" w:hAnsi="Angsana New" w:cs="Angsana New"/>
                <w:sz w:val="30"/>
                <w:szCs w:val="30"/>
              </w:rPr>
              <w:t>098</w:t>
            </w:r>
          </w:p>
        </w:tc>
        <w:tc>
          <w:tcPr>
            <w:tcW w:w="270" w:type="dxa"/>
            <w:vAlign w:val="bottom"/>
          </w:tcPr>
          <w:p w:rsidR="001C2AE2" w:rsidRPr="00F94A31" w:rsidRDefault="001C2AE2" w:rsidP="001C2AE2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:rsidR="001C2AE2" w:rsidRPr="00F94A31" w:rsidRDefault="00BE0E13" w:rsidP="001C2AE2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</w:t>
            </w:r>
            <w:r w:rsidR="005217F4">
              <w:rPr>
                <w:rFonts w:ascii="Angsana New" w:hAnsi="Angsana New" w:cs="Angsana New"/>
                <w:sz w:val="30"/>
                <w:szCs w:val="30"/>
              </w:rPr>
              <w:t>079</w:t>
            </w:r>
          </w:p>
        </w:tc>
        <w:tc>
          <w:tcPr>
            <w:tcW w:w="270" w:type="dxa"/>
            <w:vAlign w:val="bottom"/>
          </w:tcPr>
          <w:p w:rsidR="001C2AE2" w:rsidRPr="00F94A31" w:rsidRDefault="001C2AE2" w:rsidP="001C2AE2">
            <w:pPr>
              <w:spacing w:after="0" w:line="240" w:lineRule="auto"/>
              <w:ind w:left="-171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1C2AE2" w:rsidRPr="00F94A31" w:rsidRDefault="001C2AE2" w:rsidP="005D767A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290,</w:t>
            </w:r>
            <w:r w:rsidR="005D767A"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</w:tr>
      <w:tr w:rsidR="009C583F" w:rsidRPr="00F94A31" w:rsidTr="00BF4844">
        <w:tc>
          <w:tcPr>
            <w:tcW w:w="2718" w:type="dxa"/>
          </w:tcPr>
          <w:p w:rsidR="009C583F" w:rsidRPr="00F94A31" w:rsidRDefault="005217F4" w:rsidP="009C583F">
            <w:pPr>
              <w:spacing w:after="0" w:line="240" w:lineRule="auto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:rsidR="009C583F" w:rsidRPr="00F94A31" w:rsidRDefault="009C583F" w:rsidP="009C583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583F" w:rsidRPr="00F94A31" w:rsidRDefault="00E70E31" w:rsidP="00C363B3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(34,995</w:t>
            </w:r>
            <w:r w:rsidR="00C363B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9C583F" w:rsidRPr="00F94A31" w:rsidRDefault="009C583F" w:rsidP="00C363B3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:rsidR="009C583F" w:rsidRPr="00F94A31" w:rsidRDefault="009C583F" w:rsidP="009C583F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C583F" w:rsidRPr="00F94A31" w:rsidRDefault="009C583F" w:rsidP="009C583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9C583F" w:rsidRPr="00F94A31" w:rsidRDefault="005D5D3C" w:rsidP="005D5D3C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C583F" w:rsidRPr="00F94A31" w:rsidRDefault="009C583F" w:rsidP="009C583F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9C583F" w:rsidRPr="00F94A31" w:rsidRDefault="009C583F" w:rsidP="009C583F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C583F" w:rsidRPr="00F94A31" w:rsidTr="00BF4844">
        <w:tc>
          <w:tcPr>
            <w:tcW w:w="2718" w:type="dxa"/>
          </w:tcPr>
          <w:p w:rsidR="009C583F" w:rsidRPr="00F94A31" w:rsidRDefault="009C583F" w:rsidP="009C583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:rsidR="009C583F" w:rsidRPr="00F94A31" w:rsidRDefault="009C583F" w:rsidP="009C583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C583F" w:rsidRPr="00F94A31" w:rsidRDefault="00C363B3" w:rsidP="00E70E31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70E31">
              <w:rPr>
                <w:rFonts w:ascii="Angsana New" w:hAnsi="Angsana New" w:cs="Angsana New"/>
                <w:sz w:val="30"/>
                <w:szCs w:val="30"/>
              </w:rPr>
              <w:t>220,337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9C583F" w:rsidRPr="00F94A31" w:rsidRDefault="009C583F" w:rsidP="009C583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:rsidR="009C583F" w:rsidRPr="00F94A31" w:rsidRDefault="009C583F" w:rsidP="009C583F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(221,348)</w:t>
            </w:r>
          </w:p>
        </w:tc>
        <w:tc>
          <w:tcPr>
            <w:tcW w:w="270" w:type="dxa"/>
            <w:vAlign w:val="bottom"/>
          </w:tcPr>
          <w:p w:rsidR="009C583F" w:rsidRPr="00F94A31" w:rsidRDefault="009C583F" w:rsidP="009C583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9C583F" w:rsidRPr="00F94A31" w:rsidRDefault="009C583F" w:rsidP="009C583F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217F4">
              <w:rPr>
                <w:rFonts w:ascii="Angsana New" w:hAnsi="Angsana New" w:cs="Angsana New"/>
                <w:sz w:val="30"/>
                <w:szCs w:val="30"/>
              </w:rPr>
              <w:t>131,972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9C583F" w:rsidRPr="00F94A31" w:rsidRDefault="009C583F" w:rsidP="009C583F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:rsidR="009C583F" w:rsidRPr="00F94A31" w:rsidRDefault="009C583F" w:rsidP="009C583F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(131,755)</w:t>
            </w:r>
          </w:p>
        </w:tc>
      </w:tr>
      <w:tr w:rsidR="009C583F" w:rsidRPr="00F94A31" w:rsidTr="00BF4844">
        <w:tc>
          <w:tcPr>
            <w:tcW w:w="2718" w:type="dxa"/>
          </w:tcPr>
          <w:p w:rsidR="009C583F" w:rsidRPr="00F94A31" w:rsidRDefault="009C583F" w:rsidP="009C583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9C583F" w:rsidRPr="00F94A31" w:rsidRDefault="009C583F" w:rsidP="009C583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583F" w:rsidRPr="00F94A31" w:rsidRDefault="00090C07" w:rsidP="009C583F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2,503,402</w:t>
            </w:r>
          </w:p>
        </w:tc>
        <w:tc>
          <w:tcPr>
            <w:tcW w:w="270" w:type="dxa"/>
            <w:vAlign w:val="bottom"/>
          </w:tcPr>
          <w:p w:rsidR="009C583F" w:rsidRPr="00F94A31" w:rsidRDefault="009C583F" w:rsidP="009C583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583F" w:rsidRPr="00F94A31" w:rsidRDefault="009C583F" w:rsidP="009C583F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2,735,</w:t>
            </w:r>
            <w:r w:rsidR="005217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70" w:type="dxa"/>
            <w:vAlign w:val="bottom"/>
          </w:tcPr>
          <w:p w:rsidR="009C583F" w:rsidRPr="00F94A31" w:rsidRDefault="009C583F" w:rsidP="009C583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583F" w:rsidRPr="00F94A31" w:rsidRDefault="009C583F" w:rsidP="009C583F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1,901,651</w:t>
            </w:r>
          </w:p>
        </w:tc>
        <w:tc>
          <w:tcPr>
            <w:tcW w:w="270" w:type="dxa"/>
            <w:vAlign w:val="bottom"/>
          </w:tcPr>
          <w:p w:rsidR="009C583F" w:rsidRPr="00F94A31" w:rsidRDefault="009C583F" w:rsidP="009C583F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583F" w:rsidRPr="00F94A31" w:rsidRDefault="009C583F" w:rsidP="009C583F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4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2,011,</w:t>
            </w:r>
            <w:r w:rsidR="005217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544</w:t>
            </w:r>
          </w:p>
        </w:tc>
      </w:tr>
    </w:tbl>
    <w:p w:rsidR="00D46109" w:rsidRDefault="00D46109" w:rsidP="00D17A7E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D46109" w:rsidRDefault="00D46109" w:rsidP="00D17A7E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D46109" w:rsidRDefault="00D46109" w:rsidP="00D17A7E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D46109" w:rsidRDefault="00D46109" w:rsidP="00D17A7E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D46109" w:rsidRDefault="00D46109" w:rsidP="00D17A7E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686C64" w:rsidRPr="00686C64" w:rsidRDefault="00686C64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CB6E9B" w:rsidRDefault="00CB6E9B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715964" w:rsidRPr="00D55D3F" w:rsidRDefault="009E3018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1</w:t>
      </w:r>
      <w:r w:rsidR="00B61C79">
        <w:rPr>
          <w:rFonts w:ascii="Angsana New" w:hAnsi="Angsana New" w:cs="Angsana New"/>
          <w:b/>
          <w:bCs/>
          <w:sz w:val="30"/>
          <w:szCs w:val="30"/>
        </w:rPr>
        <w:t>6</w:t>
      </w:r>
      <w:r w:rsidR="00715964" w:rsidRPr="00D55D3F">
        <w:rPr>
          <w:rFonts w:ascii="Angsana New" w:hAnsi="Angsana New" w:cs="Angsana New"/>
          <w:sz w:val="30"/>
          <w:szCs w:val="30"/>
        </w:rPr>
        <w:tab/>
      </w:r>
      <w:r w:rsidR="00715964" w:rsidRPr="00D55D3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  <w:r w:rsidR="00715964" w:rsidRPr="00D55D3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15964" w:rsidRPr="00D55D3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:rsidR="00715964" w:rsidRPr="00AF576A" w:rsidRDefault="00715964" w:rsidP="00D55D3F">
      <w:pPr>
        <w:tabs>
          <w:tab w:val="left" w:pos="540"/>
        </w:tabs>
        <w:spacing w:after="0" w:line="240" w:lineRule="auto"/>
        <w:ind w:right="-25" w:firstLine="720"/>
        <w:jc w:val="both"/>
        <w:rPr>
          <w:rFonts w:ascii="Angsana New" w:hAnsi="Angsana New" w:cs="Angsana New"/>
          <w:i/>
          <w:iCs/>
        </w:rPr>
      </w:pPr>
    </w:p>
    <w:p w:rsidR="00715964" w:rsidRPr="00D55D3F" w:rsidRDefault="00715964" w:rsidP="00D55D3F">
      <w:pPr>
        <w:spacing w:after="0"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="004145B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145BC">
        <w:rPr>
          <w:rFonts w:ascii="Angsana New" w:hAnsi="Angsana New" w:cs="Angsana New"/>
          <w:sz w:val="30"/>
          <w:szCs w:val="30"/>
        </w:rPr>
        <w:t xml:space="preserve">31 </w:t>
      </w:r>
      <w:r w:rsidR="004145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87C1C" w:rsidRPr="00D55D3F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715964" w:rsidRPr="00AF576A" w:rsidRDefault="00715964" w:rsidP="00D55D3F">
      <w:pPr>
        <w:spacing w:after="0" w:line="240" w:lineRule="auto"/>
        <w:ind w:left="540" w:right="-72"/>
        <w:jc w:val="thaiDistribute"/>
        <w:rPr>
          <w:rFonts w:ascii="Angsana New" w:hAnsi="Angsana New" w:cs="Angsana New"/>
        </w:rPr>
      </w:pPr>
    </w:p>
    <w:tbl>
      <w:tblPr>
        <w:tblW w:w="9387" w:type="dxa"/>
        <w:tblInd w:w="576" w:type="dxa"/>
        <w:tblLayout w:type="fixed"/>
        <w:tblLook w:val="0000"/>
      </w:tblPr>
      <w:tblGrid>
        <w:gridCol w:w="3942"/>
        <w:gridCol w:w="1125"/>
        <w:gridCol w:w="270"/>
        <w:gridCol w:w="1170"/>
        <w:gridCol w:w="270"/>
        <w:gridCol w:w="1116"/>
        <w:gridCol w:w="54"/>
        <w:gridCol w:w="234"/>
        <w:gridCol w:w="36"/>
        <w:gridCol w:w="1170"/>
      </w:tblGrid>
      <w:tr w:rsidR="00FB7CCD" w:rsidRPr="00F94A31" w:rsidTr="00C63E65">
        <w:tc>
          <w:tcPr>
            <w:tcW w:w="3942" w:type="dxa"/>
          </w:tcPr>
          <w:p w:rsidR="00FB7CCD" w:rsidRPr="00F94A31" w:rsidRDefault="00FB7CCD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45" w:type="dxa"/>
            <w:gridSpan w:val="9"/>
          </w:tcPr>
          <w:p w:rsidR="00FB7CCD" w:rsidRPr="00F94A31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7CCD" w:rsidRPr="00F94A31" w:rsidTr="00C63E65">
        <w:tc>
          <w:tcPr>
            <w:tcW w:w="3942" w:type="dxa"/>
          </w:tcPr>
          <w:p w:rsidR="00FB7CCD" w:rsidRPr="00F94A31" w:rsidRDefault="00FB7CCD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:rsidR="00FB7CCD" w:rsidRPr="00F94A31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B7CCD" w:rsidRPr="00F94A31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FB7CCD" w:rsidRPr="00F94A31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C2AE2" w:rsidRPr="00F94A31" w:rsidTr="00C63E65">
        <w:tc>
          <w:tcPr>
            <w:tcW w:w="3942" w:type="dxa"/>
          </w:tcPr>
          <w:p w:rsidR="001C2AE2" w:rsidRPr="00F94A31" w:rsidRDefault="001C2AE2" w:rsidP="001C2AE2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gridSpan w:val="2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1C2AE2" w:rsidRPr="00F94A31" w:rsidTr="00C63E65">
        <w:tc>
          <w:tcPr>
            <w:tcW w:w="3942" w:type="dxa"/>
          </w:tcPr>
          <w:p w:rsidR="001C2AE2" w:rsidRPr="00F94A31" w:rsidRDefault="001C2AE2" w:rsidP="001C2AE2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9"/>
          </w:tcPr>
          <w:p w:rsidR="001C2AE2" w:rsidRPr="00F94A31" w:rsidRDefault="001C2AE2" w:rsidP="001C2AE2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2AE2" w:rsidRPr="00F94A31" w:rsidTr="00C63E65">
        <w:tc>
          <w:tcPr>
            <w:tcW w:w="3942" w:type="dxa"/>
          </w:tcPr>
          <w:p w:rsidR="001C2AE2" w:rsidRPr="00F94A31" w:rsidRDefault="001C2AE2" w:rsidP="001C2AE2">
            <w:pPr>
              <w:spacing w:after="0"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</w:tcPr>
          <w:p w:rsidR="001C2AE2" w:rsidRPr="00F94A31" w:rsidRDefault="000C49DF" w:rsidP="001C2AE2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E5114E">
              <w:rPr>
                <w:rFonts w:ascii="Angsana New" w:hAnsi="Angsana New" w:cs="Angsana New"/>
                <w:sz w:val="30"/>
                <w:szCs w:val="30"/>
              </w:rPr>
              <w:t>5,619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132,010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C2AE2" w:rsidRPr="00F94A31" w:rsidRDefault="002E2023" w:rsidP="001C2AE2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(47,040</w:t>
            </w:r>
            <w:r w:rsidR="00206DE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F94A31" w:rsidRDefault="001C2AE2" w:rsidP="001C2AE2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(42,865)</w:t>
            </w:r>
          </w:p>
        </w:tc>
      </w:tr>
      <w:tr w:rsidR="001C2AE2" w:rsidRPr="00F94A31" w:rsidTr="00C63E65">
        <w:tc>
          <w:tcPr>
            <w:tcW w:w="3942" w:type="dxa"/>
          </w:tcPr>
          <w:p w:rsidR="001C2AE2" w:rsidRPr="00F94A31" w:rsidRDefault="001C2AE2" w:rsidP="001C2AE2">
            <w:pPr>
              <w:spacing w:after="0"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1C2AE2" w:rsidRPr="00E459BF" w:rsidRDefault="00E5114E" w:rsidP="001C2AE2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(27,023</w:t>
            </w:r>
            <w:r w:rsidR="00206DE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C2AE2" w:rsidRPr="00E459BF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2AE2" w:rsidRPr="00E459BF" w:rsidRDefault="001C2AE2" w:rsidP="001C2AE2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459BF">
              <w:rPr>
                <w:rFonts w:ascii="Angsana New" w:hAnsi="Angsana New" w:cs="Angsana New"/>
                <w:sz w:val="30"/>
                <w:szCs w:val="30"/>
              </w:rPr>
              <w:t>(25,641)</w:t>
            </w:r>
          </w:p>
        </w:tc>
        <w:tc>
          <w:tcPr>
            <w:tcW w:w="270" w:type="dxa"/>
          </w:tcPr>
          <w:p w:rsidR="001C2AE2" w:rsidRPr="00E459BF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1C2AE2" w:rsidRPr="00E459BF" w:rsidRDefault="000C49DF" w:rsidP="001C2AE2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</w:t>
            </w:r>
            <w:r w:rsidR="00E5114E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gridSpan w:val="2"/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2AE2" w:rsidRPr="00E459BF" w:rsidRDefault="001C2AE2" w:rsidP="001C2AE2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E459BF">
              <w:rPr>
                <w:rFonts w:ascii="Angsana New" w:hAnsi="Angsana New" w:cs="Angsana New"/>
                <w:sz w:val="30"/>
                <w:szCs w:val="30"/>
              </w:rPr>
              <w:t>25,641</w:t>
            </w:r>
          </w:p>
        </w:tc>
      </w:tr>
      <w:tr w:rsidR="00206DED" w:rsidRPr="00F94A31" w:rsidTr="0089719D">
        <w:tc>
          <w:tcPr>
            <w:tcW w:w="3942" w:type="dxa"/>
            <w:shd w:val="clear" w:color="auto" w:fill="auto"/>
          </w:tcPr>
          <w:p w:rsidR="00206DED" w:rsidRPr="00F94A31" w:rsidRDefault="00206DED" w:rsidP="00206DED">
            <w:pPr>
              <w:spacing w:after="0"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:rsidR="00206DED" w:rsidRPr="00F94A31" w:rsidRDefault="00206DED" w:rsidP="00206DED">
            <w:pPr>
              <w:spacing w:after="0"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รอการตัดบัญชีสุทธิ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206DED" w:rsidRPr="00E459BF" w:rsidRDefault="00206DED" w:rsidP="00206DED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206DED" w:rsidRPr="00E459BF" w:rsidRDefault="00E5114E" w:rsidP="00090C07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98,596</w:t>
            </w:r>
          </w:p>
        </w:tc>
        <w:tc>
          <w:tcPr>
            <w:tcW w:w="270" w:type="dxa"/>
          </w:tcPr>
          <w:p w:rsidR="00206DED" w:rsidRPr="00E459BF" w:rsidRDefault="00206DED" w:rsidP="00206DED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6DED" w:rsidRPr="00E459BF" w:rsidRDefault="00206DED" w:rsidP="00206DED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206DED" w:rsidRPr="00E459BF" w:rsidRDefault="00206DED" w:rsidP="00206DED">
            <w:pPr>
              <w:tabs>
                <w:tab w:val="decimal" w:pos="92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59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106,3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:rsidR="00206DED" w:rsidRPr="00E459BF" w:rsidRDefault="00206DED" w:rsidP="00206DED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06DED" w:rsidRPr="00E459BF" w:rsidRDefault="00206DED" w:rsidP="00206DED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206DED" w:rsidRPr="00E459BF" w:rsidRDefault="002E2023" w:rsidP="00206DED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(20,017</w:t>
            </w:r>
            <w:r w:rsidR="00206D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206DED" w:rsidRPr="00E459BF" w:rsidRDefault="00206DED" w:rsidP="00206DED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6DED" w:rsidRPr="00E459BF" w:rsidRDefault="00206DED" w:rsidP="00206DED">
            <w:pPr>
              <w:tabs>
                <w:tab w:val="decimal" w:pos="92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206DED" w:rsidRPr="00E459BF" w:rsidRDefault="00206DED" w:rsidP="00206DED">
            <w:pPr>
              <w:tabs>
                <w:tab w:val="decimal" w:pos="92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59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(17,224)</w:t>
            </w:r>
          </w:p>
        </w:tc>
      </w:tr>
    </w:tbl>
    <w:p w:rsidR="00FB7CCD" w:rsidRPr="00AF576A" w:rsidRDefault="00FB7CCD" w:rsidP="00D55D3F">
      <w:pPr>
        <w:spacing w:after="0" w:line="240" w:lineRule="auto"/>
        <w:ind w:left="540" w:right="-72"/>
        <w:jc w:val="thaiDistribute"/>
        <w:rPr>
          <w:rFonts w:ascii="Angsana New" w:hAnsi="Angsana New" w:cs="Angsana New"/>
        </w:rPr>
      </w:pPr>
    </w:p>
    <w:tbl>
      <w:tblPr>
        <w:tblW w:w="9387" w:type="dxa"/>
        <w:tblInd w:w="576" w:type="dxa"/>
        <w:tblLayout w:type="fixed"/>
        <w:tblLook w:val="0000"/>
      </w:tblPr>
      <w:tblGrid>
        <w:gridCol w:w="3942"/>
        <w:gridCol w:w="1125"/>
        <w:gridCol w:w="270"/>
        <w:gridCol w:w="1170"/>
        <w:gridCol w:w="270"/>
        <w:gridCol w:w="1116"/>
        <w:gridCol w:w="54"/>
        <w:gridCol w:w="234"/>
        <w:gridCol w:w="36"/>
        <w:gridCol w:w="1170"/>
      </w:tblGrid>
      <w:tr w:rsidR="00FB7CCD" w:rsidRPr="00F94A31" w:rsidTr="00C63E65">
        <w:tc>
          <w:tcPr>
            <w:tcW w:w="3942" w:type="dxa"/>
          </w:tcPr>
          <w:p w:rsidR="00FB7CCD" w:rsidRPr="00F94A31" w:rsidRDefault="00FB7CCD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45" w:type="dxa"/>
            <w:gridSpan w:val="9"/>
          </w:tcPr>
          <w:p w:rsidR="00FB7CCD" w:rsidRPr="00F94A31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CCD" w:rsidRPr="00F94A31" w:rsidTr="00C63E65">
        <w:tc>
          <w:tcPr>
            <w:tcW w:w="3942" w:type="dxa"/>
          </w:tcPr>
          <w:p w:rsidR="00FB7CCD" w:rsidRPr="00F94A31" w:rsidRDefault="00FB7CCD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:rsidR="00FB7CCD" w:rsidRPr="00F94A31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B7CCD" w:rsidRPr="00F94A31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FB7CCD" w:rsidRPr="00F94A31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C2AE2" w:rsidRPr="00F94A31" w:rsidTr="00C63E65">
        <w:tc>
          <w:tcPr>
            <w:tcW w:w="3942" w:type="dxa"/>
          </w:tcPr>
          <w:p w:rsidR="001C2AE2" w:rsidRPr="00F94A31" w:rsidRDefault="001C2AE2" w:rsidP="001C2AE2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gridSpan w:val="2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1C2AE2" w:rsidRPr="00F94A31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1C2AE2" w:rsidRPr="00F94A31" w:rsidTr="00C63E65">
        <w:tc>
          <w:tcPr>
            <w:tcW w:w="3942" w:type="dxa"/>
          </w:tcPr>
          <w:p w:rsidR="001C2AE2" w:rsidRPr="00F94A31" w:rsidRDefault="001C2AE2" w:rsidP="001C2AE2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9"/>
          </w:tcPr>
          <w:p w:rsidR="001C2AE2" w:rsidRPr="00F94A31" w:rsidRDefault="001C2AE2" w:rsidP="001C2AE2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2AE2" w:rsidRPr="00F94A31" w:rsidTr="00C63E65">
        <w:tc>
          <w:tcPr>
            <w:tcW w:w="3942" w:type="dxa"/>
          </w:tcPr>
          <w:p w:rsidR="001C2AE2" w:rsidRPr="00F94A31" w:rsidRDefault="001C2AE2" w:rsidP="001C2AE2">
            <w:pPr>
              <w:spacing w:after="0"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</w:tcPr>
          <w:p w:rsidR="001C2AE2" w:rsidRPr="00F94A31" w:rsidRDefault="002904CC" w:rsidP="001C2AE2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91,629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92,850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C2AE2" w:rsidRPr="00F94A31" w:rsidRDefault="004114D5" w:rsidP="001C2AE2">
            <w:pPr>
              <w:tabs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(25,248)</w:t>
            </w:r>
          </w:p>
        </w:tc>
        <w:tc>
          <w:tcPr>
            <w:tcW w:w="270" w:type="dxa"/>
            <w:gridSpan w:val="2"/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F94A31" w:rsidRDefault="001C2AE2" w:rsidP="001C2AE2">
            <w:pPr>
              <w:tabs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(23,675)</w:t>
            </w:r>
          </w:p>
        </w:tc>
      </w:tr>
      <w:tr w:rsidR="001C2AE2" w:rsidRPr="00F94A31" w:rsidTr="00C63E65">
        <w:tc>
          <w:tcPr>
            <w:tcW w:w="3942" w:type="dxa"/>
          </w:tcPr>
          <w:p w:rsidR="001C2AE2" w:rsidRPr="00F94A31" w:rsidRDefault="001C2AE2" w:rsidP="001C2AE2">
            <w:pPr>
              <w:spacing w:after="0"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1C2AE2" w:rsidRPr="00F94A31" w:rsidRDefault="002904CC" w:rsidP="001C2AE2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(25,248)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(23,675)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1C2AE2" w:rsidRPr="00F94A31" w:rsidRDefault="004114D5" w:rsidP="001C2AE2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25,248</w:t>
            </w:r>
          </w:p>
        </w:tc>
        <w:tc>
          <w:tcPr>
            <w:tcW w:w="270" w:type="dxa"/>
            <w:gridSpan w:val="2"/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2AE2" w:rsidRPr="00F94A31" w:rsidRDefault="001C2AE2" w:rsidP="001C2AE2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23,675</w:t>
            </w:r>
          </w:p>
        </w:tc>
      </w:tr>
      <w:tr w:rsidR="001C2AE2" w:rsidRPr="00F94A31" w:rsidTr="00C63E65">
        <w:tc>
          <w:tcPr>
            <w:tcW w:w="3942" w:type="dxa"/>
            <w:shd w:val="clear" w:color="auto" w:fill="auto"/>
          </w:tcPr>
          <w:p w:rsidR="001C2AE2" w:rsidRPr="00F07FA5" w:rsidRDefault="001C2AE2" w:rsidP="001C2AE2">
            <w:pPr>
              <w:spacing w:after="0"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สินทรัพย์</w:t>
            </w:r>
            <w:r w:rsidRPr="00F94A31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ภาษีเงินได้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2AE2" w:rsidRPr="00F94A31" w:rsidRDefault="002904CC" w:rsidP="001C2AE2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66,381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C2AE2" w:rsidRPr="00F94A31" w:rsidRDefault="001C2AE2" w:rsidP="001C2AE2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69,175</w:t>
            </w:r>
          </w:p>
        </w:tc>
        <w:tc>
          <w:tcPr>
            <w:tcW w:w="270" w:type="dxa"/>
          </w:tcPr>
          <w:p w:rsidR="001C2AE2" w:rsidRPr="00F94A31" w:rsidRDefault="001C2AE2" w:rsidP="001C2AE2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2AE2" w:rsidRPr="00F94A31" w:rsidRDefault="004114D5" w:rsidP="001C2AE2">
            <w:pPr>
              <w:tabs>
                <w:tab w:val="decimal" w:pos="47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1C2AE2" w:rsidRPr="00F94A31" w:rsidRDefault="001C2AE2" w:rsidP="001C2AE2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C2AE2" w:rsidRPr="00F94A31" w:rsidRDefault="001C2AE2" w:rsidP="001C2AE2">
            <w:pPr>
              <w:tabs>
                <w:tab w:val="decimal" w:pos="47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4330C5" w:rsidRPr="00ED487B" w:rsidRDefault="00715964" w:rsidP="005D33C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br w:type="page"/>
      </w:r>
    </w:p>
    <w:p w:rsidR="00715964" w:rsidRDefault="00715964" w:rsidP="005D33C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325F5B" w:rsidRPr="00D55D3F">
        <w:rPr>
          <w:rFonts w:ascii="Angsana New" w:hAnsi="Angsana New" w:cs="Angsana New"/>
          <w:sz w:val="30"/>
          <w:szCs w:val="30"/>
          <w:cs/>
        </w:rPr>
        <w:t>ปี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D399A">
        <w:rPr>
          <w:rFonts w:ascii="Angsana New" w:hAnsi="Angsana New" w:cs="Angsana New"/>
          <w:sz w:val="30"/>
          <w:szCs w:val="30"/>
        </w:rPr>
        <w:t>31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="00325F5B" w:rsidRPr="00D55D3F">
        <w:rPr>
          <w:rFonts w:ascii="Angsana New" w:hAnsi="Angsana New" w:cs="Angsana New"/>
          <w:sz w:val="30"/>
          <w:szCs w:val="30"/>
          <w:cs/>
        </w:rPr>
        <w:t>ธันวาคม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="00EB21BD">
        <w:rPr>
          <w:rFonts w:ascii="Angsana New" w:hAnsi="Angsana New" w:cs="Angsana New"/>
          <w:sz w:val="30"/>
          <w:szCs w:val="30"/>
          <w:shd w:val="clear" w:color="auto" w:fill="FFFFFF"/>
        </w:rPr>
        <w:t>2560</w:t>
      </w:r>
      <w:r w:rsidR="00D26E54">
        <w:rPr>
          <w:rFonts w:ascii="Angsana New" w:hAnsi="Angsana New" w:cs="Angsana New"/>
          <w:sz w:val="30"/>
          <w:szCs w:val="30"/>
          <w:shd w:val="clear" w:color="auto" w:fill="FFFFFF"/>
        </w:rPr>
        <w:t xml:space="preserve"> </w:t>
      </w:r>
      <w:r w:rsidR="00D26E54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และ </w:t>
      </w:r>
      <w:r w:rsidR="00D26E54">
        <w:rPr>
          <w:rFonts w:ascii="Angsana New" w:hAnsi="Angsana New" w:cs="Angsana New"/>
          <w:sz w:val="30"/>
          <w:szCs w:val="30"/>
          <w:shd w:val="clear" w:color="auto" w:fill="FFFFFF"/>
        </w:rPr>
        <w:t>255</w:t>
      </w:r>
      <w:r w:rsidR="00EB21BD">
        <w:rPr>
          <w:rFonts w:ascii="Angsana New" w:hAnsi="Angsana New" w:cs="Angsana New"/>
          <w:sz w:val="30"/>
          <w:szCs w:val="30"/>
          <w:shd w:val="clear" w:color="auto" w:fill="FFFFFF"/>
        </w:rPr>
        <w:t>9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D487B" w:rsidRPr="00ED487B" w:rsidRDefault="00ED487B" w:rsidP="005D33C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D33CB" w:rsidRPr="00224F53" w:rsidRDefault="005D33CB" w:rsidP="00D00F09">
      <w:pPr>
        <w:spacing w:after="0" w:line="240" w:lineRule="auto"/>
        <w:ind w:left="540" w:right="-72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493" w:type="dxa"/>
        <w:tblInd w:w="558" w:type="dxa"/>
        <w:tblLayout w:type="fixed"/>
        <w:tblLook w:val="01E0"/>
      </w:tblPr>
      <w:tblGrid>
        <w:gridCol w:w="3060"/>
        <w:gridCol w:w="1350"/>
        <w:gridCol w:w="360"/>
        <w:gridCol w:w="1260"/>
        <w:gridCol w:w="270"/>
        <w:gridCol w:w="1350"/>
        <w:gridCol w:w="270"/>
        <w:gridCol w:w="1303"/>
        <w:gridCol w:w="270"/>
      </w:tblGrid>
      <w:tr w:rsidR="0005604F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05604F" w:rsidRPr="00B710FE" w:rsidRDefault="0005604F" w:rsidP="0005604F">
            <w:pPr>
              <w:pStyle w:val="acctfourfigures"/>
              <w:tabs>
                <w:tab w:val="clear" w:pos="765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77" w:right="-108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:rsidR="0005604F" w:rsidRPr="00B710FE" w:rsidRDefault="0005604F" w:rsidP="0005604F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123" w:right="-14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124" w:right="-92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5604F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05604F" w:rsidRPr="00B710FE" w:rsidRDefault="0005604F" w:rsidP="0005604F">
            <w:pPr>
              <w:pStyle w:val="acctfourfigures"/>
              <w:tabs>
                <w:tab w:val="clear" w:pos="765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77" w:right="-108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:rsidR="0005604F" w:rsidRPr="00B710FE" w:rsidRDefault="0005604F" w:rsidP="0005604F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) /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123" w:right="-14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124" w:right="-92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5604F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05604F" w:rsidRPr="00B710FE" w:rsidRDefault="0005604F" w:rsidP="0005604F">
            <w:pPr>
              <w:pStyle w:val="acctfourfigures"/>
              <w:tabs>
                <w:tab w:val="clear" w:pos="765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5604F" w:rsidRPr="00B710FE" w:rsidRDefault="0005604F" w:rsidP="007455B4">
            <w:pPr>
              <w:spacing w:after="0" w:line="240" w:lineRule="auto"/>
              <w:ind w:left="-77" w:right="-108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="001C2A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360" w:type="dxa"/>
            <w:vAlign w:val="bottom"/>
          </w:tcPr>
          <w:p w:rsidR="0005604F" w:rsidRPr="00B710FE" w:rsidRDefault="0005604F" w:rsidP="0005604F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123" w:right="-14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05604F" w:rsidRPr="00B710FE" w:rsidRDefault="0005604F" w:rsidP="0005604F">
            <w:pPr>
              <w:spacing w:after="0" w:line="240" w:lineRule="auto"/>
              <w:ind w:left="-124" w:right="-92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455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1C2A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</w:tr>
      <w:tr w:rsidR="0005604F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05604F" w:rsidRPr="000C49DF" w:rsidRDefault="0005604F" w:rsidP="0005604F">
            <w:pPr>
              <w:spacing w:after="0" w:line="240" w:lineRule="auto"/>
              <w:ind w:right="-79"/>
              <w:contextualSpacing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163" w:type="dxa"/>
            <w:gridSpan w:val="7"/>
          </w:tcPr>
          <w:p w:rsidR="0005604F" w:rsidRPr="00B710FE" w:rsidRDefault="0005604F" w:rsidP="0005604F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604F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05604F" w:rsidRPr="00B710FE" w:rsidRDefault="0005604F" w:rsidP="001031E1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05604F" w:rsidRPr="00B710FE" w:rsidRDefault="0005604F" w:rsidP="0005604F">
            <w:pPr>
              <w:pStyle w:val="acctfourfigures"/>
              <w:tabs>
                <w:tab w:val="clear" w:pos="765"/>
                <w:tab w:val="decimal" w:pos="709"/>
              </w:tabs>
              <w:spacing w:after="0" w:line="240" w:lineRule="auto"/>
              <w:ind w:left="-38" w:right="-73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05604F" w:rsidRPr="00B710FE" w:rsidRDefault="0005604F" w:rsidP="0005604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05604F" w:rsidRPr="00B710FE" w:rsidRDefault="0005604F" w:rsidP="0005604F">
            <w:pPr>
              <w:pStyle w:val="acctfourfigures"/>
              <w:tabs>
                <w:tab w:val="clear" w:pos="765"/>
                <w:tab w:val="decimal" w:pos="76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5604F" w:rsidRPr="00B710FE" w:rsidRDefault="0005604F" w:rsidP="0005604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05604F" w:rsidRPr="00B710FE" w:rsidRDefault="0005604F" w:rsidP="0005604F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5604F" w:rsidRPr="00B710FE" w:rsidRDefault="0005604F" w:rsidP="0005604F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</w:tcPr>
          <w:p w:rsidR="0005604F" w:rsidRPr="00B710FE" w:rsidRDefault="0005604F" w:rsidP="0005604F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65753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</w:t>
            </w:r>
            <w:r w:rsidR="00225C2D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10,592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(4,215)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6,377</w:t>
            </w:r>
          </w:p>
        </w:tc>
      </w:tr>
      <w:tr w:rsidR="00C65753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(ค่าเผื่อหนี้สงสัยจะสูญ)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</w:t>
            </w: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29,764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2,095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31,859</w:t>
            </w:r>
          </w:p>
        </w:tc>
      </w:tr>
      <w:tr w:rsidR="00C65753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ค่าเผื่อการลดมูลค่า)</w:t>
            </w: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12,754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65753" w:rsidRPr="00B710FE" w:rsidRDefault="001E4388" w:rsidP="00C6575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3,56</w:t>
            </w:r>
            <w:r w:rsidR="000C49D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16,31</w:t>
            </w:r>
            <w:r w:rsidR="000C49DF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C65753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เงินลงทุนระยะยาวอื่น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3,544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3,544</w:t>
            </w:r>
          </w:p>
        </w:tc>
      </w:tr>
      <w:tr w:rsidR="00C65753" w:rsidRPr="00F94A31" w:rsidTr="00224F53">
        <w:trPr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7C7DB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C7D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ค่าเผื่อการด้อยค่า</w:t>
            </w:r>
            <w:r w:rsidRPr="007C7DB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C65753" w:rsidRPr="007C7DBD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2,262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65753" w:rsidRDefault="00C65753" w:rsidP="00C6575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(2,262)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5753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สิทธิการเช่า 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44,096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65753" w:rsidRPr="00B710FE" w:rsidRDefault="000C49DF" w:rsidP="00C6575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(5,842</w:t>
            </w:r>
            <w:r w:rsidR="00C6575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38,25</w:t>
            </w:r>
            <w:r w:rsidR="000C49D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65753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20,743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65753" w:rsidRPr="00B710FE" w:rsidRDefault="00BC2F88" w:rsidP="00C6575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1,196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C65753" w:rsidRPr="00B710FE" w:rsidRDefault="000C49DF" w:rsidP="00BC2F88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</w:t>
            </w:r>
            <w:r w:rsidR="00BC2F88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C65753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เงินมัดจำ, เงินรับล่วงหน้า)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8,255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(924)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7,331</w:t>
            </w:r>
          </w:p>
        </w:tc>
      </w:tr>
      <w:tr w:rsidR="00C65753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132,010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5753" w:rsidRPr="00B710FE" w:rsidRDefault="000C49DF" w:rsidP="00BC2F88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C2F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6,391</w:t>
            </w:r>
            <w:r w:rsidR="00C657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5753" w:rsidRPr="00C65753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C657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C65753" w:rsidRDefault="00C65753" w:rsidP="00C65753">
            <w:pPr>
              <w:pStyle w:val="acctfourfigures"/>
              <w:tabs>
                <w:tab w:val="clear" w:pos="765"/>
                <w:tab w:val="decimal" w:pos="561"/>
                <w:tab w:val="decimal" w:pos="6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5753" w:rsidRPr="00B710FE" w:rsidRDefault="00C65753" w:rsidP="000C49DF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C2F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25,619</w:t>
            </w:r>
          </w:p>
        </w:tc>
      </w:tr>
      <w:tr w:rsidR="00C65753" w:rsidRPr="00AF576A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0C49DF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65753" w:rsidRPr="000C49DF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C65753" w:rsidRPr="000C49DF" w:rsidRDefault="00C65753" w:rsidP="00C65753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65753" w:rsidRPr="000C49DF" w:rsidRDefault="00C65753" w:rsidP="00C6575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C65753" w:rsidRPr="000C49DF" w:rsidRDefault="00C65753" w:rsidP="00C65753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65753" w:rsidRPr="000C49DF" w:rsidRDefault="00C65753" w:rsidP="00C65753">
            <w:pPr>
              <w:pStyle w:val="acctfourfigures"/>
              <w:tabs>
                <w:tab w:val="clear" w:pos="765"/>
                <w:tab w:val="decimal" w:pos="83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C65753" w:rsidRPr="000C49DF" w:rsidRDefault="00C65753" w:rsidP="00C65753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:rsidR="00C65753" w:rsidRPr="000C49DF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</w:tr>
      <w:tr w:rsidR="00C65753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83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65753" w:rsidRPr="00F94A31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เงินลงทุนในหลักทรัพย์เผื่อขาย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การปรับมูลค่า)</w:t>
            </w: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(380)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65753" w:rsidRPr="00756B89" w:rsidRDefault="00C65753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65753" w:rsidRPr="00B710FE" w:rsidRDefault="00C65753" w:rsidP="00172CBC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6E118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C65753" w:rsidRPr="00B710FE" w:rsidRDefault="006E1180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</w:t>
            </w:r>
            <w:r w:rsidR="00C6575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65753" w:rsidRPr="00567B68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35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(42,485)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65753" w:rsidRPr="00B710FE" w:rsidRDefault="002E2023" w:rsidP="00C6575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(4,546</w:t>
            </w:r>
            <w:r w:rsidR="00C6575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65753" w:rsidRPr="00C65753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C657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5753" w:rsidRPr="00C65753" w:rsidRDefault="00C65753" w:rsidP="00C6575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C65753" w:rsidRPr="00B710FE" w:rsidRDefault="002E2023" w:rsidP="003B1F4A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(47,031</w:t>
            </w:r>
            <w:r w:rsidR="00C6575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65753" w:rsidRPr="00D00F09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D00F09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5753" w:rsidRPr="00206DED" w:rsidRDefault="001E4388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(42,865</w:t>
            </w:r>
            <w:r w:rsidR="00C65753" w:rsidRPr="00206D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5753" w:rsidRPr="00B710FE" w:rsidRDefault="002E2023" w:rsidP="00C6575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(4,546</w:t>
            </w:r>
            <w:r w:rsidR="00C657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5753" w:rsidRPr="00C65753" w:rsidRDefault="00C65753" w:rsidP="00172CBC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57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006E11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C65753" w:rsidRPr="00C65753" w:rsidRDefault="00C65753" w:rsidP="00C6575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5753" w:rsidRPr="000C49DF" w:rsidRDefault="002E2023" w:rsidP="003B1F4A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(47,040</w:t>
            </w:r>
            <w:r w:rsidR="00C65753" w:rsidRPr="000C49D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C65753" w:rsidRPr="003B1F4A" w:rsidTr="00224F53">
        <w:trPr>
          <w:gridAfter w:val="1"/>
          <w:wAfter w:w="270" w:type="dxa"/>
          <w:trHeight w:val="20"/>
        </w:trPr>
        <w:tc>
          <w:tcPr>
            <w:tcW w:w="3060" w:type="dxa"/>
          </w:tcPr>
          <w:p w:rsidR="00C65753" w:rsidRPr="00B710FE" w:rsidRDefault="00C65753" w:rsidP="00C65753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89,145</w:t>
            </w:r>
          </w:p>
        </w:tc>
        <w:tc>
          <w:tcPr>
            <w:tcW w:w="36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65753" w:rsidRPr="00B710FE" w:rsidRDefault="000C49DF" w:rsidP="00BC2F88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6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</w:t>
            </w:r>
            <w:r w:rsidR="002E20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937</w:t>
            </w:r>
            <w:r w:rsidR="00C657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C65753" w:rsidRPr="00B710FE" w:rsidRDefault="00C65753" w:rsidP="00C65753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C65753" w:rsidRPr="00C65753" w:rsidRDefault="00C65753" w:rsidP="00172CBC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57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006E11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C65753" w:rsidRPr="00C65753" w:rsidRDefault="00C65753" w:rsidP="00C65753">
            <w:pPr>
              <w:pStyle w:val="acctfourfigures"/>
              <w:tabs>
                <w:tab w:val="clear" w:pos="765"/>
                <w:tab w:val="decimal" w:pos="633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:rsidR="00C65753" w:rsidRPr="007A6060" w:rsidRDefault="002E2023" w:rsidP="003B1F4A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78,579</w:t>
            </w:r>
          </w:p>
        </w:tc>
      </w:tr>
    </w:tbl>
    <w:p w:rsidR="00545741" w:rsidRPr="003B1F4A" w:rsidRDefault="00545741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23" w:type="dxa"/>
        <w:tblInd w:w="558" w:type="dxa"/>
        <w:tblLayout w:type="fixed"/>
        <w:tblLook w:val="01E0"/>
      </w:tblPr>
      <w:tblGrid>
        <w:gridCol w:w="3060"/>
        <w:gridCol w:w="1350"/>
        <w:gridCol w:w="360"/>
        <w:gridCol w:w="1260"/>
        <w:gridCol w:w="270"/>
        <w:gridCol w:w="1350"/>
        <w:gridCol w:w="270"/>
        <w:gridCol w:w="1303"/>
      </w:tblGrid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77" w:right="-108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7C57BA" w:rsidRDefault="007C57BA" w:rsidP="002C3470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1C2AE2" w:rsidRPr="00B710FE" w:rsidRDefault="001C2AE2" w:rsidP="002C3470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123" w:right="-14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124" w:right="-92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77" w:right="-108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) /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123" w:right="-14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124" w:right="-92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77" w:right="-108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123" w:right="-14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1C2AE2" w:rsidRPr="00B710FE" w:rsidRDefault="001C2AE2" w:rsidP="002C3470">
            <w:pPr>
              <w:spacing w:after="0" w:line="240" w:lineRule="auto"/>
              <w:ind w:left="-124" w:right="-92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right="-79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3" w:type="dxa"/>
            <w:gridSpan w:val="7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709"/>
              </w:tabs>
              <w:spacing w:after="0" w:line="240" w:lineRule="auto"/>
              <w:ind w:left="-38" w:right="-73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76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</w:t>
            </w:r>
            <w:r w:rsidR="00225C2D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4,262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6,330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10,592</w:t>
            </w: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(ค่าเผื่อหนี้สงสัยจะสูญ)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</w:t>
            </w: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83,099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(53,335)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29,764</w:t>
            </w: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ค่าเผื่อการลดมูลค่า)</w:t>
            </w: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10,135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2,619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12,754</w:t>
            </w: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เงินลงทุนระยะยาวอื่น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>3,544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3,544</w:t>
            </w: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7C7DB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C7D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ค่าเผื่อการด้อยค่า</w:t>
            </w:r>
            <w:r w:rsidRPr="007C7DB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1C2AE2" w:rsidRPr="007C7DBD" w:rsidRDefault="001C2AE2" w:rsidP="002C3470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7D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2,262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Default="001C2AE2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1C2AE2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2,262</w:t>
            </w: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สิทธิการเช่า 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>49,939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(5,843)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44,096</w:t>
            </w: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>19,806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937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20,743</w:t>
            </w: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เงินมัดจำ, เงินรับล่วงหน้า)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9,558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(1,303)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C2AE2" w:rsidRPr="00B710FE" w:rsidRDefault="001C2AE2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8,255</w:t>
            </w: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180,343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(48,333)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206A9D" w:rsidRDefault="001C2AE2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06A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132,010</w:t>
            </w:r>
          </w:p>
        </w:tc>
      </w:tr>
      <w:tr w:rsidR="001C2AE2" w:rsidRPr="00AF576A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3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3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เงินลงทุนในหลักทรัพย์เผื่อขาย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การปรับมูลค่า)</w:t>
            </w: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>(299)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756B89" w:rsidRDefault="001C2AE2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756B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Pr="000C66CD" w:rsidRDefault="001C2AE2" w:rsidP="002C3470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>
              <w:t xml:space="preserve">               </w:t>
            </w:r>
            <w:r>
              <w:rPr>
                <w:rFonts w:ascii="Angsana New" w:hAnsi="Angsana New" w:cs="Angsana New"/>
                <w:sz w:val="30"/>
                <w:szCs w:val="30"/>
              </w:rPr>
              <w:t>(81</w:t>
            </w:r>
            <w:r w:rsidRPr="000C66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03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(380)</w:t>
            </w: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35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(36,362)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(6,123)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03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(42,485)</w:t>
            </w: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(36,661)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(6,123)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7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(81)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633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(42,865)</w:t>
            </w:r>
          </w:p>
        </w:tc>
      </w:tr>
      <w:tr w:rsidR="001C2AE2" w:rsidRPr="00AF576A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66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3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633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1C2AE2" w:rsidRPr="00F94A31" w:rsidTr="002C3470">
        <w:tc>
          <w:tcPr>
            <w:tcW w:w="3060" w:type="dxa"/>
          </w:tcPr>
          <w:p w:rsidR="001C2AE2" w:rsidRPr="00B710FE" w:rsidRDefault="001C2AE2" w:rsidP="002C34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143,682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6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(54,456)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</w:tabs>
              <w:spacing w:after="0" w:line="240" w:lineRule="auto"/>
              <w:ind w:right="72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(81)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633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:rsidR="001C2AE2" w:rsidRPr="00B710FE" w:rsidRDefault="001C2AE2" w:rsidP="002C3470">
            <w:pPr>
              <w:pStyle w:val="acctfourfigures"/>
              <w:tabs>
                <w:tab w:val="clear" w:pos="765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,145</w:t>
            </w:r>
          </w:p>
        </w:tc>
      </w:tr>
    </w:tbl>
    <w:p w:rsidR="00850027" w:rsidRPr="00D55D3F" w:rsidRDefault="00850027" w:rsidP="00D55D3F">
      <w:pPr>
        <w:spacing w:after="0" w:line="240" w:lineRule="auto"/>
        <w:rPr>
          <w:rFonts w:ascii="Angsana New" w:hAnsi="Angsana New" w:cs="Angsana New" w:hint="cs"/>
        </w:rPr>
      </w:pPr>
    </w:p>
    <w:p w:rsidR="00715964" w:rsidRPr="00D55D3F" w:rsidRDefault="00715964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23" w:type="dxa"/>
        <w:tblInd w:w="558" w:type="dxa"/>
        <w:tblLayout w:type="fixed"/>
        <w:tblLook w:val="01E0"/>
      </w:tblPr>
      <w:tblGrid>
        <w:gridCol w:w="3060"/>
        <w:gridCol w:w="1332"/>
        <w:gridCol w:w="360"/>
        <w:gridCol w:w="1260"/>
        <w:gridCol w:w="270"/>
        <w:gridCol w:w="1350"/>
        <w:gridCol w:w="270"/>
        <w:gridCol w:w="1321"/>
      </w:tblGrid>
      <w:tr w:rsidR="0005604F" w:rsidRPr="00AF576A" w:rsidTr="00AF576A">
        <w:tc>
          <w:tcPr>
            <w:tcW w:w="3060" w:type="dxa"/>
          </w:tcPr>
          <w:p w:rsidR="0005604F" w:rsidRPr="00B710FE" w:rsidRDefault="0005604F" w:rsidP="00D55D3F">
            <w:pPr>
              <w:pStyle w:val="BodyText"/>
              <w:spacing w:after="0" w:line="240" w:lineRule="auto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6163" w:type="dxa"/>
            <w:gridSpan w:val="7"/>
            <w:vAlign w:val="bottom"/>
          </w:tcPr>
          <w:p w:rsidR="00D46109" w:rsidRDefault="00D46109" w:rsidP="00D55D3F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46109" w:rsidRDefault="00D46109" w:rsidP="00D55D3F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05604F" w:rsidRPr="00B710FE" w:rsidRDefault="0005604F" w:rsidP="00D55D3F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04F" w:rsidRPr="00AF576A" w:rsidTr="00AF576A">
        <w:tc>
          <w:tcPr>
            <w:tcW w:w="3060" w:type="dxa"/>
          </w:tcPr>
          <w:p w:rsidR="0005604F" w:rsidRPr="00B710FE" w:rsidRDefault="0005604F" w:rsidP="00D55D3F">
            <w:pPr>
              <w:pStyle w:val="BodyText"/>
              <w:spacing w:after="0" w:line="240" w:lineRule="auto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332" w:type="dxa"/>
            <w:vAlign w:val="bottom"/>
          </w:tcPr>
          <w:p w:rsidR="0005604F" w:rsidRPr="00B710FE" w:rsidRDefault="0005604F" w:rsidP="00D55D3F">
            <w:pPr>
              <w:spacing w:after="0"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5604F" w:rsidRPr="00B710FE" w:rsidRDefault="0005604F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05604F" w:rsidRPr="00B710FE" w:rsidRDefault="0005604F" w:rsidP="00D55D3F">
            <w:pPr>
              <w:spacing w:after="0"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591" w:type="dxa"/>
            <w:gridSpan w:val="2"/>
            <w:vAlign w:val="bottom"/>
          </w:tcPr>
          <w:p w:rsidR="0005604F" w:rsidRPr="00B710FE" w:rsidRDefault="0005604F" w:rsidP="00D55D3F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5604F" w:rsidRPr="00AF576A" w:rsidTr="00AF576A">
        <w:tc>
          <w:tcPr>
            <w:tcW w:w="3060" w:type="dxa"/>
          </w:tcPr>
          <w:p w:rsidR="0005604F" w:rsidRPr="00B710FE" w:rsidRDefault="0005604F" w:rsidP="00D55D3F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:rsidR="0005604F" w:rsidRPr="00B710FE" w:rsidRDefault="0005604F" w:rsidP="00C96C10">
            <w:pPr>
              <w:spacing w:after="0"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:rsidR="0005604F" w:rsidRPr="00B710FE" w:rsidRDefault="0005604F" w:rsidP="002C3470">
            <w:pPr>
              <w:spacing w:after="0"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="00C96C10"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2C34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360" w:type="dxa"/>
            <w:vAlign w:val="bottom"/>
          </w:tcPr>
          <w:p w:rsidR="0005604F" w:rsidRPr="00B710FE" w:rsidRDefault="0005604F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604F" w:rsidRPr="00B710FE" w:rsidRDefault="0005604F" w:rsidP="00C96C10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:rsidR="0005604F" w:rsidRPr="00B710FE" w:rsidRDefault="0005604F" w:rsidP="00D55D3F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5604F" w:rsidRPr="00B710FE" w:rsidRDefault="0005604F" w:rsidP="00C96C10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05604F" w:rsidRPr="00B710FE" w:rsidRDefault="0005604F" w:rsidP="00D55D3F">
            <w:pPr>
              <w:spacing w:after="0"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05604F" w:rsidRPr="00B710FE" w:rsidRDefault="0005604F" w:rsidP="002C3470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2C34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</w:tr>
      <w:tr w:rsidR="00C96C10" w:rsidRPr="00AF576A" w:rsidTr="00AF576A">
        <w:tc>
          <w:tcPr>
            <w:tcW w:w="3060" w:type="dxa"/>
          </w:tcPr>
          <w:p w:rsidR="00C96C10" w:rsidRPr="00B710FE" w:rsidRDefault="00C96C10" w:rsidP="00D55D3F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3" w:type="dxa"/>
            <w:gridSpan w:val="7"/>
          </w:tcPr>
          <w:p w:rsidR="00C96C10" w:rsidRPr="00B710FE" w:rsidRDefault="00C96C10" w:rsidP="00C96C10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31E1" w:rsidRPr="00AF576A" w:rsidTr="00AF576A">
        <w:tc>
          <w:tcPr>
            <w:tcW w:w="3060" w:type="dxa"/>
          </w:tcPr>
          <w:p w:rsidR="001031E1" w:rsidRPr="00B710FE" w:rsidRDefault="001031E1" w:rsidP="001031E1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2" w:type="dxa"/>
          </w:tcPr>
          <w:p w:rsidR="001031E1" w:rsidRPr="00B710FE" w:rsidRDefault="001031E1" w:rsidP="001031E1">
            <w:pPr>
              <w:pStyle w:val="acctfourfigures"/>
              <w:tabs>
                <w:tab w:val="clear" w:pos="765"/>
                <w:tab w:val="decimal" w:pos="709"/>
              </w:tabs>
              <w:spacing w:after="0"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1031E1" w:rsidRPr="00B710FE" w:rsidRDefault="001031E1" w:rsidP="001031E1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1031E1" w:rsidRPr="00B710FE" w:rsidRDefault="001031E1" w:rsidP="001031E1">
            <w:pPr>
              <w:pStyle w:val="acctfourfigures"/>
              <w:tabs>
                <w:tab w:val="clear" w:pos="765"/>
                <w:tab w:val="decimal" w:pos="76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031E1" w:rsidRPr="00B710FE" w:rsidRDefault="001031E1" w:rsidP="001031E1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1031E1" w:rsidRPr="00B710FE" w:rsidRDefault="001031E1" w:rsidP="001031E1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031E1" w:rsidRPr="00B710FE" w:rsidRDefault="001031E1" w:rsidP="001031E1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</w:tcPr>
          <w:p w:rsidR="001031E1" w:rsidRPr="00B710FE" w:rsidRDefault="001031E1" w:rsidP="001031E1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455B4" w:rsidRPr="00AF576A" w:rsidTr="00AF576A">
        <w:tc>
          <w:tcPr>
            <w:tcW w:w="3060" w:type="dxa"/>
          </w:tcPr>
          <w:p w:rsidR="007455B4" w:rsidRPr="00B710FE" w:rsidRDefault="007455B4" w:rsidP="007455B4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</w:t>
            </w:r>
            <w:r w:rsidR="00225C2D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332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9,802</w:t>
            </w:r>
          </w:p>
        </w:tc>
        <w:tc>
          <w:tcPr>
            <w:tcW w:w="36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(4,004)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7455B4" w:rsidRPr="00B710FE" w:rsidRDefault="004114D5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7455B4" w:rsidRPr="00B710FE" w:rsidRDefault="001E4388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5,798</w:t>
            </w:r>
          </w:p>
        </w:tc>
      </w:tr>
      <w:tr w:rsidR="007455B4" w:rsidRPr="00AF576A" w:rsidTr="00AF576A">
        <w:tc>
          <w:tcPr>
            <w:tcW w:w="3060" w:type="dxa"/>
          </w:tcPr>
          <w:p w:rsidR="007455B4" w:rsidRPr="00B710FE" w:rsidRDefault="007455B4" w:rsidP="007455B4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(ค่าเผื่อหนี้สงสัยจะสูญ)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</w:t>
            </w:r>
          </w:p>
        </w:tc>
        <w:tc>
          <w:tcPr>
            <w:tcW w:w="1332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29,764</w:t>
            </w:r>
          </w:p>
        </w:tc>
        <w:tc>
          <w:tcPr>
            <w:tcW w:w="36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2,095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7455B4" w:rsidRPr="00B710FE" w:rsidRDefault="004114D5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31,859</w:t>
            </w:r>
          </w:p>
        </w:tc>
      </w:tr>
      <w:tr w:rsidR="007455B4" w:rsidRPr="00AF576A" w:rsidTr="00617F80">
        <w:tc>
          <w:tcPr>
            <w:tcW w:w="3060" w:type="dxa"/>
          </w:tcPr>
          <w:p w:rsidR="007455B4" w:rsidRPr="00B710FE" w:rsidRDefault="007455B4" w:rsidP="007455B4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ค่าเผื่อการลดมูลค่า)</w:t>
            </w:r>
          </w:p>
        </w:tc>
        <w:tc>
          <w:tcPr>
            <w:tcW w:w="1332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10,330</w:t>
            </w:r>
          </w:p>
        </w:tc>
        <w:tc>
          <w:tcPr>
            <w:tcW w:w="36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2,930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7455B4" w:rsidRPr="00B710FE" w:rsidRDefault="004114D5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13,260</w:t>
            </w:r>
          </w:p>
        </w:tc>
      </w:tr>
      <w:tr w:rsidR="007455B4" w:rsidRPr="00AF576A" w:rsidTr="00AF576A">
        <w:tc>
          <w:tcPr>
            <w:tcW w:w="3060" w:type="dxa"/>
          </w:tcPr>
          <w:p w:rsidR="007455B4" w:rsidRPr="00B710FE" w:rsidRDefault="007455B4" w:rsidP="007455B4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เงินลงทุนระยะยาวอื่น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3,544</w:t>
            </w:r>
          </w:p>
        </w:tc>
        <w:tc>
          <w:tcPr>
            <w:tcW w:w="36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455B4" w:rsidRPr="00B710FE" w:rsidRDefault="004114D5" w:rsidP="00D32B56">
            <w:pPr>
              <w:pStyle w:val="acctfourfigures"/>
              <w:tabs>
                <w:tab w:val="clear" w:pos="765"/>
                <w:tab w:val="decimal" w:pos="6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7455B4" w:rsidRPr="00B710FE" w:rsidRDefault="004114D5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3,544</w:t>
            </w:r>
          </w:p>
        </w:tc>
      </w:tr>
      <w:tr w:rsidR="007455B4" w:rsidRPr="00AF576A" w:rsidTr="00AF576A">
        <w:tc>
          <w:tcPr>
            <w:tcW w:w="3060" w:type="dxa"/>
          </w:tcPr>
          <w:p w:rsidR="007455B4" w:rsidRPr="00B710FE" w:rsidRDefault="007455B4" w:rsidP="007455B4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สิทธิการเช่า 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332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14,536</w:t>
            </w:r>
          </w:p>
        </w:tc>
        <w:tc>
          <w:tcPr>
            <w:tcW w:w="36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455B4" w:rsidRPr="00B710FE" w:rsidRDefault="004114D5" w:rsidP="00437D29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(2,528)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455B4" w:rsidRPr="00B710FE" w:rsidRDefault="004114D5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12,008</w:t>
            </w:r>
          </w:p>
        </w:tc>
      </w:tr>
      <w:tr w:rsidR="007455B4" w:rsidRPr="00AF576A" w:rsidTr="00AF576A">
        <w:tc>
          <w:tcPr>
            <w:tcW w:w="3060" w:type="dxa"/>
          </w:tcPr>
          <w:p w:rsidR="007455B4" w:rsidRPr="00B710FE" w:rsidRDefault="007455B4" w:rsidP="007455B4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32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17,095</w:t>
            </w:r>
          </w:p>
        </w:tc>
        <w:tc>
          <w:tcPr>
            <w:tcW w:w="36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1,184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7455B4" w:rsidRPr="00B710FE" w:rsidRDefault="004114D5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18,279</w:t>
            </w:r>
          </w:p>
        </w:tc>
      </w:tr>
      <w:tr w:rsidR="007455B4" w:rsidRPr="00AF576A" w:rsidTr="00AF576A">
        <w:tc>
          <w:tcPr>
            <w:tcW w:w="3060" w:type="dxa"/>
          </w:tcPr>
          <w:p w:rsidR="007455B4" w:rsidRPr="00B710FE" w:rsidRDefault="007455B4" w:rsidP="007455B4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เงินมัดจำ, เงินรับล่วงหน้า)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7,779</w:t>
            </w:r>
          </w:p>
        </w:tc>
        <w:tc>
          <w:tcPr>
            <w:tcW w:w="36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455B4" w:rsidRPr="00B710FE" w:rsidRDefault="004114D5" w:rsidP="00437D29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(898)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455B4" w:rsidRPr="00B710FE" w:rsidRDefault="00ED487B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6,88</w:t>
            </w:r>
            <w:r w:rsidR="00567B68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7455B4" w:rsidRPr="00AF576A" w:rsidTr="00AF576A">
        <w:tc>
          <w:tcPr>
            <w:tcW w:w="3060" w:type="dxa"/>
          </w:tcPr>
          <w:p w:rsidR="007455B4" w:rsidRPr="00B710FE" w:rsidRDefault="007455B4" w:rsidP="007455B4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92,850</w:t>
            </w:r>
          </w:p>
        </w:tc>
        <w:tc>
          <w:tcPr>
            <w:tcW w:w="36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55B4" w:rsidRPr="00B710FE" w:rsidRDefault="004114D5" w:rsidP="00437D29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(1,221)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55B4" w:rsidRPr="00ED487B" w:rsidRDefault="004114D5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8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455B4" w:rsidRPr="00ED487B" w:rsidRDefault="007455B4" w:rsidP="007455B4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55B4" w:rsidRPr="00B710FE" w:rsidRDefault="004114D5" w:rsidP="007455B4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91,6</w:t>
            </w:r>
            <w:r w:rsidR="00567B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</w:p>
        </w:tc>
      </w:tr>
      <w:tr w:rsidR="007455B4" w:rsidRPr="00AF576A" w:rsidTr="00AF576A">
        <w:tc>
          <w:tcPr>
            <w:tcW w:w="3060" w:type="dxa"/>
          </w:tcPr>
          <w:p w:rsidR="007455B4" w:rsidRPr="00B710FE" w:rsidRDefault="007455B4" w:rsidP="007455B4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32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849"/>
              </w:tabs>
              <w:spacing w:after="0"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7455B4" w:rsidRPr="00AF576A" w:rsidTr="00AF576A">
        <w:tc>
          <w:tcPr>
            <w:tcW w:w="3060" w:type="dxa"/>
          </w:tcPr>
          <w:p w:rsidR="007455B4" w:rsidRPr="00B710FE" w:rsidRDefault="007455B4" w:rsidP="007455B4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84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7455B4" w:rsidRPr="00B710FE" w:rsidRDefault="007455B4" w:rsidP="007455B4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06A9D" w:rsidRPr="00AF576A" w:rsidTr="00617F80">
        <w:tc>
          <w:tcPr>
            <w:tcW w:w="3060" w:type="dxa"/>
          </w:tcPr>
          <w:p w:rsidR="00206A9D" w:rsidRPr="00B710FE" w:rsidRDefault="00206A9D" w:rsidP="00206A9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เงินลงทุนในหลักทรัพย์เผื่อขาย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การปรับมูลค่า)</w:t>
            </w:r>
          </w:p>
        </w:tc>
        <w:tc>
          <w:tcPr>
            <w:tcW w:w="1332" w:type="dxa"/>
            <w:vAlign w:val="bottom"/>
          </w:tcPr>
          <w:p w:rsidR="00206A9D" w:rsidRPr="00B710FE" w:rsidRDefault="001E4388" w:rsidP="00206A9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(380</w:t>
            </w:r>
            <w:r w:rsidR="00206A9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206A9D" w:rsidRPr="00C65753" w:rsidRDefault="00206A9D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C657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06A9D" w:rsidRPr="00206A9D" w:rsidRDefault="00206A9D" w:rsidP="00206A9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06A9D" w:rsidRPr="00B710FE" w:rsidRDefault="00206A9D" w:rsidP="00F535B9">
            <w:pPr>
              <w:pStyle w:val="acctfourfigures"/>
              <w:tabs>
                <w:tab w:val="clear" w:pos="765"/>
                <w:tab w:val="decimal" w:pos="687"/>
              </w:tabs>
              <w:spacing w:after="0"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</w:t>
            </w:r>
            <w:r w:rsidR="006E118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06A9D" w:rsidRPr="00B710FE" w:rsidRDefault="006E1180" w:rsidP="00206A9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</w:t>
            </w:r>
            <w:r w:rsidR="00206A9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06A9D" w:rsidRPr="00AF576A" w:rsidTr="00AF576A">
        <w:tc>
          <w:tcPr>
            <w:tcW w:w="3060" w:type="dxa"/>
          </w:tcPr>
          <w:p w:rsidR="00206A9D" w:rsidRPr="00B710FE" w:rsidRDefault="00206A9D" w:rsidP="00206A9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332" w:type="dxa"/>
            <w:vAlign w:val="bottom"/>
          </w:tcPr>
          <w:p w:rsidR="00206A9D" w:rsidRPr="00B710FE" w:rsidRDefault="00567B68" w:rsidP="00206A9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(23,295</w:t>
            </w:r>
            <w:r w:rsidR="00206A9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522"/>
                <w:tab w:val="decimal" w:pos="864"/>
                <w:tab w:val="decimal" w:pos="951"/>
              </w:tabs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06A9D" w:rsidRPr="00EE789A" w:rsidRDefault="006E1180" w:rsidP="00EE789A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(1,944</w:t>
            </w:r>
            <w:r w:rsidR="00206A9D" w:rsidRPr="00EE789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206A9D" w:rsidRPr="00EE789A" w:rsidRDefault="00206A9D" w:rsidP="00EE789A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206A9D" w:rsidRPr="00B710FE" w:rsidRDefault="00ED487B" w:rsidP="00206BDB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06A9D" w:rsidRPr="00B710FE" w:rsidRDefault="006E1180" w:rsidP="00206A9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(25,239</w:t>
            </w:r>
            <w:r w:rsidR="00206A9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06A9D" w:rsidRPr="00AF576A" w:rsidTr="00AF576A">
        <w:tc>
          <w:tcPr>
            <w:tcW w:w="3060" w:type="dxa"/>
          </w:tcPr>
          <w:p w:rsidR="00206A9D" w:rsidRPr="00B710FE" w:rsidRDefault="00206A9D" w:rsidP="00206A9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(23,675)</w:t>
            </w:r>
          </w:p>
        </w:tc>
        <w:tc>
          <w:tcPr>
            <w:tcW w:w="360" w:type="dxa"/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A9D" w:rsidRPr="00B710FE" w:rsidRDefault="006E1180" w:rsidP="00EE789A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(1,944</w:t>
            </w:r>
            <w:r w:rsidR="00206A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206A9D" w:rsidRPr="00EE789A" w:rsidRDefault="00206A9D" w:rsidP="00EE789A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A9D" w:rsidRPr="00B710FE" w:rsidRDefault="00206A9D" w:rsidP="00F535B9">
            <w:pPr>
              <w:pStyle w:val="acctfourfigures"/>
              <w:tabs>
                <w:tab w:val="clear" w:pos="765"/>
                <w:tab w:val="decimal" w:pos="97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006E11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A9D" w:rsidRPr="00B710FE" w:rsidRDefault="00567B68" w:rsidP="00206A9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(25,248</w:t>
            </w:r>
            <w:r w:rsidR="00206A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206A9D" w:rsidRPr="00AF576A" w:rsidTr="004114D5">
        <w:trPr>
          <w:trHeight w:val="289"/>
        </w:trPr>
        <w:tc>
          <w:tcPr>
            <w:tcW w:w="3060" w:type="dxa"/>
          </w:tcPr>
          <w:p w:rsidR="00206A9D" w:rsidRPr="00B710FE" w:rsidRDefault="00206A9D" w:rsidP="00206A9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72"/>
                <w:tab w:val="decimal" w:pos="702"/>
                <w:tab w:val="decimal" w:pos="930"/>
              </w:tabs>
              <w:spacing w:after="0" w:line="240" w:lineRule="auto"/>
              <w:ind w:right="-28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60" w:type="dxa"/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83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72"/>
                <w:tab w:val="decimal" w:pos="702"/>
                <w:tab w:val="decimal" w:pos="930"/>
              </w:tabs>
              <w:spacing w:after="0" w:line="240" w:lineRule="auto"/>
              <w:ind w:right="-288"/>
              <w:rPr>
                <w:rFonts w:ascii="Angsana New" w:hAnsi="Angsana New" w:cs="Angsana New"/>
                <w:sz w:val="20"/>
              </w:rPr>
            </w:pPr>
          </w:p>
        </w:tc>
      </w:tr>
      <w:tr w:rsidR="00206A9D" w:rsidRPr="00AF576A" w:rsidTr="00AF576A">
        <w:tc>
          <w:tcPr>
            <w:tcW w:w="3060" w:type="dxa"/>
          </w:tcPr>
          <w:p w:rsidR="00206A9D" w:rsidRPr="00B710FE" w:rsidRDefault="00206A9D" w:rsidP="00206A9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69,175</w:t>
            </w:r>
          </w:p>
        </w:tc>
        <w:tc>
          <w:tcPr>
            <w:tcW w:w="360" w:type="dxa"/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06A9D" w:rsidRPr="00B710FE" w:rsidRDefault="006E1180" w:rsidP="00966A37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(3,165</w:t>
            </w:r>
            <w:r w:rsidR="00206A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06A9D" w:rsidRPr="00B710FE" w:rsidRDefault="00206A9D" w:rsidP="00F535B9">
            <w:pPr>
              <w:pStyle w:val="acctfourfigures"/>
              <w:tabs>
                <w:tab w:val="clear" w:pos="765"/>
                <w:tab w:val="decimal" w:pos="97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006E11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vAlign w:val="bottom"/>
          </w:tcPr>
          <w:p w:rsidR="00206A9D" w:rsidRPr="00B710FE" w:rsidRDefault="00206A9D" w:rsidP="00206A9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66,381</w:t>
            </w:r>
          </w:p>
        </w:tc>
      </w:tr>
    </w:tbl>
    <w:p w:rsidR="00715964" w:rsidRPr="006D2ED4" w:rsidRDefault="006D2ED4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</w:rPr>
        <w:br w:type="page"/>
      </w:r>
    </w:p>
    <w:tbl>
      <w:tblPr>
        <w:tblW w:w="9223" w:type="dxa"/>
        <w:tblInd w:w="558" w:type="dxa"/>
        <w:tblLayout w:type="fixed"/>
        <w:tblLook w:val="01E0"/>
      </w:tblPr>
      <w:tblGrid>
        <w:gridCol w:w="3060"/>
        <w:gridCol w:w="1332"/>
        <w:gridCol w:w="360"/>
        <w:gridCol w:w="1260"/>
        <w:gridCol w:w="270"/>
        <w:gridCol w:w="1350"/>
        <w:gridCol w:w="270"/>
        <w:gridCol w:w="1321"/>
      </w:tblGrid>
      <w:tr w:rsidR="007455B4" w:rsidRPr="00AF576A" w:rsidTr="007E136C">
        <w:tc>
          <w:tcPr>
            <w:tcW w:w="3060" w:type="dxa"/>
          </w:tcPr>
          <w:p w:rsidR="007455B4" w:rsidRPr="00B710FE" w:rsidRDefault="00545741" w:rsidP="007E136C">
            <w:pPr>
              <w:pStyle w:val="BodyText"/>
              <w:spacing w:after="0" w:line="240" w:lineRule="auto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  <w:r w:rsidRPr="00D55D3F">
              <w:rPr>
                <w:rFonts w:ascii="Angsana New" w:hAnsi="Angsana New" w:cs="Angsana New"/>
              </w:rPr>
              <w:br w:type="page"/>
            </w:r>
            <w:r w:rsidR="007455B4" w:rsidRPr="00B710F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7455B4" w:rsidRPr="00B710FE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6163" w:type="dxa"/>
            <w:gridSpan w:val="7"/>
            <w:vAlign w:val="bottom"/>
          </w:tcPr>
          <w:p w:rsidR="00ED487B" w:rsidRDefault="00ED487B" w:rsidP="007E136C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7455B4" w:rsidRPr="00B710FE" w:rsidRDefault="007455B4" w:rsidP="007E136C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5B4" w:rsidRPr="00AF576A" w:rsidTr="007E136C">
        <w:tc>
          <w:tcPr>
            <w:tcW w:w="3060" w:type="dxa"/>
          </w:tcPr>
          <w:p w:rsidR="007455B4" w:rsidRPr="00B710FE" w:rsidRDefault="007455B4" w:rsidP="007E136C">
            <w:pPr>
              <w:pStyle w:val="BodyText"/>
              <w:spacing w:after="0" w:line="240" w:lineRule="auto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332" w:type="dxa"/>
            <w:vAlign w:val="bottom"/>
          </w:tcPr>
          <w:p w:rsidR="007455B4" w:rsidRPr="00B710FE" w:rsidRDefault="007455B4" w:rsidP="007E136C">
            <w:pPr>
              <w:spacing w:after="0"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7455B4" w:rsidRPr="00B710FE" w:rsidRDefault="007455B4" w:rsidP="007E136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7455B4" w:rsidRPr="00B710FE" w:rsidRDefault="007455B4" w:rsidP="007E136C">
            <w:pPr>
              <w:spacing w:after="0"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591" w:type="dxa"/>
            <w:gridSpan w:val="2"/>
            <w:vAlign w:val="bottom"/>
          </w:tcPr>
          <w:p w:rsidR="007455B4" w:rsidRPr="00B710FE" w:rsidRDefault="007455B4" w:rsidP="007E136C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55B4" w:rsidRPr="00AF576A" w:rsidTr="007E136C">
        <w:tc>
          <w:tcPr>
            <w:tcW w:w="3060" w:type="dxa"/>
          </w:tcPr>
          <w:p w:rsidR="007455B4" w:rsidRPr="00B710FE" w:rsidRDefault="007455B4" w:rsidP="007E136C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:rsidR="007455B4" w:rsidRPr="00B710FE" w:rsidRDefault="007455B4" w:rsidP="007E136C">
            <w:pPr>
              <w:spacing w:after="0"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:rsidR="007455B4" w:rsidRPr="00B710FE" w:rsidRDefault="007455B4" w:rsidP="002C3470">
            <w:pPr>
              <w:spacing w:after="0"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255</w:t>
            </w:r>
            <w:r w:rsidR="002C34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60" w:type="dxa"/>
            <w:vAlign w:val="bottom"/>
          </w:tcPr>
          <w:p w:rsidR="007455B4" w:rsidRPr="00B710FE" w:rsidRDefault="007455B4" w:rsidP="007E136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455B4" w:rsidRPr="00B710FE" w:rsidRDefault="007455B4" w:rsidP="007E136C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E136C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455B4" w:rsidRPr="00B710FE" w:rsidRDefault="007455B4" w:rsidP="007E136C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7455B4" w:rsidRPr="00B710FE" w:rsidRDefault="007455B4" w:rsidP="007E136C">
            <w:pPr>
              <w:spacing w:after="0"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7455B4" w:rsidRPr="00B710FE" w:rsidRDefault="007455B4" w:rsidP="002C3470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</w:t>
            </w:r>
            <w:r w:rsidR="002C34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</w:tr>
      <w:tr w:rsidR="007455B4" w:rsidRPr="00AF576A" w:rsidTr="007E136C">
        <w:tc>
          <w:tcPr>
            <w:tcW w:w="3060" w:type="dxa"/>
          </w:tcPr>
          <w:p w:rsidR="007455B4" w:rsidRPr="00B710FE" w:rsidRDefault="007455B4" w:rsidP="007E136C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3" w:type="dxa"/>
            <w:gridSpan w:val="7"/>
          </w:tcPr>
          <w:p w:rsidR="007455B4" w:rsidRPr="00B710FE" w:rsidRDefault="007455B4" w:rsidP="007E136C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5B4" w:rsidRPr="00AF576A" w:rsidTr="007E136C">
        <w:tc>
          <w:tcPr>
            <w:tcW w:w="3060" w:type="dxa"/>
          </w:tcPr>
          <w:p w:rsidR="007455B4" w:rsidRPr="00B710FE" w:rsidRDefault="007455B4" w:rsidP="007E136C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2" w:type="dxa"/>
          </w:tcPr>
          <w:p w:rsidR="007455B4" w:rsidRPr="00B710FE" w:rsidRDefault="007455B4" w:rsidP="007E136C">
            <w:pPr>
              <w:pStyle w:val="acctfourfigures"/>
              <w:tabs>
                <w:tab w:val="clear" w:pos="765"/>
                <w:tab w:val="decimal" w:pos="709"/>
              </w:tabs>
              <w:spacing w:after="0"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7455B4" w:rsidRPr="00B710FE" w:rsidRDefault="007455B4" w:rsidP="007E136C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7455B4" w:rsidRPr="00B710FE" w:rsidRDefault="007455B4" w:rsidP="007E136C">
            <w:pPr>
              <w:pStyle w:val="acctfourfigures"/>
              <w:tabs>
                <w:tab w:val="clear" w:pos="765"/>
                <w:tab w:val="decimal" w:pos="76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455B4" w:rsidRPr="00B710FE" w:rsidRDefault="007455B4" w:rsidP="007E136C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7455B4" w:rsidRPr="00B710FE" w:rsidRDefault="007455B4" w:rsidP="007E136C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455B4" w:rsidRPr="00B710FE" w:rsidRDefault="007455B4" w:rsidP="007E136C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</w:tcPr>
          <w:p w:rsidR="007455B4" w:rsidRPr="00B710FE" w:rsidRDefault="007455B4" w:rsidP="007E136C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</w:t>
            </w:r>
            <w:r w:rsidR="00225C2D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332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3,740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6,062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87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9,802</w:t>
            </w: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(ค่าเผื่อหนี้สงสัยจะสูญ)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</w:t>
            </w:r>
          </w:p>
        </w:tc>
        <w:tc>
          <w:tcPr>
            <w:tcW w:w="1332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83,099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(53,335)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87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29,764</w:t>
            </w: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ค่าเผื่อการลดมูลค่า)</w:t>
            </w:r>
          </w:p>
        </w:tc>
        <w:tc>
          <w:tcPr>
            <w:tcW w:w="1332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8,003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2,327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87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10,330</w:t>
            </w: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เงินลงทุนระยะยาวอื่น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3,544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87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3,544</w:t>
            </w: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สิทธิการเช่า 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332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17,064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(2,528)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87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14,536</w:t>
            </w: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32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16,132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963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87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17,095</w:t>
            </w: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เงินมัดจำ, เงินรับล่วงหน้า)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9,043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(1,264)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C2AE2" w:rsidRPr="00B710FE" w:rsidRDefault="001C2AE2" w:rsidP="00B557D0">
            <w:pPr>
              <w:pStyle w:val="acctfourfigures"/>
              <w:tabs>
                <w:tab w:val="clear" w:pos="765"/>
                <w:tab w:val="decimal" w:pos="707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7,779</w:t>
            </w: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140,625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(47,775)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87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92,850</w:t>
            </w:r>
          </w:p>
        </w:tc>
      </w:tr>
      <w:tr w:rsidR="001C2AE2" w:rsidRPr="006D2ED4" w:rsidTr="007E136C">
        <w:tc>
          <w:tcPr>
            <w:tcW w:w="3060" w:type="dxa"/>
          </w:tcPr>
          <w:p w:rsidR="001C2AE2" w:rsidRPr="006D2ED4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49"/>
              </w:tabs>
              <w:spacing w:after="0"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4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เงินลงทุนในหลักทรัพย์เผื่อขาย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การปรับมูลค่า)</w:t>
            </w:r>
          </w:p>
        </w:tc>
        <w:tc>
          <w:tcPr>
            <w:tcW w:w="1332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299</w:t>
            </w: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1C2AE2">
            <w:pPr>
              <w:jc w:val="center"/>
            </w:pPr>
            <w: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1C2AE2" w:rsidRPr="000C66CD" w:rsidRDefault="001C2AE2" w:rsidP="00206BDB">
            <w:pPr>
              <w:pStyle w:val="acctfourfigures"/>
              <w:tabs>
                <w:tab w:val="clear" w:pos="765"/>
              </w:tabs>
              <w:spacing w:after="0" w:line="240" w:lineRule="auto"/>
              <w:ind w:right="72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t xml:space="preserve">               </w:t>
            </w:r>
            <w:r>
              <w:rPr>
                <w:rFonts w:ascii="Angsana New" w:hAnsi="Angsana New" w:cs="Angsana New"/>
                <w:sz w:val="30"/>
                <w:szCs w:val="30"/>
              </w:rPr>
              <w:t>(81</w:t>
            </w:r>
            <w:r w:rsidRPr="000C66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(380)</w:t>
            </w: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332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20,131</w:t>
            </w:r>
            <w:r w:rsidRPr="00B710F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522"/>
                <w:tab w:val="decimal" w:pos="864"/>
                <w:tab w:val="decimal" w:pos="951"/>
              </w:tabs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678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(3,164)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1C2AE2" w:rsidRPr="00B710FE" w:rsidRDefault="001C2AE2" w:rsidP="001C2AE2">
            <w:pPr>
              <w:jc w:val="center"/>
            </w:pPr>
            <w:r>
              <w:t>-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(23,295)</w:t>
            </w: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(20,430)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(3,164)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7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(81)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(23,675)</w:t>
            </w: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72"/>
                <w:tab w:val="decimal" w:pos="702"/>
                <w:tab w:val="decimal" w:pos="930"/>
              </w:tabs>
              <w:spacing w:after="0" w:line="240" w:lineRule="auto"/>
              <w:ind w:right="-28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3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72"/>
                <w:tab w:val="decimal" w:pos="702"/>
                <w:tab w:val="decimal" w:pos="930"/>
              </w:tabs>
              <w:spacing w:after="0" w:line="240" w:lineRule="auto"/>
              <w:ind w:right="-288"/>
              <w:rPr>
                <w:rFonts w:ascii="Angsana New" w:hAnsi="Angsana New" w:cs="Angsana New"/>
                <w:sz w:val="20"/>
              </w:rPr>
            </w:pPr>
          </w:p>
        </w:tc>
      </w:tr>
      <w:tr w:rsidR="001C2AE2" w:rsidRPr="00AF576A" w:rsidTr="007E136C">
        <w:tc>
          <w:tcPr>
            <w:tcW w:w="3060" w:type="dxa"/>
          </w:tcPr>
          <w:p w:rsidR="001C2AE2" w:rsidRPr="00B710FE" w:rsidRDefault="001C2AE2" w:rsidP="001C2AE2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120,195</w:t>
            </w:r>
          </w:p>
        </w:tc>
        <w:tc>
          <w:tcPr>
            <w:tcW w:w="36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(50,939)</w:t>
            </w:r>
          </w:p>
        </w:tc>
        <w:tc>
          <w:tcPr>
            <w:tcW w:w="270" w:type="dxa"/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</w:tabs>
              <w:spacing w:after="0" w:line="240" w:lineRule="auto"/>
              <w:ind w:right="72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(81)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vAlign w:val="bottom"/>
          </w:tcPr>
          <w:p w:rsidR="001C2AE2" w:rsidRPr="00B710FE" w:rsidRDefault="001C2AE2" w:rsidP="001C2AE2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69,175</w:t>
            </w:r>
          </w:p>
        </w:tc>
      </w:tr>
    </w:tbl>
    <w:p w:rsidR="007455B4" w:rsidRPr="00D55D3F" w:rsidRDefault="007455B4" w:rsidP="007455B4">
      <w:pPr>
        <w:spacing w:after="0" w:line="240" w:lineRule="auto"/>
        <w:rPr>
          <w:rFonts w:ascii="Angsana New" w:hAnsi="Angsana New" w:cs="Angsana New"/>
        </w:rPr>
      </w:pPr>
    </w:p>
    <w:p w:rsidR="00A50CC5" w:rsidRPr="00D55D3F" w:rsidRDefault="00A50CC5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 w:hint="cs"/>
          <w:b/>
          <w:bCs/>
          <w:sz w:val="30"/>
          <w:szCs w:val="30"/>
        </w:rPr>
      </w:pPr>
    </w:p>
    <w:p w:rsidR="00730930" w:rsidRDefault="009E3018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F37B2D" w:rsidRDefault="00637FBD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1</w:t>
      </w:r>
      <w:r w:rsidR="00D1671E">
        <w:rPr>
          <w:rFonts w:ascii="Angsana New" w:hAnsi="Angsana New" w:cs="Angsana New"/>
          <w:b/>
          <w:bCs/>
          <w:sz w:val="30"/>
          <w:szCs w:val="30"/>
        </w:rPr>
        <w:t>7</w:t>
      </w:r>
      <w:r w:rsidR="001525DF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F37B2D" w:rsidRPr="00D55D3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135" w:type="dxa"/>
        <w:tblInd w:w="648" w:type="dxa"/>
        <w:tblLayout w:type="fixed"/>
        <w:tblLook w:val="0000"/>
      </w:tblPr>
      <w:tblGrid>
        <w:gridCol w:w="3555"/>
        <w:gridCol w:w="1215"/>
        <w:gridCol w:w="270"/>
        <w:gridCol w:w="1197"/>
        <w:gridCol w:w="270"/>
        <w:gridCol w:w="1170"/>
        <w:gridCol w:w="270"/>
        <w:gridCol w:w="1188"/>
      </w:tblGrid>
      <w:tr w:rsidR="00AF290F" w:rsidRPr="00F94A31" w:rsidTr="00C63E65">
        <w:tc>
          <w:tcPr>
            <w:tcW w:w="3555" w:type="dxa"/>
          </w:tcPr>
          <w:p w:rsidR="00AF290F" w:rsidRPr="00F94A31" w:rsidRDefault="00AF290F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:rsidR="00AF290F" w:rsidRPr="00F94A31" w:rsidRDefault="00AF290F" w:rsidP="00D55D3F">
            <w:pPr>
              <w:spacing w:after="0" w:line="240" w:lineRule="auto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F290F" w:rsidRPr="00F94A31" w:rsidRDefault="00AF290F" w:rsidP="00D55D3F">
            <w:pPr>
              <w:spacing w:after="0" w:line="240" w:lineRule="auto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AF290F" w:rsidRPr="00F94A31" w:rsidRDefault="00AF290F" w:rsidP="00D55D3F">
            <w:pPr>
              <w:spacing w:after="0" w:line="240" w:lineRule="auto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C7293E"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2C3470" w:rsidRPr="00F94A31" w:rsidTr="00C63E65">
        <w:tc>
          <w:tcPr>
            <w:tcW w:w="3555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C3470" w:rsidRPr="00F94A31" w:rsidTr="00C63E65">
        <w:tc>
          <w:tcPr>
            <w:tcW w:w="3555" w:type="dxa"/>
          </w:tcPr>
          <w:p w:rsidR="002C3470" w:rsidRPr="00D55D3F" w:rsidRDefault="002C3470" w:rsidP="002C3470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470" w:rsidRPr="00F94A31" w:rsidTr="00C63E65">
        <w:tc>
          <w:tcPr>
            <w:tcW w:w="3555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ลูกหนี้ภาษีมูลค่าเพิ่ม  </w:t>
            </w:r>
          </w:p>
        </w:tc>
        <w:tc>
          <w:tcPr>
            <w:tcW w:w="1215" w:type="dxa"/>
          </w:tcPr>
          <w:p w:rsidR="002C3470" w:rsidRPr="00F94A31" w:rsidRDefault="00EE789A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23,987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126,241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06A9D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13,145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67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125,550</w:t>
            </w:r>
          </w:p>
        </w:tc>
      </w:tr>
      <w:tr w:rsidR="002C3470" w:rsidRPr="00F94A31" w:rsidTr="00C63E65">
        <w:tc>
          <w:tcPr>
            <w:tcW w:w="3555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215" w:type="dxa"/>
          </w:tcPr>
          <w:p w:rsidR="002C3470" w:rsidRPr="00F94A31" w:rsidRDefault="00EE789A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444,443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340,023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06A9D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336,722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332,265</w:t>
            </w:r>
          </w:p>
        </w:tc>
      </w:tr>
      <w:tr w:rsidR="002C3470" w:rsidRPr="00F94A31" w:rsidTr="00C63E65">
        <w:tc>
          <w:tcPr>
            <w:tcW w:w="3555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เงินมัดจำและค้ำประกัน</w:t>
            </w:r>
          </w:p>
        </w:tc>
        <w:tc>
          <w:tcPr>
            <w:tcW w:w="1215" w:type="dxa"/>
          </w:tcPr>
          <w:p w:rsidR="002C3470" w:rsidRPr="00F94A31" w:rsidRDefault="00EE789A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129,642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127,843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06A9D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119,204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116,742</w:t>
            </w:r>
          </w:p>
        </w:tc>
      </w:tr>
      <w:tr w:rsidR="002C3470" w:rsidRPr="00F94A31" w:rsidTr="00C63E65">
        <w:tc>
          <w:tcPr>
            <w:tcW w:w="3555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15" w:type="dxa"/>
          </w:tcPr>
          <w:p w:rsidR="002C3470" w:rsidRPr="00F94A31" w:rsidRDefault="00086D91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18,594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22,313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06A9D" w:rsidP="002C3470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F94A31" w:rsidRDefault="002C3470" w:rsidP="002C3470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3470" w:rsidRPr="00F94A31" w:rsidTr="00C63E65">
        <w:tc>
          <w:tcPr>
            <w:tcW w:w="3555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ค่าพัฒนาระบบรอตัดบัญชี</w:t>
            </w:r>
          </w:p>
        </w:tc>
        <w:tc>
          <w:tcPr>
            <w:tcW w:w="1215" w:type="dxa"/>
          </w:tcPr>
          <w:p w:rsidR="002C3470" w:rsidRPr="00F94A31" w:rsidRDefault="00086D91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12,016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14,502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EE789A" w:rsidP="002C3470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11,971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13,900</w:t>
            </w:r>
          </w:p>
        </w:tc>
      </w:tr>
      <w:tr w:rsidR="002C3470" w:rsidRPr="00F94A31" w:rsidTr="00C63E65">
        <w:tc>
          <w:tcPr>
            <w:tcW w:w="3555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215" w:type="dxa"/>
          </w:tcPr>
          <w:p w:rsidR="002C3470" w:rsidRPr="00F94A31" w:rsidRDefault="00086D91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5,046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6,055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06A9D" w:rsidP="002C3470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F94A31" w:rsidRDefault="002C3470" w:rsidP="002C3470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3470" w:rsidRPr="00F94A31" w:rsidTr="00C63E65">
        <w:tc>
          <w:tcPr>
            <w:tcW w:w="3555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C3470" w:rsidRPr="00F94A31" w:rsidRDefault="00BC2F88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37,184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40,537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C3470" w:rsidRPr="00F94A31" w:rsidRDefault="00206A9D" w:rsidP="002C3470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37,173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43,053</w:t>
            </w:r>
          </w:p>
        </w:tc>
      </w:tr>
      <w:tr w:rsidR="002C3470" w:rsidRPr="00F94A31" w:rsidTr="00C63E65">
        <w:tc>
          <w:tcPr>
            <w:tcW w:w="3555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BC2F88" w:rsidP="002C3470">
            <w:pPr>
              <w:tabs>
                <w:tab w:val="decimal" w:pos="95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670,912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29"/>
                <w:tab w:val="decimal" w:pos="95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677,514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206A9D" w:rsidP="002C3470">
            <w:pPr>
              <w:tabs>
                <w:tab w:val="decimal" w:pos="95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518,215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631,510</w:t>
            </w:r>
          </w:p>
        </w:tc>
      </w:tr>
    </w:tbl>
    <w:p w:rsidR="00D308BA" w:rsidRPr="00224F53" w:rsidRDefault="00D308BA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:rsidR="004A1769" w:rsidRDefault="00D1671E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18</w:t>
      </w:r>
      <w:r w:rsidR="004A1769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C738D4" w:rsidRPr="00D55D3F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3C0D1E" w:rsidRPr="00D55D3F" w:rsidRDefault="003C0D1E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9360" w:type="dxa"/>
        <w:tblInd w:w="648" w:type="dxa"/>
        <w:tblLayout w:type="fixed"/>
        <w:tblLook w:val="0000"/>
      </w:tblPr>
      <w:tblGrid>
        <w:gridCol w:w="3330"/>
        <w:gridCol w:w="855"/>
        <w:gridCol w:w="1125"/>
        <w:gridCol w:w="270"/>
        <w:gridCol w:w="1080"/>
        <w:gridCol w:w="236"/>
        <w:gridCol w:w="1114"/>
        <w:gridCol w:w="270"/>
        <w:gridCol w:w="1080"/>
      </w:tblGrid>
      <w:tr w:rsidR="00761BAE" w:rsidRPr="00F94A31" w:rsidTr="00C63E65">
        <w:tc>
          <w:tcPr>
            <w:tcW w:w="3330" w:type="dxa"/>
          </w:tcPr>
          <w:p w:rsidR="00761BAE" w:rsidRPr="00F94A31" w:rsidRDefault="00761BAE" w:rsidP="00D55D3F">
            <w:pPr>
              <w:tabs>
                <w:tab w:val="left" w:pos="342"/>
              </w:tabs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761BAE" w:rsidRPr="00F94A31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:rsidR="00761BAE" w:rsidRPr="00F94A31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61BAE" w:rsidRPr="00F94A31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:rsidR="00761BAE" w:rsidRPr="00F94A31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F94A31" w:rsidTr="00C63E65">
        <w:tc>
          <w:tcPr>
            <w:tcW w:w="333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5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761BAE" w:rsidRPr="00F94A31" w:rsidTr="00C63E65">
        <w:tc>
          <w:tcPr>
            <w:tcW w:w="3330" w:type="dxa"/>
          </w:tcPr>
          <w:p w:rsidR="00761BAE" w:rsidRPr="00F94A31" w:rsidRDefault="00761BAE" w:rsidP="00D55D3F">
            <w:pPr>
              <w:tabs>
                <w:tab w:val="left" w:pos="342"/>
              </w:tabs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761BAE" w:rsidRPr="00F94A31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7"/>
          </w:tcPr>
          <w:p w:rsidR="00761BAE" w:rsidRPr="00F94A31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1BAE" w:rsidRPr="00F94A31" w:rsidTr="00C63E65">
        <w:tc>
          <w:tcPr>
            <w:tcW w:w="3330" w:type="dxa"/>
          </w:tcPr>
          <w:p w:rsidR="00761BAE" w:rsidRPr="00F94A31" w:rsidRDefault="00761BAE" w:rsidP="00815A44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55" w:type="dxa"/>
          </w:tcPr>
          <w:p w:rsidR="00761BAE" w:rsidRPr="00F94A31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761BAE" w:rsidRPr="00F94A31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61BAE" w:rsidRPr="00F94A31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BAE" w:rsidRPr="00F94A31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61BAE" w:rsidRPr="00F94A31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:rsidR="00761BAE" w:rsidRPr="00F94A31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61BAE" w:rsidRPr="00F94A31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BAE" w:rsidRPr="00F94A31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75B9" w:rsidRPr="00F94A31" w:rsidTr="00C63E65">
        <w:tc>
          <w:tcPr>
            <w:tcW w:w="3330" w:type="dxa"/>
          </w:tcPr>
          <w:p w:rsidR="006475B9" w:rsidRPr="00F94A31" w:rsidRDefault="006475B9" w:rsidP="00815A44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5" w:type="dxa"/>
          </w:tcPr>
          <w:p w:rsidR="006475B9" w:rsidRPr="00F94A31" w:rsidRDefault="006475B9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6475B9" w:rsidRPr="00F94A31" w:rsidRDefault="006475B9" w:rsidP="00C7661F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75B9" w:rsidRPr="00C7661F" w:rsidRDefault="006475B9" w:rsidP="00C7661F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75B9" w:rsidRPr="00F94A31" w:rsidRDefault="006475B9" w:rsidP="00C7661F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475B9" w:rsidRPr="00C7661F" w:rsidRDefault="006475B9" w:rsidP="00C7661F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6475B9" w:rsidRPr="00F94A31" w:rsidRDefault="006475B9" w:rsidP="00C7661F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75B9" w:rsidRPr="00C7661F" w:rsidRDefault="006475B9" w:rsidP="00C7661F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75B9" w:rsidRPr="00F94A31" w:rsidRDefault="006475B9" w:rsidP="006662B4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470" w:rsidRPr="00F94A31" w:rsidTr="00C63E65">
        <w:tc>
          <w:tcPr>
            <w:tcW w:w="333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55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2C3470" w:rsidRPr="00F94A31" w:rsidRDefault="0086681F" w:rsidP="00950FAD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086D91">
              <w:rPr>
                <w:rFonts w:ascii="Angsana New" w:hAnsi="Angsana New" w:cs="Angsana New"/>
                <w:sz w:val="30"/>
                <w:szCs w:val="30"/>
              </w:rPr>
              <w:t>,151</w:t>
            </w:r>
          </w:p>
        </w:tc>
        <w:tc>
          <w:tcPr>
            <w:tcW w:w="270" w:type="dxa"/>
          </w:tcPr>
          <w:p w:rsidR="002C3470" w:rsidRPr="00C7661F" w:rsidRDefault="002C3470" w:rsidP="00D46109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86681F" w:rsidP="0086681F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33,000</w:t>
            </w:r>
          </w:p>
        </w:tc>
        <w:tc>
          <w:tcPr>
            <w:tcW w:w="236" w:type="dxa"/>
          </w:tcPr>
          <w:p w:rsidR="002C3470" w:rsidRPr="00C7661F" w:rsidRDefault="002C3470" w:rsidP="002C3470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C3470" w:rsidRPr="00F94A31" w:rsidRDefault="00206A9D" w:rsidP="002C3470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470" w:rsidRPr="00C7661F" w:rsidRDefault="002C3470" w:rsidP="002C3470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3470" w:rsidRPr="00F94A31" w:rsidTr="00C63E65">
        <w:tc>
          <w:tcPr>
            <w:tcW w:w="333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5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470" w:rsidRPr="00F94A31" w:rsidTr="002E2023">
        <w:tc>
          <w:tcPr>
            <w:tcW w:w="333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55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2C3470" w:rsidRPr="00F94A31" w:rsidRDefault="00206A9D" w:rsidP="002C3470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2C3470" w:rsidRPr="00F94A31" w:rsidRDefault="00206A9D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6,524,310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5,698,480</w:t>
            </w:r>
          </w:p>
        </w:tc>
      </w:tr>
      <w:tr w:rsidR="002C3470" w:rsidRPr="00F94A31" w:rsidTr="002E2023">
        <w:tc>
          <w:tcPr>
            <w:tcW w:w="333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2C3470" w:rsidRPr="00F94A31" w:rsidRDefault="0086681F" w:rsidP="00950FAD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="00950F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,151</w:t>
            </w:r>
          </w:p>
        </w:tc>
        <w:tc>
          <w:tcPr>
            <w:tcW w:w="270" w:type="dxa"/>
          </w:tcPr>
          <w:p w:rsidR="002C3470" w:rsidRPr="00F94A31" w:rsidRDefault="002C3470" w:rsidP="00950FAD">
            <w:pPr>
              <w:tabs>
                <w:tab w:val="decimal" w:pos="898"/>
                <w:tab w:val="decimal" w:pos="954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C3470" w:rsidRPr="00F94A31" w:rsidRDefault="0086681F" w:rsidP="0086681F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33,000</w:t>
            </w:r>
          </w:p>
        </w:tc>
        <w:tc>
          <w:tcPr>
            <w:tcW w:w="236" w:type="dxa"/>
          </w:tcPr>
          <w:p w:rsidR="002C3470" w:rsidRPr="0086681F" w:rsidRDefault="002C3470" w:rsidP="0086681F">
            <w:pPr>
              <w:tabs>
                <w:tab w:val="decimal" w:pos="774"/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2C3470" w:rsidRPr="00F94A31" w:rsidRDefault="00206A9D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6,524,310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5,698,480</w:t>
            </w:r>
          </w:p>
        </w:tc>
      </w:tr>
      <w:tr w:rsidR="002C3470" w:rsidRPr="00F94A31" w:rsidTr="002E2023">
        <w:tc>
          <w:tcPr>
            <w:tcW w:w="333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55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-198"/>
                <w:tab w:val="decimal" w:pos="774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-198"/>
                <w:tab w:val="decimal" w:pos="774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70" w:rsidRPr="00F94A31" w:rsidTr="00C63E65">
        <w:tc>
          <w:tcPr>
            <w:tcW w:w="333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5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2C3470" w:rsidRPr="00F94A31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:rsidR="002C3470" w:rsidRPr="00F94A31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70" w:rsidRPr="00F94A31" w:rsidTr="002E2023">
        <w:tc>
          <w:tcPr>
            <w:tcW w:w="333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55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2C3470" w:rsidRPr="00F94A31" w:rsidRDefault="0086681F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1,721,090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C3470" w:rsidRPr="00F94A31" w:rsidRDefault="0086681F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3,234,296</w:t>
            </w:r>
          </w:p>
        </w:tc>
        <w:tc>
          <w:tcPr>
            <w:tcW w:w="236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2C3470" w:rsidRPr="00F94A31" w:rsidRDefault="00206A9D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1,500,000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3,000,000</w:t>
            </w:r>
          </w:p>
        </w:tc>
      </w:tr>
      <w:tr w:rsidR="002C3470" w:rsidRPr="00F94A31" w:rsidTr="002E2023">
        <w:trPr>
          <w:trHeight w:val="288"/>
        </w:trPr>
        <w:tc>
          <w:tcPr>
            <w:tcW w:w="3330" w:type="dxa"/>
          </w:tcPr>
          <w:p w:rsidR="002C3470" w:rsidRPr="00F94A31" w:rsidRDefault="002C3470" w:rsidP="0054350B">
            <w:pPr>
              <w:tabs>
                <w:tab w:val="left" w:pos="342"/>
              </w:tabs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2C3470" w:rsidRPr="00892268" w:rsidRDefault="002C3470" w:rsidP="002C3470">
            <w:pPr>
              <w:tabs>
                <w:tab w:val="decimal" w:pos="-19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C3470" w:rsidRPr="00892268" w:rsidRDefault="002C3470" w:rsidP="002C3470">
            <w:pPr>
              <w:tabs>
                <w:tab w:val="decimal" w:pos="-19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C3470" w:rsidRPr="00F94A31" w:rsidTr="002E2023">
        <w:tc>
          <w:tcPr>
            <w:tcW w:w="333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2C3470" w:rsidRPr="00892268" w:rsidRDefault="00950FAD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1,768,241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C3470" w:rsidRPr="00892268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22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3,267,296</w:t>
            </w:r>
          </w:p>
        </w:tc>
        <w:tc>
          <w:tcPr>
            <w:tcW w:w="236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2C3470" w:rsidRPr="00F94A31" w:rsidRDefault="00206A9D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8,024,310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8,698,480</w:t>
            </w:r>
          </w:p>
        </w:tc>
      </w:tr>
    </w:tbl>
    <w:p w:rsidR="008E6352" w:rsidRPr="003B1F4A" w:rsidRDefault="008E6352" w:rsidP="00BD1AD5">
      <w:pPr>
        <w:pStyle w:val="block"/>
        <w:spacing w:after="0" w:line="240" w:lineRule="auto"/>
        <w:ind w:left="0" w:right="-25"/>
        <w:jc w:val="both"/>
        <w:rPr>
          <w:rFonts w:ascii="Angsana New" w:hAnsi="Angsana New" w:cs="Angsana New" w:hint="cs"/>
          <w:sz w:val="12"/>
          <w:szCs w:val="12"/>
          <w:lang w:bidi="th-TH"/>
        </w:rPr>
      </w:pPr>
    </w:p>
    <w:p w:rsidR="00D46109" w:rsidRDefault="00D46109" w:rsidP="00D55D3F">
      <w:pPr>
        <w:pStyle w:val="block"/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D46109" w:rsidRDefault="00D46109" w:rsidP="00D55D3F">
      <w:pPr>
        <w:pStyle w:val="block"/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206BDB" w:rsidRDefault="00206BDB" w:rsidP="00D55D3F">
      <w:pPr>
        <w:pStyle w:val="block"/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F67E72" w:rsidRPr="00D55D3F" w:rsidRDefault="00F67E72" w:rsidP="00D55D3F">
      <w:pPr>
        <w:pStyle w:val="block"/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D55D3F">
        <w:rPr>
          <w:rFonts w:ascii="Angsana New" w:hAnsi="Angsana New" w:cs="Angsana New"/>
          <w:sz w:val="30"/>
          <w:szCs w:val="30"/>
          <w:cs/>
          <w:lang w:bidi="th-TH"/>
        </w:rPr>
        <w:t xml:space="preserve">หนี้สินที่มีภาระดอกเบี้ยแสดงตามระยะเวลาครบกำหนดการจ่ายชำระ ณ วันที่ </w:t>
      </w:r>
      <w:r w:rsidR="006D399A">
        <w:rPr>
          <w:rFonts w:ascii="Angsana New" w:hAnsi="Angsana New" w:cs="Angsana New"/>
          <w:sz w:val="30"/>
          <w:szCs w:val="30"/>
          <w:lang w:bidi="th-TH"/>
        </w:rPr>
        <w:t>31</w:t>
      </w:r>
      <w:r w:rsidRPr="00D55D3F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ได้ดังนี้</w:t>
      </w:r>
    </w:p>
    <w:p w:rsidR="00F67E72" w:rsidRPr="00FD7AC0" w:rsidRDefault="00F67E72" w:rsidP="00D55D3F">
      <w:pPr>
        <w:pStyle w:val="block"/>
        <w:spacing w:after="0" w:line="240" w:lineRule="auto"/>
        <w:ind w:left="540" w:right="-25"/>
        <w:jc w:val="both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117" w:type="dxa"/>
        <w:tblInd w:w="558" w:type="dxa"/>
        <w:tblLayout w:type="fixed"/>
        <w:tblLook w:val="0000"/>
      </w:tblPr>
      <w:tblGrid>
        <w:gridCol w:w="3492"/>
        <w:gridCol w:w="1260"/>
        <w:gridCol w:w="270"/>
        <w:gridCol w:w="1188"/>
        <w:gridCol w:w="252"/>
        <w:gridCol w:w="1170"/>
        <w:gridCol w:w="270"/>
        <w:gridCol w:w="1215"/>
      </w:tblGrid>
      <w:tr w:rsidR="00F67E72" w:rsidRPr="00F94A31" w:rsidTr="00206BDB">
        <w:tc>
          <w:tcPr>
            <w:tcW w:w="3492" w:type="dxa"/>
          </w:tcPr>
          <w:p w:rsidR="00F67E72" w:rsidRPr="00F94A31" w:rsidRDefault="00F67E72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:rsidR="00F67E72" w:rsidRPr="00F94A31" w:rsidRDefault="00F67E7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F67E72" w:rsidRPr="00F94A31" w:rsidRDefault="00F67E7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3"/>
          </w:tcPr>
          <w:p w:rsidR="00F67E72" w:rsidRPr="00F94A31" w:rsidRDefault="00F67E7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F94A31" w:rsidTr="00206BDB">
        <w:tc>
          <w:tcPr>
            <w:tcW w:w="3492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2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C3470" w:rsidRPr="00F94A31" w:rsidTr="00C63E65">
        <w:tc>
          <w:tcPr>
            <w:tcW w:w="3492" w:type="dxa"/>
          </w:tcPr>
          <w:p w:rsidR="002C3470" w:rsidRPr="00D55D3F" w:rsidRDefault="002C3470" w:rsidP="002C3470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625" w:type="dxa"/>
            <w:gridSpan w:val="7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470" w:rsidRPr="00F94A31" w:rsidTr="00206BDB">
        <w:tc>
          <w:tcPr>
            <w:tcW w:w="3492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ครบกำหนดภายในหนึ่งปี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2C3470" w:rsidRPr="00F94A31" w:rsidRDefault="0086681F" w:rsidP="00950FAD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086D91">
              <w:rPr>
                <w:rFonts w:ascii="Angsana New" w:hAnsi="Angsana New" w:cs="Angsana New"/>
                <w:sz w:val="30"/>
                <w:szCs w:val="30"/>
              </w:rPr>
              <w:t>,151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F94A31" w:rsidRDefault="007C480D" w:rsidP="007C480D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33,000</w:t>
            </w:r>
          </w:p>
        </w:tc>
        <w:tc>
          <w:tcPr>
            <w:tcW w:w="252" w:type="dxa"/>
          </w:tcPr>
          <w:p w:rsidR="002C3470" w:rsidRPr="00F94A31" w:rsidRDefault="002C3470" w:rsidP="002C3470">
            <w:pPr>
              <w:tabs>
                <w:tab w:val="decimal" w:pos="7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06A9D" w:rsidP="002C3470">
            <w:pPr>
              <w:tabs>
                <w:tab w:val="decimal" w:pos="88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6,524,310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5,698,480</w:t>
            </w:r>
          </w:p>
        </w:tc>
      </w:tr>
      <w:tr w:rsidR="002C3470" w:rsidRPr="00F94A31" w:rsidTr="00206BDB">
        <w:tc>
          <w:tcPr>
            <w:tcW w:w="3492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ครบกำหนดหลังจากหนึ่งปีแต่ภายในห้าปี</w:t>
            </w:r>
          </w:p>
        </w:tc>
        <w:tc>
          <w:tcPr>
            <w:tcW w:w="1260" w:type="dxa"/>
          </w:tcPr>
          <w:p w:rsidR="002C3470" w:rsidRDefault="0086681F" w:rsidP="002C3470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1,664,000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Default="002C3470" w:rsidP="002C3470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54CCF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D54C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480D">
              <w:rPr>
                <w:rFonts w:ascii="Angsana New" w:hAnsi="Angsana New" w:cs="Angsana New"/>
                <w:sz w:val="30"/>
                <w:szCs w:val="30"/>
              </w:rPr>
              <w:t>143</w:t>
            </w:r>
            <w:r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52" w:type="dxa"/>
          </w:tcPr>
          <w:p w:rsidR="002C3470" w:rsidRPr="00F94A31" w:rsidRDefault="002C3470" w:rsidP="002C3470">
            <w:pPr>
              <w:tabs>
                <w:tab w:val="decimal" w:pos="7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06A9D" w:rsidP="002C347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1,500,000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3,000,000</w:t>
            </w:r>
          </w:p>
        </w:tc>
      </w:tr>
      <w:tr w:rsidR="002C3470" w:rsidRPr="00F94A31" w:rsidTr="00206BDB">
        <w:tc>
          <w:tcPr>
            <w:tcW w:w="3492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60" w:type="dxa"/>
          </w:tcPr>
          <w:p w:rsidR="002C3470" w:rsidRPr="00F94A31" w:rsidRDefault="004B0E27" w:rsidP="004B0E27">
            <w:pPr>
              <w:tabs>
                <w:tab w:val="decimal" w:pos="963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57,090</w:t>
            </w:r>
          </w:p>
        </w:tc>
        <w:tc>
          <w:tcPr>
            <w:tcW w:w="270" w:type="dxa"/>
          </w:tcPr>
          <w:p w:rsidR="002C3470" w:rsidRPr="004B0E27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F94A31" w:rsidRDefault="002C3470" w:rsidP="00206BDB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91,296</w:t>
            </w:r>
          </w:p>
        </w:tc>
        <w:tc>
          <w:tcPr>
            <w:tcW w:w="252" w:type="dxa"/>
          </w:tcPr>
          <w:p w:rsidR="002C3470" w:rsidRPr="00F94A31" w:rsidRDefault="002C3470" w:rsidP="00206BDB">
            <w:pPr>
              <w:tabs>
                <w:tab w:val="decimal" w:pos="754"/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06A9D" w:rsidP="002C3470">
            <w:pPr>
              <w:tabs>
                <w:tab w:val="decimal" w:pos="56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F94A31" w:rsidRDefault="002C3470" w:rsidP="002C3470">
            <w:pPr>
              <w:tabs>
                <w:tab w:val="decimal" w:pos="56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3470" w:rsidRPr="00F94A31" w:rsidTr="00206BDB">
        <w:tc>
          <w:tcPr>
            <w:tcW w:w="3492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7C1AB3" w:rsidRDefault="00950FAD" w:rsidP="002C3470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1,768,241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7C1AB3" w:rsidRDefault="002C3470" w:rsidP="002C3470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1A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3,267,296</w:t>
            </w:r>
          </w:p>
        </w:tc>
        <w:tc>
          <w:tcPr>
            <w:tcW w:w="252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206A9D" w:rsidP="002C3470">
            <w:pPr>
              <w:tabs>
                <w:tab w:val="decimal" w:pos="88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8,024,310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8,698,480</w:t>
            </w:r>
          </w:p>
        </w:tc>
      </w:tr>
    </w:tbl>
    <w:p w:rsidR="005A5D30" w:rsidRPr="00FD7AC0" w:rsidRDefault="005A5D30" w:rsidP="00D55D3F">
      <w:pPr>
        <w:pStyle w:val="a"/>
        <w:tabs>
          <w:tab w:val="clear" w:pos="1080"/>
        </w:tabs>
        <w:spacing w:after="0"/>
        <w:ind w:left="540" w:right="155"/>
        <w:jc w:val="thaiDistribute"/>
        <w:rPr>
          <w:rFonts w:ascii="Angsana New" w:hAnsi="Angsana New" w:cs="Angsana New"/>
          <w:spacing w:val="6"/>
          <w:sz w:val="28"/>
          <w:szCs w:val="28"/>
          <w:lang w:val="en-US"/>
        </w:rPr>
      </w:pPr>
    </w:p>
    <w:p w:rsidR="00B676DA" w:rsidRDefault="00B676DA" w:rsidP="00B676DA">
      <w:pPr>
        <w:pStyle w:val="a"/>
        <w:tabs>
          <w:tab w:val="clear" w:pos="1080"/>
        </w:tabs>
        <w:spacing w:after="0"/>
        <w:ind w:left="540" w:right="155"/>
        <w:jc w:val="thaiDistribute"/>
        <w:rPr>
          <w:rFonts w:ascii="Angsana New" w:hAnsi="Angsana New" w:cs="Angsana New"/>
          <w:b/>
          <w:bCs/>
          <w:i/>
          <w:iCs/>
          <w:spacing w:val="6"/>
          <w:lang w:val="en-US"/>
        </w:rPr>
      </w:pPr>
      <w:r w:rsidRPr="00B676DA">
        <w:rPr>
          <w:rFonts w:ascii="Angsana New" w:hAnsi="Angsana New" w:cs="Angsana New" w:hint="cs"/>
          <w:b/>
          <w:bCs/>
          <w:i/>
          <w:iCs/>
          <w:spacing w:val="6"/>
          <w:cs/>
          <w:lang w:val="en-US"/>
        </w:rPr>
        <w:t xml:space="preserve">วงเงินกู้ยืมสำหรับบริษัทจำนวน </w:t>
      </w:r>
      <w:r w:rsidRPr="00B676DA">
        <w:rPr>
          <w:rFonts w:ascii="Angsana New" w:hAnsi="Angsana New" w:cs="Angsana New"/>
          <w:b/>
          <w:bCs/>
          <w:i/>
          <w:iCs/>
          <w:spacing w:val="6"/>
          <w:lang w:val="en-US"/>
        </w:rPr>
        <w:t xml:space="preserve">3,000 </w:t>
      </w:r>
      <w:r w:rsidRPr="00B676DA">
        <w:rPr>
          <w:rFonts w:ascii="Angsana New" w:hAnsi="Angsana New" w:cs="Angsana New" w:hint="cs"/>
          <w:b/>
          <w:bCs/>
          <w:i/>
          <w:iCs/>
          <w:spacing w:val="6"/>
          <w:cs/>
          <w:lang w:val="en-US"/>
        </w:rPr>
        <w:t xml:space="preserve">ล้านบาทจากธนาคารพาณิชย์แห่งหนึ่ง ลงวันที่ </w:t>
      </w:r>
      <w:r w:rsidRPr="00B676DA">
        <w:rPr>
          <w:rFonts w:ascii="Angsana New" w:hAnsi="Angsana New" w:cs="Angsana New"/>
          <w:b/>
          <w:bCs/>
          <w:i/>
          <w:iCs/>
          <w:spacing w:val="6"/>
          <w:lang w:val="en-US"/>
        </w:rPr>
        <w:t xml:space="preserve">6 </w:t>
      </w:r>
      <w:r w:rsidRPr="00B676DA">
        <w:rPr>
          <w:rFonts w:ascii="Angsana New" w:hAnsi="Angsana New" w:cs="Angsana New" w:hint="cs"/>
          <w:b/>
          <w:bCs/>
          <w:i/>
          <w:iCs/>
          <w:spacing w:val="6"/>
          <w:cs/>
          <w:lang w:val="en-US"/>
        </w:rPr>
        <w:t xml:space="preserve">พฤษภาคม </w:t>
      </w:r>
      <w:r w:rsidRPr="00B676DA">
        <w:rPr>
          <w:rFonts w:ascii="Angsana New" w:hAnsi="Angsana New" w:cs="Angsana New"/>
          <w:b/>
          <w:bCs/>
          <w:i/>
          <w:iCs/>
          <w:spacing w:val="6"/>
          <w:lang w:val="en-US"/>
        </w:rPr>
        <w:t>2558</w:t>
      </w:r>
    </w:p>
    <w:p w:rsidR="00FD7AC0" w:rsidRPr="00FD7AC0" w:rsidRDefault="00FD7AC0" w:rsidP="00B676DA">
      <w:pPr>
        <w:pStyle w:val="a"/>
        <w:tabs>
          <w:tab w:val="clear" w:pos="1080"/>
        </w:tabs>
        <w:spacing w:after="0"/>
        <w:ind w:left="540" w:right="155"/>
        <w:jc w:val="thaiDistribute"/>
        <w:rPr>
          <w:rFonts w:ascii="Angsana New" w:hAnsi="Angsana New" w:cs="Angsana New"/>
          <w:spacing w:val="6"/>
          <w:sz w:val="28"/>
          <w:szCs w:val="28"/>
          <w:lang w:val="en-US"/>
        </w:rPr>
      </w:pPr>
    </w:p>
    <w:p w:rsidR="005A5D30" w:rsidRPr="00FD7AC0" w:rsidRDefault="00393AF8" w:rsidP="002C1D9D">
      <w:pPr>
        <w:spacing w:after="0" w:line="240" w:lineRule="auto"/>
        <w:ind w:left="540" w:right="155"/>
        <w:rPr>
          <w:rFonts w:ascii="Angsana New" w:hAnsi="Angsana New" w:cs="Angsana New"/>
          <w:sz w:val="30"/>
          <w:szCs w:val="30"/>
          <w:cs/>
        </w:rPr>
      </w:pPr>
      <w:r w:rsidRPr="00393AF8">
        <w:rPr>
          <w:rFonts w:ascii="Angsana New" w:hAnsi="Angsana New" w:cs="Angsana New" w:hint="cs"/>
          <w:sz w:val="30"/>
          <w:szCs w:val="30"/>
          <w:cs/>
        </w:rPr>
        <w:t>เงินกู้ยืม</w:t>
      </w:r>
      <w:r w:rsidR="008810FA">
        <w:rPr>
          <w:rFonts w:ascii="Angsana New" w:hAnsi="Angsana New" w:cs="Angsana New" w:hint="cs"/>
          <w:sz w:val="30"/>
          <w:szCs w:val="30"/>
          <w:cs/>
        </w:rPr>
        <w:t>สกุล</w:t>
      </w:r>
      <w:r w:rsidRPr="00393AF8">
        <w:rPr>
          <w:rFonts w:ascii="Angsana New" w:hAnsi="Angsana New" w:cs="Angsana New" w:hint="cs"/>
          <w:sz w:val="30"/>
          <w:szCs w:val="30"/>
          <w:cs/>
        </w:rPr>
        <w:t>เงินบาท</w:t>
      </w:r>
      <w:r w:rsidR="00FD7AC0">
        <w:rPr>
          <w:rFonts w:ascii="Angsana New" w:hAnsi="Angsana New" w:cs="Angsana New" w:hint="cs"/>
          <w:sz w:val="30"/>
          <w:szCs w:val="30"/>
          <w:cs/>
        </w:rPr>
        <w:t xml:space="preserve">โดยมีอัตราดอกเบี้ย </w:t>
      </w:r>
      <w:r w:rsidR="00FD7AC0">
        <w:rPr>
          <w:rFonts w:ascii="Angsana New" w:hAnsi="Angsana New" w:cs="Angsana New"/>
          <w:sz w:val="30"/>
          <w:szCs w:val="30"/>
        </w:rPr>
        <w:t xml:space="preserve">BIBOR </w:t>
      </w:r>
      <w:r w:rsidR="00FD7AC0">
        <w:rPr>
          <w:rFonts w:ascii="Angsana New" w:hAnsi="Angsana New" w:cs="Angsana New" w:hint="cs"/>
          <w:sz w:val="30"/>
          <w:szCs w:val="30"/>
          <w:cs/>
        </w:rPr>
        <w:t xml:space="preserve">บวกส่วนเพิ่ม ทั้งนี้บริษัทจะต้องจ่ายชำระดอกเบี้ยตามงวดที่กำหนดในสัญญาและชำระเงินต้นทั้งหมดภายใน </w:t>
      </w:r>
      <w:r w:rsidR="00FD7AC0">
        <w:rPr>
          <w:rFonts w:ascii="Angsana New" w:hAnsi="Angsana New" w:cs="Angsana New"/>
          <w:sz w:val="30"/>
          <w:szCs w:val="30"/>
        </w:rPr>
        <w:t xml:space="preserve">36 </w:t>
      </w:r>
      <w:r w:rsidR="00FD7AC0">
        <w:rPr>
          <w:rFonts w:ascii="Angsana New" w:hAnsi="Angsana New" w:cs="Angsana New" w:hint="cs"/>
          <w:sz w:val="30"/>
          <w:szCs w:val="30"/>
          <w:cs/>
        </w:rPr>
        <w:t>เดือนหลังจากเบิกใช้เงินครั้งแรก</w:t>
      </w:r>
    </w:p>
    <w:p w:rsidR="00BA5A6B" w:rsidRDefault="00BA5A6B" w:rsidP="002C1D9D">
      <w:pPr>
        <w:spacing w:after="0" w:line="240" w:lineRule="auto"/>
        <w:ind w:left="540" w:right="155"/>
        <w:rPr>
          <w:rFonts w:ascii="Angsana New" w:hAnsi="Angsana New" w:cs="Angsana New"/>
          <w:sz w:val="30"/>
          <w:szCs w:val="30"/>
        </w:rPr>
      </w:pPr>
    </w:p>
    <w:p w:rsidR="00BD1AD5" w:rsidRPr="00D46109" w:rsidRDefault="00BA5A6B" w:rsidP="002C1D9D">
      <w:pPr>
        <w:spacing w:after="0" w:line="240" w:lineRule="auto"/>
        <w:ind w:left="540" w:right="155"/>
        <w:jc w:val="thaiDistribute"/>
        <w:rPr>
          <w:rFonts w:ascii="Angsana New" w:hAnsi="Angsana New" w:cs="Angsana New" w:hint="cs"/>
          <w:sz w:val="30"/>
          <w:szCs w:val="30"/>
        </w:rPr>
      </w:pPr>
      <w:r w:rsidRPr="0060641F">
        <w:rPr>
          <w:rFonts w:ascii="Angsana New" w:hAnsi="Angsana New" w:cs="Angsana New"/>
          <w:sz w:val="30"/>
          <w:szCs w:val="30"/>
          <w:cs/>
        </w:rPr>
        <w:t>ณ วันที่</w:t>
      </w:r>
      <w:r w:rsidRPr="0060641F">
        <w:rPr>
          <w:rFonts w:ascii="Angsana New" w:hAnsi="Angsana New" w:cs="Angsana New"/>
          <w:sz w:val="30"/>
          <w:szCs w:val="30"/>
        </w:rPr>
        <w:t> 31 </w:t>
      </w:r>
      <w:r w:rsidRPr="0060641F">
        <w:rPr>
          <w:rFonts w:ascii="Angsana New" w:hAnsi="Angsana New" w:cs="Angsana New"/>
          <w:sz w:val="30"/>
          <w:szCs w:val="30"/>
          <w:cs/>
        </w:rPr>
        <w:t>ธันวาคม</w:t>
      </w:r>
      <w:r w:rsidR="008024D9">
        <w:rPr>
          <w:rFonts w:ascii="Angsana New" w:hAnsi="Angsana New" w:cs="Angsana New"/>
          <w:sz w:val="30"/>
          <w:szCs w:val="30"/>
        </w:rPr>
        <w:t xml:space="preserve"> 2560 </w:t>
      </w:r>
      <w:r w:rsidRPr="0060641F">
        <w:rPr>
          <w:rFonts w:ascii="Angsana New" w:hAnsi="Angsana New" w:cs="Angsana New"/>
          <w:sz w:val="30"/>
          <w:szCs w:val="30"/>
        </w:rPr>
        <w:t> </w:t>
      </w:r>
      <w:r w:rsidRPr="0060641F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966A37">
        <w:rPr>
          <w:rFonts w:ascii="Angsana New" w:hAnsi="Angsana New" w:cs="Angsana New"/>
          <w:sz w:val="30"/>
          <w:szCs w:val="30"/>
        </w:rPr>
        <w:t xml:space="preserve">         </w:t>
      </w:r>
      <w:r w:rsidR="00490EEE">
        <w:rPr>
          <w:rFonts w:ascii="Angsana New" w:hAnsi="Angsana New" w:cs="Angsana New"/>
          <w:sz w:val="30"/>
          <w:szCs w:val="30"/>
        </w:rPr>
        <w:t>10,642</w:t>
      </w:r>
      <w:r w:rsidR="00D06E86">
        <w:rPr>
          <w:rFonts w:ascii="Angsana New" w:hAnsi="Angsana New" w:cs="Angsana New"/>
          <w:sz w:val="30"/>
          <w:szCs w:val="30"/>
        </w:rPr>
        <w:t xml:space="preserve"> </w:t>
      </w:r>
      <w:r w:rsidRPr="0060641F">
        <w:rPr>
          <w:rFonts w:ascii="Angsana New" w:hAnsi="Angsana New" w:cs="Angsana New"/>
          <w:sz w:val="30"/>
          <w:szCs w:val="30"/>
        </w:rPr>
        <w:t> </w:t>
      </w:r>
      <w:r w:rsidR="002C1D9D">
        <w:rPr>
          <w:rFonts w:ascii="Angsana New" w:hAnsi="Angsana New" w:cs="Angsana New"/>
          <w:sz w:val="30"/>
          <w:szCs w:val="30"/>
          <w:cs/>
        </w:rPr>
        <w:t>ล้า</w:t>
      </w:r>
      <w:r w:rsidR="002C1D9D">
        <w:rPr>
          <w:rFonts w:ascii="Angsana New" w:hAnsi="Angsana New" w:cs="Angsana New" w:hint="cs"/>
          <w:sz w:val="30"/>
          <w:szCs w:val="30"/>
          <w:cs/>
        </w:rPr>
        <w:t>น</w:t>
      </w:r>
      <w:r w:rsidRPr="0060641F">
        <w:rPr>
          <w:rFonts w:ascii="Angsana New" w:hAnsi="Angsana New" w:cs="Angsana New"/>
          <w:sz w:val="30"/>
          <w:szCs w:val="30"/>
          <w:cs/>
        </w:rPr>
        <w:t>บาท และ</w:t>
      </w:r>
      <w:r w:rsidR="00EB7F67" w:rsidRPr="0060641F">
        <w:rPr>
          <w:rFonts w:ascii="Angsana New" w:hAnsi="Angsana New" w:cs="Angsana New"/>
          <w:sz w:val="30"/>
          <w:szCs w:val="30"/>
        </w:rPr>
        <w:t> </w:t>
      </w:r>
      <w:r w:rsidR="00490EEE">
        <w:rPr>
          <w:rFonts w:ascii="Angsana New" w:hAnsi="Angsana New" w:cs="Angsana New"/>
          <w:sz w:val="30"/>
          <w:szCs w:val="30"/>
        </w:rPr>
        <w:t>10,274</w:t>
      </w:r>
      <w:r w:rsidRPr="0060641F">
        <w:rPr>
          <w:rFonts w:ascii="Angsana New" w:hAnsi="Angsana New" w:cs="Angsana New"/>
          <w:sz w:val="30"/>
          <w:szCs w:val="30"/>
        </w:rPr>
        <w:t> </w:t>
      </w:r>
      <w:r w:rsidRPr="0060641F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60641F">
        <w:rPr>
          <w:rFonts w:ascii="Angsana New" w:hAnsi="Angsana New" w:cs="Angsana New"/>
          <w:sz w:val="30"/>
          <w:szCs w:val="30"/>
        </w:rPr>
        <w:t>  </w:t>
      </w:r>
      <w:r w:rsidRPr="00EB2D5A">
        <w:rPr>
          <w:rFonts w:ascii="Angsana New" w:hAnsi="Angsana New" w:cs="Angsana New"/>
          <w:i/>
          <w:iCs/>
          <w:sz w:val="30"/>
          <w:szCs w:val="30"/>
        </w:rPr>
        <w:t>(255</w:t>
      </w:r>
      <w:r w:rsidR="008024D9">
        <w:rPr>
          <w:rFonts w:ascii="Angsana New" w:hAnsi="Angsana New" w:cs="Angsana New"/>
          <w:i/>
          <w:iCs/>
          <w:sz w:val="30"/>
          <w:szCs w:val="30"/>
        </w:rPr>
        <w:t>9</w:t>
      </w:r>
      <w:r w:rsidRPr="00EB2D5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06E86">
        <w:rPr>
          <w:rFonts w:ascii="Angsana New" w:hAnsi="Angsana New" w:cs="Angsana New"/>
          <w:i/>
          <w:iCs/>
          <w:sz w:val="30"/>
          <w:szCs w:val="30"/>
        </w:rPr>
        <w:t>8,088</w:t>
      </w:r>
      <w:r w:rsidRPr="00EB2D5A">
        <w:rPr>
          <w:rFonts w:ascii="Angsana New" w:hAnsi="Angsana New" w:cs="Angsana New"/>
          <w:i/>
          <w:iCs/>
          <w:sz w:val="30"/>
          <w:szCs w:val="30"/>
        </w:rPr>
        <w:t> </w:t>
      </w:r>
      <w:r w:rsidRPr="00EB2D5A">
        <w:rPr>
          <w:rFonts w:ascii="Angsana New" w:hAnsi="Angsana New" w:cs="Angsana New"/>
          <w:i/>
          <w:iCs/>
          <w:sz w:val="30"/>
          <w:szCs w:val="30"/>
          <w:cs/>
        </w:rPr>
        <w:t>ล้านบาท และ</w:t>
      </w:r>
      <w:r w:rsidRPr="00EB2D5A">
        <w:rPr>
          <w:rFonts w:ascii="Angsana New" w:hAnsi="Angsana New" w:cs="Angsana New"/>
          <w:i/>
          <w:iCs/>
          <w:sz w:val="30"/>
          <w:szCs w:val="30"/>
        </w:rPr>
        <w:t> </w:t>
      </w:r>
      <w:r w:rsidR="00D06E86">
        <w:rPr>
          <w:rFonts w:ascii="Angsana New" w:hAnsi="Angsana New" w:cs="Angsana New"/>
          <w:i/>
          <w:iCs/>
          <w:sz w:val="30"/>
          <w:szCs w:val="30"/>
        </w:rPr>
        <w:t>7,775</w:t>
      </w:r>
      <w:r w:rsidR="008024D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B2D5A">
        <w:rPr>
          <w:rFonts w:ascii="Angsana New" w:hAnsi="Angsana New" w:cs="Angsana New"/>
          <w:i/>
          <w:iCs/>
          <w:sz w:val="30"/>
          <w:szCs w:val="30"/>
        </w:rPr>
        <w:t> </w:t>
      </w:r>
      <w:r w:rsidRPr="00EB2D5A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</w:t>
      </w:r>
      <w:r w:rsidRPr="00EB2D5A">
        <w:rPr>
          <w:rFonts w:ascii="Angsana New" w:hAnsi="Angsana New" w:cs="Angsana New"/>
          <w:i/>
          <w:iCs/>
          <w:sz w:val="30"/>
          <w:szCs w:val="30"/>
        </w:rPr>
        <w:t>)</w:t>
      </w:r>
      <w:r w:rsidRPr="00BA5A6B">
        <w:rPr>
          <w:rFonts w:ascii="Angsana New" w:hAnsi="Angsana New" w:cs="Angsana New"/>
          <w:sz w:val="30"/>
          <w:szCs w:val="30"/>
        </w:rPr>
        <w:t xml:space="preserve"> </w:t>
      </w:r>
    </w:p>
    <w:p w:rsidR="003B1F4A" w:rsidRPr="002C1D9D" w:rsidRDefault="003B1F4A" w:rsidP="002C1D9D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</w:p>
    <w:p w:rsidR="00C738D4" w:rsidRPr="00D55D3F" w:rsidRDefault="0058158F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="00C738D4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C738D4" w:rsidRPr="00D55D3F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</w:t>
      </w:r>
    </w:p>
    <w:p w:rsidR="00B15BF1" w:rsidRPr="00FD7AC0" w:rsidRDefault="00B15BF1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432" w:type="dxa"/>
        <w:tblInd w:w="558" w:type="dxa"/>
        <w:tblLayout w:type="fixed"/>
        <w:tblLook w:val="0000"/>
      </w:tblPr>
      <w:tblGrid>
        <w:gridCol w:w="2952"/>
        <w:gridCol w:w="900"/>
        <w:gridCol w:w="1188"/>
        <w:gridCol w:w="252"/>
        <w:gridCol w:w="1188"/>
        <w:gridCol w:w="252"/>
        <w:gridCol w:w="1260"/>
        <w:gridCol w:w="270"/>
        <w:gridCol w:w="1170"/>
      </w:tblGrid>
      <w:tr w:rsidR="008F40BE" w:rsidRPr="00F94A31" w:rsidTr="0068763E">
        <w:tc>
          <w:tcPr>
            <w:tcW w:w="2952" w:type="dxa"/>
          </w:tcPr>
          <w:p w:rsidR="008F40BE" w:rsidRPr="00F94A31" w:rsidRDefault="008F40B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F40BE" w:rsidRPr="00F94A31" w:rsidRDefault="008F40B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8F40BE" w:rsidRPr="00F94A31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8F40BE" w:rsidRPr="00F94A31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8F40BE" w:rsidRPr="00F94A31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F94A31" w:rsidTr="0068763E">
        <w:tc>
          <w:tcPr>
            <w:tcW w:w="2952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2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2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4C47AE" w:rsidRPr="00F94A31" w:rsidTr="001A369A">
        <w:tc>
          <w:tcPr>
            <w:tcW w:w="2952" w:type="dxa"/>
          </w:tcPr>
          <w:p w:rsidR="004C47AE" w:rsidRPr="00D55D3F" w:rsidRDefault="004C47AE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C47AE" w:rsidRPr="00D55D3F" w:rsidRDefault="004C47AE" w:rsidP="00D55D3F">
            <w:pPr>
              <w:pStyle w:val="Heading5"/>
              <w:tabs>
                <w:tab w:val="left" w:pos="342"/>
              </w:tabs>
              <w:spacing w:before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4C47AE" w:rsidRPr="00F94A31" w:rsidRDefault="004C47AE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470" w:rsidRPr="00F94A31" w:rsidTr="0068763E">
        <w:tc>
          <w:tcPr>
            <w:tcW w:w="2952" w:type="dxa"/>
          </w:tcPr>
          <w:p w:rsidR="002C3470" w:rsidRPr="00F94A31" w:rsidRDefault="002C3470" w:rsidP="002C3470">
            <w:pPr>
              <w:tabs>
                <w:tab w:val="left" w:pos="360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8" w:type="dxa"/>
          </w:tcPr>
          <w:p w:rsidR="002C3470" w:rsidRPr="00F94A31" w:rsidRDefault="008024D9" w:rsidP="002C3470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415,065</w:t>
            </w:r>
          </w:p>
        </w:tc>
        <w:tc>
          <w:tcPr>
            <w:tcW w:w="252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F94A31" w:rsidRDefault="002C3470" w:rsidP="002C3470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416,130</w:t>
            </w:r>
          </w:p>
        </w:tc>
        <w:tc>
          <w:tcPr>
            <w:tcW w:w="252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C3470" w:rsidRPr="00F94A31" w:rsidRDefault="001E4388" w:rsidP="002C3470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="008024D9">
              <w:rPr>
                <w:rFonts w:ascii="Angsana New" w:hAnsi="Angsana New" w:cs="Angsana New"/>
                <w:sz w:val="30"/>
                <w:szCs w:val="30"/>
              </w:rPr>
              <w:t>,141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282,296</w:t>
            </w:r>
          </w:p>
        </w:tc>
      </w:tr>
      <w:tr w:rsidR="002C3470" w:rsidRPr="00F94A31" w:rsidTr="0068763E">
        <w:tc>
          <w:tcPr>
            <w:tcW w:w="2952" w:type="dxa"/>
          </w:tcPr>
          <w:p w:rsidR="002C3470" w:rsidRPr="00F94A31" w:rsidRDefault="002C3470" w:rsidP="002C3470">
            <w:pPr>
              <w:tabs>
                <w:tab w:val="left" w:pos="360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2C3470" w:rsidRPr="00F94A31" w:rsidRDefault="00086D91" w:rsidP="002C3470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4,443,272</w:t>
            </w:r>
          </w:p>
        </w:tc>
        <w:tc>
          <w:tcPr>
            <w:tcW w:w="252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3,830,093</w:t>
            </w:r>
          </w:p>
        </w:tc>
        <w:tc>
          <w:tcPr>
            <w:tcW w:w="252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C3470" w:rsidRPr="00F94A31" w:rsidRDefault="008024D9" w:rsidP="002C3470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3,442,943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2,900,726</w:t>
            </w:r>
          </w:p>
        </w:tc>
      </w:tr>
      <w:tr w:rsidR="002C3470" w:rsidRPr="00F94A31" w:rsidTr="0068763E">
        <w:tc>
          <w:tcPr>
            <w:tcW w:w="2952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470" w:rsidRPr="00F94A31" w:rsidRDefault="00086D91" w:rsidP="002C3470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4,858,337</w:t>
            </w:r>
          </w:p>
        </w:tc>
        <w:tc>
          <w:tcPr>
            <w:tcW w:w="252" w:type="dxa"/>
            <w:tcBorders>
              <w:bottom w:val="nil"/>
            </w:tcBorders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4,246,233</w:t>
            </w:r>
          </w:p>
        </w:tc>
        <w:tc>
          <w:tcPr>
            <w:tcW w:w="252" w:type="dxa"/>
            <w:tcBorders>
              <w:bottom w:val="nil"/>
            </w:tcBorders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470" w:rsidRPr="00F94A31" w:rsidRDefault="008024D9" w:rsidP="002C3470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3,711,084</w:t>
            </w:r>
          </w:p>
        </w:tc>
        <w:tc>
          <w:tcPr>
            <w:tcW w:w="270" w:type="dxa"/>
            <w:tcBorders>
              <w:bottom w:val="nil"/>
            </w:tcBorders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3,183,022</w:t>
            </w:r>
          </w:p>
        </w:tc>
      </w:tr>
    </w:tbl>
    <w:p w:rsidR="004A1769" w:rsidRPr="00A8771A" w:rsidRDefault="004A1769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12"/>
          <w:szCs w:val="12"/>
        </w:rPr>
      </w:pPr>
    </w:p>
    <w:p w:rsidR="00D46109" w:rsidRDefault="00D46109" w:rsidP="00EE0B0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D46109" w:rsidRDefault="00D46109" w:rsidP="00EE0B0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D46109" w:rsidRDefault="00D46109" w:rsidP="00EE0B0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D46109" w:rsidRDefault="00D46109" w:rsidP="00EE0B0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A8771A" w:rsidRPr="00D55D3F" w:rsidRDefault="00A8771A" w:rsidP="00D55D3F">
      <w:pPr>
        <w:pStyle w:val="BodyText"/>
        <w:spacing w:after="0" w:line="240" w:lineRule="auto"/>
        <w:ind w:right="-25"/>
        <w:rPr>
          <w:rFonts w:ascii="Angsana New" w:hAnsi="Angsana New" w:cs="Angsana New" w:hint="cs"/>
          <w:b/>
          <w:bCs/>
          <w:sz w:val="30"/>
          <w:szCs w:val="30"/>
        </w:rPr>
      </w:pPr>
    </w:p>
    <w:p w:rsidR="00ED7926" w:rsidRPr="00D55D3F" w:rsidRDefault="00001FED" w:rsidP="00D46109">
      <w:pPr>
        <w:pStyle w:val="BodyText"/>
        <w:tabs>
          <w:tab w:val="left" w:pos="630"/>
        </w:tabs>
        <w:spacing w:after="0" w:line="240" w:lineRule="auto"/>
        <w:ind w:left="540" w:right="-25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20</w:t>
      </w:r>
      <w:r w:rsidR="00EE0B0A">
        <w:rPr>
          <w:rFonts w:ascii="Angsana New" w:hAnsi="Angsana New" w:cs="Angsana New"/>
          <w:b/>
          <w:bCs/>
          <w:sz w:val="30"/>
          <w:szCs w:val="30"/>
        </w:rPr>
        <w:tab/>
      </w:r>
      <w:r w:rsidR="001901FE" w:rsidRPr="00D55D3F">
        <w:rPr>
          <w:rFonts w:ascii="Angsana New" w:hAnsi="Angsana New" w:cs="Angsana New"/>
          <w:b/>
          <w:bCs/>
          <w:sz w:val="30"/>
          <w:szCs w:val="30"/>
          <w:cs/>
        </w:rPr>
        <w:t>เจ้</w:t>
      </w:r>
      <w:r w:rsidR="0081623A" w:rsidRPr="00D55D3F">
        <w:rPr>
          <w:rFonts w:ascii="Angsana New" w:hAnsi="Angsana New" w:cs="Angsana New"/>
          <w:b/>
          <w:bCs/>
          <w:sz w:val="30"/>
          <w:szCs w:val="30"/>
          <w:cs/>
        </w:rPr>
        <w:t>า</w:t>
      </w:r>
      <w:r w:rsidR="001901FE" w:rsidRPr="00D55D3F">
        <w:rPr>
          <w:rFonts w:ascii="Angsana New" w:hAnsi="Angsana New" w:cs="Angsana New"/>
          <w:b/>
          <w:bCs/>
          <w:sz w:val="30"/>
          <w:szCs w:val="30"/>
          <w:cs/>
        </w:rPr>
        <w:t>หนี้</w:t>
      </w:r>
      <w:r w:rsidR="00225C2D">
        <w:rPr>
          <w:rFonts w:ascii="Angsana New" w:hAnsi="Angsana New" w:cs="Angsana New" w:hint="cs"/>
          <w:b/>
          <w:bCs/>
          <w:sz w:val="30"/>
          <w:szCs w:val="30"/>
          <w:cs/>
        </w:rPr>
        <w:t>หมุนเวียน</w:t>
      </w:r>
      <w:r w:rsidR="001901FE" w:rsidRPr="00D55D3F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:rsidR="00761BAE" w:rsidRPr="00D55D3F" w:rsidRDefault="00761BAE" w:rsidP="00D55D3F">
      <w:pPr>
        <w:pStyle w:val="BodyText"/>
        <w:spacing w:after="0" w:line="240" w:lineRule="auto"/>
        <w:ind w:right="-25"/>
        <w:rPr>
          <w:rFonts w:ascii="Angsana New" w:hAnsi="Angsana New" w:cs="Angsana New"/>
          <w:sz w:val="30"/>
          <w:szCs w:val="30"/>
          <w:cs/>
        </w:rPr>
      </w:pPr>
    </w:p>
    <w:tbl>
      <w:tblPr>
        <w:tblW w:w="9450" w:type="dxa"/>
        <w:tblInd w:w="648" w:type="dxa"/>
        <w:tblLayout w:type="fixed"/>
        <w:tblLook w:val="0000"/>
      </w:tblPr>
      <w:tblGrid>
        <w:gridCol w:w="2970"/>
        <w:gridCol w:w="900"/>
        <w:gridCol w:w="1170"/>
        <w:gridCol w:w="270"/>
        <w:gridCol w:w="1170"/>
        <w:gridCol w:w="270"/>
        <w:gridCol w:w="1215"/>
        <w:gridCol w:w="270"/>
        <w:gridCol w:w="1215"/>
      </w:tblGrid>
      <w:tr w:rsidR="001901FE" w:rsidRPr="00F94A31" w:rsidTr="006F6177">
        <w:tc>
          <w:tcPr>
            <w:tcW w:w="2970" w:type="dxa"/>
          </w:tcPr>
          <w:p w:rsidR="001901FE" w:rsidRPr="00F94A31" w:rsidRDefault="001901F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901FE" w:rsidRPr="00F94A31" w:rsidRDefault="001901F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901FE" w:rsidRPr="00F94A31" w:rsidRDefault="001901F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901FE" w:rsidRPr="00F94A31" w:rsidRDefault="001901F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901FE" w:rsidRPr="00F94A31" w:rsidRDefault="001901F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F94A31" w:rsidTr="006F6177">
        <w:tc>
          <w:tcPr>
            <w:tcW w:w="297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4C47AE" w:rsidRPr="00F94A31" w:rsidTr="006F6177">
        <w:tc>
          <w:tcPr>
            <w:tcW w:w="2970" w:type="dxa"/>
          </w:tcPr>
          <w:p w:rsidR="004C47AE" w:rsidRPr="00D55D3F" w:rsidRDefault="004C47AE" w:rsidP="006F6177">
            <w:pPr>
              <w:pStyle w:val="Heading5"/>
              <w:spacing w:before="0" w:line="240" w:lineRule="auto"/>
              <w:ind w:left="-108"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C47AE" w:rsidRPr="00D55D3F" w:rsidRDefault="004C47AE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4C47AE" w:rsidRPr="00F94A31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470" w:rsidRPr="00F94A31" w:rsidTr="006F6177">
        <w:tc>
          <w:tcPr>
            <w:tcW w:w="2970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2C3470" w:rsidRPr="00F94A31" w:rsidRDefault="004E1230" w:rsidP="002C3470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569,995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552,792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FFFFFF"/>
          </w:tcPr>
          <w:p w:rsidR="002C3470" w:rsidRPr="00F94A31" w:rsidRDefault="008024D9" w:rsidP="002C34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E1230">
              <w:rPr>
                <w:rFonts w:ascii="Angsana New" w:hAnsi="Angsana New" w:cs="Angsana New"/>
                <w:sz w:val="30"/>
                <w:szCs w:val="30"/>
              </w:rPr>
              <w:t>90,559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F94A31" w:rsidRDefault="002C3470" w:rsidP="002C34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450,317</w:t>
            </w:r>
          </w:p>
        </w:tc>
      </w:tr>
      <w:tr w:rsidR="002C3470" w:rsidRPr="00F94A31" w:rsidTr="006F6177">
        <w:tc>
          <w:tcPr>
            <w:tcW w:w="2970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2C3470" w:rsidRPr="00F94A31" w:rsidRDefault="00086D91" w:rsidP="00086D91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374,646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482,761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FFFFFF"/>
          </w:tcPr>
          <w:p w:rsidR="002C3470" w:rsidRPr="00F94A31" w:rsidRDefault="008024D9" w:rsidP="002C34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312,204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F94A31" w:rsidRDefault="002C3470" w:rsidP="002C34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377,018</w:t>
            </w:r>
          </w:p>
        </w:tc>
      </w:tr>
      <w:tr w:rsidR="002C3470" w:rsidRPr="00F94A31" w:rsidTr="006F6177">
        <w:tc>
          <w:tcPr>
            <w:tcW w:w="2970" w:type="dxa"/>
          </w:tcPr>
          <w:p w:rsidR="002C3470" w:rsidRPr="00F94A31" w:rsidRDefault="002C3470" w:rsidP="002C3470">
            <w:pPr>
              <w:spacing w:after="0"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90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FFFFFF"/>
          </w:tcPr>
          <w:p w:rsidR="002C3470" w:rsidRPr="00F94A31" w:rsidRDefault="00086D91" w:rsidP="00086D91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275,178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205,619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FFFFFF"/>
          </w:tcPr>
          <w:p w:rsidR="002C3470" w:rsidRPr="00BB7B44" w:rsidRDefault="008024D9" w:rsidP="002C34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223,140</w:t>
            </w:r>
          </w:p>
        </w:tc>
        <w:tc>
          <w:tcPr>
            <w:tcW w:w="270" w:type="dxa"/>
          </w:tcPr>
          <w:p w:rsidR="002C3470" w:rsidRPr="00BB7B44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BB7B44" w:rsidRDefault="002C3470" w:rsidP="002C34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171,791</w:t>
            </w:r>
          </w:p>
        </w:tc>
      </w:tr>
      <w:tr w:rsidR="002C3470" w:rsidRPr="00F94A31" w:rsidTr="006F6177">
        <w:tc>
          <w:tcPr>
            <w:tcW w:w="2970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90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2C3470" w:rsidRPr="00F94A31" w:rsidRDefault="00086D91" w:rsidP="002C3470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1,231,525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1,160,114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FFFFFF"/>
          </w:tcPr>
          <w:p w:rsidR="002C3470" w:rsidRPr="00F94A31" w:rsidRDefault="008024D9" w:rsidP="002C34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1,085,360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F94A31" w:rsidRDefault="002C3470" w:rsidP="002C34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1,005,831</w:t>
            </w:r>
          </w:p>
        </w:tc>
      </w:tr>
      <w:tr w:rsidR="002C3470" w:rsidRPr="00F94A31" w:rsidTr="006F6177">
        <w:tc>
          <w:tcPr>
            <w:tcW w:w="2970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เจ้าหนี้บัตรของขวัญ</w:t>
            </w:r>
          </w:p>
        </w:tc>
        <w:tc>
          <w:tcPr>
            <w:tcW w:w="90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2C3470" w:rsidRPr="00F94A31" w:rsidRDefault="00086D91" w:rsidP="002C3470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123,925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117,275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FFFFFF"/>
          </w:tcPr>
          <w:p w:rsidR="002C3470" w:rsidRPr="00F94A31" w:rsidRDefault="008024D9" w:rsidP="002C34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114,107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F94A31" w:rsidRDefault="002C3470" w:rsidP="002C34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107,596</w:t>
            </w:r>
          </w:p>
        </w:tc>
      </w:tr>
      <w:tr w:rsidR="002C3470" w:rsidRPr="00F94A31" w:rsidTr="006F6177">
        <w:tc>
          <w:tcPr>
            <w:tcW w:w="2970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C3470" w:rsidRPr="00311ADD" w:rsidRDefault="004E1230" w:rsidP="002C3470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475,189</w:t>
            </w:r>
          </w:p>
        </w:tc>
        <w:tc>
          <w:tcPr>
            <w:tcW w:w="270" w:type="dxa"/>
            <w:shd w:val="clear" w:color="auto" w:fill="auto"/>
          </w:tcPr>
          <w:p w:rsidR="002C3470" w:rsidRPr="00311ADD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C3470" w:rsidRPr="00311ADD" w:rsidRDefault="002C3470" w:rsidP="002C3470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1ADD">
              <w:rPr>
                <w:rFonts w:ascii="Angsana New" w:hAnsi="Angsana New" w:cs="Angsana New"/>
                <w:sz w:val="30"/>
                <w:szCs w:val="30"/>
              </w:rPr>
              <w:t>447,362</w:t>
            </w:r>
          </w:p>
        </w:tc>
        <w:tc>
          <w:tcPr>
            <w:tcW w:w="270" w:type="dxa"/>
            <w:shd w:val="clear" w:color="auto" w:fill="auto"/>
          </w:tcPr>
          <w:p w:rsidR="002C3470" w:rsidRPr="00311ADD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2C3470" w:rsidRPr="00311ADD" w:rsidRDefault="004E1230" w:rsidP="002C34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422,125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C3470" w:rsidRPr="00311ADD" w:rsidRDefault="002C3470" w:rsidP="002C34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392,761</w:t>
            </w:r>
          </w:p>
        </w:tc>
      </w:tr>
      <w:tr w:rsidR="002C3470" w:rsidRPr="00F94A31" w:rsidTr="006F6177">
        <w:tc>
          <w:tcPr>
            <w:tcW w:w="2970" w:type="dxa"/>
          </w:tcPr>
          <w:p w:rsidR="002C3470" w:rsidRPr="00F94A31" w:rsidRDefault="002C3470" w:rsidP="002C3470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470" w:rsidRPr="00311ADD" w:rsidRDefault="00086D91" w:rsidP="002C3470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3,050,457</w:t>
            </w:r>
          </w:p>
        </w:tc>
        <w:tc>
          <w:tcPr>
            <w:tcW w:w="270" w:type="dxa"/>
            <w:shd w:val="clear" w:color="auto" w:fill="auto"/>
          </w:tcPr>
          <w:p w:rsidR="002C3470" w:rsidRPr="00311ADD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470" w:rsidRPr="00311ADD" w:rsidRDefault="002C3470" w:rsidP="002C3470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2,965,923</w:t>
            </w:r>
          </w:p>
        </w:tc>
        <w:tc>
          <w:tcPr>
            <w:tcW w:w="270" w:type="dxa"/>
            <w:shd w:val="clear" w:color="auto" w:fill="auto"/>
          </w:tcPr>
          <w:p w:rsidR="002C3470" w:rsidRPr="00311ADD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470" w:rsidRPr="00311ADD" w:rsidRDefault="008024D9" w:rsidP="002C3470">
            <w:pPr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2,647,495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311ADD" w:rsidRDefault="002C3470" w:rsidP="002C3470">
            <w:pPr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2,505,314</w:t>
            </w:r>
          </w:p>
        </w:tc>
      </w:tr>
    </w:tbl>
    <w:p w:rsidR="00D46109" w:rsidRDefault="00D46109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</w:p>
    <w:p w:rsidR="000F2A66" w:rsidRPr="00D55D3F" w:rsidRDefault="00001FED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</w:rPr>
        <w:t>21</w:t>
      </w:r>
      <w:r w:rsidR="000F2A66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0F2A66" w:rsidRPr="00D55D3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ภาระผูกพันของ</w:t>
      </w:r>
      <w:r w:rsidR="000F2A66" w:rsidRPr="00D55D3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ผลประโยชน์พนักงาน </w:t>
      </w:r>
    </w:p>
    <w:p w:rsidR="000F2A66" w:rsidRPr="00A8771A" w:rsidRDefault="000F2A66" w:rsidP="00D55D3F">
      <w:pPr>
        <w:spacing w:after="0"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</w:p>
    <w:tbl>
      <w:tblPr>
        <w:tblW w:w="4646" w:type="pct"/>
        <w:tblInd w:w="648" w:type="dxa"/>
        <w:tblBorders>
          <w:bottom w:val="double" w:sz="4" w:space="0" w:color="auto"/>
        </w:tblBorders>
        <w:tblLayout w:type="fixed"/>
        <w:tblLook w:val="00A0"/>
      </w:tblPr>
      <w:tblGrid>
        <w:gridCol w:w="3860"/>
        <w:gridCol w:w="1198"/>
        <w:gridCol w:w="241"/>
        <w:gridCol w:w="1139"/>
        <w:gridCol w:w="278"/>
        <w:gridCol w:w="1105"/>
        <w:gridCol w:w="276"/>
        <w:gridCol w:w="1236"/>
      </w:tblGrid>
      <w:tr w:rsidR="004A6BB0" w:rsidRPr="00F94A31" w:rsidTr="006F6177">
        <w:tc>
          <w:tcPr>
            <w:tcW w:w="2068" w:type="pct"/>
          </w:tcPr>
          <w:p w:rsidR="004A6BB0" w:rsidRPr="00F94A31" w:rsidRDefault="004A6BB0" w:rsidP="006F6177">
            <w:pPr>
              <w:spacing w:after="0" w:line="240" w:lineRule="auto"/>
              <w:ind w:left="-108" w:firstLine="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pct"/>
            <w:gridSpan w:val="4"/>
          </w:tcPr>
          <w:p w:rsidR="004A6BB0" w:rsidRPr="00F94A31" w:rsidRDefault="004A6BB0" w:rsidP="001C3E9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02" w:type="pct"/>
            <w:gridSpan w:val="3"/>
          </w:tcPr>
          <w:p w:rsidR="004A6BB0" w:rsidRPr="00F94A31" w:rsidRDefault="004A6BB0" w:rsidP="001C3E9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C3470" w:rsidRPr="00F94A31" w:rsidTr="006F6177">
        <w:tc>
          <w:tcPr>
            <w:tcW w:w="2068" w:type="pct"/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9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C3470" w:rsidRPr="00F94A31" w:rsidTr="006F6177">
        <w:tc>
          <w:tcPr>
            <w:tcW w:w="2068" w:type="pct"/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2" w:type="pct"/>
            <w:gridSpan w:val="7"/>
          </w:tcPr>
          <w:p w:rsidR="002C3470" w:rsidRPr="00F94A31" w:rsidRDefault="002C3470" w:rsidP="002C3470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2C3470" w:rsidRPr="00F94A31" w:rsidTr="006F6177">
        <w:tc>
          <w:tcPr>
            <w:tcW w:w="2068" w:type="pct"/>
          </w:tcPr>
          <w:p w:rsidR="002C3470" w:rsidRPr="00F94A31" w:rsidRDefault="002C3470" w:rsidP="002C3470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932" w:type="pct"/>
            <w:gridSpan w:val="7"/>
          </w:tcPr>
          <w:p w:rsidR="002C3470" w:rsidRPr="00F94A31" w:rsidRDefault="002C3470" w:rsidP="002C3470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</w:p>
        </w:tc>
      </w:tr>
      <w:tr w:rsidR="002C3470" w:rsidRPr="00F94A31" w:rsidTr="006F6177">
        <w:tc>
          <w:tcPr>
            <w:tcW w:w="2068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ภาระผูกพันในงบแสดงฐานะการเงินสำหรับ</w:t>
            </w:r>
          </w:p>
        </w:tc>
        <w:tc>
          <w:tcPr>
            <w:tcW w:w="642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470" w:rsidRPr="00F94A31" w:rsidTr="006F6177">
        <w:tc>
          <w:tcPr>
            <w:tcW w:w="2068" w:type="pct"/>
            <w:tcBorders>
              <w:bottom w:val="nil"/>
            </w:tcBorders>
            <w:vAlign w:val="bottom"/>
          </w:tcPr>
          <w:p w:rsidR="002C3470" w:rsidRPr="00F94A31" w:rsidRDefault="002C3470" w:rsidP="002C3470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ผลประโยชน์พนักงานหลังออกจากงาน</w:t>
            </w:r>
          </w:p>
        </w:tc>
        <w:tc>
          <w:tcPr>
            <w:tcW w:w="642" w:type="pct"/>
            <w:tcBorders>
              <w:top w:val="nil"/>
              <w:bottom w:val="double" w:sz="4" w:space="0" w:color="auto"/>
            </w:tcBorders>
          </w:tcPr>
          <w:p w:rsidR="002C3470" w:rsidRPr="00F94A31" w:rsidRDefault="008024D9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D461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9,697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bottom w:val="double" w:sz="4" w:space="0" w:color="auto"/>
            </w:tcBorders>
          </w:tcPr>
          <w:p w:rsidR="002C3470" w:rsidRPr="00F94A31" w:rsidRDefault="002C3470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103,716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</w:tcPr>
          <w:p w:rsidR="002C3470" w:rsidRPr="00F94A31" w:rsidRDefault="009C583F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91,396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nil"/>
              <w:bottom w:val="double" w:sz="4" w:space="0" w:color="auto"/>
            </w:tcBorders>
          </w:tcPr>
          <w:p w:rsidR="002C3470" w:rsidRPr="00F94A31" w:rsidRDefault="002C3470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85,473</w:t>
            </w:r>
          </w:p>
        </w:tc>
      </w:tr>
    </w:tbl>
    <w:p w:rsidR="004A6BB0" w:rsidRPr="00D55D3F" w:rsidRDefault="004A6BB0" w:rsidP="00D55D3F">
      <w:pPr>
        <w:spacing w:after="0" w:line="240" w:lineRule="auto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</w:p>
    <w:tbl>
      <w:tblPr>
        <w:tblW w:w="4646" w:type="pct"/>
        <w:tblInd w:w="648" w:type="dxa"/>
        <w:tblBorders>
          <w:bottom w:val="double" w:sz="4" w:space="0" w:color="auto"/>
        </w:tblBorders>
        <w:tblLayout w:type="fixed"/>
        <w:tblLook w:val="00A0"/>
      </w:tblPr>
      <w:tblGrid>
        <w:gridCol w:w="3859"/>
        <w:gridCol w:w="1198"/>
        <w:gridCol w:w="241"/>
        <w:gridCol w:w="1140"/>
        <w:gridCol w:w="278"/>
        <w:gridCol w:w="1187"/>
        <w:gridCol w:w="282"/>
        <w:gridCol w:w="1148"/>
      </w:tblGrid>
      <w:tr w:rsidR="00EE0B0A" w:rsidRPr="00F94A31" w:rsidTr="006F6177">
        <w:tc>
          <w:tcPr>
            <w:tcW w:w="2067" w:type="pct"/>
            <w:noWrap/>
          </w:tcPr>
          <w:p w:rsidR="00EE0B0A" w:rsidRPr="00F94A31" w:rsidRDefault="00EE0B0A" w:rsidP="00EE0B0A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EE0B0A" w:rsidRPr="00F94A31" w:rsidRDefault="00EE0B0A" w:rsidP="00EE0B0A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9" w:type="pct"/>
          </w:tcPr>
          <w:p w:rsidR="00EE0B0A" w:rsidRPr="00F94A31" w:rsidRDefault="00EE0B0A" w:rsidP="00EE0B0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:rsidR="00EE0B0A" w:rsidRPr="00F94A31" w:rsidRDefault="00EE0B0A" w:rsidP="00EE0B0A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F94A31" w:rsidTr="006F6177">
        <w:tc>
          <w:tcPr>
            <w:tcW w:w="2067" w:type="pct"/>
            <w:noWrap/>
          </w:tcPr>
          <w:p w:rsidR="002C3470" w:rsidRPr="00F94A31" w:rsidRDefault="002C3470" w:rsidP="002C3470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2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9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51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C3470" w:rsidRPr="00F94A31" w:rsidTr="006F6177">
        <w:tc>
          <w:tcPr>
            <w:tcW w:w="2067" w:type="pct"/>
          </w:tcPr>
          <w:p w:rsidR="002C3470" w:rsidRPr="00F94A31" w:rsidRDefault="002C3470" w:rsidP="002C3470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7"/>
          </w:tcPr>
          <w:p w:rsidR="002C3470" w:rsidRPr="00F94A31" w:rsidRDefault="002C3470" w:rsidP="002C3470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2C3470" w:rsidRPr="00F94A31" w:rsidTr="006F6177">
        <w:tc>
          <w:tcPr>
            <w:tcW w:w="2067" w:type="pct"/>
          </w:tcPr>
          <w:p w:rsidR="002C3470" w:rsidRPr="00F94A31" w:rsidRDefault="002C3470" w:rsidP="002C3470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42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0" w:type="pct"/>
            <w:gridSpan w:val="2"/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470" w:rsidRPr="00F94A31" w:rsidTr="006F6177">
        <w:tc>
          <w:tcPr>
            <w:tcW w:w="2067" w:type="pct"/>
          </w:tcPr>
          <w:p w:rsidR="002C3470" w:rsidRPr="00F94A31" w:rsidRDefault="002C3470" w:rsidP="002C3470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42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0" w:type="pct"/>
            <w:gridSpan w:val="2"/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470" w:rsidRPr="00F94A31" w:rsidTr="006F6177">
        <w:tc>
          <w:tcPr>
            <w:tcW w:w="2067" w:type="pct"/>
            <w:tcBorders>
              <w:bottom w:val="nil"/>
              <w:right w:val="nil"/>
            </w:tcBorders>
            <w:vAlign w:val="bottom"/>
          </w:tcPr>
          <w:p w:rsidR="002C3470" w:rsidRPr="00F94A31" w:rsidRDefault="002C3470" w:rsidP="002C3470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ผลประโยชน์พนักงานหลังออกจากงาน</w:t>
            </w:r>
          </w:p>
        </w:tc>
        <w:tc>
          <w:tcPr>
            <w:tcW w:w="64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C3470" w:rsidRPr="006A578F" w:rsidRDefault="008024D9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12,623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</w:tcBorders>
            <w:vAlign w:val="bottom"/>
          </w:tcPr>
          <w:p w:rsidR="002C3470" w:rsidRPr="00F94A31" w:rsidRDefault="002C3470" w:rsidP="002C347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C3470" w:rsidRPr="006A578F" w:rsidRDefault="002C3470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10,733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:rsidR="002C3470" w:rsidRPr="00F94A31" w:rsidRDefault="002C3470" w:rsidP="002C347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6" w:type="pct"/>
            <w:tcBorders>
              <w:top w:val="nil"/>
              <w:bottom w:val="double" w:sz="4" w:space="0" w:color="auto"/>
            </w:tcBorders>
            <w:vAlign w:val="bottom"/>
          </w:tcPr>
          <w:p w:rsidR="002C3470" w:rsidRPr="00F94A31" w:rsidRDefault="005A04BD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11,013</w:t>
            </w: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C3470" w:rsidRPr="00F94A31" w:rsidRDefault="002C3470" w:rsidP="002C347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C3470" w:rsidRPr="00F94A31" w:rsidRDefault="002C3470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9,245</w:t>
            </w:r>
          </w:p>
        </w:tc>
      </w:tr>
      <w:tr w:rsidR="002C3470" w:rsidRPr="00F94A31" w:rsidTr="006F6177">
        <w:tc>
          <w:tcPr>
            <w:tcW w:w="2067" w:type="pct"/>
            <w:tcBorders>
              <w:top w:val="nil"/>
              <w:bottom w:val="nil"/>
            </w:tcBorders>
            <w:vAlign w:val="bottom"/>
          </w:tcPr>
          <w:p w:rsidR="002C3470" w:rsidRPr="00F94A31" w:rsidRDefault="002C3470" w:rsidP="002C3470">
            <w:pPr>
              <w:spacing w:after="0" w:line="240" w:lineRule="auto"/>
              <w:ind w:left="-99"/>
              <w:rPr>
                <w:rFonts w:ascii="Angsana New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642" w:type="pct"/>
            <w:tcBorders>
              <w:top w:val="double" w:sz="4" w:space="0" w:color="auto"/>
              <w:bottom w:val="nil"/>
            </w:tcBorders>
            <w:vAlign w:val="bottom"/>
          </w:tcPr>
          <w:p w:rsidR="002C3470" w:rsidRPr="00F94A31" w:rsidRDefault="002C3470" w:rsidP="002C347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:rsidR="002C3470" w:rsidRPr="00F94A31" w:rsidRDefault="002C3470" w:rsidP="002C347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1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C3470" w:rsidRPr="00F94A31" w:rsidRDefault="002C3470" w:rsidP="002C347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:rsidR="002C3470" w:rsidRPr="00F94A31" w:rsidRDefault="002C3470" w:rsidP="002C347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nil"/>
            </w:tcBorders>
            <w:vAlign w:val="bottom"/>
          </w:tcPr>
          <w:p w:rsidR="002C3470" w:rsidRPr="00F94A31" w:rsidRDefault="002C3470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C3470" w:rsidRPr="00F94A31" w:rsidRDefault="002C3470" w:rsidP="002C347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C3470" w:rsidRPr="00F94A31" w:rsidRDefault="002C3470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  <w:lang w:val="en-GB"/>
              </w:rPr>
            </w:pPr>
          </w:p>
        </w:tc>
      </w:tr>
    </w:tbl>
    <w:p w:rsidR="00730930" w:rsidRDefault="00730930" w:rsidP="006F6177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A6BB0" w:rsidRDefault="000F2A66" w:rsidP="006F6177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D55D3F">
        <w:rPr>
          <w:rFonts w:ascii="Angsana New" w:hAnsi="Angsana New" w:cs="Angsana New"/>
          <w:sz w:val="30"/>
          <w:szCs w:val="30"/>
        </w:rPr>
        <w:t xml:space="preserve">2541 </w:t>
      </w:r>
      <w:r w:rsidRPr="00D55D3F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D46109" w:rsidRDefault="00D46109" w:rsidP="00D46109">
      <w:pPr>
        <w:spacing w:after="0" w:line="240" w:lineRule="auto"/>
        <w:ind w:left="630"/>
        <w:jc w:val="both"/>
        <w:rPr>
          <w:rFonts w:ascii="Angsana New" w:hAnsi="Angsana New" w:cs="Angsana New"/>
          <w:sz w:val="30"/>
          <w:szCs w:val="30"/>
        </w:rPr>
      </w:pPr>
    </w:p>
    <w:p w:rsidR="000F2A66" w:rsidRDefault="000F2A66" w:rsidP="006F6177">
      <w:pPr>
        <w:spacing w:after="0" w:line="240" w:lineRule="auto"/>
        <w:ind w:left="630" w:hanging="90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BD22B9" w:rsidRPr="00A8771A" w:rsidRDefault="00BD22B9" w:rsidP="0016654E">
      <w:pPr>
        <w:spacing w:after="0" w:line="240" w:lineRule="auto"/>
        <w:ind w:left="540"/>
        <w:rPr>
          <w:rFonts w:ascii="Angsana New" w:hAnsi="Angsana New" w:cs="Angsana New" w:hint="cs"/>
          <w:sz w:val="2"/>
          <w:szCs w:val="2"/>
        </w:rPr>
      </w:pPr>
    </w:p>
    <w:tbl>
      <w:tblPr>
        <w:tblW w:w="9378" w:type="dxa"/>
        <w:tblInd w:w="540" w:type="dxa"/>
        <w:tblLayout w:type="fixed"/>
        <w:tblLook w:val="01E0"/>
      </w:tblPr>
      <w:tblGrid>
        <w:gridCol w:w="3510"/>
        <w:gridCol w:w="1170"/>
        <w:gridCol w:w="270"/>
        <w:gridCol w:w="1260"/>
        <w:gridCol w:w="270"/>
        <w:gridCol w:w="1260"/>
        <w:gridCol w:w="270"/>
        <w:gridCol w:w="1368"/>
      </w:tblGrid>
      <w:tr w:rsidR="000F2A66" w:rsidRPr="00F94A31" w:rsidTr="00C63E65">
        <w:tc>
          <w:tcPr>
            <w:tcW w:w="3510" w:type="dxa"/>
          </w:tcPr>
          <w:p w:rsidR="000F2A66" w:rsidRPr="00F94A31" w:rsidRDefault="000F2A66" w:rsidP="0016654E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F2A66" w:rsidRPr="00F94A31" w:rsidRDefault="000F2A66" w:rsidP="0016654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F2A66" w:rsidRPr="00F94A31" w:rsidRDefault="000F2A66" w:rsidP="0016654E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98" w:type="dxa"/>
            <w:gridSpan w:val="3"/>
          </w:tcPr>
          <w:p w:rsidR="000F2A66" w:rsidRPr="00F94A31" w:rsidRDefault="000F2A66" w:rsidP="0016654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4C47AE" w:rsidRPr="00F94A31" w:rsidTr="00C63E65">
        <w:tc>
          <w:tcPr>
            <w:tcW w:w="3510" w:type="dxa"/>
          </w:tcPr>
          <w:p w:rsidR="004C47AE" w:rsidRPr="00F94A31" w:rsidRDefault="004C47AE" w:rsidP="0016654E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C47AE" w:rsidRPr="00F94A31" w:rsidRDefault="002C3470" w:rsidP="0016654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C47AE" w:rsidRPr="00F94A31" w:rsidRDefault="004C47AE" w:rsidP="0016654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47AE" w:rsidRPr="00F94A31" w:rsidRDefault="007455B4" w:rsidP="0016654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C347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C47AE" w:rsidRPr="00F94A31" w:rsidRDefault="004C47AE" w:rsidP="0016654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47AE" w:rsidRPr="00F94A31" w:rsidRDefault="002C3470" w:rsidP="0016654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C47AE" w:rsidRPr="00F94A31" w:rsidRDefault="004C47AE" w:rsidP="0016654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4C47AE" w:rsidRPr="00F94A31" w:rsidRDefault="007455B4" w:rsidP="0016654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C347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4C47AE" w:rsidRPr="00F94A31" w:rsidTr="00C63E65">
        <w:tc>
          <w:tcPr>
            <w:tcW w:w="3510" w:type="dxa"/>
          </w:tcPr>
          <w:p w:rsidR="004C47AE" w:rsidRPr="00F94A31" w:rsidRDefault="004C47AE" w:rsidP="0016654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8" w:type="dxa"/>
            <w:gridSpan w:val="7"/>
          </w:tcPr>
          <w:p w:rsidR="004C47AE" w:rsidRPr="00F94A31" w:rsidRDefault="004C47AE" w:rsidP="0016654E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4A3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22B9" w:rsidRPr="00F94A31" w:rsidTr="00C63E65">
        <w:tc>
          <w:tcPr>
            <w:tcW w:w="3510" w:type="dxa"/>
          </w:tcPr>
          <w:p w:rsidR="00BD22B9" w:rsidRPr="00F94A31" w:rsidRDefault="00BD22B9" w:rsidP="0016654E">
            <w:pPr>
              <w:spacing w:after="0"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BD22B9" w:rsidRPr="00F94A31" w:rsidRDefault="00BD22B9" w:rsidP="0016654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D22B9" w:rsidRPr="00F94A31" w:rsidRDefault="00BD22B9" w:rsidP="0016654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BD22B9" w:rsidRPr="00F94A31" w:rsidRDefault="00BD22B9" w:rsidP="0016654E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D22B9" w:rsidRPr="00F94A31" w:rsidRDefault="00BD22B9" w:rsidP="0016654E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BD22B9" w:rsidRPr="00F94A31" w:rsidRDefault="00BD22B9" w:rsidP="0016654E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D22B9" w:rsidRPr="00F94A31" w:rsidRDefault="00BD22B9" w:rsidP="0016654E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:rsidR="00BD22B9" w:rsidRPr="00F94A31" w:rsidRDefault="00BD22B9" w:rsidP="0016654E">
            <w:pPr>
              <w:pStyle w:val="acctfourfigures"/>
              <w:tabs>
                <w:tab w:val="clear" w:pos="765"/>
                <w:tab w:val="left" w:pos="379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470" w:rsidRPr="00F94A31" w:rsidTr="00C63E65">
        <w:tc>
          <w:tcPr>
            <w:tcW w:w="3510" w:type="dxa"/>
          </w:tcPr>
          <w:p w:rsidR="002C3470" w:rsidRPr="00F94A31" w:rsidRDefault="002C3470" w:rsidP="002C3470">
            <w:pPr>
              <w:spacing w:after="0"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FFFFFF"/>
          </w:tcPr>
          <w:p w:rsidR="002C3470" w:rsidRPr="00F94A31" w:rsidRDefault="008024D9" w:rsidP="002C3470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103,716</w:t>
            </w:r>
          </w:p>
        </w:tc>
        <w:tc>
          <w:tcPr>
            <w:tcW w:w="270" w:type="dxa"/>
            <w:shd w:val="clear" w:color="auto" w:fill="auto"/>
          </w:tcPr>
          <w:p w:rsidR="002C3470" w:rsidRPr="00F94A31" w:rsidRDefault="002C3470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99,031</w:t>
            </w:r>
          </w:p>
        </w:tc>
        <w:tc>
          <w:tcPr>
            <w:tcW w:w="270" w:type="dxa"/>
            <w:shd w:val="clear" w:color="auto" w:fill="auto"/>
          </w:tcPr>
          <w:p w:rsidR="002C3470" w:rsidRPr="00F94A31" w:rsidRDefault="002C3470" w:rsidP="002C3470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2C3470" w:rsidRPr="00F94A31" w:rsidRDefault="009C583F" w:rsidP="002C3470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85,473</w:t>
            </w:r>
          </w:p>
        </w:tc>
        <w:tc>
          <w:tcPr>
            <w:tcW w:w="270" w:type="dxa"/>
            <w:shd w:val="clear" w:color="auto" w:fill="auto"/>
          </w:tcPr>
          <w:p w:rsidR="002C3470" w:rsidRPr="00F94A31" w:rsidRDefault="002C3470" w:rsidP="002C3470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:rsidR="002C3470" w:rsidRPr="00F94A31" w:rsidRDefault="002C3470" w:rsidP="002C3470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80,660</w:t>
            </w:r>
          </w:p>
        </w:tc>
      </w:tr>
      <w:tr w:rsidR="002C3470" w:rsidRPr="0016654E" w:rsidTr="00C63E65">
        <w:tc>
          <w:tcPr>
            <w:tcW w:w="3510" w:type="dxa"/>
          </w:tcPr>
          <w:p w:rsidR="002C3470" w:rsidRPr="0016654E" w:rsidRDefault="002C3470" w:rsidP="002C3470">
            <w:pPr>
              <w:spacing w:after="0" w:line="240" w:lineRule="auto"/>
              <w:ind w:left="342" w:hanging="34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2C3470" w:rsidRPr="0016654E" w:rsidRDefault="002C3470" w:rsidP="002C3470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:rsidR="002C3470" w:rsidRPr="0016654E" w:rsidRDefault="002C3470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:rsidR="002C3470" w:rsidRPr="0016654E" w:rsidRDefault="002C3470" w:rsidP="002C3470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:rsidR="002C3470" w:rsidRPr="0016654E" w:rsidRDefault="002C3470" w:rsidP="002C3470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2C3470" w:rsidRPr="0016654E" w:rsidRDefault="002C3470" w:rsidP="002C3470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2C3470" w:rsidRPr="0016654E" w:rsidRDefault="002C3470" w:rsidP="002C3470">
            <w:pPr>
              <w:tabs>
                <w:tab w:val="left" w:pos="306"/>
              </w:tabs>
              <w:spacing w:after="0" w:line="240" w:lineRule="auto"/>
              <w:ind w:right="-54"/>
              <w:jc w:val="right"/>
              <w:rPr>
                <w:rFonts w:ascii="Angsana New" w:hAnsi="Angsana New" w:cs="Angsana New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:rsidR="002C3470" w:rsidRPr="0016654E" w:rsidRDefault="002C3470" w:rsidP="002C3470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20"/>
              </w:rPr>
            </w:pPr>
          </w:p>
        </w:tc>
      </w:tr>
      <w:tr w:rsidR="002C3470" w:rsidRPr="00F94A31" w:rsidTr="00C63E65">
        <w:tc>
          <w:tcPr>
            <w:tcW w:w="3510" w:type="dxa"/>
          </w:tcPr>
          <w:p w:rsidR="002C3470" w:rsidRPr="00296122" w:rsidRDefault="002C3470" w:rsidP="002C3470">
            <w:pPr>
              <w:spacing w:after="0" w:line="240" w:lineRule="auto"/>
              <w:ind w:left="340" w:hanging="3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961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2961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C3470" w:rsidRPr="00F94A31" w:rsidRDefault="002C3470" w:rsidP="002C347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C3470" w:rsidRPr="00F94A31" w:rsidRDefault="002C3470" w:rsidP="002C3470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2C3470" w:rsidRPr="00F94A31" w:rsidRDefault="002C3470" w:rsidP="002C3470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C3470" w:rsidRPr="00F94A31" w:rsidRDefault="002C3470" w:rsidP="002C3470">
            <w:pPr>
              <w:tabs>
                <w:tab w:val="left" w:pos="306"/>
              </w:tabs>
              <w:spacing w:after="0" w:line="240" w:lineRule="auto"/>
              <w:ind w:right="-5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:rsidR="002C3470" w:rsidRPr="00F94A31" w:rsidRDefault="002C3470" w:rsidP="002C3470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340D" w:rsidRPr="00F94A31" w:rsidTr="00C63E65">
        <w:tc>
          <w:tcPr>
            <w:tcW w:w="3510" w:type="dxa"/>
          </w:tcPr>
          <w:p w:rsidR="00EC340D" w:rsidRPr="00296122" w:rsidRDefault="00EC340D" w:rsidP="00EC340D">
            <w:pPr>
              <w:spacing w:after="0"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296122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shd w:val="clear" w:color="auto" w:fill="FFFFFF"/>
          </w:tcPr>
          <w:p w:rsidR="00EC340D" w:rsidRPr="00F94A31" w:rsidRDefault="008024D9" w:rsidP="000853C7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853C7">
              <w:rPr>
                <w:rFonts w:ascii="Angsana New" w:hAnsi="Angsana New" w:cs="Angsana New"/>
                <w:sz w:val="30"/>
                <w:szCs w:val="30"/>
              </w:rPr>
              <w:t>6,642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C340D" w:rsidRPr="00F94A31" w:rsidRDefault="00EC340D" w:rsidP="00EC340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C340D" w:rsidRPr="00F94A31" w:rsidRDefault="00EC340D" w:rsidP="00EC340D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(6,048)</w:t>
            </w:r>
          </w:p>
        </w:tc>
        <w:tc>
          <w:tcPr>
            <w:tcW w:w="270" w:type="dxa"/>
            <w:shd w:val="clear" w:color="auto" w:fill="auto"/>
          </w:tcPr>
          <w:p w:rsidR="00EC340D" w:rsidRPr="00F94A31" w:rsidRDefault="00EC340D" w:rsidP="00EC340D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EC340D" w:rsidRPr="00F94A31" w:rsidRDefault="00EC340D" w:rsidP="00EC340D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(5,090)</w:t>
            </w:r>
          </w:p>
        </w:tc>
        <w:tc>
          <w:tcPr>
            <w:tcW w:w="270" w:type="dxa"/>
            <w:shd w:val="clear" w:color="auto" w:fill="auto"/>
          </w:tcPr>
          <w:p w:rsidR="00EC340D" w:rsidRPr="00F94A31" w:rsidRDefault="00EC340D" w:rsidP="00EC340D">
            <w:pPr>
              <w:tabs>
                <w:tab w:val="left" w:pos="306"/>
              </w:tabs>
              <w:spacing w:after="0" w:line="240" w:lineRule="auto"/>
              <w:ind w:right="-5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:rsidR="00EC340D" w:rsidRPr="00F94A31" w:rsidRDefault="00EC340D" w:rsidP="006F6177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(4,432)</w:t>
            </w:r>
          </w:p>
        </w:tc>
      </w:tr>
      <w:tr w:rsidR="008024D9" w:rsidRPr="006F6177" w:rsidTr="0089719D">
        <w:tc>
          <w:tcPr>
            <w:tcW w:w="3510" w:type="dxa"/>
          </w:tcPr>
          <w:p w:rsidR="008024D9" w:rsidRPr="00296122" w:rsidRDefault="008024D9" w:rsidP="008024D9">
            <w:pPr>
              <w:spacing w:after="0"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6122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296122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shd w:val="clear" w:color="auto" w:fill="auto"/>
          </w:tcPr>
          <w:p w:rsidR="008024D9" w:rsidRDefault="008024D9" w:rsidP="00B60A4D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024D9" w:rsidRPr="00F94A31" w:rsidRDefault="00B60A4D" w:rsidP="00B60A4D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12,623</w:t>
            </w:r>
          </w:p>
        </w:tc>
        <w:tc>
          <w:tcPr>
            <w:tcW w:w="270" w:type="dxa"/>
            <w:shd w:val="clear" w:color="auto" w:fill="auto"/>
          </w:tcPr>
          <w:p w:rsidR="008024D9" w:rsidRPr="00B60A4D" w:rsidRDefault="008024D9" w:rsidP="00B60A4D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024D9" w:rsidRDefault="008024D9" w:rsidP="00B60A4D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024D9" w:rsidRPr="00F94A31" w:rsidRDefault="008024D9" w:rsidP="00B60A4D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10,733</w:t>
            </w:r>
          </w:p>
        </w:tc>
        <w:tc>
          <w:tcPr>
            <w:tcW w:w="270" w:type="dxa"/>
            <w:shd w:val="clear" w:color="auto" w:fill="auto"/>
          </w:tcPr>
          <w:p w:rsidR="008024D9" w:rsidRPr="00B60A4D" w:rsidRDefault="008024D9" w:rsidP="00B60A4D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024D9" w:rsidRDefault="008024D9" w:rsidP="00D46109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</w:p>
          <w:p w:rsidR="008024D9" w:rsidRPr="00F94A31" w:rsidRDefault="008024D9" w:rsidP="00D46109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11,013</w:t>
            </w:r>
          </w:p>
        </w:tc>
        <w:tc>
          <w:tcPr>
            <w:tcW w:w="270" w:type="dxa"/>
            <w:shd w:val="clear" w:color="auto" w:fill="auto"/>
          </w:tcPr>
          <w:p w:rsidR="008024D9" w:rsidRPr="00B60A4D" w:rsidRDefault="008024D9" w:rsidP="00D46109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8024D9" w:rsidRDefault="008024D9" w:rsidP="006F6177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</w:p>
          <w:p w:rsidR="008024D9" w:rsidRPr="00F94A31" w:rsidRDefault="008024D9" w:rsidP="006F6177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9,245</w:t>
            </w:r>
          </w:p>
        </w:tc>
      </w:tr>
      <w:tr w:rsidR="008024D9" w:rsidRPr="00F94A31" w:rsidTr="00C63E65">
        <w:tc>
          <w:tcPr>
            <w:tcW w:w="3510" w:type="dxa"/>
          </w:tcPr>
          <w:p w:rsidR="008024D9" w:rsidRPr="00F94A31" w:rsidRDefault="008024D9" w:rsidP="008024D9">
            <w:pPr>
              <w:spacing w:after="0"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8024D9" w:rsidRPr="00F94A31" w:rsidRDefault="008024D9" w:rsidP="008024D9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024D9" w:rsidRPr="00F94A31" w:rsidRDefault="008024D9" w:rsidP="008024D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024D9" w:rsidRPr="00F94A31" w:rsidRDefault="008024D9" w:rsidP="008024D9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024D9" w:rsidRPr="00F94A31" w:rsidRDefault="008024D9" w:rsidP="008024D9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024D9" w:rsidRPr="00F94A31" w:rsidRDefault="008024D9" w:rsidP="00D46109">
            <w:pPr>
              <w:tabs>
                <w:tab w:val="decimal" w:pos="882"/>
              </w:tabs>
              <w:spacing w:after="0" w:line="240" w:lineRule="auto"/>
              <w:ind w:right="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024D9" w:rsidRPr="00F94A31" w:rsidRDefault="008024D9" w:rsidP="008024D9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8024D9" w:rsidRPr="00F94A31" w:rsidRDefault="008024D9" w:rsidP="008024D9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024D9" w:rsidRPr="006F6177" w:rsidTr="00C63E65">
        <w:tc>
          <w:tcPr>
            <w:tcW w:w="3510" w:type="dxa"/>
          </w:tcPr>
          <w:p w:rsidR="008024D9" w:rsidRPr="00F94A31" w:rsidRDefault="008024D9" w:rsidP="008024D9">
            <w:pPr>
              <w:spacing w:after="0"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</w:tcPr>
          <w:p w:rsidR="008024D9" w:rsidRPr="00F94A31" w:rsidRDefault="00B60A4D" w:rsidP="000853C7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085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853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:rsidR="008024D9" w:rsidRPr="00F94A31" w:rsidRDefault="008024D9" w:rsidP="008024D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8024D9" w:rsidRPr="00F94A31" w:rsidRDefault="008024D9" w:rsidP="008024D9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103,716</w:t>
            </w:r>
          </w:p>
        </w:tc>
        <w:tc>
          <w:tcPr>
            <w:tcW w:w="270" w:type="dxa"/>
            <w:shd w:val="clear" w:color="auto" w:fill="auto"/>
          </w:tcPr>
          <w:p w:rsidR="008024D9" w:rsidRPr="00F94A31" w:rsidRDefault="008024D9" w:rsidP="008024D9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8024D9" w:rsidRPr="00F94A31" w:rsidRDefault="008024D9" w:rsidP="008024D9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91,396</w:t>
            </w:r>
          </w:p>
        </w:tc>
        <w:tc>
          <w:tcPr>
            <w:tcW w:w="270" w:type="dxa"/>
            <w:shd w:val="clear" w:color="auto" w:fill="auto"/>
          </w:tcPr>
          <w:p w:rsidR="008024D9" w:rsidRPr="00F94A31" w:rsidRDefault="008024D9" w:rsidP="008024D9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:rsidR="008024D9" w:rsidRPr="00F94A31" w:rsidRDefault="008024D9" w:rsidP="006F6177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85,473</w:t>
            </w:r>
          </w:p>
        </w:tc>
      </w:tr>
    </w:tbl>
    <w:p w:rsidR="006F6177" w:rsidRDefault="006F6177" w:rsidP="006F6177">
      <w:pPr>
        <w:tabs>
          <w:tab w:val="left" w:pos="7830"/>
          <w:tab w:val="left" w:pos="7920"/>
          <w:tab w:val="left" w:pos="8010"/>
          <w:tab w:val="left" w:pos="8100"/>
          <w:tab w:val="left" w:pos="8370"/>
          <w:tab w:val="left" w:pos="9450"/>
        </w:tabs>
        <w:spacing w:after="0" w:line="240" w:lineRule="auto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</w:p>
    <w:p w:rsidR="00AD5552" w:rsidRPr="00CB737F" w:rsidRDefault="00AD5552" w:rsidP="006F6177">
      <w:pPr>
        <w:tabs>
          <w:tab w:val="left" w:pos="7830"/>
          <w:tab w:val="left" w:pos="7920"/>
          <w:tab w:val="left" w:pos="8010"/>
          <w:tab w:val="left" w:pos="8100"/>
          <w:tab w:val="left" w:pos="8370"/>
          <w:tab w:val="left" w:pos="9450"/>
        </w:tabs>
        <w:spacing w:after="0" w:line="240" w:lineRule="auto"/>
        <w:ind w:left="540"/>
        <w:jc w:val="both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CB737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AD5552" w:rsidRPr="0016654E" w:rsidRDefault="00AD5552" w:rsidP="0016654E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FF"/>
        </w:rPr>
      </w:pPr>
    </w:p>
    <w:p w:rsidR="00AD5552" w:rsidRPr="00CB737F" w:rsidRDefault="00AD5552" w:rsidP="0016654E">
      <w:pPr>
        <w:spacing w:after="0" w:line="240" w:lineRule="auto"/>
        <w:ind w:left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CB737F">
        <w:rPr>
          <w:rFonts w:ascii="Angsana New" w:hAnsi="Angsana New" w:cs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pPr w:leftFromText="180" w:rightFromText="180" w:vertAnchor="text" w:horzAnchor="margin" w:tblpXSpec="right" w:tblpY="178"/>
        <w:tblW w:w="9389" w:type="dxa"/>
        <w:tblLook w:val="01E0"/>
      </w:tblPr>
      <w:tblGrid>
        <w:gridCol w:w="4295"/>
        <w:gridCol w:w="1048"/>
        <w:gridCol w:w="236"/>
        <w:gridCol w:w="1099"/>
        <w:gridCol w:w="270"/>
        <w:gridCol w:w="1080"/>
        <w:gridCol w:w="270"/>
        <w:gridCol w:w="1091"/>
      </w:tblGrid>
      <w:tr w:rsidR="00001FED" w:rsidRPr="0016654E" w:rsidTr="00001FED">
        <w:tc>
          <w:tcPr>
            <w:tcW w:w="4295" w:type="dxa"/>
          </w:tcPr>
          <w:p w:rsidR="00001FED" w:rsidRPr="00B710FE" w:rsidRDefault="00001FED" w:rsidP="00001FED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83" w:type="dxa"/>
            <w:gridSpan w:val="3"/>
          </w:tcPr>
          <w:p w:rsidR="00001FED" w:rsidRPr="00B710FE" w:rsidRDefault="00001FED" w:rsidP="00001F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B710FE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01FED" w:rsidRPr="00B710FE" w:rsidRDefault="00001FED" w:rsidP="00001FED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001FED" w:rsidRPr="00B710FE" w:rsidRDefault="00001FED" w:rsidP="00001F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16654E" w:rsidTr="00001FED">
        <w:tc>
          <w:tcPr>
            <w:tcW w:w="4295" w:type="dxa"/>
          </w:tcPr>
          <w:p w:rsidR="002C3470" w:rsidRPr="00B710FE" w:rsidRDefault="002C3470" w:rsidP="002C3470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001FED" w:rsidRPr="0016654E" w:rsidTr="00001FED">
        <w:tc>
          <w:tcPr>
            <w:tcW w:w="4295" w:type="dxa"/>
          </w:tcPr>
          <w:p w:rsidR="00001FED" w:rsidRPr="00B710FE" w:rsidRDefault="00001FED" w:rsidP="00001FE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94" w:type="dxa"/>
            <w:gridSpan w:val="7"/>
          </w:tcPr>
          <w:p w:rsidR="00001FED" w:rsidRPr="00B710FE" w:rsidRDefault="00001FED" w:rsidP="00001FE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C583F" w:rsidRPr="0016654E" w:rsidTr="00001FED">
        <w:trPr>
          <w:trHeight w:val="461"/>
        </w:trPr>
        <w:tc>
          <w:tcPr>
            <w:tcW w:w="4295" w:type="dxa"/>
          </w:tcPr>
          <w:p w:rsidR="009C583F" w:rsidRPr="00B710FE" w:rsidRDefault="009C583F" w:rsidP="009C583F">
            <w:pPr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48" w:type="dxa"/>
          </w:tcPr>
          <w:p w:rsidR="009C583F" w:rsidRPr="00621C5E" w:rsidRDefault="009C583F" w:rsidP="009C58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C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3.1</w:t>
            </w:r>
          </w:p>
        </w:tc>
        <w:tc>
          <w:tcPr>
            <w:tcW w:w="236" w:type="dxa"/>
          </w:tcPr>
          <w:p w:rsidR="009C583F" w:rsidRPr="00B710FE" w:rsidRDefault="009C583F" w:rsidP="009C583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9C583F" w:rsidRPr="00621C5E" w:rsidRDefault="009C583F" w:rsidP="009C58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C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3.1</w:t>
            </w:r>
          </w:p>
        </w:tc>
        <w:tc>
          <w:tcPr>
            <w:tcW w:w="270" w:type="dxa"/>
          </w:tcPr>
          <w:p w:rsidR="009C583F" w:rsidRPr="00B710FE" w:rsidRDefault="009C583F" w:rsidP="009C583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C583F" w:rsidRPr="00621C5E" w:rsidRDefault="009C583F" w:rsidP="009C58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1C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3.1</w:t>
            </w:r>
          </w:p>
        </w:tc>
        <w:tc>
          <w:tcPr>
            <w:tcW w:w="270" w:type="dxa"/>
          </w:tcPr>
          <w:p w:rsidR="009C583F" w:rsidRPr="00B710FE" w:rsidRDefault="009C583F" w:rsidP="009C583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9C583F" w:rsidRPr="00B710FE" w:rsidRDefault="009C583F" w:rsidP="009C58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3.1</w:t>
            </w:r>
          </w:p>
        </w:tc>
      </w:tr>
      <w:tr w:rsidR="009C583F" w:rsidRPr="0016654E" w:rsidTr="00001FED">
        <w:trPr>
          <w:trHeight w:val="344"/>
        </w:trPr>
        <w:tc>
          <w:tcPr>
            <w:tcW w:w="4295" w:type="dxa"/>
          </w:tcPr>
          <w:p w:rsidR="009C583F" w:rsidRPr="00B710FE" w:rsidRDefault="009C583F" w:rsidP="009C583F">
            <w:pPr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48" w:type="dxa"/>
          </w:tcPr>
          <w:p w:rsidR="009C583F" w:rsidRPr="00B710FE" w:rsidRDefault="009C583F" w:rsidP="009C58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4.0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8.0</w:t>
            </w:r>
          </w:p>
        </w:tc>
        <w:tc>
          <w:tcPr>
            <w:tcW w:w="236" w:type="dxa"/>
          </w:tcPr>
          <w:p w:rsidR="009C583F" w:rsidRPr="00B710FE" w:rsidRDefault="009C583F" w:rsidP="009C583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9C583F" w:rsidRPr="00B710FE" w:rsidRDefault="009C583F" w:rsidP="009C58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4.0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8.0</w:t>
            </w:r>
          </w:p>
        </w:tc>
        <w:tc>
          <w:tcPr>
            <w:tcW w:w="270" w:type="dxa"/>
          </w:tcPr>
          <w:p w:rsidR="009C583F" w:rsidRPr="00B710FE" w:rsidRDefault="009C583F" w:rsidP="009C583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C583F" w:rsidRPr="00B710FE" w:rsidRDefault="009C583F" w:rsidP="009C58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4.0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8.0</w:t>
            </w:r>
          </w:p>
        </w:tc>
        <w:tc>
          <w:tcPr>
            <w:tcW w:w="270" w:type="dxa"/>
          </w:tcPr>
          <w:p w:rsidR="009C583F" w:rsidRPr="00B710FE" w:rsidRDefault="009C583F" w:rsidP="009C583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9C583F" w:rsidRPr="00B710FE" w:rsidRDefault="009C583F" w:rsidP="009C58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4.0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8.0</w:t>
            </w:r>
          </w:p>
        </w:tc>
      </w:tr>
    </w:tbl>
    <w:p w:rsidR="00CB737F" w:rsidRPr="009263B9" w:rsidRDefault="00CB737F" w:rsidP="009263B9">
      <w:pPr>
        <w:tabs>
          <w:tab w:val="left" w:pos="630"/>
        </w:tabs>
        <w:spacing w:after="0" w:line="240" w:lineRule="auto"/>
        <w:jc w:val="thaiDistribute"/>
        <w:rPr>
          <w:rFonts w:ascii="Angsana New" w:hAnsi="Angsana New" w:cs="Angsana New"/>
          <w:sz w:val="24"/>
          <w:szCs w:val="24"/>
          <w:highlight w:val="cyan"/>
        </w:rPr>
      </w:pPr>
    </w:p>
    <w:p w:rsidR="00AD5552" w:rsidRDefault="00AD5552" w:rsidP="00001FE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35E0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</w:t>
      </w:r>
      <w:r w:rsidR="00CB737F" w:rsidRPr="005E35E0">
        <w:rPr>
          <w:rFonts w:ascii="Angsana New" w:hAnsi="Angsana New" w:cs="Angsana New"/>
          <w:sz w:val="30"/>
          <w:szCs w:val="30"/>
          <w:cs/>
        </w:rPr>
        <w:t xml:space="preserve">ที่เผยแพร่ทั่วไปและตารางมรณะ </w:t>
      </w:r>
    </w:p>
    <w:p w:rsidR="0016654E" w:rsidRPr="0016654E" w:rsidRDefault="0016654E" w:rsidP="0016654E">
      <w:pPr>
        <w:spacing w:after="0" w:line="240" w:lineRule="auto"/>
        <w:ind w:left="540"/>
        <w:jc w:val="thaiDistribute"/>
        <w:rPr>
          <w:rFonts w:ascii="Angsana New" w:hAnsi="Angsana New" w:cs="Angsana New"/>
          <w:highlight w:val="cyan"/>
        </w:rPr>
      </w:pPr>
    </w:p>
    <w:p w:rsidR="00AD5552" w:rsidRDefault="00AD5552" w:rsidP="0016654E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CB737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16654E" w:rsidRPr="0016654E" w:rsidRDefault="0016654E" w:rsidP="0016654E">
      <w:pPr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</w:rPr>
      </w:pPr>
    </w:p>
    <w:p w:rsidR="00ED487B" w:rsidRDefault="00AD5552" w:rsidP="00ED487B">
      <w:pPr>
        <w:tabs>
          <w:tab w:val="left" w:pos="630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  <w:cs/>
        </w:rPr>
        <w:sectPr w:rsidR="00ED487B" w:rsidSect="007D128C">
          <w:type w:val="continuous"/>
          <w:pgSz w:w="11909" w:h="16834" w:code="9"/>
          <w:pgMar w:top="691" w:right="929" w:bottom="720" w:left="1152" w:header="720" w:footer="720" w:gutter="0"/>
          <w:cols w:space="720"/>
        </w:sectPr>
      </w:pPr>
      <w:r w:rsidRPr="00CB737F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CB737F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CB737F">
        <w:rPr>
          <w:rFonts w:ascii="Angsana New" w:hAnsi="Angsana New" w:cs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:rsidR="00AD5552" w:rsidRDefault="00AD5552" w:rsidP="00001FED">
      <w:pPr>
        <w:tabs>
          <w:tab w:val="left" w:pos="63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720" w:type="dxa"/>
        <w:tblInd w:w="558" w:type="dxa"/>
        <w:tblLayout w:type="fixed"/>
        <w:tblLook w:val="01E0"/>
      </w:tblPr>
      <w:tblGrid>
        <w:gridCol w:w="3305"/>
        <w:gridCol w:w="805"/>
        <w:gridCol w:w="840"/>
        <w:gridCol w:w="848"/>
        <w:gridCol w:w="700"/>
        <w:gridCol w:w="854"/>
        <w:gridCol w:w="748"/>
        <w:gridCol w:w="810"/>
        <w:gridCol w:w="810"/>
      </w:tblGrid>
      <w:tr w:rsidR="00627AAF" w:rsidRPr="00C0279A" w:rsidTr="00627AAF">
        <w:tc>
          <w:tcPr>
            <w:tcW w:w="3305" w:type="dxa"/>
          </w:tcPr>
          <w:p w:rsidR="00627AAF" w:rsidRPr="00B710FE" w:rsidRDefault="00627AAF" w:rsidP="001E03D2">
            <w:pPr>
              <w:spacing w:after="0" w:line="240" w:lineRule="auto"/>
              <w:ind w:left="185" w:hanging="2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93" w:type="dxa"/>
            <w:gridSpan w:val="4"/>
          </w:tcPr>
          <w:p w:rsidR="00627AAF" w:rsidRPr="00B710FE" w:rsidRDefault="00627AAF" w:rsidP="001E03D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22" w:type="dxa"/>
            <w:gridSpan w:val="4"/>
          </w:tcPr>
          <w:p w:rsidR="00627AAF" w:rsidRPr="00B710FE" w:rsidRDefault="00627AAF" w:rsidP="001E03D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AAF" w:rsidRPr="00C0279A" w:rsidTr="00627AAF">
        <w:tc>
          <w:tcPr>
            <w:tcW w:w="3305" w:type="dxa"/>
          </w:tcPr>
          <w:p w:rsidR="00627AAF" w:rsidRPr="00B710FE" w:rsidRDefault="00627AAF" w:rsidP="001E03D2">
            <w:pPr>
              <w:spacing w:after="0" w:line="240" w:lineRule="auto"/>
              <w:ind w:left="185" w:hanging="18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5" w:type="dxa"/>
            <w:gridSpan w:val="2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548" w:type="dxa"/>
            <w:gridSpan w:val="2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602" w:type="dxa"/>
            <w:gridSpan w:val="2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620" w:type="dxa"/>
            <w:gridSpan w:val="2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2559</w:t>
            </w:r>
          </w:p>
        </w:tc>
      </w:tr>
      <w:tr w:rsidR="00627AAF" w:rsidRPr="00C0279A" w:rsidTr="00627AAF">
        <w:tc>
          <w:tcPr>
            <w:tcW w:w="3305" w:type="dxa"/>
          </w:tcPr>
          <w:p w:rsidR="00627AAF" w:rsidRPr="00B710FE" w:rsidRDefault="00627AAF" w:rsidP="001E03D2">
            <w:pPr>
              <w:spacing w:after="0" w:line="240" w:lineRule="auto"/>
              <w:ind w:left="185" w:hanging="185"/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805" w:type="dxa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840" w:type="dxa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848" w:type="dxa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700" w:type="dxa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854" w:type="dxa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748" w:type="dxa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810" w:type="dxa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810" w:type="dxa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627AAF" w:rsidRPr="00C0279A" w:rsidTr="00627AAF">
        <w:tc>
          <w:tcPr>
            <w:tcW w:w="3305" w:type="dxa"/>
          </w:tcPr>
          <w:p w:rsidR="00627AAF" w:rsidRPr="00B710FE" w:rsidRDefault="00627AAF" w:rsidP="001E03D2">
            <w:pPr>
              <w:spacing w:after="0" w:line="240" w:lineRule="auto"/>
              <w:ind w:left="185" w:hanging="18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5" w:type="dxa"/>
            <w:gridSpan w:val="8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710F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27AAF" w:rsidRPr="00C0279A" w:rsidTr="00627AAF">
        <w:tc>
          <w:tcPr>
            <w:tcW w:w="3305" w:type="dxa"/>
          </w:tcPr>
          <w:p w:rsidR="00627AAF" w:rsidRPr="00B710FE" w:rsidRDefault="00627AAF" w:rsidP="001E03D2">
            <w:pPr>
              <w:spacing w:after="0" w:line="240" w:lineRule="auto"/>
              <w:ind w:left="185" w:hanging="185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05" w:type="dxa"/>
            <w:vAlign w:val="center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  <w:tab w:val="left" w:pos="594"/>
              </w:tabs>
              <w:spacing w:after="0" w:line="240" w:lineRule="auto"/>
              <w:ind w:left="-79" w:right="-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(10,744)</w:t>
            </w:r>
          </w:p>
        </w:tc>
        <w:tc>
          <w:tcPr>
            <w:tcW w:w="840" w:type="dxa"/>
            <w:vAlign w:val="center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</w:t>
            </w:r>
            <w:r w:rsidRPr="004B0E27">
              <w:rPr>
                <w:rFonts w:ascii="Angsana New" w:hAnsi="Angsana New" w:cs="Angsana New"/>
                <w:sz w:val="30"/>
                <w:szCs w:val="30"/>
                <w:lang w:bidi="th-TH"/>
              </w:rPr>
              <w:t>445</w:t>
            </w:r>
          </w:p>
        </w:tc>
        <w:tc>
          <w:tcPr>
            <w:tcW w:w="848" w:type="dxa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18"/>
              <w:jc w:val="right"/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9,788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00" w:type="dxa"/>
            <w:vAlign w:val="center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11,360</w:t>
            </w:r>
          </w:p>
        </w:tc>
        <w:tc>
          <w:tcPr>
            <w:tcW w:w="854" w:type="dxa"/>
            <w:vAlign w:val="center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  <w:tab w:val="left" w:pos="594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(9,002)</w:t>
            </w:r>
          </w:p>
        </w:tc>
        <w:tc>
          <w:tcPr>
            <w:tcW w:w="748" w:type="dxa"/>
            <w:vAlign w:val="center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  <w:tab w:val="left" w:pos="504"/>
              </w:tabs>
              <w:spacing w:after="0" w:line="240" w:lineRule="auto"/>
              <w:ind w:left="-79"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10,414</w:t>
            </w:r>
          </w:p>
        </w:tc>
        <w:tc>
          <w:tcPr>
            <w:tcW w:w="810" w:type="dxa"/>
            <w:vAlign w:val="center"/>
          </w:tcPr>
          <w:p w:rsidR="00627AAF" w:rsidRPr="00C07B5B" w:rsidRDefault="00627AAF" w:rsidP="001E03D2">
            <w:pPr>
              <w:pStyle w:val="acctfourfigures"/>
              <w:tabs>
                <w:tab w:val="clear" w:pos="765"/>
                <w:tab w:val="left" w:pos="504"/>
              </w:tabs>
              <w:spacing w:after="0" w:line="240" w:lineRule="auto"/>
              <w:ind w:left="-79" w:right="56"/>
              <w:jc w:val="right"/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8,140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810" w:type="dxa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  <w:tab w:val="left" w:pos="504"/>
              </w:tabs>
              <w:spacing w:after="0" w:line="240" w:lineRule="auto"/>
              <w:ind w:left="-79"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9,417</w:t>
            </w:r>
          </w:p>
        </w:tc>
      </w:tr>
      <w:tr w:rsidR="00627AAF" w:rsidRPr="00C0279A" w:rsidTr="00627AAF">
        <w:tc>
          <w:tcPr>
            <w:tcW w:w="3305" w:type="dxa"/>
          </w:tcPr>
          <w:p w:rsidR="00627AAF" w:rsidRPr="00B710FE" w:rsidRDefault="00627AAF" w:rsidP="001E03D2">
            <w:pPr>
              <w:spacing w:after="0" w:line="240" w:lineRule="auto"/>
              <w:ind w:left="185" w:hanging="1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05" w:type="dxa"/>
            <w:vAlign w:val="bottom"/>
          </w:tcPr>
          <w:p w:rsidR="00627AAF" w:rsidRPr="004B0E27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6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B0E27">
              <w:rPr>
                <w:rFonts w:ascii="Angsana New" w:hAnsi="Angsana New" w:cs="Angsana New"/>
                <w:sz w:val="30"/>
                <w:szCs w:val="30"/>
                <w:lang w:val="en-US"/>
              </w:rPr>
              <w:t>12,16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40" w:type="dxa"/>
            <w:vAlign w:val="bottom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(10,334)</w:t>
            </w:r>
          </w:p>
        </w:tc>
        <w:tc>
          <w:tcPr>
            <w:tcW w:w="848" w:type="dxa"/>
            <w:vAlign w:val="bottom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11,101</w:t>
            </w:r>
          </w:p>
        </w:tc>
        <w:tc>
          <w:tcPr>
            <w:tcW w:w="700" w:type="dxa"/>
            <w:vAlign w:val="bottom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7"/>
              <w:jc w:val="right"/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8,671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854" w:type="dxa"/>
            <w:vAlign w:val="bottom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10,177</w:t>
            </w:r>
          </w:p>
        </w:tc>
        <w:tc>
          <w:tcPr>
            <w:tcW w:w="748" w:type="dxa"/>
            <w:vAlign w:val="bottom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(8,986)</w:t>
            </w:r>
          </w:p>
        </w:tc>
        <w:tc>
          <w:tcPr>
            <w:tcW w:w="810" w:type="dxa"/>
            <w:vAlign w:val="bottom"/>
          </w:tcPr>
          <w:p w:rsidR="00627AAF" w:rsidRPr="00C07B5B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9,202</w:t>
            </w:r>
          </w:p>
        </w:tc>
        <w:tc>
          <w:tcPr>
            <w:tcW w:w="810" w:type="dxa"/>
            <w:vAlign w:val="bottom"/>
          </w:tcPr>
          <w:p w:rsidR="00627AAF" w:rsidRPr="00B710FE" w:rsidRDefault="00627AAF" w:rsidP="001E03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11"/>
              <w:jc w:val="right"/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8,126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AD5552" w:rsidRPr="006F6177" w:rsidRDefault="00AD5552" w:rsidP="0016654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:rsidR="00AD5552" w:rsidRPr="00CB737F" w:rsidRDefault="00AD5552" w:rsidP="0016654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B737F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CB737F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CB737F">
        <w:rPr>
          <w:rFonts w:ascii="Angsana New" w:hAnsi="Angsana New" w:cs="Angsana New"/>
          <w:sz w:val="30"/>
          <w:szCs w:val="30"/>
          <w:cs/>
        </w:rPr>
        <w:t>ประมาณการความอ่อนไหวของข้อสมมติต่างๆ</w:t>
      </w:r>
    </w:p>
    <w:p w:rsidR="00AD5552" w:rsidRPr="004B0E27" w:rsidRDefault="00AD5552" w:rsidP="0016654E">
      <w:pPr>
        <w:tabs>
          <w:tab w:val="left" w:pos="540"/>
        </w:tabs>
        <w:spacing w:after="0" w:line="240" w:lineRule="auto"/>
        <w:jc w:val="both"/>
        <w:rPr>
          <w:rFonts w:ascii="Angsana New" w:hAnsi="Angsana New" w:cs="Angsana New"/>
          <w:sz w:val="10"/>
          <w:szCs w:val="10"/>
        </w:rPr>
      </w:pPr>
    </w:p>
    <w:p w:rsidR="00D97075" w:rsidRPr="00D55D3F" w:rsidRDefault="009E3018" w:rsidP="00F24EA7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2</w:t>
      </w:r>
      <w:r w:rsidR="00001FED">
        <w:rPr>
          <w:rFonts w:ascii="Angsana New" w:hAnsi="Angsana New" w:cs="Angsana New"/>
          <w:b/>
          <w:bCs/>
          <w:sz w:val="30"/>
          <w:szCs w:val="30"/>
        </w:rPr>
        <w:t>2</w:t>
      </w:r>
      <w:r w:rsidR="000F2A66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D97075" w:rsidRPr="00D55D3F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p w:rsidR="002B425D" w:rsidRPr="006F6177" w:rsidRDefault="002B425D" w:rsidP="00D55D3F">
      <w:pPr>
        <w:spacing w:after="0" w:line="240" w:lineRule="auto"/>
        <w:ind w:left="540" w:right="-25" w:hanging="540"/>
        <w:rPr>
          <w:rFonts w:ascii="Angsana New" w:hAnsi="Angsana New" w:cs="Angsana New"/>
          <w:sz w:val="12"/>
          <w:szCs w:val="12"/>
          <w:cs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0"/>
      </w:tblGrid>
      <w:tr w:rsidR="00D97075" w:rsidRPr="00F94A31" w:rsidTr="0008042F">
        <w:tc>
          <w:tcPr>
            <w:tcW w:w="3960" w:type="dxa"/>
          </w:tcPr>
          <w:p w:rsidR="00D97075" w:rsidRPr="00F94A31" w:rsidRDefault="00D97075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97075" w:rsidRPr="00F94A31" w:rsidRDefault="00D9707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97075" w:rsidRPr="00F94A31" w:rsidRDefault="00D9707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97075" w:rsidRPr="00F94A31" w:rsidRDefault="00D9707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C7293E"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2C3470" w:rsidRPr="00F94A31" w:rsidTr="006F6177">
        <w:trPr>
          <w:trHeight w:val="335"/>
        </w:trPr>
        <w:tc>
          <w:tcPr>
            <w:tcW w:w="396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4C47AE" w:rsidRPr="00F94A31" w:rsidTr="0008042F">
        <w:tc>
          <w:tcPr>
            <w:tcW w:w="3960" w:type="dxa"/>
          </w:tcPr>
          <w:p w:rsidR="004C47AE" w:rsidRPr="00D55D3F" w:rsidRDefault="004C47AE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4C47AE" w:rsidRPr="00F94A31" w:rsidRDefault="004C47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470" w:rsidRPr="00F94A31" w:rsidTr="0008042F">
        <w:tc>
          <w:tcPr>
            <w:tcW w:w="396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สิทธิการเช่าค้างจ่าย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C3470" w:rsidRPr="002C1D9D" w:rsidRDefault="00086D91" w:rsidP="002C3470">
            <w:pPr>
              <w:tabs>
                <w:tab w:val="decimal" w:pos="774"/>
              </w:tabs>
              <w:spacing w:after="0"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1D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8,999</w:t>
            </w:r>
          </w:p>
        </w:tc>
        <w:tc>
          <w:tcPr>
            <w:tcW w:w="270" w:type="dxa"/>
          </w:tcPr>
          <w:p w:rsidR="002C3470" w:rsidRPr="002C1D9D" w:rsidRDefault="002C3470" w:rsidP="002C3470">
            <w:pPr>
              <w:tabs>
                <w:tab w:val="decimal" w:pos="774"/>
              </w:tabs>
              <w:spacing w:after="0"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C3470" w:rsidRPr="002C1D9D" w:rsidRDefault="002C3470" w:rsidP="002C3470">
            <w:pPr>
              <w:tabs>
                <w:tab w:val="decimal" w:pos="774"/>
              </w:tabs>
              <w:spacing w:after="0"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1D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9,699</w:t>
            </w:r>
          </w:p>
        </w:tc>
        <w:tc>
          <w:tcPr>
            <w:tcW w:w="270" w:type="dxa"/>
          </w:tcPr>
          <w:p w:rsidR="002C3470" w:rsidRPr="002C1D9D" w:rsidRDefault="002C3470" w:rsidP="002C3470">
            <w:pPr>
              <w:tabs>
                <w:tab w:val="decimal" w:pos="774"/>
              </w:tabs>
              <w:spacing w:after="0"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C3470" w:rsidRPr="002C1D9D" w:rsidRDefault="009C583F" w:rsidP="002C3470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1D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470" w:rsidRPr="002C1D9D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C3470" w:rsidRPr="002C1D9D" w:rsidRDefault="002C3470" w:rsidP="002C3470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1D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BD1AD5" w:rsidRPr="004B0E27" w:rsidRDefault="00BD1AD5" w:rsidP="006F6177">
      <w:pPr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:rsidR="00D97075" w:rsidRPr="00D55D3F" w:rsidRDefault="009E3018" w:rsidP="00D55D3F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2</w:t>
      </w:r>
      <w:r w:rsidR="00001FED">
        <w:rPr>
          <w:rFonts w:ascii="Angsana New" w:hAnsi="Angsana New" w:cs="Angsana New"/>
          <w:b/>
          <w:bCs/>
          <w:sz w:val="30"/>
          <w:szCs w:val="30"/>
        </w:rPr>
        <w:t>3</w:t>
      </w:r>
      <w:r w:rsidR="00B83D4F" w:rsidRPr="00D55D3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D97075" w:rsidRPr="00D55D3F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:rsidR="006525AB" w:rsidRPr="006F6177" w:rsidRDefault="006525AB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451" w:type="dxa"/>
        <w:tblInd w:w="558" w:type="dxa"/>
        <w:tblLayout w:type="fixed"/>
        <w:tblLook w:val="0000"/>
      </w:tblPr>
      <w:tblGrid>
        <w:gridCol w:w="2844"/>
        <w:gridCol w:w="1120"/>
        <w:gridCol w:w="1161"/>
        <w:gridCol w:w="270"/>
        <w:gridCol w:w="1172"/>
        <w:gridCol w:w="270"/>
        <w:gridCol w:w="1172"/>
        <w:gridCol w:w="270"/>
        <w:gridCol w:w="1172"/>
      </w:tblGrid>
      <w:tr w:rsidR="007D0BC5" w:rsidRPr="00F94A31" w:rsidTr="0008042F">
        <w:tc>
          <w:tcPr>
            <w:tcW w:w="2844" w:type="dxa"/>
          </w:tcPr>
          <w:p w:rsidR="007D0BC5" w:rsidRPr="00F94A31" w:rsidRDefault="007D0BC5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7D0BC5" w:rsidRPr="00F94A31" w:rsidRDefault="007D0BC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03" w:type="dxa"/>
            <w:gridSpan w:val="3"/>
            <w:tcBorders>
              <w:bottom w:val="single" w:sz="4" w:space="0" w:color="auto"/>
            </w:tcBorders>
          </w:tcPr>
          <w:p w:rsidR="007D0BC5" w:rsidRPr="00F94A31" w:rsidRDefault="007E136C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</w:t>
            </w:r>
            <w:r w:rsidR="002C3470">
              <w:rPr>
                <w:rFonts w:ascii="Angsana New" w:hAnsi="Angsana New" w:cs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7D0BC5" w:rsidRPr="00F94A31" w:rsidRDefault="007D0BC5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:rsidR="007D0BC5" w:rsidRPr="00336949" w:rsidRDefault="007E136C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255</w:t>
            </w:r>
            <w:r w:rsidR="002C3470"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</w:p>
        </w:tc>
      </w:tr>
      <w:tr w:rsidR="007D0BC5" w:rsidRPr="00F94A31" w:rsidTr="0008042F">
        <w:tc>
          <w:tcPr>
            <w:tcW w:w="2844" w:type="dxa"/>
          </w:tcPr>
          <w:p w:rsidR="007D0BC5" w:rsidRPr="00F94A31" w:rsidRDefault="007D0BC5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7D0BC5" w:rsidRPr="00F94A31" w:rsidRDefault="007D0BC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7D0BC5" w:rsidRPr="00F94A31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D0BC5" w:rsidRPr="00F94A31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7D0BC5" w:rsidRPr="00F94A31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7D0BC5" w:rsidRPr="00F94A31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7D0BC5" w:rsidRPr="00F94A31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D0BC5" w:rsidRPr="00F94A31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7D0BC5" w:rsidRPr="00F94A31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7D0BC5" w:rsidRPr="00F94A31" w:rsidTr="0008042F">
        <w:tc>
          <w:tcPr>
            <w:tcW w:w="2844" w:type="dxa"/>
          </w:tcPr>
          <w:p w:rsidR="007D0BC5" w:rsidRPr="00D55D3F" w:rsidRDefault="007D0BC5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:rsidR="007D0BC5" w:rsidRPr="008640A9" w:rsidRDefault="007D0BC5" w:rsidP="00D55D3F">
            <w:pPr>
              <w:pStyle w:val="Heading5"/>
              <w:spacing w:before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8640A9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5487" w:type="dxa"/>
            <w:gridSpan w:val="7"/>
          </w:tcPr>
          <w:p w:rsidR="007D0BC5" w:rsidRPr="00F94A31" w:rsidRDefault="007D0BC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7D0BC5" w:rsidRPr="00F94A31" w:rsidTr="0008042F">
        <w:tc>
          <w:tcPr>
            <w:tcW w:w="2844" w:type="dxa"/>
          </w:tcPr>
          <w:p w:rsidR="007D0BC5" w:rsidRPr="00F94A31" w:rsidRDefault="007D0BC5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120" w:type="dxa"/>
          </w:tcPr>
          <w:p w:rsidR="007D0BC5" w:rsidRPr="00F94A31" w:rsidRDefault="007D0BC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0BC5" w:rsidRPr="00F94A31" w:rsidTr="0008042F">
        <w:tc>
          <w:tcPr>
            <w:tcW w:w="2844" w:type="dxa"/>
          </w:tcPr>
          <w:p w:rsidR="007D0BC5" w:rsidRPr="00F94A31" w:rsidRDefault="007D0BC5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0" w:type="dxa"/>
          </w:tcPr>
          <w:p w:rsidR="007D0BC5" w:rsidRPr="00F94A31" w:rsidRDefault="007D0BC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7D0BC5" w:rsidRPr="00F94A31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470" w:rsidRPr="00F94A31" w:rsidTr="0008042F">
        <w:tc>
          <w:tcPr>
            <w:tcW w:w="2844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20" w:type="dxa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3.55</w:t>
            </w:r>
          </w:p>
        </w:tc>
        <w:tc>
          <w:tcPr>
            <w:tcW w:w="1161" w:type="dxa"/>
          </w:tcPr>
          <w:p w:rsidR="002C3470" w:rsidRPr="00F94A31" w:rsidRDefault="009C583F" w:rsidP="002C3470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C3470" w:rsidRPr="00F94A31" w:rsidRDefault="009C583F" w:rsidP="002C3470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3,942,847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3,942,847</w:t>
            </w:r>
          </w:p>
        </w:tc>
      </w:tr>
      <w:tr w:rsidR="002C3470" w:rsidRPr="00F94A31" w:rsidTr="0008042F">
        <w:tc>
          <w:tcPr>
            <w:tcW w:w="2844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0" w:type="dxa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70" w:rsidRPr="00F94A31" w:rsidTr="0008042F">
        <w:tc>
          <w:tcPr>
            <w:tcW w:w="2844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20" w:type="dxa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3.55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2C3470" w:rsidRPr="00F94A31" w:rsidRDefault="009C583F" w:rsidP="002C3470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2C3470" w:rsidRPr="00F94A31" w:rsidRDefault="009C583F" w:rsidP="002C3470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3,942,847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3,942,847</w:t>
            </w:r>
          </w:p>
        </w:tc>
      </w:tr>
      <w:tr w:rsidR="002C3470" w:rsidRPr="00F94A31" w:rsidTr="0008042F">
        <w:tc>
          <w:tcPr>
            <w:tcW w:w="2844" w:type="dxa"/>
          </w:tcPr>
          <w:p w:rsidR="002C3470" w:rsidRPr="006F6177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120" w:type="dxa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2C3470" w:rsidRPr="00F94A31" w:rsidTr="0008042F">
        <w:tc>
          <w:tcPr>
            <w:tcW w:w="2844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120" w:type="dxa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70" w:rsidRPr="00F94A31" w:rsidTr="0008042F">
        <w:tc>
          <w:tcPr>
            <w:tcW w:w="2844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0" w:type="dxa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70" w:rsidRPr="00F94A31" w:rsidTr="0008042F">
        <w:tc>
          <w:tcPr>
            <w:tcW w:w="2844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20" w:type="dxa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3.55</w:t>
            </w:r>
          </w:p>
        </w:tc>
        <w:tc>
          <w:tcPr>
            <w:tcW w:w="1161" w:type="dxa"/>
          </w:tcPr>
          <w:p w:rsidR="002C3470" w:rsidRPr="00F94A31" w:rsidRDefault="009C583F" w:rsidP="002C3470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C3470" w:rsidRPr="00F94A31" w:rsidRDefault="009C583F" w:rsidP="002C3470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3,942,847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3,942,847</w:t>
            </w:r>
          </w:p>
        </w:tc>
      </w:tr>
      <w:tr w:rsidR="002C3470" w:rsidRPr="00F94A31" w:rsidTr="0008042F">
        <w:tc>
          <w:tcPr>
            <w:tcW w:w="2844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0" w:type="dxa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470" w:rsidRPr="00F94A31" w:rsidTr="0008042F">
        <w:tc>
          <w:tcPr>
            <w:tcW w:w="2844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20" w:type="dxa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3.55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2C3470" w:rsidRPr="00F94A31" w:rsidRDefault="009C583F" w:rsidP="002C3470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2C3470" w:rsidRPr="00F94A31" w:rsidRDefault="001E4388" w:rsidP="002C3470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3,942,847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3,942,847</w:t>
            </w:r>
          </w:p>
        </w:tc>
      </w:tr>
    </w:tbl>
    <w:p w:rsidR="00A92623" w:rsidRPr="00907815" w:rsidRDefault="00A92623">
      <w:pPr>
        <w:spacing w:after="0" w:line="240" w:lineRule="auto"/>
        <w:rPr>
          <w:rFonts w:ascii="Angsana New" w:hAnsi="Angsana New" w:cs="Angsana New" w:hint="cs"/>
          <w:b/>
          <w:bCs/>
          <w:sz w:val="30"/>
          <w:szCs w:val="30"/>
        </w:rPr>
      </w:pPr>
    </w:p>
    <w:p w:rsidR="007479CA" w:rsidRPr="00D55D3F" w:rsidRDefault="009745FA" w:rsidP="00907815">
      <w:pPr>
        <w:tabs>
          <w:tab w:val="left" w:pos="540"/>
          <w:tab w:val="left" w:pos="900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2</w:t>
      </w:r>
      <w:r w:rsidR="00001FED">
        <w:rPr>
          <w:rFonts w:ascii="Angsana New" w:hAnsi="Angsana New" w:cs="Angsana New"/>
          <w:b/>
          <w:bCs/>
          <w:sz w:val="30"/>
          <w:szCs w:val="30"/>
        </w:rPr>
        <w:t>4</w:t>
      </w:r>
      <w:r w:rsidR="00EE0B0A">
        <w:rPr>
          <w:rFonts w:ascii="Angsana New" w:hAnsi="Angsana New" w:cs="Angsana New"/>
          <w:b/>
          <w:bCs/>
          <w:sz w:val="30"/>
          <w:szCs w:val="30"/>
        </w:rPr>
        <w:tab/>
      </w:r>
      <w:r w:rsidRPr="00D55D3F">
        <w:rPr>
          <w:rFonts w:ascii="Angsana New" w:hAnsi="Angsana New" w:cs="Angsana New"/>
          <w:b/>
          <w:bCs/>
          <w:sz w:val="30"/>
          <w:szCs w:val="30"/>
          <w:cs/>
        </w:rPr>
        <w:t>หุ้นทุนซื้อคืน</w:t>
      </w:r>
    </w:p>
    <w:p w:rsidR="009745FA" w:rsidRPr="00907815" w:rsidRDefault="009745FA" w:rsidP="00D55D3F">
      <w:pPr>
        <w:tabs>
          <w:tab w:val="left" w:pos="540"/>
          <w:tab w:val="left" w:pos="900"/>
        </w:tabs>
        <w:spacing w:after="0" w:line="240" w:lineRule="auto"/>
        <w:rPr>
          <w:rFonts w:ascii="Angsana New" w:hAnsi="Angsana New" w:cs="Angsana New"/>
          <w:b/>
          <w:bCs/>
        </w:rPr>
      </w:pPr>
      <w:r w:rsidRPr="00D55D3F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:rsidR="009745FA" w:rsidRDefault="009745FA" w:rsidP="006F6177">
      <w:pPr>
        <w:tabs>
          <w:tab w:val="left" w:pos="540"/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ในเดือน</w:t>
      </w:r>
      <w:r w:rsidR="005621FB" w:rsidRPr="00D55D3F">
        <w:rPr>
          <w:rFonts w:ascii="Angsana New" w:hAnsi="Angsana New" w:cs="Angsana New"/>
          <w:sz w:val="30"/>
          <w:szCs w:val="30"/>
          <w:cs/>
        </w:rPr>
        <w:t>ธันวาคม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5D3F">
        <w:rPr>
          <w:rFonts w:ascii="Angsana New" w:hAnsi="Angsana New" w:cs="Angsana New"/>
          <w:sz w:val="30"/>
          <w:szCs w:val="30"/>
        </w:rPr>
        <w:t xml:space="preserve">2557 </w:t>
      </w:r>
      <w:r w:rsidRPr="00D55D3F">
        <w:rPr>
          <w:rFonts w:ascii="Angsana New" w:hAnsi="Angsana New" w:cs="Angsana New"/>
          <w:sz w:val="30"/>
          <w:szCs w:val="30"/>
          <w:cs/>
        </w:rPr>
        <w:t>คณะกรรมการบริษัทอนุมัติแผนหุ้นทุนซื้อคืน (</w:t>
      </w:r>
      <w:r w:rsidRPr="00D55D3F">
        <w:rPr>
          <w:rFonts w:ascii="Angsana New" w:hAnsi="Angsana New" w:cs="Angsana New"/>
          <w:sz w:val="30"/>
          <w:szCs w:val="30"/>
        </w:rPr>
        <w:t>“</w:t>
      </w:r>
      <w:r w:rsidRPr="00D55D3F">
        <w:rPr>
          <w:rFonts w:ascii="Angsana New" w:hAnsi="Angsana New" w:cs="Angsana New"/>
          <w:sz w:val="30"/>
          <w:szCs w:val="30"/>
          <w:cs/>
        </w:rPr>
        <w:t>แผน</w:t>
      </w:r>
      <w:r w:rsidRPr="00D55D3F">
        <w:rPr>
          <w:rFonts w:ascii="Angsana New" w:hAnsi="Angsana New" w:cs="Angsana New"/>
          <w:sz w:val="30"/>
          <w:szCs w:val="30"/>
        </w:rPr>
        <w:t>”</w:t>
      </w:r>
      <w:r w:rsidR="00C30AE9" w:rsidRPr="00D55D3F">
        <w:rPr>
          <w:rFonts w:ascii="Angsana New" w:hAnsi="Angsana New" w:cs="Angsana New"/>
          <w:sz w:val="30"/>
          <w:szCs w:val="30"/>
          <w:cs/>
        </w:rPr>
        <w:t>) โดยให้ซื้อหุ้น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คืนได้ ไม่เกิน </w:t>
      </w:r>
      <w:r w:rsidR="00805511">
        <w:rPr>
          <w:rFonts w:ascii="Angsana New" w:hAnsi="Angsana New" w:cs="Angsana New"/>
          <w:sz w:val="30"/>
          <w:szCs w:val="30"/>
        </w:rPr>
        <w:t>111,066,13</w:t>
      </w:r>
      <w:r w:rsidRPr="00D55D3F">
        <w:rPr>
          <w:rFonts w:ascii="Angsana New" w:hAnsi="Angsana New" w:cs="Angsana New"/>
          <w:sz w:val="30"/>
          <w:szCs w:val="30"/>
        </w:rPr>
        <w:t xml:space="preserve">3 </w:t>
      </w:r>
      <w:r w:rsidRPr="00D55D3F">
        <w:rPr>
          <w:rFonts w:ascii="Angsana New" w:hAnsi="Angsana New" w:cs="Angsana New"/>
          <w:sz w:val="30"/>
          <w:szCs w:val="30"/>
          <w:cs/>
        </w:rPr>
        <w:t>หุ้นหรือ</w:t>
      </w:r>
      <w:r w:rsidR="00C30AE9" w:rsidRPr="00D55D3F">
        <w:rPr>
          <w:rFonts w:ascii="Angsana New" w:hAnsi="Angsana New" w:cs="Angsana New"/>
          <w:sz w:val="30"/>
          <w:szCs w:val="30"/>
          <w:cs/>
        </w:rPr>
        <w:t>ไม่เกิน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D55D3F">
        <w:rPr>
          <w:rFonts w:ascii="Angsana New" w:hAnsi="Angsana New" w:cs="Angsana New"/>
          <w:sz w:val="30"/>
          <w:szCs w:val="30"/>
        </w:rPr>
        <w:t xml:space="preserve">10 </w:t>
      </w:r>
      <w:r w:rsidRPr="00D55D3F">
        <w:rPr>
          <w:rFonts w:ascii="Angsana New" w:hAnsi="Angsana New" w:cs="Angsana New"/>
          <w:sz w:val="30"/>
          <w:szCs w:val="30"/>
          <w:cs/>
        </w:rPr>
        <w:t>ของหุ้นที่บริษัทออก แผนนี้มีวัตถ</w:t>
      </w:r>
      <w:r w:rsidR="00F55BF7" w:rsidRPr="00D55D3F">
        <w:rPr>
          <w:rFonts w:ascii="Angsana New" w:hAnsi="Angsana New" w:cs="Angsana New"/>
          <w:sz w:val="30"/>
          <w:szCs w:val="30"/>
          <w:cs/>
        </w:rPr>
        <w:t>ุ</w:t>
      </w:r>
      <w:r w:rsidRPr="00D55D3F">
        <w:rPr>
          <w:rFonts w:ascii="Angsana New" w:hAnsi="Angsana New" w:cs="Angsana New"/>
          <w:sz w:val="30"/>
          <w:szCs w:val="30"/>
          <w:cs/>
        </w:rPr>
        <w:t>ประสงค์ในการบริหารสภาพคล่องส่วนเกิน จำนวนเงินสูงสุดที่ได้รับอนุมัติสำหรับการซื้อหุ้นคืน</w:t>
      </w:r>
      <w:r w:rsidR="00C30AE9"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คือ </w:t>
      </w:r>
      <w:r w:rsidRPr="00D55D3F">
        <w:rPr>
          <w:rFonts w:ascii="Angsana New" w:hAnsi="Angsana New" w:cs="Angsana New"/>
          <w:sz w:val="30"/>
          <w:szCs w:val="30"/>
        </w:rPr>
        <w:t xml:space="preserve">100 </w:t>
      </w:r>
      <w:r w:rsidR="00C30AE9" w:rsidRPr="00D55D3F">
        <w:rPr>
          <w:rFonts w:ascii="Angsana New" w:hAnsi="Angsana New" w:cs="Angsana New"/>
          <w:sz w:val="30"/>
          <w:szCs w:val="30"/>
          <w:cs/>
        </w:rPr>
        <w:t>ล้านบาท และราคาในการจ่ายซื้อหุ้</w:t>
      </w:r>
      <w:r w:rsidRPr="00D55D3F">
        <w:rPr>
          <w:rFonts w:ascii="Angsana New" w:hAnsi="Angsana New" w:cs="Angsana New"/>
          <w:sz w:val="30"/>
          <w:szCs w:val="30"/>
          <w:cs/>
        </w:rPr>
        <w:t>นต้องไม่เกิน</w:t>
      </w:r>
      <w:r w:rsidR="002C1D9D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D55D3F">
        <w:rPr>
          <w:rFonts w:ascii="Angsana New" w:hAnsi="Angsana New" w:cs="Angsana New"/>
          <w:sz w:val="30"/>
          <w:szCs w:val="30"/>
        </w:rPr>
        <w:t xml:space="preserve">115 </w:t>
      </w:r>
      <w:r w:rsidRPr="00D55D3F">
        <w:rPr>
          <w:rFonts w:ascii="Angsana New" w:hAnsi="Angsana New" w:cs="Angsana New"/>
          <w:sz w:val="30"/>
          <w:szCs w:val="30"/>
          <w:cs/>
        </w:rPr>
        <w:t>ของราคาปลีก ถัวเฉลี่ยจากตลาดหลักทรัพย์แห่งประเทศไทย (</w:t>
      </w:r>
      <w:r w:rsidRPr="00D55D3F">
        <w:rPr>
          <w:rFonts w:ascii="Angsana New" w:hAnsi="Angsana New" w:cs="Angsana New"/>
          <w:sz w:val="30"/>
          <w:szCs w:val="30"/>
        </w:rPr>
        <w:t>“</w:t>
      </w:r>
      <w:r w:rsidRPr="00D55D3F">
        <w:rPr>
          <w:rFonts w:ascii="Angsana New" w:hAnsi="Angsana New" w:cs="Angsana New"/>
          <w:sz w:val="30"/>
          <w:szCs w:val="30"/>
          <w:cs/>
        </w:rPr>
        <w:t>ตลาดหลักทรัพย์ฯ</w:t>
      </w:r>
      <w:r w:rsidRPr="00D55D3F">
        <w:rPr>
          <w:rFonts w:ascii="Angsana New" w:hAnsi="Angsana New" w:cs="Angsana New"/>
          <w:sz w:val="30"/>
          <w:szCs w:val="30"/>
        </w:rPr>
        <w:t>”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) ในช่วงห้าวันซื้อขายก่อนที่จะมีการซื้อหุ้นแต่ละหุ้น บริษัทสามารถซื้อหุ้น ผ่านตลาดหลักทรัพย์ฯในช่วงระหว่างวันที่ </w:t>
      </w:r>
      <w:r w:rsidRPr="00D55D3F">
        <w:rPr>
          <w:rFonts w:ascii="Angsana New" w:hAnsi="Angsana New" w:cs="Angsana New"/>
          <w:sz w:val="30"/>
          <w:szCs w:val="30"/>
        </w:rPr>
        <w:t xml:space="preserve">26 </w:t>
      </w:r>
      <w:r w:rsidR="005621FB" w:rsidRPr="00D55D3F">
        <w:rPr>
          <w:rFonts w:ascii="Angsana New" w:hAnsi="Angsana New" w:cs="Angsana New"/>
          <w:sz w:val="30"/>
          <w:szCs w:val="30"/>
          <w:cs/>
        </w:rPr>
        <w:t>ธันวาคม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5D3F">
        <w:rPr>
          <w:rFonts w:ascii="Angsana New" w:hAnsi="Angsana New" w:cs="Angsana New"/>
          <w:sz w:val="30"/>
          <w:szCs w:val="30"/>
        </w:rPr>
        <w:t xml:space="preserve">2557 </w:t>
      </w:r>
      <w:r w:rsidRPr="00D55D3F">
        <w:rPr>
          <w:rFonts w:ascii="Angsana New" w:hAnsi="Angsana New" w:cs="Angsana New"/>
          <w:sz w:val="30"/>
          <w:szCs w:val="30"/>
          <w:cs/>
        </w:rPr>
        <w:t>ถึง</w:t>
      </w:r>
      <w:r w:rsidR="006F6177">
        <w:rPr>
          <w:rFonts w:ascii="Angsana New" w:hAnsi="Angsana New" w:cs="Angsana New"/>
          <w:sz w:val="30"/>
          <w:szCs w:val="30"/>
        </w:rPr>
        <w:t xml:space="preserve"> </w:t>
      </w:r>
      <w:r w:rsidR="00F95EE2" w:rsidRPr="00D55D3F">
        <w:rPr>
          <w:rFonts w:ascii="Angsana New" w:hAnsi="Angsana New" w:cs="Angsana New"/>
          <w:sz w:val="30"/>
          <w:szCs w:val="30"/>
          <w:cs/>
        </w:rPr>
        <w:t>วันที่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5D3F">
        <w:rPr>
          <w:rFonts w:ascii="Angsana New" w:hAnsi="Angsana New" w:cs="Angsana New"/>
          <w:sz w:val="30"/>
          <w:szCs w:val="30"/>
        </w:rPr>
        <w:t xml:space="preserve">25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D55D3F">
        <w:rPr>
          <w:rFonts w:ascii="Angsana New" w:hAnsi="Angsana New" w:cs="Angsana New"/>
          <w:sz w:val="30"/>
          <w:szCs w:val="30"/>
        </w:rPr>
        <w:t xml:space="preserve">2558 </w:t>
      </w:r>
      <w:r w:rsidRPr="00D55D3F">
        <w:rPr>
          <w:rFonts w:ascii="Angsana New" w:hAnsi="Angsana New" w:cs="Angsana New"/>
          <w:sz w:val="30"/>
          <w:szCs w:val="30"/>
          <w:cs/>
        </w:rPr>
        <w:t>หุ้นที่ซื้อนี้สามารถนำออกขายได้อีกครั้งหลักจากหกเดือน แต่ไม่เกิน สามปี นับจากวันที่ซื้อ</w:t>
      </w:r>
    </w:p>
    <w:p w:rsidR="006F6177" w:rsidRDefault="006F6177" w:rsidP="00B60A4D">
      <w:pPr>
        <w:spacing w:after="0" w:line="240" w:lineRule="auto"/>
        <w:ind w:right="-45" w:firstLine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3A1806" w:rsidRPr="00D55D3F" w:rsidRDefault="003A1806" w:rsidP="00B60A4D">
      <w:pPr>
        <w:spacing w:after="0" w:line="240" w:lineRule="auto"/>
        <w:ind w:right="-45" w:firstLine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ส่วนเกินทุนหุ้นทุนซื้อคืน</w:t>
      </w:r>
    </w:p>
    <w:p w:rsidR="003A1806" w:rsidRPr="0016654E" w:rsidRDefault="003A1806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3A1806" w:rsidRPr="00D55D3F" w:rsidRDefault="003A1806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ส่วนเกินทุนหุ้นทุนซื้อคืนคือส่วนเกินสะสมจากการขายหุ้นทุนซื้อคืนสุทธิจากผลขาดทุนจากการขายหรือยกเลิกหุ้นทุนซื้อคืน  ส่วนเกินทุนหุ้นทุนซื้อคืนนี้จะนำไปจ่ายเป็นเงินปันผลไม่ได้</w:t>
      </w:r>
    </w:p>
    <w:p w:rsidR="009745FA" w:rsidRPr="0016654E" w:rsidRDefault="009745FA" w:rsidP="00D55D3F">
      <w:pPr>
        <w:tabs>
          <w:tab w:val="left" w:pos="540"/>
          <w:tab w:val="left" w:pos="900"/>
        </w:tabs>
        <w:spacing w:after="0" w:line="240" w:lineRule="auto"/>
        <w:rPr>
          <w:rFonts w:ascii="Angsana New" w:hAnsi="Angsana New" w:cs="Angsana New"/>
          <w:b/>
          <w:bCs/>
        </w:rPr>
      </w:pPr>
    </w:p>
    <w:p w:rsidR="00BE1FA1" w:rsidRPr="00D55D3F" w:rsidRDefault="003449A5" w:rsidP="00D55D3F">
      <w:pPr>
        <w:tabs>
          <w:tab w:val="left" w:pos="540"/>
          <w:tab w:val="left" w:pos="900"/>
        </w:tabs>
        <w:spacing w:after="0" w:line="240" w:lineRule="auto"/>
        <w:rPr>
          <w:rFonts w:ascii="Angsana New" w:hAnsi="Angsana New" w:cs="Angsana New"/>
          <w:b/>
          <w:bCs/>
          <w:strike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="00001FED">
        <w:rPr>
          <w:rFonts w:ascii="Angsana New" w:hAnsi="Angsana New" w:cs="Angsana New"/>
          <w:b/>
          <w:bCs/>
          <w:sz w:val="30"/>
          <w:szCs w:val="30"/>
        </w:rPr>
        <w:t>5</w:t>
      </w:r>
      <w:r w:rsidR="00835C2C" w:rsidRPr="00D55D3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E1FA1" w:rsidRPr="00D55D3F">
        <w:rPr>
          <w:rFonts w:ascii="Angsana New" w:hAnsi="Angsana New" w:cs="Angsana New"/>
          <w:b/>
          <w:bCs/>
          <w:sz w:val="30"/>
          <w:szCs w:val="30"/>
          <w:cs/>
        </w:rPr>
        <w:t>สำรอง</w:t>
      </w:r>
    </w:p>
    <w:p w:rsidR="00835C2C" w:rsidRPr="0016654E" w:rsidRDefault="00835C2C" w:rsidP="00D55D3F">
      <w:pPr>
        <w:tabs>
          <w:tab w:val="left" w:pos="540"/>
        </w:tabs>
        <w:spacing w:after="0" w:line="240" w:lineRule="auto"/>
        <w:ind w:right="-25" w:firstLine="720"/>
        <w:rPr>
          <w:rFonts w:ascii="Angsana New" w:hAnsi="Angsana New" w:cs="Angsana New"/>
          <w:b/>
          <w:bCs/>
        </w:rPr>
      </w:pPr>
    </w:p>
    <w:p w:rsidR="00D161D4" w:rsidRPr="00D55D3F" w:rsidRDefault="00D161D4" w:rsidP="00D55D3F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สำรองประกอบด้วย</w:t>
      </w:r>
    </w:p>
    <w:p w:rsidR="00D161D4" w:rsidRPr="0016654E" w:rsidRDefault="00D161D4" w:rsidP="00D55D3F">
      <w:pPr>
        <w:tabs>
          <w:tab w:val="left" w:pos="540"/>
        </w:tabs>
        <w:spacing w:after="0" w:line="240" w:lineRule="auto"/>
        <w:ind w:left="540" w:firstLine="720"/>
        <w:rPr>
          <w:rFonts w:ascii="Angsana New" w:hAnsi="Angsana New" w:cs="Angsana New"/>
        </w:rPr>
      </w:pPr>
    </w:p>
    <w:p w:rsidR="00D161D4" w:rsidRPr="00D55D3F" w:rsidRDefault="00D161D4" w:rsidP="00D55D3F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หรือ กำไรสะสม</w:t>
      </w:r>
    </w:p>
    <w:p w:rsidR="00D161D4" w:rsidRPr="0016654E" w:rsidRDefault="00C63160" w:rsidP="00D55D3F">
      <w:pPr>
        <w:tabs>
          <w:tab w:val="left" w:pos="680"/>
          <w:tab w:val="left" w:pos="1644"/>
        </w:tabs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i/>
          <w:iCs/>
        </w:rPr>
      </w:pPr>
      <w:r w:rsidRPr="00D55D3F">
        <w:rPr>
          <w:rFonts w:ascii="Angsana New" w:hAnsi="Angsana New" w:cs="Angsana New"/>
          <w:b/>
          <w:bCs/>
          <w:i/>
          <w:iCs/>
          <w:sz w:val="24"/>
          <w:szCs w:val="24"/>
        </w:rPr>
        <w:tab/>
      </w:r>
      <w:r w:rsidRPr="00D55D3F">
        <w:rPr>
          <w:rFonts w:ascii="Angsana New" w:hAnsi="Angsana New" w:cs="Angsana New"/>
          <w:b/>
          <w:bCs/>
          <w:i/>
          <w:iCs/>
          <w:sz w:val="24"/>
          <w:szCs w:val="24"/>
        </w:rPr>
        <w:tab/>
      </w:r>
    </w:p>
    <w:p w:rsidR="006C5002" w:rsidRPr="00001FED" w:rsidRDefault="006C5002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01FED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:rsidR="006C5002" w:rsidRPr="0016654E" w:rsidRDefault="00C63160" w:rsidP="00D55D3F">
      <w:pPr>
        <w:tabs>
          <w:tab w:val="left" w:pos="1440"/>
        </w:tabs>
        <w:spacing w:after="0" w:line="240" w:lineRule="auto"/>
        <w:ind w:left="540" w:right="-25"/>
        <w:rPr>
          <w:rFonts w:ascii="Angsana New" w:hAnsi="Angsana New" w:cs="Angsana New"/>
          <w:b/>
          <w:bCs/>
        </w:rPr>
      </w:pPr>
      <w:r w:rsidRPr="00D55D3F">
        <w:rPr>
          <w:rFonts w:ascii="Angsana New" w:hAnsi="Angsana New" w:cs="Angsana New"/>
          <w:b/>
          <w:bCs/>
          <w:sz w:val="24"/>
          <w:szCs w:val="24"/>
        </w:rPr>
        <w:tab/>
      </w:r>
    </w:p>
    <w:p w:rsidR="00346FF9" w:rsidRPr="00D55D3F" w:rsidRDefault="00835C2C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55D3F">
        <w:rPr>
          <w:rFonts w:ascii="Angsana New" w:hAnsi="Angsana New" w:cs="Angsana New"/>
          <w:sz w:val="30"/>
          <w:szCs w:val="30"/>
        </w:rPr>
        <w:t>2535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D55D3F">
        <w:rPr>
          <w:rFonts w:ascii="Angsana New" w:hAnsi="Angsana New" w:cs="Angsana New"/>
          <w:sz w:val="30"/>
          <w:szCs w:val="30"/>
        </w:rPr>
        <w:t>116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D55D3F">
        <w:rPr>
          <w:rFonts w:ascii="Angsana New" w:hAnsi="Angsana New" w:cs="Angsana New"/>
          <w:sz w:val="30"/>
          <w:szCs w:val="30"/>
        </w:rPr>
        <w:t>“</w:t>
      </w:r>
      <w:r w:rsidRPr="00D55D3F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D55D3F">
        <w:rPr>
          <w:rFonts w:ascii="Angsana New" w:hAnsi="Angsana New" w:cs="Angsana New"/>
          <w:sz w:val="30"/>
          <w:szCs w:val="30"/>
        </w:rPr>
        <w:t>”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D55D3F">
        <w:rPr>
          <w:rFonts w:ascii="Angsana New" w:hAnsi="Angsana New" w:cs="Angsana New"/>
          <w:sz w:val="30"/>
          <w:szCs w:val="30"/>
        </w:rPr>
        <w:t xml:space="preserve">5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</w:t>
      </w:r>
      <w:r w:rsidRPr="00D55D3F">
        <w:rPr>
          <w:rFonts w:ascii="Angsana New" w:hAnsi="Angsana New" w:cs="Angsana New"/>
          <w:spacing w:val="8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D55D3F">
        <w:rPr>
          <w:rFonts w:ascii="Angsana New" w:hAnsi="Angsana New" w:cs="Angsana New"/>
          <w:spacing w:val="8"/>
          <w:sz w:val="30"/>
          <w:szCs w:val="30"/>
        </w:rPr>
        <w:t xml:space="preserve">10 </w:t>
      </w:r>
      <w:r w:rsidRPr="00D55D3F">
        <w:rPr>
          <w:rFonts w:ascii="Angsana New" w:hAnsi="Angsana New" w:cs="Angsana New"/>
          <w:spacing w:val="8"/>
          <w:sz w:val="30"/>
          <w:szCs w:val="30"/>
          <w:cs/>
        </w:rPr>
        <w:t>ของทุนจดทะเบียน เงินสำรองนี้จะนำไปจ่ายเป็น</w:t>
      </w:r>
      <w:r w:rsidRPr="00D55D3F">
        <w:rPr>
          <w:rFonts w:ascii="Angsana New" w:hAnsi="Angsana New" w:cs="Angsana New"/>
          <w:sz w:val="30"/>
          <w:szCs w:val="30"/>
          <w:cs/>
        </w:rPr>
        <w:t>เงินปันผลไม่ได้</w:t>
      </w:r>
    </w:p>
    <w:p w:rsidR="002D4E2A" w:rsidRPr="0016654E" w:rsidRDefault="002D4E2A" w:rsidP="00D55D3F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</w:rPr>
      </w:pPr>
    </w:p>
    <w:p w:rsidR="00D161D4" w:rsidRPr="00D55D3F" w:rsidRDefault="00D161D4" w:rsidP="00D55D3F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D161D4" w:rsidRPr="0016654E" w:rsidRDefault="00D161D4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i/>
          <w:iCs/>
        </w:rPr>
      </w:pPr>
    </w:p>
    <w:p w:rsidR="00C30AE9" w:rsidRPr="00001FED" w:rsidRDefault="00C30AE9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01FED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ผลต่างจากการเ</w:t>
      </w:r>
      <w:r w:rsidR="009A7C73" w:rsidRPr="00001FED">
        <w:rPr>
          <w:rFonts w:ascii="Angsana New" w:hAnsi="Angsana New" w:cs="Angsana New"/>
          <w:b/>
          <w:bCs/>
          <w:sz w:val="30"/>
          <w:szCs w:val="30"/>
          <w:cs/>
        </w:rPr>
        <w:t>แปลงค่างบการเงิน</w:t>
      </w:r>
    </w:p>
    <w:p w:rsidR="009A7C73" w:rsidRPr="0016654E" w:rsidRDefault="009A7C73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i/>
          <w:iCs/>
        </w:rPr>
      </w:pPr>
    </w:p>
    <w:p w:rsidR="009A7C73" w:rsidRPr="00D55D3F" w:rsidRDefault="009A7C73" w:rsidP="00D55D3F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และการแปลงค่าหนี้สินจากการป้องกันความเสี่ยงในเงินลงทุนสุทธิของบริษัท</w:t>
      </w:r>
    </w:p>
    <w:p w:rsidR="0016654E" w:rsidRDefault="0016654E">
      <w:pPr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92623" w:rsidRDefault="00A92623">
      <w:pPr>
        <w:spacing w:after="0" w:line="240" w:lineRule="auto"/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</w:pPr>
    </w:p>
    <w:p w:rsidR="00BE1FA1" w:rsidRPr="00001FED" w:rsidRDefault="00BE1FA1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01FED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="00F878D3" w:rsidRPr="00001FED">
        <w:rPr>
          <w:rFonts w:ascii="Angsana New" w:hAnsi="Angsana New" w:cs="Angsana New" w:hint="cs"/>
          <w:b/>
          <w:bCs/>
          <w:sz w:val="30"/>
          <w:szCs w:val="30"/>
          <w:cs/>
        </w:rPr>
        <w:t>ของเงินลงทุนเผื่อขาย</w:t>
      </w:r>
    </w:p>
    <w:p w:rsidR="00111309" w:rsidRPr="0016654E" w:rsidRDefault="00111309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8"/>
        </w:rPr>
      </w:pPr>
    </w:p>
    <w:p w:rsidR="00BE1FA1" w:rsidRPr="00D55D3F" w:rsidRDefault="00BE1FA1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ผลต่างจากการเปลี่ยนแปลงในมูลค่ายุติธรรม</w:t>
      </w:r>
      <w:r w:rsidR="00F878D3">
        <w:rPr>
          <w:rFonts w:ascii="Angsana New" w:hAnsi="Angsana New" w:cs="Angsana New" w:hint="cs"/>
          <w:sz w:val="30"/>
          <w:szCs w:val="30"/>
          <w:cs/>
        </w:rPr>
        <w:t>ของเงินลงทุนเผื่อขาย</w:t>
      </w:r>
      <w:r w:rsidRPr="00D55D3F">
        <w:rPr>
          <w:rFonts w:ascii="Angsana New" w:hAnsi="Angsana New" w:cs="Angsana New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="00F878D3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Pr="00D55D3F">
        <w:rPr>
          <w:rFonts w:ascii="Angsana New" w:hAnsi="Angsana New" w:cs="Angsana New"/>
          <w:sz w:val="30"/>
          <w:szCs w:val="30"/>
          <w:cs/>
        </w:rPr>
        <w:t>เผื่อขายจนกระทั่งมีการตัดรายการหรือเกิดการด้อยค่า</w:t>
      </w:r>
    </w:p>
    <w:p w:rsidR="00D161D4" w:rsidRPr="0016654E" w:rsidRDefault="00D161D4" w:rsidP="00D55D3F">
      <w:pPr>
        <w:spacing w:after="0" w:line="240" w:lineRule="auto"/>
        <w:ind w:left="540" w:right="-25" w:firstLine="720"/>
        <w:jc w:val="thaiDistribute"/>
        <w:rPr>
          <w:rFonts w:ascii="Angsana New" w:hAnsi="Angsana New" w:cs="Angsana New"/>
          <w:spacing w:val="8"/>
        </w:rPr>
      </w:pPr>
    </w:p>
    <w:p w:rsidR="00D161D4" w:rsidRPr="00001FED" w:rsidRDefault="00D161D4" w:rsidP="00D55D3F">
      <w:pPr>
        <w:spacing w:after="0" w:line="240" w:lineRule="auto"/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001FED">
        <w:rPr>
          <w:rFonts w:ascii="Angsana New" w:hAnsi="Angsana New" w:cs="Angsana New"/>
          <w:b/>
          <w:bCs/>
          <w:sz w:val="30"/>
          <w:szCs w:val="30"/>
          <w:cs/>
        </w:rPr>
        <w:t>การเคลื่อนไหวในทุนสำรอง</w:t>
      </w:r>
    </w:p>
    <w:p w:rsidR="00107A19" w:rsidRPr="0016654E" w:rsidRDefault="00400ABF" w:rsidP="00D55D3F">
      <w:pPr>
        <w:tabs>
          <w:tab w:val="left" w:pos="1440"/>
        </w:tabs>
        <w:spacing w:after="0" w:line="240" w:lineRule="auto"/>
        <w:ind w:left="540"/>
        <w:rPr>
          <w:rFonts w:ascii="Angsana New" w:hAnsi="Angsana New" w:cs="Angsana New"/>
        </w:rPr>
      </w:pPr>
      <w:r w:rsidRPr="00D55D3F">
        <w:rPr>
          <w:rFonts w:ascii="Angsana New" w:hAnsi="Angsana New" w:cs="Angsana New"/>
          <w:sz w:val="24"/>
          <w:szCs w:val="24"/>
        </w:rPr>
        <w:tab/>
      </w:r>
    </w:p>
    <w:p w:rsidR="00D161D4" w:rsidRDefault="00D161D4" w:rsidP="00D55D3F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907815" w:rsidRDefault="00907815" w:rsidP="00A92623">
      <w:pPr>
        <w:spacing w:after="0" w:line="240" w:lineRule="auto"/>
        <w:rPr>
          <w:rFonts w:ascii="Angsana New" w:hAnsi="Angsana New" w:cs="Angsana New" w:hint="cs"/>
          <w:sz w:val="30"/>
          <w:szCs w:val="30"/>
        </w:rPr>
      </w:pPr>
    </w:p>
    <w:p w:rsidR="0014793A" w:rsidRPr="00D55D3F" w:rsidRDefault="00001FED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26</w:t>
      </w:r>
      <w:r w:rsidR="007D3207" w:rsidRPr="00D55D3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4793A" w:rsidRPr="00D55D3F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5C2876" w:rsidRPr="00D55D3F">
        <w:rPr>
          <w:rFonts w:ascii="Angsana New" w:hAnsi="Angsana New" w:cs="Angsana New"/>
          <w:b/>
          <w:bCs/>
          <w:sz w:val="30"/>
          <w:szCs w:val="30"/>
          <w:cs/>
        </w:rPr>
        <w:t>ดำเนินงาน</w:t>
      </w:r>
    </w:p>
    <w:p w:rsidR="0014793A" w:rsidRPr="0016654E" w:rsidRDefault="00400ABF" w:rsidP="00D55D3F">
      <w:pPr>
        <w:tabs>
          <w:tab w:val="left" w:pos="1223"/>
        </w:tabs>
        <w:spacing w:after="0" w:line="240" w:lineRule="auto"/>
        <w:ind w:right="-25"/>
        <w:rPr>
          <w:rFonts w:ascii="Angsana New" w:hAnsi="Angsana New" w:cs="Angsana New"/>
          <w:b/>
          <w:bCs/>
        </w:rPr>
      </w:pPr>
      <w:r w:rsidRPr="00D55D3F">
        <w:rPr>
          <w:rFonts w:ascii="Angsana New" w:hAnsi="Angsana New" w:cs="Angsana New"/>
          <w:b/>
          <w:bCs/>
          <w:sz w:val="24"/>
          <w:szCs w:val="24"/>
        </w:rPr>
        <w:tab/>
      </w:r>
    </w:p>
    <w:p w:rsidR="001461A1" w:rsidRPr="00D55D3F" w:rsidRDefault="00A82216" w:rsidP="00945942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ผู้บริหารเห็นว่า</w:t>
      </w:r>
      <w:r w:rsidR="001461A1" w:rsidRPr="00D55D3F">
        <w:rPr>
          <w:rFonts w:ascii="Angsana New" w:hAnsi="Angsana New" w:cs="Angsana New"/>
          <w:sz w:val="30"/>
          <w:szCs w:val="30"/>
          <w:cs/>
        </w:rPr>
        <w:t>กลุ่มบริษัทดำเนินกิจการในส่วนงานธุ</w:t>
      </w:r>
      <w:r w:rsidR="005C4171">
        <w:rPr>
          <w:rFonts w:ascii="Angsana New" w:hAnsi="Angsana New" w:cs="Angsana New"/>
          <w:sz w:val="30"/>
          <w:szCs w:val="30"/>
          <w:cs/>
        </w:rPr>
        <w:t>รกิจเดียวคือธุรกิจ</w:t>
      </w:r>
      <w:r w:rsidR="001461A1" w:rsidRPr="00D55D3F">
        <w:rPr>
          <w:rFonts w:ascii="Angsana New" w:hAnsi="Angsana New" w:cs="Angsana New"/>
          <w:sz w:val="30"/>
          <w:szCs w:val="30"/>
          <w:cs/>
        </w:rPr>
        <w:t>ห้างสรรพสินค้า ดังนั้นฝ่ายบริหารจึงพิจารณาว่ากลุ่มบริษัทมีส่วนงานธุรกิจเพียงส่วนงานเดียว</w:t>
      </w:r>
      <w:r w:rsidR="001461A1" w:rsidRPr="00D55D3F">
        <w:rPr>
          <w:rFonts w:ascii="Angsana New" w:hAnsi="Angsana New" w:cs="Angsana New"/>
          <w:sz w:val="30"/>
          <w:szCs w:val="30"/>
        </w:rPr>
        <w:t xml:space="preserve"> </w:t>
      </w:r>
      <w:r w:rsidR="00400ABF" w:rsidRPr="00D55D3F">
        <w:rPr>
          <w:rFonts w:ascii="Angsana New" w:hAnsi="Angsana New" w:cs="Angsana New"/>
          <w:b/>
          <w:bCs/>
          <w:sz w:val="24"/>
          <w:szCs w:val="24"/>
        </w:rPr>
        <w:tab/>
      </w:r>
    </w:p>
    <w:p w:rsidR="003A1806" w:rsidRPr="006D2ED4" w:rsidRDefault="003A1806" w:rsidP="00945942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30"/>
          <w:szCs w:val="30"/>
        </w:rPr>
      </w:pPr>
    </w:p>
    <w:p w:rsidR="00A0251A" w:rsidRPr="00F878D3" w:rsidRDefault="00A0251A" w:rsidP="00945942">
      <w:pPr>
        <w:pStyle w:val="Heading1"/>
        <w:spacing w:before="0"/>
        <w:ind w:left="540"/>
        <w:jc w:val="both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F878D3">
        <w:rPr>
          <w:rFonts w:ascii="Angsana New" w:hAnsi="Angsana New" w:cs="Angsana New"/>
          <w:b/>
          <w:bCs/>
          <w:i/>
          <w:iCs/>
          <w:color w:val="auto"/>
          <w:szCs w:val="30"/>
          <w:cs/>
        </w:rPr>
        <w:t>ส่วนงานภูมิศาสตร์</w:t>
      </w:r>
      <w:r w:rsidRPr="00F878D3">
        <w:rPr>
          <w:rFonts w:ascii="Angsana New" w:hAnsi="Angsana New" w:cs="Angsana New"/>
          <w:b/>
          <w:bCs/>
          <w:i/>
          <w:iCs/>
          <w:color w:val="auto"/>
          <w:szCs w:val="30"/>
        </w:rPr>
        <w:t xml:space="preserve"> </w:t>
      </w:r>
    </w:p>
    <w:p w:rsidR="00A0251A" w:rsidRPr="006D2ED4" w:rsidRDefault="00A0251A" w:rsidP="00945942">
      <w:pPr>
        <w:spacing w:after="0" w:line="240" w:lineRule="auto"/>
        <w:ind w:left="540" w:right="-45"/>
        <w:jc w:val="both"/>
        <w:rPr>
          <w:rFonts w:ascii="Angsana New" w:hAnsi="Angsana New" w:cs="Angsana New"/>
          <w:snapToGrid w:val="0"/>
          <w:sz w:val="30"/>
          <w:szCs w:val="30"/>
          <w:highlight w:val="lightGray"/>
          <w:lang w:eastAsia="th-TH"/>
        </w:rPr>
      </w:pPr>
    </w:p>
    <w:p w:rsidR="00A0251A" w:rsidRDefault="00A0251A" w:rsidP="00945942">
      <w:pPr>
        <w:spacing w:after="0"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D55D3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:rsidR="003B1F4A" w:rsidRDefault="003B1F4A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</w:p>
    <w:p w:rsidR="00D161D4" w:rsidRPr="00D55D3F" w:rsidRDefault="009E6CEC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2</w:t>
      </w:r>
      <w:r w:rsidR="00001FED">
        <w:rPr>
          <w:rFonts w:ascii="Angsana New" w:hAnsi="Angsana New" w:cs="Angsana New"/>
          <w:b/>
          <w:bCs/>
          <w:sz w:val="30"/>
          <w:szCs w:val="30"/>
        </w:rPr>
        <w:t>7</w:t>
      </w:r>
      <w:r w:rsidR="00B83D4F" w:rsidRPr="00D55D3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D161D4" w:rsidRPr="00D55D3F">
        <w:rPr>
          <w:rFonts w:ascii="Angsana New" w:hAnsi="Angsana New" w:cs="Angsana New"/>
          <w:b/>
          <w:bCs/>
          <w:sz w:val="30"/>
          <w:szCs w:val="30"/>
          <w:cs/>
        </w:rPr>
        <w:t>รายได้จากการลงทุน</w:t>
      </w:r>
    </w:p>
    <w:p w:rsidR="00126919" w:rsidRPr="006D2ED4" w:rsidRDefault="00126919" w:rsidP="00D55D3F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71" w:type="dxa"/>
        <w:tblInd w:w="576" w:type="dxa"/>
        <w:tblLayout w:type="fixed"/>
        <w:tblLook w:val="0000"/>
      </w:tblPr>
      <w:tblGrid>
        <w:gridCol w:w="3222"/>
        <w:gridCol w:w="900"/>
        <w:gridCol w:w="990"/>
        <w:gridCol w:w="270"/>
        <w:gridCol w:w="1098"/>
        <w:gridCol w:w="270"/>
        <w:gridCol w:w="1089"/>
        <w:gridCol w:w="270"/>
        <w:gridCol w:w="1062"/>
      </w:tblGrid>
      <w:tr w:rsidR="009E6CEC" w:rsidRPr="00F94A31" w:rsidTr="00C37AFC">
        <w:tc>
          <w:tcPr>
            <w:tcW w:w="3222" w:type="dxa"/>
          </w:tcPr>
          <w:p w:rsidR="009E6CEC" w:rsidRPr="00F94A31" w:rsidRDefault="009E6CEC" w:rsidP="00D55D3F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6CEC" w:rsidRPr="00F94A31" w:rsidRDefault="009E6CEC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:rsidR="009E6CEC" w:rsidRPr="00F94A31" w:rsidRDefault="009E6CEC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E6CEC" w:rsidRPr="00F94A31" w:rsidRDefault="009E6CEC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9E6CEC" w:rsidRPr="00F94A31" w:rsidRDefault="009E6CEC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F94A31" w:rsidTr="00C37AFC">
        <w:tc>
          <w:tcPr>
            <w:tcW w:w="3222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5615DA" w:rsidRPr="00F94A31" w:rsidTr="00C37AFC">
        <w:tc>
          <w:tcPr>
            <w:tcW w:w="3222" w:type="dxa"/>
          </w:tcPr>
          <w:p w:rsidR="005615DA" w:rsidRPr="00D55D3F" w:rsidRDefault="005615DA" w:rsidP="00D55D3F">
            <w:pPr>
              <w:pStyle w:val="Heading5"/>
              <w:tabs>
                <w:tab w:val="left" w:pos="342"/>
              </w:tabs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615DA" w:rsidRPr="00D55D3F" w:rsidRDefault="005615DA" w:rsidP="00D55D3F">
            <w:pPr>
              <w:pStyle w:val="Heading5"/>
              <w:tabs>
                <w:tab w:val="left" w:pos="342"/>
              </w:tabs>
              <w:spacing w:before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049" w:type="dxa"/>
            <w:gridSpan w:val="7"/>
          </w:tcPr>
          <w:p w:rsidR="005615DA" w:rsidRPr="00F94A31" w:rsidRDefault="005615D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15DA" w:rsidRPr="00F94A31" w:rsidTr="00C37AFC">
        <w:tc>
          <w:tcPr>
            <w:tcW w:w="3222" w:type="dxa"/>
          </w:tcPr>
          <w:p w:rsidR="005615DA" w:rsidRPr="00F94A31" w:rsidRDefault="005615DA" w:rsidP="00D55D3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900" w:type="dxa"/>
          </w:tcPr>
          <w:p w:rsidR="005615DA" w:rsidRPr="00F94A31" w:rsidRDefault="005615DA" w:rsidP="00D55D3F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15DA" w:rsidRPr="00F94A31" w:rsidTr="00C37AFC">
        <w:tc>
          <w:tcPr>
            <w:tcW w:w="3222" w:type="dxa"/>
          </w:tcPr>
          <w:p w:rsidR="005615DA" w:rsidRPr="00F94A31" w:rsidRDefault="00C63E65" w:rsidP="00C63E65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รายได้ค่าเช่าจากสัญญาเช่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C63E65">
              <w:rPr>
                <w:rFonts w:ascii="Angsana New" w:hAnsi="Angsana New" w:cs="Angsana New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</w:tcPr>
          <w:p w:rsidR="005615DA" w:rsidRPr="00F94A31" w:rsidRDefault="005615DA" w:rsidP="00D55D3F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5615DA" w:rsidRPr="00F94A31" w:rsidRDefault="005615DA" w:rsidP="00D55D3F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470" w:rsidRPr="00F94A31" w:rsidTr="00C37AFC">
        <w:tc>
          <w:tcPr>
            <w:tcW w:w="3222" w:type="dxa"/>
          </w:tcPr>
          <w:p w:rsidR="002C3470" w:rsidRPr="00F94A31" w:rsidRDefault="002C3470" w:rsidP="002C3470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อสังหาริมทรัพย์เพื่อการลงทุน</w:t>
            </w:r>
          </w:p>
        </w:tc>
        <w:tc>
          <w:tcPr>
            <w:tcW w:w="90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:rsidR="002C3470" w:rsidRPr="00F94A31" w:rsidRDefault="00D629A7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3,334,436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2,925,511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2C3470" w:rsidRPr="00F94A31" w:rsidRDefault="00B60A4D" w:rsidP="006B074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2,907,72</w:t>
            </w:r>
            <w:r w:rsidR="006B074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2,550,341</w:t>
            </w:r>
          </w:p>
        </w:tc>
      </w:tr>
      <w:tr w:rsidR="002C3470" w:rsidRPr="0016654E" w:rsidTr="00C37AFC">
        <w:tc>
          <w:tcPr>
            <w:tcW w:w="3222" w:type="dxa"/>
          </w:tcPr>
          <w:p w:rsidR="002C3470" w:rsidRPr="0016654E" w:rsidRDefault="002C3470" w:rsidP="002C3470">
            <w:pPr>
              <w:spacing w:after="0"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2C3470" w:rsidRPr="0016654E" w:rsidRDefault="002C3470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:rsidR="002C3470" w:rsidRPr="0016654E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FFFFFF"/>
          </w:tcPr>
          <w:p w:rsidR="002C3470" w:rsidRPr="0016654E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98" w:type="dxa"/>
            <w:shd w:val="clear" w:color="auto" w:fill="FFFFFF"/>
          </w:tcPr>
          <w:p w:rsidR="002C3470" w:rsidRPr="0016654E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FFFFFF"/>
          </w:tcPr>
          <w:p w:rsidR="002C3470" w:rsidRPr="0016654E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9" w:type="dxa"/>
            <w:shd w:val="clear" w:color="auto" w:fill="FFFFFF"/>
          </w:tcPr>
          <w:p w:rsidR="002C3470" w:rsidRPr="0016654E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FFFFFF"/>
          </w:tcPr>
          <w:p w:rsidR="002C3470" w:rsidRPr="0016654E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shd w:val="clear" w:color="auto" w:fill="FFFFFF"/>
          </w:tcPr>
          <w:p w:rsidR="002C3470" w:rsidRPr="0016654E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2C3470" w:rsidRPr="00F94A31" w:rsidTr="00C37AFC">
        <w:tc>
          <w:tcPr>
            <w:tcW w:w="3222" w:type="dxa"/>
          </w:tcPr>
          <w:p w:rsidR="002C3470" w:rsidRPr="00F94A31" w:rsidRDefault="002C3470" w:rsidP="002C3470">
            <w:pPr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470" w:rsidRPr="00F94A31" w:rsidTr="00C37AFC">
        <w:tc>
          <w:tcPr>
            <w:tcW w:w="3222" w:type="dxa"/>
          </w:tcPr>
          <w:p w:rsidR="002C3470" w:rsidRPr="00F94A31" w:rsidRDefault="002C3470" w:rsidP="002C3470">
            <w:pPr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</w:tcPr>
          <w:p w:rsidR="002C3470" w:rsidRPr="00F94A31" w:rsidRDefault="002C3470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2C3470" w:rsidRPr="00F94A31" w:rsidRDefault="00B60A4D" w:rsidP="00B60A4D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1,061</w:t>
            </w:r>
          </w:p>
        </w:tc>
        <w:tc>
          <w:tcPr>
            <w:tcW w:w="270" w:type="dxa"/>
            <w:shd w:val="clear" w:color="auto" w:fill="FFFFFF"/>
          </w:tcPr>
          <w:p w:rsidR="002C3470" w:rsidRPr="00B60A4D" w:rsidRDefault="002C3470" w:rsidP="00B60A4D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2C3470" w:rsidRPr="00B60A4D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2C3470" w:rsidRPr="00F94A31" w:rsidRDefault="00B60A4D" w:rsidP="00B60A4D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1,061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B60A4D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3470" w:rsidRPr="0016654E" w:rsidTr="00C37AFC">
        <w:tc>
          <w:tcPr>
            <w:tcW w:w="3222" w:type="dxa"/>
          </w:tcPr>
          <w:p w:rsidR="002D4A4F" w:rsidRPr="00C37AFC" w:rsidRDefault="002D4A4F" w:rsidP="00C37AFC">
            <w:pPr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C3470" w:rsidRPr="00C37AFC" w:rsidRDefault="002C3470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:rsidR="002C3470" w:rsidRPr="00C37AFC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2C3470" w:rsidRPr="00C37AFC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2C3470" w:rsidRPr="00C37AFC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2C3470" w:rsidRPr="00C37AFC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2C3470" w:rsidRPr="00C37AFC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2C3470" w:rsidRPr="00C37AFC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2C3470" w:rsidRPr="00C37AFC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AFC" w:rsidRPr="0016654E" w:rsidTr="00C37AFC">
        <w:tc>
          <w:tcPr>
            <w:tcW w:w="3222" w:type="dxa"/>
          </w:tcPr>
          <w:p w:rsidR="00C37AFC" w:rsidRPr="00C37AFC" w:rsidRDefault="00C37AFC" w:rsidP="00C37AFC">
            <w:pPr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C37AFC" w:rsidRPr="00C37AFC" w:rsidRDefault="00C37AFC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AFC" w:rsidRPr="0016654E" w:rsidTr="00C37AFC">
        <w:tc>
          <w:tcPr>
            <w:tcW w:w="3222" w:type="dxa"/>
          </w:tcPr>
          <w:p w:rsidR="00C37AFC" w:rsidRPr="00C37AFC" w:rsidRDefault="00C37AFC" w:rsidP="00C37AFC">
            <w:pPr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C37AFC" w:rsidRPr="00C37AFC" w:rsidRDefault="00C37AFC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AFC" w:rsidRPr="00F94A31" w:rsidTr="00C37AFC">
        <w:trPr>
          <w:trHeight w:val="452"/>
        </w:trPr>
        <w:tc>
          <w:tcPr>
            <w:tcW w:w="3222" w:type="dxa"/>
          </w:tcPr>
          <w:p w:rsidR="00C37AFC" w:rsidRPr="00C37AFC" w:rsidRDefault="00C37AFC" w:rsidP="00C37AFC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C37AFC" w:rsidRPr="00C37AFC" w:rsidRDefault="00C37AFC" w:rsidP="002C3470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C37AFC" w:rsidRPr="00C37AFC" w:rsidRDefault="00C37AFC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AFC" w:rsidRPr="00F94A31" w:rsidTr="00CA484F">
        <w:tc>
          <w:tcPr>
            <w:tcW w:w="3222" w:type="dxa"/>
          </w:tcPr>
          <w:p w:rsidR="00C37AFC" w:rsidRPr="00F94A31" w:rsidRDefault="00C37AFC" w:rsidP="00C37AFC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37AFC" w:rsidRPr="00F94A31" w:rsidRDefault="00C37AFC" w:rsidP="00C37AFC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FFFFFF"/>
          </w:tcPr>
          <w:p w:rsidR="00C37AFC" w:rsidRPr="00F94A31" w:rsidRDefault="00C37AFC" w:rsidP="00C37AFC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:rsidR="00C37AFC" w:rsidRPr="00C37AFC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FFFFFF"/>
          </w:tcPr>
          <w:p w:rsidR="00C37AFC" w:rsidRPr="00C37AFC" w:rsidRDefault="00C37AFC" w:rsidP="00C37AFC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A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AFC" w:rsidRPr="00F94A31" w:rsidTr="00C37AFC">
        <w:tc>
          <w:tcPr>
            <w:tcW w:w="3222" w:type="dxa"/>
          </w:tcPr>
          <w:p w:rsidR="00C37AFC" w:rsidRPr="00F94A31" w:rsidRDefault="00C37AFC" w:rsidP="00C37AFC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37AFC" w:rsidRPr="00F94A31" w:rsidRDefault="00C37AFC" w:rsidP="00C37AFC">
            <w:pPr>
              <w:tabs>
                <w:tab w:val="left" w:pos="34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</w:tcPr>
          <w:p w:rsidR="00C37AFC" w:rsidRPr="00F94A31" w:rsidRDefault="00C37AFC" w:rsidP="00C37A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C37AFC" w:rsidRPr="00F94A31" w:rsidRDefault="00C37AFC" w:rsidP="00C37A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C37AFC" w:rsidRPr="00F94A31" w:rsidRDefault="00C37AFC" w:rsidP="00C37A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C37AFC" w:rsidRPr="00F94A31" w:rsidRDefault="00C37AFC" w:rsidP="00C37A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C37AFC" w:rsidRPr="00F94A31" w:rsidTr="00CA484F">
        <w:tc>
          <w:tcPr>
            <w:tcW w:w="3222" w:type="dxa"/>
          </w:tcPr>
          <w:p w:rsidR="00C37AFC" w:rsidRPr="00D55D3F" w:rsidRDefault="00C37AFC" w:rsidP="00C37AFC">
            <w:pPr>
              <w:pStyle w:val="Heading5"/>
              <w:tabs>
                <w:tab w:val="left" w:pos="342"/>
              </w:tabs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C37AFC" w:rsidRPr="00D55D3F" w:rsidRDefault="00C37AFC" w:rsidP="00C37AFC">
            <w:pPr>
              <w:pStyle w:val="Heading5"/>
              <w:tabs>
                <w:tab w:val="left" w:pos="342"/>
              </w:tabs>
              <w:spacing w:before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049" w:type="dxa"/>
            <w:gridSpan w:val="7"/>
            <w:shd w:val="clear" w:color="auto" w:fill="FFFFFF"/>
          </w:tcPr>
          <w:p w:rsidR="00C37AFC" w:rsidRPr="00C37AFC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AFC" w:rsidRPr="00F94A31" w:rsidTr="00C37AFC">
        <w:tc>
          <w:tcPr>
            <w:tcW w:w="3222" w:type="dxa"/>
          </w:tcPr>
          <w:p w:rsidR="00C37AFC" w:rsidRPr="00F94A31" w:rsidRDefault="00C37AFC" w:rsidP="00C37AFC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C37AFC" w:rsidRPr="00F94A31" w:rsidRDefault="00C37AFC" w:rsidP="00C37AFC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AFC" w:rsidRPr="00F94A31" w:rsidTr="00C37AFC">
        <w:tc>
          <w:tcPr>
            <w:tcW w:w="3222" w:type="dxa"/>
          </w:tcPr>
          <w:p w:rsidR="00C37AFC" w:rsidRPr="00F94A31" w:rsidRDefault="00C37AFC" w:rsidP="00C37AFC">
            <w:pPr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:rsidR="00C37AFC" w:rsidRPr="00F94A31" w:rsidRDefault="00C37AFC" w:rsidP="00C37AFC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3,745</w:t>
            </w: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3,665</w:t>
            </w:r>
          </w:p>
        </w:tc>
      </w:tr>
      <w:tr w:rsidR="00C37AFC" w:rsidRPr="00F94A31" w:rsidTr="00C37AFC">
        <w:tc>
          <w:tcPr>
            <w:tcW w:w="3222" w:type="dxa"/>
          </w:tcPr>
          <w:p w:rsidR="00C37AFC" w:rsidRPr="00F94A31" w:rsidRDefault="00C37AFC" w:rsidP="00C37AFC">
            <w:pPr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</w:tcPr>
          <w:p w:rsidR="00C37AFC" w:rsidRPr="00F94A31" w:rsidRDefault="00C37AFC" w:rsidP="00C37AFC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19,728</w:t>
            </w: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22,331</w:t>
            </w: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13,913</w:t>
            </w: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13,795</w:t>
            </w:r>
          </w:p>
        </w:tc>
      </w:tr>
      <w:tr w:rsidR="00C37AFC" w:rsidRPr="00F94A31" w:rsidTr="00C37AFC">
        <w:tc>
          <w:tcPr>
            <w:tcW w:w="3222" w:type="dxa"/>
          </w:tcPr>
          <w:p w:rsidR="00C37AFC" w:rsidRPr="00F94A31" w:rsidRDefault="00C37AFC" w:rsidP="00C37AFC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C37AFC" w:rsidRPr="00F94A31" w:rsidRDefault="00C37AFC" w:rsidP="00C37AFC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3,355,225</w:t>
            </w: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2,947,842</w:t>
            </w: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2,926,439</w:t>
            </w:r>
          </w:p>
        </w:tc>
        <w:tc>
          <w:tcPr>
            <w:tcW w:w="270" w:type="dxa"/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C37AFC" w:rsidRPr="00F94A31" w:rsidRDefault="00C37AFC" w:rsidP="00C37AFC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2,567,801</w:t>
            </w:r>
          </w:p>
        </w:tc>
      </w:tr>
    </w:tbl>
    <w:p w:rsidR="00E1094A" w:rsidRPr="00C37AFC" w:rsidRDefault="00E1094A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 w:hint="cs"/>
          <w:b/>
          <w:bCs/>
          <w:sz w:val="14"/>
          <w:szCs w:val="14"/>
        </w:rPr>
      </w:pPr>
    </w:p>
    <w:p w:rsidR="00976F1E" w:rsidRDefault="00001FED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28</w:t>
      </w:r>
      <w:r w:rsidR="00976F1E" w:rsidRPr="00D55D3F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รายได้อื่น</w:t>
      </w:r>
    </w:p>
    <w:p w:rsidR="00C37AFC" w:rsidRPr="00C37AFC" w:rsidRDefault="00C37AFC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9270" w:type="dxa"/>
        <w:tblInd w:w="558" w:type="dxa"/>
        <w:tblLayout w:type="fixed"/>
        <w:tblLook w:val="000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7D3207" w:rsidRPr="00F94A31" w:rsidTr="00C63E65">
        <w:trPr>
          <w:tblHeader/>
        </w:trPr>
        <w:tc>
          <w:tcPr>
            <w:tcW w:w="3330" w:type="dxa"/>
          </w:tcPr>
          <w:p w:rsidR="007D3207" w:rsidRPr="00F94A31" w:rsidRDefault="007D3207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D3207" w:rsidRPr="00F94A31" w:rsidRDefault="007D3207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3207" w:rsidRPr="00F94A31" w:rsidRDefault="007D320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D3207" w:rsidRPr="00F94A31" w:rsidRDefault="007D320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3207" w:rsidRPr="00F94A31" w:rsidRDefault="007D320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F94A31" w:rsidTr="00C63E65">
        <w:trPr>
          <w:tblHeader/>
        </w:trPr>
        <w:tc>
          <w:tcPr>
            <w:tcW w:w="3330" w:type="dxa"/>
          </w:tcPr>
          <w:p w:rsidR="002C3470" w:rsidRPr="00F94A31" w:rsidRDefault="002C3470" w:rsidP="002C3470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2C3470" w:rsidRPr="00F94A31" w:rsidRDefault="002C3470" w:rsidP="002C3470">
            <w:pPr>
              <w:spacing w:after="0" w:line="240" w:lineRule="auto"/>
              <w:ind w:left="-11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5615DA" w:rsidRPr="00F94A31" w:rsidTr="00C63E65">
        <w:trPr>
          <w:tblHeader/>
        </w:trPr>
        <w:tc>
          <w:tcPr>
            <w:tcW w:w="3330" w:type="dxa"/>
          </w:tcPr>
          <w:p w:rsidR="005615DA" w:rsidRPr="00D55D3F" w:rsidRDefault="005615DA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5615DA" w:rsidRPr="00D55D3F" w:rsidRDefault="005615DA" w:rsidP="00D55D3F">
            <w:pPr>
              <w:pStyle w:val="Heading5"/>
              <w:spacing w:before="0" w:line="240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5615DA" w:rsidRPr="00F94A31" w:rsidRDefault="005615D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470" w:rsidRPr="00F94A31" w:rsidTr="00C63E65">
        <w:tc>
          <w:tcPr>
            <w:tcW w:w="3330" w:type="dxa"/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</w:rPr>
            </w:pPr>
            <w:r w:rsidRPr="00F94A31">
              <w:rPr>
                <w:rFonts w:ascii="Angsana New" w:hAnsi="Angsana New" w:cs="Angsana New"/>
                <w:cs/>
              </w:rPr>
              <w:t>รายได้ค่าสาธารณูปโภค</w:t>
            </w:r>
          </w:p>
        </w:tc>
        <w:tc>
          <w:tcPr>
            <w:tcW w:w="810" w:type="dxa"/>
            <w:tcBorders>
              <w:left w:val="nil"/>
            </w:tcBorders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  <w:shd w:val="clear" w:color="auto" w:fill="FFFFFF"/>
          </w:tcPr>
          <w:p w:rsidR="002C3470" w:rsidRPr="00F94A31" w:rsidRDefault="00D629A7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432,329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406,007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2C3470" w:rsidRPr="00F94A31" w:rsidRDefault="00E1094A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362,347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337,161</w:t>
            </w:r>
          </w:p>
        </w:tc>
      </w:tr>
      <w:tr w:rsidR="002C3470" w:rsidRPr="00F94A31" w:rsidTr="00C63E65">
        <w:tc>
          <w:tcPr>
            <w:tcW w:w="333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รายได้จากการโฆษณาประชาสัมพันธ์</w:t>
            </w:r>
          </w:p>
        </w:tc>
        <w:tc>
          <w:tcPr>
            <w:tcW w:w="810" w:type="dxa"/>
            <w:tcBorders>
              <w:left w:val="nil"/>
            </w:tcBorders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2C3470" w:rsidRPr="00F94A31" w:rsidRDefault="00E1094A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204,911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221,120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2C3470" w:rsidRPr="00F94A31" w:rsidRDefault="00E1094A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185,590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200,732</w:t>
            </w:r>
          </w:p>
        </w:tc>
      </w:tr>
      <w:tr w:rsidR="002C3470" w:rsidRPr="00F94A31" w:rsidTr="00C63E65">
        <w:tc>
          <w:tcPr>
            <w:tcW w:w="3330" w:type="dxa"/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</w:rPr>
            </w:pPr>
            <w:r w:rsidRPr="00F94A31">
              <w:rPr>
                <w:rFonts w:ascii="Angsana New" w:hAnsi="Angsana New" w:cs="Angsana New"/>
                <w:cs/>
              </w:rPr>
              <w:t>รายได้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ค่าตอบแทน</w:t>
            </w:r>
            <w:r w:rsidRPr="00F94A31">
              <w:rPr>
                <w:rFonts w:ascii="Angsana New" w:hAnsi="Angsana New" w:cs="Angsana New"/>
                <w:cs/>
              </w:rPr>
              <w:t>การบริหารงาน</w:t>
            </w:r>
          </w:p>
        </w:tc>
        <w:tc>
          <w:tcPr>
            <w:tcW w:w="810" w:type="dxa"/>
            <w:tcBorders>
              <w:left w:val="nil"/>
            </w:tcBorders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/>
          </w:tcPr>
          <w:p w:rsidR="002C3470" w:rsidRPr="00F94A31" w:rsidRDefault="00F621BE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43,297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46,209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2C3470" w:rsidRPr="00F94A31" w:rsidRDefault="00E1094A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180,520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185,167</w:t>
            </w:r>
          </w:p>
        </w:tc>
      </w:tr>
      <w:tr w:rsidR="002C3470" w:rsidRPr="00F94A31" w:rsidTr="003B1F4A">
        <w:tc>
          <w:tcPr>
            <w:tcW w:w="3330" w:type="dxa"/>
          </w:tcPr>
          <w:p w:rsidR="002C3470" w:rsidRPr="00F94A31" w:rsidRDefault="0045068E" w:rsidP="002C3470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 w:hint="cs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กลับรายการ</w:t>
            </w:r>
            <w:r w:rsidR="002C3470">
              <w:rPr>
                <w:rFonts w:ascii="Angsana New" w:hAnsi="Angsana New" w:cs="Angsana New" w:hint="cs"/>
                <w:cs/>
              </w:rPr>
              <w:t>หนี้</w:t>
            </w:r>
            <w:r w:rsidR="00F06FCB">
              <w:rPr>
                <w:rFonts w:ascii="Angsana New" w:hAnsi="Angsana New" w:cs="Angsana New" w:hint="cs"/>
                <w:cs/>
              </w:rPr>
              <w:t>สูญและหนี้</w:t>
            </w:r>
            <w:r w:rsidR="002C3470">
              <w:rPr>
                <w:rFonts w:ascii="Angsana New" w:hAnsi="Angsana New" w:cs="Angsana New" w:hint="cs"/>
                <w:cs/>
              </w:rPr>
              <w:t>สงสัยจะสูญ</w:t>
            </w:r>
          </w:p>
        </w:tc>
        <w:tc>
          <w:tcPr>
            <w:tcW w:w="810" w:type="dxa"/>
            <w:tcBorders>
              <w:left w:val="nil"/>
            </w:tcBorders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C3470" w:rsidRPr="003B1F4A" w:rsidRDefault="00F06FCB" w:rsidP="0045068E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24,695</w:t>
            </w:r>
          </w:p>
        </w:tc>
        <w:tc>
          <w:tcPr>
            <w:tcW w:w="270" w:type="dxa"/>
            <w:shd w:val="clear" w:color="auto" w:fill="FFFFFF"/>
          </w:tcPr>
          <w:p w:rsidR="002C3470" w:rsidRPr="00D629A7" w:rsidRDefault="002C3470" w:rsidP="00D629A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2C3470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238,713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2C3470" w:rsidRDefault="00F06FCB" w:rsidP="0045068E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8,620</w:t>
            </w:r>
          </w:p>
        </w:tc>
        <w:tc>
          <w:tcPr>
            <w:tcW w:w="270" w:type="dxa"/>
          </w:tcPr>
          <w:p w:rsidR="002C3470" w:rsidRPr="00E1094A" w:rsidRDefault="002C3470" w:rsidP="00E1094A">
            <w:pPr>
              <w:tabs>
                <w:tab w:val="decimal" w:pos="522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236,301</w:t>
            </w:r>
          </w:p>
        </w:tc>
      </w:tr>
      <w:tr w:rsidR="002C3470" w:rsidRPr="00F94A31" w:rsidTr="003B1F4A">
        <w:tc>
          <w:tcPr>
            <w:tcW w:w="3330" w:type="dxa"/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</w:rPr>
            </w:pPr>
            <w:r w:rsidRPr="00F94A31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810" w:type="dxa"/>
            <w:tcBorders>
              <w:left w:val="nil"/>
            </w:tcBorders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C3470" w:rsidRPr="003B1F4A" w:rsidRDefault="00F621BE" w:rsidP="00D629A7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303,594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249,495</w:t>
            </w:r>
          </w:p>
        </w:tc>
        <w:tc>
          <w:tcPr>
            <w:tcW w:w="270" w:type="dxa"/>
            <w:shd w:val="clear" w:color="auto" w:fill="FFFFFF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2C3470" w:rsidRPr="00F94A31" w:rsidRDefault="00E1094A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262,40</w:t>
            </w:r>
            <w:r w:rsidR="001E438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214,950</w:t>
            </w:r>
          </w:p>
        </w:tc>
      </w:tr>
      <w:tr w:rsidR="002C3470" w:rsidRPr="00F94A31" w:rsidTr="00C63E65">
        <w:tc>
          <w:tcPr>
            <w:tcW w:w="333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F06FCB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1,008,826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1,161,544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F06FCB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999,485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1,174,311</w:t>
            </w:r>
          </w:p>
        </w:tc>
      </w:tr>
    </w:tbl>
    <w:p w:rsidR="00E02989" w:rsidRPr="00C37AFC" w:rsidRDefault="00E02989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14"/>
          <w:szCs w:val="14"/>
        </w:rPr>
      </w:pPr>
    </w:p>
    <w:p w:rsidR="00835C2C" w:rsidRDefault="00001FED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29</w:t>
      </w:r>
      <w:r w:rsidR="00835C2C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835C2C" w:rsidRPr="00D55D3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ค่าใช้จ่ายในการขาย</w:t>
      </w:r>
    </w:p>
    <w:p w:rsidR="00C37AFC" w:rsidRPr="00C37AFC" w:rsidRDefault="00C37AFC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9288" w:type="dxa"/>
        <w:tblInd w:w="558" w:type="dxa"/>
        <w:tblLayout w:type="fixed"/>
        <w:tblLook w:val="0000"/>
      </w:tblPr>
      <w:tblGrid>
        <w:gridCol w:w="3168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7D3207" w:rsidRPr="00F94A31" w:rsidTr="00C63E65">
        <w:tc>
          <w:tcPr>
            <w:tcW w:w="3168" w:type="dxa"/>
          </w:tcPr>
          <w:p w:rsidR="007D3207" w:rsidRPr="00F94A31" w:rsidRDefault="007D3207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3207" w:rsidRPr="00F94A31" w:rsidRDefault="007D3207" w:rsidP="00D55D3F">
            <w:pPr>
              <w:spacing w:after="0" w:line="240" w:lineRule="auto"/>
              <w:ind w:left="-378" w:right="-25" w:firstLine="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3207" w:rsidRPr="00F94A31" w:rsidRDefault="007D320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D3207" w:rsidRPr="00F94A31" w:rsidRDefault="007D320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3207" w:rsidRPr="00F94A31" w:rsidRDefault="007D320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F94A31" w:rsidTr="00C63E65">
        <w:tc>
          <w:tcPr>
            <w:tcW w:w="3168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C3470" w:rsidRPr="00F94A31" w:rsidTr="00C63E65">
        <w:tc>
          <w:tcPr>
            <w:tcW w:w="3168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470" w:rsidRPr="00F94A31" w:rsidTr="00C63E65">
        <w:tc>
          <w:tcPr>
            <w:tcW w:w="3168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080" w:type="dxa"/>
          </w:tcPr>
          <w:p w:rsidR="002C3470" w:rsidRPr="00F94A31" w:rsidRDefault="00D629A7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1,320,511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1,317,211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E1094A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1,052,510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1,034,706</w:t>
            </w:r>
          </w:p>
        </w:tc>
      </w:tr>
      <w:tr w:rsidR="002C3470" w:rsidRPr="00F94A31" w:rsidTr="00C63E65">
        <w:tc>
          <w:tcPr>
            <w:tcW w:w="3168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5A54B3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632,844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596,945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E1094A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524,806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479,821</w:t>
            </w:r>
          </w:p>
        </w:tc>
      </w:tr>
      <w:tr w:rsidR="002C3470" w:rsidRPr="00F94A31" w:rsidTr="00C63E65">
        <w:tc>
          <w:tcPr>
            <w:tcW w:w="3168" w:type="dxa"/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</w:rPr>
            </w:pPr>
            <w:r w:rsidRPr="00F94A31">
              <w:rPr>
                <w:rFonts w:ascii="Angsana New" w:hAnsi="Angsana New" w:cs="Angsana New"/>
                <w:cs/>
              </w:rPr>
              <w:t>ค่าใช้จ่ายสาธารณูปโภค</w:t>
            </w:r>
          </w:p>
        </w:tc>
        <w:tc>
          <w:tcPr>
            <w:tcW w:w="990" w:type="dxa"/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right="-25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:rsidR="002C3470" w:rsidRPr="00F94A31" w:rsidRDefault="00D629A7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1,161,374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1,119,499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F621BE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968,811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926,008</w:t>
            </w:r>
          </w:p>
        </w:tc>
      </w:tr>
      <w:tr w:rsidR="002C3470" w:rsidRPr="00F94A31" w:rsidTr="00C63E65">
        <w:tc>
          <w:tcPr>
            <w:tcW w:w="3168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5A54B3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2,031,74</w:t>
            </w:r>
            <w:r w:rsidR="00606E1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2,019,565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E1094A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1,692,335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1,752,928</w:t>
            </w:r>
          </w:p>
        </w:tc>
      </w:tr>
      <w:tr w:rsidR="002C3470" w:rsidRPr="00F94A31" w:rsidTr="00C63E65">
        <w:tc>
          <w:tcPr>
            <w:tcW w:w="3168" w:type="dxa"/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ค่าใช้จ่ายอาคาร</w:t>
            </w:r>
          </w:p>
        </w:tc>
        <w:tc>
          <w:tcPr>
            <w:tcW w:w="990" w:type="dxa"/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right="-25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:rsidR="002C3470" w:rsidRPr="00F94A31" w:rsidRDefault="00D629A7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674,686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627,888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5A54B3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503,263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462,961</w:t>
            </w:r>
          </w:p>
        </w:tc>
      </w:tr>
      <w:tr w:rsidR="002C3470" w:rsidRPr="00F94A31" w:rsidTr="00C63E65">
        <w:tc>
          <w:tcPr>
            <w:tcW w:w="3168" w:type="dxa"/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อื่นๆ</w:t>
            </w:r>
          </w:p>
        </w:tc>
        <w:tc>
          <w:tcPr>
            <w:tcW w:w="990" w:type="dxa"/>
          </w:tcPr>
          <w:p w:rsidR="002C3470" w:rsidRPr="00F94A31" w:rsidRDefault="002C3470" w:rsidP="002C3470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C3470" w:rsidRPr="00F94A31" w:rsidRDefault="005A54B3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577,145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567,319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C3470" w:rsidRPr="00F94A31" w:rsidRDefault="005A54B3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448,740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445,490</w:t>
            </w:r>
          </w:p>
        </w:tc>
      </w:tr>
      <w:tr w:rsidR="002C3470" w:rsidRPr="00F94A31" w:rsidTr="00C63E65">
        <w:tc>
          <w:tcPr>
            <w:tcW w:w="3168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D629A7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6,398,30</w:t>
            </w:r>
            <w:r w:rsidR="003B1F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6,248,427</w:t>
            </w:r>
          </w:p>
        </w:tc>
        <w:tc>
          <w:tcPr>
            <w:tcW w:w="270" w:type="dxa"/>
            <w:shd w:val="clear" w:color="auto" w:fill="auto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470" w:rsidRPr="00F94A31" w:rsidRDefault="00E1094A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5,190,465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470" w:rsidRPr="00F94A31" w:rsidRDefault="002C3470" w:rsidP="002C3470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5,101,914</w:t>
            </w:r>
          </w:p>
        </w:tc>
      </w:tr>
    </w:tbl>
    <w:p w:rsidR="002D4A4F" w:rsidRDefault="002D4A4F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</w:p>
    <w:p w:rsidR="00CC3BA4" w:rsidRPr="00D55D3F" w:rsidRDefault="00001FED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30</w:t>
      </w:r>
      <w:r w:rsidR="00CC3BA4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CC3BA4" w:rsidRPr="00D55D3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ค่าใช้จ่ายในการบริหาร</w:t>
      </w:r>
    </w:p>
    <w:p w:rsidR="00CC3BA4" w:rsidRPr="00632F11" w:rsidRDefault="00CC3BA4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</w:rPr>
      </w:pPr>
    </w:p>
    <w:tbl>
      <w:tblPr>
        <w:tblW w:w="9288" w:type="dxa"/>
        <w:tblInd w:w="648" w:type="dxa"/>
        <w:tblLayout w:type="fixed"/>
        <w:tblLook w:val="0000"/>
      </w:tblPr>
      <w:tblGrid>
        <w:gridCol w:w="3168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CC3BA4" w:rsidRPr="00F94A31" w:rsidTr="00001FED">
        <w:tc>
          <w:tcPr>
            <w:tcW w:w="3168" w:type="dxa"/>
          </w:tcPr>
          <w:p w:rsidR="00CC3BA4" w:rsidRPr="00F94A31" w:rsidRDefault="00CC3BA4" w:rsidP="00001FED">
            <w:pPr>
              <w:spacing w:after="0"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C3BA4" w:rsidRPr="00F94A31" w:rsidRDefault="00CC3BA4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C3BA4" w:rsidRPr="00F94A31" w:rsidRDefault="00CC3BA4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C3BA4" w:rsidRPr="00F94A31" w:rsidRDefault="00CC3BA4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C3BA4" w:rsidRPr="00F94A31" w:rsidRDefault="00CC3BA4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F94A31" w:rsidTr="00001FED">
        <w:tc>
          <w:tcPr>
            <w:tcW w:w="3168" w:type="dxa"/>
          </w:tcPr>
          <w:p w:rsidR="002C3470" w:rsidRPr="00F94A31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F94A31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2C3470" w:rsidRPr="00F94A31" w:rsidTr="00001FED">
        <w:tc>
          <w:tcPr>
            <w:tcW w:w="3168" w:type="dxa"/>
          </w:tcPr>
          <w:p w:rsidR="002C3470" w:rsidRPr="00D55D3F" w:rsidRDefault="002C3470" w:rsidP="002C3470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C3470" w:rsidRPr="00D55D3F" w:rsidRDefault="002C3470" w:rsidP="002C3470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2C3470" w:rsidRPr="00F94A31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5B6" w:rsidRPr="00F94A31" w:rsidTr="00001FED">
        <w:tc>
          <w:tcPr>
            <w:tcW w:w="3168" w:type="dxa"/>
          </w:tcPr>
          <w:p w:rsidR="003A35B6" w:rsidRPr="00F94A31" w:rsidRDefault="003A35B6" w:rsidP="003A35B6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pStyle w:val="a"/>
              <w:tabs>
                <w:tab w:val="clear" w:pos="1080"/>
              </w:tabs>
              <w:spacing w:after="0"/>
              <w:ind w:right="-2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31</w:t>
            </w:r>
          </w:p>
        </w:tc>
        <w:tc>
          <w:tcPr>
            <w:tcW w:w="1080" w:type="dxa"/>
            <w:shd w:val="clear" w:color="auto" w:fill="auto"/>
          </w:tcPr>
          <w:p w:rsidR="003A35B6" w:rsidRPr="00F94A31" w:rsidRDefault="00D629A7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454,654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467,149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E1094A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452,911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457,578</w:t>
            </w:r>
          </w:p>
        </w:tc>
      </w:tr>
      <w:tr w:rsidR="003A35B6" w:rsidRPr="00F94A31" w:rsidTr="00001FED">
        <w:tc>
          <w:tcPr>
            <w:tcW w:w="3168" w:type="dxa"/>
          </w:tcPr>
          <w:p w:rsidR="003A35B6" w:rsidRPr="00F94A31" w:rsidRDefault="003A35B6" w:rsidP="003A35B6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ค่าบริหารงานจ่าย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pStyle w:val="a"/>
              <w:tabs>
                <w:tab w:val="clear" w:pos="1080"/>
              </w:tabs>
              <w:spacing w:after="0"/>
              <w:ind w:right="-2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A35B6" w:rsidRPr="00F94A31" w:rsidRDefault="00D629A7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194,877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164,327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E1094A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172,984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146,564</w:t>
            </w:r>
          </w:p>
        </w:tc>
      </w:tr>
      <w:tr w:rsidR="003A35B6" w:rsidRPr="00F94A31" w:rsidTr="00001FED">
        <w:tc>
          <w:tcPr>
            <w:tcW w:w="3168" w:type="dxa"/>
          </w:tcPr>
          <w:p w:rsidR="003A35B6" w:rsidRPr="00F94A31" w:rsidRDefault="003A35B6" w:rsidP="003A35B6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</w:rPr>
              <w:t>ค่าใช้จ่ายภาษีโรงเรือน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pStyle w:val="a"/>
              <w:tabs>
                <w:tab w:val="clear" w:pos="1080"/>
              </w:tabs>
              <w:spacing w:after="0"/>
              <w:ind w:right="-25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A35B6" w:rsidRPr="00F94A31" w:rsidRDefault="00D629A7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157,247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139,881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E1094A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139,685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122,194</w:t>
            </w:r>
          </w:p>
        </w:tc>
      </w:tr>
      <w:tr w:rsidR="003A35B6" w:rsidRPr="00F94A31" w:rsidTr="00001FED">
        <w:tc>
          <w:tcPr>
            <w:tcW w:w="3168" w:type="dxa"/>
          </w:tcPr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35B6" w:rsidRPr="00F94A31" w:rsidRDefault="00E70E31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41,373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43,725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E1094A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40,217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41,883</w:t>
            </w:r>
          </w:p>
        </w:tc>
      </w:tr>
      <w:tr w:rsidR="003A35B6" w:rsidRPr="00F94A31" w:rsidTr="00001FED">
        <w:tc>
          <w:tcPr>
            <w:tcW w:w="3168" w:type="dxa"/>
          </w:tcPr>
          <w:p w:rsidR="003A35B6" w:rsidRPr="00F94A31" w:rsidRDefault="003A35B6" w:rsidP="003A35B6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ค่าใช้จ่ายบำรุงรักษา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pStyle w:val="a"/>
              <w:tabs>
                <w:tab w:val="clear" w:pos="1080"/>
              </w:tabs>
              <w:spacing w:after="0"/>
              <w:ind w:right="-25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A35B6" w:rsidRPr="00F94A31" w:rsidRDefault="00D629A7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70,218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55,605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E1094A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55,262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40,560</w:t>
            </w:r>
          </w:p>
        </w:tc>
      </w:tr>
      <w:tr w:rsidR="003A35B6" w:rsidRPr="00F94A31" w:rsidTr="00001FED">
        <w:tc>
          <w:tcPr>
            <w:tcW w:w="3168" w:type="dxa"/>
          </w:tcPr>
          <w:p w:rsidR="003A35B6" w:rsidRPr="00F94A31" w:rsidRDefault="003A35B6" w:rsidP="003A35B6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อื่นๆ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A35B6" w:rsidRPr="00F94A31" w:rsidRDefault="00F06FCB" w:rsidP="00E70E31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510,959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438,165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35B6" w:rsidRPr="00F94A31" w:rsidRDefault="00F06FCB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436,609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362,514</w:t>
            </w:r>
          </w:p>
        </w:tc>
      </w:tr>
      <w:tr w:rsidR="003A35B6" w:rsidRPr="00F94A31" w:rsidTr="00001FED">
        <w:tc>
          <w:tcPr>
            <w:tcW w:w="3168" w:type="dxa"/>
          </w:tcPr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F06FCB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1,429,328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1,308,852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35B6" w:rsidRPr="00F94A31" w:rsidRDefault="00E1094A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</w:t>
            </w:r>
            <w:r w:rsidR="00F06F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97,668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1,171,293</w:t>
            </w:r>
          </w:p>
        </w:tc>
      </w:tr>
    </w:tbl>
    <w:p w:rsidR="00A92623" w:rsidRPr="004C6C18" w:rsidRDefault="00A92623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4"/>
          <w:szCs w:val="4"/>
        </w:rPr>
      </w:pPr>
    </w:p>
    <w:p w:rsidR="004C6C18" w:rsidRDefault="004C6C18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161D4" w:rsidRDefault="00A50801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3</w:t>
      </w:r>
      <w:r w:rsidR="00001FED">
        <w:rPr>
          <w:rFonts w:ascii="Angsana New" w:hAnsi="Angsana New" w:cs="Angsana New"/>
          <w:b/>
          <w:bCs/>
          <w:sz w:val="30"/>
          <w:szCs w:val="30"/>
        </w:rPr>
        <w:t>1</w:t>
      </w:r>
      <w:r w:rsidR="00D161D4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D161D4" w:rsidRPr="00D55D3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:rsidR="00632F11" w:rsidRPr="00632F11" w:rsidRDefault="00632F11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</w:rPr>
      </w:pPr>
    </w:p>
    <w:p w:rsidR="00B141D5" w:rsidRPr="004C6C18" w:rsidRDefault="00B141D5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W w:w="9270" w:type="dxa"/>
        <w:tblInd w:w="648" w:type="dxa"/>
        <w:tblLook w:val="01E0"/>
      </w:tblPr>
      <w:tblGrid>
        <w:gridCol w:w="4140"/>
        <w:gridCol w:w="1080"/>
        <w:gridCol w:w="236"/>
        <w:gridCol w:w="1087"/>
        <w:gridCol w:w="236"/>
        <w:gridCol w:w="1141"/>
        <w:gridCol w:w="253"/>
        <w:gridCol w:w="9"/>
        <w:gridCol w:w="1088"/>
      </w:tblGrid>
      <w:tr w:rsidR="00D161D4" w:rsidRPr="00F94A31" w:rsidTr="00001FED">
        <w:tc>
          <w:tcPr>
            <w:tcW w:w="4140" w:type="dxa"/>
            <w:shd w:val="clear" w:color="auto" w:fill="auto"/>
          </w:tcPr>
          <w:p w:rsidR="00D161D4" w:rsidRPr="00F94A31" w:rsidRDefault="00D161D4" w:rsidP="00D55D3F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:rsidR="00D161D4" w:rsidRPr="00F94A31" w:rsidRDefault="00D161D4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:rsidR="00D161D4" w:rsidRPr="00F94A31" w:rsidRDefault="00D161D4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91" w:type="dxa"/>
            <w:gridSpan w:val="4"/>
          </w:tcPr>
          <w:p w:rsidR="00D161D4" w:rsidRPr="00F94A31" w:rsidRDefault="00D161D4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A35B6" w:rsidRPr="00F94A31" w:rsidTr="00001FED">
        <w:tc>
          <w:tcPr>
            <w:tcW w:w="4140" w:type="dxa"/>
          </w:tcPr>
          <w:p w:rsidR="003A35B6" w:rsidRPr="00F94A31" w:rsidRDefault="003A35B6" w:rsidP="003A35B6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DD23DA" w:rsidRPr="00F94A31" w:rsidTr="00001FED">
        <w:tc>
          <w:tcPr>
            <w:tcW w:w="4140" w:type="dxa"/>
          </w:tcPr>
          <w:p w:rsidR="00DD23DA" w:rsidRPr="00F94A31" w:rsidRDefault="00DD23DA" w:rsidP="00D55D3F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:rsidR="00DD23DA" w:rsidRPr="00F94A31" w:rsidRDefault="00DD23DA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23DA" w:rsidRPr="00F94A31" w:rsidTr="00001FED">
        <w:tc>
          <w:tcPr>
            <w:tcW w:w="4140" w:type="dxa"/>
          </w:tcPr>
          <w:p w:rsidR="00DD23DA" w:rsidRPr="00F94A31" w:rsidRDefault="00DD23DA" w:rsidP="00D55D3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DD23DA" w:rsidRPr="00F94A31" w:rsidRDefault="00DD23DA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23DA" w:rsidRPr="00F94A31" w:rsidRDefault="00DD23DA" w:rsidP="00D55D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DD23DA" w:rsidRPr="00F94A31" w:rsidRDefault="00DD23DA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23DA" w:rsidRPr="00F94A31" w:rsidRDefault="00DD23DA" w:rsidP="00D55D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:rsidR="00DD23DA" w:rsidRPr="00F94A31" w:rsidRDefault="00DD23DA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gridSpan w:val="2"/>
          </w:tcPr>
          <w:p w:rsidR="00DD23DA" w:rsidRPr="00F94A31" w:rsidRDefault="00DD23DA" w:rsidP="00D55D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DD23DA" w:rsidRPr="00F94A31" w:rsidRDefault="00DD23DA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5B6" w:rsidRPr="00F94A31" w:rsidTr="00001FED">
        <w:tc>
          <w:tcPr>
            <w:tcW w:w="4140" w:type="dxa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0" w:type="dxa"/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53,215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52,587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53,215</w:t>
            </w:r>
          </w:p>
        </w:tc>
        <w:tc>
          <w:tcPr>
            <w:tcW w:w="262" w:type="dxa"/>
            <w:gridSpan w:val="2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52,587</w:t>
            </w:r>
          </w:p>
        </w:tc>
      </w:tr>
      <w:tr w:rsidR="003A35B6" w:rsidRPr="00F94A31" w:rsidTr="00001FED">
        <w:tc>
          <w:tcPr>
            <w:tcW w:w="4140" w:type="dxa"/>
          </w:tcPr>
          <w:p w:rsidR="003A35B6" w:rsidRPr="00F94A31" w:rsidRDefault="003A35B6" w:rsidP="003A35B6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80" w:type="dxa"/>
          </w:tcPr>
          <w:p w:rsidR="003A35B6" w:rsidRPr="00F94A31" w:rsidRDefault="00A40A35" w:rsidP="007F654C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</w:t>
            </w:r>
            <w:r w:rsidR="007F654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1,719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:rsidR="003A35B6" w:rsidRPr="00F94A31" w:rsidRDefault="00A40A35" w:rsidP="007F654C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</w:t>
            </w:r>
            <w:r w:rsidR="007F654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gridSpan w:val="2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1,719</w:t>
            </w:r>
          </w:p>
        </w:tc>
      </w:tr>
      <w:tr w:rsidR="003A35B6" w:rsidRPr="00F94A31" w:rsidTr="00001FED">
        <w:tc>
          <w:tcPr>
            <w:tcW w:w="4140" w:type="dxa"/>
          </w:tcPr>
          <w:p w:rsidR="003A35B6" w:rsidRPr="00F94A31" w:rsidRDefault="003A35B6" w:rsidP="003A35B6">
            <w:pPr>
              <w:spacing w:after="0" w:line="240" w:lineRule="auto"/>
              <w:ind w:right="-19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อื่น</w:t>
            </w:r>
            <w:r w:rsidRPr="00F94A31">
              <w:rPr>
                <w:rFonts w:ascii="Angsana New" w:hAnsi="Angsana New" w:cs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35B6" w:rsidRPr="00F94A31" w:rsidRDefault="005A54B3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35,765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32,315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35,502</w:t>
            </w:r>
          </w:p>
        </w:tc>
        <w:tc>
          <w:tcPr>
            <w:tcW w:w="262" w:type="dxa"/>
            <w:gridSpan w:val="2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31,595</w:t>
            </w:r>
          </w:p>
        </w:tc>
      </w:tr>
      <w:tr w:rsidR="003A35B6" w:rsidRPr="00F94A31" w:rsidTr="00001FED">
        <w:tc>
          <w:tcPr>
            <w:tcW w:w="4140" w:type="dxa"/>
          </w:tcPr>
          <w:p w:rsidR="003A35B6" w:rsidRPr="00F94A31" w:rsidRDefault="003A35B6" w:rsidP="003A35B6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A35B6" w:rsidRPr="00F94A31" w:rsidRDefault="005A54B3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90,857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86,621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90,594</w:t>
            </w:r>
          </w:p>
        </w:tc>
        <w:tc>
          <w:tcPr>
            <w:tcW w:w="262" w:type="dxa"/>
            <w:gridSpan w:val="2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85,901</w:t>
            </w:r>
          </w:p>
        </w:tc>
      </w:tr>
      <w:tr w:rsidR="003A35B6" w:rsidRPr="0016654E" w:rsidTr="00001FED">
        <w:tc>
          <w:tcPr>
            <w:tcW w:w="4140" w:type="dxa"/>
          </w:tcPr>
          <w:p w:rsidR="003A35B6" w:rsidRPr="0016654E" w:rsidRDefault="003A35B6" w:rsidP="003A35B6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:rsidR="003A35B6" w:rsidRPr="0016654E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shd w:val="clear" w:color="auto" w:fill="FFFFFF"/>
          </w:tcPr>
          <w:p w:rsidR="003A35B6" w:rsidRPr="0016654E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7" w:type="dxa"/>
            <w:shd w:val="clear" w:color="auto" w:fill="FFFFFF"/>
          </w:tcPr>
          <w:p w:rsidR="003A35B6" w:rsidRPr="0016654E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shd w:val="clear" w:color="auto" w:fill="FFFFFF"/>
          </w:tcPr>
          <w:p w:rsidR="003A35B6" w:rsidRPr="0016654E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41" w:type="dxa"/>
            <w:shd w:val="clear" w:color="auto" w:fill="FFFFFF"/>
          </w:tcPr>
          <w:p w:rsidR="003A35B6" w:rsidRPr="0016654E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53" w:type="dxa"/>
            <w:shd w:val="clear" w:color="auto" w:fill="FFFFFF"/>
          </w:tcPr>
          <w:p w:rsidR="003A35B6" w:rsidRPr="0016654E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:rsidR="003A35B6" w:rsidRPr="0016654E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A35B6" w:rsidRPr="00F94A31" w:rsidTr="00001FED">
        <w:tc>
          <w:tcPr>
            <w:tcW w:w="4140" w:type="dxa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80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5B6" w:rsidRPr="00F94A31" w:rsidTr="00001FED">
        <w:tc>
          <w:tcPr>
            <w:tcW w:w="4140" w:type="dxa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0" w:type="dxa"/>
            <w:shd w:val="clear" w:color="auto" w:fill="FFFFFF"/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1,217,119</w:t>
            </w:r>
          </w:p>
        </w:tc>
        <w:tc>
          <w:tcPr>
            <w:tcW w:w="236" w:type="dxa"/>
            <w:shd w:val="clear" w:color="auto" w:fill="FFFFFF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1,155,958</w:t>
            </w:r>
          </w:p>
        </w:tc>
        <w:tc>
          <w:tcPr>
            <w:tcW w:w="236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</w:tcPr>
          <w:p w:rsidR="003A35B6" w:rsidRPr="00F94A31" w:rsidRDefault="00A40A35" w:rsidP="007F654C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1,026,91</w:t>
            </w:r>
            <w:r w:rsidR="007F65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3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956,007</w:t>
            </w:r>
          </w:p>
        </w:tc>
      </w:tr>
      <w:tr w:rsidR="003A35B6" w:rsidRPr="00F94A31" w:rsidTr="00001FED">
        <w:tc>
          <w:tcPr>
            <w:tcW w:w="4140" w:type="dxa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80" w:type="dxa"/>
            <w:shd w:val="clear" w:color="auto" w:fill="FFFFFF"/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16,648</w:t>
            </w:r>
          </w:p>
        </w:tc>
        <w:tc>
          <w:tcPr>
            <w:tcW w:w="236" w:type="dxa"/>
            <w:shd w:val="clear" w:color="auto" w:fill="FFFFFF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15,274</w:t>
            </w:r>
          </w:p>
        </w:tc>
        <w:tc>
          <w:tcPr>
            <w:tcW w:w="236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14,827</w:t>
            </w:r>
          </w:p>
        </w:tc>
        <w:tc>
          <w:tcPr>
            <w:tcW w:w="253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13,510</w:t>
            </w:r>
          </w:p>
        </w:tc>
      </w:tr>
      <w:tr w:rsidR="003A35B6" w:rsidRPr="00F94A31" w:rsidTr="00001FED">
        <w:tc>
          <w:tcPr>
            <w:tcW w:w="4140" w:type="dxa"/>
          </w:tcPr>
          <w:p w:rsidR="003A35B6" w:rsidRPr="00F94A31" w:rsidRDefault="00632F11" w:rsidP="003A35B6">
            <w:pPr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อื่น</w:t>
            </w:r>
            <w:r w:rsidR="003A35B6" w:rsidRPr="00F94A31">
              <w:rPr>
                <w:rFonts w:ascii="Angsana New" w:hAnsi="Angsana New" w:cs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FFFFFF"/>
          </w:tcPr>
          <w:p w:rsidR="003A35B6" w:rsidRPr="00F94A31" w:rsidRDefault="005A54B3" w:rsidP="005A54B3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450,541</w:t>
            </w:r>
          </w:p>
        </w:tc>
        <w:tc>
          <w:tcPr>
            <w:tcW w:w="236" w:type="dxa"/>
            <w:shd w:val="clear" w:color="auto" w:fill="FFFFFF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526,507</w:t>
            </w:r>
          </w:p>
        </w:tc>
        <w:tc>
          <w:tcPr>
            <w:tcW w:w="236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373,089</w:t>
            </w:r>
          </w:p>
        </w:tc>
        <w:tc>
          <w:tcPr>
            <w:tcW w:w="253" w:type="dxa"/>
            <w:shd w:val="clear" w:color="auto" w:fill="FFFFFF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436,866</w:t>
            </w:r>
          </w:p>
        </w:tc>
      </w:tr>
      <w:tr w:rsidR="003A35B6" w:rsidRPr="00F94A31" w:rsidTr="00001FED">
        <w:tc>
          <w:tcPr>
            <w:tcW w:w="4140" w:type="dxa"/>
          </w:tcPr>
          <w:p w:rsidR="003A35B6" w:rsidRPr="00F94A31" w:rsidRDefault="003A35B6" w:rsidP="003A35B6">
            <w:pPr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A35B6" w:rsidRPr="00F94A31" w:rsidRDefault="00A40A35" w:rsidP="005A54B3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1,684,</w:t>
            </w:r>
            <w:r w:rsidR="005A54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1,697,739</w:t>
            </w: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1,414,827</w:t>
            </w:r>
          </w:p>
        </w:tc>
        <w:tc>
          <w:tcPr>
            <w:tcW w:w="253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1,406,383</w:t>
            </w:r>
          </w:p>
        </w:tc>
      </w:tr>
      <w:tr w:rsidR="003A35B6" w:rsidRPr="0016654E" w:rsidTr="00001FED">
        <w:tc>
          <w:tcPr>
            <w:tcW w:w="4140" w:type="dxa"/>
          </w:tcPr>
          <w:p w:rsidR="003A35B6" w:rsidRPr="0016654E" w:rsidRDefault="003A35B6" w:rsidP="003A35B6">
            <w:pPr>
              <w:spacing w:after="0" w:line="240" w:lineRule="auto"/>
              <w:ind w:left="162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A35B6" w:rsidRPr="0016654E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:rsidR="003A35B6" w:rsidRPr="0016654E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3A35B6" w:rsidRPr="0016654E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:rsidR="003A35B6" w:rsidRPr="0016654E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3A35B6" w:rsidRPr="0016654E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53" w:type="dxa"/>
            <w:shd w:val="clear" w:color="auto" w:fill="auto"/>
          </w:tcPr>
          <w:p w:rsidR="003A35B6" w:rsidRPr="0016654E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A35B6" w:rsidRPr="0016654E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A35B6" w:rsidRPr="00F94A31" w:rsidTr="00001FED">
        <w:tc>
          <w:tcPr>
            <w:tcW w:w="4140" w:type="dxa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3A35B6" w:rsidRPr="00F94A31" w:rsidRDefault="002D4A4F" w:rsidP="003A35B6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1,775,165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35B6" w:rsidRPr="00F94A31" w:rsidRDefault="003A35B6" w:rsidP="003A35B6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1,784,360</w:t>
            </w: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:rsidR="003A35B6" w:rsidRPr="00F94A31" w:rsidRDefault="003B1F4A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1,505,421</w:t>
            </w:r>
          </w:p>
        </w:tc>
        <w:tc>
          <w:tcPr>
            <w:tcW w:w="253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1,492,284</w:t>
            </w:r>
          </w:p>
        </w:tc>
      </w:tr>
    </w:tbl>
    <w:p w:rsidR="002D4A4F" w:rsidRDefault="002D4A4F" w:rsidP="004C6C18">
      <w:pPr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DB3442" w:rsidRPr="00DB3442" w:rsidRDefault="00DB3442" w:rsidP="004C6C18">
      <w:pPr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B3442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:rsidR="00DB3442" w:rsidRPr="0016654E" w:rsidRDefault="00DB3442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cs/>
        </w:rPr>
      </w:pPr>
    </w:p>
    <w:p w:rsidR="00675DCE" w:rsidRPr="00D55D3F" w:rsidRDefault="00675DCE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D55D3F">
        <w:rPr>
          <w:rFonts w:ascii="Angsana New" w:hAnsi="Angsana New" w:cs="Angsana New"/>
          <w:sz w:val="30"/>
          <w:szCs w:val="30"/>
        </w:rPr>
        <w:t xml:space="preserve"> 3 </w:t>
      </w:r>
      <w:r w:rsidRPr="00D55D3F">
        <w:rPr>
          <w:rFonts w:ascii="Angsana New" w:hAnsi="Angsana New" w:cs="Angsana New"/>
          <w:sz w:val="30"/>
          <w:szCs w:val="30"/>
          <w:cs/>
        </w:rPr>
        <w:t>และอัตราร้อยละ</w:t>
      </w:r>
      <w:r w:rsidRPr="00D55D3F">
        <w:rPr>
          <w:rFonts w:ascii="Angsana New" w:hAnsi="Angsana New" w:cs="Angsana New"/>
          <w:sz w:val="30"/>
          <w:szCs w:val="30"/>
        </w:rPr>
        <w:t xml:space="preserve"> 5 </w:t>
      </w:r>
      <w:r w:rsidRPr="00D55D3F">
        <w:rPr>
          <w:rFonts w:ascii="Angsana New" w:hAnsi="Angsana New" w:cs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Pr="00D55D3F">
        <w:rPr>
          <w:rFonts w:ascii="Angsana New" w:hAnsi="Angsana New" w:cs="Angsana New"/>
          <w:sz w:val="30"/>
          <w:szCs w:val="30"/>
        </w:rPr>
        <w:t xml:space="preserve"> 3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และอัตราร้อยละ</w:t>
      </w:r>
      <w:r w:rsidRPr="00D55D3F">
        <w:rPr>
          <w:rFonts w:ascii="Angsana New" w:hAnsi="Angsana New" w:cs="Angsana New"/>
          <w:sz w:val="30"/>
          <w:szCs w:val="30"/>
        </w:rPr>
        <w:t xml:space="preserve"> 5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2D4A4F" w:rsidRDefault="002D4A4F" w:rsidP="002D4A4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976F1E" w:rsidRPr="00D55D3F" w:rsidRDefault="009E3018" w:rsidP="002D4A4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3</w:t>
      </w:r>
      <w:r w:rsidR="002D4A4F">
        <w:rPr>
          <w:rFonts w:ascii="Angsana New" w:hAnsi="Angsana New" w:cs="Angsana New"/>
          <w:b/>
          <w:bCs/>
          <w:sz w:val="30"/>
          <w:szCs w:val="30"/>
        </w:rPr>
        <w:t>2</w:t>
      </w:r>
      <w:r w:rsidR="00976F1E" w:rsidRPr="00D55D3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93332" w:rsidRPr="00D55D3F">
        <w:rPr>
          <w:rFonts w:ascii="Angsana New" w:hAnsi="Angsana New" w:cs="Angsana New"/>
          <w:b/>
          <w:bCs/>
          <w:sz w:val="30"/>
          <w:szCs w:val="30"/>
          <w:cs/>
        </w:rPr>
        <w:t>ต้นทุนทางการเงิน</w:t>
      </w:r>
    </w:p>
    <w:p w:rsidR="00976F1E" w:rsidRPr="002D4A4F" w:rsidRDefault="00976F1E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297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B530CF" w:rsidRPr="00F94A31" w:rsidTr="0008042F">
        <w:tc>
          <w:tcPr>
            <w:tcW w:w="2970" w:type="dxa"/>
          </w:tcPr>
          <w:p w:rsidR="00B530CF" w:rsidRPr="00F94A31" w:rsidRDefault="00B530CF" w:rsidP="00D55D3F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530CF" w:rsidRPr="00F94A31" w:rsidRDefault="00B530CF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530CF" w:rsidRPr="00F94A31" w:rsidRDefault="00B530C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530CF" w:rsidRPr="00F94A31" w:rsidRDefault="00B530C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530CF" w:rsidRPr="00F94A31" w:rsidRDefault="00B530C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5B6" w:rsidRPr="00F94A31" w:rsidTr="0008042F">
        <w:tc>
          <w:tcPr>
            <w:tcW w:w="297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3A35B6" w:rsidRPr="00F94A31" w:rsidTr="0008042F">
        <w:trPr>
          <w:trHeight w:val="209"/>
        </w:trPr>
        <w:tc>
          <w:tcPr>
            <w:tcW w:w="2970" w:type="dxa"/>
          </w:tcPr>
          <w:p w:rsidR="003A35B6" w:rsidRPr="00D55D3F" w:rsidRDefault="003A35B6" w:rsidP="003A35B6">
            <w:pPr>
              <w:pStyle w:val="Heading5"/>
              <w:tabs>
                <w:tab w:val="left" w:pos="342"/>
              </w:tabs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A35B6" w:rsidRPr="00D55D3F" w:rsidRDefault="003A35B6" w:rsidP="003A35B6">
            <w:pPr>
              <w:pStyle w:val="Heading5"/>
              <w:tabs>
                <w:tab w:val="left" w:pos="342"/>
              </w:tabs>
              <w:spacing w:before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5B6" w:rsidRPr="00F94A31" w:rsidTr="0008042F">
        <w:tc>
          <w:tcPr>
            <w:tcW w:w="2970" w:type="dxa"/>
          </w:tcPr>
          <w:p w:rsidR="003A35B6" w:rsidRPr="00F94A31" w:rsidRDefault="003A35B6" w:rsidP="003A35B6">
            <w:pPr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A35B6" w:rsidRPr="00F94A31" w:rsidTr="0008042F">
        <w:tc>
          <w:tcPr>
            <w:tcW w:w="2970" w:type="dxa"/>
          </w:tcPr>
          <w:p w:rsidR="003A35B6" w:rsidRPr="00F94A31" w:rsidRDefault="003A35B6" w:rsidP="003A35B6">
            <w:pPr>
              <w:spacing w:after="0" w:line="240" w:lineRule="auto"/>
              <w:ind w:left="162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:rsidR="003A35B6" w:rsidRPr="00F94A31" w:rsidRDefault="003B1F4A" w:rsidP="003A35B6">
            <w:pPr>
              <w:tabs>
                <w:tab w:val="decimal" w:pos="-108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-108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E1094A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142,443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128,002</w:t>
            </w:r>
          </w:p>
        </w:tc>
      </w:tr>
      <w:tr w:rsidR="003A35B6" w:rsidRPr="00F94A31" w:rsidTr="0008042F">
        <w:tc>
          <w:tcPr>
            <w:tcW w:w="2970" w:type="dxa"/>
          </w:tcPr>
          <w:p w:rsidR="003A35B6" w:rsidRPr="00F94A31" w:rsidRDefault="003A35B6" w:rsidP="003A35B6">
            <w:pPr>
              <w:spacing w:after="0" w:line="240" w:lineRule="auto"/>
              <w:ind w:left="162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B1F4A" w:rsidP="003A35B6">
            <w:pPr>
              <w:tabs>
                <w:tab w:val="decimal" w:pos="-108"/>
              </w:tabs>
              <w:spacing w:after="0" w:line="240" w:lineRule="auto"/>
              <w:ind w:left="-108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71,224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-108"/>
              </w:tabs>
              <w:spacing w:after="0" w:line="240" w:lineRule="auto"/>
              <w:ind w:left="-108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84,017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E1094A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57,436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75,701</w:t>
            </w:r>
          </w:p>
        </w:tc>
      </w:tr>
      <w:tr w:rsidR="003A35B6" w:rsidRPr="00F94A31" w:rsidTr="0008042F">
        <w:tc>
          <w:tcPr>
            <w:tcW w:w="2970" w:type="dxa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3B1F4A" w:rsidP="003A35B6">
            <w:pPr>
              <w:tabs>
                <w:tab w:val="decimal" w:pos="-108"/>
              </w:tabs>
              <w:spacing w:after="0" w:line="240" w:lineRule="auto"/>
              <w:ind w:left="-108"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71,224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3A35B6" w:rsidP="003A35B6">
            <w:pPr>
              <w:tabs>
                <w:tab w:val="decimal" w:pos="-108"/>
              </w:tabs>
              <w:spacing w:after="0" w:line="240" w:lineRule="auto"/>
              <w:ind w:left="-108"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84,017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E1094A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199,879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203,703</w:t>
            </w:r>
          </w:p>
        </w:tc>
      </w:tr>
    </w:tbl>
    <w:p w:rsidR="002D4A4F" w:rsidRPr="002D4A4F" w:rsidRDefault="002D4A4F" w:rsidP="00D55D3F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</w:rPr>
      </w:pPr>
    </w:p>
    <w:p w:rsidR="008E1D94" w:rsidRPr="00D55D3F" w:rsidRDefault="009E3018" w:rsidP="00D55D3F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3</w:t>
      </w:r>
      <w:r w:rsidR="002D4A4F">
        <w:rPr>
          <w:rFonts w:ascii="Angsana New" w:hAnsi="Angsana New" w:cs="Angsana New"/>
          <w:b/>
          <w:bCs/>
          <w:sz w:val="30"/>
          <w:szCs w:val="30"/>
        </w:rPr>
        <w:t>3</w:t>
      </w:r>
      <w:r w:rsidR="000D41EE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441638" w:rsidRPr="00D55D3F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332557" w:rsidRPr="002D4A4F" w:rsidRDefault="00332557" w:rsidP="00D55D3F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:rsidR="006E7985" w:rsidRPr="005663D5" w:rsidRDefault="00332557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63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332557" w:rsidRPr="002D4A4F" w:rsidRDefault="00332557" w:rsidP="00D55D3F">
      <w:pPr>
        <w:spacing w:after="0" w:line="240" w:lineRule="auto"/>
        <w:ind w:left="360" w:right="-25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06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0265F1" w:rsidRPr="00F94A31" w:rsidTr="0008042F">
        <w:tc>
          <w:tcPr>
            <w:tcW w:w="3060" w:type="dxa"/>
          </w:tcPr>
          <w:p w:rsidR="000265F1" w:rsidRPr="00F94A31" w:rsidRDefault="000265F1" w:rsidP="00D55D3F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265F1" w:rsidRPr="00F94A31" w:rsidRDefault="000265F1" w:rsidP="00D55D3F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265F1" w:rsidRPr="00F94A31" w:rsidRDefault="000265F1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265F1" w:rsidRPr="00F94A31" w:rsidRDefault="000265F1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265F1" w:rsidRPr="00F94A31" w:rsidRDefault="000265F1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5B6" w:rsidRPr="00F94A31" w:rsidTr="0008042F">
        <w:tc>
          <w:tcPr>
            <w:tcW w:w="306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3A35B6" w:rsidRPr="00F94A31" w:rsidTr="0008042F">
        <w:tc>
          <w:tcPr>
            <w:tcW w:w="3060" w:type="dxa"/>
          </w:tcPr>
          <w:p w:rsidR="003A35B6" w:rsidRPr="00D55D3F" w:rsidRDefault="003A35B6" w:rsidP="003A35B6">
            <w:pPr>
              <w:pStyle w:val="Heading5"/>
              <w:tabs>
                <w:tab w:val="left" w:pos="342"/>
              </w:tabs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A35B6" w:rsidRPr="00D55D3F" w:rsidRDefault="003A35B6" w:rsidP="003A35B6">
            <w:pPr>
              <w:pStyle w:val="Heading5"/>
              <w:tabs>
                <w:tab w:val="left" w:pos="342"/>
              </w:tabs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5B6" w:rsidRPr="00F94A31" w:rsidTr="0008042F">
        <w:tc>
          <w:tcPr>
            <w:tcW w:w="3060" w:type="dxa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74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738"/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5B6" w:rsidRPr="00F94A31" w:rsidTr="0008042F">
        <w:tc>
          <w:tcPr>
            <w:tcW w:w="3060" w:type="dxa"/>
            <w:shd w:val="clear" w:color="auto" w:fill="auto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  <w:shd w:val="clear" w:color="auto" w:fill="auto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35B6" w:rsidRPr="00F94A31" w:rsidRDefault="00BB3939" w:rsidP="000E36A9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E36A9">
              <w:rPr>
                <w:rFonts w:ascii="Angsana New" w:hAnsi="Angsana New" w:cs="Angsana New"/>
                <w:sz w:val="30"/>
                <w:szCs w:val="30"/>
              </w:rPr>
              <w:t>23,298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35B6" w:rsidRPr="00F94A31" w:rsidRDefault="003A35B6" w:rsidP="003A35B6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504,911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35B6" w:rsidRPr="00F94A31" w:rsidRDefault="00133F3B" w:rsidP="003A35B6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374,433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35B6" w:rsidRPr="00F94A31" w:rsidRDefault="003A35B6" w:rsidP="003A35B6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343,146</w:t>
            </w:r>
          </w:p>
        </w:tc>
      </w:tr>
      <w:tr w:rsidR="003A35B6" w:rsidRPr="00F94A31" w:rsidTr="0008042F">
        <w:tc>
          <w:tcPr>
            <w:tcW w:w="3060" w:type="dxa"/>
            <w:shd w:val="clear" w:color="auto" w:fill="auto"/>
          </w:tcPr>
          <w:p w:rsidR="003A35B6" w:rsidRPr="00834211" w:rsidRDefault="003A35B6" w:rsidP="003A35B6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ภาษีปีก่อนๆที่บันทึกสูงไป</w:t>
            </w:r>
          </w:p>
        </w:tc>
        <w:tc>
          <w:tcPr>
            <w:tcW w:w="990" w:type="dxa"/>
            <w:shd w:val="clear" w:color="auto" w:fill="auto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35B6" w:rsidRPr="00F94A31" w:rsidRDefault="00BB3939" w:rsidP="003A35B6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35B6" w:rsidRPr="00F94A31" w:rsidRDefault="003A35B6" w:rsidP="003A35B6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(3,469)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35B6" w:rsidRPr="00F94A31" w:rsidRDefault="00133F3B" w:rsidP="003A35B6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35B6" w:rsidRPr="00F94A31" w:rsidRDefault="003A35B6" w:rsidP="00632F11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(2,771)</w:t>
            </w:r>
          </w:p>
        </w:tc>
      </w:tr>
      <w:tr w:rsidR="003A35B6" w:rsidRPr="00F94A31" w:rsidTr="0008042F">
        <w:trPr>
          <w:trHeight w:val="370"/>
        </w:trPr>
        <w:tc>
          <w:tcPr>
            <w:tcW w:w="3060" w:type="dxa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5B6" w:rsidRPr="00F94A31" w:rsidRDefault="000E36A9" w:rsidP="000E36A9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523</w:t>
            </w:r>
            <w:r w:rsidR="00BB39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70" w:type="dxa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35B6" w:rsidRPr="00F94A31" w:rsidRDefault="003A35B6" w:rsidP="00632F11">
            <w:pPr>
              <w:tabs>
                <w:tab w:val="decimal" w:pos="76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501,442</w:t>
            </w:r>
          </w:p>
        </w:tc>
        <w:tc>
          <w:tcPr>
            <w:tcW w:w="270" w:type="dxa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5B6" w:rsidRPr="00F94A31" w:rsidRDefault="00133F3B" w:rsidP="003A35B6">
            <w:pPr>
              <w:tabs>
                <w:tab w:val="decimal" w:pos="729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374,362</w:t>
            </w:r>
          </w:p>
        </w:tc>
        <w:tc>
          <w:tcPr>
            <w:tcW w:w="270" w:type="dxa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35B6" w:rsidRPr="00F94A31" w:rsidRDefault="003A35B6" w:rsidP="003A35B6">
            <w:pPr>
              <w:tabs>
                <w:tab w:val="decimal" w:pos="729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340,375</w:t>
            </w:r>
          </w:p>
        </w:tc>
      </w:tr>
      <w:tr w:rsidR="003A35B6" w:rsidRPr="0016654E" w:rsidTr="0008042F">
        <w:trPr>
          <w:trHeight w:val="370"/>
        </w:trPr>
        <w:tc>
          <w:tcPr>
            <w:tcW w:w="3060" w:type="dxa"/>
          </w:tcPr>
          <w:p w:rsidR="003A35B6" w:rsidRPr="0016654E" w:rsidRDefault="003A35B6" w:rsidP="003A35B6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3A35B6" w:rsidRPr="0016654E" w:rsidRDefault="003A35B6" w:rsidP="003A35B6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A35B6" w:rsidRPr="0016654E" w:rsidRDefault="003A35B6" w:rsidP="003A35B6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3A35B6" w:rsidRPr="0016654E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A35B6" w:rsidRPr="0016654E" w:rsidRDefault="003A35B6" w:rsidP="003A35B6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3A35B6" w:rsidRPr="0016654E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A35B6" w:rsidRPr="0016654E" w:rsidRDefault="003A35B6" w:rsidP="003A35B6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3A35B6" w:rsidRPr="0016654E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A35B6" w:rsidRPr="0016654E" w:rsidRDefault="003A35B6" w:rsidP="003A35B6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A35B6" w:rsidRPr="00F94A31" w:rsidTr="0008042F">
        <w:trPr>
          <w:trHeight w:val="370"/>
        </w:trPr>
        <w:tc>
          <w:tcPr>
            <w:tcW w:w="3060" w:type="dxa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3A35B6" w:rsidRPr="00F94A31" w:rsidRDefault="003A35B6" w:rsidP="003A35B6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A35B6" w:rsidRPr="00F94A31" w:rsidRDefault="003A35B6" w:rsidP="003A35B6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A35B6" w:rsidRPr="00F94A31" w:rsidRDefault="003A35B6" w:rsidP="003A35B6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A35B6" w:rsidRPr="00F94A31" w:rsidRDefault="003A35B6" w:rsidP="003A35B6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A35B6" w:rsidRPr="00F94A31" w:rsidTr="0008042F">
        <w:trPr>
          <w:trHeight w:val="370"/>
        </w:trPr>
        <w:tc>
          <w:tcPr>
            <w:tcW w:w="3060" w:type="dxa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A35B6" w:rsidRPr="00F94A31" w:rsidRDefault="00133F3B" w:rsidP="003A35B6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</w:t>
            </w:r>
            <w:r w:rsidR="00BB3939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A35B6" w:rsidRPr="00F94A31" w:rsidRDefault="003A35B6" w:rsidP="003A35B6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54,456</w:t>
            </w:r>
          </w:p>
        </w:tc>
        <w:tc>
          <w:tcPr>
            <w:tcW w:w="270" w:type="dxa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A35B6" w:rsidRPr="00426C79" w:rsidRDefault="00133F3B" w:rsidP="003A35B6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3,165</w:t>
            </w:r>
          </w:p>
        </w:tc>
        <w:tc>
          <w:tcPr>
            <w:tcW w:w="270" w:type="dxa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A35B6" w:rsidRPr="00426C79" w:rsidRDefault="003A35B6" w:rsidP="00632F11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426C79">
              <w:rPr>
                <w:rFonts w:ascii="Angsana New" w:hAnsi="Angsana New" w:cs="Angsana New"/>
                <w:sz w:val="30"/>
                <w:szCs w:val="30"/>
              </w:rPr>
              <w:t>50,939</w:t>
            </w:r>
          </w:p>
        </w:tc>
      </w:tr>
      <w:tr w:rsidR="003A35B6" w:rsidRPr="00F94A31" w:rsidTr="0008042F">
        <w:trPr>
          <w:trHeight w:val="370"/>
        </w:trPr>
        <w:tc>
          <w:tcPr>
            <w:tcW w:w="3060" w:type="dxa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35B6" w:rsidRPr="00F94A31" w:rsidRDefault="00BB3939" w:rsidP="003A35B6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534,164</w:t>
            </w:r>
          </w:p>
        </w:tc>
        <w:tc>
          <w:tcPr>
            <w:tcW w:w="270" w:type="dxa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35B6" w:rsidRPr="00F94A31" w:rsidRDefault="003A35B6" w:rsidP="003A35B6">
            <w:pPr>
              <w:tabs>
                <w:tab w:val="decimal" w:pos="74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555,898</w:t>
            </w:r>
          </w:p>
        </w:tc>
        <w:tc>
          <w:tcPr>
            <w:tcW w:w="270" w:type="dxa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35B6" w:rsidRPr="00426C79" w:rsidRDefault="00133F3B" w:rsidP="003A35B6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377,527</w:t>
            </w:r>
          </w:p>
        </w:tc>
        <w:tc>
          <w:tcPr>
            <w:tcW w:w="270" w:type="dxa"/>
            <w:vAlign w:val="bottom"/>
          </w:tcPr>
          <w:p w:rsidR="003A35B6" w:rsidRPr="00F94A31" w:rsidRDefault="003A35B6" w:rsidP="003A35B6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35B6" w:rsidRPr="00426C79" w:rsidRDefault="003A35B6" w:rsidP="003A35B6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6C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391,31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2D4A4F" w:rsidRDefault="00A53CE8" w:rsidP="002D4A4F">
      <w:pPr>
        <w:pStyle w:val="BodyText"/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435B5F" w:rsidRPr="00D55D3F" w:rsidRDefault="00435B5F" w:rsidP="00E70E31">
      <w:pPr>
        <w:pStyle w:val="BodyText"/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A82216" w:rsidRPr="006D2ED4" w:rsidRDefault="00A82216" w:rsidP="00D55D3F">
      <w:pPr>
        <w:pStyle w:val="BodyText"/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06" w:type="dxa"/>
        <w:tblInd w:w="54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862"/>
        <w:gridCol w:w="900"/>
        <w:gridCol w:w="90"/>
        <w:gridCol w:w="90"/>
        <w:gridCol w:w="90"/>
        <w:gridCol w:w="810"/>
        <w:gridCol w:w="100"/>
        <w:gridCol w:w="80"/>
        <w:gridCol w:w="100"/>
        <w:gridCol w:w="842"/>
        <w:gridCol w:w="180"/>
        <w:gridCol w:w="842"/>
        <w:gridCol w:w="180"/>
        <w:gridCol w:w="911"/>
        <w:gridCol w:w="180"/>
        <w:gridCol w:w="1049"/>
      </w:tblGrid>
      <w:tr w:rsidR="00435B5F" w:rsidRPr="00F94A31" w:rsidTr="00C63E65">
        <w:trPr>
          <w:cantSplit/>
        </w:trPr>
        <w:tc>
          <w:tcPr>
            <w:tcW w:w="2862" w:type="dxa"/>
          </w:tcPr>
          <w:p w:rsidR="00435B5F" w:rsidRPr="00F94A31" w:rsidRDefault="00435B5F" w:rsidP="00D55D3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44" w:type="dxa"/>
            <w:gridSpan w:val="15"/>
            <w:vAlign w:val="bottom"/>
          </w:tcPr>
          <w:p w:rsidR="00435B5F" w:rsidRPr="00F94A31" w:rsidRDefault="00A40A35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 w:hint="cs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435B5F"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2D4A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35B5F" w:rsidRPr="00F94A31" w:rsidTr="00C63E65">
        <w:trPr>
          <w:cantSplit/>
        </w:trPr>
        <w:tc>
          <w:tcPr>
            <w:tcW w:w="2862" w:type="dxa"/>
          </w:tcPr>
          <w:p w:rsidR="00435B5F" w:rsidRPr="00F94A31" w:rsidRDefault="00435B5F" w:rsidP="00D55D3F">
            <w:pPr>
              <w:spacing w:after="0" w:line="240" w:lineRule="auto"/>
              <w:ind w:left="360" w:hanging="36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102" w:type="dxa"/>
            <w:gridSpan w:val="9"/>
            <w:vAlign w:val="bottom"/>
          </w:tcPr>
          <w:p w:rsidR="00435B5F" w:rsidRPr="00F94A31" w:rsidRDefault="003A35B6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  <w:vAlign w:val="bottom"/>
          </w:tcPr>
          <w:p w:rsidR="00435B5F" w:rsidRPr="00F94A31" w:rsidRDefault="00435B5F" w:rsidP="00D55D3F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62" w:type="dxa"/>
            <w:gridSpan w:val="5"/>
            <w:vAlign w:val="bottom"/>
          </w:tcPr>
          <w:p w:rsidR="00435B5F" w:rsidRPr="00F94A31" w:rsidRDefault="00A53CE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255</w:t>
            </w:r>
            <w:r w:rsidR="003A35B6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</w:tr>
      <w:tr w:rsidR="00435B5F" w:rsidRPr="00F94A31" w:rsidTr="00C63E65">
        <w:trPr>
          <w:cantSplit/>
        </w:trPr>
        <w:tc>
          <w:tcPr>
            <w:tcW w:w="2862" w:type="dxa"/>
          </w:tcPr>
          <w:p w:rsidR="00435B5F" w:rsidRPr="00F94A31" w:rsidRDefault="00435B5F" w:rsidP="00D55D3F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35B5F" w:rsidRPr="00F94A31" w:rsidRDefault="00435B5F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:rsidR="00435B5F" w:rsidRPr="00F94A31" w:rsidRDefault="00435B5F" w:rsidP="00D55D3F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435B5F" w:rsidRPr="00F94A31" w:rsidRDefault="002D4A4F" w:rsidP="005663D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435B5F"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:rsidR="00435B5F" w:rsidRPr="00F94A31" w:rsidRDefault="00435B5F" w:rsidP="00D55D3F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vAlign w:val="bottom"/>
          </w:tcPr>
          <w:p w:rsidR="00435B5F" w:rsidRPr="00F94A31" w:rsidRDefault="00435B5F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435B5F" w:rsidRPr="00F94A31" w:rsidRDefault="00435B5F" w:rsidP="00D55D3F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:rsidR="00435B5F" w:rsidRPr="00F94A31" w:rsidRDefault="00435B5F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435B5F" w:rsidRPr="00F94A31" w:rsidRDefault="00435B5F" w:rsidP="00D55D3F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:rsidR="00435B5F" w:rsidRPr="00F94A31" w:rsidRDefault="002D4A4F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  <w:r w:rsidR="005663D5"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435B5F"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:rsidR="00435B5F" w:rsidRPr="00F94A31" w:rsidRDefault="00435B5F" w:rsidP="00D55D3F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vAlign w:val="bottom"/>
          </w:tcPr>
          <w:p w:rsidR="00435B5F" w:rsidRPr="00F94A31" w:rsidRDefault="00435B5F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435B5F" w:rsidRPr="00F94A31" w:rsidTr="00C63E65">
        <w:trPr>
          <w:cantSplit/>
        </w:trPr>
        <w:tc>
          <w:tcPr>
            <w:tcW w:w="2862" w:type="dxa"/>
          </w:tcPr>
          <w:p w:rsidR="00435B5F" w:rsidRPr="00F94A31" w:rsidRDefault="00435B5F" w:rsidP="00D55D3F">
            <w:pPr>
              <w:tabs>
                <w:tab w:val="left" w:pos="540"/>
              </w:tabs>
              <w:spacing w:after="0" w:line="240" w:lineRule="auto"/>
              <w:ind w:left="270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4" w:type="dxa"/>
            <w:gridSpan w:val="15"/>
            <w:vAlign w:val="bottom"/>
          </w:tcPr>
          <w:p w:rsidR="00435B5F" w:rsidRPr="00F94A31" w:rsidRDefault="00435B5F" w:rsidP="00D55D3F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A35B6" w:rsidRPr="00F94A31" w:rsidTr="00C63E65">
        <w:trPr>
          <w:cantSplit/>
        </w:trPr>
        <w:tc>
          <w:tcPr>
            <w:tcW w:w="2862" w:type="dxa"/>
          </w:tcPr>
          <w:p w:rsidR="003A35B6" w:rsidRPr="00F94A31" w:rsidRDefault="003A35B6" w:rsidP="003A35B6">
            <w:pPr>
              <w:tabs>
                <w:tab w:val="left" w:pos="540"/>
              </w:tabs>
              <w:spacing w:after="0" w:line="240" w:lineRule="auto"/>
              <w:ind w:left="270" w:right="-79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การเปลี่ยนแปลงในมูลค่ายุติธรรมสุทธิของเงินลงทุนเผื่อขาย</w:t>
            </w:r>
          </w:p>
        </w:tc>
        <w:tc>
          <w:tcPr>
            <w:tcW w:w="990" w:type="dxa"/>
            <w:gridSpan w:val="2"/>
            <w:vAlign w:val="bottom"/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  <w:tab w:val="decimal" w:pos="82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(1,854)</w:t>
            </w:r>
          </w:p>
        </w:tc>
        <w:tc>
          <w:tcPr>
            <w:tcW w:w="180" w:type="dxa"/>
            <w:gridSpan w:val="2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180" w:type="dxa"/>
            <w:gridSpan w:val="2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(1,483)</w:t>
            </w:r>
          </w:p>
        </w:tc>
        <w:tc>
          <w:tcPr>
            <w:tcW w:w="180" w:type="dxa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:rsidR="003A35B6" w:rsidRPr="00F94A31" w:rsidRDefault="003A35B6" w:rsidP="002D4A4F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  <w:tc>
          <w:tcPr>
            <w:tcW w:w="180" w:type="dxa"/>
            <w:vAlign w:val="bottom"/>
          </w:tcPr>
          <w:p w:rsidR="003A35B6" w:rsidRPr="00F94A31" w:rsidRDefault="003A35B6" w:rsidP="002D4A4F">
            <w:pPr>
              <w:pStyle w:val="acctfourfigures"/>
              <w:tabs>
                <w:tab w:val="decimal" w:pos="641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(81)</w:t>
            </w:r>
          </w:p>
        </w:tc>
        <w:tc>
          <w:tcPr>
            <w:tcW w:w="180" w:type="dxa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321</w:t>
            </w:r>
          </w:p>
        </w:tc>
      </w:tr>
      <w:tr w:rsidR="003A35B6" w:rsidRPr="00F94A31" w:rsidTr="00C63E65">
        <w:trPr>
          <w:cantSplit/>
        </w:trPr>
        <w:tc>
          <w:tcPr>
            <w:tcW w:w="2862" w:type="dxa"/>
          </w:tcPr>
          <w:p w:rsidR="003A35B6" w:rsidRPr="00F94A31" w:rsidRDefault="003A35B6" w:rsidP="003A35B6">
            <w:pPr>
              <w:tabs>
                <w:tab w:val="left" w:pos="0"/>
              </w:tabs>
              <w:spacing w:after="0" w:line="240" w:lineRule="auto"/>
              <w:ind w:left="540" w:hanging="5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  <w:tab w:val="decimal" w:pos="82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(1,854)</w:t>
            </w:r>
          </w:p>
        </w:tc>
        <w:tc>
          <w:tcPr>
            <w:tcW w:w="180" w:type="dxa"/>
            <w:gridSpan w:val="2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80" w:type="dxa"/>
            <w:gridSpan w:val="2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(1,483)</w:t>
            </w:r>
          </w:p>
        </w:tc>
        <w:tc>
          <w:tcPr>
            <w:tcW w:w="180" w:type="dxa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35B6" w:rsidRPr="002D4A4F" w:rsidRDefault="003A35B6" w:rsidP="002D4A4F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4A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180" w:type="dxa"/>
            <w:vAlign w:val="bottom"/>
          </w:tcPr>
          <w:p w:rsidR="003A35B6" w:rsidRPr="00F94A31" w:rsidRDefault="003A35B6" w:rsidP="002D4A4F">
            <w:pPr>
              <w:pStyle w:val="acctfourfigures"/>
              <w:tabs>
                <w:tab w:val="decimal" w:pos="64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(81)</w:t>
            </w:r>
          </w:p>
        </w:tc>
        <w:tc>
          <w:tcPr>
            <w:tcW w:w="180" w:type="dxa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321</w:t>
            </w:r>
          </w:p>
        </w:tc>
      </w:tr>
    </w:tbl>
    <w:p w:rsidR="002D4A4F" w:rsidRDefault="002D4A4F" w:rsidP="002D4A4F">
      <w:pPr>
        <w:spacing w:after="0" w:line="240" w:lineRule="auto"/>
        <w:rPr>
          <w:rFonts w:ascii="Angsana New" w:hAnsi="Angsana New" w:cs="Angsana New" w:hint="cs"/>
          <w:b/>
          <w:bCs/>
          <w:i/>
          <w:iCs/>
          <w:sz w:val="30"/>
          <w:szCs w:val="30"/>
        </w:rPr>
      </w:pPr>
    </w:p>
    <w:p w:rsidR="00435B5F" w:rsidRPr="00D55D3F" w:rsidRDefault="00435B5F" w:rsidP="00D55D3F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435B5F" w:rsidRPr="0077292F" w:rsidRDefault="00435B5F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04" w:type="dxa"/>
        <w:tblInd w:w="558" w:type="dxa"/>
        <w:tblLook w:val="01E0"/>
      </w:tblPr>
      <w:tblGrid>
        <w:gridCol w:w="4408"/>
        <w:gridCol w:w="863"/>
        <w:gridCol w:w="236"/>
        <w:gridCol w:w="1142"/>
        <w:gridCol w:w="266"/>
        <w:gridCol w:w="881"/>
        <w:gridCol w:w="266"/>
        <w:gridCol w:w="1142"/>
      </w:tblGrid>
      <w:tr w:rsidR="0076436C" w:rsidRPr="00F94A31" w:rsidTr="003A35B6">
        <w:tc>
          <w:tcPr>
            <w:tcW w:w="4408" w:type="dxa"/>
            <w:shd w:val="clear" w:color="auto" w:fill="auto"/>
          </w:tcPr>
          <w:p w:rsidR="0076436C" w:rsidRPr="00F94A31" w:rsidRDefault="0076436C" w:rsidP="00D55D3F">
            <w:pPr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96" w:type="dxa"/>
            <w:gridSpan w:val="7"/>
            <w:shd w:val="clear" w:color="auto" w:fill="auto"/>
          </w:tcPr>
          <w:p w:rsidR="0076436C" w:rsidRPr="00F94A31" w:rsidRDefault="0076436C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A35B6" w:rsidRPr="00F94A31" w:rsidTr="003A35B6">
        <w:tc>
          <w:tcPr>
            <w:tcW w:w="4408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41" w:type="dxa"/>
            <w:gridSpan w:val="3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9" w:type="dxa"/>
            <w:gridSpan w:val="3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2559</w:t>
            </w:r>
          </w:p>
        </w:tc>
      </w:tr>
      <w:tr w:rsidR="003A35B6" w:rsidRPr="00F94A31" w:rsidTr="00DA3C00">
        <w:tc>
          <w:tcPr>
            <w:tcW w:w="4408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A35B6" w:rsidRPr="00F94A31" w:rsidTr="00DA3C00">
        <w:tc>
          <w:tcPr>
            <w:tcW w:w="4408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35B6" w:rsidRPr="00F94A31" w:rsidTr="00DA3C00">
        <w:tc>
          <w:tcPr>
            <w:tcW w:w="4408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63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:rsidR="003A35B6" w:rsidRPr="00F94A31" w:rsidRDefault="00E70E31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3,431,100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3,552,312</w:t>
            </w:r>
          </w:p>
        </w:tc>
      </w:tr>
      <w:tr w:rsidR="003A35B6" w:rsidRPr="00F94A31" w:rsidTr="00DA3C00">
        <w:tc>
          <w:tcPr>
            <w:tcW w:w="4408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63" w:type="dxa"/>
            <w:shd w:val="clear" w:color="auto" w:fill="auto"/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shd w:val="clear" w:color="auto" w:fill="auto"/>
          </w:tcPr>
          <w:p w:rsidR="003A35B6" w:rsidRPr="00F94A31" w:rsidRDefault="00E70E31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686,220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710,462</w:t>
            </w:r>
          </w:p>
        </w:tc>
      </w:tr>
      <w:tr w:rsidR="003A35B6" w:rsidRPr="00F94A31" w:rsidTr="00DA3C00">
        <w:tc>
          <w:tcPr>
            <w:tcW w:w="4408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ความแตกต่างในอัตราภาษีเงินได้ที่แท้จริงของส่วนแบ่งกำไรในเงินลงทุนตามวิธีส่วนได้เสีย</w:t>
            </w:r>
          </w:p>
        </w:tc>
        <w:tc>
          <w:tcPr>
            <w:tcW w:w="863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E70E31" w:rsidRPr="00F94A31" w:rsidRDefault="00E70E31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(101,449)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(116,082)</w:t>
            </w:r>
          </w:p>
        </w:tc>
      </w:tr>
      <w:tr w:rsidR="003A35B6" w:rsidRPr="00F94A31" w:rsidTr="00DA3C00">
        <w:tc>
          <w:tcPr>
            <w:tcW w:w="4408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63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Pr="00F94A31" w:rsidRDefault="00E70E31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(1,401)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(1,068)</w:t>
            </w:r>
          </w:p>
        </w:tc>
      </w:tr>
      <w:tr w:rsidR="003A35B6" w:rsidRPr="00F94A31" w:rsidTr="00DA3C00">
        <w:tc>
          <w:tcPr>
            <w:tcW w:w="4408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63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Pr="00F94A31" w:rsidRDefault="00E70E31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6,675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2,255</w:t>
            </w:r>
          </w:p>
        </w:tc>
      </w:tr>
      <w:tr w:rsidR="003A35B6" w:rsidRPr="00F94A31" w:rsidTr="00DA3C00">
        <w:tc>
          <w:tcPr>
            <w:tcW w:w="4408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863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Pr="00F94A31" w:rsidRDefault="00E70E31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(71,881)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(48,830)</w:t>
            </w:r>
          </w:p>
        </w:tc>
      </w:tr>
      <w:tr w:rsidR="003A35B6" w:rsidRPr="00F94A31" w:rsidTr="00DA3C00">
        <w:tc>
          <w:tcPr>
            <w:tcW w:w="4408" w:type="dxa"/>
            <w:shd w:val="clear" w:color="auto" w:fill="auto"/>
          </w:tcPr>
          <w:p w:rsidR="003A35B6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</w:p>
        </w:tc>
        <w:tc>
          <w:tcPr>
            <w:tcW w:w="863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A35B6" w:rsidRPr="00F94A31" w:rsidTr="00DA3C00">
        <w:tc>
          <w:tcPr>
            <w:tcW w:w="4408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เงินได้รอการตัดบัญชี</w:t>
            </w:r>
          </w:p>
        </w:tc>
        <w:tc>
          <w:tcPr>
            <w:tcW w:w="863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Default="00E70E31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16,024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3A35B6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12,630</w:t>
            </w:r>
          </w:p>
        </w:tc>
      </w:tr>
      <w:tr w:rsidR="003A35B6" w:rsidRPr="00F94A31" w:rsidTr="00DA3C00">
        <w:tc>
          <w:tcPr>
            <w:tcW w:w="4408" w:type="dxa"/>
            <w:shd w:val="clear" w:color="auto" w:fill="auto"/>
          </w:tcPr>
          <w:p w:rsidR="003A35B6" w:rsidRPr="00182EB7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863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3A35B6" w:rsidRPr="00F94A31" w:rsidRDefault="00E70E31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(3,469)</w:t>
            </w:r>
          </w:p>
        </w:tc>
      </w:tr>
      <w:tr w:rsidR="003A35B6" w:rsidRPr="00F94A31" w:rsidTr="00DA3C00">
        <w:tc>
          <w:tcPr>
            <w:tcW w:w="4408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:rsidR="003A35B6" w:rsidRPr="00182EB7" w:rsidRDefault="007375DB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15.6</w:t>
            </w: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35B6" w:rsidRPr="00F94A31" w:rsidRDefault="00E02989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534,117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</w:tcPr>
          <w:p w:rsidR="003A35B6" w:rsidRPr="00182EB7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15.</w:t>
            </w:r>
            <w:r w:rsidR="007375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555,898</w:t>
            </w:r>
          </w:p>
        </w:tc>
      </w:tr>
    </w:tbl>
    <w:p w:rsidR="007375DB" w:rsidRDefault="007375DB" w:rsidP="00D55D3F">
      <w:pPr>
        <w:spacing w:after="0" w:line="240" w:lineRule="auto"/>
        <w:rPr>
          <w:rFonts w:ascii="Angsana New" w:hAnsi="Angsana New" w:cs="Angsana New"/>
          <w:sz w:val="18"/>
          <w:szCs w:val="18"/>
        </w:rPr>
        <w:sectPr w:rsidR="007375DB" w:rsidSect="00ED487B">
          <w:pgSz w:w="11909" w:h="16834" w:code="9"/>
          <w:pgMar w:top="691" w:right="929" w:bottom="720" w:left="1152" w:header="720" w:footer="720" w:gutter="0"/>
          <w:cols w:space="720"/>
        </w:sectPr>
      </w:pPr>
    </w:p>
    <w:tbl>
      <w:tblPr>
        <w:tblW w:w="9196" w:type="dxa"/>
        <w:tblInd w:w="558" w:type="dxa"/>
        <w:tblLook w:val="01E0"/>
      </w:tblPr>
      <w:tblGrid>
        <w:gridCol w:w="4382"/>
        <w:gridCol w:w="881"/>
        <w:gridCol w:w="236"/>
        <w:gridCol w:w="1142"/>
        <w:gridCol w:w="266"/>
        <w:gridCol w:w="881"/>
        <w:gridCol w:w="266"/>
        <w:gridCol w:w="1142"/>
      </w:tblGrid>
      <w:tr w:rsidR="00B71B78" w:rsidRPr="00F94A31" w:rsidTr="003A35B6">
        <w:tc>
          <w:tcPr>
            <w:tcW w:w="4382" w:type="dxa"/>
            <w:shd w:val="clear" w:color="auto" w:fill="auto"/>
          </w:tcPr>
          <w:p w:rsidR="00B71B78" w:rsidRPr="00F94A31" w:rsidRDefault="00B71B78" w:rsidP="00D55D3F">
            <w:pPr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:rsidR="002D4A4F" w:rsidRDefault="002D4A4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B71B78" w:rsidRPr="00F94A31" w:rsidRDefault="00B71B7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A35B6" w:rsidRPr="00F94A31" w:rsidTr="003A35B6">
        <w:tc>
          <w:tcPr>
            <w:tcW w:w="4382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9" w:type="dxa"/>
            <w:gridSpan w:val="3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9" w:type="dxa"/>
            <w:gridSpan w:val="3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2559</w:t>
            </w:r>
          </w:p>
        </w:tc>
      </w:tr>
      <w:tr w:rsidR="00B71B78" w:rsidRPr="00F94A31" w:rsidTr="00DA3C00">
        <w:tc>
          <w:tcPr>
            <w:tcW w:w="4382" w:type="dxa"/>
            <w:shd w:val="clear" w:color="auto" w:fill="auto"/>
          </w:tcPr>
          <w:p w:rsidR="00B71B78" w:rsidRPr="00F94A31" w:rsidRDefault="00B71B78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B71B78" w:rsidRPr="00F94A31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B71B78" w:rsidRPr="00F94A31" w:rsidRDefault="00B71B78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B71B78" w:rsidRPr="00F94A31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B71B78" w:rsidRPr="00F94A31" w:rsidRDefault="00B71B78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B71B78" w:rsidRPr="00F94A31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6" w:type="dxa"/>
            <w:shd w:val="clear" w:color="auto" w:fill="auto"/>
          </w:tcPr>
          <w:p w:rsidR="00B71B78" w:rsidRPr="00F94A31" w:rsidRDefault="00B71B78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B71B78" w:rsidRPr="00F94A31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71B78" w:rsidRPr="00F94A31" w:rsidTr="00133F3B">
        <w:trPr>
          <w:trHeight w:val="515"/>
        </w:trPr>
        <w:tc>
          <w:tcPr>
            <w:tcW w:w="4382" w:type="dxa"/>
            <w:shd w:val="clear" w:color="auto" w:fill="auto"/>
          </w:tcPr>
          <w:p w:rsidR="00B71B78" w:rsidRPr="00F94A31" w:rsidRDefault="00B71B78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B71B78" w:rsidRPr="00F94A31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B71B78" w:rsidRPr="00F94A31" w:rsidRDefault="00B71B78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B71B78" w:rsidRPr="00F94A31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6" w:type="dxa"/>
            <w:shd w:val="clear" w:color="auto" w:fill="auto"/>
          </w:tcPr>
          <w:p w:rsidR="00B71B78" w:rsidRPr="00F94A31" w:rsidRDefault="00B71B78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B71B78" w:rsidRPr="00F94A31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6" w:type="dxa"/>
            <w:shd w:val="clear" w:color="auto" w:fill="auto"/>
          </w:tcPr>
          <w:p w:rsidR="00B71B78" w:rsidRPr="00F94A31" w:rsidRDefault="00B71B78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B71B78" w:rsidRPr="00F94A31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35B6" w:rsidRPr="00F94A31" w:rsidTr="00133F3B">
        <w:tc>
          <w:tcPr>
            <w:tcW w:w="4382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2,137,305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tcBorders>
              <w:left w:val="nil"/>
            </w:tcBorders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2,130,944</w:t>
            </w:r>
          </w:p>
        </w:tc>
      </w:tr>
      <w:tr w:rsidR="003A35B6" w:rsidRPr="00F94A31" w:rsidTr="00133F3B">
        <w:tc>
          <w:tcPr>
            <w:tcW w:w="4382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81" w:type="dxa"/>
            <w:shd w:val="clear" w:color="auto" w:fill="auto"/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shd w:val="clear" w:color="auto" w:fill="auto"/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427,461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shd w:val="clear" w:color="auto" w:fill="auto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426,189</w:t>
            </w:r>
          </w:p>
        </w:tc>
      </w:tr>
      <w:tr w:rsidR="00133F3B" w:rsidRPr="00133F3B" w:rsidTr="00133F3B">
        <w:tc>
          <w:tcPr>
            <w:tcW w:w="4382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รายได้ที่ให้ถือเป็นรายได้ทางภาษี</w:t>
            </w:r>
          </w:p>
        </w:tc>
        <w:tc>
          <w:tcPr>
            <w:tcW w:w="881" w:type="dxa"/>
            <w:shd w:val="clear" w:color="auto" w:fill="auto"/>
          </w:tcPr>
          <w:p w:rsidR="00133F3B" w:rsidRDefault="00133F3B" w:rsidP="00133F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133F3B" w:rsidRPr="00133F3B" w:rsidRDefault="00133F3B" w:rsidP="00133F3B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3F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6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133F3B" w:rsidRDefault="00133F3B" w:rsidP="00133F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133F3B" w:rsidRDefault="00133F3B" w:rsidP="00133F3B">
            <w:pPr>
              <w:tabs>
                <w:tab w:val="decimal" w:pos="-108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3F3B" w:rsidRPr="00F94A31" w:rsidTr="00DA3C00">
        <w:tc>
          <w:tcPr>
            <w:tcW w:w="4382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81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(212)</w:t>
            </w:r>
          </w:p>
        </w:tc>
        <w:tc>
          <w:tcPr>
            <w:tcW w:w="266" w:type="dxa"/>
            <w:shd w:val="clear" w:color="auto" w:fill="auto"/>
          </w:tcPr>
          <w:p w:rsidR="00133F3B" w:rsidRPr="00133F3B" w:rsidRDefault="00133F3B" w:rsidP="00133F3B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133F3B" w:rsidRPr="00F94A31" w:rsidRDefault="00133F3B" w:rsidP="00133F3B">
            <w:pPr>
              <w:tabs>
                <w:tab w:val="decimal" w:pos="-108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3F3B" w:rsidRPr="00F94A31" w:rsidTr="00DA3C00">
        <w:tc>
          <w:tcPr>
            <w:tcW w:w="4382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81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4,279</w:t>
            </w:r>
          </w:p>
        </w:tc>
        <w:tc>
          <w:tcPr>
            <w:tcW w:w="26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1,580</w:t>
            </w:r>
          </w:p>
        </w:tc>
      </w:tr>
      <w:tr w:rsidR="00133F3B" w:rsidRPr="00F94A31" w:rsidTr="00DA3C00">
        <w:tc>
          <w:tcPr>
            <w:tcW w:w="4382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881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(53,959)</w:t>
            </w:r>
          </w:p>
        </w:tc>
        <w:tc>
          <w:tcPr>
            <w:tcW w:w="26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(33,684)</w:t>
            </w:r>
          </w:p>
        </w:tc>
      </w:tr>
      <w:tr w:rsidR="00133F3B" w:rsidRPr="00F94A31" w:rsidTr="00DA3C00">
        <w:tc>
          <w:tcPr>
            <w:tcW w:w="4382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881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6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(2,771)</w:t>
            </w:r>
          </w:p>
        </w:tc>
      </w:tr>
      <w:tr w:rsidR="00133F3B" w:rsidRPr="00F94A31" w:rsidTr="00DA3C00">
        <w:tc>
          <w:tcPr>
            <w:tcW w:w="4382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left="162" w:right="-25" w:hanging="180"/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17.7</w:t>
            </w:r>
          </w:p>
        </w:tc>
        <w:tc>
          <w:tcPr>
            <w:tcW w:w="23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377,527</w:t>
            </w:r>
          </w:p>
        </w:tc>
        <w:tc>
          <w:tcPr>
            <w:tcW w:w="26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18.4</w:t>
            </w:r>
          </w:p>
        </w:tc>
        <w:tc>
          <w:tcPr>
            <w:tcW w:w="266" w:type="dxa"/>
            <w:shd w:val="clear" w:color="auto" w:fill="auto"/>
          </w:tcPr>
          <w:p w:rsidR="00133F3B" w:rsidRPr="00F94A31" w:rsidRDefault="00133F3B" w:rsidP="00133F3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3F3B" w:rsidRPr="00F94A31" w:rsidRDefault="00133F3B" w:rsidP="00133F3B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391,314</w:t>
            </w:r>
          </w:p>
        </w:tc>
      </w:tr>
    </w:tbl>
    <w:p w:rsidR="002C1D9D" w:rsidRPr="007375DB" w:rsidRDefault="002C1D9D" w:rsidP="0077292F">
      <w:pPr>
        <w:tabs>
          <w:tab w:val="left" w:pos="540"/>
        </w:tabs>
        <w:spacing w:after="0" w:line="240" w:lineRule="auto"/>
        <w:ind w:left="540" w:right="-1080"/>
        <w:rPr>
          <w:rFonts w:ascii="Angsana New" w:hAnsi="Angsana New" w:cs="Angsana New"/>
          <w:i/>
          <w:iCs/>
          <w:sz w:val="14"/>
          <w:szCs w:val="14"/>
        </w:rPr>
      </w:pPr>
    </w:p>
    <w:p w:rsidR="00793905" w:rsidRDefault="00E57994" w:rsidP="0077292F">
      <w:pPr>
        <w:tabs>
          <w:tab w:val="left" w:pos="540"/>
        </w:tabs>
        <w:spacing w:after="0" w:line="240" w:lineRule="auto"/>
        <w:ind w:left="540" w:right="-1080"/>
        <w:rPr>
          <w:rFonts w:ascii="Angsana New" w:hAnsi="Angsana New" w:cs="Angsana New"/>
          <w:i/>
          <w:iCs/>
          <w:sz w:val="30"/>
          <w:szCs w:val="30"/>
        </w:rPr>
      </w:pPr>
      <w:r w:rsidRPr="00426C79">
        <w:rPr>
          <w:rFonts w:ascii="Angsana New" w:hAnsi="Angsana New" w:cs="Angsana New"/>
          <w:i/>
          <w:iCs/>
          <w:sz w:val="30"/>
          <w:szCs w:val="30"/>
          <w:cs/>
        </w:rPr>
        <w:t>การลดอัตราภาษีเงินได้นิติบุคคล</w:t>
      </w:r>
    </w:p>
    <w:p w:rsidR="00793905" w:rsidRPr="007375DB" w:rsidRDefault="00793905" w:rsidP="00793905">
      <w:pPr>
        <w:tabs>
          <w:tab w:val="left" w:pos="540"/>
        </w:tabs>
        <w:spacing w:after="0" w:line="240" w:lineRule="auto"/>
        <w:ind w:left="540" w:right="-1080"/>
        <w:rPr>
          <w:rFonts w:ascii="Angsana New" w:hAnsi="Angsana New" w:cs="Angsana New" w:hint="cs"/>
          <w:i/>
          <w:iCs/>
          <w:sz w:val="14"/>
          <w:szCs w:val="14"/>
        </w:rPr>
      </w:pPr>
    </w:p>
    <w:p w:rsidR="00793905" w:rsidRDefault="00793905" w:rsidP="006D2ED4">
      <w:pPr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93905">
        <w:rPr>
          <w:rFonts w:ascii="Angsana New" w:hAnsi="Angsana New" w:cs="Angsana New"/>
          <w:sz w:val="30"/>
          <w:szCs w:val="30"/>
          <w:cs/>
        </w:rPr>
        <w:t>พระราชบัญญัติแก้ไขเพิ่มเติมประมวลรัษฎากร ฉบับที่ 42 พ.ศ. 2559 ลงวันที่ 3 มีนาคม 2559 ให้ปรับลดอัตราภาษีเงินได้นิติบุคคลเหลืออัตราร้อยละ 20 ของกำไรสุทธิสำหรับรอบระยะเวลาบัญชีที่เริ่มในหรือหลังวันที่ 1 มกราคม 2559 เป็นต้นไป</w:t>
      </w:r>
    </w:p>
    <w:p w:rsidR="006D2ED4" w:rsidRPr="007375DB" w:rsidRDefault="006D2ED4" w:rsidP="006D2ED4">
      <w:pPr>
        <w:spacing w:after="0" w:line="240" w:lineRule="auto"/>
        <w:ind w:left="567"/>
        <w:jc w:val="thaiDistribute"/>
        <w:rPr>
          <w:rFonts w:ascii="Angsana New" w:hAnsi="Angsana New" w:cs="Angsana New" w:hint="cs"/>
          <w:sz w:val="14"/>
          <w:szCs w:val="14"/>
        </w:rPr>
      </w:pPr>
    </w:p>
    <w:p w:rsidR="00976F1E" w:rsidRPr="00D55D3F" w:rsidRDefault="00BE1FA1" w:rsidP="00540C1E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cs/>
        </w:rPr>
      </w:pPr>
      <w:r w:rsidRPr="00540C1E">
        <w:rPr>
          <w:rFonts w:ascii="Angsana New" w:hAnsi="Angsana New" w:cs="Angsana New"/>
          <w:b/>
          <w:bCs/>
          <w:sz w:val="30"/>
          <w:szCs w:val="30"/>
        </w:rPr>
        <w:t>3</w:t>
      </w:r>
      <w:r w:rsidR="002D4A4F">
        <w:rPr>
          <w:rFonts w:ascii="Angsana New" w:hAnsi="Angsana New" w:cs="Angsana New"/>
          <w:b/>
          <w:bCs/>
          <w:sz w:val="30"/>
          <w:szCs w:val="30"/>
        </w:rPr>
        <w:t>4</w:t>
      </w:r>
      <w:r w:rsidR="00540C1E" w:rsidRPr="00540C1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76F1E" w:rsidRPr="00540C1E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  <w:r w:rsidR="005C5A4E" w:rsidRPr="00540C1E">
        <w:rPr>
          <w:rFonts w:ascii="Angsana New" w:hAnsi="Angsana New" w:cs="Angsana New"/>
          <w:b/>
          <w:bCs/>
          <w:sz w:val="30"/>
          <w:szCs w:val="30"/>
          <w:cs/>
        </w:rPr>
        <w:t>ขั้นพื้นฐาน</w:t>
      </w:r>
    </w:p>
    <w:p w:rsidR="00C9660D" w:rsidRPr="007375DB" w:rsidRDefault="00C9660D" w:rsidP="00D55D3F">
      <w:pPr>
        <w:pStyle w:val="a"/>
        <w:tabs>
          <w:tab w:val="clear" w:pos="1080"/>
        </w:tabs>
        <w:spacing w:after="0"/>
        <w:ind w:left="540" w:right="-25" w:hanging="540"/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:rsidR="00FA3B27" w:rsidRPr="00D55D3F" w:rsidRDefault="00925C9D" w:rsidP="00D55D3F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</w:rPr>
        <w:tab/>
      </w:r>
      <w:r w:rsidR="00FA3B27" w:rsidRPr="00D55D3F">
        <w:rPr>
          <w:rFonts w:ascii="Angsana New" w:hAnsi="Angsana New" w:cs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FA3B27" w:rsidRPr="00D55D3F">
        <w:rPr>
          <w:rFonts w:ascii="Angsana New" w:hAnsi="Angsana New" w:cs="Angsana New"/>
          <w:sz w:val="30"/>
          <w:szCs w:val="30"/>
        </w:rPr>
        <w:t>31</w:t>
      </w:r>
      <w:r w:rsidR="002C1D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3B27" w:rsidRPr="00D55D3F">
        <w:rPr>
          <w:rFonts w:ascii="Angsana New" w:hAnsi="Angsana New" w:cs="Angsana New"/>
          <w:sz w:val="30"/>
          <w:szCs w:val="30"/>
          <w:cs/>
        </w:rPr>
        <w:t>ธันวาคม</w:t>
      </w:r>
      <w:r w:rsidR="00FA3B27" w:rsidRPr="00D55D3F">
        <w:rPr>
          <w:rFonts w:ascii="Angsana New" w:hAnsi="Angsana New" w:cs="Angsana New"/>
          <w:sz w:val="30"/>
          <w:szCs w:val="30"/>
        </w:rPr>
        <w:t xml:space="preserve"> </w:t>
      </w:r>
      <w:r w:rsidR="00D26E54">
        <w:rPr>
          <w:rFonts w:ascii="Angsana New" w:hAnsi="Angsana New" w:cs="Angsana New"/>
          <w:sz w:val="30"/>
          <w:szCs w:val="30"/>
        </w:rPr>
        <w:t>25</w:t>
      </w:r>
      <w:r w:rsidR="003A35B6">
        <w:rPr>
          <w:rFonts w:ascii="Angsana New" w:hAnsi="Angsana New" w:cs="Angsana New"/>
          <w:sz w:val="30"/>
          <w:szCs w:val="30"/>
        </w:rPr>
        <w:t>60</w:t>
      </w:r>
      <w:r w:rsidR="00D26E54">
        <w:rPr>
          <w:rFonts w:ascii="Angsana New" w:hAnsi="Angsana New" w:cs="Angsana New"/>
          <w:sz w:val="30"/>
          <w:szCs w:val="30"/>
        </w:rPr>
        <w:t xml:space="preserve"> </w:t>
      </w:r>
      <w:r w:rsidR="00D26E5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26E54">
        <w:rPr>
          <w:rFonts w:ascii="Angsana New" w:hAnsi="Angsana New" w:cs="Angsana New"/>
          <w:sz w:val="30"/>
          <w:szCs w:val="30"/>
        </w:rPr>
        <w:t>255</w:t>
      </w:r>
      <w:r w:rsidR="003A35B6">
        <w:rPr>
          <w:rFonts w:ascii="Angsana New" w:hAnsi="Angsana New" w:cs="Angsana New"/>
          <w:sz w:val="30"/>
          <w:szCs w:val="30"/>
        </w:rPr>
        <w:t>9</w:t>
      </w:r>
      <w:r w:rsidR="004A1BE7" w:rsidRPr="00D55D3F">
        <w:rPr>
          <w:rFonts w:ascii="Angsana New" w:hAnsi="Angsana New" w:cs="Angsana New"/>
          <w:sz w:val="30"/>
          <w:szCs w:val="30"/>
        </w:rPr>
        <w:t xml:space="preserve"> </w:t>
      </w:r>
      <w:r w:rsidR="00FA3B27" w:rsidRPr="00D55D3F">
        <w:rPr>
          <w:rFonts w:ascii="Angsana New" w:hAnsi="Angsana New" w:cs="Angsana New"/>
          <w:sz w:val="30"/>
          <w:szCs w:val="30"/>
          <w:cs/>
        </w:rPr>
        <w:t>คำนวณจากกำไรสำหรับปีที่เป็นส่วนของผู้ถือหุ้น</w:t>
      </w:r>
      <w:r w:rsidR="00684423" w:rsidRPr="00D55D3F">
        <w:rPr>
          <w:rFonts w:ascii="Angsana New" w:hAnsi="Angsana New" w:cs="Angsana New"/>
          <w:sz w:val="30"/>
          <w:szCs w:val="30"/>
          <w:cs/>
        </w:rPr>
        <w:t>สามัญ</w:t>
      </w:r>
      <w:r w:rsidR="00FA3B27" w:rsidRPr="00D55D3F">
        <w:rPr>
          <w:rFonts w:ascii="Angsana New" w:hAnsi="Angsana New" w:cs="Angsana New"/>
          <w:sz w:val="30"/>
          <w:szCs w:val="30"/>
          <w:cs/>
        </w:rPr>
        <w:t>ของบริษัทและจำนวนหุ้นสามัญที่ออกจำหน่ายแล้วระหว่างปี</w:t>
      </w:r>
      <w:r w:rsidR="003E1037" w:rsidRPr="00D55D3F">
        <w:rPr>
          <w:rFonts w:ascii="Angsana New" w:hAnsi="Angsana New" w:cs="Angsana New"/>
          <w:sz w:val="30"/>
          <w:szCs w:val="30"/>
          <w:cs/>
        </w:rPr>
        <w:t>ในแต่ละปี</w:t>
      </w:r>
      <w:r w:rsidR="009E0388"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="005C5A4E" w:rsidRPr="00D55D3F">
        <w:rPr>
          <w:rFonts w:ascii="Angsana New" w:hAnsi="Angsana New" w:cs="Angsana New"/>
          <w:sz w:val="30"/>
          <w:szCs w:val="30"/>
          <w:cs/>
        </w:rPr>
        <w:t>โดย</w:t>
      </w:r>
      <w:r w:rsidR="00FA3B27" w:rsidRPr="00D55D3F">
        <w:rPr>
          <w:rFonts w:ascii="Angsana New" w:hAnsi="Angsana New" w:cs="Angsana New"/>
          <w:sz w:val="30"/>
          <w:szCs w:val="30"/>
          <w:cs/>
        </w:rPr>
        <w:t>แสดงการคำนวณดังนี้</w:t>
      </w:r>
    </w:p>
    <w:p w:rsidR="00C81602" w:rsidRPr="007375DB" w:rsidRDefault="00C81602" w:rsidP="00D55D3F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sz w:val="14"/>
          <w:szCs w:val="14"/>
        </w:rPr>
      </w:pPr>
    </w:p>
    <w:p w:rsidR="00C63160" w:rsidRPr="00D55D3F" w:rsidRDefault="00C63160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180" w:type="dxa"/>
        <w:tblInd w:w="558" w:type="dxa"/>
        <w:tblLook w:val="01E0"/>
      </w:tblPr>
      <w:tblGrid>
        <w:gridCol w:w="4410"/>
        <w:gridCol w:w="990"/>
        <w:gridCol w:w="236"/>
        <w:gridCol w:w="1024"/>
        <w:gridCol w:w="270"/>
        <w:gridCol w:w="990"/>
        <w:gridCol w:w="270"/>
        <w:gridCol w:w="990"/>
      </w:tblGrid>
      <w:tr w:rsidR="00FA3B27" w:rsidRPr="00F94A31" w:rsidTr="00DA3C00">
        <w:tc>
          <w:tcPr>
            <w:tcW w:w="4410" w:type="dxa"/>
            <w:shd w:val="clear" w:color="auto" w:fill="auto"/>
          </w:tcPr>
          <w:p w:rsidR="00FA3B27" w:rsidRPr="00F94A31" w:rsidRDefault="00FA3B27" w:rsidP="00D55D3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A3B27" w:rsidRPr="00F94A31" w:rsidRDefault="00FA3B2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FA3B27" w:rsidRPr="00F94A31" w:rsidRDefault="00FA3B27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A3B27" w:rsidRPr="00F94A31" w:rsidRDefault="00FA3B2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A35B6" w:rsidRPr="00F94A31" w:rsidTr="00DA3C00">
        <w:tc>
          <w:tcPr>
            <w:tcW w:w="4410" w:type="dxa"/>
          </w:tcPr>
          <w:p w:rsidR="003A35B6" w:rsidRPr="00F94A31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DD23DA" w:rsidRPr="00F94A31" w:rsidTr="00DA3C00">
        <w:tc>
          <w:tcPr>
            <w:tcW w:w="4410" w:type="dxa"/>
          </w:tcPr>
          <w:p w:rsidR="00DD23DA" w:rsidRPr="00F94A31" w:rsidRDefault="00DD23DA" w:rsidP="00D55D3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DD23DA" w:rsidRPr="00F94A31" w:rsidRDefault="00DD23D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94A31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/ </w:t>
            </w:r>
            <w:r w:rsidRPr="00F94A3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A35B6" w:rsidRPr="00F94A31" w:rsidTr="00DA3C00">
        <w:tc>
          <w:tcPr>
            <w:tcW w:w="4410" w:type="dxa"/>
          </w:tcPr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กำไรสำหรับปีที่เป็นส่วนของผู้ถือหุ้นสามัญของ</w:t>
            </w:r>
          </w:p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บริษัท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A35B6" w:rsidRPr="00FD7AC0" w:rsidRDefault="001A0EAD" w:rsidP="00AD3E85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2,741,5</w:t>
            </w:r>
            <w:r w:rsidR="00AD3E8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:rsidR="003A35B6" w:rsidRPr="00FD7AC0" w:rsidRDefault="003A35B6" w:rsidP="003A35B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2,815,083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A35B6" w:rsidRPr="00F94A31" w:rsidRDefault="00133F3B" w:rsidP="003A35B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1,759,777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459B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1,739,630</w:t>
            </w:r>
          </w:p>
        </w:tc>
      </w:tr>
      <w:tr w:rsidR="003A35B6" w:rsidRPr="00F94A31" w:rsidTr="00DA3C00">
        <w:tc>
          <w:tcPr>
            <w:tcW w:w="4410" w:type="dxa"/>
          </w:tcPr>
          <w:p w:rsidR="003A35B6" w:rsidRPr="00F94A31" w:rsidRDefault="003A35B6" w:rsidP="003A35B6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3A35B6" w:rsidRPr="00F94A31" w:rsidRDefault="003A35B6" w:rsidP="003A35B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A35B6" w:rsidRPr="00F94A31" w:rsidTr="00DA3C00">
        <w:tc>
          <w:tcPr>
            <w:tcW w:w="4410" w:type="dxa"/>
          </w:tcPr>
          <w:p w:rsidR="003A35B6" w:rsidRPr="00F94A31" w:rsidRDefault="003A35B6" w:rsidP="003A35B6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</w:tr>
      <w:tr w:rsidR="003A35B6" w:rsidRPr="00F94A31" w:rsidTr="00DA3C00">
        <w:tc>
          <w:tcPr>
            <w:tcW w:w="4410" w:type="dxa"/>
          </w:tcPr>
          <w:p w:rsidR="003A35B6" w:rsidRPr="00F94A31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A35B6" w:rsidRPr="00F94A31" w:rsidRDefault="001A0EAD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2.47</w:t>
            </w:r>
          </w:p>
        </w:tc>
        <w:tc>
          <w:tcPr>
            <w:tcW w:w="236" w:type="dxa"/>
          </w:tcPr>
          <w:p w:rsidR="003A35B6" w:rsidRPr="00F94A31" w:rsidRDefault="003A35B6" w:rsidP="003A35B6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2.53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A35B6" w:rsidRPr="00F94A31" w:rsidRDefault="00133F3B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1.58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1.57</w:t>
            </w:r>
          </w:p>
        </w:tc>
      </w:tr>
    </w:tbl>
    <w:p w:rsidR="00C63160" w:rsidRPr="00D55D3F" w:rsidRDefault="00C63160" w:rsidP="00D55D3F">
      <w:pPr>
        <w:tabs>
          <w:tab w:val="left" w:pos="540"/>
        </w:tabs>
        <w:spacing w:after="0" w:line="240" w:lineRule="auto"/>
        <w:ind w:right="-25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976F1E" w:rsidRPr="00D55D3F" w:rsidRDefault="00BE1FA1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55D3F">
        <w:rPr>
          <w:rFonts w:ascii="Angsana New" w:hAnsi="Angsana New" w:cs="Angsana New"/>
          <w:b/>
          <w:bCs/>
          <w:sz w:val="30"/>
          <w:szCs w:val="30"/>
        </w:rPr>
        <w:t>3</w:t>
      </w:r>
      <w:r w:rsidR="002D4A4F">
        <w:rPr>
          <w:rFonts w:ascii="Angsana New" w:hAnsi="Angsana New" w:cs="Angsana New"/>
          <w:b/>
          <w:bCs/>
          <w:sz w:val="30"/>
          <w:szCs w:val="30"/>
        </w:rPr>
        <w:t>5</w:t>
      </w:r>
      <w:r w:rsidR="00F37C78" w:rsidRPr="00D55D3F">
        <w:rPr>
          <w:rFonts w:ascii="Angsana New" w:hAnsi="Angsana New" w:cs="Angsana New"/>
          <w:b/>
          <w:bCs/>
          <w:sz w:val="30"/>
          <w:szCs w:val="30"/>
        </w:rPr>
        <w:tab/>
      </w:r>
      <w:r w:rsidR="00976F1E" w:rsidRPr="00D55D3F">
        <w:rPr>
          <w:rFonts w:ascii="Angsana New" w:hAnsi="Angsana New" w:cs="Angsana New"/>
          <w:b/>
          <w:bCs/>
          <w:sz w:val="30"/>
          <w:szCs w:val="30"/>
          <w:cs/>
        </w:rPr>
        <w:t>เงินปันผล</w:t>
      </w:r>
    </w:p>
    <w:p w:rsidR="00C63160" w:rsidRPr="0016654E" w:rsidRDefault="00C63160" w:rsidP="00D55D3F">
      <w:pPr>
        <w:tabs>
          <w:tab w:val="left" w:pos="540"/>
        </w:tabs>
        <w:spacing w:after="0" w:line="240" w:lineRule="auto"/>
        <w:ind w:right="-25" w:firstLine="720"/>
        <w:jc w:val="thaiDistribute"/>
        <w:rPr>
          <w:rFonts w:ascii="Angsana New" w:hAnsi="Angsana New" w:cs="Angsana New"/>
          <w:b/>
          <w:bCs/>
        </w:rPr>
      </w:pPr>
    </w:p>
    <w:p w:rsidR="0050638F" w:rsidRPr="0050638F" w:rsidRDefault="0050638F" w:rsidP="0050638F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50638F">
        <w:rPr>
          <w:rFonts w:ascii="Angsana New" w:hAnsi="Angsana New" w:cs="Angsana New" w:hint="cs"/>
          <w:spacing w:val="2"/>
          <w:sz w:val="30"/>
          <w:szCs w:val="30"/>
          <w:cs/>
        </w:rPr>
        <w:t>ในการ</w:t>
      </w:r>
      <w:r w:rsidRPr="0050638F">
        <w:rPr>
          <w:rFonts w:ascii="Angsana New" w:hAnsi="Angsana New" w:cs="Angsana New"/>
          <w:spacing w:val="2"/>
          <w:sz w:val="30"/>
          <w:szCs w:val="30"/>
          <w:cs/>
        </w:rPr>
        <w:t>ประชุมสามัญประจำปีผู้ถือหุ้นของบริษัทเมื่อวันที่</w:t>
      </w:r>
      <w:r w:rsidR="00245C2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133F3B">
        <w:rPr>
          <w:rFonts w:ascii="Angsana New" w:hAnsi="Angsana New" w:cs="Angsana New"/>
          <w:spacing w:val="2"/>
          <w:sz w:val="30"/>
          <w:szCs w:val="30"/>
        </w:rPr>
        <w:t xml:space="preserve">28 </w:t>
      </w:r>
      <w:r w:rsidR="00133F3B">
        <w:rPr>
          <w:rFonts w:ascii="Angsana New" w:hAnsi="Angsana New" w:cs="Angsana New" w:hint="cs"/>
          <w:spacing w:val="2"/>
          <w:sz w:val="30"/>
          <w:szCs w:val="30"/>
          <w:cs/>
        </w:rPr>
        <w:t>เมษ</w:t>
      </w:r>
      <w:r w:rsidR="00841808">
        <w:rPr>
          <w:rFonts w:ascii="Angsana New" w:hAnsi="Angsana New" w:cs="Angsana New" w:hint="cs"/>
          <w:spacing w:val="2"/>
          <w:sz w:val="30"/>
          <w:szCs w:val="30"/>
          <w:cs/>
        </w:rPr>
        <w:t>ายน</w:t>
      </w:r>
      <w:r w:rsidR="00245C2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50638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50638F">
        <w:rPr>
          <w:rFonts w:ascii="Angsana New" w:hAnsi="Angsana New" w:cs="Angsana New"/>
          <w:spacing w:val="2"/>
          <w:sz w:val="30"/>
          <w:szCs w:val="30"/>
        </w:rPr>
        <w:t>25</w:t>
      </w:r>
      <w:r w:rsidR="00245C2A">
        <w:rPr>
          <w:rFonts w:ascii="Angsana New" w:hAnsi="Angsana New" w:cs="Angsana New"/>
          <w:spacing w:val="2"/>
          <w:sz w:val="30"/>
          <w:szCs w:val="30"/>
        </w:rPr>
        <w:t>60</w:t>
      </w:r>
      <w:r w:rsidRPr="0050638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 ผู้ถือหุ้นมีมติอนุมัติการจัดสรรกำไรเป็นเงินปันผล</w:t>
      </w:r>
      <w:r w:rsidRPr="0050638F">
        <w:rPr>
          <w:rFonts w:ascii="Angsana New" w:hAnsi="Angsana New" w:cs="Angsana New"/>
          <w:spacing w:val="8"/>
          <w:sz w:val="30"/>
          <w:szCs w:val="30"/>
          <w:cs/>
        </w:rPr>
        <w:t>ในอัตราหุ้น</w:t>
      </w:r>
      <w:r w:rsidRPr="0050638F">
        <w:rPr>
          <w:rFonts w:ascii="Angsana New" w:hAnsi="Angsana New" w:cs="Angsana New"/>
          <w:spacing w:val="2"/>
          <w:sz w:val="30"/>
          <w:szCs w:val="30"/>
          <w:cs/>
        </w:rPr>
        <w:t xml:space="preserve">ละ </w:t>
      </w:r>
      <w:r w:rsidR="00841808">
        <w:rPr>
          <w:rFonts w:ascii="Angsana New" w:hAnsi="Angsana New" w:cs="Angsana New"/>
          <w:spacing w:val="2"/>
          <w:sz w:val="30"/>
          <w:szCs w:val="30"/>
        </w:rPr>
        <w:t xml:space="preserve">1.25 </w:t>
      </w:r>
      <w:r w:rsidRPr="0050638F">
        <w:rPr>
          <w:rFonts w:ascii="Angsana New" w:hAnsi="Angsana New" w:cs="Angsana New" w:hint="cs"/>
          <w:spacing w:val="2"/>
          <w:sz w:val="30"/>
          <w:szCs w:val="30"/>
          <w:cs/>
        </w:rPr>
        <w:t>บาท เป็นจำนวนเงิน</w:t>
      </w:r>
      <w:r w:rsidRPr="0050638F">
        <w:rPr>
          <w:rFonts w:ascii="Angsana New" w:hAnsi="Angsana New" w:cs="Angsana New"/>
          <w:spacing w:val="-4"/>
          <w:sz w:val="30"/>
          <w:szCs w:val="30"/>
          <w:cs/>
        </w:rPr>
        <w:t xml:space="preserve">ทั้งสิ้น </w:t>
      </w:r>
      <w:r w:rsidR="00841808">
        <w:rPr>
          <w:rFonts w:ascii="Angsana New" w:hAnsi="Angsana New" w:cs="Angsana New"/>
          <w:spacing w:val="-4"/>
          <w:sz w:val="30"/>
          <w:szCs w:val="30"/>
        </w:rPr>
        <w:t>1,388.3</w:t>
      </w:r>
      <w:r w:rsidRPr="0050638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638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50638F">
        <w:rPr>
          <w:rFonts w:ascii="Angsana New" w:hAnsi="Angsana New" w:cs="Angsana New"/>
          <w:spacing w:val="2"/>
          <w:sz w:val="30"/>
          <w:szCs w:val="30"/>
          <w:cs/>
        </w:rPr>
        <w:t>เงินปันผลดังกล่าว</w:t>
      </w:r>
      <w:r w:rsidRPr="0050638F">
        <w:rPr>
          <w:rFonts w:ascii="Angsana New" w:hAnsi="Angsana New" w:cs="Angsana New" w:hint="cs"/>
          <w:spacing w:val="2"/>
          <w:sz w:val="30"/>
          <w:szCs w:val="30"/>
          <w:cs/>
        </w:rPr>
        <w:t>ได้จ่าย</w:t>
      </w:r>
      <w:r w:rsidRPr="0050638F">
        <w:rPr>
          <w:rFonts w:ascii="Angsana New" w:hAnsi="Angsana New" w:cs="Angsana New"/>
          <w:spacing w:val="2"/>
          <w:sz w:val="30"/>
          <w:szCs w:val="30"/>
          <w:cs/>
        </w:rPr>
        <w:t>ให้แก่ผู้ถือหุ้น</w:t>
      </w:r>
      <w:r w:rsidRPr="0050638F">
        <w:rPr>
          <w:rFonts w:ascii="Angsana New" w:hAnsi="Angsana New" w:cs="Angsana New" w:hint="cs"/>
          <w:spacing w:val="2"/>
          <w:sz w:val="30"/>
          <w:szCs w:val="30"/>
          <w:cs/>
        </w:rPr>
        <w:t>ระหว่างปี</w:t>
      </w:r>
      <w:r w:rsidRPr="0050638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245C2A">
        <w:rPr>
          <w:rFonts w:ascii="Angsana New" w:hAnsi="Angsana New" w:cs="Angsana New"/>
          <w:spacing w:val="2"/>
          <w:sz w:val="30"/>
          <w:szCs w:val="30"/>
        </w:rPr>
        <w:t>2560</w:t>
      </w:r>
    </w:p>
    <w:p w:rsidR="0050638F" w:rsidRPr="00837289" w:rsidRDefault="0050638F" w:rsidP="0050638F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pacing w:val="2"/>
        </w:rPr>
      </w:pPr>
    </w:p>
    <w:p w:rsidR="0050638F" w:rsidRPr="0050638F" w:rsidRDefault="0050638F" w:rsidP="0050638F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50638F">
        <w:rPr>
          <w:rFonts w:ascii="Angsana New" w:hAnsi="Angsana New" w:cs="Angsana New" w:hint="cs"/>
          <w:spacing w:val="2"/>
          <w:sz w:val="30"/>
          <w:szCs w:val="30"/>
          <w:cs/>
        </w:rPr>
        <w:t>ในการ</w:t>
      </w:r>
      <w:r w:rsidRPr="0050638F">
        <w:rPr>
          <w:rFonts w:ascii="Angsana New" w:hAnsi="Angsana New" w:cs="Angsana New"/>
          <w:spacing w:val="2"/>
          <w:sz w:val="30"/>
          <w:szCs w:val="30"/>
          <w:cs/>
        </w:rPr>
        <w:t xml:space="preserve">ประชุมสามัญประจำปีผู้ถือหุ้นของบริษัทเมื่อวันที่ </w:t>
      </w:r>
      <w:r w:rsidRPr="0050638F">
        <w:rPr>
          <w:rFonts w:ascii="Angsana New" w:hAnsi="Angsana New" w:cs="Angsana New"/>
          <w:spacing w:val="2"/>
          <w:sz w:val="30"/>
          <w:szCs w:val="30"/>
        </w:rPr>
        <w:t xml:space="preserve">8 </w:t>
      </w:r>
      <w:r w:rsidRPr="0050638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เมษายน </w:t>
      </w:r>
      <w:r w:rsidR="00245C2A">
        <w:rPr>
          <w:rFonts w:ascii="Angsana New" w:hAnsi="Angsana New" w:cs="Angsana New"/>
          <w:spacing w:val="2"/>
          <w:sz w:val="30"/>
          <w:szCs w:val="30"/>
        </w:rPr>
        <w:t>2559</w:t>
      </w:r>
      <w:r w:rsidRPr="0050638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 ผู้ถือหุ้นมีมติอนุมัติการจัดสรรกำไรเป็นเงินปันผล</w:t>
      </w:r>
      <w:r w:rsidRPr="0050638F">
        <w:rPr>
          <w:rFonts w:ascii="Angsana New" w:hAnsi="Angsana New" w:cs="Angsana New"/>
          <w:spacing w:val="8"/>
          <w:sz w:val="30"/>
          <w:szCs w:val="30"/>
          <w:cs/>
        </w:rPr>
        <w:t>ในอัตราหุ้น</w:t>
      </w:r>
      <w:r w:rsidRPr="0050638F">
        <w:rPr>
          <w:rFonts w:ascii="Angsana New" w:hAnsi="Angsana New" w:cs="Angsana New"/>
          <w:spacing w:val="2"/>
          <w:sz w:val="30"/>
          <w:szCs w:val="30"/>
          <w:cs/>
        </w:rPr>
        <w:t xml:space="preserve">ละ </w:t>
      </w:r>
      <w:r w:rsidR="00245C2A">
        <w:rPr>
          <w:rFonts w:ascii="Angsana New" w:hAnsi="Angsana New" w:cs="Angsana New"/>
          <w:spacing w:val="2"/>
          <w:sz w:val="30"/>
          <w:szCs w:val="30"/>
        </w:rPr>
        <w:t>1.0</w:t>
      </w:r>
      <w:r w:rsidRPr="0050638F">
        <w:rPr>
          <w:rFonts w:ascii="Angsana New" w:hAnsi="Angsana New" w:cs="Angsana New"/>
          <w:spacing w:val="2"/>
          <w:sz w:val="30"/>
          <w:szCs w:val="30"/>
        </w:rPr>
        <w:t xml:space="preserve">0 </w:t>
      </w:r>
      <w:r w:rsidRPr="0050638F">
        <w:rPr>
          <w:rFonts w:ascii="Angsana New" w:hAnsi="Angsana New" w:cs="Angsana New" w:hint="cs"/>
          <w:spacing w:val="2"/>
          <w:sz w:val="30"/>
          <w:szCs w:val="30"/>
          <w:cs/>
        </w:rPr>
        <w:t>บาท เป็นจำนวนเงิน</w:t>
      </w:r>
      <w:r w:rsidRPr="0050638F">
        <w:rPr>
          <w:rFonts w:ascii="Angsana New" w:hAnsi="Angsana New" w:cs="Angsana New"/>
          <w:spacing w:val="-4"/>
          <w:sz w:val="30"/>
          <w:szCs w:val="30"/>
          <w:cs/>
        </w:rPr>
        <w:t xml:space="preserve">ทั้งสิ้น </w:t>
      </w:r>
      <w:r w:rsidR="00245C2A">
        <w:rPr>
          <w:rFonts w:ascii="Angsana New" w:hAnsi="Angsana New" w:cs="Angsana New"/>
          <w:spacing w:val="-4"/>
          <w:sz w:val="30"/>
          <w:szCs w:val="30"/>
        </w:rPr>
        <w:t>1,110</w:t>
      </w:r>
      <w:r w:rsidRPr="0050638F">
        <w:rPr>
          <w:rFonts w:ascii="Angsana New" w:hAnsi="Angsana New" w:cs="Angsana New"/>
          <w:spacing w:val="-4"/>
          <w:sz w:val="30"/>
          <w:szCs w:val="30"/>
        </w:rPr>
        <w:t xml:space="preserve">.6 </w:t>
      </w:r>
      <w:r w:rsidRPr="0050638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50638F">
        <w:rPr>
          <w:rFonts w:ascii="Angsana New" w:hAnsi="Angsana New" w:cs="Angsana New"/>
          <w:spacing w:val="2"/>
          <w:sz w:val="30"/>
          <w:szCs w:val="30"/>
          <w:cs/>
        </w:rPr>
        <w:t>เงินปันผลดังกล่าว</w:t>
      </w:r>
      <w:r w:rsidRPr="0050638F">
        <w:rPr>
          <w:rFonts w:ascii="Angsana New" w:hAnsi="Angsana New" w:cs="Angsana New" w:hint="cs"/>
          <w:spacing w:val="2"/>
          <w:sz w:val="30"/>
          <w:szCs w:val="30"/>
          <w:cs/>
        </w:rPr>
        <w:t>ได้จ่าย</w:t>
      </w:r>
      <w:r w:rsidRPr="0050638F">
        <w:rPr>
          <w:rFonts w:ascii="Angsana New" w:hAnsi="Angsana New" w:cs="Angsana New"/>
          <w:spacing w:val="2"/>
          <w:sz w:val="30"/>
          <w:szCs w:val="30"/>
          <w:cs/>
        </w:rPr>
        <w:t>ให้แก่ผู้ถือหุ้น</w:t>
      </w:r>
      <w:r w:rsidRPr="0050638F">
        <w:rPr>
          <w:rFonts w:ascii="Angsana New" w:hAnsi="Angsana New" w:cs="Angsana New" w:hint="cs"/>
          <w:spacing w:val="2"/>
          <w:sz w:val="30"/>
          <w:szCs w:val="30"/>
          <w:cs/>
        </w:rPr>
        <w:t>ระหว่างปี</w:t>
      </w:r>
      <w:r w:rsidRPr="0050638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50638F">
        <w:rPr>
          <w:rFonts w:ascii="Angsana New" w:hAnsi="Angsana New" w:cs="Angsana New"/>
          <w:spacing w:val="2"/>
          <w:sz w:val="30"/>
          <w:szCs w:val="30"/>
        </w:rPr>
        <w:t>255</w:t>
      </w:r>
      <w:r w:rsidR="00245C2A">
        <w:rPr>
          <w:rFonts w:ascii="Angsana New" w:hAnsi="Angsana New" w:cs="Angsana New"/>
          <w:spacing w:val="2"/>
          <w:sz w:val="30"/>
          <w:szCs w:val="30"/>
        </w:rPr>
        <w:t>9</w:t>
      </w:r>
    </w:p>
    <w:p w:rsidR="00793905" w:rsidRDefault="00793905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 w:hint="cs"/>
          <w:b/>
          <w:bCs/>
          <w:sz w:val="30"/>
          <w:szCs w:val="30"/>
        </w:rPr>
      </w:pPr>
    </w:p>
    <w:p w:rsidR="00576472" w:rsidRPr="00D55D3F" w:rsidRDefault="002D4A4F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36</w:t>
      </w:r>
      <w:r w:rsidR="00576472" w:rsidRPr="00D55D3F">
        <w:rPr>
          <w:rFonts w:ascii="Angsana New" w:hAnsi="Angsana New" w:cs="Angsana New"/>
          <w:b/>
          <w:bCs/>
          <w:sz w:val="30"/>
          <w:szCs w:val="30"/>
          <w:cs/>
        </w:rPr>
        <w:tab/>
        <w:t>เครื่องมือทางการเงิน</w:t>
      </w:r>
    </w:p>
    <w:p w:rsidR="00576472" w:rsidRPr="007375DB" w:rsidRDefault="00576472" w:rsidP="00D55D3F">
      <w:pPr>
        <w:spacing w:after="0" w:line="240" w:lineRule="auto"/>
        <w:ind w:right="-25"/>
        <w:jc w:val="thaiDistribute"/>
        <w:rPr>
          <w:rFonts w:ascii="Angsana New" w:hAnsi="Angsana New" w:cs="Angsana New"/>
        </w:rPr>
      </w:pPr>
    </w:p>
    <w:p w:rsidR="00576472" w:rsidRPr="00D55D3F" w:rsidRDefault="00576472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576472" w:rsidRPr="001E49F8" w:rsidRDefault="00576472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576472" w:rsidRDefault="00576472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จากการไม่ปฏิบัติตามข้อกำหนดตามสัญญาของคู่สัญญา กลุ่มบริษัทไม่มีการ</w:t>
      </w:r>
      <w:r w:rsidR="00385B4D" w:rsidRPr="00D55D3F">
        <w:rPr>
          <w:rFonts w:ascii="Angsana New" w:hAnsi="Angsana New" w:cs="Angsana New"/>
          <w:sz w:val="30"/>
          <w:szCs w:val="30"/>
          <w:cs/>
        </w:rPr>
        <w:t>ถือหรือ</w:t>
      </w:r>
      <w:r w:rsidRPr="00D55D3F">
        <w:rPr>
          <w:rFonts w:ascii="Angsana New" w:hAnsi="Angsana New" w:cs="Angsana New"/>
          <w:sz w:val="30"/>
          <w:szCs w:val="30"/>
          <w:cs/>
        </w:rPr>
        <w:t>ออกเครื่องมือทางการ</w:t>
      </w:r>
      <w:r w:rsidR="004A569E" w:rsidRPr="00D55D3F">
        <w:rPr>
          <w:rFonts w:ascii="Angsana New" w:hAnsi="Angsana New" w:cs="Angsana New"/>
          <w:sz w:val="30"/>
          <w:szCs w:val="30"/>
          <w:cs/>
        </w:rPr>
        <w:t>เงิน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ที่เป็นตราสารอนุพันธ์ เพื่อการเก็งกำไรหรือการค้า </w:t>
      </w:r>
    </w:p>
    <w:p w:rsidR="0016654E" w:rsidRPr="001E49F8" w:rsidRDefault="0016654E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4D797E" w:rsidRPr="00D55D3F" w:rsidRDefault="001F30B5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9667C8" w:rsidRPr="001E49F8" w:rsidRDefault="009667C8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p w:rsidR="004D797E" w:rsidRPr="00D55D3F" w:rsidRDefault="002045E3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การบริหารจัดการ</w:t>
      </w:r>
      <w:r w:rsidR="004D797E"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ทุน</w:t>
      </w:r>
    </w:p>
    <w:p w:rsidR="004D797E" w:rsidRPr="001E49F8" w:rsidRDefault="004361AC" w:rsidP="00D55D3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rPr>
          <w:rFonts w:ascii="Angsana New" w:eastAsia="Batang" w:hAnsi="Angsana New" w:cs="Angsana New"/>
          <w:sz w:val="18"/>
          <w:szCs w:val="18"/>
          <w:lang w:eastAsia="ko-KR"/>
        </w:rPr>
      </w:pPr>
      <w:r w:rsidRPr="00D55D3F">
        <w:rPr>
          <w:rFonts w:ascii="Angsana New" w:eastAsia="Batang" w:hAnsi="Angsana New" w:cs="Angsana New"/>
          <w:sz w:val="30"/>
          <w:szCs w:val="30"/>
          <w:lang w:eastAsia="ko-KR"/>
        </w:rPr>
        <w:tab/>
      </w:r>
    </w:p>
    <w:p w:rsidR="00576472" w:rsidRPr="00D55D3F" w:rsidRDefault="00FA760E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</w:t>
      </w:r>
      <w:r w:rsidR="00A45906" w:rsidRPr="00D55D3F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FA760E" w:rsidRPr="001E49F8" w:rsidRDefault="00FA760E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5A04BD" w:rsidRDefault="005A04BD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A04BD" w:rsidRDefault="005A04BD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A04BD" w:rsidRDefault="005A04BD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A04BD" w:rsidRDefault="005A04BD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24064" w:rsidRPr="00D55D3F" w:rsidRDefault="00B24064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B24064" w:rsidRPr="001E49F8" w:rsidRDefault="00B24064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EF12D1" w:rsidRPr="00D55D3F" w:rsidRDefault="001F30B5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  <w:cs/>
        </w:rPr>
      </w:pPr>
      <w:r w:rsidRPr="00D55D3F">
        <w:rPr>
          <w:rFonts w:ascii="Angsana New" w:hAnsi="Angsana New" w:cs="Angsana New"/>
          <w:spacing w:val="6"/>
          <w:sz w:val="30"/>
          <w:szCs w:val="30"/>
          <w:cs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 </w:t>
      </w:r>
      <w:r w:rsidR="00EF12D1" w:rsidRPr="00D55D3F">
        <w:rPr>
          <w:rFonts w:ascii="Angsana New" w:hAnsi="Angsana New" w:cs="Angsana New"/>
          <w:sz w:val="30"/>
          <w:szCs w:val="30"/>
          <w:cs/>
        </w:rPr>
        <w:t>กลุ่มบริษัทมีความ</w:t>
      </w:r>
      <w:r w:rsidR="00EF12D1" w:rsidRPr="00D55D3F">
        <w:rPr>
          <w:rFonts w:ascii="Angsana New" w:hAnsi="Angsana New" w:cs="Angsana New"/>
          <w:spacing w:val="4"/>
          <w:sz w:val="30"/>
          <w:szCs w:val="30"/>
          <w:cs/>
        </w:rPr>
        <w:t>เสี่ยงด้านอัตราดอกเบี้ยที่เกิดจากหนี้สินที่มีภาระดอกเบี้ย (หมายเหตุ</w:t>
      </w:r>
      <w:r w:rsidR="00111309" w:rsidRPr="00D55D3F">
        <w:rPr>
          <w:rFonts w:ascii="Angsana New" w:hAnsi="Angsana New" w:cs="Angsana New"/>
          <w:spacing w:val="6"/>
          <w:sz w:val="30"/>
          <w:szCs w:val="30"/>
          <w:cs/>
        </w:rPr>
        <w:t xml:space="preserve">ข้อ </w:t>
      </w:r>
      <w:r w:rsidR="00A95E2E" w:rsidRPr="00D55D3F">
        <w:rPr>
          <w:rFonts w:ascii="Angsana New" w:hAnsi="Angsana New" w:cs="Angsana New"/>
          <w:spacing w:val="6"/>
          <w:sz w:val="30"/>
          <w:szCs w:val="30"/>
        </w:rPr>
        <w:t>1</w:t>
      </w:r>
      <w:r w:rsidR="000E3A1B">
        <w:rPr>
          <w:rFonts w:ascii="Angsana New" w:hAnsi="Angsana New" w:cs="Angsana New"/>
          <w:spacing w:val="6"/>
          <w:sz w:val="30"/>
          <w:szCs w:val="30"/>
        </w:rPr>
        <w:t>8</w:t>
      </w:r>
      <w:r w:rsidR="00EF12D1" w:rsidRPr="00D55D3F">
        <w:rPr>
          <w:rFonts w:ascii="Angsana New" w:hAnsi="Angsana New" w:cs="Angsana New"/>
          <w:spacing w:val="6"/>
          <w:sz w:val="30"/>
          <w:szCs w:val="30"/>
          <w:cs/>
        </w:rPr>
        <w:t xml:space="preserve">) </w:t>
      </w:r>
    </w:p>
    <w:p w:rsidR="0077292F" w:rsidRDefault="0077292F" w:rsidP="005A04BD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 w:hint="cs"/>
          <w:sz w:val="30"/>
          <w:szCs w:val="30"/>
        </w:rPr>
      </w:pPr>
    </w:p>
    <w:p w:rsidR="00837289" w:rsidRDefault="004361AC" w:rsidP="0021019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อัตราดอกเบี้ยที่แท้จริงของหลักทรัพย์ที่เป็นเงินให้กู้ยืม ณ วันที่ </w:t>
      </w:r>
      <w:r w:rsidRPr="00D55D3F">
        <w:rPr>
          <w:rFonts w:ascii="Angsana New" w:hAnsi="Angsana New" w:cs="Angsana New"/>
          <w:sz w:val="30"/>
          <w:szCs w:val="30"/>
        </w:rPr>
        <w:t xml:space="preserve">31 </w:t>
      </w:r>
      <w:r w:rsidRPr="00D55D3F">
        <w:rPr>
          <w:rFonts w:ascii="Angsana New" w:hAnsi="Angsana New" w:cs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21019E" w:rsidRPr="0021019E" w:rsidRDefault="0021019E" w:rsidP="0021019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 w:hint="cs"/>
          <w:sz w:val="22"/>
          <w:szCs w:val="22"/>
          <w:cs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2700"/>
        <w:gridCol w:w="1260"/>
        <w:gridCol w:w="270"/>
        <w:gridCol w:w="990"/>
        <w:gridCol w:w="270"/>
        <w:gridCol w:w="1170"/>
        <w:gridCol w:w="270"/>
        <w:gridCol w:w="990"/>
        <w:gridCol w:w="270"/>
        <w:gridCol w:w="990"/>
      </w:tblGrid>
      <w:tr w:rsidR="006837E4" w:rsidRPr="00D5572A" w:rsidTr="002D2870">
        <w:trPr>
          <w:tblHeader/>
        </w:trPr>
        <w:tc>
          <w:tcPr>
            <w:tcW w:w="2700" w:type="dxa"/>
          </w:tcPr>
          <w:p w:rsidR="006837E4" w:rsidRPr="00D5572A" w:rsidRDefault="00837289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480" w:type="dxa"/>
            <w:gridSpan w:val="9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7E4" w:rsidRPr="00D5572A" w:rsidTr="002D2870">
        <w:trPr>
          <w:tblHeader/>
        </w:trPr>
        <w:tc>
          <w:tcPr>
            <w:tcW w:w="270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837E4" w:rsidRPr="00D5572A" w:rsidRDefault="006837E4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7E4" w:rsidRPr="00D5572A" w:rsidRDefault="006837E4" w:rsidP="00214900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หลังจาก </w:t>
            </w:r>
            <w:r w:rsidRPr="00D557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>หลังจาก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7E4" w:rsidRPr="00D5572A" w:rsidTr="002D2870">
        <w:trPr>
          <w:tblHeader/>
        </w:trPr>
        <w:tc>
          <w:tcPr>
            <w:tcW w:w="270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7E4" w:rsidRPr="00D5572A" w:rsidRDefault="006837E4" w:rsidP="00214900">
            <w:pPr>
              <w:pStyle w:val="BodyText"/>
              <w:tabs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แต่ภายใน </w:t>
            </w:r>
            <w:r w:rsidR="005A04B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40A3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837E4" w:rsidRPr="00D5572A" w:rsidTr="002D2870">
        <w:trPr>
          <w:tblHeader/>
        </w:trPr>
        <w:tc>
          <w:tcPr>
            <w:tcW w:w="270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557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D557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7E4" w:rsidRPr="00D5572A" w:rsidTr="00DA3C00">
        <w:tc>
          <w:tcPr>
            <w:tcW w:w="2700" w:type="dxa"/>
          </w:tcPr>
          <w:p w:rsidR="006837E4" w:rsidRPr="00D5572A" w:rsidRDefault="006837E4" w:rsidP="00CB1ECB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1E3437" w:rsidRPr="00D557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3A35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26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D5572A" w:rsidRDefault="006837E4" w:rsidP="00D55D3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7E4" w:rsidRPr="00D5572A" w:rsidTr="00DA3C00">
        <w:tc>
          <w:tcPr>
            <w:tcW w:w="270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557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D5572A" w:rsidRDefault="006837E4" w:rsidP="00D55D3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7E4" w:rsidRPr="00D5572A" w:rsidTr="00DA3C00">
        <w:tc>
          <w:tcPr>
            <w:tcW w:w="270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เงินให้กู้ยืมระยะสั้นแก่กิจการท</w:t>
            </w:r>
            <w:r w:rsidR="00837289" w:rsidRPr="00D5572A">
              <w:rPr>
                <w:rFonts w:ascii="Angsana New" w:hAnsi="Angsana New" w:cs="Angsana New" w:hint="cs"/>
                <w:sz w:val="30"/>
                <w:szCs w:val="30"/>
                <w:cs/>
              </w:rPr>
              <w:t>ี่</w:t>
            </w:r>
            <w:r w:rsidR="000A7768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:rsidR="006837E4" w:rsidRPr="00D5572A" w:rsidRDefault="001A0EAD" w:rsidP="008E40A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837E4" w:rsidRPr="00D5572A" w:rsidRDefault="005A04BD" w:rsidP="00C91028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159,350</w:t>
            </w:r>
          </w:p>
        </w:tc>
        <w:tc>
          <w:tcPr>
            <w:tcW w:w="270" w:type="dxa"/>
            <w:vAlign w:val="bottom"/>
          </w:tcPr>
          <w:p w:rsidR="006837E4" w:rsidRPr="00D5572A" w:rsidRDefault="006837E4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837E4" w:rsidRPr="00D5572A" w:rsidRDefault="001A0EAD" w:rsidP="00D55D3F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837E4" w:rsidRPr="00D5572A" w:rsidRDefault="006837E4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837E4" w:rsidRPr="00D5572A" w:rsidRDefault="001A0EAD" w:rsidP="00D55D3F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837E4" w:rsidRPr="00D5572A" w:rsidRDefault="001A0EAD" w:rsidP="005A04BD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</w:t>
            </w:r>
            <w:r w:rsidR="005A04BD"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</w:tr>
      <w:tr w:rsidR="006837E4" w:rsidRPr="00D5572A" w:rsidTr="00DA3C00">
        <w:tc>
          <w:tcPr>
            <w:tcW w:w="270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7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4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837E4" w:rsidRPr="00D5572A" w:rsidRDefault="006837E4" w:rsidP="00D55D3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62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837E4" w:rsidRPr="00D5572A" w:rsidRDefault="006837E4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837E4" w:rsidRPr="00D5572A" w:rsidRDefault="006837E4" w:rsidP="00D55D3F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837E4" w:rsidRPr="00D5572A" w:rsidRDefault="006837E4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837E4" w:rsidRPr="00D5572A" w:rsidRDefault="006837E4" w:rsidP="00D55D3F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837E4" w:rsidRPr="00D5572A" w:rsidRDefault="006837E4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837E4" w:rsidRPr="00D5572A" w:rsidRDefault="006837E4" w:rsidP="00D55D3F">
            <w:pPr>
              <w:pStyle w:val="BodyText"/>
              <w:tabs>
                <w:tab w:val="left" w:pos="702"/>
                <w:tab w:val="decimal" w:pos="972"/>
              </w:tabs>
              <w:spacing w:after="0" w:line="240" w:lineRule="auto"/>
              <w:ind w:left="-108" w:right="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7E4" w:rsidRPr="00D5572A" w:rsidTr="00DA3C00">
        <w:tc>
          <w:tcPr>
            <w:tcW w:w="270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</w:t>
            </w:r>
          </w:p>
          <w:p w:rsidR="006837E4" w:rsidRPr="00D5572A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260" w:type="dxa"/>
            <w:vAlign w:val="bottom"/>
          </w:tcPr>
          <w:p w:rsidR="006837E4" w:rsidRPr="00D5572A" w:rsidRDefault="001A0EAD" w:rsidP="008E40A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4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837E4" w:rsidRPr="00D5572A" w:rsidRDefault="001A0EAD" w:rsidP="00D55D3F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837E4" w:rsidRPr="00D5572A" w:rsidRDefault="006837E4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837E4" w:rsidRPr="00D5572A" w:rsidRDefault="001A0EAD" w:rsidP="00D55D3F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837E4" w:rsidRPr="00D5572A" w:rsidRDefault="006837E4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837E4" w:rsidRPr="00D5572A" w:rsidRDefault="001A0EAD" w:rsidP="00CD65F9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CD65F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6837E4" w:rsidRPr="00D5572A" w:rsidRDefault="006837E4" w:rsidP="00D55D3F">
            <w:pPr>
              <w:pStyle w:val="BodyText"/>
              <w:tabs>
                <w:tab w:val="decimal" w:pos="702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837E4" w:rsidRPr="00D5572A" w:rsidRDefault="001A0EAD" w:rsidP="00CD65F9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CD65F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837E4" w:rsidRPr="00D5572A" w:rsidTr="00DA3C00">
        <w:tc>
          <w:tcPr>
            <w:tcW w:w="2700" w:type="dxa"/>
          </w:tcPr>
          <w:p w:rsidR="006837E4" w:rsidRPr="00D5572A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7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6837E4" w:rsidRPr="00D5572A" w:rsidRDefault="006837E4" w:rsidP="00D55D3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837E4" w:rsidRPr="00D5572A" w:rsidRDefault="001A0EAD" w:rsidP="005A04BD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</w:t>
            </w:r>
            <w:r w:rsidR="005A04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837E4" w:rsidRPr="00D5572A" w:rsidRDefault="001A0EAD" w:rsidP="00D55D3F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837E4" w:rsidRPr="00D5572A" w:rsidRDefault="00152717" w:rsidP="00CD65F9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</w:t>
            </w:r>
            <w:r w:rsidR="00CD65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837E4" w:rsidRPr="00D5572A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837E4" w:rsidRPr="00D5572A" w:rsidRDefault="001A0EAD" w:rsidP="00CD65F9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220,5</w:t>
            </w:r>
            <w:r w:rsidR="005A04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CD65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  <w:tr w:rsidR="0016654E" w:rsidRPr="00D5572A" w:rsidTr="00DA3C00">
        <w:tc>
          <w:tcPr>
            <w:tcW w:w="2700" w:type="dxa"/>
          </w:tcPr>
          <w:p w:rsidR="0016654E" w:rsidRPr="00D5572A" w:rsidRDefault="0016654E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9"/>
          </w:tcPr>
          <w:p w:rsidR="0016654E" w:rsidRPr="00D5572A" w:rsidRDefault="0016654E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53CE8" w:rsidRPr="00D5572A" w:rsidTr="00DA3C00">
        <w:tc>
          <w:tcPr>
            <w:tcW w:w="2700" w:type="dxa"/>
          </w:tcPr>
          <w:p w:rsidR="00A53CE8" w:rsidRPr="00D5572A" w:rsidRDefault="00A53CE8" w:rsidP="00A53CE8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3A35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D5572A" w:rsidRDefault="00A53CE8" w:rsidP="00A53CE8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3CE8" w:rsidRPr="00D5572A" w:rsidRDefault="00A53CE8" w:rsidP="00A53CE8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3CE8" w:rsidRPr="00D5572A" w:rsidTr="00DA3C00">
        <w:tc>
          <w:tcPr>
            <w:tcW w:w="2700" w:type="dxa"/>
          </w:tcPr>
          <w:p w:rsidR="00A53CE8" w:rsidRPr="00D5572A" w:rsidRDefault="00A53CE8" w:rsidP="00A53CE8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557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D5572A" w:rsidRDefault="00A53CE8" w:rsidP="00A53CE8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3CE8" w:rsidRPr="00D5572A" w:rsidRDefault="00A53CE8" w:rsidP="00A53CE8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3CE8" w:rsidRPr="00D5572A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5B6" w:rsidRPr="00D5572A" w:rsidTr="00DA3C00">
        <w:tc>
          <w:tcPr>
            <w:tcW w:w="2700" w:type="dxa"/>
          </w:tcPr>
          <w:p w:rsidR="003A35B6" w:rsidRPr="00D5572A" w:rsidRDefault="003A35B6" w:rsidP="003A35B6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เงินให้กู้ยืมระยะสั้นแก่กิจการที่</w:t>
            </w:r>
          </w:p>
          <w:p w:rsidR="003A35B6" w:rsidRPr="00D5572A" w:rsidRDefault="003A35B6" w:rsidP="003A35B6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260" w:type="dxa"/>
            <w:vAlign w:val="bottom"/>
          </w:tcPr>
          <w:p w:rsidR="003A35B6" w:rsidRPr="00D5572A" w:rsidRDefault="003A35B6" w:rsidP="003A35B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</w:rPr>
              <w:t>2.60</w:t>
            </w:r>
          </w:p>
        </w:tc>
        <w:tc>
          <w:tcPr>
            <w:tcW w:w="270" w:type="dxa"/>
          </w:tcPr>
          <w:p w:rsidR="003A35B6" w:rsidRPr="00D5572A" w:rsidRDefault="003A35B6" w:rsidP="003A35B6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A35B6" w:rsidRPr="00D5572A" w:rsidRDefault="003A35B6" w:rsidP="003A35B6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</w:rPr>
              <w:t>148,852</w:t>
            </w:r>
          </w:p>
        </w:tc>
        <w:tc>
          <w:tcPr>
            <w:tcW w:w="270" w:type="dxa"/>
            <w:vAlign w:val="bottom"/>
          </w:tcPr>
          <w:p w:rsidR="003A35B6" w:rsidRPr="00D5572A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A35B6" w:rsidRPr="00D5572A" w:rsidRDefault="003A35B6" w:rsidP="003A35B6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A35B6" w:rsidRPr="00D5572A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A35B6" w:rsidRPr="00D5572A" w:rsidRDefault="003A35B6" w:rsidP="003A35B6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A35B6" w:rsidRPr="00D5572A" w:rsidRDefault="003A35B6" w:rsidP="003A35B6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A35B6" w:rsidRPr="00D5572A" w:rsidRDefault="003A35B6" w:rsidP="003A35B6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</w:rPr>
              <w:t>148,852</w:t>
            </w:r>
          </w:p>
        </w:tc>
      </w:tr>
      <w:tr w:rsidR="003A35B6" w:rsidRPr="00D5572A" w:rsidTr="00DA3C00">
        <w:tc>
          <w:tcPr>
            <w:tcW w:w="2700" w:type="dxa"/>
          </w:tcPr>
          <w:p w:rsidR="003A35B6" w:rsidRPr="00D5572A" w:rsidRDefault="003A35B6" w:rsidP="003A35B6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7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</w:tcPr>
          <w:p w:rsidR="003A35B6" w:rsidRPr="00D5572A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4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D5572A" w:rsidRDefault="003A35B6" w:rsidP="003A35B6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A35B6" w:rsidRPr="00D5572A" w:rsidRDefault="003A35B6" w:rsidP="003A35B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62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A35B6" w:rsidRPr="00D5572A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A35B6" w:rsidRPr="00D5572A" w:rsidRDefault="003A35B6" w:rsidP="003A35B6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A35B6" w:rsidRPr="00D5572A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A35B6" w:rsidRPr="00D5572A" w:rsidRDefault="003A35B6" w:rsidP="003A35B6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A35B6" w:rsidRPr="00D5572A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A35B6" w:rsidRPr="00D5572A" w:rsidRDefault="003A35B6" w:rsidP="003A35B6">
            <w:pPr>
              <w:pStyle w:val="BodyText"/>
              <w:tabs>
                <w:tab w:val="left" w:pos="702"/>
                <w:tab w:val="decimal" w:pos="972"/>
              </w:tabs>
              <w:spacing w:after="0" w:line="240" w:lineRule="auto"/>
              <w:ind w:left="-108" w:right="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5B6" w:rsidRPr="00D5572A" w:rsidTr="00DA3C00">
        <w:tc>
          <w:tcPr>
            <w:tcW w:w="2700" w:type="dxa"/>
          </w:tcPr>
          <w:p w:rsidR="003A35B6" w:rsidRPr="00D5572A" w:rsidRDefault="003A35B6" w:rsidP="003A35B6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</w:t>
            </w:r>
          </w:p>
          <w:p w:rsidR="003A35B6" w:rsidRPr="00D5572A" w:rsidRDefault="003A35B6" w:rsidP="003A35B6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260" w:type="dxa"/>
            <w:vAlign w:val="bottom"/>
          </w:tcPr>
          <w:p w:rsidR="003A35B6" w:rsidRPr="00D5572A" w:rsidRDefault="003A35B6" w:rsidP="003A35B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432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</w:rPr>
              <w:t>2.60</w:t>
            </w:r>
          </w:p>
        </w:tc>
        <w:tc>
          <w:tcPr>
            <w:tcW w:w="270" w:type="dxa"/>
          </w:tcPr>
          <w:p w:rsidR="003A35B6" w:rsidRPr="00D5572A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35B6" w:rsidRPr="00D5572A" w:rsidRDefault="003A35B6" w:rsidP="003A35B6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A35B6" w:rsidRPr="00D5572A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A35B6" w:rsidRPr="00D5572A" w:rsidRDefault="003A35B6" w:rsidP="003A35B6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A35B6" w:rsidRPr="00D5572A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35B6" w:rsidRPr="00D5572A" w:rsidRDefault="003A35B6" w:rsidP="00CD65F9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CD65F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3A35B6" w:rsidRPr="00D5572A" w:rsidRDefault="003A35B6" w:rsidP="003A35B6">
            <w:pPr>
              <w:pStyle w:val="BodyText"/>
              <w:tabs>
                <w:tab w:val="decimal" w:pos="702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35B6" w:rsidRPr="00D5572A" w:rsidRDefault="003A35B6" w:rsidP="00CD65F9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CD65F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A35B6" w:rsidRPr="00D5572A" w:rsidTr="00DA3C00">
        <w:tc>
          <w:tcPr>
            <w:tcW w:w="2700" w:type="dxa"/>
          </w:tcPr>
          <w:p w:rsidR="003A35B6" w:rsidRPr="00D5572A" w:rsidRDefault="003A35B6" w:rsidP="003A35B6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57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3A35B6" w:rsidRPr="00D5572A" w:rsidRDefault="003A35B6" w:rsidP="003A35B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D5572A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D5572A" w:rsidRDefault="003A35B6" w:rsidP="003A35B6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148,852</w:t>
            </w:r>
          </w:p>
        </w:tc>
        <w:tc>
          <w:tcPr>
            <w:tcW w:w="270" w:type="dxa"/>
          </w:tcPr>
          <w:p w:rsidR="003A35B6" w:rsidRPr="00D5572A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D5572A" w:rsidRDefault="003A35B6" w:rsidP="003A35B6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35B6" w:rsidRPr="00D5572A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D5572A" w:rsidRDefault="003A35B6" w:rsidP="00CD65F9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</w:t>
            </w:r>
            <w:r w:rsidR="00CD65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A35B6" w:rsidRPr="00D5572A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D5572A" w:rsidRDefault="003A35B6" w:rsidP="00CD65F9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57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210,07</w:t>
            </w:r>
            <w:r w:rsidR="00CD65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</w:tbl>
    <w:p w:rsidR="00560772" w:rsidRPr="00D55D3F" w:rsidRDefault="00560772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0D66F4" w:rsidRDefault="000D66F4" w:rsidP="00830664">
      <w:pPr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21019E" w:rsidRPr="00730930" w:rsidRDefault="0021019E" w:rsidP="00830664">
      <w:pPr>
        <w:spacing w:after="0" w:line="240" w:lineRule="auto"/>
        <w:ind w:left="54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D5572A" w:rsidRDefault="00F7006A" w:rsidP="0021019E">
      <w:pPr>
        <w:spacing w:after="0" w:line="240" w:lineRule="auto"/>
        <w:ind w:left="547"/>
        <w:jc w:val="thaiDistribute"/>
        <w:rPr>
          <w:rFonts w:ascii="Angsana New" w:hAnsi="Angsana New" w:cs="Angsana New" w:hint="cs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D55D3F">
        <w:rPr>
          <w:rFonts w:ascii="Angsana New" w:hAnsi="Angsana New" w:cs="Angsana New"/>
          <w:sz w:val="30"/>
          <w:szCs w:val="30"/>
        </w:rPr>
        <w:t xml:space="preserve">31 </w:t>
      </w:r>
      <w:r w:rsidRPr="00D55D3F">
        <w:rPr>
          <w:rFonts w:ascii="Angsana New" w:hAnsi="Angsana New" w:cs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tbl>
      <w:tblPr>
        <w:tblW w:w="9686" w:type="dxa"/>
        <w:tblInd w:w="426" w:type="dxa"/>
        <w:tblLayout w:type="fixed"/>
        <w:tblLook w:val="0000"/>
      </w:tblPr>
      <w:tblGrid>
        <w:gridCol w:w="24"/>
        <w:gridCol w:w="2799"/>
        <w:gridCol w:w="12"/>
        <w:gridCol w:w="1248"/>
        <w:gridCol w:w="12"/>
        <w:gridCol w:w="224"/>
        <w:gridCol w:w="12"/>
        <w:gridCol w:w="990"/>
        <w:gridCol w:w="31"/>
        <w:gridCol w:w="239"/>
        <w:gridCol w:w="31"/>
        <w:gridCol w:w="1182"/>
        <w:gridCol w:w="43"/>
        <w:gridCol w:w="227"/>
        <w:gridCol w:w="43"/>
        <w:gridCol w:w="947"/>
        <w:gridCol w:w="43"/>
        <w:gridCol w:w="227"/>
        <w:gridCol w:w="43"/>
        <w:gridCol w:w="978"/>
        <w:gridCol w:w="61"/>
        <w:gridCol w:w="270"/>
      </w:tblGrid>
      <w:tr w:rsidR="00837289" w:rsidRPr="0016654E" w:rsidTr="00FA300A">
        <w:trPr>
          <w:gridBefore w:val="1"/>
          <w:gridAfter w:val="1"/>
          <w:wBefore w:w="24" w:type="dxa"/>
          <w:wAfter w:w="270" w:type="dxa"/>
          <w:tblHeader/>
        </w:trPr>
        <w:tc>
          <w:tcPr>
            <w:tcW w:w="2799" w:type="dxa"/>
          </w:tcPr>
          <w:p w:rsidR="00837289" w:rsidRPr="0021019E" w:rsidRDefault="00837289" w:rsidP="0015274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593" w:type="dxa"/>
            <w:gridSpan w:val="19"/>
          </w:tcPr>
          <w:p w:rsidR="00837289" w:rsidRPr="00837289" w:rsidRDefault="00837289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</w:tr>
      <w:tr w:rsidR="00830664" w:rsidRPr="0016654E" w:rsidTr="00FA300A">
        <w:trPr>
          <w:gridBefore w:val="1"/>
          <w:gridAfter w:val="1"/>
          <w:wBefore w:w="24" w:type="dxa"/>
          <w:wAfter w:w="270" w:type="dxa"/>
          <w:tblHeader/>
        </w:trPr>
        <w:tc>
          <w:tcPr>
            <w:tcW w:w="2799" w:type="dxa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93" w:type="dxa"/>
            <w:gridSpan w:val="19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0664" w:rsidRPr="0016654E" w:rsidTr="00FA300A">
        <w:trPr>
          <w:gridBefore w:val="1"/>
          <w:gridAfter w:val="1"/>
          <w:wBefore w:w="24" w:type="dxa"/>
          <w:wAfter w:w="270" w:type="dxa"/>
          <w:tblHeader/>
        </w:trPr>
        <w:tc>
          <w:tcPr>
            <w:tcW w:w="2799" w:type="dxa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  <w:gridSpan w:val="3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</w:p>
        </w:tc>
        <w:tc>
          <w:tcPr>
            <w:tcW w:w="270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gridSpan w:val="2"/>
          </w:tcPr>
          <w:p w:rsidR="00830664" w:rsidRPr="00B710FE" w:rsidRDefault="00830664" w:rsidP="0015274A">
            <w:pPr>
              <w:pStyle w:val="BodyText"/>
              <w:tabs>
                <w:tab w:val="left" w:pos="540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หลังจาก 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หลังจาก</w:t>
            </w:r>
          </w:p>
        </w:tc>
        <w:tc>
          <w:tcPr>
            <w:tcW w:w="270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0664" w:rsidRPr="0016654E" w:rsidTr="00FA300A">
        <w:trPr>
          <w:gridBefore w:val="1"/>
          <w:gridAfter w:val="1"/>
          <w:wBefore w:w="24" w:type="dxa"/>
          <w:wAfter w:w="270" w:type="dxa"/>
          <w:tblHeader/>
        </w:trPr>
        <w:tc>
          <w:tcPr>
            <w:tcW w:w="2799" w:type="dxa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36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  <w:gridSpan w:val="3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gridSpan w:val="2"/>
          </w:tcPr>
          <w:p w:rsidR="00830664" w:rsidRPr="00B710FE" w:rsidRDefault="00830664" w:rsidP="0015274A">
            <w:pPr>
              <w:pStyle w:val="BodyText"/>
              <w:tabs>
                <w:tab w:val="left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แต่ภายใน 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30664" w:rsidRPr="0016654E" w:rsidTr="00FA300A">
        <w:trPr>
          <w:gridBefore w:val="1"/>
          <w:gridAfter w:val="1"/>
          <w:wBefore w:w="24" w:type="dxa"/>
          <w:wAfter w:w="270" w:type="dxa"/>
          <w:tblHeader/>
        </w:trPr>
        <w:tc>
          <w:tcPr>
            <w:tcW w:w="2799" w:type="dxa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830664" w:rsidRPr="00B710FE" w:rsidRDefault="00830664" w:rsidP="0015274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97" w:type="dxa"/>
            <w:gridSpan w:val="15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0664" w:rsidRPr="0016654E" w:rsidTr="00FA300A">
        <w:trPr>
          <w:gridBefore w:val="1"/>
          <w:gridAfter w:val="1"/>
          <w:wBefore w:w="24" w:type="dxa"/>
          <w:wAfter w:w="270" w:type="dxa"/>
        </w:trPr>
        <w:tc>
          <w:tcPr>
            <w:tcW w:w="2799" w:type="dxa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A53C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3A35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260" w:type="dxa"/>
            <w:gridSpan w:val="2"/>
          </w:tcPr>
          <w:p w:rsidR="00830664" w:rsidRPr="00B710FE" w:rsidRDefault="00830664" w:rsidP="0015274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30664" w:rsidRPr="00B710FE" w:rsidRDefault="00830664" w:rsidP="0015274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97" w:type="dxa"/>
            <w:gridSpan w:val="15"/>
          </w:tcPr>
          <w:p w:rsidR="00830664" w:rsidRPr="00B710FE" w:rsidRDefault="00830664" w:rsidP="0015274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E49F8" w:rsidRPr="0016654E" w:rsidTr="00FA300A">
        <w:trPr>
          <w:gridBefore w:val="1"/>
          <w:gridAfter w:val="1"/>
          <w:wBefore w:w="24" w:type="dxa"/>
          <w:wAfter w:w="270" w:type="dxa"/>
        </w:trPr>
        <w:tc>
          <w:tcPr>
            <w:tcW w:w="2799" w:type="dxa"/>
          </w:tcPr>
          <w:p w:rsidR="001E49F8" w:rsidRPr="00B710FE" w:rsidRDefault="001E49F8" w:rsidP="001E49F8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gridSpan w:val="2"/>
          </w:tcPr>
          <w:p w:rsidR="001E49F8" w:rsidRPr="00B710FE" w:rsidRDefault="001E49F8" w:rsidP="001E49F8">
            <w:pPr>
              <w:pStyle w:val="BodyText"/>
              <w:tabs>
                <w:tab w:val="decimal" w:pos="522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1E49F8" w:rsidRPr="00B710FE" w:rsidRDefault="001E49F8" w:rsidP="001E49F8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  <w:gridSpan w:val="3"/>
          </w:tcPr>
          <w:p w:rsidR="001E49F8" w:rsidRPr="00B710FE" w:rsidRDefault="001E49F8" w:rsidP="001E49F8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1E49F8" w:rsidRPr="00B710FE" w:rsidRDefault="001E49F8" w:rsidP="001E49F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gridSpan w:val="2"/>
          </w:tcPr>
          <w:p w:rsidR="001E49F8" w:rsidRPr="00B710FE" w:rsidRDefault="001E49F8" w:rsidP="001E49F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1E49F8" w:rsidRPr="00B710FE" w:rsidRDefault="001E49F8" w:rsidP="001E49F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1E49F8" w:rsidRPr="00B710FE" w:rsidRDefault="001E49F8" w:rsidP="001E49F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1E49F8" w:rsidRPr="00B710FE" w:rsidRDefault="001E49F8" w:rsidP="001E49F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</w:tcPr>
          <w:p w:rsidR="001E49F8" w:rsidRPr="00B710FE" w:rsidRDefault="001E49F8" w:rsidP="001E49F8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00A" w:rsidRPr="0016654E" w:rsidTr="00FA300A">
        <w:trPr>
          <w:gridBefore w:val="1"/>
          <w:wBefore w:w="24" w:type="dxa"/>
          <w:trHeight w:val="857"/>
        </w:trPr>
        <w:tc>
          <w:tcPr>
            <w:tcW w:w="2799" w:type="dxa"/>
          </w:tcPr>
          <w:p w:rsidR="00FA300A" w:rsidRPr="00B710FE" w:rsidRDefault="00FA300A" w:rsidP="00FA300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</w:t>
            </w:r>
          </w:p>
          <w:p w:rsidR="00FA300A" w:rsidRPr="00B710FE" w:rsidRDefault="00FA300A" w:rsidP="00FA300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260" w:type="dxa"/>
            <w:gridSpan w:val="2"/>
          </w:tcPr>
          <w:p w:rsidR="00FA300A" w:rsidRDefault="00FA300A" w:rsidP="00FA300A">
            <w:pPr>
              <w:pStyle w:val="acctfourfigures"/>
              <w:tabs>
                <w:tab w:val="clear" w:pos="765"/>
                <w:tab w:val="decimal" w:pos="261"/>
              </w:tabs>
              <w:spacing w:after="0" w:line="240" w:lineRule="auto"/>
              <w:ind w:left="-2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A300A" w:rsidRPr="00B710FE" w:rsidRDefault="00A43C91" w:rsidP="00FA300A">
            <w:pPr>
              <w:pStyle w:val="acctfourfigures"/>
              <w:tabs>
                <w:tab w:val="clear" w:pos="765"/>
                <w:tab w:val="decimal" w:pos="261"/>
              </w:tabs>
              <w:spacing w:after="0" w:line="240" w:lineRule="auto"/>
              <w:ind w:left="-2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1.20 - 4.65</w:t>
            </w:r>
          </w:p>
        </w:tc>
        <w:tc>
          <w:tcPr>
            <w:tcW w:w="236" w:type="dxa"/>
            <w:gridSpan w:val="2"/>
          </w:tcPr>
          <w:p w:rsidR="00FA300A" w:rsidRPr="00B710FE" w:rsidRDefault="00FA300A" w:rsidP="00FA300A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gridSpan w:val="3"/>
          </w:tcPr>
          <w:p w:rsidR="00FA300A" w:rsidRDefault="00FA300A" w:rsidP="00FA300A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A300A" w:rsidRPr="001E49F8" w:rsidRDefault="00F621BE" w:rsidP="00FA300A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="00FA30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,151</w:t>
            </w: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gridSpan w:val="2"/>
          </w:tcPr>
          <w:p w:rsidR="00FA300A" w:rsidRDefault="00FA300A" w:rsidP="00FA300A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FA300A" w:rsidRPr="00B710FE" w:rsidRDefault="00F621BE" w:rsidP="00FA300A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1,664,000</w:t>
            </w: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A300A" w:rsidRDefault="00FA300A" w:rsidP="00FA300A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A300A" w:rsidRPr="00B710FE" w:rsidRDefault="00F621BE" w:rsidP="00F621BE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FA300A">
              <w:rPr>
                <w:rFonts w:ascii="Angsana New" w:hAnsi="Angsana New" w:cs="Angsana New"/>
                <w:sz w:val="30"/>
                <w:szCs w:val="30"/>
              </w:rPr>
              <w:t>,090</w:t>
            </w: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gridSpan w:val="2"/>
          </w:tcPr>
          <w:p w:rsidR="00FA300A" w:rsidRDefault="00FA300A" w:rsidP="00FA300A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A300A" w:rsidRPr="00B710FE" w:rsidRDefault="00F621BE" w:rsidP="00FA300A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1,768,241</w:t>
            </w:r>
          </w:p>
        </w:tc>
        <w:tc>
          <w:tcPr>
            <w:tcW w:w="270" w:type="dxa"/>
          </w:tcPr>
          <w:p w:rsidR="00FA300A" w:rsidRPr="00B710FE" w:rsidRDefault="00FA300A" w:rsidP="00FA300A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FA300A" w:rsidRPr="0016654E" w:rsidTr="00FA300A">
        <w:trPr>
          <w:gridBefore w:val="1"/>
          <w:gridAfter w:val="1"/>
          <w:wBefore w:w="24" w:type="dxa"/>
          <w:wAfter w:w="270" w:type="dxa"/>
        </w:trPr>
        <w:tc>
          <w:tcPr>
            <w:tcW w:w="2799" w:type="dxa"/>
          </w:tcPr>
          <w:p w:rsidR="00FA300A" w:rsidRPr="00B710FE" w:rsidRDefault="00FA300A" w:rsidP="00FA300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A300A" w:rsidRPr="00B710FE" w:rsidRDefault="00FA300A" w:rsidP="00FA300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A300A" w:rsidRPr="00885D6E" w:rsidRDefault="00F621BE" w:rsidP="00FA300A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FA30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,151</w:t>
            </w: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300A" w:rsidRPr="008173EC" w:rsidRDefault="00F621BE" w:rsidP="00FA300A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1,664,000</w:t>
            </w: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300A" w:rsidRPr="007F29B7" w:rsidRDefault="00F621BE" w:rsidP="00F621BE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57</w:t>
            </w:r>
            <w:r w:rsidR="00FA300A" w:rsidRPr="007F29B7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,090</w:t>
            </w:r>
          </w:p>
        </w:tc>
        <w:tc>
          <w:tcPr>
            <w:tcW w:w="270" w:type="dxa"/>
            <w:gridSpan w:val="2"/>
          </w:tcPr>
          <w:p w:rsidR="00FA300A" w:rsidRPr="00F621BE" w:rsidRDefault="00FA300A" w:rsidP="00F621BE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300A" w:rsidRPr="008173EC" w:rsidRDefault="001E2C8C" w:rsidP="00F621BE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621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,768,241</w:t>
            </w:r>
          </w:p>
        </w:tc>
      </w:tr>
      <w:tr w:rsidR="00FA300A" w:rsidRPr="00F94A31" w:rsidTr="00FA300A">
        <w:trPr>
          <w:gridAfter w:val="2"/>
          <w:wAfter w:w="331" w:type="dxa"/>
        </w:trPr>
        <w:tc>
          <w:tcPr>
            <w:tcW w:w="2835" w:type="dxa"/>
            <w:gridSpan w:val="3"/>
          </w:tcPr>
          <w:p w:rsidR="00FA300A" w:rsidRPr="00B710FE" w:rsidRDefault="00FA300A" w:rsidP="00FA300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260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A300A" w:rsidRPr="00B710FE" w:rsidRDefault="00FA300A" w:rsidP="00FA300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24" w:type="dxa"/>
            <w:gridSpan w:val="13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A300A" w:rsidRPr="00F94A31" w:rsidTr="00FA300A">
        <w:trPr>
          <w:gridAfter w:val="2"/>
          <w:wAfter w:w="331" w:type="dxa"/>
        </w:trPr>
        <w:tc>
          <w:tcPr>
            <w:tcW w:w="2835" w:type="dxa"/>
            <w:gridSpan w:val="3"/>
          </w:tcPr>
          <w:p w:rsidR="00FA300A" w:rsidRPr="00B710FE" w:rsidRDefault="00FA300A" w:rsidP="00FA300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A300A" w:rsidRPr="00B710FE" w:rsidRDefault="00FA300A" w:rsidP="00FA300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00A" w:rsidRPr="00B710FE" w:rsidRDefault="00FA300A" w:rsidP="00FA300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00A" w:rsidRPr="00F94A31" w:rsidTr="00FA300A">
        <w:trPr>
          <w:gridAfter w:val="2"/>
          <w:wAfter w:w="331" w:type="dxa"/>
        </w:trPr>
        <w:tc>
          <w:tcPr>
            <w:tcW w:w="2835" w:type="dxa"/>
            <w:gridSpan w:val="3"/>
          </w:tcPr>
          <w:p w:rsidR="00FA300A" w:rsidRPr="00B710FE" w:rsidRDefault="00FA300A" w:rsidP="00FA300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</w:t>
            </w:r>
          </w:p>
          <w:p w:rsidR="00FA300A" w:rsidRPr="00B710FE" w:rsidRDefault="00FA300A" w:rsidP="00FA300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A300A" w:rsidRDefault="00FA300A" w:rsidP="00FA300A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A300A" w:rsidRPr="00B710FE" w:rsidRDefault="00FA300A" w:rsidP="00FA300A">
            <w:pPr>
              <w:pStyle w:val="acctfourfigures"/>
              <w:tabs>
                <w:tab w:val="clear" w:pos="765"/>
                <w:tab w:val="decimal" w:pos="261"/>
              </w:tabs>
              <w:spacing w:after="0" w:line="240" w:lineRule="auto"/>
              <w:ind w:left="-2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2.34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2.37</w:t>
            </w:r>
          </w:p>
        </w:tc>
        <w:tc>
          <w:tcPr>
            <w:tcW w:w="236" w:type="dxa"/>
            <w:gridSpan w:val="2"/>
          </w:tcPr>
          <w:p w:rsidR="00FA300A" w:rsidRPr="00B710FE" w:rsidRDefault="00FA300A" w:rsidP="00FA300A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FA300A" w:rsidRPr="001E49F8" w:rsidRDefault="00FA300A" w:rsidP="00FA300A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A300A" w:rsidRPr="001E49F8" w:rsidRDefault="007934AC" w:rsidP="007934AC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33,000</w:t>
            </w: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FA300A" w:rsidRPr="00B710FE" w:rsidRDefault="007934AC" w:rsidP="00FA300A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3,143</w:t>
            </w:r>
            <w:r w:rsidR="00FA300A" w:rsidRPr="008E0381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  <w:p w:rsidR="00FA300A" w:rsidRPr="00B710FE" w:rsidRDefault="00FA300A" w:rsidP="008E0381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91,296</w:t>
            </w: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gridSpan w:val="2"/>
          </w:tcPr>
          <w:p w:rsidR="00FA300A" w:rsidRDefault="00FA300A" w:rsidP="00FA300A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FA300A" w:rsidRPr="000E3A1B" w:rsidRDefault="00FA300A" w:rsidP="00FA300A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</w:pPr>
            <w:r w:rsidRPr="001E49F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267,296</w:t>
            </w:r>
          </w:p>
        </w:tc>
      </w:tr>
      <w:tr w:rsidR="00FA300A" w:rsidRPr="00F94A31" w:rsidTr="00FA300A">
        <w:trPr>
          <w:gridAfter w:val="2"/>
          <w:wAfter w:w="331" w:type="dxa"/>
        </w:trPr>
        <w:tc>
          <w:tcPr>
            <w:tcW w:w="2835" w:type="dxa"/>
            <w:gridSpan w:val="3"/>
          </w:tcPr>
          <w:p w:rsidR="00FA300A" w:rsidRPr="00B710FE" w:rsidRDefault="00FA300A" w:rsidP="00FA300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A300A" w:rsidRPr="00B710FE" w:rsidRDefault="00FA300A" w:rsidP="00FA300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300A" w:rsidRPr="00885D6E" w:rsidRDefault="007934AC" w:rsidP="007934AC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33,000</w:t>
            </w: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300A" w:rsidRPr="008173EC" w:rsidRDefault="00FA300A" w:rsidP="00FA300A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173EC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3,</w:t>
            </w:r>
            <w:r w:rsidR="007934AC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143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,000</w:t>
            </w: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300A" w:rsidRPr="008E0381" w:rsidRDefault="00FA300A" w:rsidP="008E0381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03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91,296</w:t>
            </w:r>
          </w:p>
        </w:tc>
        <w:tc>
          <w:tcPr>
            <w:tcW w:w="270" w:type="dxa"/>
            <w:gridSpan w:val="2"/>
          </w:tcPr>
          <w:p w:rsidR="00FA300A" w:rsidRPr="00B710FE" w:rsidRDefault="00FA300A" w:rsidP="00FA30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300A" w:rsidRPr="008173EC" w:rsidRDefault="00FA300A" w:rsidP="00FA300A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3EC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267,296</w:t>
            </w:r>
          </w:p>
        </w:tc>
      </w:tr>
    </w:tbl>
    <w:p w:rsidR="00171250" w:rsidRDefault="00171250" w:rsidP="00830664">
      <w:pPr>
        <w:spacing w:after="0" w:line="240" w:lineRule="auto"/>
        <w:ind w:left="547" w:right="-25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3A35B6" w:rsidRDefault="003A35B6"/>
    <w:tbl>
      <w:tblPr>
        <w:tblW w:w="9351" w:type="dxa"/>
        <w:tblInd w:w="448" w:type="dxa"/>
        <w:tblLayout w:type="fixed"/>
        <w:tblLook w:val="0000"/>
      </w:tblPr>
      <w:tblGrid>
        <w:gridCol w:w="2814"/>
        <w:gridCol w:w="1260"/>
        <w:gridCol w:w="236"/>
        <w:gridCol w:w="990"/>
        <w:gridCol w:w="270"/>
        <w:gridCol w:w="1205"/>
        <w:gridCol w:w="270"/>
        <w:gridCol w:w="990"/>
        <w:gridCol w:w="270"/>
        <w:gridCol w:w="1046"/>
      </w:tblGrid>
      <w:tr w:rsidR="006837E4" w:rsidRPr="00F94A31" w:rsidTr="0016654E">
        <w:trPr>
          <w:tblHeader/>
        </w:trPr>
        <w:tc>
          <w:tcPr>
            <w:tcW w:w="2814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37" w:type="dxa"/>
            <w:gridSpan w:val="9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7E4" w:rsidRPr="00F94A31" w:rsidTr="0016654E">
        <w:trPr>
          <w:tblHeader/>
        </w:trPr>
        <w:tc>
          <w:tcPr>
            <w:tcW w:w="2814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</w:p>
        </w:tc>
        <w:tc>
          <w:tcPr>
            <w:tcW w:w="270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6837E4" w:rsidRPr="00B710FE" w:rsidRDefault="006837E4" w:rsidP="00D55D3F">
            <w:pPr>
              <w:pStyle w:val="BodyText"/>
              <w:tabs>
                <w:tab w:val="left" w:pos="540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หลังจาก 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หลังจาก</w:t>
            </w:r>
          </w:p>
        </w:tc>
        <w:tc>
          <w:tcPr>
            <w:tcW w:w="270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7E4" w:rsidRPr="00F94A31" w:rsidTr="0016654E">
        <w:trPr>
          <w:tblHeader/>
        </w:trPr>
        <w:tc>
          <w:tcPr>
            <w:tcW w:w="2814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36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6837E4" w:rsidRPr="00B710FE" w:rsidRDefault="006837E4" w:rsidP="00D55D3F">
            <w:pPr>
              <w:pStyle w:val="BodyText"/>
              <w:tabs>
                <w:tab w:val="left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แต่ภายใน 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837E4" w:rsidRPr="00F94A31" w:rsidTr="0016654E">
        <w:trPr>
          <w:tblHeader/>
        </w:trPr>
        <w:tc>
          <w:tcPr>
            <w:tcW w:w="2814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837E4" w:rsidRPr="00B710FE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1" w:type="dxa"/>
            <w:gridSpan w:val="7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7E4" w:rsidRPr="00F94A31" w:rsidTr="0016654E">
        <w:tc>
          <w:tcPr>
            <w:tcW w:w="2814" w:type="dxa"/>
          </w:tcPr>
          <w:p w:rsidR="006837E4" w:rsidRPr="00B710FE" w:rsidRDefault="006837E4" w:rsidP="0016654E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3A35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6837E4" w:rsidRPr="00B710FE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1" w:type="dxa"/>
            <w:gridSpan w:val="7"/>
          </w:tcPr>
          <w:p w:rsidR="006837E4" w:rsidRPr="00B710FE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837E4" w:rsidRPr="00F94A31" w:rsidTr="0016654E">
        <w:tc>
          <w:tcPr>
            <w:tcW w:w="2814" w:type="dxa"/>
          </w:tcPr>
          <w:p w:rsidR="006837E4" w:rsidRPr="00B710FE" w:rsidRDefault="006837E4" w:rsidP="0016654E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:rsidR="006837E4" w:rsidRPr="00B710FE" w:rsidRDefault="006837E4" w:rsidP="008734DE">
            <w:pPr>
              <w:pStyle w:val="BodyText"/>
              <w:spacing w:after="0" w:line="240" w:lineRule="auto"/>
              <w:ind w:left="-108" w:right="-1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837E4" w:rsidRPr="00B710FE" w:rsidRDefault="006837E4" w:rsidP="00D55D3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B710FE" w:rsidRDefault="006837E4" w:rsidP="00D55D3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B710FE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6837E4" w:rsidRPr="00B710FE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B710FE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B710FE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37E4" w:rsidRPr="00B710FE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6837E4" w:rsidRPr="00B710FE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6CFF" w:rsidRPr="00F94A31" w:rsidTr="0016654E">
        <w:tc>
          <w:tcPr>
            <w:tcW w:w="2814" w:type="dxa"/>
          </w:tcPr>
          <w:p w:rsidR="00AB6CFF" w:rsidRPr="00B710FE" w:rsidRDefault="00AB6CFF" w:rsidP="0016654E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</w:tc>
        <w:tc>
          <w:tcPr>
            <w:tcW w:w="1260" w:type="dxa"/>
          </w:tcPr>
          <w:p w:rsidR="00AB6CFF" w:rsidRPr="00B710FE" w:rsidRDefault="00AB6CFF" w:rsidP="0021019E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B6CFF" w:rsidRPr="00B710FE" w:rsidRDefault="00AB6CFF" w:rsidP="00AB6CF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B6CFF" w:rsidRPr="00B710FE" w:rsidRDefault="00AB6CFF" w:rsidP="00AB6CFF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6CFF" w:rsidRPr="00B710FE" w:rsidRDefault="00AB6CFF" w:rsidP="00AB6CF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AB6CFF" w:rsidRPr="00B710FE" w:rsidRDefault="00AB6CFF" w:rsidP="007C2E9B">
            <w:pPr>
              <w:pStyle w:val="BodyText"/>
              <w:tabs>
                <w:tab w:val="decimal" w:pos="45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6CFF" w:rsidRPr="00B710FE" w:rsidRDefault="00AB6CFF" w:rsidP="00AB6CF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B6CFF" w:rsidRPr="00B710FE" w:rsidRDefault="00AB6CFF" w:rsidP="007C2E9B">
            <w:pPr>
              <w:pStyle w:val="BodyText"/>
              <w:tabs>
                <w:tab w:val="decimal" w:pos="36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6CFF" w:rsidRPr="00B710FE" w:rsidRDefault="00AB6CFF" w:rsidP="00AB6CF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AB6CFF" w:rsidRPr="00B710FE" w:rsidRDefault="00AB6CFF" w:rsidP="00AB6CFF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6CFF" w:rsidRPr="00F94A31" w:rsidTr="0016654E">
        <w:tc>
          <w:tcPr>
            <w:tcW w:w="2814" w:type="dxa"/>
          </w:tcPr>
          <w:p w:rsidR="00AB6CFF" w:rsidRPr="00B710FE" w:rsidRDefault="00AB6CFF" w:rsidP="0016654E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</w:tcPr>
          <w:p w:rsidR="00AB6CFF" w:rsidRPr="002C52C4" w:rsidRDefault="002C52C4" w:rsidP="00C753EA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3.33</w:t>
            </w:r>
          </w:p>
        </w:tc>
        <w:tc>
          <w:tcPr>
            <w:tcW w:w="236" w:type="dxa"/>
          </w:tcPr>
          <w:p w:rsidR="00AB6CFF" w:rsidRPr="00B710FE" w:rsidRDefault="00AB6CFF" w:rsidP="00AB6CF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B6CFF" w:rsidRPr="00B710FE" w:rsidRDefault="00FA300A" w:rsidP="00AB6CFF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6,524,310</w:t>
            </w:r>
          </w:p>
        </w:tc>
        <w:tc>
          <w:tcPr>
            <w:tcW w:w="270" w:type="dxa"/>
          </w:tcPr>
          <w:p w:rsidR="00AB6CFF" w:rsidRPr="00B710FE" w:rsidRDefault="00AB6CFF" w:rsidP="00AB6CF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AB6CFF" w:rsidRPr="00B710FE" w:rsidRDefault="00FA300A" w:rsidP="007C2E9B">
            <w:pPr>
              <w:pStyle w:val="BodyText"/>
              <w:tabs>
                <w:tab w:val="decimal" w:pos="45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B6CFF" w:rsidRPr="00B710FE" w:rsidRDefault="00AB6CFF" w:rsidP="00AB6CF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B6CFF" w:rsidRPr="00B710FE" w:rsidRDefault="00FA300A" w:rsidP="007C2E9B">
            <w:pPr>
              <w:pStyle w:val="BodyText"/>
              <w:tabs>
                <w:tab w:val="decimal" w:pos="36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B6CFF" w:rsidRPr="00B710FE" w:rsidRDefault="00AB6CFF" w:rsidP="00AB6CF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AB6CFF" w:rsidRPr="00B710FE" w:rsidRDefault="00FA300A" w:rsidP="00AB6CFF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6,524,310</w:t>
            </w:r>
          </w:p>
        </w:tc>
      </w:tr>
      <w:tr w:rsidR="00AB6CFF" w:rsidRPr="00F94A31" w:rsidTr="0016654E">
        <w:tc>
          <w:tcPr>
            <w:tcW w:w="2814" w:type="dxa"/>
          </w:tcPr>
          <w:p w:rsidR="00AB6CFF" w:rsidRPr="00B710FE" w:rsidRDefault="00AB6CFF" w:rsidP="0016654E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</w:tcPr>
          <w:p w:rsidR="00AB6CFF" w:rsidRPr="00B710FE" w:rsidRDefault="00AB6CFF" w:rsidP="00C753EA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B6CFF" w:rsidRPr="00B710FE" w:rsidRDefault="00AB6CFF" w:rsidP="00AB6CF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B6CFF" w:rsidRPr="00B710FE" w:rsidRDefault="00AB6CFF" w:rsidP="00AB6CF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6CFF" w:rsidRPr="00B710FE" w:rsidRDefault="00AB6CFF" w:rsidP="00AB6CF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AB6CFF" w:rsidRPr="00B710FE" w:rsidRDefault="00AB6CFF" w:rsidP="00AB6CF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6CFF" w:rsidRPr="00B710FE" w:rsidRDefault="00AB6CFF" w:rsidP="00AB6CF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B6CFF" w:rsidRPr="00B710FE" w:rsidRDefault="00AB6CFF" w:rsidP="007C2E9B">
            <w:pPr>
              <w:pStyle w:val="BodyText"/>
              <w:tabs>
                <w:tab w:val="decimal" w:pos="367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6CFF" w:rsidRPr="00B710FE" w:rsidRDefault="00AB6CFF" w:rsidP="00AB6CF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AB6CFF" w:rsidRPr="00B710FE" w:rsidRDefault="00AB6CFF" w:rsidP="00AB6CF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6CFF" w:rsidRPr="00F94A31" w:rsidTr="0016654E">
        <w:trPr>
          <w:trHeight w:val="407"/>
        </w:trPr>
        <w:tc>
          <w:tcPr>
            <w:tcW w:w="2814" w:type="dxa"/>
          </w:tcPr>
          <w:p w:rsidR="00AB6CFF" w:rsidRPr="00B710FE" w:rsidRDefault="00AB6CFF" w:rsidP="0016654E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260" w:type="dxa"/>
          </w:tcPr>
          <w:p w:rsidR="00AB6CFF" w:rsidRPr="00B710FE" w:rsidRDefault="00AB6CFF" w:rsidP="00C753EA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B6CFF" w:rsidRPr="00B710FE" w:rsidRDefault="00AB6CFF" w:rsidP="00AB6CF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B6CFF" w:rsidRPr="00B710FE" w:rsidRDefault="00AB6CFF" w:rsidP="00AB6CFF">
            <w:pPr>
              <w:pStyle w:val="acctfourfigures"/>
              <w:tabs>
                <w:tab w:val="clear" w:pos="765"/>
                <w:tab w:val="decimal" w:pos="-108"/>
              </w:tabs>
              <w:spacing w:after="0" w:line="240" w:lineRule="auto"/>
              <w:ind w:left="-2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6CFF" w:rsidRPr="00B710FE" w:rsidRDefault="00AB6CFF" w:rsidP="00AB6CF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</w:tcPr>
          <w:p w:rsidR="00AB6CFF" w:rsidRPr="00B710FE" w:rsidRDefault="00AB6CFF" w:rsidP="00AB6CFF">
            <w:pPr>
              <w:pStyle w:val="BodyText"/>
              <w:tabs>
                <w:tab w:val="decimal" w:pos="-108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6CFF" w:rsidRPr="00B710FE" w:rsidRDefault="00AB6CFF" w:rsidP="00AB6CF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B6CFF" w:rsidRPr="00B710FE" w:rsidRDefault="00AB6CFF" w:rsidP="007C2E9B">
            <w:pPr>
              <w:pStyle w:val="acctfourfigures"/>
              <w:tabs>
                <w:tab w:val="clear" w:pos="765"/>
                <w:tab w:val="decimal" w:pos="367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6CFF" w:rsidRPr="00B710FE" w:rsidRDefault="00AB6CFF" w:rsidP="00AB6CF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:rsidR="00AB6CFF" w:rsidRPr="00B710FE" w:rsidRDefault="00AB6CFF" w:rsidP="00AB6CFF">
            <w:pPr>
              <w:pStyle w:val="acctfourfigures"/>
              <w:tabs>
                <w:tab w:val="clear" w:pos="765"/>
                <w:tab w:val="decimal" w:pos="-108"/>
              </w:tabs>
              <w:spacing w:after="0" w:line="240" w:lineRule="auto"/>
              <w:ind w:left="-2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6CFF" w:rsidRPr="00F94A31" w:rsidTr="0016654E">
        <w:trPr>
          <w:trHeight w:val="407"/>
        </w:trPr>
        <w:tc>
          <w:tcPr>
            <w:tcW w:w="2814" w:type="dxa"/>
          </w:tcPr>
          <w:p w:rsidR="00AB6CFF" w:rsidRPr="00B710FE" w:rsidRDefault="00AB6CFF" w:rsidP="0016654E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:rsidR="00AB6CFF" w:rsidRPr="002D2870" w:rsidRDefault="002C52C4" w:rsidP="00C753EA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2.34</w:t>
            </w:r>
          </w:p>
        </w:tc>
        <w:tc>
          <w:tcPr>
            <w:tcW w:w="236" w:type="dxa"/>
          </w:tcPr>
          <w:p w:rsidR="00AB6CFF" w:rsidRPr="00B710FE" w:rsidRDefault="00AB6CFF" w:rsidP="00AB6CF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B6CFF" w:rsidRPr="00B710FE" w:rsidRDefault="00FA300A" w:rsidP="00AB6CFF">
            <w:pPr>
              <w:pStyle w:val="acctfourfigures"/>
              <w:tabs>
                <w:tab w:val="clear" w:pos="765"/>
                <w:tab w:val="decimal" w:pos="-108"/>
              </w:tabs>
              <w:spacing w:after="0" w:line="240" w:lineRule="auto"/>
              <w:ind w:left="-2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B6CFF" w:rsidRPr="00B710FE" w:rsidRDefault="00AB6CFF" w:rsidP="00AB6CF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AB6CFF" w:rsidRPr="00B710FE" w:rsidRDefault="00FA300A" w:rsidP="00C753EA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1,500,000</w:t>
            </w:r>
          </w:p>
        </w:tc>
        <w:tc>
          <w:tcPr>
            <w:tcW w:w="270" w:type="dxa"/>
          </w:tcPr>
          <w:p w:rsidR="00AB6CFF" w:rsidRPr="00B710FE" w:rsidRDefault="00AB6CFF" w:rsidP="00AB6CF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B6CFF" w:rsidRPr="00B710FE" w:rsidRDefault="00FA300A" w:rsidP="007C2E9B">
            <w:pPr>
              <w:pStyle w:val="acctfourfigures"/>
              <w:tabs>
                <w:tab w:val="clear" w:pos="765"/>
                <w:tab w:val="decimal" w:pos="367"/>
              </w:tabs>
              <w:spacing w:after="0" w:line="240" w:lineRule="auto"/>
              <w:ind w:left="-297" w:right="-108"/>
              <w:rPr>
                <w:rFonts w:ascii="Angsana New" w:hAnsi="Angsana New" w:cs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B6CFF" w:rsidRPr="00B710FE" w:rsidRDefault="00AB6CFF" w:rsidP="004D38E3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AB6CFF" w:rsidRPr="00B710FE" w:rsidRDefault="00FA300A" w:rsidP="004D38E3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1,500,000</w:t>
            </w:r>
          </w:p>
        </w:tc>
      </w:tr>
      <w:tr w:rsidR="003659AD" w:rsidRPr="00F94A31" w:rsidTr="0016654E">
        <w:tc>
          <w:tcPr>
            <w:tcW w:w="2814" w:type="dxa"/>
          </w:tcPr>
          <w:p w:rsidR="003659AD" w:rsidRPr="00B710FE" w:rsidRDefault="003659AD" w:rsidP="003659AD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3659AD" w:rsidRPr="00B710FE" w:rsidRDefault="003659AD" w:rsidP="003659AD">
            <w:pPr>
              <w:pStyle w:val="BodyText"/>
              <w:spacing w:after="0" w:line="240" w:lineRule="auto"/>
              <w:ind w:left="-108" w:right="-1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659AD" w:rsidRPr="00B710FE" w:rsidRDefault="003659AD" w:rsidP="003659AD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659AD" w:rsidRPr="003659AD" w:rsidRDefault="00FA300A" w:rsidP="0021019E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6,524,310</w:t>
            </w:r>
          </w:p>
        </w:tc>
        <w:tc>
          <w:tcPr>
            <w:tcW w:w="270" w:type="dxa"/>
          </w:tcPr>
          <w:p w:rsidR="003659AD" w:rsidRPr="003659AD" w:rsidRDefault="003659AD" w:rsidP="003659AD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3659AD" w:rsidRPr="003659AD" w:rsidRDefault="00FA300A" w:rsidP="00C753EA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1,500,000</w:t>
            </w:r>
          </w:p>
        </w:tc>
        <w:tc>
          <w:tcPr>
            <w:tcW w:w="270" w:type="dxa"/>
          </w:tcPr>
          <w:p w:rsidR="003659AD" w:rsidRPr="003659AD" w:rsidRDefault="003659AD" w:rsidP="003659AD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659AD" w:rsidRPr="003659AD" w:rsidRDefault="00FA300A" w:rsidP="003659AD">
            <w:pPr>
              <w:tabs>
                <w:tab w:val="decimal" w:pos="36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659AD" w:rsidRPr="003659AD" w:rsidRDefault="003659AD" w:rsidP="003659A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:rsidR="003659AD" w:rsidRPr="003659AD" w:rsidRDefault="00FA300A" w:rsidP="003659AD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8,024,310</w:t>
            </w:r>
          </w:p>
        </w:tc>
      </w:tr>
    </w:tbl>
    <w:p w:rsidR="002D2870" w:rsidRDefault="002D2870" w:rsidP="002D2870">
      <w:pPr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</w:rPr>
      </w:pPr>
    </w:p>
    <w:tbl>
      <w:tblPr>
        <w:tblW w:w="9423" w:type="dxa"/>
        <w:tblInd w:w="378" w:type="dxa"/>
        <w:tblLayout w:type="fixed"/>
        <w:tblLook w:val="0000"/>
      </w:tblPr>
      <w:tblGrid>
        <w:gridCol w:w="69"/>
        <w:gridCol w:w="2810"/>
        <w:gridCol w:w="1258"/>
        <w:gridCol w:w="243"/>
        <w:gridCol w:w="989"/>
        <w:gridCol w:w="270"/>
        <w:gridCol w:w="1203"/>
        <w:gridCol w:w="270"/>
        <w:gridCol w:w="989"/>
        <w:gridCol w:w="270"/>
        <w:gridCol w:w="1052"/>
      </w:tblGrid>
      <w:tr w:rsidR="0060659A" w:rsidRPr="00F94A31" w:rsidTr="0060659A">
        <w:trPr>
          <w:gridBefore w:val="1"/>
          <w:wBefore w:w="69" w:type="dxa"/>
          <w:tblHeader/>
        </w:trPr>
        <w:tc>
          <w:tcPr>
            <w:tcW w:w="2810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44" w:type="dxa"/>
            <w:gridSpan w:val="9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659A" w:rsidRPr="00F94A31" w:rsidTr="0060659A">
        <w:trPr>
          <w:gridBefore w:val="1"/>
          <w:wBefore w:w="69" w:type="dxa"/>
          <w:tblHeader/>
        </w:trPr>
        <w:tc>
          <w:tcPr>
            <w:tcW w:w="2810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</w:p>
        </w:tc>
        <w:tc>
          <w:tcPr>
            <w:tcW w:w="270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60659A" w:rsidRPr="00B710FE" w:rsidRDefault="0060659A" w:rsidP="005154F0">
            <w:pPr>
              <w:pStyle w:val="BodyText"/>
              <w:tabs>
                <w:tab w:val="left" w:pos="540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หลังจาก 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หลังจาก</w:t>
            </w:r>
          </w:p>
        </w:tc>
        <w:tc>
          <w:tcPr>
            <w:tcW w:w="270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659A" w:rsidRPr="00F94A31" w:rsidTr="0060659A">
        <w:trPr>
          <w:gridBefore w:val="1"/>
          <w:wBefore w:w="69" w:type="dxa"/>
          <w:tblHeader/>
        </w:trPr>
        <w:tc>
          <w:tcPr>
            <w:tcW w:w="2810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43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60659A" w:rsidRPr="00B710FE" w:rsidRDefault="0060659A" w:rsidP="005154F0">
            <w:pPr>
              <w:pStyle w:val="BodyText"/>
              <w:tabs>
                <w:tab w:val="left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แต่ภายใน 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0659A" w:rsidRPr="00F94A31" w:rsidTr="0060659A">
        <w:trPr>
          <w:gridBefore w:val="1"/>
          <w:wBefore w:w="69" w:type="dxa"/>
          <w:tblHeader/>
        </w:trPr>
        <w:tc>
          <w:tcPr>
            <w:tcW w:w="2810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:rsidR="0060659A" w:rsidRPr="00B710FE" w:rsidRDefault="0060659A" w:rsidP="005154F0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3" w:type="dxa"/>
            <w:gridSpan w:val="7"/>
          </w:tcPr>
          <w:p w:rsidR="0060659A" w:rsidRPr="00B710FE" w:rsidRDefault="0060659A" w:rsidP="005154F0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3CE8" w:rsidRPr="00F94A31" w:rsidTr="0060659A">
        <w:tc>
          <w:tcPr>
            <w:tcW w:w="2879" w:type="dxa"/>
            <w:gridSpan w:val="2"/>
          </w:tcPr>
          <w:p w:rsidR="00A53CE8" w:rsidRPr="00B710FE" w:rsidRDefault="00A53CE8" w:rsidP="00A53CE8">
            <w:pPr>
              <w:pStyle w:val="BodyText"/>
              <w:spacing w:after="0" w:line="240" w:lineRule="auto"/>
              <w:ind w:left="90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B710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255</w:t>
            </w:r>
            <w:r w:rsidR="003A35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58" w:type="dxa"/>
          </w:tcPr>
          <w:p w:rsidR="00A53CE8" w:rsidRPr="00B710FE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:rsidR="00A53CE8" w:rsidRPr="00B710FE" w:rsidRDefault="00A53CE8" w:rsidP="00A53CE8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3" w:type="dxa"/>
            <w:gridSpan w:val="7"/>
          </w:tcPr>
          <w:p w:rsidR="00A53CE8" w:rsidRPr="00B710FE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663D5" w:rsidRPr="00F94A31" w:rsidTr="0060659A">
        <w:tc>
          <w:tcPr>
            <w:tcW w:w="2879" w:type="dxa"/>
            <w:gridSpan w:val="2"/>
          </w:tcPr>
          <w:p w:rsidR="00A53CE8" w:rsidRPr="00B710FE" w:rsidRDefault="00A53CE8" w:rsidP="00A53CE8">
            <w:pPr>
              <w:pStyle w:val="BodyText"/>
              <w:spacing w:after="0" w:line="240" w:lineRule="auto"/>
              <w:ind w:left="90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58" w:type="dxa"/>
          </w:tcPr>
          <w:p w:rsidR="00A53CE8" w:rsidRPr="00B710FE" w:rsidRDefault="00A53CE8" w:rsidP="00A53CE8">
            <w:pPr>
              <w:pStyle w:val="BodyText"/>
              <w:spacing w:after="0" w:line="240" w:lineRule="auto"/>
              <w:ind w:left="-108" w:right="-1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53CE8" w:rsidRPr="00B710FE" w:rsidRDefault="00A53CE8" w:rsidP="00A53CE8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A53CE8" w:rsidRPr="00B710FE" w:rsidRDefault="00A53CE8" w:rsidP="00A53CE8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B710FE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A53CE8" w:rsidRPr="00B710FE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B710FE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A53CE8" w:rsidRPr="00B710FE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B710FE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:rsidR="00A53CE8" w:rsidRPr="00B710FE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63D5" w:rsidRPr="00F94A31" w:rsidTr="0060659A">
        <w:tc>
          <w:tcPr>
            <w:tcW w:w="2879" w:type="dxa"/>
            <w:gridSpan w:val="2"/>
          </w:tcPr>
          <w:p w:rsidR="00A53CE8" w:rsidRPr="00B710FE" w:rsidRDefault="00A53CE8" w:rsidP="00A53CE8">
            <w:pPr>
              <w:pStyle w:val="BodyText"/>
              <w:spacing w:after="0" w:line="240" w:lineRule="auto"/>
              <w:ind w:left="90" w:right="-25"/>
              <w:rPr>
                <w:rFonts w:ascii="Angsana New" w:hAnsi="Angsana New" w:cs="Angsana New"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</w:tc>
        <w:tc>
          <w:tcPr>
            <w:tcW w:w="1258" w:type="dxa"/>
          </w:tcPr>
          <w:p w:rsidR="00A53CE8" w:rsidRPr="00B710FE" w:rsidRDefault="00A53CE8" w:rsidP="00A53CE8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left="-108" w:right="-1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53CE8" w:rsidRPr="00B710FE" w:rsidRDefault="00A53CE8" w:rsidP="00A53CE8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A53CE8" w:rsidRPr="00B710FE" w:rsidRDefault="00A53CE8" w:rsidP="00A53CE8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B710FE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A53CE8" w:rsidRPr="00B710FE" w:rsidRDefault="00A53CE8" w:rsidP="00A53CE8">
            <w:pPr>
              <w:pStyle w:val="BodyText"/>
              <w:tabs>
                <w:tab w:val="decimal" w:pos="45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B710FE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A53CE8" w:rsidRPr="00B710FE" w:rsidRDefault="00A53CE8" w:rsidP="00A53CE8">
            <w:pPr>
              <w:pStyle w:val="BodyText"/>
              <w:tabs>
                <w:tab w:val="decimal" w:pos="36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3CE8" w:rsidRPr="00B710FE" w:rsidRDefault="00A53CE8" w:rsidP="00A53C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:rsidR="00A53CE8" w:rsidRPr="00B710FE" w:rsidRDefault="00A53CE8" w:rsidP="00A53CE8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5B6" w:rsidRPr="00F94A31" w:rsidTr="0060659A">
        <w:tc>
          <w:tcPr>
            <w:tcW w:w="2879" w:type="dxa"/>
            <w:gridSpan w:val="2"/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90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58" w:type="dxa"/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2.75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3.34</w:t>
            </w:r>
          </w:p>
        </w:tc>
        <w:tc>
          <w:tcPr>
            <w:tcW w:w="243" w:type="dxa"/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5,698,480</w:t>
            </w:r>
          </w:p>
        </w:tc>
        <w:tc>
          <w:tcPr>
            <w:tcW w:w="270" w:type="dxa"/>
          </w:tcPr>
          <w:p w:rsidR="003A35B6" w:rsidRPr="00B710FE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3A35B6" w:rsidRPr="00B710FE" w:rsidRDefault="003A35B6" w:rsidP="003A35B6">
            <w:pPr>
              <w:pStyle w:val="BodyText"/>
              <w:tabs>
                <w:tab w:val="decimal" w:pos="45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35B6" w:rsidRPr="00B710FE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3A35B6" w:rsidRPr="00B710FE" w:rsidRDefault="003A35B6" w:rsidP="003A35B6">
            <w:pPr>
              <w:pStyle w:val="BodyText"/>
              <w:tabs>
                <w:tab w:val="decimal" w:pos="36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35B6" w:rsidRPr="00B710FE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5,698,480</w:t>
            </w:r>
          </w:p>
        </w:tc>
      </w:tr>
      <w:tr w:rsidR="003A35B6" w:rsidRPr="00F94A31" w:rsidTr="0060659A">
        <w:trPr>
          <w:trHeight w:val="407"/>
        </w:trPr>
        <w:tc>
          <w:tcPr>
            <w:tcW w:w="2879" w:type="dxa"/>
            <w:gridSpan w:val="2"/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90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58" w:type="dxa"/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3A35B6" w:rsidRPr="00B710FE" w:rsidRDefault="003A35B6" w:rsidP="003A35B6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B710FE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3A35B6" w:rsidRPr="00B710FE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B710FE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3A35B6" w:rsidRPr="00B710FE" w:rsidRDefault="003A35B6" w:rsidP="003A35B6">
            <w:pPr>
              <w:pStyle w:val="BodyText"/>
              <w:tabs>
                <w:tab w:val="decimal" w:pos="367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B710FE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:rsidR="003A35B6" w:rsidRPr="00B710FE" w:rsidRDefault="003A35B6" w:rsidP="003A35B6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5B6" w:rsidRPr="00F94A31" w:rsidTr="0060659A">
        <w:trPr>
          <w:trHeight w:val="407"/>
        </w:trPr>
        <w:tc>
          <w:tcPr>
            <w:tcW w:w="2879" w:type="dxa"/>
            <w:gridSpan w:val="2"/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258" w:type="dxa"/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:rsidR="003A35B6" w:rsidRPr="00B710FE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-108"/>
              </w:tabs>
              <w:spacing w:after="0" w:line="240" w:lineRule="auto"/>
              <w:ind w:left="-2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B710FE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:rsidR="003A35B6" w:rsidRPr="00B710FE" w:rsidRDefault="003A35B6" w:rsidP="003A35B6">
            <w:pPr>
              <w:pStyle w:val="BodyText"/>
              <w:tabs>
                <w:tab w:val="decimal" w:pos="-108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B710FE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367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B710FE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-108"/>
              </w:tabs>
              <w:spacing w:after="0" w:line="240" w:lineRule="auto"/>
              <w:ind w:left="-2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5B6" w:rsidRPr="00F94A31" w:rsidTr="0060659A">
        <w:tc>
          <w:tcPr>
            <w:tcW w:w="2879" w:type="dxa"/>
            <w:gridSpan w:val="2"/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58" w:type="dxa"/>
          </w:tcPr>
          <w:p w:rsidR="003A35B6" w:rsidRPr="002D2870" w:rsidRDefault="003A35B6" w:rsidP="003A35B6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2.34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="005A04B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2.37</w:t>
            </w:r>
          </w:p>
        </w:tc>
        <w:tc>
          <w:tcPr>
            <w:tcW w:w="243" w:type="dxa"/>
          </w:tcPr>
          <w:p w:rsidR="003A35B6" w:rsidRPr="00B710FE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-108"/>
              </w:tabs>
              <w:spacing w:after="0" w:line="240" w:lineRule="auto"/>
              <w:ind w:left="-2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35B6" w:rsidRPr="00B710FE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3A35B6" w:rsidRPr="00B710FE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367"/>
              </w:tabs>
              <w:spacing w:after="0" w:line="240" w:lineRule="auto"/>
              <w:ind w:left="-297" w:right="-108"/>
              <w:rPr>
                <w:rFonts w:ascii="Angsana New" w:hAnsi="Angsana New" w:cs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3,000,000</w:t>
            </w:r>
          </w:p>
        </w:tc>
      </w:tr>
      <w:tr w:rsidR="003A35B6" w:rsidRPr="00F94A31" w:rsidTr="0060659A">
        <w:tc>
          <w:tcPr>
            <w:tcW w:w="2879" w:type="dxa"/>
            <w:gridSpan w:val="2"/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90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-108" w:right="-1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A35B6" w:rsidRPr="00B710FE" w:rsidRDefault="003A35B6" w:rsidP="003A35B6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3659AD" w:rsidRDefault="003A35B6" w:rsidP="003A35B6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59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5,698,480</w:t>
            </w:r>
          </w:p>
        </w:tc>
        <w:tc>
          <w:tcPr>
            <w:tcW w:w="270" w:type="dxa"/>
          </w:tcPr>
          <w:p w:rsidR="003A35B6" w:rsidRPr="003659AD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3659AD" w:rsidRDefault="003A35B6" w:rsidP="003A35B6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59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3,000,000</w:t>
            </w:r>
          </w:p>
        </w:tc>
        <w:tc>
          <w:tcPr>
            <w:tcW w:w="270" w:type="dxa"/>
          </w:tcPr>
          <w:p w:rsidR="003A35B6" w:rsidRPr="003659AD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3659AD" w:rsidRDefault="003A35B6" w:rsidP="003A35B6">
            <w:pPr>
              <w:tabs>
                <w:tab w:val="decimal" w:pos="36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59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35B6" w:rsidRPr="003659AD" w:rsidRDefault="003A35B6" w:rsidP="003A35B6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3659AD" w:rsidRDefault="003A35B6" w:rsidP="003A35B6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59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8,698,480</w:t>
            </w:r>
          </w:p>
        </w:tc>
      </w:tr>
    </w:tbl>
    <w:p w:rsidR="00730930" w:rsidRDefault="00730930" w:rsidP="0060659A">
      <w:pPr>
        <w:tabs>
          <w:tab w:val="left" w:pos="270"/>
        </w:tabs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82216" w:rsidRPr="00D55D3F" w:rsidRDefault="00A82216" w:rsidP="00DA3C00">
      <w:pPr>
        <w:tabs>
          <w:tab w:val="left" w:pos="270"/>
        </w:tabs>
        <w:spacing w:after="0" w:line="240" w:lineRule="auto"/>
        <w:ind w:firstLine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A82216" w:rsidRPr="002D2870" w:rsidRDefault="00A82216" w:rsidP="00D55D3F">
      <w:pPr>
        <w:tabs>
          <w:tab w:val="left" w:pos="450"/>
        </w:tabs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A82216" w:rsidRPr="00D55D3F" w:rsidRDefault="00A82216" w:rsidP="00D55D3F">
      <w:pPr>
        <w:tabs>
          <w:tab w:val="left" w:pos="450"/>
        </w:tabs>
        <w:spacing w:after="0" w:line="240" w:lineRule="auto"/>
        <w:ind w:left="450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กลุ่มบริษัท มีความเสี่ยงจากอัตราแลกเปลี่ยนเงินตราต่างประเทศ ซึ่งเกิดจากบริษัทย่อยในต่างประเทศ</w:t>
      </w:r>
    </w:p>
    <w:p w:rsidR="00207006" w:rsidRPr="002D2870" w:rsidRDefault="00207006" w:rsidP="00D55D3F">
      <w:pPr>
        <w:tabs>
          <w:tab w:val="left" w:pos="450"/>
        </w:tabs>
        <w:spacing w:after="0" w:line="240" w:lineRule="auto"/>
        <w:ind w:left="450"/>
        <w:rPr>
          <w:rFonts w:ascii="Angsana New" w:hAnsi="Angsana New" w:cs="Angsana New"/>
          <w:sz w:val="30"/>
          <w:szCs w:val="30"/>
        </w:rPr>
      </w:pPr>
    </w:p>
    <w:p w:rsidR="00804720" w:rsidRDefault="00C81602" w:rsidP="00907815">
      <w:pPr>
        <w:tabs>
          <w:tab w:val="left" w:pos="450"/>
          <w:tab w:val="left" w:pos="1260"/>
        </w:tabs>
        <w:spacing w:after="0" w:line="240" w:lineRule="auto"/>
        <w:ind w:left="450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55D3F">
        <w:rPr>
          <w:rFonts w:ascii="Angsana New" w:hAnsi="Angsana New" w:cs="Angsana New"/>
          <w:sz w:val="30"/>
          <w:szCs w:val="30"/>
        </w:rPr>
        <w:t xml:space="preserve">31 </w:t>
      </w:r>
      <w:r w:rsidRPr="00D55D3F">
        <w:rPr>
          <w:rFonts w:ascii="Angsana New" w:hAnsi="Angsana New" w:cs="Angsana New"/>
          <w:sz w:val="30"/>
          <w:szCs w:val="30"/>
          <w:cs/>
        </w:rPr>
        <w:t>ธันวาคม 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8734DE" w:rsidRPr="00D55D3F" w:rsidRDefault="008734DE" w:rsidP="00D55D3F">
      <w:pPr>
        <w:tabs>
          <w:tab w:val="left" w:pos="450"/>
        </w:tabs>
        <w:spacing w:after="0" w:line="240" w:lineRule="auto"/>
        <w:ind w:left="450"/>
        <w:rPr>
          <w:rFonts w:ascii="Angsana New" w:hAnsi="Angsana New" w:cs="Angsana New"/>
          <w:sz w:val="30"/>
          <w:szCs w:val="30"/>
        </w:rPr>
      </w:pPr>
    </w:p>
    <w:tbl>
      <w:tblPr>
        <w:tblW w:w="9426" w:type="dxa"/>
        <w:tblInd w:w="43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386"/>
        <w:gridCol w:w="990"/>
        <w:gridCol w:w="180"/>
        <w:gridCol w:w="1800"/>
        <w:gridCol w:w="270"/>
        <w:gridCol w:w="1800"/>
      </w:tblGrid>
      <w:tr w:rsidR="00030B7E" w:rsidRPr="00F94A31" w:rsidTr="002D2870">
        <w:trPr>
          <w:cantSplit/>
          <w:trHeight w:val="380"/>
          <w:tblHeader/>
        </w:trPr>
        <w:tc>
          <w:tcPr>
            <w:tcW w:w="4386" w:type="dxa"/>
            <w:shd w:val="clear" w:color="auto" w:fill="auto"/>
          </w:tcPr>
          <w:p w:rsidR="00030B7E" w:rsidRPr="002D2870" w:rsidRDefault="00030B7E" w:rsidP="008734DE">
            <w:pPr>
              <w:spacing w:after="0" w:line="240" w:lineRule="auto"/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  <w:highlight w:val="lightGray"/>
              </w:rPr>
            </w:pPr>
          </w:p>
        </w:tc>
        <w:tc>
          <w:tcPr>
            <w:tcW w:w="990" w:type="dxa"/>
            <w:shd w:val="clear" w:color="auto" w:fill="auto"/>
          </w:tcPr>
          <w:p w:rsidR="00030B7E" w:rsidRPr="002D2870" w:rsidRDefault="00030B7E" w:rsidP="008734DE">
            <w:pPr>
              <w:spacing w:after="0" w:line="240" w:lineRule="auto"/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30B7E" w:rsidRPr="002D2870" w:rsidRDefault="00030B7E" w:rsidP="008734DE">
            <w:pPr>
              <w:spacing w:after="0" w:line="240" w:lineRule="auto"/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:rsidR="00030B7E" w:rsidRPr="002D2870" w:rsidRDefault="00030B7E" w:rsidP="008734DE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D287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D287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030B7E" w:rsidRPr="00F94A31" w:rsidTr="00DA3C00">
        <w:trPr>
          <w:cantSplit/>
          <w:tblHeader/>
        </w:trPr>
        <w:tc>
          <w:tcPr>
            <w:tcW w:w="4386" w:type="dxa"/>
            <w:shd w:val="clear" w:color="auto" w:fill="auto"/>
          </w:tcPr>
          <w:p w:rsidR="00030B7E" w:rsidRPr="00F94A31" w:rsidRDefault="00030B7E" w:rsidP="008734DE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30B7E" w:rsidRPr="00F94A31" w:rsidRDefault="00030B7E" w:rsidP="008734DE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30B7E" w:rsidRPr="00F94A31" w:rsidRDefault="00030B7E" w:rsidP="008734DE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030B7E" w:rsidRPr="00F94A31" w:rsidRDefault="003A35B6" w:rsidP="008734DE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030B7E" w:rsidRPr="00F94A31" w:rsidRDefault="00030B7E" w:rsidP="008734DE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030B7E" w:rsidRPr="00F94A31" w:rsidRDefault="009618DB" w:rsidP="008734DE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3A35B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30B7E" w:rsidRPr="00F94A31" w:rsidTr="00DA3C00">
        <w:trPr>
          <w:cantSplit/>
        </w:trPr>
        <w:tc>
          <w:tcPr>
            <w:tcW w:w="4386" w:type="dxa"/>
            <w:shd w:val="clear" w:color="auto" w:fill="auto"/>
          </w:tcPr>
          <w:p w:rsidR="00030B7E" w:rsidRPr="00F94A31" w:rsidRDefault="002E25BB" w:rsidP="008734DE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เวียด</w:t>
            </w:r>
            <w:r w:rsidR="00030B7E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นามดอง</w:t>
            </w:r>
          </w:p>
        </w:tc>
        <w:tc>
          <w:tcPr>
            <w:tcW w:w="990" w:type="dxa"/>
            <w:shd w:val="clear" w:color="auto" w:fill="auto"/>
          </w:tcPr>
          <w:p w:rsidR="00030B7E" w:rsidRPr="00F94A31" w:rsidRDefault="00030B7E" w:rsidP="008734DE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30B7E" w:rsidRPr="00F94A31" w:rsidRDefault="00030B7E" w:rsidP="008734DE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:rsidR="00030B7E" w:rsidRPr="00F94A31" w:rsidRDefault="00030B7E" w:rsidP="008734DE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A35B6" w:rsidRPr="00F94A31" w:rsidTr="00DA3C00">
        <w:trPr>
          <w:cantSplit/>
        </w:trPr>
        <w:tc>
          <w:tcPr>
            <w:tcW w:w="438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132,549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159,378</w:t>
            </w:r>
          </w:p>
        </w:tc>
      </w:tr>
      <w:tr w:rsidR="003A35B6" w:rsidRPr="00F94A31" w:rsidTr="00DA3C00">
        <w:trPr>
          <w:cantSplit/>
        </w:trPr>
        <w:tc>
          <w:tcPr>
            <w:tcW w:w="438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20,488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23,120</w:t>
            </w:r>
          </w:p>
        </w:tc>
      </w:tr>
      <w:tr w:rsidR="003A35B6" w:rsidRPr="00F94A31" w:rsidTr="00DA3C00">
        <w:trPr>
          <w:cantSplit/>
        </w:trPr>
        <w:tc>
          <w:tcPr>
            <w:tcW w:w="438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หนี้สินทางการเงินที่มีภาระดอกเบี้ย</w:t>
            </w:r>
          </w:p>
        </w:tc>
        <w:tc>
          <w:tcPr>
            <w:tcW w:w="99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jc w:val="center"/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(71,241)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(91,296)</w:t>
            </w:r>
          </w:p>
        </w:tc>
      </w:tr>
      <w:tr w:rsidR="003A35B6" w:rsidRPr="00F94A31" w:rsidTr="00DA3C00">
        <w:trPr>
          <w:cantSplit/>
        </w:trPr>
        <w:tc>
          <w:tcPr>
            <w:tcW w:w="4386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jc w:val="center"/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35B6" w:rsidRPr="00F94A31" w:rsidRDefault="003A35B6" w:rsidP="003A35B6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(37,792)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(33,728)</w:t>
            </w:r>
          </w:p>
        </w:tc>
      </w:tr>
      <w:tr w:rsidR="003A35B6" w:rsidRPr="00F94A31" w:rsidTr="00DA3C00">
        <w:trPr>
          <w:cantSplit/>
        </w:trPr>
        <w:tc>
          <w:tcPr>
            <w:tcW w:w="5556" w:type="dxa"/>
            <w:gridSpan w:val="3"/>
            <w:shd w:val="clear" w:color="auto" w:fill="auto"/>
          </w:tcPr>
          <w:p w:rsidR="003A35B6" w:rsidRPr="00F94A31" w:rsidRDefault="003A35B6" w:rsidP="003A35B6">
            <w:pPr>
              <w:tabs>
                <w:tab w:val="right" w:pos="394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35B6" w:rsidRPr="00F94A31" w:rsidRDefault="00A40A35" w:rsidP="003A35B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A40A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44,004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35B6" w:rsidRPr="00F94A31" w:rsidRDefault="003A35B6" w:rsidP="003A35B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523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57,474</w:t>
            </w:r>
          </w:p>
        </w:tc>
      </w:tr>
    </w:tbl>
    <w:p w:rsidR="0021019E" w:rsidRDefault="00E57994" w:rsidP="002D2870">
      <w:pPr>
        <w:spacing w:after="0" w:line="240" w:lineRule="auto"/>
        <w:ind w:left="44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:rsidR="0060659A" w:rsidRDefault="0060659A" w:rsidP="002D2870">
      <w:pPr>
        <w:spacing w:after="0" w:line="240" w:lineRule="auto"/>
        <w:ind w:left="446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0659A" w:rsidRDefault="0060659A" w:rsidP="002D2870">
      <w:pPr>
        <w:spacing w:after="0" w:line="240" w:lineRule="auto"/>
        <w:ind w:left="446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77755C" w:rsidRPr="00D55D3F" w:rsidRDefault="0077755C" w:rsidP="002D2870">
      <w:pPr>
        <w:spacing w:after="0" w:line="240" w:lineRule="auto"/>
        <w:ind w:left="44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B24064" w:rsidRPr="00D55D3F" w:rsidRDefault="00B24064" w:rsidP="00D55D3F">
      <w:pPr>
        <w:tabs>
          <w:tab w:val="left" w:pos="270"/>
        </w:tabs>
        <w:spacing w:after="0" w:line="240" w:lineRule="auto"/>
        <w:ind w:left="450" w:right="-25" w:firstLine="720"/>
        <w:jc w:val="thaiDistribute"/>
        <w:rPr>
          <w:rFonts w:ascii="Angsana New" w:hAnsi="Angsana New" w:cs="Angsana New"/>
          <w:sz w:val="30"/>
          <w:szCs w:val="30"/>
        </w:rPr>
      </w:pPr>
    </w:p>
    <w:p w:rsidR="00294876" w:rsidRPr="00D55D3F" w:rsidRDefault="00294876" w:rsidP="009618DB">
      <w:pPr>
        <w:spacing w:after="0" w:line="240" w:lineRule="auto"/>
        <w:ind w:left="446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:rsidR="00560772" w:rsidRPr="00D55D3F" w:rsidRDefault="00560772" w:rsidP="00D55D3F">
      <w:pPr>
        <w:tabs>
          <w:tab w:val="left" w:pos="270"/>
        </w:tabs>
        <w:spacing w:after="0" w:line="240" w:lineRule="auto"/>
        <w:ind w:left="450" w:right="-25" w:firstLine="720"/>
        <w:jc w:val="thaiDistribute"/>
        <w:rPr>
          <w:rFonts w:ascii="Angsana New" w:hAnsi="Angsana New" w:cs="Angsana New"/>
          <w:sz w:val="30"/>
          <w:szCs w:val="30"/>
        </w:rPr>
      </w:pPr>
    </w:p>
    <w:p w:rsidR="00805068" w:rsidRPr="00D55D3F" w:rsidRDefault="00294876" w:rsidP="009618DB">
      <w:pPr>
        <w:spacing w:after="0" w:line="240" w:lineRule="auto"/>
        <w:ind w:left="446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</w:t>
      </w:r>
      <w:r w:rsidR="00F7006A" w:rsidRPr="00D55D3F">
        <w:rPr>
          <w:rFonts w:ascii="Angsana New" w:hAnsi="Angsana New" w:cs="Angsana New"/>
          <w:sz w:val="30"/>
          <w:szCs w:val="30"/>
          <w:cs/>
        </w:rPr>
        <w:t>เสี่ยงทางด้านสินเชื่อดังกล่าวอย่าง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สม่ำเสมอ  โดยการวิเคราะห์ฐานะทางการเงินของลูกค้าทุกรายที่ขอวงเงินสินเชื่อในระดับหนึ่งๆ   ณ วันที่รายงานไม่พบว่ามีความเสี่ยงจากสินเชื่อที่เป็นสาระสำคัญ  </w:t>
      </w:r>
      <w:r w:rsidRPr="00D55D3F">
        <w:rPr>
          <w:rFonts w:ascii="Angsana New" w:hAnsi="Angsana New" w:cs="Angsana New"/>
          <w:spacing w:val="-6"/>
          <w:sz w:val="30"/>
          <w:szCs w:val="30"/>
          <w:cs/>
        </w:rPr>
        <w:t>ความเสี่ยงสูงสุดทางด้านสินเชื่อแสดงไว้ในราคาตามบัญชีของสินทรัพย์ทางการเงิน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>แต่ละรายการในงบ</w:t>
      </w:r>
      <w:r w:rsidR="003404EA" w:rsidRPr="00D55D3F">
        <w:rPr>
          <w:rFonts w:ascii="Angsana New" w:hAnsi="Angsana New" w:cs="Angsana New"/>
          <w:spacing w:val="2"/>
          <w:sz w:val="30"/>
          <w:szCs w:val="30"/>
          <w:cs/>
        </w:rPr>
        <w:t>แสดงฐานะการเงิน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  อย่างไรก็ตามเนื่องจากกลุ่มบริษัทมีฐานลูกค้าจำนวนมาก ฝ่ายบริหารไม่ได้คาดว่าจะเกิดผล</w:t>
      </w:r>
      <w:r w:rsidRPr="00D55D3F">
        <w:rPr>
          <w:rFonts w:ascii="Angsana New" w:hAnsi="Angsana New" w:cs="Angsana New"/>
          <w:sz w:val="30"/>
          <w:szCs w:val="30"/>
          <w:cs/>
        </w:rPr>
        <w:t>เสียหายที่มีสาระสำคัญจากการเก็บหนี้ไม่ได้</w:t>
      </w:r>
    </w:p>
    <w:p w:rsidR="005A04BD" w:rsidRDefault="005A04BD" w:rsidP="0060659A">
      <w:pPr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24064" w:rsidRPr="00D55D3F" w:rsidRDefault="00B24064" w:rsidP="009618DB">
      <w:pPr>
        <w:spacing w:after="0" w:line="240" w:lineRule="auto"/>
        <w:ind w:left="446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ความเสี่ยงจากการขาดสภาพคล่อง</w:t>
      </w:r>
    </w:p>
    <w:p w:rsidR="00560772" w:rsidRPr="00D55D3F" w:rsidRDefault="00560772" w:rsidP="009618DB">
      <w:pPr>
        <w:spacing w:after="0" w:line="240" w:lineRule="auto"/>
        <w:ind w:left="446" w:right="-25" w:firstLine="720"/>
        <w:jc w:val="thaiDistribute"/>
        <w:rPr>
          <w:rFonts w:ascii="Angsana New" w:hAnsi="Angsana New" w:cs="Angsana New"/>
          <w:sz w:val="30"/>
          <w:szCs w:val="30"/>
        </w:rPr>
      </w:pPr>
    </w:p>
    <w:p w:rsidR="001368F9" w:rsidRPr="00630DC4" w:rsidRDefault="00152F31" w:rsidP="00630DC4">
      <w:pPr>
        <w:spacing w:after="0" w:line="240" w:lineRule="auto"/>
        <w:ind w:left="446"/>
        <w:jc w:val="thaiDistribute"/>
        <w:rPr>
          <w:rFonts w:ascii="Angsana New" w:hAnsi="Angsana New" w:cs="Angsana New" w:hint="cs"/>
          <w:sz w:val="30"/>
          <w:szCs w:val="30"/>
        </w:rPr>
      </w:pPr>
      <w:r w:rsidRPr="00D55D3F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</w:t>
      </w:r>
      <w:r w:rsidRPr="00D55D3F">
        <w:rPr>
          <w:rFonts w:ascii="Angsana New" w:hAnsi="Angsana New" w:cs="Angsana New"/>
          <w:sz w:val="30"/>
          <w:szCs w:val="30"/>
          <w:cs/>
        </w:rPr>
        <w:t>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5A04BD" w:rsidRDefault="005A04BD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30DC4" w:rsidRDefault="00630DC4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30D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630DC4" w:rsidRPr="00630DC4" w:rsidRDefault="00630DC4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 w:hint="cs"/>
          <w:sz w:val="22"/>
          <w:szCs w:val="22"/>
        </w:rPr>
      </w:pPr>
    </w:p>
    <w:p w:rsidR="00630DC4" w:rsidRDefault="00630DC4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30DC4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60659A" w:rsidRDefault="0060659A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60659A" w:rsidRDefault="0060659A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60659A" w:rsidRDefault="0060659A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60659A" w:rsidRDefault="0060659A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60659A" w:rsidRDefault="0060659A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60659A" w:rsidRDefault="0060659A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60659A" w:rsidRDefault="0060659A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60659A" w:rsidRDefault="0060659A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60659A" w:rsidRPr="00630DC4" w:rsidRDefault="0060659A" w:rsidP="00630DC4">
      <w:pPr>
        <w:tabs>
          <w:tab w:val="left" w:pos="450"/>
        </w:tabs>
        <w:spacing w:after="0" w:line="240" w:lineRule="atLeast"/>
        <w:ind w:left="531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2D2870" w:rsidRPr="00630DC4" w:rsidRDefault="002D2870" w:rsidP="0021019E">
      <w:pPr>
        <w:spacing w:after="0" w:line="240" w:lineRule="auto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036"/>
        <w:gridCol w:w="1170"/>
        <w:gridCol w:w="180"/>
        <w:gridCol w:w="990"/>
        <w:gridCol w:w="180"/>
        <w:gridCol w:w="1205"/>
        <w:gridCol w:w="180"/>
        <w:gridCol w:w="990"/>
        <w:gridCol w:w="180"/>
        <w:gridCol w:w="990"/>
      </w:tblGrid>
      <w:tr w:rsidR="006E70D7" w:rsidRPr="00AF080D" w:rsidTr="00DA3C00">
        <w:trPr>
          <w:trHeight w:val="363"/>
          <w:tblHeader/>
        </w:trPr>
        <w:tc>
          <w:tcPr>
            <w:tcW w:w="3036" w:type="dxa"/>
            <w:vMerge w:val="restart"/>
            <w:shd w:val="clear" w:color="auto" w:fill="auto"/>
            <w:vAlign w:val="bottom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15" w:type="dxa"/>
            <w:gridSpan w:val="7"/>
            <w:shd w:val="clear" w:color="auto" w:fill="auto"/>
            <w:vAlign w:val="bottom"/>
          </w:tcPr>
          <w:p w:rsidR="007375DB" w:rsidRDefault="007375DB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6E70D7" w:rsidRPr="00630DC4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630D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630DC4" w:rsidRPr="00630D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E70D7" w:rsidRPr="00AF080D" w:rsidTr="00DA3C00">
        <w:trPr>
          <w:trHeight w:val="363"/>
          <w:tblHeader/>
        </w:trPr>
        <w:tc>
          <w:tcPr>
            <w:tcW w:w="3036" w:type="dxa"/>
            <w:vMerge/>
            <w:shd w:val="clear" w:color="auto" w:fill="auto"/>
            <w:vAlign w:val="bottom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1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E70D7" w:rsidRPr="00AF080D" w:rsidTr="00DA3C00">
        <w:trPr>
          <w:trHeight w:val="363"/>
          <w:tblHeader/>
        </w:trPr>
        <w:tc>
          <w:tcPr>
            <w:tcW w:w="3036" w:type="dxa"/>
            <w:shd w:val="clear" w:color="auto" w:fill="auto"/>
            <w:vAlign w:val="bottom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10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10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10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E70D7" w:rsidRPr="00AF080D" w:rsidTr="00DA3C00">
        <w:trPr>
          <w:tblHeader/>
        </w:trPr>
        <w:tc>
          <w:tcPr>
            <w:tcW w:w="3036" w:type="dxa"/>
            <w:shd w:val="clear" w:color="auto" w:fill="auto"/>
          </w:tcPr>
          <w:p w:rsidR="006E70D7" w:rsidRPr="00B710FE" w:rsidRDefault="006E70D7" w:rsidP="00723B80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15" w:type="dxa"/>
            <w:gridSpan w:val="7"/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70D7" w:rsidRPr="00AF080D" w:rsidTr="00DA3C00">
        <w:trPr>
          <w:tblHeader/>
        </w:trPr>
        <w:tc>
          <w:tcPr>
            <w:tcW w:w="3036" w:type="dxa"/>
            <w:shd w:val="clear" w:color="auto" w:fill="auto"/>
          </w:tcPr>
          <w:p w:rsidR="006E70D7" w:rsidRPr="00B710FE" w:rsidRDefault="006E70D7" w:rsidP="00723B80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A35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70" w:type="dxa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15" w:type="dxa"/>
            <w:gridSpan w:val="7"/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E70D7" w:rsidRPr="00AF080D" w:rsidTr="00DA3C00">
        <w:trPr>
          <w:cantSplit/>
        </w:trPr>
        <w:tc>
          <w:tcPr>
            <w:tcW w:w="3036" w:type="dxa"/>
            <w:shd w:val="clear" w:color="auto" w:fill="auto"/>
          </w:tcPr>
          <w:p w:rsidR="006E70D7" w:rsidRPr="00B710FE" w:rsidRDefault="009A3B29" w:rsidP="00723B80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3B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31516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31516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A3B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E70D7" w:rsidRPr="00B710FE" w:rsidRDefault="006E70D7" w:rsidP="00723B80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E70D7" w:rsidRPr="00B710FE" w:rsidRDefault="006E70D7" w:rsidP="00723B80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E70D7" w:rsidRPr="00B710FE" w:rsidRDefault="006E70D7" w:rsidP="00723B80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E70D7" w:rsidRPr="00B710FE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70D7" w:rsidRPr="00AF080D" w:rsidTr="00DA3C00">
        <w:trPr>
          <w:cantSplit/>
        </w:trPr>
        <w:tc>
          <w:tcPr>
            <w:tcW w:w="3036" w:type="dxa"/>
            <w:shd w:val="clear" w:color="auto" w:fill="auto"/>
          </w:tcPr>
          <w:p w:rsidR="006E70D7" w:rsidRPr="00B710FE" w:rsidRDefault="00E52FE6" w:rsidP="00AF080D">
            <w:pPr>
              <w:spacing w:after="0" w:line="240" w:lineRule="auto"/>
              <w:ind w:left="125" w:hanging="1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เงินลง</w:t>
            </w:r>
            <w:r w:rsidR="006E70D7" w:rsidRPr="00B710FE">
              <w:rPr>
                <w:rFonts w:ascii="Angsana New" w:hAnsi="Angsana New" w:cs="Angsana New"/>
                <w:sz w:val="30"/>
                <w:szCs w:val="30"/>
                <w:cs/>
              </w:rPr>
              <w:t>ทุนอื่น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6E70D7" w:rsidRPr="00B710FE" w:rsidRDefault="00E846E1" w:rsidP="00F64F99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80" w:type="dxa"/>
            <w:vAlign w:val="bottom"/>
          </w:tcPr>
          <w:p w:rsidR="006E70D7" w:rsidRPr="00B710FE" w:rsidRDefault="006E70D7" w:rsidP="00F64F99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0D7" w:rsidRPr="00B710FE" w:rsidRDefault="00E846E1" w:rsidP="00F64F99">
            <w:pPr>
              <w:pStyle w:val="acctfourfigures"/>
              <w:tabs>
                <w:tab w:val="clear" w:pos="765"/>
                <w:tab w:val="decimal" w:pos="526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0D7" w:rsidRPr="00B710FE" w:rsidRDefault="006E70D7" w:rsidP="00F64F99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6E70D7" w:rsidRPr="00B710FE" w:rsidRDefault="00E846E1" w:rsidP="009A3B29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0D7" w:rsidRPr="00B710FE" w:rsidRDefault="006E70D7" w:rsidP="00F64F99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0D7" w:rsidRPr="00B710FE" w:rsidRDefault="00E846E1" w:rsidP="00F64F99">
            <w:pPr>
              <w:pStyle w:val="acctfourfigures"/>
              <w:tabs>
                <w:tab w:val="clear" w:pos="765"/>
                <w:tab w:val="decimal" w:pos="51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0D7" w:rsidRPr="00B710FE" w:rsidRDefault="006E70D7" w:rsidP="00F64F99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E70D7" w:rsidRPr="00B710FE" w:rsidRDefault="00E846E1" w:rsidP="00F64F99">
            <w:pPr>
              <w:pStyle w:val="acctfourfigures"/>
              <w:tabs>
                <w:tab w:val="clear" w:pos="765"/>
                <w:tab w:val="decimal" w:pos="832"/>
              </w:tabs>
              <w:spacing w:after="0" w:line="240" w:lineRule="auto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617</w:t>
            </w:r>
          </w:p>
        </w:tc>
      </w:tr>
      <w:tr w:rsidR="009A3B29" w:rsidTr="00DA3C00">
        <w:trPr>
          <w:cantSplit/>
        </w:trPr>
        <w:tc>
          <w:tcPr>
            <w:tcW w:w="3036" w:type="dxa"/>
            <w:shd w:val="clear" w:color="auto" w:fill="auto"/>
          </w:tcPr>
          <w:p w:rsidR="009A3B29" w:rsidRPr="009A3B29" w:rsidRDefault="009A3B29" w:rsidP="009A3B29">
            <w:pPr>
              <w:spacing w:after="0"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B2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A3B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A3B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A3B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</w:t>
            </w:r>
            <w:r w:rsidR="003A35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:rsidR="009A3B29" w:rsidRDefault="009A3B29" w:rsidP="009A3B29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A3B29" w:rsidRPr="009A3B29" w:rsidRDefault="009A3B29" w:rsidP="009A3B29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3B29" w:rsidRDefault="009A3B29" w:rsidP="009A3B29">
            <w:pPr>
              <w:pStyle w:val="acctfourfigures"/>
              <w:tabs>
                <w:tab w:val="clear" w:pos="765"/>
                <w:tab w:val="decimal" w:pos="526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3B29" w:rsidRPr="009A3B29" w:rsidRDefault="009A3B29" w:rsidP="009A3B29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9A3B29" w:rsidRDefault="009A3B29" w:rsidP="009A3B29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3B29" w:rsidRPr="009A3B29" w:rsidRDefault="009A3B29" w:rsidP="009A3B29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3B29" w:rsidRDefault="009A3B29" w:rsidP="009A3B29">
            <w:pPr>
              <w:pStyle w:val="acctfourfigures"/>
              <w:tabs>
                <w:tab w:val="clear" w:pos="765"/>
                <w:tab w:val="decimal" w:pos="51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3B29" w:rsidRPr="009A3B29" w:rsidRDefault="009A3B29" w:rsidP="009A3B29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3B29" w:rsidRPr="009A3B29" w:rsidRDefault="009A3B29" w:rsidP="009A3B29">
            <w:pPr>
              <w:pStyle w:val="acctfourfigures"/>
              <w:tabs>
                <w:tab w:val="clear" w:pos="765"/>
                <w:tab w:val="decimal" w:pos="832"/>
              </w:tabs>
              <w:spacing w:after="0" w:line="240" w:lineRule="auto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3B29" w:rsidTr="00DA3C00">
        <w:trPr>
          <w:cantSplit/>
        </w:trPr>
        <w:tc>
          <w:tcPr>
            <w:tcW w:w="3036" w:type="dxa"/>
            <w:shd w:val="clear" w:color="auto" w:fill="auto"/>
          </w:tcPr>
          <w:p w:rsidR="009A3B29" w:rsidRPr="009A3B29" w:rsidRDefault="009A3B29" w:rsidP="009A3B29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B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31516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31516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A3B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9A3B29" w:rsidRDefault="009A3B29" w:rsidP="009A3B29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A3B29" w:rsidRPr="009A3B29" w:rsidRDefault="009A3B29" w:rsidP="009A3B29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3B29" w:rsidRDefault="009A3B29" w:rsidP="009A3B29">
            <w:pPr>
              <w:pStyle w:val="acctfourfigures"/>
              <w:tabs>
                <w:tab w:val="clear" w:pos="765"/>
                <w:tab w:val="decimal" w:pos="526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3B29" w:rsidRPr="009A3B29" w:rsidRDefault="009A3B29" w:rsidP="009A3B29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9A3B29" w:rsidRDefault="009A3B29" w:rsidP="009A3B29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3B29" w:rsidRPr="009A3B29" w:rsidRDefault="009A3B29" w:rsidP="009A3B29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3B29" w:rsidRDefault="009A3B29" w:rsidP="009A3B29">
            <w:pPr>
              <w:pStyle w:val="acctfourfigures"/>
              <w:tabs>
                <w:tab w:val="clear" w:pos="765"/>
                <w:tab w:val="decimal" w:pos="51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3B29" w:rsidRPr="009A3B29" w:rsidRDefault="009A3B29" w:rsidP="009A3B29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3B29" w:rsidRPr="009A3B29" w:rsidRDefault="009A3B29" w:rsidP="009A3B29">
            <w:pPr>
              <w:pStyle w:val="acctfourfigures"/>
              <w:tabs>
                <w:tab w:val="clear" w:pos="765"/>
                <w:tab w:val="decimal" w:pos="832"/>
              </w:tabs>
              <w:spacing w:after="0" w:line="240" w:lineRule="auto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5B6" w:rsidTr="00DA3C00">
        <w:trPr>
          <w:cantSplit/>
        </w:trPr>
        <w:tc>
          <w:tcPr>
            <w:tcW w:w="3036" w:type="dxa"/>
            <w:shd w:val="clear" w:color="auto" w:fill="auto"/>
          </w:tcPr>
          <w:p w:rsidR="003A35B6" w:rsidRPr="009A3B29" w:rsidRDefault="003A35B6" w:rsidP="003A35B6">
            <w:pPr>
              <w:spacing w:after="0" w:line="240" w:lineRule="auto"/>
              <w:ind w:left="125" w:hanging="1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B29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เงินลงทุนอื่น</w:t>
            </w:r>
            <w:r w:rsidRPr="009A3B2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A3B29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32,077</w:t>
            </w:r>
          </w:p>
        </w:tc>
        <w:tc>
          <w:tcPr>
            <w:tcW w:w="180" w:type="dxa"/>
            <w:vAlign w:val="bottom"/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526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35B6" w:rsidRPr="00B710FE" w:rsidRDefault="003A35B6" w:rsidP="003A35B6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A3B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35B6" w:rsidRPr="00B710FE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51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A35B6" w:rsidRPr="00B710FE" w:rsidRDefault="003A35B6" w:rsidP="003A35B6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35B6" w:rsidRPr="00B710FE" w:rsidRDefault="003A35B6" w:rsidP="003A35B6">
            <w:pPr>
              <w:pStyle w:val="acctfourfigures"/>
              <w:tabs>
                <w:tab w:val="clear" w:pos="765"/>
                <w:tab w:val="decimal" w:pos="832"/>
              </w:tabs>
              <w:spacing w:after="0" w:line="240" w:lineRule="auto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32,077</w:t>
            </w:r>
          </w:p>
        </w:tc>
      </w:tr>
    </w:tbl>
    <w:p w:rsidR="00730930" w:rsidRDefault="00730930" w:rsidP="009D3366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EB78F5" w:rsidRPr="00945ACB" w:rsidRDefault="00EB78F5" w:rsidP="009D3366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945ACB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</w:t>
      </w:r>
      <w:r w:rsidRPr="00945AC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945ACB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ที่วัดมูลค่า</w:t>
      </w:r>
      <w:r w:rsidRPr="00945AC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77292F" w:rsidRPr="008E0381" w:rsidRDefault="0077292F" w:rsidP="00EB78F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EB78F5" w:rsidRDefault="00EB78F5" w:rsidP="00EB78F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945AC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945AC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945AC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:rsidR="00EB78F5" w:rsidRPr="007375DB" w:rsidRDefault="00EB78F5" w:rsidP="00630DC4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630DC4" w:rsidRDefault="00EB78F5" w:rsidP="00630DC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52B09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F52B09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F52B09">
        <w:rPr>
          <w:rFonts w:ascii="Angsana New" w:hAnsi="Angsana New" w:cs="Angsana New"/>
          <w:sz w:val="30"/>
          <w:szCs w:val="30"/>
          <w:cs/>
          <w:lang w:bidi="th-TH"/>
        </w:rPr>
        <w:t>พิจารณามูลค่ายุติธรรมระดับ</w:t>
      </w:r>
      <w:r w:rsidRPr="00F52B09">
        <w:rPr>
          <w:rFonts w:ascii="Angsana New" w:hAnsi="Angsana New" w:cs="Angsana New"/>
          <w:sz w:val="30"/>
          <w:szCs w:val="30"/>
          <w:lang w:bidi="th-TH"/>
        </w:rPr>
        <w:t xml:space="preserve"> 2 </w:t>
      </w:r>
      <w:r w:rsidRPr="00F52B09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F52B09" w:rsidRPr="00F52B09">
        <w:rPr>
          <w:rFonts w:ascii="Angsana New" w:hAnsi="Angsana New" w:cs="Angsana New" w:hint="cs"/>
          <w:sz w:val="30"/>
          <w:szCs w:val="30"/>
          <w:cs/>
          <w:lang w:bidi="th-TH"/>
        </w:rPr>
        <w:t>หน่วยลงทุนในกองทุนรวมโดยอ้างอิงราคาจากมูลค่าของหน่วยลงทุนที่ประกาศโดยกองทุนนั้นๆ</w:t>
      </w:r>
    </w:p>
    <w:p w:rsidR="0060659A" w:rsidRDefault="0060659A" w:rsidP="00630DC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0659A" w:rsidRDefault="0060659A" w:rsidP="00630DC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0659A" w:rsidRDefault="0060659A" w:rsidP="00630DC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0659A" w:rsidRDefault="0060659A" w:rsidP="00630DC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0659A" w:rsidRDefault="0060659A" w:rsidP="00630DC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0659A" w:rsidRDefault="0060659A" w:rsidP="00630DC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0659A" w:rsidRDefault="0060659A" w:rsidP="00630DC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0659A" w:rsidRPr="00630DC4" w:rsidRDefault="0060659A" w:rsidP="00630DC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 w:hint="cs"/>
          <w:sz w:val="30"/>
          <w:szCs w:val="30"/>
          <w:cs/>
          <w:lang w:bidi="th-TH"/>
        </w:rPr>
      </w:pPr>
    </w:p>
    <w:p w:rsidR="004C7775" w:rsidRDefault="004C7775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2E5139" w:rsidRPr="00D55D3F" w:rsidRDefault="005A04BD" w:rsidP="00C71E57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37</w:t>
      </w:r>
      <w:r w:rsidR="00C71E57">
        <w:rPr>
          <w:rFonts w:ascii="Angsana New" w:hAnsi="Angsana New" w:cs="Angsana New"/>
          <w:b/>
          <w:bCs/>
          <w:sz w:val="30"/>
          <w:szCs w:val="30"/>
        </w:rPr>
        <w:t xml:space="preserve">       </w:t>
      </w:r>
      <w:r w:rsidR="002E5139" w:rsidRPr="00D55D3F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B47D69" w:rsidRPr="00D55D3F">
        <w:rPr>
          <w:rFonts w:ascii="Angsana New" w:hAnsi="Angsana New" w:cs="Angsana New"/>
          <w:b/>
          <w:bCs/>
          <w:sz w:val="30"/>
          <w:szCs w:val="30"/>
          <w:cs/>
        </w:rPr>
        <w:t>ที่มีกับ</w:t>
      </w:r>
      <w:r w:rsidR="007A3ACC" w:rsidRPr="00D55D3F">
        <w:rPr>
          <w:rFonts w:ascii="Angsana New" w:hAnsi="Angsana New" w:cs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AA0727" w:rsidRPr="00D55D3F" w:rsidRDefault="00AA0727" w:rsidP="00D55D3F">
      <w:pPr>
        <w:spacing w:after="0"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63" w:type="dxa"/>
        <w:tblInd w:w="648" w:type="dxa"/>
        <w:tblLayout w:type="fixed"/>
        <w:tblLook w:val="0000"/>
      </w:tblPr>
      <w:tblGrid>
        <w:gridCol w:w="3960"/>
        <w:gridCol w:w="1080"/>
        <w:gridCol w:w="270"/>
        <w:gridCol w:w="1080"/>
        <w:gridCol w:w="270"/>
        <w:gridCol w:w="1053"/>
        <w:gridCol w:w="9"/>
        <w:gridCol w:w="227"/>
        <w:gridCol w:w="61"/>
        <w:gridCol w:w="1053"/>
      </w:tblGrid>
      <w:tr w:rsidR="007A7282" w:rsidRPr="00F94A31" w:rsidTr="00DA3C00">
        <w:trPr>
          <w:tblHeader/>
        </w:trPr>
        <w:tc>
          <w:tcPr>
            <w:tcW w:w="3960" w:type="dxa"/>
          </w:tcPr>
          <w:p w:rsidR="007A7282" w:rsidRPr="00F94A31" w:rsidRDefault="007A7282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A7282" w:rsidRPr="00F94A31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A7282" w:rsidRPr="00F94A31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5"/>
          </w:tcPr>
          <w:p w:rsidR="007A7282" w:rsidRPr="00F94A31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5B6" w:rsidRPr="00F94A31" w:rsidTr="00DA3C00">
        <w:trPr>
          <w:tblHeader/>
        </w:trPr>
        <w:tc>
          <w:tcPr>
            <w:tcW w:w="396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gridSpan w:val="2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A35B6" w:rsidRPr="00F94A31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DD23DA" w:rsidRPr="00F94A31" w:rsidTr="00DA3C00">
        <w:trPr>
          <w:tblHeader/>
        </w:trPr>
        <w:tc>
          <w:tcPr>
            <w:tcW w:w="3960" w:type="dxa"/>
          </w:tcPr>
          <w:p w:rsidR="00DD23DA" w:rsidRPr="00F94A31" w:rsidRDefault="00DD23DA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9"/>
          </w:tcPr>
          <w:p w:rsidR="00DD23DA" w:rsidRPr="00F94A31" w:rsidRDefault="00DD23DA" w:rsidP="00D55D3F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23DA" w:rsidRPr="00F94A31" w:rsidTr="00DA3C00">
        <w:tc>
          <w:tcPr>
            <w:tcW w:w="3960" w:type="dxa"/>
          </w:tcPr>
          <w:p w:rsidR="00DD23DA" w:rsidRPr="00F94A31" w:rsidRDefault="00DD23DA" w:rsidP="00F64F99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ก)    ภาระผูกพันรายจ่ายฝ่ายทุน</w:t>
            </w:r>
          </w:p>
        </w:tc>
        <w:tc>
          <w:tcPr>
            <w:tcW w:w="1080" w:type="dxa"/>
          </w:tcPr>
          <w:p w:rsidR="00DD23DA" w:rsidRPr="00F94A31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D23DA" w:rsidRPr="00F94A31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3DA" w:rsidRPr="00F94A31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D23DA" w:rsidRPr="00F94A31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DD23DA" w:rsidRPr="00F94A31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DD23DA" w:rsidRPr="00F94A31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DD23DA" w:rsidRPr="00F94A31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A35B6" w:rsidRPr="00F94A31" w:rsidTr="00DA3C00">
        <w:tc>
          <w:tcPr>
            <w:tcW w:w="396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สัญญาที่ยังไม่ได้รับรู้สำหรับสิทธิการเช่า</w:t>
            </w:r>
          </w:p>
        </w:tc>
        <w:tc>
          <w:tcPr>
            <w:tcW w:w="1080" w:type="dxa"/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13,000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A35B6" w:rsidRPr="00F94A31" w:rsidRDefault="005F22FA" w:rsidP="003A35B6">
            <w:pPr>
              <w:tabs>
                <w:tab w:val="decimal" w:pos="-108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A35B6" w:rsidRPr="00F94A31" w:rsidRDefault="003A35B6" w:rsidP="003A35B6">
            <w:pPr>
              <w:tabs>
                <w:tab w:val="decimal" w:pos="-108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35B6" w:rsidRPr="00F94A31" w:rsidTr="00DA3C00">
        <w:tc>
          <w:tcPr>
            <w:tcW w:w="396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244,328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201,121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242,813</w:t>
            </w:r>
          </w:p>
        </w:tc>
        <w:tc>
          <w:tcPr>
            <w:tcW w:w="236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153,504</w:t>
            </w:r>
          </w:p>
        </w:tc>
      </w:tr>
      <w:tr w:rsidR="003A35B6" w:rsidRPr="00F94A31" w:rsidTr="00DA3C00">
        <w:tc>
          <w:tcPr>
            <w:tcW w:w="396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256,328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214,121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242,813</w:t>
            </w:r>
          </w:p>
        </w:tc>
        <w:tc>
          <w:tcPr>
            <w:tcW w:w="236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153,504</w:t>
            </w:r>
          </w:p>
        </w:tc>
      </w:tr>
      <w:tr w:rsidR="003A35B6" w:rsidRPr="004C7775" w:rsidTr="00DA3C00">
        <w:tc>
          <w:tcPr>
            <w:tcW w:w="3960" w:type="dxa"/>
          </w:tcPr>
          <w:p w:rsidR="003A35B6" w:rsidRPr="004C7775" w:rsidRDefault="003A35B6" w:rsidP="003A35B6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:rsidR="003A35B6" w:rsidRPr="004C7775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3A35B6" w:rsidRPr="004C7775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3A35B6" w:rsidRPr="004C7775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3A35B6" w:rsidRPr="004C7775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:rsidR="003A35B6" w:rsidRPr="004C7775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  <w:gridSpan w:val="2"/>
          </w:tcPr>
          <w:p w:rsidR="003A35B6" w:rsidRPr="004C7775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gridSpan w:val="2"/>
          </w:tcPr>
          <w:p w:rsidR="003A35B6" w:rsidRPr="004C7775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3A35B6" w:rsidRPr="00F94A31" w:rsidTr="00DA3C00">
        <w:tc>
          <w:tcPr>
            <w:tcW w:w="3960" w:type="dxa"/>
          </w:tcPr>
          <w:p w:rsidR="003A35B6" w:rsidRPr="00F94A31" w:rsidRDefault="003A35B6" w:rsidP="003A35B6">
            <w:pPr>
              <w:numPr>
                <w:ilvl w:val="0"/>
                <w:numId w:val="15"/>
              </w:numPr>
              <w:tabs>
                <w:tab w:val="left" w:pos="342"/>
              </w:tabs>
              <w:spacing w:after="0" w:line="240" w:lineRule="auto"/>
              <w:ind w:left="-99" w:right="-25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A35B6" w:rsidRPr="00F94A31" w:rsidTr="00DA3C00">
        <w:tc>
          <w:tcPr>
            <w:tcW w:w="396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ดำเนินงานที่ยกเลิกไม่ได้</w:t>
            </w: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35B6" w:rsidRPr="00F94A31" w:rsidTr="00DA3C00">
        <w:tc>
          <w:tcPr>
            <w:tcW w:w="396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080" w:type="dxa"/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248,131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247,499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194,077</w:t>
            </w:r>
          </w:p>
        </w:tc>
        <w:tc>
          <w:tcPr>
            <w:tcW w:w="236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189,030</w:t>
            </w:r>
          </w:p>
        </w:tc>
      </w:tr>
      <w:tr w:rsidR="003A35B6" w:rsidRPr="00F94A31" w:rsidTr="00DA3C00">
        <w:tc>
          <w:tcPr>
            <w:tcW w:w="396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ระยะเวลามากกว่าหนึ่งปีถึงห้าปี</w:t>
            </w:r>
          </w:p>
        </w:tc>
        <w:tc>
          <w:tcPr>
            <w:tcW w:w="1080" w:type="dxa"/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976,891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962,459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757,000</w:t>
            </w:r>
          </w:p>
        </w:tc>
        <w:tc>
          <w:tcPr>
            <w:tcW w:w="236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745,949</w:t>
            </w:r>
          </w:p>
        </w:tc>
      </w:tr>
      <w:tr w:rsidR="003A35B6" w:rsidRPr="00F94A31" w:rsidTr="00DA3C00">
        <w:tc>
          <w:tcPr>
            <w:tcW w:w="396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1,705,681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1,841,299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1,178,946</w:t>
            </w:r>
          </w:p>
        </w:tc>
        <w:tc>
          <w:tcPr>
            <w:tcW w:w="236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1,261,307</w:t>
            </w:r>
          </w:p>
        </w:tc>
      </w:tr>
      <w:tr w:rsidR="003A35B6" w:rsidRPr="00F94A31" w:rsidTr="00DA3C00">
        <w:tc>
          <w:tcPr>
            <w:tcW w:w="3960" w:type="dxa"/>
          </w:tcPr>
          <w:p w:rsidR="003A35B6" w:rsidRPr="00F94A31" w:rsidRDefault="003A35B6" w:rsidP="003A35B6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2,930,703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3,051,257</w:t>
            </w:r>
          </w:p>
        </w:tc>
        <w:tc>
          <w:tcPr>
            <w:tcW w:w="270" w:type="dxa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5F22FA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2,130,023</w:t>
            </w:r>
          </w:p>
        </w:tc>
        <w:tc>
          <w:tcPr>
            <w:tcW w:w="236" w:type="dxa"/>
            <w:gridSpan w:val="2"/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A35B6" w:rsidRPr="00F94A31" w:rsidRDefault="003A35B6" w:rsidP="003A35B6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2,196,286</w:t>
            </w:r>
          </w:p>
        </w:tc>
      </w:tr>
    </w:tbl>
    <w:p w:rsidR="00833520" w:rsidRPr="004C7775" w:rsidRDefault="00833520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pacing w:val="-4"/>
        </w:rPr>
      </w:pPr>
    </w:p>
    <w:p w:rsidR="00294876" w:rsidRDefault="00294876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กลุ่มบริษัทได้ทำสัญญาเช่า</w:t>
      </w:r>
      <w:r w:rsidR="007A6C13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D55D3F">
        <w:rPr>
          <w:rFonts w:ascii="Angsana New" w:hAnsi="Angsana New" w:cs="Angsana New"/>
          <w:sz w:val="30"/>
          <w:szCs w:val="30"/>
          <w:cs/>
        </w:rPr>
        <w:t>และเช่า</w:t>
      </w:r>
      <w:r w:rsidR="007A6C13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กับบริษัทในประเทศหลายแห่ง โดยมีกำหนดระยะเวลาในการเช่าจนถึงปี </w:t>
      </w:r>
      <w:r w:rsidR="00CD2C64">
        <w:rPr>
          <w:rFonts w:ascii="Angsana New" w:hAnsi="Angsana New" w:cs="Angsana New"/>
          <w:sz w:val="30"/>
          <w:szCs w:val="30"/>
        </w:rPr>
        <w:t>2588</w:t>
      </w:r>
    </w:p>
    <w:p w:rsidR="004C7775" w:rsidRPr="004C7775" w:rsidRDefault="004C7775" w:rsidP="00D55D3F">
      <w:pPr>
        <w:pStyle w:val="a"/>
        <w:tabs>
          <w:tab w:val="clear" w:pos="1080"/>
          <w:tab w:val="left" w:pos="540"/>
        </w:tabs>
        <w:spacing w:after="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AE6E12" w:rsidRPr="00D55D3F" w:rsidRDefault="005A04BD" w:rsidP="00D55D3F">
      <w:pPr>
        <w:pStyle w:val="a"/>
        <w:tabs>
          <w:tab w:val="clear" w:pos="1080"/>
          <w:tab w:val="left" w:pos="540"/>
        </w:tabs>
        <w:spacing w:after="0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38</w:t>
      </w:r>
      <w:r w:rsidR="00AE6E12" w:rsidRPr="00FA7A44">
        <w:rPr>
          <w:rFonts w:ascii="Angsana New" w:hAnsi="Angsana New" w:cs="Angsana New"/>
          <w:b/>
          <w:bCs/>
          <w:lang w:val="en-US"/>
        </w:rPr>
        <w:tab/>
      </w:r>
      <w:r w:rsidR="00AE6E12" w:rsidRPr="00FA7A44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</w:p>
    <w:p w:rsidR="00AE6E12" w:rsidRPr="004C7775" w:rsidRDefault="00AE6E12" w:rsidP="00FA7A4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20"/>
          <w:lang w:val="en-US"/>
        </w:rPr>
      </w:pPr>
    </w:p>
    <w:p w:rsidR="0077292F" w:rsidRPr="008E0381" w:rsidRDefault="00FA7A44" w:rsidP="008E038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36F3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ที่ประชุมคณะกรรมการบริษัทเมื่อวันที่ </w:t>
      </w:r>
      <w:r w:rsidR="00841808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636F3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36F3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กุมภาพันธ์ </w:t>
      </w:r>
      <w:r w:rsidR="00841808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636F3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มีมติอนุมัติประกาศจ่ายเงินปันผล สำหรับผลการดำเนินงานประจำปี </w:t>
      </w:r>
      <w:r w:rsidR="00841808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636F3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จำนวน </w:t>
      </w:r>
      <w:r w:rsidR="00B61CCA">
        <w:rPr>
          <w:rFonts w:ascii="Angsana New" w:hAnsi="Angsana New" w:cs="Angsana New"/>
          <w:sz w:val="30"/>
          <w:szCs w:val="30"/>
          <w:lang w:val="en-US" w:bidi="th-TH"/>
        </w:rPr>
        <w:t>1.25</w:t>
      </w:r>
      <w:r w:rsidR="000E3A1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36F3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บาทต่อหุ้น รวมเป็นเงินทั้งสิ้น </w:t>
      </w:r>
      <w:r w:rsidR="00B61CCA">
        <w:rPr>
          <w:rFonts w:ascii="Angsana New" w:hAnsi="Angsana New" w:cs="Angsana New"/>
          <w:sz w:val="30"/>
          <w:szCs w:val="30"/>
          <w:lang w:val="en-US" w:bidi="th-TH"/>
        </w:rPr>
        <w:t>1,388.3</w:t>
      </w:r>
      <w:r w:rsidR="0084180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36F3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</w:p>
    <w:p w:rsidR="005A04BD" w:rsidRDefault="00225C2D" w:rsidP="00D55D3F">
      <w:pPr>
        <w:pStyle w:val="a"/>
        <w:tabs>
          <w:tab w:val="clear" w:pos="1080"/>
          <w:tab w:val="left" w:pos="540"/>
        </w:tabs>
        <w:spacing w:after="0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cs/>
          <w:lang w:val="en-US"/>
        </w:rPr>
        <w:br w:type="page"/>
      </w:r>
    </w:p>
    <w:p w:rsidR="005217F4" w:rsidRDefault="00225C2D" w:rsidP="005217F4">
      <w:pPr>
        <w:pStyle w:val="a"/>
        <w:tabs>
          <w:tab w:val="left" w:pos="540"/>
        </w:tabs>
        <w:spacing w:after="0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39</w:t>
      </w:r>
      <w:r w:rsidR="005217F4">
        <w:rPr>
          <w:rFonts w:ascii="Angsana New" w:hAnsi="Angsana New" w:cs="Angsana New"/>
          <w:b/>
          <w:bCs/>
          <w:lang w:val="en-US"/>
        </w:rPr>
        <w:tab/>
      </w:r>
      <w:r w:rsidR="005217F4">
        <w:rPr>
          <w:rFonts w:ascii="Angsan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:rsidR="005217F4" w:rsidRDefault="005217F4" w:rsidP="005217F4">
      <w:pPr>
        <w:pStyle w:val="a"/>
        <w:tabs>
          <w:tab w:val="left" w:pos="540"/>
        </w:tabs>
        <w:spacing w:after="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5217F4" w:rsidRDefault="005217F4" w:rsidP="005217F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รายการในงบการเงินของ </w:t>
      </w:r>
      <w:r>
        <w:rPr>
          <w:rFonts w:ascii="Angsana New" w:hAnsi="Angsana New" w:cs="Angsana New"/>
          <w:sz w:val="30"/>
          <w:szCs w:val="30"/>
        </w:rPr>
        <w:t xml:space="preserve">2559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บางรายการได้จัดประเภทใหม่ให้สอดคล้องกับรายการในงบการเงินของ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5217F4" w:rsidRPr="00A54886" w:rsidRDefault="005217F4" w:rsidP="005217F4">
      <w:pPr>
        <w:spacing w:after="0" w:line="240" w:lineRule="auto"/>
        <w:ind w:left="54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090" w:type="dxa"/>
        <w:tblInd w:w="558" w:type="dxa"/>
        <w:tblLayout w:type="fixed"/>
        <w:tblLook w:val="01E0"/>
      </w:tblPr>
      <w:tblGrid>
        <w:gridCol w:w="198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5217F4" w:rsidTr="002C52C4">
        <w:trPr>
          <w:tblHeader/>
        </w:trPr>
        <w:tc>
          <w:tcPr>
            <w:tcW w:w="1980" w:type="dxa"/>
          </w:tcPr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  <w:hideMark/>
          </w:tcPr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</w:tr>
      <w:tr w:rsidR="002C52C4" w:rsidTr="002C52C4">
        <w:trPr>
          <w:tblHeader/>
        </w:trPr>
        <w:tc>
          <w:tcPr>
            <w:tcW w:w="1980" w:type="dxa"/>
          </w:tcPr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 w:hint="cs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30A" w:rsidRPr="002B130A" w:rsidTr="002C52C4">
        <w:trPr>
          <w:tblHeader/>
        </w:trPr>
        <w:tc>
          <w:tcPr>
            <w:tcW w:w="1980" w:type="dxa"/>
          </w:tcPr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:rsidR="005217F4" w:rsidRDefault="005217F4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217F4" w:rsidRDefault="005217F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217F4" w:rsidRDefault="005217F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:rsidR="005217F4" w:rsidRDefault="005217F4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:rsidR="005217F4" w:rsidRDefault="005217F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217F4" w:rsidRDefault="005217F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217F4" w:rsidRDefault="005217F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217F4" w:rsidRDefault="005217F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:rsidR="005217F4" w:rsidRDefault="005217F4" w:rsidP="002B130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217F4" w:rsidTr="002C52C4">
        <w:trPr>
          <w:tblHeader/>
        </w:trPr>
        <w:tc>
          <w:tcPr>
            <w:tcW w:w="1980" w:type="dxa"/>
          </w:tcPr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hideMark/>
          </w:tcPr>
          <w:p w:rsidR="005217F4" w:rsidRDefault="005217F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130A" w:rsidTr="002C52C4">
        <w:tc>
          <w:tcPr>
            <w:tcW w:w="1980" w:type="dxa"/>
            <w:hideMark/>
          </w:tcPr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:rsidR="005217F4" w:rsidRDefault="005217F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217F4" w:rsidRDefault="005217F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217F4" w:rsidRDefault="005217F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217F4" w:rsidRDefault="005217F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217F4" w:rsidRDefault="005217F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217F4" w:rsidRDefault="005217F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217F4" w:rsidRDefault="005217F4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1FEC" w:rsidTr="00151A06">
        <w:tc>
          <w:tcPr>
            <w:tcW w:w="1980" w:type="dxa"/>
          </w:tcPr>
          <w:p w:rsidR="004E1FEC" w:rsidRDefault="004E1FEC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</w:t>
            </w:r>
          </w:p>
          <w:p w:rsidR="004E1FEC" w:rsidRPr="008D52A5" w:rsidRDefault="004E1FEC" w:rsidP="004E1FEC">
            <w:pPr>
              <w:pStyle w:val="BodyText"/>
              <w:spacing w:after="0"/>
              <w:ind w:left="252" w:right="-405"/>
              <w:jc w:val="both"/>
              <w:rPr>
                <w:rFonts w:ascii="Angsana New" w:hAnsi="Angsana New" w:cs="Angsana New" w:hint="cs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:rsidR="004E1FEC" w:rsidRPr="00FB3D53" w:rsidRDefault="004E1FEC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E1FEC" w:rsidRPr="00FB3D53" w:rsidRDefault="004E1FEC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3D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1FEC" w:rsidRPr="008D52A5" w:rsidRDefault="004E1FEC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E1FEC" w:rsidRDefault="004E1FEC" w:rsidP="00551C24">
            <w:pPr>
              <w:pStyle w:val="BodyText"/>
              <w:tabs>
                <w:tab w:val="decimal" w:pos="684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</w:p>
          <w:p w:rsidR="004E1FEC" w:rsidRPr="008D52A5" w:rsidRDefault="004E1FEC" w:rsidP="00551C24">
            <w:pPr>
              <w:pStyle w:val="BodyText"/>
              <w:tabs>
                <w:tab w:val="decimal" w:pos="684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33,000</w:t>
            </w:r>
          </w:p>
        </w:tc>
        <w:tc>
          <w:tcPr>
            <w:tcW w:w="270" w:type="dxa"/>
          </w:tcPr>
          <w:p w:rsidR="004E1FEC" w:rsidRPr="008D52A5" w:rsidRDefault="004E1FEC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1FEC" w:rsidRDefault="004E1FEC" w:rsidP="004E1FEC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4E1FEC" w:rsidRPr="008D52A5" w:rsidRDefault="004E1FEC" w:rsidP="004E1FEC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33,000</w:t>
            </w:r>
          </w:p>
        </w:tc>
        <w:tc>
          <w:tcPr>
            <w:tcW w:w="270" w:type="dxa"/>
          </w:tcPr>
          <w:p w:rsidR="004E1FEC" w:rsidRPr="008D52A5" w:rsidRDefault="004E1FEC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1FEC" w:rsidRPr="00FB3D53" w:rsidRDefault="004E1FEC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E1FEC" w:rsidRPr="00FB3D53" w:rsidRDefault="004E1FEC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3D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1FEC" w:rsidRPr="00FB3D53" w:rsidRDefault="004E1FEC" w:rsidP="004E1FEC">
            <w:pPr>
              <w:pStyle w:val="BodyText"/>
              <w:tabs>
                <w:tab w:val="decimal" w:pos="432"/>
              </w:tabs>
              <w:spacing w:after="0"/>
              <w:ind w:right="-4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4E1FEC" w:rsidRPr="00FB3D53" w:rsidRDefault="004E1FEC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E1FEC" w:rsidRPr="00FB3D53" w:rsidRDefault="004E1FEC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3D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1FEC" w:rsidRPr="00FB3D53" w:rsidRDefault="004E1FEC" w:rsidP="004E1FEC">
            <w:pPr>
              <w:pStyle w:val="BodyText"/>
              <w:tabs>
                <w:tab w:val="decimal" w:pos="432"/>
              </w:tabs>
              <w:spacing w:after="0"/>
              <w:ind w:right="-4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4E1FEC" w:rsidRPr="00FB3D53" w:rsidRDefault="004E1FEC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E1FEC" w:rsidRPr="00FB3D53" w:rsidRDefault="004E1FEC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3D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AA5DA7" w:rsidTr="00151A06">
        <w:tc>
          <w:tcPr>
            <w:tcW w:w="1980" w:type="dxa"/>
          </w:tcPr>
          <w:p w:rsidR="00AA5DA7" w:rsidRPr="008D52A5" w:rsidRDefault="00AA5DA7" w:rsidP="00AA5DA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  <w:r w:rsidRPr="008D52A5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</w:p>
          <w:p w:rsidR="00AA5DA7" w:rsidRDefault="00AA5DA7" w:rsidP="00AA5DA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8D52A5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:rsidR="003D0B00" w:rsidRDefault="003D0B00" w:rsidP="00551C2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A5DA7" w:rsidRPr="00551C24" w:rsidRDefault="003D0B00" w:rsidP="00551C2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3,267,296</w:t>
            </w:r>
          </w:p>
        </w:tc>
        <w:tc>
          <w:tcPr>
            <w:tcW w:w="270" w:type="dxa"/>
          </w:tcPr>
          <w:p w:rsidR="00AA5DA7" w:rsidRPr="008D52A5" w:rsidRDefault="00AA5DA7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A5DA7" w:rsidRDefault="00AA5DA7" w:rsidP="004E1FEC">
            <w:pPr>
              <w:pStyle w:val="BodyText"/>
              <w:tabs>
                <w:tab w:val="decimal" w:pos="711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</w:p>
          <w:p w:rsidR="003D0B00" w:rsidRDefault="003D0B00" w:rsidP="00551C24">
            <w:pPr>
              <w:pStyle w:val="BodyText"/>
              <w:tabs>
                <w:tab w:val="decimal" w:pos="675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(33,000)</w:t>
            </w:r>
          </w:p>
        </w:tc>
        <w:tc>
          <w:tcPr>
            <w:tcW w:w="270" w:type="dxa"/>
          </w:tcPr>
          <w:p w:rsidR="00AA5DA7" w:rsidRPr="008D52A5" w:rsidRDefault="00AA5DA7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D0B00" w:rsidRDefault="003D0B00" w:rsidP="004E1FEC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A5DA7" w:rsidRDefault="003D0B00" w:rsidP="004E1FEC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B00">
              <w:rPr>
                <w:rFonts w:ascii="Angsana New" w:hAnsi="Angsana New" w:cs="Angsana New"/>
                <w:sz w:val="30"/>
                <w:szCs w:val="30"/>
              </w:rPr>
              <w:t>3,234,296</w:t>
            </w:r>
          </w:p>
        </w:tc>
        <w:tc>
          <w:tcPr>
            <w:tcW w:w="270" w:type="dxa"/>
          </w:tcPr>
          <w:p w:rsidR="00AA5DA7" w:rsidRPr="008D52A5" w:rsidRDefault="00AA5DA7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A5DA7" w:rsidRPr="003D0B00" w:rsidRDefault="00AA5DA7" w:rsidP="00551C2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3D0B00" w:rsidRPr="003D0B00" w:rsidRDefault="003D0B00" w:rsidP="00551C2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0B00">
              <w:rPr>
                <w:rFonts w:ascii="Angsana New" w:hAnsi="Angsana New" w:cs="Angsana New"/>
                <w:sz w:val="30"/>
                <w:szCs w:val="30"/>
              </w:rPr>
              <w:t>3,000,000</w:t>
            </w:r>
          </w:p>
        </w:tc>
        <w:tc>
          <w:tcPr>
            <w:tcW w:w="270" w:type="dxa"/>
          </w:tcPr>
          <w:p w:rsidR="00AA5DA7" w:rsidRPr="00FB3D53" w:rsidRDefault="00AA5DA7" w:rsidP="004E1FEC">
            <w:pPr>
              <w:pStyle w:val="BodyText"/>
              <w:tabs>
                <w:tab w:val="decimal" w:pos="432"/>
              </w:tabs>
              <w:spacing w:after="0"/>
              <w:ind w:right="-4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AA5DA7" w:rsidRDefault="00AA5DA7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D0B00" w:rsidRPr="00FB3D53" w:rsidRDefault="003D0B00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3D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A5DA7" w:rsidRPr="00FB3D53" w:rsidRDefault="00AA5DA7" w:rsidP="004E1FEC">
            <w:pPr>
              <w:pStyle w:val="BodyText"/>
              <w:tabs>
                <w:tab w:val="decimal" w:pos="432"/>
              </w:tabs>
              <w:spacing w:after="0"/>
              <w:ind w:right="-4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A5DA7" w:rsidRPr="003D0B00" w:rsidRDefault="00AA5DA7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</w:p>
          <w:p w:rsidR="003D0B00" w:rsidRPr="003D0B00" w:rsidRDefault="003D0B00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 w:rsidRPr="003D0B00">
              <w:rPr>
                <w:rFonts w:ascii="Angsana New" w:hAnsi="Angsana New" w:cs="Angsana New"/>
                <w:sz w:val="30"/>
                <w:szCs w:val="30"/>
              </w:rPr>
              <w:t>3,000,000</w:t>
            </w:r>
          </w:p>
        </w:tc>
      </w:tr>
      <w:tr w:rsidR="003D0B00" w:rsidTr="00151A06">
        <w:tc>
          <w:tcPr>
            <w:tcW w:w="1980" w:type="dxa"/>
          </w:tcPr>
          <w:p w:rsidR="003D0B00" w:rsidRDefault="003D0B00" w:rsidP="003D0B00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 อุปกรณ์</w:t>
            </w:r>
          </w:p>
        </w:tc>
        <w:tc>
          <w:tcPr>
            <w:tcW w:w="990" w:type="dxa"/>
          </w:tcPr>
          <w:p w:rsidR="003D0B00" w:rsidRDefault="003D0B00" w:rsidP="003D0B00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9,836,534</w:t>
            </w:r>
          </w:p>
        </w:tc>
        <w:tc>
          <w:tcPr>
            <w:tcW w:w="270" w:type="dxa"/>
          </w:tcPr>
          <w:p w:rsidR="003D0B00" w:rsidRPr="008D52A5" w:rsidRDefault="003D0B00" w:rsidP="003D0B00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D0B00" w:rsidRDefault="003D0B00" w:rsidP="00551C24">
            <w:pPr>
              <w:pStyle w:val="BodyText"/>
              <w:tabs>
                <w:tab w:val="decimal" w:pos="684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:rsidR="003D0B00" w:rsidRPr="008D52A5" w:rsidRDefault="003D0B00" w:rsidP="003D0B00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D0B00" w:rsidRDefault="003D0B00" w:rsidP="003D0B00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9,836,677</w:t>
            </w:r>
          </w:p>
        </w:tc>
        <w:tc>
          <w:tcPr>
            <w:tcW w:w="270" w:type="dxa"/>
          </w:tcPr>
          <w:p w:rsidR="003D0B00" w:rsidRDefault="003D0B00" w:rsidP="003D0B00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D0B00" w:rsidRDefault="003D0B00" w:rsidP="003D0B00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8,920,761</w:t>
            </w:r>
          </w:p>
        </w:tc>
        <w:tc>
          <w:tcPr>
            <w:tcW w:w="270" w:type="dxa"/>
          </w:tcPr>
          <w:p w:rsidR="003D0B00" w:rsidRPr="00FB3D53" w:rsidRDefault="003D0B00" w:rsidP="003D0B00">
            <w:pPr>
              <w:pStyle w:val="BodyText"/>
              <w:tabs>
                <w:tab w:val="decimal" w:pos="432"/>
              </w:tabs>
              <w:spacing w:after="0"/>
              <w:ind w:right="-4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3D0B00" w:rsidRPr="003D0B00" w:rsidRDefault="003D0B00" w:rsidP="00551C24">
            <w:pPr>
              <w:pStyle w:val="BodyText"/>
              <w:tabs>
                <w:tab w:val="decimal" w:pos="684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 w:rsidRPr="003D0B00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:rsidR="003D0B00" w:rsidRPr="00FB3D53" w:rsidRDefault="003D0B00" w:rsidP="003D0B00">
            <w:pPr>
              <w:pStyle w:val="BodyText"/>
              <w:tabs>
                <w:tab w:val="decimal" w:pos="432"/>
              </w:tabs>
              <w:spacing w:after="0"/>
              <w:ind w:right="-4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D0B00" w:rsidRPr="003D0B00" w:rsidRDefault="003D0B00" w:rsidP="003D0B00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 w:rsidRPr="003D0B00">
              <w:rPr>
                <w:rFonts w:ascii="Angsana New" w:hAnsi="Angsana New" w:cs="Angsana New"/>
                <w:sz w:val="30"/>
                <w:szCs w:val="30"/>
              </w:rPr>
              <w:t>8,920,904</w:t>
            </w:r>
          </w:p>
        </w:tc>
      </w:tr>
      <w:tr w:rsidR="004E1FEC" w:rsidTr="00151A06">
        <w:tc>
          <w:tcPr>
            <w:tcW w:w="1980" w:type="dxa"/>
            <w:hideMark/>
          </w:tcPr>
          <w:p w:rsidR="004E1FEC" w:rsidRDefault="004E1FEC" w:rsidP="00151A0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90" w:type="dxa"/>
          </w:tcPr>
          <w:p w:rsidR="004E1FEC" w:rsidRDefault="004E1FEC" w:rsidP="00151A06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2,735,797</w:t>
            </w:r>
          </w:p>
        </w:tc>
        <w:tc>
          <w:tcPr>
            <w:tcW w:w="270" w:type="dxa"/>
          </w:tcPr>
          <w:p w:rsidR="004E1FEC" w:rsidRDefault="004E1FEC" w:rsidP="00151A0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E1FEC" w:rsidRDefault="004E1FEC" w:rsidP="003D0B00">
            <w:pPr>
              <w:pStyle w:val="BodyText"/>
              <w:tabs>
                <w:tab w:val="decimal" w:pos="702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(143)</w:t>
            </w:r>
          </w:p>
        </w:tc>
        <w:tc>
          <w:tcPr>
            <w:tcW w:w="270" w:type="dxa"/>
          </w:tcPr>
          <w:p w:rsidR="004E1FEC" w:rsidRDefault="004E1FEC" w:rsidP="00151A0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1FEC" w:rsidRDefault="004E1FEC" w:rsidP="00151A06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2,735,654</w:t>
            </w:r>
          </w:p>
        </w:tc>
        <w:tc>
          <w:tcPr>
            <w:tcW w:w="270" w:type="dxa"/>
          </w:tcPr>
          <w:p w:rsidR="004E1FEC" w:rsidRDefault="004E1FEC" w:rsidP="00151A0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1FEC" w:rsidRDefault="004E1FEC" w:rsidP="00151A06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2,011,687</w:t>
            </w:r>
          </w:p>
        </w:tc>
        <w:tc>
          <w:tcPr>
            <w:tcW w:w="270" w:type="dxa"/>
          </w:tcPr>
          <w:p w:rsidR="004E1FEC" w:rsidRDefault="004E1FEC" w:rsidP="00151A0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E1FEC" w:rsidRDefault="004E1FEC" w:rsidP="003D0B00">
            <w:pPr>
              <w:pStyle w:val="BodyText"/>
              <w:tabs>
                <w:tab w:val="decimal" w:pos="702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(143)</w:t>
            </w:r>
          </w:p>
        </w:tc>
        <w:tc>
          <w:tcPr>
            <w:tcW w:w="270" w:type="dxa"/>
          </w:tcPr>
          <w:p w:rsidR="004E1FEC" w:rsidRDefault="004E1FEC" w:rsidP="00151A0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1FEC" w:rsidRDefault="004E1FEC" w:rsidP="003D0B00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2,011,544</w:t>
            </w:r>
          </w:p>
        </w:tc>
      </w:tr>
      <w:tr w:rsidR="004E1FEC" w:rsidTr="00151A06">
        <w:tc>
          <w:tcPr>
            <w:tcW w:w="1980" w:type="dxa"/>
          </w:tcPr>
          <w:p w:rsidR="004E1FEC" w:rsidRDefault="004E1FEC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4E1FEC" w:rsidRDefault="004E1FEC" w:rsidP="004E1F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1FEC" w:rsidRDefault="004E1FEC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E1FEC" w:rsidRDefault="004E1FEC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1FEC" w:rsidRDefault="004E1FEC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1FEC" w:rsidRDefault="004E1FEC" w:rsidP="004E1F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1FEC" w:rsidRDefault="004E1FEC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1FEC" w:rsidRDefault="004E1FEC" w:rsidP="004E1F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1FEC" w:rsidRDefault="004E1FEC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E1FEC" w:rsidRDefault="004E1FEC" w:rsidP="004E1FEC">
            <w:pPr>
              <w:pStyle w:val="BodyText"/>
              <w:tabs>
                <w:tab w:val="decimal" w:pos="432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1FEC" w:rsidRDefault="004E1FEC" w:rsidP="004E1FEC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1FEC" w:rsidRDefault="004E1FEC" w:rsidP="004E1F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5217F4" w:rsidRDefault="005217F4" w:rsidP="005217F4">
      <w:pPr>
        <w:spacing w:after="0" w:line="240" w:lineRule="auto"/>
        <w:jc w:val="thaiDistribute"/>
        <w:rPr>
          <w:rFonts w:ascii="Angsana New" w:hAnsi="Angsana New" w:cs="Angsana New"/>
        </w:rPr>
      </w:pPr>
    </w:p>
    <w:p w:rsidR="005217F4" w:rsidRDefault="005217F4" w:rsidP="005217F4">
      <w:pPr>
        <w:tabs>
          <w:tab w:val="left" w:pos="540"/>
        </w:tabs>
        <w:ind w:left="540"/>
        <w:jc w:val="thaiDistribute"/>
      </w:pPr>
      <w:r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เนื่องจากผู้บริหารเห็นว่ามีความเหมาะสมกับธุรกิจของกลุ่มบริษัทและบริษัทมากกว่า</w:t>
      </w:r>
    </w:p>
    <w:p w:rsidR="002732AF" w:rsidRPr="0090364A" w:rsidRDefault="002732AF" w:rsidP="002732AF">
      <w:pPr>
        <w:pStyle w:val="a"/>
        <w:tabs>
          <w:tab w:val="clear" w:pos="1080"/>
          <w:tab w:val="left" w:pos="540"/>
        </w:tabs>
        <w:spacing w:after="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sectPr w:rsidR="002732AF" w:rsidRPr="0090364A" w:rsidSect="00ED487B">
      <w:pgSz w:w="11909" w:h="16834" w:code="9"/>
      <w:pgMar w:top="691" w:right="929" w:bottom="720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5C8" w:rsidRDefault="00ED35C8">
      <w:r>
        <w:separator/>
      </w:r>
    </w:p>
  </w:endnote>
  <w:endnote w:type="continuationSeparator" w:id="1">
    <w:p w:rsidR="00ED35C8" w:rsidRDefault="00ED3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panose1 w:val="020B0403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F1" w:rsidRPr="00F80AD2" w:rsidRDefault="007B0BF1" w:rsidP="005B52B1">
    <w:pPr>
      <w:pStyle w:val="Footer"/>
      <w:framePr w:wrap="around" w:vAnchor="text" w:hAnchor="margin" w:xAlign="center" w:y="1"/>
      <w:tabs>
        <w:tab w:val="clear" w:pos="4536"/>
        <w:tab w:val="clear" w:pos="9072"/>
      </w:tabs>
      <w:ind w:right="60"/>
      <w:rPr>
        <w:rStyle w:val="PageNumber"/>
        <w:rFonts w:ascii="Angsana New" w:hAnsi="Angsana New" w:cs="Angsana New"/>
        <w:sz w:val="30"/>
        <w:szCs w:val="30"/>
      </w:rPr>
    </w:pP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80AD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9C7EAE">
      <w:rPr>
        <w:rStyle w:val="PageNumber"/>
        <w:rFonts w:ascii="Angsana New" w:hAnsi="Angsana New" w:cs="Angsana New"/>
        <w:noProof/>
        <w:sz w:val="30"/>
        <w:szCs w:val="30"/>
        <w:cs/>
      </w:rPr>
      <w:t>30</w:t>
    </w: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7B0BF1" w:rsidRPr="003771EB" w:rsidRDefault="007B0BF1" w:rsidP="003771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F1" w:rsidRPr="00F80AD2" w:rsidRDefault="007B0BF1" w:rsidP="005B52B1">
    <w:pPr>
      <w:pStyle w:val="Footer"/>
      <w:framePr w:wrap="around" w:vAnchor="text" w:hAnchor="margin" w:xAlign="center" w:y="1"/>
      <w:tabs>
        <w:tab w:val="clear" w:pos="4536"/>
        <w:tab w:val="clear" w:pos="9072"/>
      </w:tabs>
      <w:ind w:right="60"/>
      <w:rPr>
        <w:rStyle w:val="PageNumber"/>
        <w:rFonts w:ascii="Angsana New" w:hAnsi="Angsana New" w:cs="Angsana New"/>
        <w:sz w:val="30"/>
        <w:szCs w:val="30"/>
      </w:rPr>
    </w:pP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80AD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9C7EAE">
      <w:rPr>
        <w:rStyle w:val="PageNumber"/>
        <w:rFonts w:ascii="Angsana New" w:hAnsi="Angsana New" w:cs="Angsana New"/>
        <w:noProof/>
        <w:sz w:val="30"/>
        <w:szCs w:val="30"/>
        <w:cs/>
      </w:rPr>
      <w:t>56</w:t>
    </w: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7B0BF1" w:rsidRPr="003771EB" w:rsidRDefault="007B0BF1" w:rsidP="003771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F1" w:rsidRPr="001C3E91" w:rsidRDefault="007B0BF1" w:rsidP="009D60C0">
    <w:pPr>
      <w:tabs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1C3E91">
      <w:rPr>
        <w:rFonts w:ascii="Angsana New" w:hAnsi="Angsana New" w:cs="Angsana New"/>
        <w:sz w:val="30"/>
        <w:szCs w:val="30"/>
        <w:cs/>
      </w:rPr>
      <w:fldChar w:fldCharType="begin"/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</w:rPr>
      <w:instrText>PAGE  \* Arabic  \* MERGEFORMAT</w:instrText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  <w:cs/>
      </w:rPr>
      <w:fldChar w:fldCharType="separate"/>
    </w:r>
    <w:r w:rsidR="009C7EAE">
      <w:rPr>
        <w:rFonts w:ascii="Angsana New" w:hAnsi="Angsana New" w:cs="Angsana New"/>
        <w:noProof/>
        <w:sz w:val="30"/>
        <w:szCs w:val="30"/>
        <w:cs/>
      </w:rPr>
      <w:t>62</w:t>
    </w:r>
    <w:r w:rsidRPr="001C3E91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F1" w:rsidRPr="00B710FE" w:rsidRDefault="007B0BF1" w:rsidP="00182D76">
    <w:pPr>
      <w:pStyle w:val="Footer"/>
      <w:framePr w:w="406" w:h="841" w:hRule="exact" w:wrap="around" w:vAnchor="text" w:hAnchor="page" w:x="5686" w:y="-126"/>
      <w:tabs>
        <w:tab w:val="clear" w:pos="4536"/>
        <w:tab w:val="clear" w:pos="9072"/>
      </w:tabs>
      <w:ind w:right="60"/>
      <w:rPr>
        <w:rStyle w:val="PageNumber"/>
        <w:rFonts w:ascii="Angsana New" w:hAnsi="Angsana New" w:cs="Angsana New"/>
        <w:sz w:val="30"/>
        <w:szCs w:val="30"/>
      </w:rPr>
    </w:pPr>
    <w:r w:rsidRPr="00B710FE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B710FE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710FE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9C7EAE">
      <w:rPr>
        <w:rStyle w:val="PageNumber"/>
        <w:rFonts w:ascii="Angsana New" w:hAnsi="Angsana New" w:cs="Angsana New"/>
        <w:noProof/>
        <w:sz w:val="30"/>
        <w:szCs w:val="30"/>
        <w:cs/>
      </w:rPr>
      <w:t>63</w:t>
    </w:r>
    <w:r w:rsidRPr="00B710FE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7B0BF1" w:rsidRPr="00B710FE" w:rsidRDefault="007B0BF1" w:rsidP="003771EB">
    <w:pPr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F1" w:rsidRPr="00770317" w:rsidRDefault="007B0BF1">
    <w:pPr>
      <w:pStyle w:val="Footer"/>
      <w:jc w:val="center"/>
      <w:rPr>
        <w:rFonts w:ascii="Angsana New" w:hAnsi="Angsana New"/>
        <w:sz w:val="30"/>
        <w:szCs w:val="30"/>
      </w:rPr>
    </w:pPr>
    <w:r w:rsidRPr="00770317">
      <w:rPr>
        <w:rFonts w:ascii="Angsana New" w:hAnsi="Angsana New"/>
        <w:sz w:val="30"/>
        <w:szCs w:val="30"/>
      </w:rPr>
      <w:fldChar w:fldCharType="begin"/>
    </w:r>
    <w:r w:rsidRPr="00770317">
      <w:rPr>
        <w:rFonts w:ascii="Angsana New" w:hAnsi="Angsana New"/>
        <w:sz w:val="30"/>
        <w:szCs w:val="30"/>
      </w:rPr>
      <w:instrText xml:space="preserve"> PAGE   \* MERGEFORMAT </w:instrText>
    </w:r>
    <w:r w:rsidRPr="00770317">
      <w:rPr>
        <w:rFonts w:ascii="Angsana New" w:hAnsi="Angsana New"/>
        <w:sz w:val="30"/>
        <w:szCs w:val="30"/>
      </w:rPr>
      <w:fldChar w:fldCharType="separate"/>
    </w:r>
    <w:r w:rsidR="009C7EAE">
      <w:rPr>
        <w:rFonts w:ascii="Angsana New" w:hAnsi="Angsana New"/>
        <w:noProof/>
        <w:sz w:val="30"/>
        <w:szCs w:val="30"/>
      </w:rPr>
      <w:t>93</w:t>
    </w:r>
    <w:r w:rsidRPr="0077031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5C8" w:rsidRDefault="00ED35C8">
      <w:r>
        <w:separator/>
      </w:r>
    </w:p>
  </w:footnote>
  <w:footnote w:type="continuationSeparator" w:id="1">
    <w:p w:rsidR="00ED35C8" w:rsidRDefault="00ED35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F1" w:rsidRDefault="007B0BF1" w:rsidP="002A351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บริษัท 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7B0BF1" w:rsidRPr="00DD4A4E" w:rsidRDefault="007B0BF1" w:rsidP="002A3512">
    <w:pPr>
      <w:spacing w:after="0" w:line="240" w:lineRule="auto"/>
      <w:rPr>
        <w:rFonts w:ascii="Angsana New" w:hAnsi="Angsana New" w:cs="Angsana New" w:hint="cs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(เดิมชื่อ </w:t>
    </w:r>
    <w:r>
      <w:rPr>
        <w:rFonts w:ascii="Angsana New" w:hAnsi="Angsana New" w:cs="Angsana New"/>
        <w:b/>
        <w:bCs/>
        <w:sz w:val="32"/>
        <w:szCs w:val="32"/>
      </w:rPr>
      <w:t xml:space="preserve">: </w:t>
    </w:r>
    <w:r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ห้างสรรพสินค้าโรบินสัน จำกัด (มหาชน)</w:t>
    </w:r>
    <w:r>
      <w:rPr>
        <w:rFonts w:ascii="Angsana New" w:hAnsi="Angsana New" w:cs="Angsana New"/>
        <w:b/>
        <w:bCs/>
        <w:sz w:val="32"/>
        <w:szCs w:val="32"/>
        <w:cs/>
      </w:rPr>
      <w:t>)</w:t>
    </w:r>
  </w:p>
  <w:p w:rsidR="007B0BF1" w:rsidRDefault="007B0BF1" w:rsidP="002A3512">
    <w:pPr>
      <w:spacing w:after="0" w:line="240" w:lineRule="auto"/>
      <w:rPr>
        <w:rFonts w:ascii="Angsana New" w:hAnsi="Angsana New" w:cs="Angsana New" w:hint="cs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7B0BF1" w:rsidRDefault="007B0BF1" w:rsidP="002A351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2560</w:t>
    </w:r>
  </w:p>
  <w:p w:rsidR="007B0BF1" w:rsidRPr="008E28EB" w:rsidRDefault="007B0BF1" w:rsidP="002A3512">
    <w:pPr>
      <w:spacing w:after="0" w:line="240" w:lineRule="auto"/>
      <w:rPr>
        <w:rFonts w:ascii="Angsana New" w:hAnsi="Angsana New" w:cs="Angsana New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F1" w:rsidRDefault="007B0BF1" w:rsidP="0001636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1C3E91">
      <w:rPr>
        <w:rFonts w:ascii="Angsana New" w:hAnsi="Angsana New" w:cs="Angsana New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1C3E91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1C3E91">
      <w:rPr>
        <w:rFonts w:ascii="Angsana New" w:hAnsi="Angsana New" w:cs="Angsana New"/>
        <w:b/>
        <w:bCs/>
        <w:sz w:val="32"/>
        <w:szCs w:val="32"/>
      </w:rPr>
      <w:t>(</w:t>
    </w:r>
    <w:r w:rsidRPr="001C3E91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1C3E91">
      <w:rPr>
        <w:rFonts w:ascii="Angsana New" w:hAnsi="Angsana New" w:cs="Angsana New"/>
        <w:b/>
        <w:bCs/>
        <w:sz w:val="32"/>
        <w:szCs w:val="32"/>
      </w:rPr>
      <w:t xml:space="preserve">) </w:t>
    </w:r>
    <w:r w:rsidRPr="001C3E91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7B0BF1" w:rsidRPr="001C3E91" w:rsidRDefault="007B0BF1" w:rsidP="0001636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(เดิมชื่อ </w:t>
    </w:r>
    <w:r>
      <w:rPr>
        <w:rFonts w:ascii="Angsana New" w:hAnsi="Angsana New" w:cs="Angsana New"/>
        <w:b/>
        <w:bCs/>
        <w:sz w:val="32"/>
        <w:szCs w:val="32"/>
      </w:rPr>
      <w:t xml:space="preserve">: </w:t>
    </w:r>
    <w:r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ห้างสรรพสินค้าโรบินสัน จำกัด (มหาชน))</w:t>
    </w:r>
    <w:r w:rsidRPr="001C3E91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:rsidR="007B0BF1" w:rsidRPr="001C3E91" w:rsidRDefault="007B0BF1" w:rsidP="0001636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1C3E9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7B0BF1" w:rsidRDefault="007B0BF1" w:rsidP="0001636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28102E"/>
    <w:multiLevelType w:val="hybridMultilevel"/>
    <w:tmpl w:val="BDE21B2C"/>
    <w:lvl w:ilvl="0" w:tplc="DF9AC84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4150F1"/>
    <w:multiLevelType w:val="hybridMultilevel"/>
    <w:tmpl w:val="D75C6190"/>
    <w:lvl w:ilvl="0" w:tplc="28A814D6">
      <w:start w:val="2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DC0631"/>
    <w:multiLevelType w:val="hybridMultilevel"/>
    <w:tmpl w:val="277ABC4A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06D42023"/>
    <w:multiLevelType w:val="hybridMultilevel"/>
    <w:tmpl w:val="8E5CFC10"/>
    <w:lvl w:ilvl="0" w:tplc="DF9AC84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24534D7C"/>
    <w:multiLevelType w:val="hybridMultilevel"/>
    <w:tmpl w:val="9D98458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EA075CE"/>
    <w:multiLevelType w:val="hybridMultilevel"/>
    <w:tmpl w:val="40F218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2F626DCD"/>
    <w:multiLevelType w:val="hybridMultilevel"/>
    <w:tmpl w:val="F0B6F68E"/>
    <w:lvl w:ilvl="0" w:tplc="46082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3D4D0F"/>
    <w:multiLevelType w:val="singleLevel"/>
    <w:tmpl w:val="40649EE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25">
    <w:nsid w:val="4C7F627B"/>
    <w:multiLevelType w:val="hybridMultilevel"/>
    <w:tmpl w:val="B5725144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56565F"/>
    <w:multiLevelType w:val="singleLevel"/>
    <w:tmpl w:val="DF9AC84C"/>
    <w:lvl w:ilvl="0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27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>
    <w:nsid w:val="716342CF"/>
    <w:multiLevelType w:val="hybridMultilevel"/>
    <w:tmpl w:val="A7D66414"/>
    <w:lvl w:ilvl="0" w:tplc="DF9AC84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51639E"/>
    <w:multiLevelType w:val="hybridMultilevel"/>
    <w:tmpl w:val="4EC408C0"/>
    <w:lvl w:ilvl="0" w:tplc="BF103BD8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511360"/>
    <w:multiLevelType w:val="hybridMultilevel"/>
    <w:tmpl w:val="6D98003A"/>
    <w:lvl w:ilvl="0" w:tplc="21203B46">
      <w:numFmt w:val="bullet"/>
      <w:lvlText w:val="•"/>
      <w:lvlJc w:val="left"/>
      <w:pPr>
        <w:ind w:left="360" w:firstLine="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28"/>
  </w:num>
  <w:num w:numId="14">
    <w:abstractNumId w:val="23"/>
  </w:num>
  <w:num w:numId="15">
    <w:abstractNumId w:val="11"/>
  </w:num>
  <w:num w:numId="16">
    <w:abstractNumId w:val="12"/>
  </w:num>
  <w:num w:numId="17">
    <w:abstractNumId w:val="24"/>
  </w:num>
  <w:num w:numId="18">
    <w:abstractNumId w:val="15"/>
  </w:num>
  <w:num w:numId="19">
    <w:abstractNumId w:val="16"/>
  </w:num>
  <w:num w:numId="20">
    <w:abstractNumId w:val="17"/>
  </w:num>
  <w:num w:numId="21">
    <w:abstractNumId w:val="27"/>
  </w:num>
  <w:num w:numId="22">
    <w:abstractNumId w:val="29"/>
  </w:num>
  <w:num w:numId="23">
    <w:abstractNumId w:val="25"/>
  </w:num>
  <w:num w:numId="24">
    <w:abstractNumId w:val="33"/>
  </w:num>
  <w:num w:numId="25">
    <w:abstractNumId w:val="19"/>
  </w:num>
  <w:num w:numId="26">
    <w:abstractNumId w:val="14"/>
  </w:num>
  <w:num w:numId="27">
    <w:abstractNumId w:val="20"/>
  </w:num>
  <w:num w:numId="28">
    <w:abstractNumId w:val="30"/>
  </w:num>
  <w:num w:numId="29">
    <w:abstractNumId w:val="21"/>
  </w:num>
  <w:num w:numId="30">
    <w:abstractNumId w:val="13"/>
  </w:num>
  <w:num w:numId="31">
    <w:abstractNumId w:val="32"/>
  </w:num>
  <w:num w:numId="32">
    <w:abstractNumId w:val="31"/>
  </w:num>
  <w:num w:numId="33">
    <w:abstractNumId w:val="10"/>
  </w:num>
  <w:num w:numId="34">
    <w:abstractNumId w:val="2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hideSpellingErrors/>
  <w:hideGrammaticalErrors/>
  <w:attachedTemplate r:id="rId1"/>
  <w:stylePaneFormatFilter w:val="3F01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4" fill="f" fillcolor="#f49100" strokecolor="#f49100">
      <v:fill color="#f49100" on="f"/>
      <v:stroke color="#f49100"/>
      <o:colormru v:ext="edit" colors="#f49100,#8f9286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E28AA"/>
    <w:rsid w:val="00000120"/>
    <w:rsid w:val="000008BA"/>
    <w:rsid w:val="000008C6"/>
    <w:rsid w:val="000010BB"/>
    <w:rsid w:val="00001424"/>
    <w:rsid w:val="00001FC7"/>
    <w:rsid w:val="00001FE4"/>
    <w:rsid w:val="00001FED"/>
    <w:rsid w:val="00002E13"/>
    <w:rsid w:val="00003970"/>
    <w:rsid w:val="0000470A"/>
    <w:rsid w:val="000047A5"/>
    <w:rsid w:val="00004CF7"/>
    <w:rsid w:val="00005BC6"/>
    <w:rsid w:val="00005CF3"/>
    <w:rsid w:val="000064FA"/>
    <w:rsid w:val="00006644"/>
    <w:rsid w:val="00006828"/>
    <w:rsid w:val="00006A6E"/>
    <w:rsid w:val="0000743B"/>
    <w:rsid w:val="00010F27"/>
    <w:rsid w:val="00010FFA"/>
    <w:rsid w:val="000112E7"/>
    <w:rsid w:val="00011653"/>
    <w:rsid w:val="000121DE"/>
    <w:rsid w:val="0001238B"/>
    <w:rsid w:val="00013B8A"/>
    <w:rsid w:val="000140AE"/>
    <w:rsid w:val="0001498C"/>
    <w:rsid w:val="00014BB3"/>
    <w:rsid w:val="000150C3"/>
    <w:rsid w:val="000155E1"/>
    <w:rsid w:val="00015E48"/>
    <w:rsid w:val="00016203"/>
    <w:rsid w:val="00016362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17C28"/>
    <w:rsid w:val="0002085A"/>
    <w:rsid w:val="00020D30"/>
    <w:rsid w:val="000217C1"/>
    <w:rsid w:val="00021F87"/>
    <w:rsid w:val="000220CB"/>
    <w:rsid w:val="000225A2"/>
    <w:rsid w:val="000228FE"/>
    <w:rsid w:val="00022C49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606"/>
    <w:rsid w:val="00025792"/>
    <w:rsid w:val="00025D9D"/>
    <w:rsid w:val="0002601E"/>
    <w:rsid w:val="00026361"/>
    <w:rsid w:val="000265F1"/>
    <w:rsid w:val="00026B15"/>
    <w:rsid w:val="0002717B"/>
    <w:rsid w:val="00027362"/>
    <w:rsid w:val="000273E7"/>
    <w:rsid w:val="00027D6C"/>
    <w:rsid w:val="00030417"/>
    <w:rsid w:val="00030A6B"/>
    <w:rsid w:val="00030B7E"/>
    <w:rsid w:val="00030BBC"/>
    <w:rsid w:val="00031240"/>
    <w:rsid w:val="00031B45"/>
    <w:rsid w:val="00031C7E"/>
    <w:rsid w:val="0003212D"/>
    <w:rsid w:val="0003242D"/>
    <w:rsid w:val="00032551"/>
    <w:rsid w:val="000336AA"/>
    <w:rsid w:val="000339D4"/>
    <w:rsid w:val="0003402F"/>
    <w:rsid w:val="000345FB"/>
    <w:rsid w:val="00035110"/>
    <w:rsid w:val="00035A14"/>
    <w:rsid w:val="00035CF4"/>
    <w:rsid w:val="000361D1"/>
    <w:rsid w:val="00036256"/>
    <w:rsid w:val="0003716C"/>
    <w:rsid w:val="00037255"/>
    <w:rsid w:val="00037264"/>
    <w:rsid w:val="0003741C"/>
    <w:rsid w:val="0004015B"/>
    <w:rsid w:val="0004076C"/>
    <w:rsid w:val="0004091F"/>
    <w:rsid w:val="00040F5B"/>
    <w:rsid w:val="00041ACE"/>
    <w:rsid w:val="00041D71"/>
    <w:rsid w:val="00041F1F"/>
    <w:rsid w:val="00042620"/>
    <w:rsid w:val="00042B37"/>
    <w:rsid w:val="00043425"/>
    <w:rsid w:val="00043819"/>
    <w:rsid w:val="00043E97"/>
    <w:rsid w:val="00043FE1"/>
    <w:rsid w:val="0004402A"/>
    <w:rsid w:val="00044151"/>
    <w:rsid w:val="000441DA"/>
    <w:rsid w:val="00044233"/>
    <w:rsid w:val="00044490"/>
    <w:rsid w:val="00044960"/>
    <w:rsid w:val="00044C36"/>
    <w:rsid w:val="00045260"/>
    <w:rsid w:val="00045879"/>
    <w:rsid w:val="00046DFF"/>
    <w:rsid w:val="00046EDB"/>
    <w:rsid w:val="00050781"/>
    <w:rsid w:val="00050AC1"/>
    <w:rsid w:val="000512EF"/>
    <w:rsid w:val="00051541"/>
    <w:rsid w:val="00052077"/>
    <w:rsid w:val="00052396"/>
    <w:rsid w:val="00052411"/>
    <w:rsid w:val="000525BF"/>
    <w:rsid w:val="000527A5"/>
    <w:rsid w:val="00052EB2"/>
    <w:rsid w:val="00053069"/>
    <w:rsid w:val="00053186"/>
    <w:rsid w:val="0005321E"/>
    <w:rsid w:val="000532C3"/>
    <w:rsid w:val="000537F3"/>
    <w:rsid w:val="00053C57"/>
    <w:rsid w:val="00053E52"/>
    <w:rsid w:val="00054043"/>
    <w:rsid w:val="000549F2"/>
    <w:rsid w:val="00054D7D"/>
    <w:rsid w:val="00054E19"/>
    <w:rsid w:val="00055376"/>
    <w:rsid w:val="00055BC0"/>
    <w:rsid w:val="0005604F"/>
    <w:rsid w:val="00056605"/>
    <w:rsid w:val="00060185"/>
    <w:rsid w:val="000602F2"/>
    <w:rsid w:val="000604CF"/>
    <w:rsid w:val="00060511"/>
    <w:rsid w:val="00060916"/>
    <w:rsid w:val="00061227"/>
    <w:rsid w:val="00061904"/>
    <w:rsid w:val="0006196F"/>
    <w:rsid w:val="00061A41"/>
    <w:rsid w:val="00061BB0"/>
    <w:rsid w:val="000629EB"/>
    <w:rsid w:val="00063126"/>
    <w:rsid w:val="000632BA"/>
    <w:rsid w:val="00063A4E"/>
    <w:rsid w:val="00063FA8"/>
    <w:rsid w:val="0006502D"/>
    <w:rsid w:val="00065064"/>
    <w:rsid w:val="000650B6"/>
    <w:rsid w:val="00065903"/>
    <w:rsid w:val="000659B8"/>
    <w:rsid w:val="00067203"/>
    <w:rsid w:val="00067C87"/>
    <w:rsid w:val="00070147"/>
    <w:rsid w:val="00070317"/>
    <w:rsid w:val="000706C3"/>
    <w:rsid w:val="00070A53"/>
    <w:rsid w:val="00070E51"/>
    <w:rsid w:val="00070E8A"/>
    <w:rsid w:val="00071458"/>
    <w:rsid w:val="000714F4"/>
    <w:rsid w:val="00071802"/>
    <w:rsid w:val="000721F9"/>
    <w:rsid w:val="00072266"/>
    <w:rsid w:val="000726BF"/>
    <w:rsid w:val="000729EA"/>
    <w:rsid w:val="00072DFC"/>
    <w:rsid w:val="00073819"/>
    <w:rsid w:val="00073CBD"/>
    <w:rsid w:val="00073E8E"/>
    <w:rsid w:val="00073F9A"/>
    <w:rsid w:val="00074372"/>
    <w:rsid w:val="0007467F"/>
    <w:rsid w:val="00074D34"/>
    <w:rsid w:val="00075286"/>
    <w:rsid w:val="000772BF"/>
    <w:rsid w:val="00077521"/>
    <w:rsid w:val="000775A5"/>
    <w:rsid w:val="000777C8"/>
    <w:rsid w:val="00077835"/>
    <w:rsid w:val="00077C1E"/>
    <w:rsid w:val="00077DA1"/>
    <w:rsid w:val="000800E1"/>
    <w:rsid w:val="000802BD"/>
    <w:rsid w:val="0008042F"/>
    <w:rsid w:val="00080B25"/>
    <w:rsid w:val="00080B69"/>
    <w:rsid w:val="0008186F"/>
    <w:rsid w:val="00081AC9"/>
    <w:rsid w:val="00081FA4"/>
    <w:rsid w:val="000837B7"/>
    <w:rsid w:val="00083B36"/>
    <w:rsid w:val="00084C5D"/>
    <w:rsid w:val="0008527F"/>
    <w:rsid w:val="000853C7"/>
    <w:rsid w:val="000854CF"/>
    <w:rsid w:val="00085E9A"/>
    <w:rsid w:val="00085FFB"/>
    <w:rsid w:val="000866CF"/>
    <w:rsid w:val="0008693A"/>
    <w:rsid w:val="00086A81"/>
    <w:rsid w:val="00086D91"/>
    <w:rsid w:val="000874AB"/>
    <w:rsid w:val="000902BB"/>
    <w:rsid w:val="00090335"/>
    <w:rsid w:val="0009063E"/>
    <w:rsid w:val="00090C07"/>
    <w:rsid w:val="00091262"/>
    <w:rsid w:val="0009129B"/>
    <w:rsid w:val="0009189A"/>
    <w:rsid w:val="000918C2"/>
    <w:rsid w:val="000919CA"/>
    <w:rsid w:val="00091A97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5E3"/>
    <w:rsid w:val="000937C4"/>
    <w:rsid w:val="00093934"/>
    <w:rsid w:val="00093F55"/>
    <w:rsid w:val="000945DB"/>
    <w:rsid w:val="000948E4"/>
    <w:rsid w:val="00094E36"/>
    <w:rsid w:val="00094E91"/>
    <w:rsid w:val="0009508A"/>
    <w:rsid w:val="000954A5"/>
    <w:rsid w:val="00095853"/>
    <w:rsid w:val="000959B4"/>
    <w:rsid w:val="00095B29"/>
    <w:rsid w:val="00096349"/>
    <w:rsid w:val="00096A5B"/>
    <w:rsid w:val="00096D1D"/>
    <w:rsid w:val="000975B2"/>
    <w:rsid w:val="000976F9"/>
    <w:rsid w:val="00097AA9"/>
    <w:rsid w:val="00097B05"/>
    <w:rsid w:val="00097C3E"/>
    <w:rsid w:val="000A000F"/>
    <w:rsid w:val="000A0209"/>
    <w:rsid w:val="000A03B6"/>
    <w:rsid w:val="000A0F74"/>
    <w:rsid w:val="000A10F3"/>
    <w:rsid w:val="000A1ADA"/>
    <w:rsid w:val="000A1D9D"/>
    <w:rsid w:val="000A28EC"/>
    <w:rsid w:val="000A2FBD"/>
    <w:rsid w:val="000A3591"/>
    <w:rsid w:val="000A3762"/>
    <w:rsid w:val="000A3C75"/>
    <w:rsid w:val="000A41FE"/>
    <w:rsid w:val="000A42AD"/>
    <w:rsid w:val="000A4C0D"/>
    <w:rsid w:val="000A4F83"/>
    <w:rsid w:val="000A5366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7768"/>
    <w:rsid w:val="000A7849"/>
    <w:rsid w:val="000B08D1"/>
    <w:rsid w:val="000B1F39"/>
    <w:rsid w:val="000B2706"/>
    <w:rsid w:val="000B2911"/>
    <w:rsid w:val="000B2E08"/>
    <w:rsid w:val="000B2EEF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A52"/>
    <w:rsid w:val="000C0B42"/>
    <w:rsid w:val="000C0BB2"/>
    <w:rsid w:val="000C0E28"/>
    <w:rsid w:val="000C128D"/>
    <w:rsid w:val="000C1C7E"/>
    <w:rsid w:val="000C2312"/>
    <w:rsid w:val="000C23BB"/>
    <w:rsid w:val="000C2FAA"/>
    <w:rsid w:val="000C30F5"/>
    <w:rsid w:val="000C31A9"/>
    <w:rsid w:val="000C383A"/>
    <w:rsid w:val="000C3A1A"/>
    <w:rsid w:val="000C4233"/>
    <w:rsid w:val="000C4740"/>
    <w:rsid w:val="000C4917"/>
    <w:rsid w:val="000C49DF"/>
    <w:rsid w:val="000C4C87"/>
    <w:rsid w:val="000C4E1A"/>
    <w:rsid w:val="000C4F5A"/>
    <w:rsid w:val="000C5102"/>
    <w:rsid w:val="000C66CD"/>
    <w:rsid w:val="000C7120"/>
    <w:rsid w:val="000C7613"/>
    <w:rsid w:val="000C7BF9"/>
    <w:rsid w:val="000C7C39"/>
    <w:rsid w:val="000C7E1A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5A2"/>
    <w:rsid w:val="000D2E14"/>
    <w:rsid w:val="000D3187"/>
    <w:rsid w:val="000D3CF3"/>
    <w:rsid w:val="000D41EE"/>
    <w:rsid w:val="000D42AE"/>
    <w:rsid w:val="000D4452"/>
    <w:rsid w:val="000D463F"/>
    <w:rsid w:val="000D46BF"/>
    <w:rsid w:val="000D475B"/>
    <w:rsid w:val="000D51C3"/>
    <w:rsid w:val="000D64AF"/>
    <w:rsid w:val="000D66F4"/>
    <w:rsid w:val="000D681C"/>
    <w:rsid w:val="000D6E2B"/>
    <w:rsid w:val="000D6EA4"/>
    <w:rsid w:val="000D6EE0"/>
    <w:rsid w:val="000D70E9"/>
    <w:rsid w:val="000D7732"/>
    <w:rsid w:val="000D7E34"/>
    <w:rsid w:val="000D7E5A"/>
    <w:rsid w:val="000E0051"/>
    <w:rsid w:val="000E07B8"/>
    <w:rsid w:val="000E09C4"/>
    <w:rsid w:val="000E0C1E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2ED"/>
    <w:rsid w:val="000E35C3"/>
    <w:rsid w:val="000E36A9"/>
    <w:rsid w:val="000E39BC"/>
    <w:rsid w:val="000E3A1B"/>
    <w:rsid w:val="000E3D01"/>
    <w:rsid w:val="000E4592"/>
    <w:rsid w:val="000E4637"/>
    <w:rsid w:val="000E582E"/>
    <w:rsid w:val="000E5A65"/>
    <w:rsid w:val="000E5C3E"/>
    <w:rsid w:val="000E73DD"/>
    <w:rsid w:val="000E7A84"/>
    <w:rsid w:val="000E7BCD"/>
    <w:rsid w:val="000E7DD5"/>
    <w:rsid w:val="000F00C6"/>
    <w:rsid w:val="000F04EB"/>
    <w:rsid w:val="000F0859"/>
    <w:rsid w:val="000F117D"/>
    <w:rsid w:val="000F1937"/>
    <w:rsid w:val="000F1D9C"/>
    <w:rsid w:val="000F1F73"/>
    <w:rsid w:val="000F2207"/>
    <w:rsid w:val="000F26E9"/>
    <w:rsid w:val="000F2A66"/>
    <w:rsid w:val="000F2D07"/>
    <w:rsid w:val="000F324D"/>
    <w:rsid w:val="000F3B79"/>
    <w:rsid w:val="000F3C64"/>
    <w:rsid w:val="000F3F2A"/>
    <w:rsid w:val="000F41D6"/>
    <w:rsid w:val="000F4EE3"/>
    <w:rsid w:val="000F5510"/>
    <w:rsid w:val="000F58E3"/>
    <w:rsid w:val="000F72C3"/>
    <w:rsid w:val="000F79E8"/>
    <w:rsid w:val="000F7E36"/>
    <w:rsid w:val="0010033D"/>
    <w:rsid w:val="00100956"/>
    <w:rsid w:val="00100E77"/>
    <w:rsid w:val="00101027"/>
    <w:rsid w:val="0010103B"/>
    <w:rsid w:val="00101342"/>
    <w:rsid w:val="00101FC6"/>
    <w:rsid w:val="0010206F"/>
    <w:rsid w:val="0010231D"/>
    <w:rsid w:val="00102346"/>
    <w:rsid w:val="0010241E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5D62"/>
    <w:rsid w:val="001063BB"/>
    <w:rsid w:val="00106C99"/>
    <w:rsid w:val="00107276"/>
    <w:rsid w:val="001075F0"/>
    <w:rsid w:val="00107A19"/>
    <w:rsid w:val="00107D5F"/>
    <w:rsid w:val="001104F6"/>
    <w:rsid w:val="001104FC"/>
    <w:rsid w:val="00110503"/>
    <w:rsid w:val="001107A1"/>
    <w:rsid w:val="001109C6"/>
    <w:rsid w:val="00110AFA"/>
    <w:rsid w:val="00110FC3"/>
    <w:rsid w:val="00111309"/>
    <w:rsid w:val="00112068"/>
    <w:rsid w:val="00112274"/>
    <w:rsid w:val="00112CCF"/>
    <w:rsid w:val="00113064"/>
    <w:rsid w:val="001139F6"/>
    <w:rsid w:val="00114976"/>
    <w:rsid w:val="00115011"/>
    <w:rsid w:val="0011526D"/>
    <w:rsid w:val="00115652"/>
    <w:rsid w:val="00115804"/>
    <w:rsid w:val="0011588E"/>
    <w:rsid w:val="0011591F"/>
    <w:rsid w:val="0011599C"/>
    <w:rsid w:val="00115C3D"/>
    <w:rsid w:val="00115D8D"/>
    <w:rsid w:val="001162BB"/>
    <w:rsid w:val="001162F1"/>
    <w:rsid w:val="00116558"/>
    <w:rsid w:val="001165BB"/>
    <w:rsid w:val="001169A2"/>
    <w:rsid w:val="00116CBF"/>
    <w:rsid w:val="00117470"/>
    <w:rsid w:val="001208E6"/>
    <w:rsid w:val="00120CF1"/>
    <w:rsid w:val="00121194"/>
    <w:rsid w:val="001216DF"/>
    <w:rsid w:val="0012173C"/>
    <w:rsid w:val="0012317C"/>
    <w:rsid w:val="001232DA"/>
    <w:rsid w:val="001233A1"/>
    <w:rsid w:val="00123B78"/>
    <w:rsid w:val="00123E5D"/>
    <w:rsid w:val="00124513"/>
    <w:rsid w:val="0012473B"/>
    <w:rsid w:val="0012489A"/>
    <w:rsid w:val="00124C2C"/>
    <w:rsid w:val="00125071"/>
    <w:rsid w:val="001251C6"/>
    <w:rsid w:val="00125369"/>
    <w:rsid w:val="0012548A"/>
    <w:rsid w:val="00125CBF"/>
    <w:rsid w:val="001260E7"/>
    <w:rsid w:val="00126383"/>
    <w:rsid w:val="00126919"/>
    <w:rsid w:val="001269CD"/>
    <w:rsid w:val="00126CDD"/>
    <w:rsid w:val="00126DDF"/>
    <w:rsid w:val="00127691"/>
    <w:rsid w:val="0012778B"/>
    <w:rsid w:val="0013025A"/>
    <w:rsid w:val="001302DF"/>
    <w:rsid w:val="001308A4"/>
    <w:rsid w:val="00130CA9"/>
    <w:rsid w:val="00130D9A"/>
    <w:rsid w:val="0013226F"/>
    <w:rsid w:val="001322B0"/>
    <w:rsid w:val="00132304"/>
    <w:rsid w:val="001323EF"/>
    <w:rsid w:val="0013263F"/>
    <w:rsid w:val="001329DA"/>
    <w:rsid w:val="00132BD3"/>
    <w:rsid w:val="00132E81"/>
    <w:rsid w:val="00132F69"/>
    <w:rsid w:val="001330A3"/>
    <w:rsid w:val="00133A17"/>
    <w:rsid w:val="00133A49"/>
    <w:rsid w:val="00133F3B"/>
    <w:rsid w:val="001344C5"/>
    <w:rsid w:val="00134CB9"/>
    <w:rsid w:val="001350B3"/>
    <w:rsid w:val="00135E3F"/>
    <w:rsid w:val="001368F9"/>
    <w:rsid w:val="001377C6"/>
    <w:rsid w:val="00140448"/>
    <w:rsid w:val="001406C1"/>
    <w:rsid w:val="00141B92"/>
    <w:rsid w:val="00142608"/>
    <w:rsid w:val="00142B76"/>
    <w:rsid w:val="00142B8F"/>
    <w:rsid w:val="00142C10"/>
    <w:rsid w:val="0014322B"/>
    <w:rsid w:val="00143506"/>
    <w:rsid w:val="00143567"/>
    <w:rsid w:val="00143E1B"/>
    <w:rsid w:val="0014431F"/>
    <w:rsid w:val="001461A1"/>
    <w:rsid w:val="0014671F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8FC"/>
    <w:rsid w:val="00151A06"/>
    <w:rsid w:val="00152289"/>
    <w:rsid w:val="001525DF"/>
    <w:rsid w:val="001526A9"/>
    <w:rsid w:val="00152717"/>
    <w:rsid w:val="0015274A"/>
    <w:rsid w:val="00152A7A"/>
    <w:rsid w:val="00152F31"/>
    <w:rsid w:val="00153694"/>
    <w:rsid w:val="00153812"/>
    <w:rsid w:val="00153BFD"/>
    <w:rsid w:val="00153CDD"/>
    <w:rsid w:val="00153E28"/>
    <w:rsid w:val="0015492F"/>
    <w:rsid w:val="00155089"/>
    <w:rsid w:val="001551C1"/>
    <w:rsid w:val="001556CE"/>
    <w:rsid w:val="00155C39"/>
    <w:rsid w:val="00155CBE"/>
    <w:rsid w:val="0015636C"/>
    <w:rsid w:val="001563A9"/>
    <w:rsid w:val="00156768"/>
    <w:rsid w:val="00156F7E"/>
    <w:rsid w:val="00157277"/>
    <w:rsid w:val="001572CA"/>
    <w:rsid w:val="00157455"/>
    <w:rsid w:val="00157505"/>
    <w:rsid w:val="00157663"/>
    <w:rsid w:val="00157669"/>
    <w:rsid w:val="0015790B"/>
    <w:rsid w:val="00157B99"/>
    <w:rsid w:val="00157ED4"/>
    <w:rsid w:val="001605A8"/>
    <w:rsid w:val="00160704"/>
    <w:rsid w:val="00160921"/>
    <w:rsid w:val="001611DD"/>
    <w:rsid w:val="001612EB"/>
    <w:rsid w:val="00161951"/>
    <w:rsid w:val="001621D7"/>
    <w:rsid w:val="001624F8"/>
    <w:rsid w:val="0016281B"/>
    <w:rsid w:val="00162F58"/>
    <w:rsid w:val="00163669"/>
    <w:rsid w:val="001649CE"/>
    <w:rsid w:val="001649FF"/>
    <w:rsid w:val="0016533A"/>
    <w:rsid w:val="0016552D"/>
    <w:rsid w:val="0016578B"/>
    <w:rsid w:val="001659DC"/>
    <w:rsid w:val="0016607B"/>
    <w:rsid w:val="00166257"/>
    <w:rsid w:val="0016654E"/>
    <w:rsid w:val="001666EC"/>
    <w:rsid w:val="00166D34"/>
    <w:rsid w:val="00167BE8"/>
    <w:rsid w:val="00167EAB"/>
    <w:rsid w:val="001702C9"/>
    <w:rsid w:val="001707D4"/>
    <w:rsid w:val="00170CFD"/>
    <w:rsid w:val="00171250"/>
    <w:rsid w:val="00171355"/>
    <w:rsid w:val="00171594"/>
    <w:rsid w:val="001723C3"/>
    <w:rsid w:val="0017280E"/>
    <w:rsid w:val="00172CBC"/>
    <w:rsid w:val="00172CF8"/>
    <w:rsid w:val="00173443"/>
    <w:rsid w:val="00173808"/>
    <w:rsid w:val="0017419C"/>
    <w:rsid w:val="00175220"/>
    <w:rsid w:val="0017594B"/>
    <w:rsid w:val="0017633B"/>
    <w:rsid w:val="001769D5"/>
    <w:rsid w:val="00176C9A"/>
    <w:rsid w:val="00177038"/>
    <w:rsid w:val="00180046"/>
    <w:rsid w:val="001808F2"/>
    <w:rsid w:val="00180BE9"/>
    <w:rsid w:val="001813E5"/>
    <w:rsid w:val="00181A74"/>
    <w:rsid w:val="00181CBF"/>
    <w:rsid w:val="00181DEE"/>
    <w:rsid w:val="0018202D"/>
    <w:rsid w:val="001820A9"/>
    <w:rsid w:val="0018230C"/>
    <w:rsid w:val="00182525"/>
    <w:rsid w:val="001826C4"/>
    <w:rsid w:val="00182994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6DB"/>
    <w:rsid w:val="001848E4"/>
    <w:rsid w:val="0018512C"/>
    <w:rsid w:val="00185191"/>
    <w:rsid w:val="001858FF"/>
    <w:rsid w:val="0018599F"/>
    <w:rsid w:val="00186167"/>
    <w:rsid w:val="001864DE"/>
    <w:rsid w:val="001901FE"/>
    <w:rsid w:val="00190449"/>
    <w:rsid w:val="0019089F"/>
    <w:rsid w:val="00190F65"/>
    <w:rsid w:val="001912C6"/>
    <w:rsid w:val="0019137B"/>
    <w:rsid w:val="001916E2"/>
    <w:rsid w:val="0019208B"/>
    <w:rsid w:val="00192226"/>
    <w:rsid w:val="00192BCC"/>
    <w:rsid w:val="0019351F"/>
    <w:rsid w:val="00193A75"/>
    <w:rsid w:val="00193FA4"/>
    <w:rsid w:val="00194F2E"/>
    <w:rsid w:val="0019502E"/>
    <w:rsid w:val="001950C6"/>
    <w:rsid w:val="00195221"/>
    <w:rsid w:val="001952CB"/>
    <w:rsid w:val="00195972"/>
    <w:rsid w:val="00196731"/>
    <w:rsid w:val="001967DB"/>
    <w:rsid w:val="001967E0"/>
    <w:rsid w:val="00196BEF"/>
    <w:rsid w:val="0019739C"/>
    <w:rsid w:val="00197A40"/>
    <w:rsid w:val="00197B67"/>
    <w:rsid w:val="00197ED3"/>
    <w:rsid w:val="001A0602"/>
    <w:rsid w:val="001A0743"/>
    <w:rsid w:val="001A0EAD"/>
    <w:rsid w:val="001A0F6B"/>
    <w:rsid w:val="001A1029"/>
    <w:rsid w:val="001A15B2"/>
    <w:rsid w:val="001A1DC9"/>
    <w:rsid w:val="001A26AC"/>
    <w:rsid w:val="001A2BF1"/>
    <w:rsid w:val="001A2E5D"/>
    <w:rsid w:val="001A3023"/>
    <w:rsid w:val="001A31C0"/>
    <w:rsid w:val="001A346D"/>
    <w:rsid w:val="001A369A"/>
    <w:rsid w:val="001A37E4"/>
    <w:rsid w:val="001A41EE"/>
    <w:rsid w:val="001A4A9E"/>
    <w:rsid w:val="001A4C0A"/>
    <w:rsid w:val="001A4DF3"/>
    <w:rsid w:val="001A5306"/>
    <w:rsid w:val="001A5329"/>
    <w:rsid w:val="001A5556"/>
    <w:rsid w:val="001A6614"/>
    <w:rsid w:val="001A679F"/>
    <w:rsid w:val="001A682B"/>
    <w:rsid w:val="001A6BFF"/>
    <w:rsid w:val="001A71E9"/>
    <w:rsid w:val="001A72C2"/>
    <w:rsid w:val="001A738D"/>
    <w:rsid w:val="001A756D"/>
    <w:rsid w:val="001A784D"/>
    <w:rsid w:val="001B11B4"/>
    <w:rsid w:val="001B11EC"/>
    <w:rsid w:val="001B13BC"/>
    <w:rsid w:val="001B1627"/>
    <w:rsid w:val="001B1FF0"/>
    <w:rsid w:val="001B2075"/>
    <w:rsid w:val="001B20D5"/>
    <w:rsid w:val="001B2A37"/>
    <w:rsid w:val="001B3173"/>
    <w:rsid w:val="001B417B"/>
    <w:rsid w:val="001B42C0"/>
    <w:rsid w:val="001B440E"/>
    <w:rsid w:val="001B462A"/>
    <w:rsid w:val="001B4693"/>
    <w:rsid w:val="001B57A2"/>
    <w:rsid w:val="001B5BF2"/>
    <w:rsid w:val="001B6BA0"/>
    <w:rsid w:val="001B6FD4"/>
    <w:rsid w:val="001B7133"/>
    <w:rsid w:val="001C020B"/>
    <w:rsid w:val="001C0613"/>
    <w:rsid w:val="001C082A"/>
    <w:rsid w:val="001C0B74"/>
    <w:rsid w:val="001C0BD8"/>
    <w:rsid w:val="001C10A6"/>
    <w:rsid w:val="001C1D33"/>
    <w:rsid w:val="001C1D64"/>
    <w:rsid w:val="001C22F5"/>
    <w:rsid w:val="001C2561"/>
    <w:rsid w:val="001C2713"/>
    <w:rsid w:val="001C2968"/>
    <w:rsid w:val="001C2995"/>
    <w:rsid w:val="001C2AE2"/>
    <w:rsid w:val="001C3002"/>
    <w:rsid w:val="001C3842"/>
    <w:rsid w:val="001C3D4C"/>
    <w:rsid w:val="001C3DF2"/>
    <w:rsid w:val="001C3E91"/>
    <w:rsid w:val="001C3FD2"/>
    <w:rsid w:val="001C41B1"/>
    <w:rsid w:val="001C4692"/>
    <w:rsid w:val="001C49B3"/>
    <w:rsid w:val="001C4E47"/>
    <w:rsid w:val="001C5792"/>
    <w:rsid w:val="001C5A2A"/>
    <w:rsid w:val="001C5CC7"/>
    <w:rsid w:val="001C5F47"/>
    <w:rsid w:val="001C6818"/>
    <w:rsid w:val="001C77EE"/>
    <w:rsid w:val="001C7955"/>
    <w:rsid w:val="001C7CBC"/>
    <w:rsid w:val="001D06E5"/>
    <w:rsid w:val="001D0875"/>
    <w:rsid w:val="001D0EC0"/>
    <w:rsid w:val="001D1303"/>
    <w:rsid w:val="001D14CB"/>
    <w:rsid w:val="001D16DB"/>
    <w:rsid w:val="001D1C15"/>
    <w:rsid w:val="001D233A"/>
    <w:rsid w:val="001D248E"/>
    <w:rsid w:val="001D28BE"/>
    <w:rsid w:val="001D2EEC"/>
    <w:rsid w:val="001D3C55"/>
    <w:rsid w:val="001D3FA0"/>
    <w:rsid w:val="001D4398"/>
    <w:rsid w:val="001D5385"/>
    <w:rsid w:val="001D58A7"/>
    <w:rsid w:val="001D5960"/>
    <w:rsid w:val="001D5EF0"/>
    <w:rsid w:val="001D5FF3"/>
    <w:rsid w:val="001D6675"/>
    <w:rsid w:val="001D6CFD"/>
    <w:rsid w:val="001D705B"/>
    <w:rsid w:val="001D7EB4"/>
    <w:rsid w:val="001E02D8"/>
    <w:rsid w:val="001E03D2"/>
    <w:rsid w:val="001E0B72"/>
    <w:rsid w:val="001E151D"/>
    <w:rsid w:val="001E1F1D"/>
    <w:rsid w:val="001E201C"/>
    <w:rsid w:val="001E2030"/>
    <w:rsid w:val="001E2587"/>
    <w:rsid w:val="001E29AA"/>
    <w:rsid w:val="001E2C8C"/>
    <w:rsid w:val="001E3437"/>
    <w:rsid w:val="001E3DB3"/>
    <w:rsid w:val="001E4388"/>
    <w:rsid w:val="001E43C0"/>
    <w:rsid w:val="001E45E7"/>
    <w:rsid w:val="001E49F8"/>
    <w:rsid w:val="001E4C79"/>
    <w:rsid w:val="001E5340"/>
    <w:rsid w:val="001E58B4"/>
    <w:rsid w:val="001E5BDD"/>
    <w:rsid w:val="001E5DA7"/>
    <w:rsid w:val="001E6799"/>
    <w:rsid w:val="001E7554"/>
    <w:rsid w:val="001E7B38"/>
    <w:rsid w:val="001F000B"/>
    <w:rsid w:val="001F0BCA"/>
    <w:rsid w:val="001F0D5A"/>
    <w:rsid w:val="001F15CB"/>
    <w:rsid w:val="001F234A"/>
    <w:rsid w:val="001F2B4A"/>
    <w:rsid w:val="001F2D23"/>
    <w:rsid w:val="001F30B5"/>
    <w:rsid w:val="001F30BE"/>
    <w:rsid w:val="001F30FC"/>
    <w:rsid w:val="001F3D67"/>
    <w:rsid w:val="001F4142"/>
    <w:rsid w:val="001F4166"/>
    <w:rsid w:val="001F4495"/>
    <w:rsid w:val="001F45B1"/>
    <w:rsid w:val="001F47A7"/>
    <w:rsid w:val="001F4886"/>
    <w:rsid w:val="001F4B69"/>
    <w:rsid w:val="001F5564"/>
    <w:rsid w:val="001F71D4"/>
    <w:rsid w:val="001F752E"/>
    <w:rsid w:val="002003F0"/>
    <w:rsid w:val="00200407"/>
    <w:rsid w:val="00200CA3"/>
    <w:rsid w:val="00201085"/>
    <w:rsid w:val="00201B82"/>
    <w:rsid w:val="002020C0"/>
    <w:rsid w:val="00202AAA"/>
    <w:rsid w:val="00202B94"/>
    <w:rsid w:val="00202F59"/>
    <w:rsid w:val="00202F67"/>
    <w:rsid w:val="002040C5"/>
    <w:rsid w:val="002045E3"/>
    <w:rsid w:val="00205742"/>
    <w:rsid w:val="00205F0D"/>
    <w:rsid w:val="002064DB"/>
    <w:rsid w:val="00206A4E"/>
    <w:rsid w:val="00206A9D"/>
    <w:rsid w:val="00206AEF"/>
    <w:rsid w:val="00206B31"/>
    <w:rsid w:val="00206B41"/>
    <w:rsid w:val="00206BDB"/>
    <w:rsid w:val="00206DED"/>
    <w:rsid w:val="00207006"/>
    <w:rsid w:val="00207B90"/>
    <w:rsid w:val="0021019E"/>
    <w:rsid w:val="0021069C"/>
    <w:rsid w:val="00210AE4"/>
    <w:rsid w:val="00210E54"/>
    <w:rsid w:val="002113F8"/>
    <w:rsid w:val="002115E6"/>
    <w:rsid w:val="00211CDB"/>
    <w:rsid w:val="00211D15"/>
    <w:rsid w:val="00211E86"/>
    <w:rsid w:val="00212020"/>
    <w:rsid w:val="002121B4"/>
    <w:rsid w:val="00212977"/>
    <w:rsid w:val="002139C8"/>
    <w:rsid w:val="00213AD1"/>
    <w:rsid w:val="00213D78"/>
    <w:rsid w:val="00214900"/>
    <w:rsid w:val="00214948"/>
    <w:rsid w:val="0021495C"/>
    <w:rsid w:val="002150E5"/>
    <w:rsid w:val="0021520A"/>
    <w:rsid w:val="00215AD8"/>
    <w:rsid w:val="00215BE7"/>
    <w:rsid w:val="00215D6B"/>
    <w:rsid w:val="00215DCF"/>
    <w:rsid w:val="002163C4"/>
    <w:rsid w:val="0021648F"/>
    <w:rsid w:val="00216739"/>
    <w:rsid w:val="00217182"/>
    <w:rsid w:val="00217AB0"/>
    <w:rsid w:val="00217D43"/>
    <w:rsid w:val="002205C6"/>
    <w:rsid w:val="00220670"/>
    <w:rsid w:val="002208AE"/>
    <w:rsid w:val="00221C75"/>
    <w:rsid w:val="00222802"/>
    <w:rsid w:val="00222D30"/>
    <w:rsid w:val="00223121"/>
    <w:rsid w:val="002232D7"/>
    <w:rsid w:val="00223B8A"/>
    <w:rsid w:val="002244E6"/>
    <w:rsid w:val="0022471F"/>
    <w:rsid w:val="00224CFE"/>
    <w:rsid w:val="00224D40"/>
    <w:rsid w:val="00224D7E"/>
    <w:rsid w:val="00224F53"/>
    <w:rsid w:val="002251B6"/>
    <w:rsid w:val="00225252"/>
    <w:rsid w:val="00225608"/>
    <w:rsid w:val="00225C2D"/>
    <w:rsid w:val="00225F99"/>
    <w:rsid w:val="002267AA"/>
    <w:rsid w:val="0022687D"/>
    <w:rsid w:val="00226A23"/>
    <w:rsid w:val="00226BFD"/>
    <w:rsid w:val="00226E12"/>
    <w:rsid w:val="00227DA1"/>
    <w:rsid w:val="0023016C"/>
    <w:rsid w:val="00230307"/>
    <w:rsid w:val="002305DB"/>
    <w:rsid w:val="00230827"/>
    <w:rsid w:val="0023084F"/>
    <w:rsid w:val="00230968"/>
    <w:rsid w:val="00230CD3"/>
    <w:rsid w:val="00231518"/>
    <w:rsid w:val="00231668"/>
    <w:rsid w:val="002317AD"/>
    <w:rsid w:val="00233122"/>
    <w:rsid w:val="0023398A"/>
    <w:rsid w:val="00233C1E"/>
    <w:rsid w:val="00233F7D"/>
    <w:rsid w:val="002341DD"/>
    <w:rsid w:val="00234A0F"/>
    <w:rsid w:val="00235146"/>
    <w:rsid w:val="002351AF"/>
    <w:rsid w:val="00235FB7"/>
    <w:rsid w:val="002361A0"/>
    <w:rsid w:val="002364C9"/>
    <w:rsid w:val="00236CE1"/>
    <w:rsid w:val="00236D43"/>
    <w:rsid w:val="00237A9B"/>
    <w:rsid w:val="002402B4"/>
    <w:rsid w:val="002404C3"/>
    <w:rsid w:val="00240A9E"/>
    <w:rsid w:val="00240C1A"/>
    <w:rsid w:val="00242DB2"/>
    <w:rsid w:val="0024339B"/>
    <w:rsid w:val="00243599"/>
    <w:rsid w:val="002439FC"/>
    <w:rsid w:val="0024415E"/>
    <w:rsid w:val="00244660"/>
    <w:rsid w:val="00244DCF"/>
    <w:rsid w:val="00244EB0"/>
    <w:rsid w:val="00244F62"/>
    <w:rsid w:val="00245706"/>
    <w:rsid w:val="00245C2A"/>
    <w:rsid w:val="002460B4"/>
    <w:rsid w:val="00246346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DBD"/>
    <w:rsid w:val="00252E88"/>
    <w:rsid w:val="002533A7"/>
    <w:rsid w:val="00253542"/>
    <w:rsid w:val="00253F8B"/>
    <w:rsid w:val="002544CA"/>
    <w:rsid w:val="00254A3D"/>
    <w:rsid w:val="00254D26"/>
    <w:rsid w:val="0025564D"/>
    <w:rsid w:val="00255BEB"/>
    <w:rsid w:val="0025616A"/>
    <w:rsid w:val="00256A39"/>
    <w:rsid w:val="0025723B"/>
    <w:rsid w:val="00260C84"/>
    <w:rsid w:val="00260C92"/>
    <w:rsid w:val="0026142D"/>
    <w:rsid w:val="00261705"/>
    <w:rsid w:val="00261AAF"/>
    <w:rsid w:val="00263099"/>
    <w:rsid w:val="00263912"/>
    <w:rsid w:val="00264578"/>
    <w:rsid w:val="002648B2"/>
    <w:rsid w:val="002649F6"/>
    <w:rsid w:val="00264BA5"/>
    <w:rsid w:val="00264F84"/>
    <w:rsid w:val="00265792"/>
    <w:rsid w:val="002661AE"/>
    <w:rsid w:val="002667F3"/>
    <w:rsid w:val="00266D05"/>
    <w:rsid w:val="0026744C"/>
    <w:rsid w:val="00267E46"/>
    <w:rsid w:val="002703B6"/>
    <w:rsid w:val="00270641"/>
    <w:rsid w:val="00270FE2"/>
    <w:rsid w:val="00271162"/>
    <w:rsid w:val="00271A64"/>
    <w:rsid w:val="00271E7F"/>
    <w:rsid w:val="0027261D"/>
    <w:rsid w:val="00272B83"/>
    <w:rsid w:val="00272D89"/>
    <w:rsid w:val="00272E8E"/>
    <w:rsid w:val="00272FCB"/>
    <w:rsid w:val="002730BA"/>
    <w:rsid w:val="002732AF"/>
    <w:rsid w:val="002734CB"/>
    <w:rsid w:val="00273610"/>
    <w:rsid w:val="002740D7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B05"/>
    <w:rsid w:val="00276D85"/>
    <w:rsid w:val="002772B5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837"/>
    <w:rsid w:val="00281841"/>
    <w:rsid w:val="00282368"/>
    <w:rsid w:val="002827E3"/>
    <w:rsid w:val="002832EC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7A3"/>
    <w:rsid w:val="002868C5"/>
    <w:rsid w:val="00286FF7"/>
    <w:rsid w:val="002871FB"/>
    <w:rsid w:val="0028775E"/>
    <w:rsid w:val="00287967"/>
    <w:rsid w:val="0029026E"/>
    <w:rsid w:val="00290271"/>
    <w:rsid w:val="002903B9"/>
    <w:rsid w:val="002903F5"/>
    <w:rsid w:val="002904CC"/>
    <w:rsid w:val="00290A79"/>
    <w:rsid w:val="0029120B"/>
    <w:rsid w:val="00291590"/>
    <w:rsid w:val="00291C25"/>
    <w:rsid w:val="0029256D"/>
    <w:rsid w:val="002929A9"/>
    <w:rsid w:val="00292A34"/>
    <w:rsid w:val="002932CD"/>
    <w:rsid w:val="00293332"/>
    <w:rsid w:val="00293C6E"/>
    <w:rsid w:val="00293E4F"/>
    <w:rsid w:val="002945BE"/>
    <w:rsid w:val="00294876"/>
    <w:rsid w:val="00294D05"/>
    <w:rsid w:val="00294D58"/>
    <w:rsid w:val="00294F3A"/>
    <w:rsid w:val="00295071"/>
    <w:rsid w:val="002950BE"/>
    <w:rsid w:val="002953E9"/>
    <w:rsid w:val="00295447"/>
    <w:rsid w:val="002957AB"/>
    <w:rsid w:val="002957B2"/>
    <w:rsid w:val="00295B4E"/>
    <w:rsid w:val="00296122"/>
    <w:rsid w:val="002967F4"/>
    <w:rsid w:val="00296826"/>
    <w:rsid w:val="00296FB7"/>
    <w:rsid w:val="00297246"/>
    <w:rsid w:val="00297917"/>
    <w:rsid w:val="0029791F"/>
    <w:rsid w:val="00297F4B"/>
    <w:rsid w:val="002A014F"/>
    <w:rsid w:val="002A032F"/>
    <w:rsid w:val="002A0576"/>
    <w:rsid w:val="002A06DC"/>
    <w:rsid w:val="002A07AE"/>
    <w:rsid w:val="002A1AB7"/>
    <w:rsid w:val="002A1D07"/>
    <w:rsid w:val="002A23C7"/>
    <w:rsid w:val="002A2A2E"/>
    <w:rsid w:val="002A2A8D"/>
    <w:rsid w:val="002A3512"/>
    <w:rsid w:val="002A3BD6"/>
    <w:rsid w:val="002A3C58"/>
    <w:rsid w:val="002A3D59"/>
    <w:rsid w:val="002A42DA"/>
    <w:rsid w:val="002A44E7"/>
    <w:rsid w:val="002A5070"/>
    <w:rsid w:val="002A516A"/>
    <w:rsid w:val="002A579A"/>
    <w:rsid w:val="002A588B"/>
    <w:rsid w:val="002A64BF"/>
    <w:rsid w:val="002A6717"/>
    <w:rsid w:val="002A673F"/>
    <w:rsid w:val="002A68B3"/>
    <w:rsid w:val="002A697E"/>
    <w:rsid w:val="002A6CF0"/>
    <w:rsid w:val="002A6DB0"/>
    <w:rsid w:val="002A7556"/>
    <w:rsid w:val="002A7B28"/>
    <w:rsid w:val="002A7DD6"/>
    <w:rsid w:val="002A7E60"/>
    <w:rsid w:val="002B130A"/>
    <w:rsid w:val="002B260A"/>
    <w:rsid w:val="002B2880"/>
    <w:rsid w:val="002B31B3"/>
    <w:rsid w:val="002B342C"/>
    <w:rsid w:val="002B38E5"/>
    <w:rsid w:val="002B3A0F"/>
    <w:rsid w:val="002B425D"/>
    <w:rsid w:val="002B433A"/>
    <w:rsid w:val="002B4A07"/>
    <w:rsid w:val="002B4F34"/>
    <w:rsid w:val="002B526B"/>
    <w:rsid w:val="002B53C6"/>
    <w:rsid w:val="002B5462"/>
    <w:rsid w:val="002B5B48"/>
    <w:rsid w:val="002B5E22"/>
    <w:rsid w:val="002B609A"/>
    <w:rsid w:val="002B6870"/>
    <w:rsid w:val="002B6987"/>
    <w:rsid w:val="002B69D8"/>
    <w:rsid w:val="002B6BBA"/>
    <w:rsid w:val="002C05B7"/>
    <w:rsid w:val="002C06AC"/>
    <w:rsid w:val="002C0B2C"/>
    <w:rsid w:val="002C1139"/>
    <w:rsid w:val="002C145A"/>
    <w:rsid w:val="002C1BE1"/>
    <w:rsid w:val="002C1D9D"/>
    <w:rsid w:val="002C21B1"/>
    <w:rsid w:val="002C2CD5"/>
    <w:rsid w:val="002C2D2F"/>
    <w:rsid w:val="002C3470"/>
    <w:rsid w:val="002C3631"/>
    <w:rsid w:val="002C43D2"/>
    <w:rsid w:val="002C4520"/>
    <w:rsid w:val="002C473E"/>
    <w:rsid w:val="002C482D"/>
    <w:rsid w:val="002C4856"/>
    <w:rsid w:val="002C4A77"/>
    <w:rsid w:val="002C4AF6"/>
    <w:rsid w:val="002C4B34"/>
    <w:rsid w:val="002C4CE9"/>
    <w:rsid w:val="002C52C4"/>
    <w:rsid w:val="002C5898"/>
    <w:rsid w:val="002C58B7"/>
    <w:rsid w:val="002C6B0D"/>
    <w:rsid w:val="002C6F0D"/>
    <w:rsid w:val="002C6FA1"/>
    <w:rsid w:val="002C7A05"/>
    <w:rsid w:val="002C7CBC"/>
    <w:rsid w:val="002D062E"/>
    <w:rsid w:val="002D0EF7"/>
    <w:rsid w:val="002D0F1C"/>
    <w:rsid w:val="002D10C4"/>
    <w:rsid w:val="002D12EB"/>
    <w:rsid w:val="002D178A"/>
    <w:rsid w:val="002D27C6"/>
    <w:rsid w:val="002D2870"/>
    <w:rsid w:val="002D2B1B"/>
    <w:rsid w:val="002D30AB"/>
    <w:rsid w:val="002D3596"/>
    <w:rsid w:val="002D3B6F"/>
    <w:rsid w:val="002D3BD6"/>
    <w:rsid w:val="002D4176"/>
    <w:rsid w:val="002D4330"/>
    <w:rsid w:val="002D47D3"/>
    <w:rsid w:val="002D4A4F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E0010"/>
    <w:rsid w:val="002E01C6"/>
    <w:rsid w:val="002E14E2"/>
    <w:rsid w:val="002E156E"/>
    <w:rsid w:val="002E1959"/>
    <w:rsid w:val="002E2023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411B"/>
    <w:rsid w:val="002E4AB6"/>
    <w:rsid w:val="002E5139"/>
    <w:rsid w:val="002E53C4"/>
    <w:rsid w:val="002E5855"/>
    <w:rsid w:val="002E59CE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EFF"/>
    <w:rsid w:val="002F0365"/>
    <w:rsid w:val="002F0404"/>
    <w:rsid w:val="002F0496"/>
    <w:rsid w:val="002F06D8"/>
    <w:rsid w:val="002F087E"/>
    <w:rsid w:val="002F0CEF"/>
    <w:rsid w:val="002F1A0C"/>
    <w:rsid w:val="002F2C23"/>
    <w:rsid w:val="002F2D56"/>
    <w:rsid w:val="002F39E7"/>
    <w:rsid w:val="002F447F"/>
    <w:rsid w:val="002F5478"/>
    <w:rsid w:val="002F5A9F"/>
    <w:rsid w:val="002F5B93"/>
    <w:rsid w:val="002F67FA"/>
    <w:rsid w:val="002F6F56"/>
    <w:rsid w:val="002F75A1"/>
    <w:rsid w:val="002F7BA7"/>
    <w:rsid w:val="00300069"/>
    <w:rsid w:val="003000F9"/>
    <w:rsid w:val="00300119"/>
    <w:rsid w:val="00300454"/>
    <w:rsid w:val="00301192"/>
    <w:rsid w:val="0030148B"/>
    <w:rsid w:val="00301609"/>
    <w:rsid w:val="00301FA1"/>
    <w:rsid w:val="003022A4"/>
    <w:rsid w:val="00302390"/>
    <w:rsid w:val="003023B9"/>
    <w:rsid w:val="00302A7D"/>
    <w:rsid w:val="00302D68"/>
    <w:rsid w:val="00302DDF"/>
    <w:rsid w:val="00302E89"/>
    <w:rsid w:val="00303513"/>
    <w:rsid w:val="00303D92"/>
    <w:rsid w:val="003040C7"/>
    <w:rsid w:val="003045EF"/>
    <w:rsid w:val="00304B04"/>
    <w:rsid w:val="00304C54"/>
    <w:rsid w:val="00304DA2"/>
    <w:rsid w:val="00304FB7"/>
    <w:rsid w:val="00304FDF"/>
    <w:rsid w:val="00305006"/>
    <w:rsid w:val="00305084"/>
    <w:rsid w:val="00305B61"/>
    <w:rsid w:val="00306BAC"/>
    <w:rsid w:val="00306F2D"/>
    <w:rsid w:val="00307457"/>
    <w:rsid w:val="00307707"/>
    <w:rsid w:val="003102E4"/>
    <w:rsid w:val="00310A1D"/>
    <w:rsid w:val="00310C88"/>
    <w:rsid w:val="00310E97"/>
    <w:rsid w:val="003111E2"/>
    <w:rsid w:val="00311487"/>
    <w:rsid w:val="00311903"/>
    <w:rsid w:val="00311ADD"/>
    <w:rsid w:val="003121CA"/>
    <w:rsid w:val="0031232E"/>
    <w:rsid w:val="003127A5"/>
    <w:rsid w:val="00312A02"/>
    <w:rsid w:val="00312A31"/>
    <w:rsid w:val="00312A50"/>
    <w:rsid w:val="00312B85"/>
    <w:rsid w:val="00312FCC"/>
    <w:rsid w:val="00313040"/>
    <w:rsid w:val="00313DD9"/>
    <w:rsid w:val="00313E76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DDF"/>
    <w:rsid w:val="00320152"/>
    <w:rsid w:val="00320197"/>
    <w:rsid w:val="00320708"/>
    <w:rsid w:val="00320FD7"/>
    <w:rsid w:val="0032188B"/>
    <w:rsid w:val="0032238A"/>
    <w:rsid w:val="003227C5"/>
    <w:rsid w:val="003229B2"/>
    <w:rsid w:val="003229CD"/>
    <w:rsid w:val="0032322A"/>
    <w:rsid w:val="003233E2"/>
    <w:rsid w:val="0032373E"/>
    <w:rsid w:val="00323B23"/>
    <w:rsid w:val="00323BDE"/>
    <w:rsid w:val="003240AB"/>
    <w:rsid w:val="0032477A"/>
    <w:rsid w:val="00325C57"/>
    <w:rsid w:val="00325CF1"/>
    <w:rsid w:val="00325F5B"/>
    <w:rsid w:val="00325FB0"/>
    <w:rsid w:val="00326315"/>
    <w:rsid w:val="00327027"/>
    <w:rsid w:val="003303CD"/>
    <w:rsid w:val="00330A07"/>
    <w:rsid w:val="00330F59"/>
    <w:rsid w:val="00332557"/>
    <w:rsid w:val="00332893"/>
    <w:rsid w:val="00332AF9"/>
    <w:rsid w:val="00332C1E"/>
    <w:rsid w:val="00332D07"/>
    <w:rsid w:val="00332E09"/>
    <w:rsid w:val="00334137"/>
    <w:rsid w:val="0033453D"/>
    <w:rsid w:val="00334D21"/>
    <w:rsid w:val="003350DB"/>
    <w:rsid w:val="003353CE"/>
    <w:rsid w:val="003355C4"/>
    <w:rsid w:val="00335D41"/>
    <w:rsid w:val="0033602D"/>
    <w:rsid w:val="003362A7"/>
    <w:rsid w:val="00336777"/>
    <w:rsid w:val="00336848"/>
    <w:rsid w:val="00336949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D55"/>
    <w:rsid w:val="003416EA"/>
    <w:rsid w:val="003417D6"/>
    <w:rsid w:val="003421FD"/>
    <w:rsid w:val="003427E4"/>
    <w:rsid w:val="00343210"/>
    <w:rsid w:val="00343589"/>
    <w:rsid w:val="0034361B"/>
    <w:rsid w:val="00343E7A"/>
    <w:rsid w:val="00344046"/>
    <w:rsid w:val="003445CA"/>
    <w:rsid w:val="003449A5"/>
    <w:rsid w:val="00344A1E"/>
    <w:rsid w:val="00344B8E"/>
    <w:rsid w:val="00345DE0"/>
    <w:rsid w:val="003461C7"/>
    <w:rsid w:val="003461F2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2F5"/>
    <w:rsid w:val="00350403"/>
    <w:rsid w:val="003505F8"/>
    <w:rsid w:val="00350CE7"/>
    <w:rsid w:val="0035119B"/>
    <w:rsid w:val="003511A5"/>
    <w:rsid w:val="00351A2E"/>
    <w:rsid w:val="00351E27"/>
    <w:rsid w:val="00351EAE"/>
    <w:rsid w:val="00352100"/>
    <w:rsid w:val="00352212"/>
    <w:rsid w:val="003525B1"/>
    <w:rsid w:val="00353A74"/>
    <w:rsid w:val="00353CD4"/>
    <w:rsid w:val="00353DDF"/>
    <w:rsid w:val="0035425B"/>
    <w:rsid w:val="003543BC"/>
    <w:rsid w:val="003548C6"/>
    <w:rsid w:val="00354F28"/>
    <w:rsid w:val="00354F7B"/>
    <w:rsid w:val="00356129"/>
    <w:rsid w:val="003564D8"/>
    <w:rsid w:val="003568D0"/>
    <w:rsid w:val="00356C26"/>
    <w:rsid w:val="00357BB4"/>
    <w:rsid w:val="00357C64"/>
    <w:rsid w:val="003601F1"/>
    <w:rsid w:val="003602BB"/>
    <w:rsid w:val="00361665"/>
    <w:rsid w:val="003617F7"/>
    <w:rsid w:val="00361844"/>
    <w:rsid w:val="00361C20"/>
    <w:rsid w:val="00361CEC"/>
    <w:rsid w:val="00361E79"/>
    <w:rsid w:val="00362099"/>
    <w:rsid w:val="00362153"/>
    <w:rsid w:val="00363505"/>
    <w:rsid w:val="0036392C"/>
    <w:rsid w:val="00363AAD"/>
    <w:rsid w:val="00364584"/>
    <w:rsid w:val="00364611"/>
    <w:rsid w:val="003649DC"/>
    <w:rsid w:val="00364C2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7070"/>
    <w:rsid w:val="003672BF"/>
    <w:rsid w:val="0036738F"/>
    <w:rsid w:val="0036798B"/>
    <w:rsid w:val="00367F48"/>
    <w:rsid w:val="0037080F"/>
    <w:rsid w:val="003715AA"/>
    <w:rsid w:val="00371637"/>
    <w:rsid w:val="00371696"/>
    <w:rsid w:val="00371806"/>
    <w:rsid w:val="00371B9F"/>
    <w:rsid w:val="00371D9A"/>
    <w:rsid w:val="003729B4"/>
    <w:rsid w:val="00372A25"/>
    <w:rsid w:val="00372BEA"/>
    <w:rsid w:val="00373183"/>
    <w:rsid w:val="00373660"/>
    <w:rsid w:val="00373B4B"/>
    <w:rsid w:val="0037401B"/>
    <w:rsid w:val="00374479"/>
    <w:rsid w:val="00374735"/>
    <w:rsid w:val="00374A15"/>
    <w:rsid w:val="00375691"/>
    <w:rsid w:val="00375A21"/>
    <w:rsid w:val="00375D63"/>
    <w:rsid w:val="00376717"/>
    <w:rsid w:val="0037715A"/>
    <w:rsid w:val="003771EB"/>
    <w:rsid w:val="00377287"/>
    <w:rsid w:val="00380344"/>
    <w:rsid w:val="00380C9B"/>
    <w:rsid w:val="00380D55"/>
    <w:rsid w:val="003811E2"/>
    <w:rsid w:val="00382391"/>
    <w:rsid w:val="003851D0"/>
    <w:rsid w:val="003854CF"/>
    <w:rsid w:val="003856DD"/>
    <w:rsid w:val="00385B4D"/>
    <w:rsid w:val="00385BCF"/>
    <w:rsid w:val="00385DE3"/>
    <w:rsid w:val="0038625C"/>
    <w:rsid w:val="0038636E"/>
    <w:rsid w:val="00387685"/>
    <w:rsid w:val="003877B2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CCD"/>
    <w:rsid w:val="00392D2C"/>
    <w:rsid w:val="00392E18"/>
    <w:rsid w:val="00393378"/>
    <w:rsid w:val="0039387E"/>
    <w:rsid w:val="00393AF8"/>
    <w:rsid w:val="00393B6E"/>
    <w:rsid w:val="00393B9B"/>
    <w:rsid w:val="0039456D"/>
    <w:rsid w:val="00394DA8"/>
    <w:rsid w:val="00395365"/>
    <w:rsid w:val="0039547C"/>
    <w:rsid w:val="00395494"/>
    <w:rsid w:val="00395E49"/>
    <w:rsid w:val="00396487"/>
    <w:rsid w:val="00396B14"/>
    <w:rsid w:val="00396B5E"/>
    <w:rsid w:val="00396FC5"/>
    <w:rsid w:val="00397A08"/>
    <w:rsid w:val="00397E1F"/>
    <w:rsid w:val="003A0E6A"/>
    <w:rsid w:val="003A1600"/>
    <w:rsid w:val="003A1806"/>
    <w:rsid w:val="003A2706"/>
    <w:rsid w:val="003A28F5"/>
    <w:rsid w:val="003A35B6"/>
    <w:rsid w:val="003A3823"/>
    <w:rsid w:val="003A3F25"/>
    <w:rsid w:val="003A4820"/>
    <w:rsid w:val="003A49CA"/>
    <w:rsid w:val="003A4ED1"/>
    <w:rsid w:val="003A4FC3"/>
    <w:rsid w:val="003A50D9"/>
    <w:rsid w:val="003A5508"/>
    <w:rsid w:val="003A5CFF"/>
    <w:rsid w:val="003A616B"/>
    <w:rsid w:val="003A6963"/>
    <w:rsid w:val="003A6E9C"/>
    <w:rsid w:val="003A78CC"/>
    <w:rsid w:val="003A7D78"/>
    <w:rsid w:val="003B0B50"/>
    <w:rsid w:val="003B0CC4"/>
    <w:rsid w:val="003B15CF"/>
    <w:rsid w:val="003B1BAE"/>
    <w:rsid w:val="003B1F4A"/>
    <w:rsid w:val="003B213E"/>
    <w:rsid w:val="003B23B3"/>
    <w:rsid w:val="003B27CC"/>
    <w:rsid w:val="003B2B22"/>
    <w:rsid w:val="003B3095"/>
    <w:rsid w:val="003B34AA"/>
    <w:rsid w:val="003B34C8"/>
    <w:rsid w:val="003B3FC6"/>
    <w:rsid w:val="003B41D0"/>
    <w:rsid w:val="003B4235"/>
    <w:rsid w:val="003B4D20"/>
    <w:rsid w:val="003B4D3F"/>
    <w:rsid w:val="003B50EB"/>
    <w:rsid w:val="003B529E"/>
    <w:rsid w:val="003B52CC"/>
    <w:rsid w:val="003B5CDD"/>
    <w:rsid w:val="003B650C"/>
    <w:rsid w:val="003B665F"/>
    <w:rsid w:val="003B6843"/>
    <w:rsid w:val="003B6864"/>
    <w:rsid w:val="003B7191"/>
    <w:rsid w:val="003B7349"/>
    <w:rsid w:val="003B7516"/>
    <w:rsid w:val="003B797E"/>
    <w:rsid w:val="003C010C"/>
    <w:rsid w:val="003C0AE1"/>
    <w:rsid w:val="003C0B90"/>
    <w:rsid w:val="003C0CAD"/>
    <w:rsid w:val="003C0D1E"/>
    <w:rsid w:val="003C105F"/>
    <w:rsid w:val="003C178B"/>
    <w:rsid w:val="003C21DE"/>
    <w:rsid w:val="003C23FC"/>
    <w:rsid w:val="003C26DF"/>
    <w:rsid w:val="003C28E6"/>
    <w:rsid w:val="003C33E6"/>
    <w:rsid w:val="003C34C6"/>
    <w:rsid w:val="003C3AFA"/>
    <w:rsid w:val="003C3CC6"/>
    <w:rsid w:val="003C4008"/>
    <w:rsid w:val="003C4022"/>
    <w:rsid w:val="003C411E"/>
    <w:rsid w:val="003C4674"/>
    <w:rsid w:val="003C47D7"/>
    <w:rsid w:val="003C59AE"/>
    <w:rsid w:val="003C60DD"/>
    <w:rsid w:val="003C644A"/>
    <w:rsid w:val="003C6609"/>
    <w:rsid w:val="003C776E"/>
    <w:rsid w:val="003C7A7E"/>
    <w:rsid w:val="003C7ED0"/>
    <w:rsid w:val="003C7F17"/>
    <w:rsid w:val="003D0B00"/>
    <w:rsid w:val="003D0C9A"/>
    <w:rsid w:val="003D141C"/>
    <w:rsid w:val="003D1736"/>
    <w:rsid w:val="003D19AE"/>
    <w:rsid w:val="003D1DC3"/>
    <w:rsid w:val="003D2730"/>
    <w:rsid w:val="003D2E94"/>
    <w:rsid w:val="003D405C"/>
    <w:rsid w:val="003D4792"/>
    <w:rsid w:val="003D522F"/>
    <w:rsid w:val="003D5C62"/>
    <w:rsid w:val="003D5CAF"/>
    <w:rsid w:val="003D5F17"/>
    <w:rsid w:val="003D6DD5"/>
    <w:rsid w:val="003D7170"/>
    <w:rsid w:val="003D7186"/>
    <w:rsid w:val="003D72D2"/>
    <w:rsid w:val="003E02D3"/>
    <w:rsid w:val="003E049E"/>
    <w:rsid w:val="003E0952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C89"/>
    <w:rsid w:val="003E3E87"/>
    <w:rsid w:val="003E406F"/>
    <w:rsid w:val="003E4328"/>
    <w:rsid w:val="003E4AE5"/>
    <w:rsid w:val="003E4B06"/>
    <w:rsid w:val="003E4DB6"/>
    <w:rsid w:val="003E51A3"/>
    <w:rsid w:val="003E5806"/>
    <w:rsid w:val="003E5EC5"/>
    <w:rsid w:val="003E5EC7"/>
    <w:rsid w:val="003E5FA0"/>
    <w:rsid w:val="003E645D"/>
    <w:rsid w:val="003E6EC9"/>
    <w:rsid w:val="003E758B"/>
    <w:rsid w:val="003E75DF"/>
    <w:rsid w:val="003E7A4C"/>
    <w:rsid w:val="003E7C6B"/>
    <w:rsid w:val="003F01DA"/>
    <w:rsid w:val="003F0EA5"/>
    <w:rsid w:val="003F1279"/>
    <w:rsid w:val="003F152D"/>
    <w:rsid w:val="003F15E8"/>
    <w:rsid w:val="003F2461"/>
    <w:rsid w:val="003F2CCE"/>
    <w:rsid w:val="003F314F"/>
    <w:rsid w:val="003F3413"/>
    <w:rsid w:val="003F3F32"/>
    <w:rsid w:val="003F402B"/>
    <w:rsid w:val="003F46C3"/>
    <w:rsid w:val="003F4999"/>
    <w:rsid w:val="003F4D46"/>
    <w:rsid w:val="003F50BE"/>
    <w:rsid w:val="003F551B"/>
    <w:rsid w:val="003F575B"/>
    <w:rsid w:val="003F58E4"/>
    <w:rsid w:val="003F5FB7"/>
    <w:rsid w:val="003F6429"/>
    <w:rsid w:val="003F6E0C"/>
    <w:rsid w:val="003F70A7"/>
    <w:rsid w:val="003F77D8"/>
    <w:rsid w:val="003F7A12"/>
    <w:rsid w:val="003F7BF1"/>
    <w:rsid w:val="003F7F5F"/>
    <w:rsid w:val="00400241"/>
    <w:rsid w:val="00400777"/>
    <w:rsid w:val="00400ABF"/>
    <w:rsid w:val="00400F20"/>
    <w:rsid w:val="0040114B"/>
    <w:rsid w:val="0040136E"/>
    <w:rsid w:val="00402317"/>
    <w:rsid w:val="004028F1"/>
    <w:rsid w:val="004028FB"/>
    <w:rsid w:val="0040382E"/>
    <w:rsid w:val="00404351"/>
    <w:rsid w:val="004048B0"/>
    <w:rsid w:val="004049B3"/>
    <w:rsid w:val="00404C86"/>
    <w:rsid w:val="00405B1C"/>
    <w:rsid w:val="00406254"/>
    <w:rsid w:val="0040675D"/>
    <w:rsid w:val="0041079F"/>
    <w:rsid w:val="0041101B"/>
    <w:rsid w:val="004114D5"/>
    <w:rsid w:val="00411A74"/>
    <w:rsid w:val="004129D0"/>
    <w:rsid w:val="00412A2C"/>
    <w:rsid w:val="00412EF4"/>
    <w:rsid w:val="004132EC"/>
    <w:rsid w:val="00413535"/>
    <w:rsid w:val="00413907"/>
    <w:rsid w:val="00413BFF"/>
    <w:rsid w:val="0041411D"/>
    <w:rsid w:val="004145BC"/>
    <w:rsid w:val="00414732"/>
    <w:rsid w:val="00414AA6"/>
    <w:rsid w:val="00414EB7"/>
    <w:rsid w:val="00414FC9"/>
    <w:rsid w:val="004150F8"/>
    <w:rsid w:val="0041514C"/>
    <w:rsid w:val="00415805"/>
    <w:rsid w:val="0041592A"/>
    <w:rsid w:val="00416176"/>
    <w:rsid w:val="00416232"/>
    <w:rsid w:val="00416924"/>
    <w:rsid w:val="00416B51"/>
    <w:rsid w:val="00416E49"/>
    <w:rsid w:val="00417429"/>
    <w:rsid w:val="0041776B"/>
    <w:rsid w:val="00417B96"/>
    <w:rsid w:val="00417CC9"/>
    <w:rsid w:val="00417F00"/>
    <w:rsid w:val="00420DCF"/>
    <w:rsid w:val="00420DD4"/>
    <w:rsid w:val="00420F71"/>
    <w:rsid w:val="00420FE1"/>
    <w:rsid w:val="00422619"/>
    <w:rsid w:val="0042292B"/>
    <w:rsid w:val="0042293B"/>
    <w:rsid w:val="00423012"/>
    <w:rsid w:val="0042327C"/>
    <w:rsid w:val="00423626"/>
    <w:rsid w:val="004239CC"/>
    <w:rsid w:val="00424273"/>
    <w:rsid w:val="0042495D"/>
    <w:rsid w:val="00424B90"/>
    <w:rsid w:val="004250E1"/>
    <w:rsid w:val="004251B5"/>
    <w:rsid w:val="004256A2"/>
    <w:rsid w:val="00425B8B"/>
    <w:rsid w:val="004260B0"/>
    <w:rsid w:val="004269DD"/>
    <w:rsid w:val="00426C79"/>
    <w:rsid w:val="00426D8C"/>
    <w:rsid w:val="0042715C"/>
    <w:rsid w:val="004276F1"/>
    <w:rsid w:val="00427CF3"/>
    <w:rsid w:val="00430123"/>
    <w:rsid w:val="0043026B"/>
    <w:rsid w:val="00430C24"/>
    <w:rsid w:val="00430DBE"/>
    <w:rsid w:val="00430ED2"/>
    <w:rsid w:val="00431145"/>
    <w:rsid w:val="004315A4"/>
    <w:rsid w:val="00431845"/>
    <w:rsid w:val="004321A0"/>
    <w:rsid w:val="004321CA"/>
    <w:rsid w:val="00432BFD"/>
    <w:rsid w:val="004330C5"/>
    <w:rsid w:val="00433447"/>
    <w:rsid w:val="004334CA"/>
    <w:rsid w:val="004344E9"/>
    <w:rsid w:val="004350F9"/>
    <w:rsid w:val="004351B9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D29"/>
    <w:rsid w:val="00440674"/>
    <w:rsid w:val="00440F03"/>
    <w:rsid w:val="00441613"/>
    <w:rsid w:val="00441638"/>
    <w:rsid w:val="00441B94"/>
    <w:rsid w:val="00441DB8"/>
    <w:rsid w:val="004421BD"/>
    <w:rsid w:val="004423D4"/>
    <w:rsid w:val="0044291A"/>
    <w:rsid w:val="004429E5"/>
    <w:rsid w:val="00443610"/>
    <w:rsid w:val="00443BD4"/>
    <w:rsid w:val="00443D5B"/>
    <w:rsid w:val="00443D74"/>
    <w:rsid w:val="00443EEE"/>
    <w:rsid w:val="00443F2D"/>
    <w:rsid w:val="00444123"/>
    <w:rsid w:val="00444965"/>
    <w:rsid w:val="00445ABC"/>
    <w:rsid w:val="004462BE"/>
    <w:rsid w:val="00446662"/>
    <w:rsid w:val="0044727A"/>
    <w:rsid w:val="004475FF"/>
    <w:rsid w:val="004476B7"/>
    <w:rsid w:val="00447BEB"/>
    <w:rsid w:val="0045018A"/>
    <w:rsid w:val="004501E9"/>
    <w:rsid w:val="0045068E"/>
    <w:rsid w:val="00450982"/>
    <w:rsid w:val="00451300"/>
    <w:rsid w:val="0045151A"/>
    <w:rsid w:val="00451B86"/>
    <w:rsid w:val="00451F05"/>
    <w:rsid w:val="00452714"/>
    <w:rsid w:val="00452D1E"/>
    <w:rsid w:val="00452E58"/>
    <w:rsid w:val="0045389E"/>
    <w:rsid w:val="00453C50"/>
    <w:rsid w:val="0045438C"/>
    <w:rsid w:val="00455A6A"/>
    <w:rsid w:val="00455C0B"/>
    <w:rsid w:val="00455CE2"/>
    <w:rsid w:val="00455D42"/>
    <w:rsid w:val="00455E73"/>
    <w:rsid w:val="0045614E"/>
    <w:rsid w:val="00456239"/>
    <w:rsid w:val="00456989"/>
    <w:rsid w:val="00456BCB"/>
    <w:rsid w:val="00456D1B"/>
    <w:rsid w:val="00456D96"/>
    <w:rsid w:val="00457455"/>
    <w:rsid w:val="004576C5"/>
    <w:rsid w:val="00457B2D"/>
    <w:rsid w:val="00460F98"/>
    <w:rsid w:val="0046121C"/>
    <w:rsid w:val="0046242E"/>
    <w:rsid w:val="00462882"/>
    <w:rsid w:val="00463044"/>
    <w:rsid w:val="004636F5"/>
    <w:rsid w:val="00463709"/>
    <w:rsid w:val="00463EE9"/>
    <w:rsid w:val="0046413B"/>
    <w:rsid w:val="00464399"/>
    <w:rsid w:val="00465599"/>
    <w:rsid w:val="004670B7"/>
    <w:rsid w:val="004672F9"/>
    <w:rsid w:val="00467D0F"/>
    <w:rsid w:val="00470365"/>
    <w:rsid w:val="00470AD3"/>
    <w:rsid w:val="00470DC8"/>
    <w:rsid w:val="00470EB3"/>
    <w:rsid w:val="0047115B"/>
    <w:rsid w:val="004714EA"/>
    <w:rsid w:val="004715A3"/>
    <w:rsid w:val="004715EA"/>
    <w:rsid w:val="00471A1C"/>
    <w:rsid w:val="00471EC9"/>
    <w:rsid w:val="00472A29"/>
    <w:rsid w:val="00472A5F"/>
    <w:rsid w:val="00472DD5"/>
    <w:rsid w:val="00473059"/>
    <w:rsid w:val="004741D0"/>
    <w:rsid w:val="00474704"/>
    <w:rsid w:val="004747E7"/>
    <w:rsid w:val="00475476"/>
    <w:rsid w:val="004755DD"/>
    <w:rsid w:val="00475805"/>
    <w:rsid w:val="00475821"/>
    <w:rsid w:val="00475A8E"/>
    <w:rsid w:val="00476370"/>
    <w:rsid w:val="00476847"/>
    <w:rsid w:val="0047769D"/>
    <w:rsid w:val="004777F9"/>
    <w:rsid w:val="00477B50"/>
    <w:rsid w:val="00477BC5"/>
    <w:rsid w:val="00477D49"/>
    <w:rsid w:val="00477F4C"/>
    <w:rsid w:val="004801B6"/>
    <w:rsid w:val="004803E3"/>
    <w:rsid w:val="004814FD"/>
    <w:rsid w:val="00481884"/>
    <w:rsid w:val="00481E49"/>
    <w:rsid w:val="00481F8B"/>
    <w:rsid w:val="0048203E"/>
    <w:rsid w:val="00483530"/>
    <w:rsid w:val="004841D1"/>
    <w:rsid w:val="00484949"/>
    <w:rsid w:val="00484EB0"/>
    <w:rsid w:val="00485635"/>
    <w:rsid w:val="0048565E"/>
    <w:rsid w:val="004858D0"/>
    <w:rsid w:val="004860A1"/>
    <w:rsid w:val="00486D09"/>
    <w:rsid w:val="004870B4"/>
    <w:rsid w:val="0048752A"/>
    <w:rsid w:val="00487E91"/>
    <w:rsid w:val="00490EEE"/>
    <w:rsid w:val="00490F06"/>
    <w:rsid w:val="0049145D"/>
    <w:rsid w:val="004918CF"/>
    <w:rsid w:val="00491BAD"/>
    <w:rsid w:val="00492059"/>
    <w:rsid w:val="0049212E"/>
    <w:rsid w:val="0049245C"/>
    <w:rsid w:val="004925F5"/>
    <w:rsid w:val="004929ED"/>
    <w:rsid w:val="0049383E"/>
    <w:rsid w:val="00494020"/>
    <w:rsid w:val="00494712"/>
    <w:rsid w:val="004947FC"/>
    <w:rsid w:val="00495292"/>
    <w:rsid w:val="004956E0"/>
    <w:rsid w:val="00495BD6"/>
    <w:rsid w:val="00495C0B"/>
    <w:rsid w:val="004960E7"/>
    <w:rsid w:val="004962E1"/>
    <w:rsid w:val="00496409"/>
    <w:rsid w:val="004969B2"/>
    <w:rsid w:val="00496F83"/>
    <w:rsid w:val="004972D5"/>
    <w:rsid w:val="004A0295"/>
    <w:rsid w:val="004A1769"/>
    <w:rsid w:val="004A1BE7"/>
    <w:rsid w:val="004A268B"/>
    <w:rsid w:val="004A29FB"/>
    <w:rsid w:val="004A30E8"/>
    <w:rsid w:val="004A330A"/>
    <w:rsid w:val="004A3314"/>
    <w:rsid w:val="004A353E"/>
    <w:rsid w:val="004A3676"/>
    <w:rsid w:val="004A38C9"/>
    <w:rsid w:val="004A51CD"/>
    <w:rsid w:val="004A5661"/>
    <w:rsid w:val="004A569E"/>
    <w:rsid w:val="004A5B1C"/>
    <w:rsid w:val="004A61D9"/>
    <w:rsid w:val="004A6407"/>
    <w:rsid w:val="004A6AC7"/>
    <w:rsid w:val="004A6BB0"/>
    <w:rsid w:val="004A6D51"/>
    <w:rsid w:val="004A7155"/>
    <w:rsid w:val="004A72DE"/>
    <w:rsid w:val="004A73BB"/>
    <w:rsid w:val="004B0346"/>
    <w:rsid w:val="004B0C8D"/>
    <w:rsid w:val="004B0E27"/>
    <w:rsid w:val="004B1043"/>
    <w:rsid w:val="004B18B1"/>
    <w:rsid w:val="004B2187"/>
    <w:rsid w:val="004B2357"/>
    <w:rsid w:val="004B3342"/>
    <w:rsid w:val="004B39E2"/>
    <w:rsid w:val="004B3C96"/>
    <w:rsid w:val="004B3FCB"/>
    <w:rsid w:val="004B43CF"/>
    <w:rsid w:val="004B471E"/>
    <w:rsid w:val="004B4BCB"/>
    <w:rsid w:val="004B4CB0"/>
    <w:rsid w:val="004B4DBA"/>
    <w:rsid w:val="004B50FE"/>
    <w:rsid w:val="004B51F9"/>
    <w:rsid w:val="004B564E"/>
    <w:rsid w:val="004B58F1"/>
    <w:rsid w:val="004B5953"/>
    <w:rsid w:val="004B5B13"/>
    <w:rsid w:val="004B5D39"/>
    <w:rsid w:val="004B67AB"/>
    <w:rsid w:val="004B7415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47AE"/>
    <w:rsid w:val="004C517C"/>
    <w:rsid w:val="004C588B"/>
    <w:rsid w:val="004C5A67"/>
    <w:rsid w:val="004C64B7"/>
    <w:rsid w:val="004C6527"/>
    <w:rsid w:val="004C65A0"/>
    <w:rsid w:val="004C6C18"/>
    <w:rsid w:val="004C705F"/>
    <w:rsid w:val="004C72E6"/>
    <w:rsid w:val="004C7775"/>
    <w:rsid w:val="004C7989"/>
    <w:rsid w:val="004D0396"/>
    <w:rsid w:val="004D0558"/>
    <w:rsid w:val="004D0BA2"/>
    <w:rsid w:val="004D1D13"/>
    <w:rsid w:val="004D1EE1"/>
    <w:rsid w:val="004D2A2A"/>
    <w:rsid w:val="004D2C3B"/>
    <w:rsid w:val="004D2EA6"/>
    <w:rsid w:val="004D3021"/>
    <w:rsid w:val="004D3234"/>
    <w:rsid w:val="004D3407"/>
    <w:rsid w:val="004D371B"/>
    <w:rsid w:val="004D38E3"/>
    <w:rsid w:val="004D412A"/>
    <w:rsid w:val="004D4B4F"/>
    <w:rsid w:val="004D5560"/>
    <w:rsid w:val="004D57AA"/>
    <w:rsid w:val="004D5DE2"/>
    <w:rsid w:val="004D5F3D"/>
    <w:rsid w:val="004D6889"/>
    <w:rsid w:val="004D797E"/>
    <w:rsid w:val="004E0156"/>
    <w:rsid w:val="004E01D2"/>
    <w:rsid w:val="004E06FF"/>
    <w:rsid w:val="004E1200"/>
    <w:rsid w:val="004E1230"/>
    <w:rsid w:val="004E130E"/>
    <w:rsid w:val="004E1387"/>
    <w:rsid w:val="004E1392"/>
    <w:rsid w:val="004E1B07"/>
    <w:rsid w:val="004E1FEC"/>
    <w:rsid w:val="004E2299"/>
    <w:rsid w:val="004E23F0"/>
    <w:rsid w:val="004E27DE"/>
    <w:rsid w:val="004E32E8"/>
    <w:rsid w:val="004E3316"/>
    <w:rsid w:val="004E3428"/>
    <w:rsid w:val="004E3683"/>
    <w:rsid w:val="004E3C6E"/>
    <w:rsid w:val="004E4429"/>
    <w:rsid w:val="004E447B"/>
    <w:rsid w:val="004E4CA7"/>
    <w:rsid w:val="004E4F9F"/>
    <w:rsid w:val="004E510C"/>
    <w:rsid w:val="004E5A37"/>
    <w:rsid w:val="004E5A6B"/>
    <w:rsid w:val="004E5D48"/>
    <w:rsid w:val="004E61A0"/>
    <w:rsid w:val="004E69AF"/>
    <w:rsid w:val="004E6B40"/>
    <w:rsid w:val="004E6B46"/>
    <w:rsid w:val="004E6B94"/>
    <w:rsid w:val="004E7AD2"/>
    <w:rsid w:val="004E7B62"/>
    <w:rsid w:val="004E7E0B"/>
    <w:rsid w:val="004F00A0"/>
    <w:rsid w:val="004F0380"/>
    <w:rsid w:val="004F06D4"/>
    <w:rsid w:val="004F15EC"/>
    <w:rsid w:val="004F1B5E"/>
    <w:rsid w:val="004F1F4F"/>
    <w:rsid w:val="004F1FA2"/>
    <w:rsid w:val="004F27DB"/>
    <w:rsid w:val="004F3477"/>
    <w:rsid w:val="004F3CF4"/>
    <w:rsid w:val="004F438D"/>
    <w:rsid w:val="004F4BB1"/>
    <w:rsid w:val="004F52FF"/>
    <w:rsid w:val="004F53B3"/>
    <w:rsid w:val="004F5F38"/>
    <w:rsid w:val="004F64A3"/>
    <w:rsid w:val="004F65BB"/>
    <w:rsid w:val="004F6D6D"/>
    <w:rsid w:val="004F714C"/>
    <w:rsid w:val="004F742A"/>
    <w:rsid w:val="004F7C1C"/>
    <w:rsid w:val="004F7F2E"/>
    <w:rsid w:val="00500BC9"/>
    <w:rsid w:val="00500E6E"/>
    <w:rsid w:val="00500ED5"/>
    <w:rsid w:val="00501048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43C6"/>
    <w:rsid w:val="005045C6"/>
    <w:rsid w:val="00504AA7"/>
    <w:rsid w:val="00505519"/>
    <w:rsid w:val="0050624D"/>
    <w:rsid w:val="0050638F"/>
    <w:rsid w:val="0050681F"/>
    <w:rsid w:val="00506F2B"/>
    <w:rsid w:val="00507E1F"/>
    <w:rsid w:val="00507E34"/>
    <w:rsid w:val="005103FF"/>
    <w:rsid w:val="00510A14"/>
    <w:rsid w:val="00510A2F"/>
    <w:rsid w:val="00510E52"/>
    <w:rsid w:val="00510FE0"/>
    <w:rsid w:val="00511014"/>
    <w:rsid w:val="0051166F"/>
    <w:rsid w:val="0051173D"/>
    <w:rsid w:val="0051176B"/>
    <w:rsid w:val="00511AF8"/>
    <w:rsid w:val="00511F11"/>
    <w:rsid w:val="00513DEE"/>
    <w:rsid w:val="0051423E"/>
    <w:rsid w:val="005143A6"/>
    <w:rsid w:val="00514702"/>
    <w:rsid w:val="00514979"/>
    <w:rsid w:val="00514B7F"/>
    <w:rsid w:val="00515384"/>
    <w:rsid w:val="005154F0"/>
    <w:rsid w:val="005157D1"/>
    <w:rsid w:val="0051583A"/>
    <w:rsid w:val="00515F18"/>
    <w:rsid w:val="00516139"/>
    <w:rsid w:val="005167BF"/>
    <w:rsid w:val="00516894"/>
    <w:rsid w:val="0051689C"/>
    <w:rsid w:val="00516FC4"/>
    <w:rsid w:val="005175BA"/>
    <w:rsid w:val="0052038A"/>
    <w:rsid w:val="005209D5"/>
    <w:rsid w:val="005217F4"/>
    <w:rsid w:val="00521812"/>
    <w:rsid w:val="00521843"/>
    <w:rsid w:val="00521ACE"/>
    <w:rsid w:val="00521FB0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50C1"/>
    <w:rsid w:val="0052516E"/>
    <w:rsid w:val="005252AF"/>
    <w:rsid w:val="00525602"/>
    <w:rsid w:val="00525908"/>
    <w:rsid w:val="005263CD"/>
    <w:rsid w:val="005268CA"/>
    <w:rsid w:val="00526C35"/>
    <w:rsid w:val="00527B8D"/>
    <w:rsid w:val="0053038E"/>
    <w:rsid w:val="00530424"/>
    <w:rsid w:val="00530C38"/>
    <w:rsid w:val="00530CCC"/>
    <w:rsid w:val="00531339"/>
    <w:rsid w:val="00531609"/>
    <w:rsid w:val="00531B4F"/>
    <w:rsid w:val="00532084"/>
    <w:rsid w:val="005322F8"/>
    <w:rsid w:val="00532852"/>
    <w:rsid w:val="0053289A"/>
    <w:rsid w:val="00532A54"/>
    <w:rsid w:val="00532B88"/>
    <w:rsid w:val="00532D40"/>
    <w:rsid w:val="00532D66"/>
    <w:rsid w:val="00533596"/>
    <w:rsid w:val="00533672"/>
    <w:rsid w:val="00533D1D"/>
    <w:rsid w:val="00534096"/>
    <w:rsid w:val="0053450D"/>
    <w:rsid w:val="00534FC5"/>
    <w:rsid w:val="00535032"/>
    <w:rsid w:val="00535371"/>
    <w:rsid w:val="00535D46"/>
    <w:rsid w:val="00536A53"/>
    <w:rsid w:val="005370B1"/>
    <w:rsid w:val="00537287"/>
    <w:rsid w:val="00537E17"/>
    <w:rsid w:val="005401C3"/>
    <w:rsid w:val="0054032B"/>
    <w:rsid w:val="0054050B"/>
    <w:rsid w:val="00540896"/>
    <w:rsid w:val="00540C1E"/>
    <w:rsid w:val="00540DFC"/>
    <w:rsid w:val="00541AD6"/>
    <w:rsid w:val="005422DE"/>
    <w:rsid w:val="00542685"/>
    <w:rsid w:val="005429B9"/>
    <w:rsid w:val="00542B56"/>
    <w:rsid w:val="00543281"/>
    <w:rsid w:val="0054350B"/>
    <w:rsid w:val="00543626"/>
    <w:rsid w:val="00543FD2"/>
    <w:rsid w:val="0054473D"/>
    <w:rsid w:val="00544905"/>
    <w:rsid w:val="00544FFD"/>
    <w:rsid w:val="005454AE"/>
    <w:rsid w:val="00545741"/>
    <w:rsid w:val="0054638A"/>
    <w:rsid w:val="00546549"/>
    <w:rsid w:val="005466C7"/>
    <w:rsid w:val="00546F0B"/>
    <w:rsid w:val="00546FBB"/>
    <w:rsid w:val="00547265"/>
    <w:rsid w:val="005478A4"/>
    <w:rsid w:val="00547B36"/>
    <w:rsid w:val="00547B5B"/>
    <w:rsid w:val="00547E99"/>
    <w:rsid w:val="00550A30"/>
    <w:rsid w:val="00550A39"/>
    <w:rsid w:val="00551212"/>
    <w:rsid w:val="00551C24"/>
    <w:rsid w:val="005520C4"/>
    <w:rsid w:val="0055213C"/>
    <w:rsid w:val="005525B9"/>
    <w:rsid w:val="00552B86"/>
    <w:rsid w:val="00554572"/>
    <w:rsid w:val="00554E8F"/>
    <w:rsid w:val="00555560"/>
    <w:rsid w:val="0055564E"/>
    <w:rsid w:val="005556CC"/>
    <w:rsid w:val="00555A16"/>
    <w:rsid w:val="00555D76"/>
    <w:rsid w:val="00555E11"/>
    <w:rsid w:val="00555ED7"/>
    <w:rsid w:val="00556146"/>
    <w:rsid w:val="0055665B"/>
    <w:rsid w:val="00557AAD"/>
    <w:rsid w:val="00557C88"/>
    <w:rsid w:val="00557F1E"/>
    <w:rsid w:val="00560485"/>
    <w:rsid w:val="00560772"/>
    <w:rsid w:val="0056082B"/>
    <w:rsid w:val="0056083D"/>
    <w:rsid w:val="005615DA"/>
    <w:rsid w:val="005619E0"/>
    <w:rsid w:val="00561A94"/>
    <w:rsid w:val="00561F1B"/>
    <w:rsid w:val="005621FB"/>
    <w:rsid w:val="0056271B"/>
    <w:rsid w:val="00562808"/>
    <w:rsid w:val="0056286C"/>
    <w:rsid w:val="00562A32"/>
    <w:rsid w:val="00562B85"/>
    <w:rsid w:val="00562E79"/>
    <w:rsid w:val="0056321E"/>
    <w:rsid w:val="005635DB"/>
    <w:rsid w:val="0056363F"/>
    <w:rsid w:val="00563CB2"/>
    <w:rsid w:val="00564823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701F"/>
    <w:rsid w:val="005672E3"/>
    <w:rsid w:val="0056754B"/>
    <w:rsid w:val="00567B68"/>
    <w:rsid w:val="0057096E"/>
    <w:rsid w:val="00570A10"/>
    <w:rsid w:val="00570D2E"/>
    <w:rsid w:val="00570E18"/>
    <w:rsid w:val="00570E5F"/>
    <w:rsid w:val="00572177"/>
    <w:rsid w:val="00573900"/>
    <w:rsid w:val="00574C16"/>
    <w:rsid w:val="0057558E"/>
    <w:rsid w:val="00575CC8"/>
    <w:rsid w:val="005760FC"/>
    <w:rsid w:val="005760FF"/>
    <w:rsid w:val="00576415"/>
    <w:rsid w:val="00576472"/>
    <w:rsid w:val="00576F44"/>
    <w:rsid w:val="00577216"/>
    <w:rsid w:val="005772A9"/>
    <w:rsid w:val="00577556"/>
    <w:rsid w:val="00577EF6"/>
    <w:rsid w:val="00580455"/>
    <w:rsid w:val="005813E1"/>
    <w:rsid w:val="0058158F"/>
    <w:rsid w:val="005815A9"/>
    <w:rsid w:val="0058177F"/>
    <w:rsid w:val="00581881"/>
    <w:rsid w:val="00581A81"/>
    <w:rsid w:val="00581ECA"/>
    <w:rsid w:val="005820A8"/>
    <w:rsid w:val="0058380E"/>
    <w:rsid w:val="005838C6"/>
    <w:rsid w:val="005838F3"/>
    <w:rsid w:val="00583C39"/>
    <w:rsid w:val="00583E27"/>
    <w:rsid w:val="00583ECF"/>
    <w:rsid w:val="0058418F"/>
    <w:rsid w:val="00584636"/>
    <w:rsid w:val="00584754"/>
    <w:rsid w:val="00584D7D"/>
    <w:rsid w:val="005855D6"/>
    <w:rsid w:val="005870E9"/>
    <w:rsid w:val="00587C06"/>
    <w:rsid w:val="00587C65"/>
    <w:rsid w:val="005903B3"/>
    <w:rsid w:val="00590818"/>
    <w:rsid w:val="00590F6C"/>
    <w:rsid w:val="005910E5"/>
    <w:rsid w:val="0059117C"/>
    <w:rsid w:val="005919AD"/>
    <w:rsid w:val="00591EEF"/>
    <w:rsid w:val="00591FF6"/>
    <w:rsid w:val="00592133"/>
    <w:rsid w:val="00592664"/>
    <w:rsid w:val="00592C70"/>
    <w:rsid w:val="00592F62"/>
    <w:rsid w:val="0059435A"/>
    <w:rsid w:val="00594553"/>
    <w:rsid w:val="00594BEF"/>
    <w:rsid w:val="0059520B"/>
    <w:rsid w:val="0059528D"/>
    <w:rsid w:val="00595315"/>
    <w:rsid w:val="00595BCF"/>
    <w:rsid w:val="00596A76"/>
    <w:rsid w:val="00596D8E"/>
    <w:rsid w:val="00596EC9"/>
    <w:rsid w:val="00597170"/>
    <w:rsid w:val="00597351"/>
    <w:rsid w:val="00597DEE"/>
    <w:rsid w:val="005A04BD"/>
    <w:rsid w:val="005A0880"/>
    <w:rsid w:val="005A0946"/>
    <w:rsid w:val="005A09A3"/>
    <w:rsid w:val="005A0CF3"/>
    <w:rsid w:val="005A0DF0"/>
    <w:rsid w:val="005A1151"/>
    <w:rsid w:val="005A1506"/>
    <w:rsid w:val="005A2B8A"/>
    <w:rsid w:val="005A2EED"/>
    <w:rsid w:val="005A3B82"/>
    <w:rsid w:val="005A3E0C"/>
    <w:rsid w:val="005A42CB"/>
    <w:rsid w:val="005A45C3"/>
    <w:rsid w:val="005A4861"/>
    <w:rsid w:val="005A4892"/>
    <w:rsid w:val="005A4B34"/>
    <w:rsid w:val="005A4E64"/>
    <w:rsid w:val="005A53E0"/>
    <w:rsid w:val="005A54B3"/>
    <w:rsid w:val="005A5D30"/>
    <w:rsid w:val="005A6CFE"/>
    <w:rsid w:val="005A7062"/>
    <w:rsid w:val="005A729D"/>
    <w:rsid w:val="005A78E1"/>
    <w:rsid w:val="005B0202"/>
    <w:rsid w:val="005B0773"/>
    <w:rsid w:val="005B0FE5"/>
    <w:rsid w:val="005B12B3"/>
    <w:rsid w:val="005B167E"/>
    <w:rsid w:val="005B17D8"/>
    <w:rsid w:val="005B1D60"/>
    <w:rsid w:val="005B22E2"/>
    <w:rsid w:val="005B275F"/>
    <w:rsid w:val="005B2976"/>
    <w:rsid w:val="005B2C20"/>
    <w:rsid w:val="005B30B4"/>
    <w:rsid w:val="005B33F5"/>
    <w:rsid w:val="005B3735"/>
    <w:rsid w:val="005B464B"/>
    <w:rsid w:val="005B4FBC"/>
    <w:rsid w:val="005B5170"/>
    <w:rsid w:val="005B5177"/>
    <w:rsid w:val="005B52B1"/>
    <w:rsid w:val="005B586E"/>
    <w:rsid w:val="005B5D40"/>
    <w:rsid w:val="005B6735"/>
    <w:rsid w:val="005C01CE"/>
    <w:rsid w:val="005C0262"/>
    <w:rsid w:val="005C02BD"/>
    <w:rsid w:val="005C1295"/>
    <w:rsid w:val="005C199A"/>
    <w:rsid w:val="005C2876"/>
    <w:rsid w:val="005C3839"/>
    <w:rsid w:val="005C3FC5"/>
    <w:rsid w:val="005C4171"/>
    <w:rsid w:val="005C4318"/>
    <w:rsid w:val="005C4FF3"/>
    <w:rsid w:val="005C566D"/>
    <w:rsid w:val="005C5807"/>
    <w:rsid w:val="005C5A4E"/>
    <w:rsid w:val="005C5AA9"/>
    <w:rsid w:val="005C5BDC"/>
    <w:rsid w:val="005C64A9"/>
    <w:rsid w:val="005C72C0"/>
    <w:rsid w:val="005C799C"/>
    <w:rsid w:val="005C7FDE"/>
    <w:rsid w:val="005D0B0A"/>
    <w:rsid w:val="005D17C4"/>
    <w:rsid w:val="005D1AF0"/>
    <w:rsid w:val="005D1E47"/>
    <w:rsid w:val="005D1E9C"/>
    <w:rsid w:val="005D244D"/>
    <w:rsid w:val="005D245A"/>
    <w:rsid w:val="005D2F8E"/>
    <w:rsid w:val="005D33CB"/>
    <w:rsid w:val="005D38FF"/>
    <w:rsid w:val="005D3D9C"/>
    <w:rsid w:val="005D3E9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3F"/>
    <w:rsid w:val="005D57FA"/>
    <w:rsid w:val="005D5D3C"/>
    <w:rsid w:val="005D69A1"/>
    <w:rsid w:val="005D6CC2"/>
    <w:rsid w:val="005D7249"/>
    <w:rsid w:val="005D767A"/>
    <w:rsid w:val="005D7A4F"/>
    <w:rsid w:val="005E0163"/>
    <w:rsid w:val="005E080E"/>
    <w:rsid w:val="005E1507"/>
    <w:rsid w:val="005E1A9D"/>
    <w:rsid w:val="005E1F6F"/>
    <w:rsid w:val="005E2253"/>
    <w:rsid w:val="005E25D5"/>
    <w:rsid w:val="005E28AA"/>
    <w:rsid w:val="005E3049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AB9"/>
    <w:rsid w:val="005E4EA0"/>
    <w:rsid w:val="005E4F94"/>
    <w:rsid w:val="005E5092"/>
    <w:rsid w:val="005E53B1"/>
    <w:rsid w:val="005E567C"/>
    <w:rsid w:val="005E5B7D"/>
    <w:rsid w:val="005E5C6D"/>
    <w:rsid w:val="005E7553"/>
    <w:rsid w:val="005E7E2C"/>
    <w:rsid w:val="005F02DD"/>
    <w:rsid w:val="005F04BC"/>
    <w:rsid w:val="005F0C66"/>
    <w:rsid w:val="005F134E"/>
    <w:rsid w:val="005F1463"/>
    <w:rsid w:val="005F161B"/>
    <w:rsid w:val="005F1F1F"/>
    <w:rsid w:val="005F22FA"/>
    <w:rsid w:val="005F314B"/>
    <w:rsid w:val="005F31ED"/>
    <w:rsid w:val="005F38C8"/>
    <w:rsid w:val="005F3A27"/>
    <w:rsid w:val="005F3AFF"/>
    <w:rsid w:val="005F433E"/>
    <w:rsid w:val="005F4D2A"/>
    <w:rsid w:val="005F4EB7"/>
    <w:rsid w:val="005F556F"/>
    <w:rsid w:val="005F5DD0"/>
    <w:rsid w:val="005F6056"/>
    <w:rsid w:val="005F66E1"/>
    <w:rsid w:val="005F69FE"/>
    <w:rsid w:val="005F7AF5"/>
    <w:rsid w:val="005F7D7F"/>
    <w:rsid w:val="006002EE"/>
    <w:rsid w:val="00600CC2"/>
    <w:rsid w:val="006011BD"/>
    <w:rsid w:val="0060154F"/>
    <w:rsid w:val="00601BC9"/>
    <w:rsid w:val="00602018"/>
    <w:rsid w:val="006026A4"/>
    <w:rsid w:val="006028B3"/>
    <w:rsid w:val="00602A8E"/>
    <w:rsid w:val="00603290"/>
    <w:rsid w:val="00603B82"/>
    <w:rsid w:val="00603F56"/>
    <w:rsid w:val="00604129"/>
    <w:rsid w:val="006046A0"/>
    <w:rsid w:val="0060470C"/>
    <w:rsid w:val="00604987"/>
    <w:rsid w:val="00605850"/>
    <w:rsid w:val="0060641F"/>
    <w:rsid w:val="00606584"/>
    <w:rsid w:val="0060659A"/>
    <w:rsid w:val="0060667F"/>
    <w:rsid w:val="0060680D"/>
    <w:rsid w:val="00606E13"/>
    <w:rsid w:val="00606ED1"/>
    <w:rsid w:val="00606F03"/>
    <w:rsid w:val="006071B1"/>
    <w:rsid w:val="0060781E"/>
    <w:rsid w:val="0060797F"/>
    <w:rsid w:val="00607ED0"/>
    <w:rsid w:val="006104FE"/>
    <w:rsid w:val="00610A41"/>
    <w:rsid w:val="006110E6"/>
    <w:rsid w:val="00611A9F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FBC"/>
    <w:rsid w:val="0061640B"/>
    <w:rsid w:val="00616546"/>
    <w:rsid w:val="00616BF7"/>
    <w:rsid w:val="00616D16"/>
    <w:rsid w:val="00617605"/>
    <w:rsid w:val="00617F80"/>
    <w:rsid w:val="0062102B"/>
    <w:rsid w:val="006213BC"/>
    <w:rsid w:val="00621438"/>
    <w:rsid w:val="00621448"/>
    <w:rsid w:val="00621557"/>
    <w:rsid w:val="00621B9E"/>
    <w:rsid w:val="00621C5E"/>
    <w:rsid w:val="00622E8B"/>
    <w:rsid w:val="00623A84"/>
    <w:rsid w:val="00623AD1"/>
    <w:rsid w:val="00623B5C"/>
    <w:rsid w:val="00623E90"/>
    <w:rsid w:val="00624050"/>
    <w:rsid w:val="006243F7"/>
    <w:rsid w:val="006244A3"/>
    <w:rsid w:val="0062450E"/>
    <w:rsid w:val="00624784"/>
    <w:rsid w:val="0062515C"/>
    <w:rsid w:val="0062643A"/>
    <w:rsid w:val="00626AA5"/>
    <w:rsid w:val="00626FDB"/>
    <w:rsid w:val="0062705F"/>
    <w:rsid w:val="0062764E"/>
    <w:rsid w:val="00627A74"/>
    <w:rsid w:val="00627AAF"/>
    <w:rsid w:val="00627E20"/>
    <w:rsid w:val="006302BB"/>
    <w:rsid w:val="00630AF3"/>
    <w:rsid w:val="00630DC4"/>
    <w:rsid w:val="0063148F"/>
    <w:rsid w:val="00631800"/>
    <w:rsid w:val="00632166"/>
    <w:rsid w:val="00632844"/>
    <w:rsid w:val="00632F11"/>
    <w:rsid w:val="0063305D"/>
    <w:rsid w:val="00633620"/>
    <w:rsid w:val="00633718"/>
    <w:rsid w:val="00633881"/>
    <w:rsid w:val="0063389E"/>
    <w:rsid w:val="006338F8"/>
    <w:rsid w:val="00633C18"/>
    <w:rsid w:val="006345CB"/>
    <w:rsid w:val="00634735"/>
    <w:rsid w:val="00634AB6"/>
    <w:rsid w:val="00634BDE"/>
    <w:rsid w:val="00634FE2"/>
    <w:rsid w:val="00635341"/>
    <w:rsid w:val="00635C17"/>
    <w:rsid w:val="0063652B"/>
    <w:rsid w:val="006368E5"/>
    <w:rsid w:val="00636F37"/>
    <w:rsid w:val="00637260"/>
    <w:rsid w:val="006373FA"/>
    <w:rsid w:val="00637FBD"/>
    <w:rsid w:val="00641756"/>
    <w:rsid w:val="00642398"/>
    <w:rsid w:val="00642726"/>
    <w:rsid w:val="00642B30"/>
    <w:rsid w:val="0064316A"/>
    <w:rsid w:val="00644009"/>
    <w:rsid w:val="006449AC"/>
    <w:rsid w:val="00645375"/>
    <w:rsid w:val="00646096"/>
    <w:rsid w:val="0064639E"/>
    <w:rsid w:val="006466F0"/>
    <w:rsid w:val="00646FFD"/>
    <w:rsid w:val="0064758E"/>
    <w:rsid w:val="006475A7"/>
    <w:rsid w:val="006475B9"/>
    <w:rsid w:val="00650BA4"/>
    <w:rsid w:val="006521D0"/>
    <w:rsid w:val="0065222F"/>
    <w:rsid w:val="00652391"/>
    <w:rsid w:val="006523AB"/>
    <w:rsid w:val="006525AB"/>
    <w:rsid w:val="00652840"/>
    <w:rsid w:val="00652E4B"/>
    <w:rsid w:val="00653DA8"/>
    <w:rsid w:val="0065452D"/>
    <w:rsid w:val="0065491B"/>
    <w:rsid w:val="00654A7C"/>
    <w:rsid w:val="00654D41"/>
    <w:rsid w:val="00655838"/>
    <w:rsid w:val="00656015"/>
    <w:rsid w:val="00656493"/>
    <w:rsid w:val="00656A6C"/>
    <w:rsid w:val="00656D34"/>
    <w:rsid w:val="00657082"/>
    <w:rsid w:val="00657731"/>
    <w:rsid w:val="00657813"/>
    <w:rsid w:val="00657A14"/>
    <w:rsid w:val="00657E37"/>
    <w:rsid w:val="006602A8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7E2"/>
    <w:rsid w:val="00665B6A"/>
    <w:rsid w:val="00665CF5"/>
    <w:rsid w:val="006662B4"/>
    <w:rsid w:val="00666446"/>
    <w:rsid w:val="00666628"/>
    <w:rsid w:val="00667311"/>
    <w:rsid w:val="0066734B"/>
    <w:rsid w:val="00667380"/>
    <w:rsid w:val="00670654"/>
    <w:rsid w:val="00670746"/>
    <w:rsid w:val="00670F3D"/>
    <w:rsid w:val="00671140"/>
    <w:rsid w:val="00671332"/>
    <w:rsid w:val="0067133B"/>
    <w:rsid w:val="00671993"/>
    <w:rsid w:val="006728BD"/>
    <w:rsid w:val="00673AA8"/>
    <w:rsid w:val="00673E88"/>
    <w:rsid w:val="00673F81"/>
    <w:rsid w:val="006742B8"/>
    <w:rsid w:val="00674406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1A5"/>
    <w:rsid w:val="006763FF"/>
    <w:rsid w:val="00676CA3"/>
    <w:rsid w:val="0067709E"/>
    <w:rsid w:val="00677984"/>
    <w:rsid w:val="00677CF8"/>
    <w:rsid w:val="006802B0"/>
    <w:rsid w:val="00680B8D"/>
    <w:rsid w:val="006813D3"/>
    <w:rsid w:val="0068151D"/>
    <w:rsid w:val="0068159D"/>
    <w:rsid w:val="006815AB"/>
    <w:rsid w:val="0068201B"/>
    <w:rsid w:val="0068293F"/>
    <w:rsid w:val="00682F28"/>
    <w:rsid w:val="00683706"/>
    <w:rsid w:val="006837E4"/>
    <w:rsid w:val="00683B10"/>
    <w:rsid w:val="00684073"/>
    <w:rsid w:val="00684423"/>
    <w:rsid w:val="00684F81"/>
    <w:rsid w:val="0068500C"/>
    <w:rsid w:val="00685279"/>
    <w:rsid w:val="00685412"/>
    <w:rsid w:val="0068541B"/>
    <w:rsid w:val="0068595A"/>
    <w:rsid w:val="00686247"/>
    <w:rsid w:val="006863FE"/>
    <w:rsid w:val="00686ABE"/>
    <w:rsid w:val="00686C64"/>
    <w:rsid w:val="0068718B"/>
    <w:rsid w:val="00687581"/>
    <w:rsid w:val="0068763E"/>
    <w:rsid w:val="00687ABE"/>
    <w:rsid w:val="00687FEE"/>
    <w:rsid w:val="0069269E"/>
    <w:rsid w:val="00692794"/>
    <w:rsid w:val="00692DAF"/>
    <w:rsid w:val="00692E99"/>
    <w:rsid w:val="00693108"/>
    <w:rsid w:val="0069312C"/>
    <w:rsid w:val="00693190"/>
    <w:rsid w:val="00693958"/>
    <w:rsid w:val="00693A2E"/>
    <w:rsid w:val="00693A76"/>
    <w:rsid w:val="006944DD"/>
    <w:rsid w:val="00694914"/>
    <w:rsid w:val="00694E5B"/>
    <w:rsid w:val="0069515F"/>
    <w:rsid w:val="00695863"/>
    <w:rsid w:val="00695EBA"/>
    <w:rsid w:val="00696861"/>
    <w:rsid w:val="0069693C"/>
    <w:rsid w:val="00696BD5"/>
    <w:rsid w:val="00696E2B"/>
    <w:rsid w:val="00696E7E"/>
    <w:rsid w:val="00697021"/>
    <w:rsid w:val="00697029"/>
    <w:rsid w:val="0069789C"/>
    <w:rsid w:val="00697C97"/>
    <w:rsid w:val="00697D66"/>
    <w:rsid w:val="006A1249"/>
    <w:rsid w:val="006A1361"/>
    <w:rsid w:val="006A1B09"/>
    <w:rsid w:val="006A1B22"/>
    <w:rsid w:val="006A2013"/>
    <w:rsid w:val="006A309B"/>
    <w:rsid w:val="006A48E7"/>
    <w:rsid w:val="006A4F7C"/>
    <w:rsid w:val="006A5146"/>
    <w:rsid w:val="006A52A6"/>
    <w:rsid w:val="006A578F"/>
    <w:rsid w:val="006A5B45"/>
    <w:rsid w:val="006A5E3B"/>
    <w:rsid w:val="006A5E5A"/>
    <w:rsid w:val="006A5FD3"/>
    <w:rsid w:val="006A65FB"/>
    <w:rsid w:val="006A671F"/>
    <w:rsid w:val="006A6B39"/>
    <w:rsid w:val="006A6FA1"/>
    <w:rsid w:val="006A7018"/>
    <w:rsid w:val="006A71C0"/>
    <w:rsid w:val="006A726A"/>
    <w:rsid w:val="006A7914"/>
    <w:rsid w:val="006A7C90"/>
    <w:rsid w:val="006A7E7E"/>
    <w:rsid w:val="006B0005"/>
    <w:rsid w:val="006B04B7"/>
    <w:rsid w:val="006B06E6"/>
    <w:rsid w:val="006B0745"/>
    <w:rsid w:val="006B0981"/>
    <w:rsid w:val="006B09A0"/>
    <w:rsid w:val="006B0A9E"/>
    <w:rsid w:val="006B0DF2"/>
    <w:rsid w:val="006B11EB"/>
    <w:rsid w:val="006B145F"/>
    <w:rsid w:val="006B24E7"/>
    <w:rsid w:val="006B26D9"/>
    <w:rsid w:val="006B2C29"/>
    <w:rsid w:val="006B2EFE"/>
    <w:rsid w:val="006B31CF"/>
    <w:rsid w:val="006B38E6"/>
    <w:rsid w:val="006B3F07"/>
    <w:rsid w:val="006B4116"/>
    <w:rsid w:val="006B581F"/>
    <w:rsid w:val="006B58E2"/>
    <w:rsid w:val="006B5A48"/>
    <w:rsid w:val="006B5D55"/>
    <w:rsid w:val="006B60C5"/>
    <w:rsid w:val="006B658F"/>
    <w:rsid w:val="006B659A"/>
    <w:rsid w:val="006B6749"/>
    <w:rsid w:val="006B693A"/>
    <w:rsid w:val="006B77B3"/>
    <w:rsid w:val="006B7967"/>
    <w:rsid w:val="006C0203"/>
    <w:rsid w:val="006C046D"/>
    <w:rsid w:val="006C070B"/>
    <w:rsid w:val="006C0CA4"/>
    <w:rsid w:val="006C12BC"/>
    <w:rsid w:val="006C1872"/>
    <w:rsid w:val="006C1A04"/>
    <w:rsid w:val="006C1B78"/>
    <w:rsid w:val="006C2104"/>
    <w:rsid w:val="006C2A07"/>
    <w:rsid w:val="006C2C0A"/>
    <w:rsid w:val="006C3321"/>
    <w:rsid w:val="006C3F81"/>
    <w:rsid w:val="006C42CA"/>
    <w:rsid w:val="006C43E3"/>
    <w:rsid w:val="006C4523"/>
    <w:rsid w:val="006C4F4C"/>
    <w:rsid w:val="006C5002"/>
    <w:rsid w:val="006C57A4"/>
    <w:rsid w:val="006C5847"/>
    <w:rsid w:val="006C5880"/>
    <w:rsid w:val="006C5F27"/>
    <w:rsid w:val="006C650A"/>
    <w:rsid w:val="006C6ACA"/>
    <w:rsid w:val="006C6BB7"/>
    <w:rsid w:val="006C7124"/>
    <w:rsid w:val="006C7681"/>
    <w:rsid w:val="006C77F3"/>
    <w:rsid w:val="006D0C15"/>
    <w:rsid w:val="006D0D2B"/>
    <w:rsid w:val="006D1128"/>
    <w:rsid w:val="006D1489"/>
    <w:rsid w:val="006D1B6B"/>
    <w:rsid w:val="006D1EA4"/>
    <w:rsid w:val="006D2145"/>
    <w:rsid w:val="006D25E2"/>
    <w:rsid w:val="006D27DA"/>
    <w:rsid w:val="006D291E"/>
    <w:rsid w:val="006D2A5A"/>
    <w:rsid w:val="006D2ADB"/>
    <w:rsid w:val="006D2ED4"/>
    <w:rsid w:val="006D399A"/>
    <w:rsid w:val="006D3D0E"/>
    <w:rsid w:val="006D4F86"/>
    <w:rsid w:val="006D4FB8"/>
    <w:rsid w:val="006D527F"/>
    <w:rsid w:val="006D55B2"/>
    <w:rsid w:val="006D5DDA"/>
    <w:rsid w:val="006D5DE0"/>
    <w:rsid w:val="006D5E6D"/>
    <w:rsid w:val="006D6184"/>
    <w:rsid w:val="006D62AC"/>
    <w:rsid w:val="006D66B4"/>
    <w:rsid w:val="006D673C"/>
    <w:rsid w:val="006D67B6"/>
    <w:rsid w:val="006D7080"/>
    <w:rsid w:val="006D758B"/>
    <w:rsid w:val="006D7C62"/>
    <w:rsid w:val="006D7CFA"/>
    <w:rsid w:val="006D7DC8"/>
    <w:rsid w:val="006E1180"/>
    <w:rsid w:val="006E13C1"/>
    <w:rsid w:val="006E1635"/>
    <w:rsid w:val="006E183B"/>
    <w:rsid w:val="006E18E3"/>
    <w:rsid w:val="006E1E23"/>
    <w:rsid w:val="006E2208"/>
    <w:rsid w:val="006E2A32"/>
    <w:rsid w:val="006E2B32"/>
    <w:rsid w:val="006E2EEC"/>
    <w:rsid w:val="006E36AF"/>
    <w:rsid w:val="006E3D47"/>
    <w:rsid w:val="006E4A38"/>
    <w:rsid w:val="006E4D2E"/>
    <w:rsid w:val="006E53B5"/>
    <w:rsid w:val="006E5615"/>
    <w:rsid w:val="006E6571"/>
    <w:rsid w:val="006E6CFE"/>
    <w:rsid w:val="006E6FC1"/>
    <w:rsid w:val="006E70AC"/>
    <w:rsid w:val="006E70D7"/>
    <w:rsid w:val="006E7591"/>
    <w:rsid w:val="006E777F"/>
    <w:rsid w:val="006E7985"/>
    <w:rsid w:val="006E7BC6"/>
    <w:rsid w:val="006F0FD2"/>
    <w:rsid w:val="006F12CC"/>
    <w:rsid w:val="006F1667"/>
    <w:rsid w:val="006F1690"/>
    <w:rsid w:val="006F2709"/>
    <w:rsid w:val="006F2AB1"/>
    <w:rsid w:val="006F2FA5"/>
    <w:rsid w:val="006F34A0"/>
    <w:rsid w:val="006F35B1"/>
    <w:rsid w:val="006F407F"/>
    <w:rsid w:val="006F420A"/>
    <w:rsid w:val="006F4294"/>
    <w:rsid w:val="006F4296"/>
    <w:rsid w:val="006F48E2"/>
    <w:rsid w:val="006F4F54"/>
    <w:rsid w:val="006F572F"/>
    <w:rsid w:val="006F585B"/>
    <w:rsid w:val="006F6177"/>
    <w:rsid w:val="006F659F"/>
    <w:rsid w:val="006F67D9"/>
    <w:rsid w:val="006F6B74"/>
    <w:rsid w:val="00700273"/>
    <w:rsid w:val="007003B1"/>
    <w:rsid w:val="00700A9B"/>
    <w:rsid w:val="00701F2C"/>
    <w:rsid w:val="007022B1"/>
    <w:rsid w:val="0070294C"/>
    <w:rsid w:val="00702E5C"/>
    <w:rsid w:val="00702FF4"/>
    <w:rsid w:val="00703EFC"/>
    <w:rsid w:val="00704E2E"/>
    <w:rsid w:val="00704E38"/>
    <w:rsid w:val="007054D0"/>
    <w:rsid w:val="00705537"/>
    <w:rsid w:val="00705BA8"/>
    <w:rsid w:val="00705D87"/>
    <w:rsid w:val="00706E81"/>
    <w:rsid w:val="00707143"/>
    <w:rsid w:val="007071E6"/>
    <w:rsid w:val="007074E2"/>
    <w:rsid w:val="0070754E"/>
    <w:rsid w:val="00707650"/>
    <w:rsid w:val="007076D8"/>
    <w:rsid w:val="00710CBA"/>
    <w:rsid w:val="00710E46"/>
    <w:rsid w:val="00711ABD"/>
    <w:rsid w:val="00711CAC"/>
    <w:rsid w:val="0071274C"/>
    <w:rsid w:val="00712E88"/>
    <w:rsid w:val="00713184"/>
    <w:rsid w:val="00714C40"/>
    <w:rsid w:val="00714D93"/>
    <w:rsid w:val="00715964"/>
    <w:rsid w:val="00716DCA"/>
    <w:rsid w:val="0071757F"/>
    <w:rsid w:val="00717E27"/>
    <w:rsid w:val="0072014C"/>
    <w:rsid w:val="00720547"/>
    <w:rsid w:val="00721D07"/>
    <w:rsid w:val="00723B05"/>
    <w:rsid w:val="00723B80"/>
    <w:rsid w:val="00723CD9"/>
    <w:rsid w:val="00723F2E"/>
    <w:rsid w:val="00725409"/>
    <w:rsid w:val="00725CDC"/>
    <w:rsid w:val="00725CEE"/>
    <w:rsid w:val="00725E5E"/>
    <w:rsid w:val="00726E85"/>
    <w:rsid w:val="00726F63"/>
    <w:rsid w:val="00726FAB"/>
    <w:rsid w:val="007272D1"/>
    <w:rsid w:val="007272F8"/>
    <w:rsid w:val="00727B7C"/>
    <w:rsid w:val="00730930"/>
    <w:rsid w:val="00730CB3"/>
    <w:rsid w:val="007316BD"/>
    <w:rsid w:val="007317DC"/>
    <w:rsid w:val="0073184F"/>
    <w:rsid w:val="00731D35"/>
    <w:rsid w:val="00731FB6"/>
    <w:rsid w:val="00732151"/>
    <w:rsid w:val="007324FC"/>
    <w:rsid w:val="00732A3A"/>
    <w:rsid w:val="00733181"/>
    <w:rsid w:val="007336B5"/>
    <w:rsid w:val="00733AEB"/>
    <w:rsid w:val="0073461C"/>
    <w:rsid w:val="00734DEE"/>
    <w:rsid w:val="00735810"/>
    <w:rsid w:val="00736769"/>
    <w:rsid w:val="0073680E"/>
    <w:rsid w:val="00736BCB"/>
    <w:rsid w:val="007375DB"/>
    <w:rsid w:val="00737BCF"/>
    <w:rsid w:val="00737D8B"/>
    <w:rsid w:val="00740312"/>
    <w:rsid w:val="00740410"/>
    <w:rsid w:val="00740678"/>
    <w:rsid w:val="0074076C"/>
    <w:rsid w:val="007410B5"/>
    <w:rsid w:val="00741802"/>
    <w:rsid w:val="00742988"/>
    <w:rsid w:val="00742B54"/>
    <w:rsid w:val="00742E2B"/>
    <w:rsid w:val="00743145"/>
    <w:rsid w:val="00743169"/>
    <w:rsid w:val="007432B7"/>
    <w:rsid w:val="00743570"/>
    <w:rsid w:val="007442D9"/>
    <w:rsid w:val="007445A6"/>
    <w:rsid w:val="00744E34"/>
    <w:rsid w:val="007453EF"/>
    <w:rsid w:val="007455B4"/>
    <w:rsid w:val="00745D7F"/>
    <w:rsid w:val="00746597"/>
    <w:rsid w:val="007467C5"/>
    <w:rsid w:val="007468F6"/>
    <w:rsid w:val="00746C7D"/>
    <w:rsid w:val="00746DC9"/>
    <w:rsid w:val="00746E95"/>
    <w:rsid w:val="00746ED4"/>
    <w:rsid w:val="007478FB"/>
    <w:rsid w:val="007479CA"/>
    <w:rsid w:val="00747E93"/>
    <w:rsid w:val="0075040A"/>
    <w:rsid w:val="007512B9"/>
    <w:rsid w:val="00751A10"/>
    <w:rsid w:val="00751CD8"/>
    <w:rsid w:val="0075219B"/>
    <w:rsid w:val="007523FC"/>
    <w:rsid w:val="00752440"/>
    <w:rsid w:val="0075247F"/>
    <w:rsid w:val="007527EA"/>
    <w:rsid w:val="00752C87"/>
    <w:rsid w:val="00752FFF"/>
    <w:rsid w:val="00753029"/>
    <w:rsid w:val="007541FE"/>
    <w:rsid w:val="00754A2C"/>
    <w:rsid w:val="00754AE1"/>
    <w:rsid w:val="00755236"/>
    <w:rsid w:val="00755266"/>
    <w:rsid w:val="00755A62"/>
    <w:rsid w:val="00755A90"/>
    <w:rsid w:val="00755D44"/>
    <w:rsid w:val="007560D8"/>
    <w:rsid w:val="00756B89"/>
    <w:rsid w:val="00756D05"/>
    <w:rsid w:val="00756D62"/>
    <w:rsid w:val="00756F90"/>
    <w:rsid w:val="0075787E"/>
    <w:rsid w:val="007578D9"/>
    <w:rsid w:val="00760072"/>
    <w:rsid w:val="0076049E"/>
    <w:rsid w:val="007604EC"/>
    <w:rsid w:val="007614C5"/>
    <w:rsid w:val="0076177F"/>
    <w:rsid w:val="00761BAE"/>
    <w:rsid w:val="00761F7F"/>
    <w:rsid w:val="00762050"/>
    <w:rsid w:val="00762A86"/>
    <w:rsid w:val="00762B64"/>
    <w:rsid w:val="00762D86"/>
    <w:rsid w:val="00762E0D"/>
    <w:rsid w:val="00762EE0"/>
    <w:rsid w:val="007631E0"/>
    <w:rsid w:val="007636A1"/>
    <w:rsid w:val="0076436C"/>
    <w:rsid w:val="007648B9"/>
    <w:rsid w:val="00764A96"/>
    <w:rsid w:val="00765721"/>
    <w:rsid w:val="00765830"/>
    <w:rsid w:val="007659DC"/>
    <w:rsid w:val="00765E5C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92F"/>
    <w:rsid w:val="00772CB1"/>
    <w:rsid w:val="00773162"/>
    <w:rsid w:val="00773506"/>
    <w:rsid w:val="007736D5"/>
    <w:rsid w:val="00773DBB"/>
    <w:rsid w:val="00774279"/>
    <w:rsid w:val="0077480B"/>
    <w:rsid w:val="007748C4"/>
    <w:rsid w:val="00774DB7"/>
    <w:rsid w:val="00775117"/>
    <w:rsid w:val="00775681"/>
    <w:rsid w:val="007756F3"/>
    <w:rsid w:val="00775D35"/>
    <w:rsid w:val="00776C79"/>
    <w:rsid w:val="00776E13"/>
    <w:rsid w:val="00777423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283B"/>
    <w:rsid w:val="00782CC1"/>
    <w:rsid w:val="00782F94"/>
    <w:rsid w:val="0078337E"/>
    <w:rsid w:val="00783D0C"/>
    <w:rsid w:val="007847EF"/>
    <w:rsid w:val="00784A17"/>
    <w:rsid w:val="00784A98"/>
    <w:rsid w:val="00784BF5"/>
    <w:rsid w:val="00785511"/>
    <w:rsid w:val="00785567"/>
    <w:rsid w:val="007858F9"/>
    <w:rsid w:val="00785AE8"/>
    <w:rsid w:val="00785D33"/>
    <w:rsid w:val="0078609A"/>
    <w:rsid w:val="00786132"/>
    <w:rsid w:val="00786858"/>
    <w:rsid w:val="00786F09"/>
    <w:rsid w:val="00787278"/>
    <w:rsid w:val="007877A1"/>
    <w:rsid w:val="0079008D"/>
    <w:rsid w:val="007901A3"/>
    <w:rsid w:val="00790593"/>
    <w:rsid w:val="007906CA"/>
    <w:rsid w:val="00790F57"/>
    <w:rsid w:val="0079121A"/>
    <w:rsid w:val="00791E44"/>
    <w:rsid w:val="00791ED6"/>
    <w:rsid w:val="00792265"/>
    <w:rsid w:val="007925D4"/>
    <w:rsid w:val="00792FD8"/>
    <w:rsid w:val="007932C2"/>
    <w:rsid w:val="00793387"/>
    <w:rsid w:val="007934AC"/>
    <w:rsid w:val="0079385C"/>
    <w:rsid w:val="00793905"/>
    <w:rsid w:val="0079403C"/>
    <w:rsid w:val="0079409A"/>
    <w:rsid w:val="007941FB"/>
    <w:rsid w:val="0079439C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F8E"/>
    <w:rsid w:val="007A14ED"/>
    <w:rsid w:val="007A1D8A"/>
    <w:rsid w:val="007A2A1C"/>
    <w:rsid w:val="007A2B02"/>
    <w:rsid w:val="007A321E"/>
    <w:rsid w:val="007A348C"/>
    <w:rsid w:val="007A3837"/>
    <w:rsid w:val="007A3ACC"/>
    <w:rsid w:val="007A3F46"/>
    <w:rsid w:val="007A41DA"/>
    <w:rsid w:val="007A428E"/>
    <w:rsid w:val="007A4413"/>
    <w:rsid w:val="007A4AF7"/>
    <w:rsid w:val="007A4D9B"/>
    <w:rsid w:val="007A4E3B"/>
    <w:rsid w:val="007A4E8D"/>
    <w:rsid w:val="007A6060"/>
    <w:rsid w:val="007A686E"/>
    <w:rsid w:val="007A68A9"/>
    <w:rsid w:val="007A6C13"/>
    <w:rsid w:val="007A6C8D"/>
    <w:rsid w:val="007A703B"/>
    <w:rsid w:val="007A7282"/>
    <w:rsid w:val="007B0664"/>
    <w:rsid w:val="007B0A99"/>
    <w:rsid w:val="007B0B2B"/>
    <w:rsid w:val="007B0BF1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6C0"/>
    <w:rsid w:val="007B2811"/>
    <w:rsid w:val="007B2D81"/>
    <w:rsid w:val="007B316B"/>
    <w:rsid w:val="007B32E0"/>
    <w:rsid w:val="007B3D38"/>
    <w:rsid w:val="007B3E54"/>
    <w:rsid w:val="007B43E9"/>
    <w:rsid w:val="007B4668"/>
    <w:rsid w:val="007B485A"/>
    <w:rsid w:val="007B4BD9"/>
    <w:rsid w:val="007B4CF1"/>
    <w:rsid w:val="007B5046"/>
    <w:rsid w:val="007B538D"/>
    <w:rsid w:val="007B5816"/>
    <w:rsid w:val="007B5CB2"/>
    <w:rsid w:val="007B5D26"/>
    <w:rsid w:val="007B5F43"/>
    <w:rsid w:val="007B6FF7"/>
    <w:rsid w:val="007B7187"/>
    <w:rsid w:val="007B71B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EF0"/>
    <w:rsid w:val="007C0F95"/>
    <w:rsid w:val="007C1947"/>
    <w:rsid w:val="007C1982"/>
    <w:rsid w:val="007C1AB3"/>
    <w:rsid w:val="007C20E5"/>
    <w:rsid w:val="007C2452"/>
    <w:rsid w:val="007C282D"/>
    <w:rsid w:val="007C2E10"/>
    <w:rsid w:val="007C2E9B"/>
    <w:rsid w:val="007C345D"/>
    <w:rsid w:val="007C39DC"/>
    <w:rsid w:val="007C3B34"/>
    <w:rsid w:val="007C3CBA"/>
    <w:rsid w:val="007C480D"/>
    <w:rsid w:val="007C49A9"/>
    <w:rsid w:val="007C4CFF"/>
    <w:rsid w:val="007C54EE"/>
    <w:rsid w:val="007C57BA"/>
    <w:rsid w:val="007C5A2E"/>
    <w:rsid w:val="007C5AA4"/>
    <w:rsid w:val="007C5F64"/>
    <w:rsid w:val="007C609D"/>
    <w:rsid w:val="007C6271"/>
    <w:rsid w:val="007C62D0"/>
    <w:rsid w:val="007C66D3"/>
    <w:rsid w:val="007C6B12"/>
    <w:rsid w:val="007C6E16"/>
    <w:rsid w:val="007C712F"/>
    <w:rsid w:val="007C74AB"/>
    <w:rsid w:val="007C767E"/>
    <w:rsid w:val="007C7DBD"/>
    <w:rsid w:val="007C7DFF"/>
    <w:rsid w:val="007C7F68"/>
    <w:rsid w:val="007D019A"/>
    <w:rsid w:val="007D0BC5"/>
    <w:rsid w:val="007D0E1D"/>
    <w:rsid w:val="007D128C"/>
    <w:rsid w:val="007D1793"/>
    <w:rsid w:val="007D192A"/>
    <w:rsid w:val="007D1B95"/>
    <w:rsid w:val="007D27D8"/>
    <w:rsid w:val="007D2F2D"/>
    <w:rsid w:val="007D3207"/>
    <w:rsid w:val="007D33E8"/>
    <w:rsid w:val="007D35F4"/>
    <w:rsid w:val="007D4380"/>
    <w:rsid w:val="007D4476"/>
    <w:rsid w:val="007D4C97"/>
    <w:rsid w:val="007D506E"/>
    <w:rsid w:val="007D5982"/>
    <w:rsid w:val="007D6161"/>
    <w:rsid w:val="007D6EC3"/>
    <w:rsid w:val="007D714C"/>
    <w:rsid w:val="007D71C7"/>
    <w:rsid w:val="007D76CC"/>
    <w:rsid w:val="007D7EC7"/>
    <w:rsid w:val="007E0383"/>
    <w:rsid w:val="007E0F26"/>
    <w:rsid w:val="007E136C"/>
    <w:rsid w:val="007E16D9"/>
    <w:rsid w:val="007E1A0F"/>
    <w:rsid w:val="007E1E4C"/>
    <w:rsid w:val="007E221D"/>
    <w:rsid w:val="007E281B"/>
    <w:rsid w:val="007E2AE3"/>
    <w:rsid w:val="007E2C68"/>
    <w:rsid w:val="007E35F9"/>
    <w:rsid w:val="007E38B3"/>
    <w:rsid w:val="007E442A"/>
    <w:rsid w:val="007E46C0"/>
    <w:rsid w:val="007E4B40"/>
    <w:rsid w:val="007E4DC7"/>
    <w:rsid w:val="007E5D93"/>
    <w:rsid w:val="007E605F"/>
    <w:rsid w:val="007E62D6"/>
    <w:rsid w:val="007E6939"/>
    <w:rsid w:val="007E7A41"/>
    <w:rsid w:val="007F0F20"/>
    <w:rsid w:val="007F1063"/>
    <w:rsid w:val="007F1DF3"/>
    <w:rsid w:val="007F1F3E"/>
    <w:rsid w:val="007F1FB0"/>
    <w:rsid w:val="007F2441"/>
    <w:rsid w:val="007F278B"/>
    <w:rsid w:val="007F29B7"/>
    <w:rsid w:val="007F2EE7"/>
    <w:rsid w:val="007F364D"/>
    <w:rsid w:val="007F3976"/>
    <w:rsid w:val="007F3D09"/>
    <w:rsid w:val="007F448F"/>
    <w:rsid w:val="007F46CF"/>
    <w:rsid w:val="007F4B81"/>
    <w:rsid w:val="007F4BF1"/>
    <w:rsid w:val="007F4E9B"/>
    <w:rsid w:val="007F5070"/>
    <w:rsid w:val="007F5803"/>
    <w:rsid w:val="007F598C"/>
    <w:rsid w:val="007F5A3D"/>
    <w:rsid w:val="007F5B94"/>
    <w:rsid w:val="007F6183"/>
    <w:rsid w:val="007F654C"/>
    <w:rsid w:val="007F6CCF"/>
    <w:rsid w:val="007F73AE"/>
    <w:rsid w:val="007F781C"/>
    <w:rsid w:val="008008EF"/>
    <w:rsid w:val="00800B26"/>
    <w:rsid w:val="00800E03"/>
    <w:rsid w:val="0080145D"/>
    <w:rsid w:val="00801ECC"/>
    <w:rsid w:val="00801F6E"/>
    <w:rsid w:val="00802147"/>
    <w:rsid w:val="008024D9"/>
    <w:rsid w:val="00802FB0"/>
    <w:rsid w:val="008031AC"/>
    <w:rsid w:val="00803CFB"/>
    <w:rsid w:val="00803D7D"/>
    <w:rsid w:val="0080417F"/>
    <w:rsid w:val="00804720"/>
    <w:rsid w:val="00804C41"/>
    <w:rsid w:val="00805068"/>
    <w:rsid w:val="00805366"/>
    <w:rsid w:val="008054CC"/>
    <w:rsid w:val="00805511"/>
    <w:rsid w:val="008056AB"/>
    <w:rsid w:val="00805733"/>
    <w:rsid w:val="00805BF6"/>
    <w:rsid w:val="00806261"/>
    <w:rsid w:val="00806A8C"/>
    <w:rsid w:val="00806C2C"/>
    <w:rsid w:val="008071A5"/>
    <w:rsid w:val="008072A6"/>
    <w:rsid w:val="00807C9F"/>
    <w:rsid w:val="00810BAE"/>
    <w:rsid w:val="00810E54"/>
    <w:rsid w:val="00810FCA"/>
    <w:rsid w:val="0081163F"/>
    <w:rsid w:val="00811DD2"/>
    <w:rsid w:val="008122E7"/>
    <w:rsid w:val="00812441"/>
    <w:rsid w:val="008125EE"/>
    <w:rsid w:val="00813588"/>
    <w:rsid w:val="00813D6E"/>
    <w:rsid w:val="00813DB0"/>
    <w:rsid w:val="00813F89"/>
    <w:rsid w:val="00814279"/>
    <w:rsid w:val="008144DA"/>
    <w:rsid w:val="0081466C"/>
    <w:rsid w:val="00814946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675"/>
    <w:rsid w:val="0082269D"/>
    <w:rsid w:val="00822B7F"/>
    <w:rsid w:val="00822D08"/>
    <w:rsid w:val="00822E67"/>
    <w:rsid w:val="00823BDE"/>
    <w:rsid w:val="00823FD9"/>
    <w:rsid w:val="00824A1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75C0"/>
    <w:rsid w:val="008275DB"/>
    <w:rsid w:val="00827721"/>
    <w:rsid w:val="00827B55"/>
    <w:rsid w:val="00827E89"/>
    <w:rsid w:val="00830664"/>
    <w:rsid w:val="00830A41"/>
    <w:rsid w:val="00830F6E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4211"/>
    <w:rsid w:val="0083450D"/>
    <w:rsid w:val="00835C2C"/>
    <w:rsid w:val="00837289"/>
    <w:rsid w:val="008379C7"/>
    <w:rsid w:val="00837E4B"/>
    <w:rsid w:val="008403E0"/>
    <w:rsid w:val="0084132D"/>
    <w:rsid w:val="0084154C"/>
    <w:rsid w:val="00841808"/>
    <w:rsid w:val="0084190E"/>
    <w:rsid w:val="00841BF0"/>
    <w:rsid w:val="00842323"/>
    <w:rsid w:val="00842C02"/>
    <w:rsid w:val="00843276"/>
    <w:rsid w:val="0084349C"/>
    <w:rsid w:val="0084424C"/>
    <w:rsid w:val="00844425"/>
    <w:rsid w:val="00845A18"/>
    <w:rsid w:val="00846255"/>
    <w:rsid w:val="00846583"/>
    <w:rsid w:val="00846836"/>
    <w:rsid w:val="00846B89"/>
    <w:rsid w:val="008477B9"/>
    <w:rsid w:val="00847840"/>
    <w:rsid w:val="00847989"/>
    <w:rsid w:val="00847B49"/>
    <w:rsid w:val="00847F6E"/>
    <w:rsid w:val="00850027"/>
    <w:rsid w:val="008523E0"/>
    <w:rsid w:val="008527EB"/>
    <w:rsid w:val="00852BF3"/>
    <w:rsid w:val="00852CB7"/>
    <w:rsid w:val="00852EF4"/>
    <w:rsid w:val="00853759"/>
    <w:rsid w:val="00854893"/>
    <w:rsid w:val="00855155"/>
    <w:rsid w:val="008555AF"/>
    <w:rsid w:val="00855A65"/>
    <w:rsid w:val="00856042"/>
    <w:rsid w:val="00856058"/>
    <w:rsid w:val="0085646A"/>
    <w:rsid w:val="00856727"/>
    <w:rsid w:val="00856760"/>
    <w:rsid w:val="00856873"/>
    <w:rsid w:val="0085720A"/>
    <w:rsid w:val="008576DE"/>
    <w:rsid w:val="008579CF"/>
    <w:rsid w:val="00860194"/>
    <w:rsid w:val="00860473"/>
    <w:rsid w:val="00860A9B"/>
    <w:rsid w:val="00860E8A"/>
    <w:rsid w:val="00860EB4"/>
    <w:rsid w:val="008614A4"/>
    <w:rsid w:val="00861570"/>
    <w:rsid w:val="008617FA"/>
    <w:rsid w:val="00861840"/>
    <w:rsid w:val="00862019"/>
    <w:rsid w:val="00862458"/>
    <w:rsid w:val="008627CA"/>
    <w:rsid w:val="0086287C"/>
    <w:rsid w:val="008635C5"/>
    <w:rsid w:val="008640A9"/>
    <w:rsid w:val="0086410C"/>
    <w:rsid w:val="00864539"/>
    <w:rsid w:val="008645F2"/>
    <w:rsid w:val="0086468E"/>
    <w:rsid w:val="00864738"/>
    <w:rsid w:val="008647B2"/>
    <w:rsid w:val="00864A70"/>
    <w:rsid w:val="00865055"/>
    <w:rsid w:val="008656F0"/>
    <w:rsid w:val="0086589F"/>
    <w:rsid w:val="00865EDE"/>
    <w:rsid w:val="00865F34"/>
    <w:rsid w:val="0086681F"/>
    <w:rsid w:val="00866A1E"/>
    <w:rsid w:val="00866B49"/>
    <w:rsid w:val="00866F45"/>
    <w:rsid w:val="00867105"/>
    <w:rsid w:val="00867556"/>
    <w:rsid w:val="008675A9"/>
    <w:rsid w:val="00867A41"/>
    <w:rsid w:val="008715F0"/>
    <w:rsid w:val="008718C6"/>
    <w:rsid w:val="0087245F"/>
    <w:rsid w:val="00872E2C"/>
    <w:rsid w:val="008734DE"/>
    <w:rsid w:val="00873EDF"/>
    <w:rsid w:val="008742E5"/>
    <w:rsid w:val="0087457A"/>
    <w:rsid w:val="008745FC"/>
    <w:rsid w:val="00874B6D"/>
    <w:rsid w:val="008752D2"/>
    <w:rsid w:val="00875318"/>
    <w:rsid w:val="00875CD4"/>
    <w:rsid w:val="00875DD1"/>
    <w:rsid w:val="00875E68"/>
    <w:rsid w:val="00876A71"/>
    <w:rsid w:val="00877093"/>
    <w:rsid w:val="00877534"/>
    <w:rsid w:val="00877825"/>
    <w:rsid w:val="00877923"/>
    <w:rsid w:val="0088018B"/>
    <w:rsid w:val="00880A9B"/>
    <w:rsid w:val="008810B2"/>
    <w:rsid w:val="008810FA"/>
    <w:rsid w:val="008816FB"/>
    <w:rsid w:val="008817F4"/>
    <w:rsid w:val="00881801"/>
    <w:rsid w:val="0088243C"/>
    <w:rsid w:val="00882747"/>
    <w:rsid w:val="00883638"/>
    <w:rsid w:val="0088436D"/>
    <w:rsid w:val="00884A5F"/>
    <w:rsid w:val="00884C68"/>
    <w:rsid w:val="008856B9"/>
    <w:rsid w:val="008858FB"/>
    <w:rsid w:val="00885915"/>
    <w:rsid w:val="00885D6E"/>
    <w:rsid w:val="008862C5"/>
    <w:rsid w:val="008863F5"/>
    <w:rsid w:val="008864FF"/>
    <w:rsid w:val="008865A3"/>
    <w:rsid w:val="00886D2B"/>
    <w:rsid w:val="00887113"/>
    <w:rsid w:val="008879E8"/>
    <w:rsid w:val="008903FA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3AC9"/>
    <w:rsid w:val="00893BD7"/>
    <w:rsid w:val="0089419E"/>
    <w:rsid w:val="008941CD"/>
    <w:rsid w:val="00894790"/>
    <w:rsid w:val="008947D3"/>
    <w:rsid w:val="00894FA7"/>
    <w:rsid w:val="00896CDD"/>
    <w:rsid w:val="00896DBF"/>
    <w:rsid w:val="0089719D"/>
    <w:rsid w:val="00897DF2"/>
    <w:rsid w:val="008A06E8"/>
    <w:rsid w:val="008A0ECD"/>
    <w:rsid w:val="008A0F7C"/>
    <w:rsid w:val="008A0FB2"/>
    <w:rsid w:val="008A15E5"/>
    <w:rsid w:val="008A168D"/>
    <w:rsid w:val="008A199C"/>
    <w:rsid w:val="008A1EC9"/>
    <w:rsid w:val="008A2E03"/>
    <w:rsid w:val="008A3389"/>
    <w:rsid w:val="008A3C03"/>
    <w:rsid w:val="008A42DB"/>
    <w:rsid w:val="008A45DE"/>
    <w:rsid w:val="008A4979"/>
    <w:rsid w:val="008A5267"/>
    <w:rsid w:val="008A5389"/>
    <w:rsid w:val="008A5730"/>
    <w:rsid w:val="008A605E"/>
    <w:rsid w:val="008A6770"/>
    <w:rsid w:val="008A6897"/>
    <w:rsid w:val="008A6DF8"/>
    <w:rsid w:val="008A74B5"/>
    <w:rsid w:val="008A7BC8"/>
    <w:rsid w:val="008A7F15"/>
    <w:rsid w:val="008B0723"/>
    <w:rsid w:val="008B0BD9"/>
    <w:rsid w:val="008B1415"/>
    <w:rsid w:val="008B167D"/>
    <w:rsid w:val="008B1755"/>
    <w:rsid w:val="008B1EE9"/>
    <w:rsid w:val="008B2212"/>
    <w:rsid w:val="008B2328"/>
    <w:rsid w:val="008B2DC8"/>
    <w:rsid w:val="008B2EF6"/>
    <w:rsid w:val="008B377C"/>
    <w:rsid w:val="008B4003"/>
    <w:rsid w:val="008B41F9"/>
    <w:rsid w:val="008B4A14"/>
    <w:rsid w:val="008B4DE9"/>
    <w:rsid w:val="008B4EDD"/>
    <w:rsid w:val="008B606B"/>
    <w:rsid w:val="008B66B4"/>
    <w:rsid w:val="008B68E1"/>
    <w:rsid w:val="008B6CE1"/>
    <w:rsid w:val="008B6E37"/>
    <w:rsid w:val="008B6EB2"/>
    <w:rsid w:val="008B6F10"/>
    <w:rsid w:val="008B701A"/>
    <w:rsid w:val="008B72EC"/>
    <w:rsid w:val="008B78DB"/>
    <w:rsid w:val="008B7C6B"/>
    <w:rsid w:val="008C03B9"/>
    <w:rsid w:val="008C0656"/>
    <w:rsid w:val="008C082A"/>
    <w:rsid w:val="008C0F5D"/>
    <w:rsid w:val="008C1071"/>
    <w:rsid w:val="008C13DB"/>
    <w:rsid w:val="008C1D2D"/>
    <w:rsid w:val="008C21A2"/>
    <w:rsid w:val="008C32EF"/>
    <w:rsid w:val="008C36A7"/>
    <w:rsid w:val="008C3B26"/>
    <w:rsid w:val="008C3E96"/>
    <w:rsid w:val="008C5088"/>
    <w:rsid w:val="008C605C"/>
    <w:rsid w:val="008C6BE3"/>
    <w:rsid w:val="008C7491"/>
    <w:rsid w:val="008C7755"/>
    <w:rsid w:val="008C7BF8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5592"/>
    <w:rsid w:val="008D5CA6"/>
    <w:rsid w:val="008D6437"/>
    <w:rsid w:val="008D6E09"/>
    <w:rsid w:val="008D6F61"/>
    <w:rsid w:val="008D7220"/>
    <w:rsid w:val="008D74E8"/>
    <w:rsid w:val="008E0033"/>
    <w:rsid w:val="008E010E"/>
    <w:rsid w:val="008E0381"/>
    <w:rsid w:val="008E048A"/>
    <w:rsid w:val="008E06B7"/>
    <w:rsid w:val="008E0ACD"/>
    <w:rsid w:val="008E132A"/>
    <w:rsid w:val="008E19A7"/>
    <w:rsid w:val="008E1ABE"/>
    <w:rsid w:val="008E1D94"/>
    <w:rsid w:val="008E2111"/>
    <w:rsid w:val="008E28B9"/>
    <w:rsid w:val="008E28EB"/>
    <w:rsid w:val="008E29B2"/>
    <w:rsid w:val="008E36AF"/>
    <w:rsid w:val="008E36FB"/>
    <w:rsid w:val="008E3CBF"/>
    <w:rsid w:val="008E3DEC"/>
    <w:rsid w:val="008E3FCC"/>
    <w:rsid w:val="008E40A0"/>
    <w:rsid w:val="008E4932"/>
    <w:rsid w:val="008E499E"/>
    <w:rsid w:val="008E4C81"/>
    <w:rsid w:val="008E4C86"/>
    <w:rsid w:val="008E5B01"/>
    <w:rsid w:val="008E5F72"/>
    <w:rsid w:val="008E5F74"/>
    <w:rsid w:val="008E60DC"/>
    <w:rsid w:val="008E6352"/>
    <w:rsid w:val="008E675A"/>
    <w:rsid w:val="008E7293"/>
    <w:rsid w:val="008F07EB"/>
    <w:rsid w:val="008F0A00"/>
    <w:rsid w:val="008F0CAC"/>
    <w:rsid w:val="008F13D2"/>
    <w:rsid w:val="008F26EB"/>
    <w:rsid w:val="008F2866"/>
    <w:rsid w:val="008F2FD3"/>
    <w:rsid w:val="008F398A"/>
    <w:rsid w:val="008F40BE"/>
    <w:rsid w:val="008F41E7"/>
    <w:rsid w:val="008F4491"/>
    <w:rsid w:val="008F4518"/>
    <w:rsid w:val="008F53AB"/>
    <w:rsid w:val="008F6EB5"/>
    <w:rsid w:val="008F70E0"/>
    <w:rsid w:val="008F7DC8"/>
    <w:rsid w:val="008F7F6D"/>
    <w:rsid w:val="00900540"/>
    <w:rsid w:val="009009A4"/>
    <w:rsid w:val="00900AA8"/>
    <w:rsid w:val="00900BF3"/>
    <w:rsid w:val="009013FB"/>
    <w:rsid w:val="009018B9"/>
    <w:rsid w:val="00901C3B"/>
    <w:rsid w:val="00901D57"/>
    <w:rsid w:val="0090211E"/>
    <w:rsid w:val="00902831"/>
    <w:rsid w:val="00902B4D"/>
    <w:rsid w:val="00902D62"/>
    <w:rsid w:val="0090364A"/>
    <w:rsid w:val="00903E4C"/>
    <w:rsid w:val="00903FCA"/>
    <w:rsid w:val="00904264"/>
    <w:rsid w:val="00904D4E"/>
    <w:rsid w:val="009051AE"/>
    <w:rsid w:val="00905385"/>
    <w:rsid w:val="00905413"/>
    <w:rsid w:val="00905625"/>
    <w:rsid w:val="00905F30"/>
    <w:rsid w:val="00906337"/>
    <w:rsid w:val="00906C63"/>
    <w:rsid w:val="00907217"/>
    <w:rsid w:val="00907815"/>
    <w:rsid w:val="00907A4A"/>
    <w:rsid w:val="00907BA9"/>
    <w:rsid w:val="00907D86"/>
    <w:rsid w:val="0091010E"/>
    <w:rsid w:val="009106EF"/>
    <w:rsid w:val="0091083B"/>
    <w:rsid w:val="00911293"/>
    <w:rsid w:val="009117C1"/>
    <w:rsid w:val="00911F2F"/>
    <w:rsid w:val="00911FED"/>
    <w:rsid w:val="00912310"/>
    <w:rsid w:val="00912AD9"/>
    <w:rsid w:val="00912FA1"/>
    <w:rsid w:val="009142A1"/>
    <w:rsid w:val="0091433F"/>
    <w:rsid w:val="00914CE7"/>
    <w:rsid w:val="00916FE9"/>
    <w:rsid w:val="009173B6"/>
    <w:rsid w:val="0091762F"/>
    <w:rsid w:val="0091765B"/>
    <w:rsid w:val="00917AC5"/>
    <w:rsid w:val="00917C21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9B"/>
    <w:rsid w:val="00922680"/>
    <w:rsid w:val="00922D8F"/>
    <w:rsid w:val="00923306"/>
    <w:rsid w:val="00923D22"/>
    <w:rsid w:val="00923DA6"/>
    <w:rsid w:val="009240D5"/>
    <w:rsid w:val="00924475"/>
    <w:rsid w:val="00924477"/>
    <w:rsid w:val="009248D1"/>
    <w:rsid w:val="00925952"/>
    <w:rsid w:val="00925BD7"/>
    <w:rsid w:val="00925C9D"/>
    <w:rsid w:val="00925E14"/>
    <w:rsid w:val="00925EE7"/>
    <w:rsid w:val="009263B9"/>
    <w:rsid w:val="0092693A"/>
    <w:rsid w:val="00926C24"/>
    <w:rsid w:val="00926E7F"/>
    <w:rsid w:val="00926F2F"/>
    <w:rsid w:val="00927C1F"/>
    <w:rsid w:val="00930696"/>
    <w:rsid w:val="009306D9"/>
    <w:rsid w:val="009306ED"/>
    <w:rsid w:val="00930FF8"/>
    <w:rsid w:val="00931C6D"/>
    <w:rsid w:val="00931FF4"/>
    <w:rsid w:val="0093204C"/>
    <w:rsid w:val="009327A6"/>
    <w:rsid w:val="009329B2"/>
    <w:rsid w:val="00933065"/>
    <w:rsid w:val="009330E5"/>
    <w:rsid w:val="00933268"/>
    <w:rsid w:val="00933B9C"/>
    <w:rsid w:val="00933EEA"/>
    <w:rsid w:val="00933F18"/>
    <w:rsid w:val="0093562B"/>
    <w:rsid w:val="009358AC"/>
    <w:rsid w:val="009364A1"/>
    <w:rsid w:val="009369FD"/>
    <w:rsid w:val="00936B2F"/>
    <w:rsid w:val="00936BE6"/>
    <w:rsid w:val="00936C40"/>
    <w:rsid w:val="00936CFC"/>
    <w:rsid w:val="00937642"/>
    <w:rsid w:val="00937BF9"/>
    <w:rsid w:val="009401C2"/>
    <w:rsid w:val="00940283"/>
    <w:rsid w:val="0094092C"/>
    <w:rsid w:val="00940EAC"/>
    <w:rsid w:val="00940EF8"/>
    <w:rsid w:val="00941047"/>
    <w:rsid w:val="009416B0"/>
    <w:rsid w:val="00941A18"/>
    <w:rsid w:val="00941A5B"/>
    <w:rsid w:val="00941DDE"/>
    <w:rsid w:val="00942506"/>
    <w:rsid w:val="00942A03"/>
    <w:rsid w:val="009440AB"/>
    <w:rsid w:val="00944243"/>
    <w:rsid w:val="009443B8"/>
    <w:rsid w:val="0094440B"/>
    <w:rsid w:val="00944791"/>
    <w:rsid w:val="00944E20"/>
    <w:rsid w:val="00945942"/>
    <w:rsid w:val="00945ACB"/>
    <w:rsid w:val="00945B78"/>
    <w:rsid w:val="00946131"/>
    <w:rsid w:val="00946154"/>
    <w:rsid w:val="00946252"/>
    <w:rsid w:val="0094667B"/>
    <w:rsid w:val="00946BAC"/>
    <w:rsid w:val="0094737D"/>
    <w:rsid w:val="009478FA"/>
    <w:rsid w:val="00947AA7"/>
    <w:rsid w:val="00947E65"/>
    <w:rsid w:val="00947F4F"/>
    <w:rsid w:val="00950D58"/>
    <w:rsid w:val="00950FAD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CBE"/>
    <w:rsid w:val="00955160"/>
    <w:rsid w:val="009552E1"/>
    <w:rsid w:val="009563FF"/>
    <w:rsid w:val="00956D09"/>
    <w:rsid w:val="009573AD"/>
    <w:rsid w:val="009577C0"/>
    <w:rsid w:val="00957888"/>
    <w:rsid w:val="009578BB"/>
    <w:rsid w:val="009579E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8DB"/>
    <w:rsid w:val="00961D71"/>
    <w:rsid w:val="00961F37"/>
    <w:rsid w:val="00961F48"/>
    <w:rsid w:val="0096205F"/>
    <w:rsid w:val="00962387"/>
    <w:rsid w:val="00962924"/>
    <w:rsid w:val="00962C88"/>
    <w:rsid w:val="0096341F"/>
    <w:rsid w:val="009643D0"/>
    <w:rsid w:val="0096456B"/>
    <w:rsid w:val="0096472D"/>
    <w:rsid w:val="009647F3"/>
    <w:rsid w:val="00964801"/>
    <w:rsid w:val="009648EA"/>
    <w:rsid w:val="00964B7C"/>
    <w:rsid w:val="009652CF"/>
    <w:rsid w:val="0096596E"/>
    <w:rsid w:val="00965B91"/>
    <w:rsid w:val="009667C8"/>
    <w:rsid w:val="00966A37"/>
    <w:rsid w:val="00967247"/>
    <w:rsid w:val="00967555"/>
    <w:rsid w:val="009677EA"/>
    <w:rsid w:val="00970288"/>
    <w:rsid w:val="0097067F"/>
    <w:rsid w:val="00970A5C"/>
    <w:rsid w:val="009712EC"/>
    <w:rsid w:val="009715B4"/>
    <w:rsid w:val="009715C7"/>
    <w:rsid w:val="009719D2"/>
    <w:rsid w:val="00972352"/>
    <w:rsid w:val="00972935"/>
    <w:rsid w:val="00972AD7"/>
    <w:rsid w:val="0097324C"/>
    <w:rsid w:val="009736DE"/>
    <w:rsid w:val="009739B4"/>
    <w:rsid w:val="00973C4B"/>
    <w:rsid w:val="00973C9A"/>
    <w:rsid w:val="009740A0"/>
    <w:rsid w:val="009741E7"/>
    <w:rsid w:val="00974472"/>
    <w:rsid w:val="009745FA"/>
    <w:rsid w:val="009748BA"/>
    <w:rsid w:val="00974B3D"/>
    <w:rsid w:val="00974EDB"/>
    <w:rsid w:val="0097511E"/>
    <w:rsid w:val="00975670"/>
    <w:rsid w:val="00976734"/>
    <w:rsid w:val="00976F1E"/>
    <w:rsid w:val="00977D3A"/>
    <w:rsid w:val="00980692"/>
    <w:rsid w:val="009806B9"/>
    <w:rsid w:val="00980962"/>
    <w:rsid w:val="00980A7F"/>
    <w:rsid w:val="0098109A"/>
    <w:rsid w:val="009811E1"/>
    <w:rsid w:val="00981493"/>
    <w:rsid w:val="009816B7"/>
    <w:rsid w:val="00981727"/>
    <w:rsid w:val="0098172F"/>
    <w:rsid w:val="00981D41"/>
    <w:rsid w:val="00982259"/>
    <w:rsid w:val="0098263A"/>
    <w:rsid w:val="0098267D"/>
    <w:rsid w:val="0098293B"/>
    <w:rsid w:val="00982948"/>
    <w:rsid w:val="00982DB4"/>
    <w:rsid w:val="00983F1F"/>
    <w:rsid w:val="00983F27"/>
    <w:rsid w:val="009849DB"/>
    <w:rsid w:val="00984A54"/>
    <w:rsid w:val="00984EA8"/>
    <w:rsid w:val="00985401"/>
    <w:rsid w:val="009857F1"/>
    <w:rsid w:val="00985B32"/>
    <w:rsid w:val="00987531"/>
    <w:rsid w:val="009875BA"/>
    <w:rsid w:val="00987927"/>
    <w:rsid w:val="009908D7"/>
    <w:rsid w:val="00990C95"/>
    <w:rsid w:val="009915C2"/>
    <w:rsid w:val="00991A37"/>
    <w:rsid w:val="00992225"/>
    <w:rsid w:val="009924B4"/>
    <w:rsid w:val="009926A7"/>
    <w:rsid w:val="00992BD3"/>
    <w:rsid w:val="0099307D"/>
    <w:rsid w:val="0099309B"/>
    <w:rsid w:val="00993121"/>
    <w:rsid w:val="009931A4"/>
    <w:rsid w:val="009934E6"/>
    <w:rsid w:val="009941B3"/>
    <w:rsid w:val="009945FD"/>
    <w:rsid w:val="00994669"/>
    <w:rsid w:val="00994AB2"/>
    <w:rsid w:val="009953FE"/>
    <w:rsid w:val="0099543C"/>
    <w:rsid w:val="0099573D"/>
    <w:rsid w:val="00995764"/>
    <w:rsid w:val="00995928"/>
    <w:rsid w:val="00995FC8"/>
    <w:rsid w:val="00996328"/>
    <w:rsid w:val="00996ADB"/>
    <w:rsid w:val="009973BE"/>
    <w:rsid w:val="00997969"/>
    <w:rsid w:val="00997B52"/>
    <w:rsid w:val="00997D92"/>
    <w:rsid w:val="00997F52"/>
    <w:rsid w:val="009A0ADC"/>
    <w:rsid w:val="009A1162"/>
    <w:rsid w:val="009A15E1"/>
    <w:rsid w:val="009A1743"/>
    <w:rsid w:val="009A1E23"/>
    <w:rsid w:val="009A2C64"/>
    <w:rsid w:val="009A308E"/>
    <w:rsid w:val="009A3B29"/>
    <w:rsid w:val="009A3B95"/>
    <w:rsid w:val="009A3D66"/>
    <w:rsid w:val="009A3E12"/>
    <w:rsid w:val="009A41D2"/>
    <w:rsid w:val="009A4502"/>
    <w:rsid w:val="009A4C52"/>
    <w:rsid w:val="009A4CAE"/>
    <w:rsid w:val="009A4CD5"/>
    <w:rsid w:val="009A6071"/>
    <w:rsid w:val="009A63F4"/>
    <w:rsid w:val="009A6C92"/>
    <w:rsid w:val="009A789C"/>
    <w:rsid w:val="009A7984"/>
    <w:rsid w:val="009A7B7B"/>
    <w:rsid w:val="009A7C73"/>
    <w:rsid w:val="009A7ED9"/>
    <w:rsid w:val="009A7F7F"/>
    <w:rsid w:val="009B019C"/>
    <w:rsid w:val="009B06B1"/>
    <w:rsid w:val="009B0C7B"/>
    <w:rsid w:val="009B1537"/>
    <w:rsid w:val="009B15D6"/>
    <w:rsid w:val="009B21E6"/>
    <w:rsid w:val="009B27D6"/>
    <w:rsid w:val="009B286F"/>
    <w:rsid w:val="009B2AEF"/>
    <w:rsid w:val="009B2C89"/>
    <w:rsid w:val="009B2D9B"/>
    <w:rsid w:val="009B33ED"/>
    <w:rsid w:val="009B3FA4"/>
    <w:rsid w:val="009B4132"/>
    <w:rsid w:val="009B4373"/>
    <w:rsid w:val="009B471D"/>
    <w:rsid w:val="009B4B27"/>
    <w:rsid w:val="009B4F87"/>
    <w:rsid w:val="009B564D"/>
    <w:rsid w:val="009B5BC0"/>
    <w:rsid w:val="009B5F9B"/>
    <w:rsid w:val="009B684A"/>
    <w:rsid w:val="009B6D5C"/>
    <w:rsid w:val="009B6F6D"/>
    <w:rsid w:val="009B7004"/>
    <w:rsid w:val="009B7217"/>
    <w:rsid w:val="009B7F7F"/>
    <w:rsid w:val="009C01CC"/>
    <w:rsid w:val="009C1009"/>
    <w:rsid w:val="009C1B20"/>
    <w:rsid w:val="009C2107"/>
    <w:rsid w:val="009C21D9"/>
    <w:rsid w:val="009C2522"/>
    <w:rsid w:val="009C27EB"/>
    <w:rsid w:val="009C28B5"/>
    <w:rsid w:val="009C2BAA"/>
    <w:rsid w:val="009C2D73"/>
    <w:rsid w:val="009C31EB"/>
    <w:rsid w:val="009C35D4"/>
    <w:rsid w:val="009C3A7F"/>
    <w:rsid w:val="009C474E"/>
    <w:rsid w:val="009C4914"/>
    <w:rsid w:val="009C4E14"/>
    <w:rsid w:val="009C51E9"/>
    <w:rsid w:val="009C5351"/>
    <w:rsid w:val="009C5634"/>
    <w:rsid w:val="009C583F"/>
    <w:rsid w:val="009C58EA"/>
    <w:rsid w:val="009C5D61"/>
    <w:rsid w:val="009C5D6A"/>
    <w:rsid w:val="009C669C"/>
    <w:rsid w:val="009C68A0"/>
    <w:rsid w:val="009C7EAE"/>
    <w:rsid w:val="009C7F18"/>
    <w:rsid w:val="009C7FDB"/>
    <w:rsid w:val="009D008E"/>
    <w:rsid w:val="009D027A"/>
    <w:rsid w:val="009D0658"/>
    <w:rsid w:val="009D1216"/>
    <w:rsid w:val="009D15D2"/>
    <w:rsid w:val="009D18DA"/>
    <w:rsid w:val="009D199C"/>
    <w:rsid w:val="009D1B82"/>
    <w:rsid w:val="009D2599"/>
    <w:rsid w:val="009D25A0"/>
    <w:rsid w:val="009D30EE"/>
    <w:rsid w:val="009D3366"/>
    <w:rsid w:val="009D34C7"/>
    <w:rsid w:val="009D3A06"/>
    <w:rsid w:val="009D3F0E"/>
    <w:rsid w:val="009D45EE"/>
    <w:rsid w:val="009D4DDA"/>
    <w:rsid w:val="009D531B"/>
    <w:rsid w:val="009D5D31"/>
    <w:rsid w:val="009D60C0"/>
    <w:rsid w:val="009D61D6"/>
    <w:rsid w:val="009D635B"/>
    <w:rsid w:val="009D63B7"/>
    <w:rsid w:val="009D6E6B"/>
    <w:rsid w:val="009D72B0"/>
    <w:rsid w:val="009D7C90"/>
    <w:rsid w:val="009E02E7"/>
    <w:rsid w:val="009E0388"/>
    <w:rsid w:val="009E0745"/>
    <w:rsid w:val="009E0879"/>
    <w:rsid w:val="009E0A4C"/>
    <w:rsid w:val="009E0C03"/>
    <w:rsid w:val="009E0E49"/>
    <w:rsid w:val="009E1328"/>
    <w:rsid w:val="009E14EC"/>
    <w:rsid w:val="009E1B94"/>
    <w:rsid w:val="009E2007"/>
    <w:rsid w:val="009E220B"/>
    <w:rsid w:val="009E26EB"/>
    <w:rsid w:val="009E2BC5"/>
    <w:rsid w:val="009E3018"/>
    <w:rsid w:val="009E3982"/>
    <w:rsid w:val="009E39E5"/>
    <w:rsid w:val="009E3A43"/>
    <w:rsid w:val="009E3A5A"/>
    <w:rsid w:val="009E3DC4"/>
    <w:rsid w:val="009E4BFB"/>
    <w:rsid w:val="009E5A6C"/>
    <w:rsid w:val="009E5CF9"/>
    <w:rsid w:val="009E5D8C"/>
    <w:rsid w:val="009E6511"/>
    <w:rsid w:val="009E6AC8"/>
    <w:rsid w:val="009E6BA6"/>
    <w:rsid w:val="009E6CEC"/>
    <w:rsid w:val="009E6DBA"/>
    <w:rsid w:val="009E7370"/>
    <w:rsid w:val="009E76E2"/>
    <w:rsid w:val="009F0882"/>
    <w:rsid w:val="009F0C88"/>
    <w:rsid w:val="009F104E"/>
    <w:rsid w:val="009F17EB"/>
    <w:rsid w:val="009F1A08"/>
    <w:rsid w:val="009F1B89"/>
    <w:rsid w:val="009F1D2B"/>
    <w:rsid w:val="009F1F08"/>
    <w:rsid w:val="009F20A4"/>
    <w:rsid w:val="009F21DF"/>
    <w:rsid w:val="009F23A0"/>
    <w:rsid w:val="009F2561"/>
    <w:rsid w:val="009F2FB0"/>
    <w:rsid w:val="009F33CE"/>
    <w:rsid w:val="009F353A"/>
    <w:rsid w:val="009F3A92"/>
    <w:rsid w:val="009F3C7D"/>
    <w:rsid w:val="009F3E2C"/>
    <w:rsid w:val="009F444B"/>
    <w:rsid w:val="009F47F5"/>
    <w:rsid w:val="009F50DF"/>
    <w:rsid w:val="009F5B82"/>
    <w:rsid w:val="009F5C1F"/>
    <w:rsid w:val="009F5E63"/>
    <w:rsid w:val="009F627F"/>
    <w:rsid w:val="009F6503"/>
    <w:rsid w:val="009F6B20"/>
    <w:rsid w:val="009F742E"/>
    <w:rsid w:val="009F7545"/>
    <w:rsid w:val="00A00195"/>
    <w:rsid w:val="00A00E6F"/>
    <w:rsid w:val="00A01913"/>
    <w:rsid w:val="00A01B39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615"/>
    <w:rsid w:val="00A03BC1"/>
    <w:rsid w:val="00A03CB9"/>
    <w:rsid w:val="00A03CC9"/>
    <w:rsid w:val="00A040BB"/>
    <w:rsid w:val="00A04767"/>
    <w:rsid w:val="00A04CB3"/>
    <w:rsid w:val="00A04DB8"/>
    <w:rsid w:val="00A05418"/>
    <w:rsid w:val="00A05739"/>
    <w:rsid w:val="00A059F3"/>
    <w:rsid w:val="00A065E1"/>
    <w:rsid w:val="00A06D8F"/>
    <w:rsid w:val="00A07019"/>
    <w:rsid w:val="00A0709F"/>
    <w:rsid w:val="00A074DD"/>
    <w:rsid w:val="00A07A89"/>
    <w:rsid w:val="00A07EBD"/>
    <w:rsid w:val="00A10AED"/>
    <w:rsid w:val="00A10B6D"/>
    <w:rsid w:val="00A10F5C"/>
    <w:rsid w:val="00A11149"/>
    <w:rsid w:val="00A11627"/>
    <w:rsid w:val="00A12233"/>
    <w:rsid w:val="00A1347D"/>
    <w:rsid w:val="00A137EC"/>
    <w:rsid w:val="00A13D51"/>
    <w:rsid w:val="00A13E49"/>
    <w:rsid w:val="00A143B9"/>
    <w:rsid w:val="00A14568"/>
    <w:rsid w:val="00A145E4"/>
    <w:rsid w:val="00A146B0"/>
    <w:rsid w:val="00A14B97"/>
    <w:rsid w:val="00A14DEF"/>
    <w:rsid w:val="00A15217"/>
    <w:rsid w:val="00A152CD"/>
    <w:rsid w:val="00A1535F"/>
    <w:rsid w:val="00A156AB"/>
    <w:rsid w:val="00A15BC1"/>
    <w:rsid w:val="00A15D9A"/>
    <w:rsid w:val="00A15FE2"/>
    <w:rsid w:val="00A17155"/>
    <w:rsid w:val="00A1770B"/>
    <w:rsid w:val="00A178E5"/>
    <w:rsid w:val="00A17FBD"/>
    <w:rsid w:val="00A201C3"/>
    <w:rsid w:val="00A20806"/>
    <w:rsid w:val="00A209E8"/>
    <w:rsid w:val="00A20AF2"/>
    <w:rsid w:val="00A20C0A"/>
    <w:rsid w:val="00A20E63"/>
    <w:rsid w:val="00A22171"/>
    <w:rsid w:val="00A22203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AE6"/>
    <w:rsid w:val="00A25BA4"/>
    <w:rsid w:val="00A25D9B"/>
    <w:rsid w:val="00A271C1"/>
    <w:rsid w:val="00A2725D"/>
    <w:rsid w:val="00A27D2F"/>
    <w:rsid w:val="00A30195"/>
    <w:rsid w:val="00A301E9"/>
    <w:rsid w:val="00A3078A"/>
    <w:rsid w:val="00A3137B"/>
    <w:rsid w:val="00A31D29"/>
    <w:rsid w:val="00A31F32"/>
    <w:rsid w:val="00A320F6"/>
    <w:rsid w:val="00A32276"/>
    <w:rsid w:val="00A32382"/>
    <w:rsid w:val="00A32A47"/>
    <w:rsid w:val="00A32D6D"/>
    <w:rsid w:val="00A3399F"/>
    <w:rsid w:val="00A33A49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739E"/>
    <w:rsid w:val="00A37606"/>
    <w:rsid w:val="00A377F4"/>
    <w:rsid w:val="00A37895"/>
    <w:rsid w:val="00A37CAB"/>
    <w:rsid w:val="00A37E13"/>
    <w:rsid w:val="00A4024F"/>
    <w:rsid w:val="00A40A35"/>
    <w:rsid w:val="00A40F3C"/>
    <w:rsid w:val="00A41291"/>
    <w:rsid w:val="00A414F0"/>
    <w:rsid w:val="00A41E37"/>
    <w:rsid w:val="00A41F8A"/>
    <w:rsid w:val="00A422C5"/>
    <w:rsid w:val="00A42667"/>
    <w:rsid w:val="00A426BC"/>
    <w:rsid w:val="00A426D8"/>
    <w:rsid w:val="00A4280B"/>
    <w:rsid w:val="00A42A06"/>
    <w:rsid w:val="00A43887"/>
    <w:rsid w:val="00A43C91"/>
    <w:rsid w:val="00A43DA1"/>
    <w:rsid w:val="00A43DF0"/>
    <w:rsid w:val="00A43E58"/>
    <w:rsid w:val="00A4410E"/>
    <w:rsid w:val="00A4490E"/>
    <w:rsid w:val="00A44A80"/>
    <w:rsid w:val="00A44AAA"/>
    <w:rsid w:val="00A44DE1"/>
    <w:rsid w:val="00A45906"/>
    <w:rsid w:val="00A45C50"/>
    <w:rsid w:val="00A463C2"/>
    <w:rsid w:val="00A4696C"/>
    <w:rsid w:val="00A46F88"/>
    <w:rsid w:val="00A46FC4"/>
    <w:rsid w:val="00A471DF"/>
    <w:rsid w:val="00A47652"/>
    <w:rsid w:val="00A504AE"/>
    <w:rsid w:val="00A50801"/>
    <w:rsid w:val="00A50A04"/>
    <w:rsid w:val="00A50CC5"/>
    <w:rsid w:val="00A50FA8"/>
    <w:rsid w:val="00A515E0"/>
    <w:rsid w:val="00A516D2"/>
    <w:rsid w:val="00A52A10"/>
    <w:rsid w:val="00A535C9"/>
    <w:rsid w:val="00A537FB"/>
    <w:rsid w:val="00A538AF"/>
    <w:rsid w:val="00A53CE8"/>
    <w:rsid w:val="00A54119"/>
    <w:rsid w:val="00A54271"/>
    <w:rsid w:val="00A54886"/>
    <w:rsid w:val="00A551C0"/>
    <w:rsid w:val="00A558DD"/>
    <w:rsid w:val="00A5628B"/>
    <w:rsid w:val="00A56832"/>
    <w:rsid w:val="00A5710A"/>
    <w:rsid w:val="00A571EA"/>
    <w:rsid w:val="00A576EE"/>
    <w:rsid w:val="00A5794A"/>
    <w:rsid w:val="00A57A16"/>
    <w:rsid w:val="00A604BD"/>
    <w:rsid w:val="00A608BB"/>
    <w:rsid w:val="00A6136B"/>
    <w:rsid w:val="00A620F9"/>
    <w:rsid w:val="00A63B68"/>
    <w:rsid w:val="00A643CA"/>
    <w:rsid w:val="00A6477D"/>
    <w:rsid w:val="00A647CD"/>
    <w:rsid w:val="00A64AFE"/>
    <w:rsid w:val="00A64D6D"/>
    <w:rsid w:val="00A64EA5"/>
    <w:rsid w:val="00A64ED0"/>
    <w:rsid w:val="00A650EE"/>
    <w:rsid w:val="00A6618B"/>
    <w:rsid w:val="00A66FDC"/>
    <w:rsid w:val="00A670ED"/>
    <w:rsid w:val="00A67478"/>
    <w:rsid w:val="00A67B12"/>
    <w:rsid w:val="00A67FE8"/>
    <w:rsid w:val="00A708AA"/>
    <w:rsid w:val="00A70D98"/>
    <w:rsid w:val="00A70DAB"/>
    <w:rsid w:val="00A71100"/>
    <w:rsid w:val="00A7126F"/>
    <w:rsid w:val="00A71930"/>
    <w:rsid w:val="00A72334"/>
    <w:rsid w:val="00A72FD9"/>
    <w:rsid w:val="00A73059"/>
    <w:rsid w:val="00A733CF"/>
    <w:rsid w:val="00A73993"/>
    <w:rsid w:val="00A73D93"/>
    <w:rsid w:val="00A73F84"/>
    <w:rsid w:val="00A7437B"/>
    <w:rsid w:val="00A7478F"/>
    <w:rsid w:val="00A748BE"/>
    <w:rsid w:val="00A75C42"/>
    <w:rsid w:val="00A75D95"/>
    <w:rsid w:val="00A768EE"/>
    <w:rsid w:val="00A76C99"/>
    <w:rsid w:val="00A77995"/>
    <w:rsid w:val="00A779CC"/>
    <w:rsid w:val="00A77AA6"/>
    <w:rsid w:val="00A77B76"/>
    <w:rsid w:val="00A77BF7"/>
    <w:rsid w:val="00A77C10"/>
    <w:rsid w:val="00A803D9"/>
    <w:rsid w:val="00A8041F"/>
    <w:rsid w:val="00A80610"/>
    <w:rsid w:val="00A806D5"/>
    <w:rsid w:val="00A80AD7"/>
    <w:rsid w:val="00A8110A"/>
    <w:rsid w:val="00A81117"/>
    <w:rsid w:val="00A8133C"/>
    <w:rsid w:val="00A82216"/>
    <w:rsid w:val="00A824D6"/>
    <w:rsid w:val="00A829A8"/>
    <w:rsid w:val="00A82C62"/>
    <w:rsid w:val="00A82FED"/>
    <w:rsid w:val="00A8380F"/>
    <w:rsid w:val="00A84CE3"/>
    <w:rsid w:val="00A85399"/>
    <w:rsid w:val="00A858A3"/>
    <w:rsid w:val="00A858BA"/>
    <w:rsid w:val="00A8599B"/>
    <w:rsid w:val="00A85BA8"/>
    <w:rsid w:val="00A85D31"/>
    <w:rsid w:val="00A85E54"/>
    <w:rsid w:val="00A8667F"/>
    <w:rsid w:val="00A866B6"/>
    <w:rsid w:val="00A86C9F"/>
    <w:rsid w:val="00A86ED5"/>
    <w:rsid w:val="00A871E4"/>
    <w:rsid w:val="00A872C3"/>
    <w:rsid w:val="00A872D0"/>
    <w:rsid w:val="00A874B5"/>
    <w:rsid w:val="00A8771A"/>
    <w:rsid w:val="00A87D2B"/>
    <w:rsid w:val="00A9026F"/>
    <w:rsid w:val="00A91A35"/>
    <w:rsid w:val="00A91A91"/>
    <w:rsid w:val="00A91EEE"/>
    <w:rsid w:val="00A91F60"/>
    <w:rsid w:val="00A920DD"/>
    <w:rsid w:val="00A922A6"/>
    <w:rsid w:val="00A923F9"/>
    <w:rsid w:val="00A92623"/>
    <w:rsid w:val="00A9274B"/>
    <w:rsid w:val="00A92803"/>
    <w:rsid w:val="00A92A4C"/>
    <w:rsid w:val="00A93323"/>
    <w:rsid w:val="00A93568"/>
    <w:rsid w:val="00A93B69"/>
    <w:rsid w:val="00A93E69"/>
    <w:rsid w:val="00A94E56"/>
    <w:rsid w:val="00A94E8E"/>
    <w:rsid w:val="00A94EA5"/>
    <w:rsid w:val="00A95E2E"/>
    <w:rsid w:val="00A96CF1"/>
    <w:rsid w:val="00A96D12"/>
    <w:rsid w:val="00A9768A"/>
    <w:rsid w:val="00A97777"/>
    <w:rsid w:val="00A97A04"/>
    <w:rsid w:val="00A97A75"/>
    <w:rsid w:val="00AA0727"/>
    <w:rsid w:val="00AA0878"/>
    <w:rsid w:val="00AA168B"/>
    <w:rsid w:val="00AA1CF7"/>
    <w:rsid w:val="00AA2E79"/>
    <w:rsid w:val="00AA2ED1"/>
    <w:rsid w:val="00AA31EF"/>
    <w:rsid w:val="00AA3576"/>
    <w:rsid w:val="00AA3BB0"/>
    <w:rsid w:val="00AA3C02"/>
    <w:rsid w:val="00AA47DF"/>
    <w:rsid w:val="00AA4957"/>
    <w:rsid w:val="00AA5537"/>
    <w:rsid w:val="00AA5D9D"/>
    <w:rsid w:val="00AA5DA7"/>
    <w:rsid w:val="00AA5DAB"/>
    <w:rsid w:val="00AA690D"/>
    <w:rsid w:val="00AA6C7E"/>
    <w:rsid w:val="00AA707A"/>
    <w:rsid w:val="00AA718F"/>
    <w:rsid w:val="00AA735D"/>
    <w:rsid w:val="00AA7428"/>
    <w:rsid w:val="00AA7E35"/>
    <w:rsid w:val="00AA7F14"/>
    <w:rsid w:val="00AB0B3F"/>
    <w:rsid w:val="00AB1534"/>
    <w:rsid w:val="00AB1684"/>
    <w:rsid w:val="00AB1BC5"/>
    <w:rsid w:val="00AB23CE"/>
    <w:rsid w:val="00AB268E"/>
    <w:rsid w:val="00AB27BA"/>
    <w:rsid w:val="00AB2ABB"/>
    <w:rsid w:val="00AB2CD0"/>
    <w:rsid w:val="00AB3329"/>
    <w:rsid w:val="00AB3A49"/>
    <w:rsid w:val="00AB3E57"/>
    <w:rsid w:val="00AB415F"/>
    <w:rsid w:val="00AB423F"/>
    <w:rsid w:val="00AB4380"/>
    <w:rsid w:val="00AB464E"/>
    <w:rsid w:val="00AB46F8"/>
    <w:rsid w:val="00AB4DE7"/>
    <w:rsid w:val="00AB4EE4"/>
    <w:rsid w:val="00AB59ED"/>
    <w:rsid w:val="00AB6CFF"/>
    <w:rsid w:val="00AB6E59"/>
    <w:rsid w:val="00AB6F20"/>
    <w:rsid w:val="00AC02EF"/>
    <w:rsid w:val="00AC0EE1"/>
    <w:rsid w:val="00AC175F"/>
    <w:rsid w:val="00AC1883"/>
    <w:rsid w:val="00AC194A"/>
    <w:rsid w:val="00AC1B4F"/>
    <w:rsid w:val="00AC21A8"/>
    <w:rsid w:val="00AC2B25"/>
    <w:rsid w:val="00AC307C"/>
    <w:rsid w:val="00AC31C4"/>
    <w:rsid w:val="00AC3C8A"/>
    <w:rsid w:val="00AC4398"/>
    <w:rsid w:val="00AC43D9"/>
    <w:rsid w:val="00AC443A"/>
    <w:rsid w:val="00AC4AD9"/>
    <w:rsid w:val="00AC4B51"/>
    <w:rsid w:val="00AC4E79"/>
    <w:rsid w:val="00AC50A3"/>
    <w:rsid w:val="00AC52DD"/>
    <w:rsid w:val="00AC55EF"/>
    <w:rsid w:val="00AC5E3C"/>
    <w:rsid w:val="00AC66CB"/>
    <w:rsid w:val="00AC67CD"/>
    <w:rsid w:val="00AD01EB"/>
    <w:rsid w:val="00AD0995"/>
    <w:rsid w:val="00AD0D0C"/>
    <w:rsid w:val="00AD11D5"/>
    <w:rsid w:val="00AD13AD"/>
    <w:rsid w:val="00AD190A"/>
    <w:rsid w:val="00AD1A16"/>
    <w:rsid w:val="00AD2097"/>
    <w:rsid w:val="00AD254D"/>
    <w:rsid w:val="00AD2D6A"/>
    <w:rsid w:val="00AD33E4"/>
    <w:rsid w:val="00AD3E85"/>
    <w:rsid w:val="00AD5552"/>
    <w:rsid w:val="00AD562D"/>
    <w:rsid w:val="00AD5751"/>
    <w:rsid w:val="00AD5917"/>
    <w:rsid w:val="00AD597F"/>
    <w:rsid w:val="00AD59B1"/>
    <w:rsid w:val="00AD5C50"/>
    <w:rsid w:val="00AD5FE6"/>
    <w:rsid w:val="00AD613D"/>
    <w:rsid w:val="00AD680A"/>
    <w:rsid w:val="00AD6E42"/>
    <w:rsid w:val="00AD755D"/>
    <w:rsid w:val="00AE0275"/>
    <w:rsid w:val="00AE06A7"/>
    <w:rsid w:val="00AE0753"/>
    <w:rsid w:val="00AE0EC1"/>
    <w:rsid w:val="00AE20B2"/>
    <w:rsid w:val="00AE284C"/>
    <w:rsid w:val="00AE327F"/>
    <w:rsid w:val="00AE3AB8"/>
    <w:rsid w:val="00AE3AC7"/>
    <w:rsid w:val="00AE410D"/>
    <w:rsid w:val="00AE4497"/>
    <w:rsid w:val="00AE46F5"/>
    <w:rsid w:val="00AE4B17"/>
    <w:rsid w:val="00AE5003"/>
    <w:rsid w:val="00AE522B"/>
    <w:rsid w:val="00AE5BBE"/>
    <w:rsid w:val="00AE653B"/>
    <w:rsid w:val="00AE65D1"/>
    <w:rsid w:val="00AE65F1"/>
    <w:rsid w:val="00AE67FB"/>
    <w:rsid w:val="00AE6BD1"/>
    <w:rsid w:val="00AE6E12"/>
    <w:rsid w:val="00AE7D06"/>
    <w:rsid w:val="00AF073F"/>
    <w:rsid w:val="00AF080D"/>
    <w:rsid w:val="00AF0E8B"/>
    <w:rsid w:val="00AF19B7"/>
    <w:rsid w:val="00AF1F94"/>
    <w:rsid w:val="00AF2115"/>
    <w:rsid w:val="00AF211D"/>
    <w:rsid w:val="00AF290F"/>
    <w:rsid w:val="00AF315F"/>
    <w:rsid w:val="00AF359D"/>
    <w:rsid w:val="00AF3F9E"/>
    <w:rsid w:val="00AF4222"/>
    <w:rsid w:val="00AF4C08"/>
    <w:rsid w:val="00AF4C79"/>
    <w:rsid w:val="00AF550A"/>
    <w:rsid w:val="00AF576A"/>
    <w:rsid w:val="00AF5D00"/>
    <w:rsid w:val="00AF5F58"/>
    <w:rsid w:val="00AF61A3"/>
    <w:rsid w:val="00AF657F"/>
    <w:rsid w:val="00AF6805"/>
    <w:rsid w:val="00AF6F63"/>
    <w:rsid w:val="00AF739B"/>
    <w:rsid w:val="00AF7DD4"/>
    <w:rsid w:val="00B00075"/>
    <w:rsid w:val="00B003E1"/>
    <w:rsid w:val="00B004B6"/>
    <w:rsid w:val="00B0096F"/>
    <w:rsid w:val="00B00DC3"/>
    <w:rsid w:val="00B00EAE"/>
    <w:rsid w:val="00B00FF8"/>
    <w:rsid w:val="00B011EC"/>
    <w:rsid w:val="00B0126E"/>
    <w:rsid w:val="00B01417"/>
    <w:rsid w:val="00B017E6"/>
    <w:rsid w:val="00B01B10"/>
    <w:rsid w:val="00B01C12"/>
    <w:rsid w:val="00B022DD"/>
    <w:rsid w:val="00B023AF"/>
    <w:rsid w:val="00B02BB7"/>
    <w:rsid w:val="00B033D4"/>
    <w:rsid w:val="00B0367C"/>
    <w:rsid w:val="00B03AD6"/>
    <w:rsid w:val="00B0498F"/>
    <w:rsid w:val="00B049EE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CBE"/>
    <w:rsid w:val="00B07666"/>
    <w:rsid w:val="00B07E82"/>
    <w:rsid w:val="00B10068"/>
    <w:rsid w:val="00B104B1"/>
    <w:rsid w:val="00B10643"/>
    <w:rsid w:val="00B10A4F"/>
    <w:rsid w:val="00B110C9"/>
    <w:rsid w:val="00B112E4"/>
    <w:rsid w:val="00B11F6F"/>
    <w:rsid w:val="00B12303"/>
    <w:rsid w:val="00B12592"/>
    <w:rsid w:val="00B1264A"/>
    <w:rsid w:val="00B12C25"/>
    <w:rsid w:val="00B12E13"/>
    <w:rsid w:val="00B13DD2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F38"/>
    <w:rsid w:val="00B16F7A"/>
    <w:rsid w:val="00B17E95"/>
    <w:rsid w:val="00B20353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660"/>
    <w:rsid w:val="00B2577F"/>
    <w:rsid w:val="00B25AAD"/>
    <w:rsid w:val="00B25E51"/>
    <w:rsid w:val="00B264A2"/>
    <w:rsid w:val="00B26908"/>
    <w:rsid w:val="00B30751"/>
    <w:rsid w:val="00B30999"/>
    <w:rsid w:val="00B30A26"/>
    <w:rsid w:val="00B30E60"/>
    <w:rsid w:val="00B30F8B"/>
    <w:rsid w:val="00B31264"/>
    <w:rsid w:val="00B31D73"/>
    <w:rsid w:val="00B31F00"/>
    <w:rsid w:val="00B326F6"/>
    <w:rsid w:val="00B3342C"/>
    <w:rsid w:val="00B33E7E"/>
    <w:rsid w:val="00B34BC7"/>
    <w:rsid w:val="00B34CC9"/>
    <w:rsid w:val="00B34D4C"/>
    <w:rsid w:val="00B35233"/>
    <w:rsid w:val="00B356B3"/>
    <w:rsid w:val="00B360D6"/>
    <w:rsid w:val="00B361BC"/>
    <w:rsid w:val="00B36485"/>
    <w:rsid w:val="00B37219"/>
    <w:rsid w:val="00B372FC"/>
    <w:rsid w:val="00B373C8"/>
    <w:rsid w:val="00B376C6"/>
    <w:rsid w:val="00B378C7"/>
    <w:rsid w:val="00B3797C"/>
    <w:rsid w:val="00B4033A"/>
    <w:rsid w:val="00B40349"/>
    <w:rsid w:val="00B40C18"/>
    <w:rsid w:val="00B4121A"/>
    <w:rsid w:val="00B41986"/>
    <w:rsid w:val="00B41E07"/>
    <w:rsid w:val="00B42334"/>
    <w:rsid w:val="00B42735"/>
    <w:rsid w:val="00B43351"/>
    <w:rsid w:val="00B43426"/>
    <w:rsid w:val="00B43894"/>
    <w:rsid w:val="00B43976"/>
    <w:rsid w:val="00B439B5"/>
    <w:rsid w:val="00B43CF6"/>
    <w:rsid w:val="00B43D86"/>
    <w:rsid w:val="00B43F18"/>
    <w:rsid w:val="00B446DC"/>
    <w:rsid w:val="00B447B7"/>
    <w:rsid w:val="00B44A5A"/>
    <w:rsid w:val="00B45AB8"/>
    <w:rsid w:val="00B4713B"/>
    <w:rsid w:val="00B472E0"/>
    <w:rsid w:val="00B475B3"/>
    <w:rsid w:val="00B47A31"/>
    <w:rsid w:val="00B47D0A"/>
    <w:rsid w:val="00B47D69"/>
    <w:rsid w:val="00B50522"/>
    <w:rsid w:val="00B50792"/>
    <w:rsid w:val="00B50FF9"/>
    <w:rsid w:val="00B51610"/>
    <w:rsid w:val="00B51ACA"/>
    <w:rsid w:val="00B51B6B"/>
    <w:rsid w:val="00B52080"/>
    <w:rsid w:val="00B523C7"/>
    <w:rsid w:val="00B524B2"/>
    <w:rsid w:val="00B524B9"/>
    <w:rsid w:val="00B530CF"/>
    <w:rsid w:val="00B532BF"/>
    <w:rsid w:val="00B532F7"/>
    <w:rsid w:val="00B53323"/>
    <w:rsid w:val="00B534FC"/>
    <w:rsid w:val="00B5396B"/>
    <w:rsid w:val="00B53A19"/>
    <w:rsid w:val="00B542E3"/>
    <w:rsid w:val="00B54A1C"/>
    <w:rsid w:val="00B557D0"/>
    <w:rsid w:val="00B55C48"/>
    <w:rsid w:val="00B55F3C"/>
    <w:rsid w:val="00B5600A"/>
    <w:rsid w:val="00B565EA"/>
    <w:rsid w:val="00B56677"/>
    <w:rsid w:val="00B57CB3"/>
    <w:rsid w:val="00B602DA"/>
    <w:rsid w:val="00B6040A"/>
    <w:rsid w:val="00B6085B"/>
    <w:rsid w:val="00B60A4D"/>
    <w:rsid w:val="00B60F10"/>
    <w:rsid w:val="00B60FF4"/>
    <w:rsid w:val="00B611E5"/>
    <w:rsid w:val="00B61C79"/>
    <w:rsid w:val="00B61CCA"/>
    <w:rsid w:val="00B61FF5"/>
    <w:rsid w:val="00B6307A"/>
    <w:rsid w:val="00B63174"/>
    <w:rsid w:val="00B637E9"/>
    <w:rsid w:val="00B641B5"/>
    <w:rsid w:val="00B64748"/>
    <w:rsid w:val="00B65043"/>
    <w:rsid w:val="00B654D6"/>
    <w:rsid w:val="00B65E27"/>
    <w:rsid w:val="00B66098"/>
    <w:rsid w:val="00B6624D"/>
    <w:rsid w:val="00B6647B"/>
    <w:rsid w:val="00B6649A"/>
    <w:rsid w:val="00B664CB"/>
    <w:rsid w:val="00B66F13"/>
    <w:rsid w:val="00B676DA"/>
    <w:rsid w:val="00B67891"/>
    <w:rsid w:val="00B67BF5"/>
    <w:rsid w:val="00B67F22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6D2"/>
    <w:rsid w:val="00B7276A"/>
    <w:rsid w:val="00B728B8"/>
    <w:rsid w:val="00B7292C"/>
    <w:rsid w:val="00B72F34"/>
    <w:rsid w:val="00B737BC"/>
    <w:rsid w:val="00B737FD"/>
    <w:rsid w:val="00B739F1"/>
    <w:rsid w:val="00B73A07"/>
    <w:rsid w:val="00B73BBE"/>
    <w:rsid w:val="00B7438D"/>
    <w:rsid w:val="00B74CEE"/>
    <w:rsid w:val="00B751F7"/>
    <w:rsid w:val="00B755B3"/>
    <w:rsid w:val="00B75865"/>
    <w:rsid w:val="00B75BE5"/>
    <w:rsid w:val="00B75FAF"/>
    <w:rsid w:val="00B761F4"/>
    <w:rsid w:val="00B76736"/>
    <w:rsid w:val="00B76B88"/>
    <w:rsid w:val="00B772B3"/>
    <w:rsid w:val="00B77AA3"/>
    <w:rsid w:val="00B77ABB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450"/>
    <w:rsid w:val="00B8252F"/>
    <w:rsid w:val="00B826F1"/>
    <w:rsid w:val="00B82990"/>
    <w:rsid w:val="00B82A0D"/>
    <w:rsid w:val="00B82B7F"/>
    <w:rsid w:val="00B82EAE"/>
    <w:rsid w:val="00B839BA"/>
    <w:rsid w:val="00B83D4F"/>
    <w:rsid w:val="00B83DB0"/>
    <w:rsid w:val="00B843B0"/>
    <w:rsid w:val="00B8449D"/>
    <w:rsid w:val="00B8498E"/>
    <w:rsid w:val="00B84CB5"/>
    <w:rsid w:val="00B855C6"/>
    <w:rsid w:val="00B8660A"/>
    <w:rsid w:val="00B86984"/>
    <w:rsid w:val="00B86D1A"/>
    <w:rsid w:val="00B86DDA"/>
    <w:rsid w:val="00B87C1C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E62"/>
    <w:rsid w:val="00B94570"/>
    <w:rsid w:val="00B945B7"/>
    <w:rsid w:val="00B94B55"/>
    <w:rsid w:val="00B94F63"/>
    <w:rsid w:val="00B95738"/>
    <w:rsid w:val="00B95863"/>
    <w:rsid w:val="00B95D5F"/>
    <w:rsid w:val="00B963E9"/>
    <w:rsid w:val="00B96DDD"/>
    <w:rsid w:val="00B9707E"/>
    <w:rsid w:val="00B979E3"/>
    <w:rsid w:val="00B97CF7"/>
    <w:rsid w:val="00BA024C"/>
    <w:rsid w:val="00BA1E7F"/>
    <w:rsid w:val="00BA248C"/>
    <w:rsid w:val="00BA2B3C"/>
    <w:rsid w:val="00BA2CB2"/>
    <w:rsid w:val="00BA317E"/>
    <w:rsid w:val="00BA33C5"/>
    <w:rsid w:val="00BA3838"/>
    <w:rsid w:val="00BA3A2C"/>
    <w:rsid w:val="00BA4628"/>
    <w:rsid w:val="00BA4974"/>
    <w:rsid w:val="00BA5A6B"/>
    <w:rsid w:val="00BA6235"/>
    <w:rsid w:val="00BA65FE"/>
    <w:rsid w:val="00BA6CC4"/>
    <w:rsid w:val="00BA70AC"/>
    <w:rsid w:val="00BA7785"/>
    <w:rsid w:val="00BA79FA"/>
    <w:rsid w:val="00BA7A6D"/>
    <w:rsid w:val="00BA7D38"/>
    <w:rsid w:val="00BB0381"/>
    <w:rsid w:val="00BB06C1"/>
    <w:rsid w:val="00BB0B1C"/>
    <w:rsid w:val="00BB0DFC"/>
    <w:rsid w:val="00BB19E1"/>
    <w:rsid w:val="00BB1A7F"/>
    <w:rsid w:val="00BB1A83"/>
    <w:rsid w:val="00BB1D51"/>
    <w:rsid w:val="00BB256A"/>
    <w:rsid w:val="00BB3054"/>
    <w:rsid w:val="00BB30AF"/>
    <w:rsid w:val="00BB3939"/>
    <w:rsid w:val="00BB3C2B"/>
    <w:rsid w:val="00BB4085"/>
    <w:rsid w:val="00BB4091"/>
    <w:rsid w:val="00BB430B"/>
    <w:rsid w:val="00BB4663"/>
    <w:rsid w:val="00BB4AB4"/>
    <w:rsid w:val="00BB5149"/>
    <w:rsid w:val="00BB55A9"/>
    <w:rsid w:val="00BB5687"/>
    <w:rsid w:val="00BB5BD5"/>
    <w:rsid w:val="00BB5C50"/>
    <w:rsid w:val="00BB5EBD"/>
    <w:rsid w:val="00BB5FBE"/>
    <w:rsid w:val="00BB6239"/>
    <w:rsid w:val="00BB627B"/>
    <w:rsid w:val="00BB6394"/>
    <w:rsid w:val="00BB6C6F"/>
    <w:rsid w:val="00BB6EB8"/>
    <w:rsid w:val="00BB719B"/>
    <w:rsid w:val="00BB782A"/>
    <w:rsid w:val="00BB7B44"/>
    <w:rsid w:val="00BB7C6B"/>
    <w:rsid w:val="00BB7D6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2F88"/>
    <w:rsid w:val="00BC368C"/>
    <w:rsid w:val="00BC399E"/>
    <w:rsid w:val="00BC3F90"/>
    <w:rsid w:val="00BC3FEA"/>
    <w:rsid w:val="00BC4905"/>
    <w:rsid w:val="00BC4BB4"/>
    <w:rsid w:val="00BC54E1"/>
    <w:rsid w:val="00BC5F2D"/>
    <w:rsid w:val="00BC612C"/>
    <w:rsid w:val="00BC64A3"/>
    <w:rsid w:val="00BC6777"/>
    <w:rsid w:val="00BC67F8"/>
    <w:rsid w:val="00BC6DDC"/>
    <w:rsid w:val="00BC6FD0"/>
    <w:rsid w:val="00BC705F"/>
    <w:rsid w:val="00BC77F9"/>
    <w:rsid w:val="00BC77FE"/>
    <w:rsid w:val="00BD04D9"/>
    <w:rsid w:val="00BD09CB"/>
    <w:rsid w:val="00BD0A50"/>
    <w:rsid w:val="00BD0D28"/>
    <w:rsid w:val="00BD0E2E"/>
    <w:rsid w:val="00BD13CD"/>
    <w:rsid w:val="00BD1A6E"/>
    <w:rsid w:val="00BD1AD5"/>
    <w:rsid w:val="00BD1C49"/>
    <w:rsid w:val="00BD1CBD"/>
    <w:rsid w:val="00BD1EA6"/>
    <w:rsid w:val="00BD2072"/>
    <w:rsid w:val="00BD224C"/>
    <w:rsid w:val="00BD22B9"/>
    <w:rsid w:val="00BD259E"/>
    <w:rsid w:val="00BD3827"/>
    <w:rsid w:val="00BD3B0C"/>
    <w:rsid w:val="00BD3D5F"/>
    <w:rsid w:val="00BD3E54"/>
    <w:rsid w:val="00BD45EC"/>
    <w:rsid w:val="00BD49A9"/>
    <w:rsid w:val="00BD49C7"/>
    <w:rsid w:val="00BD4E3B"/>
    <w:rsid w:val="00BD59F6"/>
    <w:rsid w:val="00BD5BC1"/>
    <w:rsid w:val="00BD61FB"/>
    <w:rsid w:val="00BD683B"/>
    <w:rsid w:val="00BD68A2"/>
    <w:rsid w:val="00BD6E0D"/>
    <w:rsid w:val="00BD728A"/>
    <w:rsid w:val="00BD773E"/>
    <w:rsid w:val="00BD785B"/>
    <w:rsid w:val="00BD7D54"/>
    <w:rsid w:val="00BD7DD3"/>
    <w:rsid w:val="00BE0E13"/>
    <w:rsid w:val="00BE1FA1"/>
    <w:rsid w:val="00BE2009"/>
    <w:rsid w:val="00BE2E5E"/>
    <w:rsid w:val="00BE302A"/>
    <w:rsid w:val="00BE31DA"/>
    <w:rsid w:val="00BE377F"/>
    <w:rsid w:val="00BE3DE9"/>
    <w:rsid w:val="00BE40A4"/>
    <w:rsid w:val="00BE468A"/>
    <w:rsid w:val="00BE48DE"/>
    <w:rsid w:val="00BE4D5B"/>
    <w:rsid w:val="00BE5003"/>
    <w:rsid w:val="00BE55C4"/>
    <w:rsid w:val="00BE59C0"/>
    <w:rsid w:val="00BE604C"/>
    <w:rsid w:val="00BE67EA"/>
    <w:rsid w:val="00BE7547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2136"/>
    <w:rsid w:val="00BF22BA"/>
    <w:rsid w:val="00BF23DB"/>
    <w:rsid w:val="00BF25AA"/>
    <w:rsid w:val="00BF281C"/>
    <w:rsid w:val="00BF28E4"/>
    <w:rsid w:val="00BF315C"/>
    <w:rsid w:val="00BF327A"/>
    <w:rsid w:val="00BF33E3"/>
    <w:rsid w:val="00BF34AE"/>
    <w:rsid w:val="00BF3543"/>
    <w:rsid w:val="00BF3695"/>
    <w:rsid w:val="00BF4844"/>
    <w:rsid w:val="00BF49EF"/>
    <w:rsid w:val="00BF4ACE"/>
    <w:rsid w:val="00BF5AB9"/>
    <w:rsid w:val="00BF5E81"/>
    <w:rsid w:val="00BF5F61"/>
    <w:rsid w:val="00BF6031"/>
    <w:rsid w:val="00BF69D2"/>
    <w:rsid w:val="00BF7816"/>
    <w:rsid w:val="00C0029F"/>
    <w:rsid w:val="00C0107E"/>
    <w:rsid w:val="00C0116C"/>
    <w:rsid w:val="00C0167A"/>
    <w:rsid w:val="00C01F95"/>
    <w:rsid w:val="00C0239B"/>
    <w:rsid w:val="00C0279A"/>
    <w:rsid w:val="00C027A9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8DA"/>
    <w:rsid w:val="00C07252"/>
    <w:rsid w:val="00C07310"/>
    <w:rsid w:val="00C07F2D"/>
    <w:rsid w:val="00C102D6"/>
    <w:rsid w:val="00C10396"/>
    <w:rsid w:val="00C1048A"/>
    <w:rsid w:val="00C1129B"/>
    <w:rsid w:val="00C11790"/>
    <w:rsid w:val="00C11FDF"/>
    <w:rsid w:val="00C12643"/>
    <w:rsid w:val="00C1331B"/>
    <w:rsid w:val="00C136FC"/>
    <w:rsid w:val="00C1382B"/>
    <w:rsid w:val="00C1511E"/>
    <w:rsid w:val="00C15DAA"/>
    <w:rsid w:val="00C15FAA"/>
    <w:rsid w:val="00C16107"/>
    <w:rsid w:val="00C16255"/>
    <w:rsid w:val="00C1665C"/>
    <w:rsid w:val="00C16951"/>
    <w:rsid w:val="00C174C5"/>
    <w:rsid w:val="00C17CC0"/>
    <w:rsid w:val="00C17FA4"/>
    <w:rsid w:val="00C201C6"/>
    <w:rsid w:val="00C202DC"/>
    <w:rsid w:val="00C20B1F"/>
    <w:rsid w:val="00C20D08"/>
    <w:rsid w:val="00C20FB7"/>
    <w:rsid w:val="00C21D32"/>
    <w:rsid w:val="00C21FDF"/>
    <w:rsid w:val="00C2212D"/>
    <w:rsid w:val="00C221CA"/>
    <w:rsid w:val="00C22372"/>
    <w:rsid w:val="00C235A7"/>
    <w:rsid w:val="00C237B7"/>
    <w:rsid w:val="00C237F4"/>
    <w:rsid w:val="00C243B0"/>
    <w:rsid w:val="00C244D2"/>
    <w:rsid w:val="00C2479D"/>
    <w:rsid w:val="00C24C44"/>
    <w:rsid w:val="00C24D25"/>
    <w:rsid w:val="00C24D52"/>
    <w:rsid w:val="00C24E43"/>
    <w:rsid w:val="00C250C9"/>
    <w:rsid w:val="00C25115"/>
    <w:rsid w:val="00C252AA"/>
    <w:rsid w:val="00C2595D"/>
    <w:rsid w:val="00C25DD9"/>
    <w:rsid w:val="00C26AD6"/>
    <w:rsid w:val="00C26EED"/>
    <w:rsid w:val="00C2754E"/>
    <w:rsid w:val="00C27580"/>
    <w:rsid w:val="00C279F3"/>
    <w:rsid w:val="00C27A68"/>
    <w:rsid w:val="00C27D24"/>
    <w:rsid w:val="00C30493"/>
    <w:rsid w:val="00C30ABD"/>
    <w:rsid w:val="00C30AE9"/>
    <w:rsid w:val="00C313B9"/>
    <w:rsid w:val="00C31C27"/>
    <w:rsid w:val="00C31C5A"/>
    <w:rsid w:val="00C31CA8"/>
    <w:rsid w:val="00C3297C"/>
    <w:rsid w:val="00C33240"/>
    <w:rsid w:val="00C3392C"/>
    <w:rsid w:val="00C33A34"/>
    <w:rsid w:val="00C34152"/>
    <w:rsid w:val="00C34281"/>
    <w:rsid w:val="00C34761"/>
    <w:rsid w:val="00C34977"/>
    <w:rsid w:val="00C34B0A"/>
    <w:rsid w:val="00C35518"/>
    <w:rsid w:val="00C355E8"/>
    <w:rsid w:val="00C36379"/>
    <w:rsid w:val="00C363B3"/>
    <w:rsid w:val="00C36672"/>
    <w:rsid w:val="00C3678A"/>
    <w:rsid w:val="00C376B7"/>
    <w:rsid w:val="00C37AD3"/>
    <w:rsid w:val="00C37AFC"/>
    <w:rsid w:val="00C4012C"/>
    <w:rsid w:val="00C406F3"/>
    <w:rsid w:val="00C4087B"/>
    <w:rsid w:val="00C4109E"/>
    <w:rsid w:val="00C41703"/>
    <w:rsid w:val="00C41E7D"/>
    <w:rsid w:val="00C420C5"/>
    <w:rsid w:val="00C4233D"/>
    <w:rsid w:val="00C42B89"/>
    <w:rsid w:val="00C43359"/>
    <w:rsid w:val="00C43490"/>
    <w:rsid w:val="00C43908"/>
    <w:rsid w:val="00C44209"/>
    <w:rsid w:val="00C45040"/>
    <w:rsid w:val="00C45927"/>
    <w:rsid w:val="00C45990"/>
    <w:rsid w:val="00C45BBD"/>
    <w:rsid w:val="00C4656C"/>
    <w:rsid w:val="00C46F3F"/>
    <w:rsid w:val="00C47081"/>
    <w:rsid w:val="00C47F36"/>
    <w:rsid w:val="00C50B12"/>
    <w:rsid w:val="00C513BE"/>
    <w:rsid w:val="00C52101"/>
    <w:rsid w:val="00C529CA"/>
    <w:rsid w:val="00C52B7E"/>
    <w:rsid w:val="00C52DEB"/>
    <w:rsid w:val="00C52E1B"/>
    <w:rsid w:val="00C532CF"/>
    <w:rsid w:val="00C5387B"/>
    <w:rsid w:val="00C54909"/>
    <w:rsid w:val="00C55448"/>
    <w:rsid w:val="00C555F1"/>
    <w:rsid w:val="00C556EB"/>
    <w:rsid w:val="00C5587F"/>
    <w:rsid w:val="00C55B1E"/>
    <w:rsid w:val="00C55CFC"/>
    <w:rsid w:val="00C55FAA"/>
    <w:rsid w:val="00C560BD"/>
    <w:rsid w:val="00C57222"/>
    <w:rsid w:val="00C60260"/>
    <w:rsid w:val="00C605D0"/>
    <w:rsid w:val="00C607E2"/>
    <w:rsid w:val="00C60A68"/>
    <w:rsid w:val="00C60A9D"/>
    <w:rsid w:val="00C60AC1"/>
    <w:rsid w:val="00C6126A"/>
    <w:rsid w:val="00C6263A"/>
    <w:rsid w:val="00C62EFB"/>
    <w:rsid w:val="00C62F4C"/>
    <w:rsid w:val="00C63160"/>
    <w:rsid w:val="00C633D8"/>
    <w:rsid w:val="00C63411"/>
    <w:rsid w:val="00C63E65"/>
    <w:rsid w:val="00C65478"/>
    <w:rsid w:val="00C65753"/>
    <w:rsid w:val="00C660D0"/>
    <w:rsid w:val="00C660F7"/>
    <w:rsid w:val="00C6644C"/>
    <w:rsid w:val="00C664BB"/>
    <w:rsid w:val="00C66D1B"/>
    <w:rsid w:val="00C66D89"/>
    <w:rsid w:val="00C67207"/>
    <w:rsid w:val="00C672C8"/>
    <w:rsid w:val="00C67585"/>
    <w:rsid w:val="00C677DE"/>
    <w:rsid w:val="00C705A8"/>
    <w:rsid w:val="00C70AF3"/>
    <w:rsid w:val="00C70D6F"/>
    <w:rsid w:val="00C70D92"/>
    <w:rsid w:val="00C70DA4"/>
    <w:rsid w:val="00C70ED1"/>
    <w:rsid w:val="00C71564"/>
    <w:rsid w:val="00C71E57"/>
    <w:rsid w:val="00C71F19"/>
    <w:rsid w:val="00C7206F"/>
    <w:rsid w:val="00C72078"/>
    <w:rsid w:val="00C720AE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2D0"/>
    <w:rsid w:val="00C81602"/>
    <w:rsid w:val="00C817DD"/>
    <w:rsid w:val="00C82146"/>
    <w:rsid w:val="00C827C2"/>
    <w:rsid w:val="00C82E67"/>
    <w:rsid w:val="00C832B5"/>
    <w:rsid w:val="00C83365"/>
    <w:rsid w:val="00C83755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B48"/>
    <w:rsid w:val="00C87CC7"/>
    <w:rsid w:val="00C87FAE"/>
    <w:rsid w:val="00C900EC"/>
    <w:rsid w:val="00C90190"/>
    <w:rsid w:val="00C90E87"/>
    <w:rsid w:val="00C91028"/>
    <w:rsid w:val="00C9110F"/>
    <w:rsid w:val="00C9170B"/>
    <w:rsid w:val="00C91AFE"/>
    <w:rsid w:val="00C9230B"/>
    <w:rsid w:val="00C92657"/>
    <w:rsid w:val="00C92795"/>
    <w:rsid w:val="00C92A6C"/>
    <w:rsid w:val="00C92B18"/>
    <w:rsid w:val="00C9347E"/>
    <w:rsid w:val="00C9350C"/>
    <w:rsid w:val="00C93749"/>
    <w:rsid w:val="00C94FB3"/>
    <w:rsid w:val="00C95043"/>
    <w:rsid w:val="00C9567F"/>
    <w:rsid w:val="00C95D92"/>
    <w:rsid w:val="00C95FA8"/>
    <w:rsid w:val="00C9645E"/>
    <w:rsid w:val="00C9660D"/>
    <w:rsid w:val="00C96C10"/>
    <w:rsid w:val="00C9766D"/>
    <w:rsid w:val="00C977DA"/>
    <w:rsid w:val="00C97DA4"/>
    <w:rsid w:val="00CA0630"/>
    <w:rsid w:val="00CA15A9"/>
    <w:rsid w:val="00CA16B5"/>
    <w:rsid w:val="00CA1EA0"/>
    <w:rsid w:val="00CA36E5"/>
    <w:rsid w:val="00CA37F6"/>
    <w:rsid w:val="00CA3A1A"/>
    <w:rsid w:val="00CA3E28"/>
    <w:rsid w:val="00CA4059"/>
    <w:rsid w:val="00CA4202"/>
    <w:rsid w:val="00CA484F"/>
    <w:rsid w:val="00CA4CA8"/>
    <w:rsid w:val="00CA4FEB"/>
    <w:rsid w:val="00CA5C0F"/>
    <w:rsid w:val="00CA5D2E"/>
    <w:rsid w:val="00CA770F"/>
    <w:rsid w:val="00CA797E"/>
    <w:rsid w:val="00CA7D35"/>
    <w:rsid w:val="00CA7EBF"/>
    <w:rsid w:val="00CB00E9"/>
    <w:rsid w:val="00CB03D6"/>
    <w:rsid w:val="00CB0409"/>
    <w:rsid w:val="00CB08F7"/>
    <w:rsid w:val="00CB1224"/>
    <w:rsid w:val="00CB14C6"/>
    <w:rsid w:val="00CB1800"/>
    <w:rsid w:val="00CB196D"/>
    <w:rsid w:val="00CB1D93"/>
    <w:rsid w:val="00CB1DA7"/>
    <w:rsid w:val="00CB1ECB"/>
    <w:rsid w:val="00CB2421"/>
    <w:rsid w:val="00CB2675"/>
    <w:rsid w:val="00CB2813"/>
    <w:rsid w:val="00CB2CDD"/>
    <w:rsid w:val="00CB36D6"/>
    <w:rsid w:val="00CB4112"/>
    <w:rsid w:val="00CB4E8F"/>
    <w:rsid w:val="00CB50E7"/>
    <w:rsid w:val="00CB5389"/>
    <w:rsid w:val="00CB53D5"/>
    <w:rsid w:val="00CB64E5"/>
    <w:rsid w:val="00CB6E9B"/>
    <w:rsid w:val="00CB731C"/>
    <w:rsid w:val="00CB7322"/>
    <w:rsid w:val="00CB737F"/>
    <w:rsid w:val="00CB7B9F"/>
    <w:rsid w:val="00CC054E"/>
    <w:rsid w:val="00CC0BDA"/>
    <w:rsid w:val="00CC182A"/>
    <w:rsid w:val="00CC256B"/>
    <w:rsid w:val="00CC2D89"/>
    <w:rsid w:val="00CC2FDB"/>
    <w:rsid w:val="00CC347E"/>
    <w:rsid w:val="00CC3BA4"/>
    <w:rsid w:val="00CC40EA"/>
    <w:rsid w:val="00CC46D3"/>
    <w:rsid w:val="00CC4AAC"/>
    <w:rsid w:val="00CC4BA8"/>
    <w:rsid w:val="00CC5294"/>
    <w:rsid w:val="00CC5454"/>
    <w:rsid w:val="00CC5C77"/>
    <w:rsid w:val="00CC5EE9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B0"/>
    <w:rsid w:val="00CD1E3D"/>
    <w:rsid w:val="00CD1E44"/>
    <w:rsid w:val="00CD2085"/>
    <w:rsid w:val="00CD2328"/>
    <w:rsid w:val="00CD2334"/>
    <w:rsid w:val="00CD2B68"/>
    <w:rsid w:val="00CD2C4A"/>
    <w:rsid w:val="00CD2C64"/>
    <w:rsid w:val="00CD2EEC"/>
    <w:rsid w:val="00CD3729"/>
    <w:rsid w:val="00CD391C"/>
    <w:rsid w:val="00CD3FEB"/>
    <w:rsid w:val="00CD414E"/>
    <w:rsid w:val="00CD4318"/>
    <w:rsid w:val="00CD46F9"/>
    <w:rsid w:val="00CD484C"/>
    <w:rsid w:val="00CD4B42"/>
    <w:rsid w:val="00CD50DA"/>
    <w:rsid w:val="00CD55C9"/>
    <w:rsid w:val="00CD58E5"/>
    <w:rsid w:val="00CD5E92"/>
    <w:rsid w:val="00CD65F9"/>
    <w:rsid w:val="00CD6B3A"/>
    <w:rsid w:val="00CD6D9C"/>
    <w:rsid w:val="00CD6DC8"/>
    <w:rsid w:val="00CD79A3"/>
    <w:rsid w:val="00CD7DB4"/>
    <w:rsid w:val="00CD7E48"/>
    <w:rsid w:val="00CD7F18"/>
    <w:rsid w:val="00CE040E"/>
    <w:rsid w:val="00CE04B0"/>
    <w:rsid w:val="00CE0D01"/>
    <w:rsid w:val="00CE1059"/>
    <w:rsid w:val="00CE1AFA"/>
    <w:rsid w:val="00CE1C8A"/>
    <w:rsid w:val="00CE1D4E"/>
    <w:rsid w:val="00CE1D93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6C1"/>
    <w:rsid w:val="00CE583D"/>
    <w:rsid w:val="00CE5F21"/>
    <w:rsid w:val="00CE65C7"/>
    <w:rsid w:val="00CF00DB"/>
    <w:rsid w:val="00CF03C5"/>
    <w:rsid w:val="00CF0C09"/>
    <w:rsid w:val="00CF0D13"/>
    <w:rsid w:val="00CF186A"/>
    <w:rsid w:val="00CF1E2D"/>
    <w:rsid w:val="00CF1E72"/>
    <w:rsid w:val="00CF222C"/>
    <w:rsid w:val="00CF22A0"/>
    <w:rsid w:val="00CF2404"/>
    <w:rsid w:val="00CF2687"/>
    <w:rsid w:val="00CF2AF7"/>
    <w:rsid w:val="00CF2FD9"/>
    <w:rsid w:val="00CF30D1"/>
    <w:rsid w:val="00CF407B"/>
    <w:rsid w:val="00CF445D"/>
    <w:rsid w:val="00CF4AA0"/>
    <w:rsid w:val="00CF52D2"/>
    <w:rsid w:val="00CF544D"/>
    <w:rsid w:val="00CF59EA"/>
    <w:rsid w:val="00CF647B"/>
    <w:rsid w:val="00CF65E1"/>
    <w:rsid w:val="00CF6891"/>
    <w:rsid w:val="00CF6898"/>
    <w:rsid w:val="00CF6EE8"/>
    <w:rsid w:val="00CF6F85"/>
    <w:rsid w:val="00CF73DC"/>
    <w:rsid w:val="00CF7643"/>
    <w:rsid w:val="00CF7C68"/>
    <w:rsid w:val="00D00F09"/>
    <w:rsid w:val="00D017A4"/>
    <w:rsid w:val="00D02010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E69"/>
    <w:rsid w:val="00D05AFD"/>
    <w:rsid w:val="00D05DFE"/>
    <w:rsid w:val="00D05EA7"/>
    <w:rsid w:val="00D06E86"/>
    <w:rsid w:val="00D072D5"/>
    <w:rsid w:val="00D0774D"/>
    <w:rsid w:val="00D077BF"/>
    <w:rsid w:val="00D0796E"/>
    <w:rsid w:val="00D07F29"/>
    <w:rsid w:val="00D1130E"/>
    <w:rsid w:val="00D113B4"/>
    <w:rsid w:val="00D1164E"/>
    <w:rsid w:val="00D121AD"/>
    <w:rsid w:val="00D128FB"/>
    <w:rsid w:val="00D12D3B"/>
    <w:rsid w:val="00D1333E"/>
    <w:rsid w:val="00D1340D"/>
    <w:rsid w:val="00D139CF"/>
    <w:rsid w:val="00D141A9"/>
    <w:rsid w:val="00D14EFC"/>
    <w:rsid w:val="00D1558B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893"/>
    <w:rsid w:val="00D1790C"/>
    <w:rsid w:val="00D17A7E"/>
    <w:rsid w:val="00D17F4F"/>
    <w:rsid w:val="00D20A6E"/>
    <w:rsid w:val="00D20BD0"/>
    <w:rsid w:val="00D213E6"/>
    <w:rsid w:val="00D2163B"/>
    <w:rsid w:val="00D21845"/>
    <w:rsid w:val="00D21974"/>
    <w:rsid w:val="00D223D7"/>
    <w:rsid w:val="00D22D8F"/>
    <w:rsid w:val="00D2315E"/>
    <w:rsid w:val="00D2322F"/>
    <w:rsid w:val="00D235DE"/>
    <w:rsid w:val="00D23757"/>
    <w:rsid w:val="00D2377B"/>
    <w:rsid w:val="00D23AB7"/>
    <w:rsid w:val="00D244D3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E40"/>
    <w:rsid w:val="00D30561"/>
    <w:rsid w:val="00D306CC"/>
    <w:rsid w:val="00D308BA"/>
    <w:rsid w:val="00D30C4D"/>
    <w:rsid w:val="00D30F94"/>
    <w:rsid w:val="00D3115B"/>
    <w:rsid w:val="00D31DF5"/>
    <w:rsid w:val="00D32B56"/>
    <w:rsid w:val="00D339AA"/>
    <w:rsid w:val="00D33DD1"/>
    <w:rsid w:val="00D33F97"/>
    <w:rsid w:val="00D34644"/>
    <w:rsid w:val="00D35276"/>
    <w:rsid w:val="00D3557D"/>
    <w:rsid w:val="00D3559A"/>
    <w:rsid w:val="00D3574F"/>
    <w:rsid w:val="00D35E8F"/>
    <w:rsid w:val="00D35F25"/>
    <w:rsid w:val="00D3642F"/>
    <w:rsid w:val="00D365B0"/>
    <w:rsid w:val="00D36B7E"/>
    <w:rsid w:val="00D36C49"/>
    <w:rsid w:val="00D36D09"/>
    <w:rsid w:val="00D36D8E"/>
    <w:rsid w:val="00D3762E"/>
    <w:rsid w:val="00D378DF"/>
    <w:rsid w:val="00D37AFF"/>
    <w:rsid w:val="00D37EA9"/>
    <w:rsid w:val="00D408FE"/>
    <w:rsid w:val="00D40DA3"/>
    <w:rsid w:val="00D41231"/>
    <w:rsid w:val="00D4125E"/>
    <w:rsid w:val="00D41482"/>
    <w:rsid w:val="00D41484"/>
    <w:rsid w:val="00D41B1A"/>
    <w:rsid w:val="00D41E4C"/>
    <w:rsid w:val="00D42206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109"/>
    <w:rsid w:val="00D46357"/>
    <w:rsid w:val="00D46817"/>
    <w:rsid w:val="00D46B57"/>
    <w:rsid w:val="00D46C28"/>
    <w:rsid w:val="00D47020"/>
    <w:rsid w:val="00D470D8"/>
    <w:rsid w:val="00D4765E"/>
    <w:rsid w:val="00D4787C"/>
    <w:rsid w:val="00D47B53"/>
    <w:rsid w:val="00D51B6A"/>
    <w:rsid w:val="00D52458"/>
    <w:rsid w:val="00D528B8"/>
    <w:rsid w:val="00D52A0B"/>
    <w:rsid w:val="00D53779"/>
    <w:rsid w:val="00D539B4"/>
    <w:rsid w:val="00D53C97"/>
    <w:rsid w:val="00D54977"/>
    <w:rsid w:val="00D549BF"/>
    <w:rsid w:val="00D54CCF"/>
    <w:rsid w:val="00D55156"/>
    <w:rsid w:val="00D5572A"/>
    <w:rsid w:val="00D55775"/>
    <w:rsid w:val="00D5593A"/>
    <w:rsid w:val="00D55D3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F4D"/>
    <w:rsid w:val="00D62564"/>
    <w:rsid w:val="00D62735"/>
    <w:rsid w:val="00D629A7"/>
    <w:rsid w:val="00D63003"/>
    <w:rsid w:val="00D63041"/>
    <w:rsid w:val="00D6346A"/>
    <w:rsid w:val="00D644D1"/>
    <w:rsid w:val="00D6539A"/>
    <w:rsid w:val="00D65449"/>
    <w:rsid w:val="00D657EF"/>
    <w:rsid w:val="00D658A8"/>
    <w:rsid w:val="00D65E42"/>
    <w:rsid w:val="00D65F9A"/>
    <w:rsid w:val="00D664BD"/>
    <w:rsid w:val="00D66622"/>
    <w:rsid w:val="00D66668"/>
    <w:rsid w:val="00D66D67"/>
    <w:rsid w:val="00D6741A"/>
    <w:rsid w:val="00D6766D"/>
    <w:rsid w:val="00D704CB"/>
    <w:rsid w:val="00D706E1"/>
    <w:rsid w:val="00D712E2"/>
    <w:rsid w:val="00D715F6"/>
    <w:rsid w:val="00D7247E"/>
    <w:rsid w:val="00D7285E"/>
    <w:rsid w:val="00D72A65"/>
    <w:rsid w:val="00D72E7F"/>
    <w:rsid w:val="00D730B0"/>
    <w:rsid w:val="00D738E1"/>
    <w:rsid w:val="00D73E13"/>
    <w:rsid w:val="00D74121"/>
    <w:rsid w:val="00D74345"/>
    <w:rsid w:val="00D74F7A"/>
    <w:rsid w:val="00D75199"/>
    <w:rsid w:val="00D75474"/>
    <w:rsid w:val="00D75D13"/>
    <w:rsid w:val="00D76ADF"/>
    <w:rsid w:val="00D76C19"/>
    <w:rsid w:val="00D773B6"/>
    <w:rsid w:val="00D777BC"/>
    <w:rsid w:val="00D77B50"/>
    <w:rsid w:val="00D809A3"/>
    <w:rsid w:val="00D80B92"/>
    <w:rsid w:val="00D80CDB"/>
    <w:rsid w:val="00D81298"/>
    <w:rsid w:val="00D818A2"/>
    <w:rsid w:val="00D81928"/>
    <w:rsid w:val="00D819A4"/>
    <w:rsid w:val="00D81D55"/>
    <w:rsid w:val="00D82B09"/>
    <w:rsid w:val="00D82D03"/>
    <w:rsid w:val="00D82F98"/>
    <w:rsid w:val="00D83934"/>
    <w:rsid w:val="00D8395B"/>
    <w:rsid w:val="00D84697"/>
    <w:rsid w:val="00D84C6B"/>
    <w:rsid w:val="00D851F2"/>
    <w:rsid w:val="00D86255"/>
    <w:rsid w:val="00D862E4"/>
    <w:rsid w:val="00D863D4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2752"/>
    <w:rsid w:val="00D92CB7"/>
    <w:rsid w:val="00D933ED"/>
    <w:rsid w:val="00D94A0B"/>
    <w:rsid w:val="00D9551A"/>
    <w:rsid w:val="00D95520"/>
    <w:rsid w:val="00D95554"/>
    <w:rsid w:val="00D9625F"/>
    <w:rsid w:val="00D963F6"/>
    <w:rsid w:val="00D9661E"/>
    <w:rsid w:val="00D967ED"/>
    <w:rsid w:val="00D96ECA"/>
    <w:rsid w:val="00D97075"/>
    <w:rsid w:val="00D97A3A"/>
    <w:rsid w:val="00D97C46"/>
    <w:rsid w:val="00D97C4E"/>
    <w:rsid w:val="00DA005B"/>
    <w:rsid w:val="00DA16C6"/>
    <w:rsid w:val="00DA1740"/>
    <w:rsid w:val="00DA1851"/>
    <w:rsid w:val="00DA1D3A"/>
    <w:rsid w:val="00DA1D4A"/>
    <w:rsid w:val="00DA2803"/>
    <w:rsid w:val="00DA290A"/>
    <w:rsid w:val="00DA2D39"/>
    <w:rsid w:val="00DA344F"/>
    <w:rsid w:val="00DA3C00"/>
    <w:rsid w:val="00DA3D13"/>
    <w:rsid w:val="00DA3F73"/>
    <w:rsid w:val="00DA41D6"/>
    <w:rsid w:val="00DA4A68"/>
    <w:rsid w:val="00DA5054"/>
    <w:rsid w:val="00DA6537"/>
    <w:rsid w:val="00DA7113"/>
    <w:rsid w:val="00DA7118"/>
    <w:rsid w:val="00DA76CF"/>
    <w:rsid w:val="00DA79D1"/>
    <w:rsid w:val="00DB0139"/>
    <w:rsid w:val="00DB01F5"/>
    <w:rsid w:val="00DB03F4"/>
    <w:rsid w:val="00DB0A4C"/>
    <w:rsid w:val="00DB0E50"/>
    <w:rsid w:val="00DB11C1"/>
    <w:rsid w:val="00DB19EB"/>
    <w:rsid w:val="00DB1B8E"/>
    <w:rsid w:val="00DB1C84"/>
    <w:rsid w:val="00DB2BBF"/>
    <w:rsid w:val="00DB3442"/>
    <w:rsid w:val="00DB41E9"/>
    <w:rsid w:val="00DB4952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750E"/>
    <w:rsid w:val="00DB75E7"/>
    <w:rsid w:val="00DB7831"/>
    <w:rsid w:val="00DB7F97"/>
    <w:rsid w:val="00DC01B0"/>
    <w:rsid w:val="00DC0407"/>
    <w:rsid w:val="00DC0966"/>
    <w:rsid w:val="00DC0A8B"/>
    <w:rsid w:val="00DC0B9A"/>
    <w:rsid w:val="00DC0D09"/>
    <w:rsid w:val="00DC1475"/>
    <w:rsid w:val="00DC1598"/>
    <w:rsid w:val="00DC15E9"/>
    <w:rsid w:val="00DC181E"/>
    <w:rsid w:val="00DC1947"/>
    <w:rsid w:val="00DC21EF"/>
    <w:rsid w:val="00DC2346"/>
    <w:rsid w:val="00DC297E"/>
    <w:rsid w:val="00DC307C"/>
    <w:rsid w:val="00DC3222"/>
    <w:rsid w:val="00DC3AEE"/>
    <w:rsid w:val="00DC4157"/>
    <w:rsid w:val="00DC4747"/>
    <w:rsid w:val="00DC4FB8"/>
    <w:rsid w:val="00DC56E0"/>
    <w:rsid w:val="00DC57C3"/>
    <w:rsid w:val="00DC58BD"/>
    <w:rsid w:val="00DC5B1F"/>
    <w:rsid w:val="00DC6245"/>
    <w:rsid w:val="00DC6308"/>
    <w:rsid w:val="00DC7D79"/>
    <w:rsid w:val="00DC7E0C"/>
    <w:rsid w:val="00DD0230"/>
    <w:rsid w:val="00DD0AF9"/>
    <w:rsid w:val="00DD0B9A"/>
    <w:rsid w:val="00DD23DA"/>
    <w:rsid w:val="00DD2B1A"/>
    <w:rsid w:val="00DD2D98"/>
    <w:rsid w:val="00DD3A29"/>
    <w:rsid w:val="00DD3BFF"/>
    <w:rsid w:val="00DD3FA4"/>
    <w:rsid w:val="00DD40A1"/>
    <w:rsid w:val="00DD46E0"/>
    <w:rsid w:val="00DD4A4E"/>
    <w:rsid w:val="00DD4CA8"/>
    <w:rsid w:val="00DD6899"/>
    <w:rsid w:val="00DD6961"/>
    <w:rsid w:val="00DD6BAB"/>
    <w:rsid w:val="00DD6CBB"/>
    <w:rsid w:val="00DD6DB4"/>
    <w:rsid w:val="00DD716E"/>
    <w:rsid w:val="00DD7A77"/>
    <w:rsid w:val="00DD7DF8"/>
    <w:rsid w:val="00DE047F"/>
    <w:rsid w:val="00DE089D"/>
    <w:rsid w:val="00DE0A83"/>
    <w:rsid w:val="00DE19BA"/>
    <w:rsid w:val="00DE25AC"/>
    <w:rsid w:val="00DE332F"/>
    <w:rsid w:val="00DE3CF6"/>
    <w:rsid w:val="00DE3D2E"/>
    <w:rsid w:val="00DE3FF2"/>
    <w:rsid w:val="00DE4FCF"/>
    <w:rsid w:val="00DE53C4"/>
    <w:rsid w:val="00DE5725"/>
    <w:rsid w:val="00DE5AA6"/>
    <w:rsid w:val="00DE7170"/>
    <w:rsid w:val="00DE7278"/>
    <w:rsid w:val="00DE75C7"/>
    <w:rsid w:val="00DE76B4"/>
    <w:rsid w:val="00DE7868"/>
    <w:rsid w:val="00DE7DE6"/>
    <w:rsid w:val="00DF017C"/>
    <w:rsid w:val="00DF06BD"/>
    <w:rsid w:val="00DF06E8"/>
    <w:rsid w:val="00DF10D3"/>
    <w:rsid w:val="00DF129A"/>
    <w:rsid w:val="00DF1331"/>
    <w:rsid w:val="00DF133F"/>
    <w:rsid w:val="00DF175B"/>
    <w:rsid w:val="00DF24A1"/>
    <w:rsid w:val="00DF2602"/>
    <w:rsid w:val="00DF3C65"/>
    <w:rsid w:val="00DF3CDF"/>
    <w:rsid w:val="00DF3F6F"/>
    <w:rsid w:val="00DF42C0"/>
    <w:rsid w:val="00DF4BF5"/>
    <w:rsid w:val="00DF56BE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8B9"/>
    <w:rsid w:val="00DF79CA"/>
    <w:rsid w:val="00DF7CA7"/>
    <w:rsid w:val="00E00672"/>
    <w:rsid w:val="00E0087B"/>
    <w:rsid w:val="00E00E7E"/>
    <w:rsid w:val="00E0154B"/>
    <w:rsid w:val="00E01737"/>
    <w:rsid w:val="00E01CAC"/>
    <w:rsid w:val="00E01DE7"/>
    <w:rsid w:val="00E0227D"/>
    <w:rsid w:val="00E02797"/>
    <w:rsid w:val="00E027D0"/>
    <w:rsid w:val="00E02989"/>
    <w:rsid w:val="00E029FA"/>
    <w:rsid w:val="00E02D0C"/>
    <w:rsid w:val="00E032D5"/>
    <w:rsid w:val="00E03F60"/>
    <w:rsid w:val="00E04055"/>
    <w:rsid w:val="00E052BD"/>
    <w:rsid w:val="00E05483"/>
    <w:rsid w:val="00E058B3"/>
    <w:rsid w:val="00E05913"/>
    <w:rsid w:val="00E05988"/>
    <w:rsid w:val="00E06EC1"/>
    <w:rsid w:val="00E07063"/>
    <w:rsid w:val="00E070AD"/>
    <w:rsid w:val="00E07406"/>
    <w:rsid w:val="00E07B1A"/>
    <w:rsid w:val="00E07EA3"/>
    <w:rsid w:val="00E100C7"/>
    <w:rsid w:val="00E10761"/>
    <w:rsid w:val="00E1076D"/>
    <w:rsid w:val="00E1094A"/>
    <w:rsid w:val="00E10F77"/>
    <w:rsid w:val="00E10FCA"/>
    <w:rsid w:val="00E11AA1"/>
    <w:rsid w:val="00E11E30"/>
    <w:rsid w:val="00E126CE"/>
    <w:rsid w:val="00E12857"/>
    <w:rsid w:val="00E12AFA"/>
    <w:rsid w:val="00E12D43"/>
    <w:rsid w:val="00E12ECA"/>
    <w:rsid w:val="00E12EE6"/>
    <w:rsid w:val="00E1304C"/>
    <w:rsid w:val="00E135A9"/>
    <w:rsid w:val="00E13656"/>
    <w:rsid w:val="00E13770"/>
    <w:rsid w:val="00E142D0"/>
    <w:rsid w:val="00E14842"/>
    <w:rsid w:val="00E14D2A"/>
    <w:rsid w:val="00E15A8F"/>
    <w:rsid w:val="00E15D04"/>
    <w:rsid w:val="00E15FEE"/>
    <w:rsid w:val="00E1643B"/>
    <w:rsid w:val="00E17026"/>
    <w:rsid w:val="00E17E6B"/>
    <w:rsid w:val="00E17F15"/>
    <w:rsid w:val="00E2033C"/>
    <w:rsid w:val="00E216B1"/>
    <w:rsid w:val="00E21976"/>
    <w:rsid w:val="00E21AD5"/>
    <w:rsid w:val="00E232EB"/>
    <w:rsid w:val="00E23832"/>
    <w:rsid w:val="00E239B8"/>
    <w:rsid w:val="00E242A6"/>
    <w:rsid w:val="00E244F8"/>
    <w:rsid w:val="00E24DC9"/>
    <w:rsid w:val="00E24F9F"/>
    <w:rsid w:val="00E25063"/>
    <w:rsid w:val="00E250D3"/>
    <w:rsid w:val="00E25B8E"/>
    <w:rsid w:val="00E26861"/>
    <w:rsid w:val="00E26A8C"/>
    <w:rsid w:val="00E273CD"/>
    <w:rsid w:val="00E30204"/>
    <w:rsid w:val="00E307D9"/>
    <w:rsid w:val="00E31515"/>
    <w:rsid w:val="00E31C15"/>
    <w:rsid w:val="00E31C4D"/>
    <w:rsid w:val="00E320A5"/>
    <w:rsid w:val="00E3210A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79F"/>
    <w:rsid w:val="00E35C83"/>
    <w:rsid w:val="00E35FD6"/>
    <w:rsid w:val="00E36790"/>
    <w:rsid w:val="00E36C1B"/>
    <w:rsid w:val="00E3767D"/>
    <w:rsid w:val="00E377AE"/>
    <w:rsid w:val="00E37A2E"/>
    <w:rsid w:val="00E40BE8"/>
    <w:rsid w:val="00E41F24"/>
    <w:rsid w:val="00E42393"/>
    <w:rsid w:val="00E427B5"/>
    <w:rsid w:val="00E442BD"/>
    <w:rsid w:val="00E44A12"/>
    <w:rsid w:val="00E4517E"/>
    <w:rsid w:val="00E451F9"/>
    <w:rsid w:val="00E453BF"/>
    <w:rsid w:val="00E455B4"/>
    <w:rsid w:val="00E459BF"/>
    <w:rsid w:val="00E45B30"/>
    <w:rsid w:val="00E460FD"/>
    <w:rsid w:val="00E4616B"/>
    <w:rsid w:val="00E4647E"/>
    <w:rsid w:val="00E47EDA"/>
    <w:rsid w:val="00E505DC"/>
    <w:rsid w:val="00E50E48"/>
    <w:rsid w:val="00E50F96"/>
    <w:rsid w:val="00E5114E"/>
    <w:rsid w:val="00E51340"/>
    <w:rsid w:val="00E5157A"/>
    <w:rsid w:val="00E51A0B"/>
    <w:rsid w:val="00E51C03"/>
    <w:rsid w:val="00E5226A"/>
    <w:rsid w:val="00E52788"/>
    <w:rsid w:val="00E529CE"/>
    <w:rsid w:val="00E52E35"/>
    <w:rsid w:val="00E52FE6"/>
    <w:rsid w:val="00E558D7"/>
    <w:rsid w:val="00E55DD7"/>
    <w:rsid w:val="00E55F2A"/>
    <w:rsid w:val="00E56F67"/>
    <w:rsid w:val="00E57000"/>
    <w:rsid w:val="00E57227"/>
    <w:rsid w:val="00E576ED"/>
    <w:rsid w:val="00E577E3"/>
    <w:rsid w:val="00E57994"/>
    <w:rsid w:val="00E6001C"/>
    <w:rsid w:val="00E60794"/>
    <w:rsid w:val="00E60A27"/>
    <w:rsid w:val="00E60B95"/>
    <w:rsid w:val="00E6155E"/>
    <w:rsid w:val="00E619E4"/>
    <w:rsid w:val="00E62850"/>
    <w:rsid w:val="00E62B32"/>
    <w:rsid w:val="00E631B9"/>
    <w:rsid w:val="00E6476B"/>
    <w:rsid w:val="00E657E3"/>
    <w:rsid w:val="00E65840"/>
    <w:rsid w:val="00E65B60"/>
    <w:rsid w:val="00E66A91"/>
    <w:rsid w:val="00E66F62"/>
    <w:rsid w:val="00E67595"/>
    <w:rsid w:val="00E67671"/>
    <w:rsid w:val="00E677B9"/>
    <w:rsid w:val="00E67F1E"/>
    <w:rsid w:val="00E704F3"/>
    <w:rsid w:val="00E70551"/>
    <w:rsid w:val="00E706E5"/>
    <w:rsid w:val="00E70B1A"/>
    <w:rsid w:val="00E70E31"/>
    <w:rsid w:val="00E717B7"/>
    <w:rsid w:val="00E717C4"/>
    <w:rsid w:val="00E71B94"/>
    <w:rsid w:val="00E71C67"/>
    <w:rsid w:val="00E72080"/>
    <w:rsid w:val="00E72160"/>
    <w:rsid w:val="00E72E5F"/>
    <w:rsid w:val="00E73A45"/>
    <w:rsid w:val="00E73C67"/>
    <w:rsid w:val="00E745CD"/>
    <w:rsid w:val="00E745DD"/>
    <w:rsid w:val="00E75AFD"/>
    <w:rsid w:val="00E75B58"/>
    <w:rsid w:val="00E75CAF"/>
    <w:rsid w:val="00E761AC"/>
    <w:rsid w:val="00E763D1"/>
    <w:rsid w:val="00E7746E"/>
    <w:rsid w:val="00E77513"/>
    <w:rsid w:val="00E77921"/>
    <w:rsid w:val="00E8007B"/>
    <w:rsid w:val="00E80181"/>
    <w:rsid w:val="00E80BE3"/>
    <w:rsid w:val="00E81CA3"/>
    <w:rsid w:val="00E8212D"/>
    <w:rsid w:val="00E82353"/>
    <w:rsid w:val="00E825A7"/>
    <w:rsid w:val="00E8286C"/>
    <w:rsid w:val="00E83A1C"/>
    <w:rsid w:val="00E83D41"/>
    <w:rsid w:val="00E841BA"/>
    <w:rsid w:val="00E844E9"/>
    <w:rsid w:val="00E845B4"/>
    <w:rsid w:val="00E846E1"/>
    <w:rsid w:val="00E847D2"/>
    <w:rsid w:val="00E84A12"/>
    <w:rsid w:val="00E84E4F"/>
    <w:rsid w:val="00E8504F"/>
    <w:rsid w:val="00E9080B"/>
    <w:rsid w:val="00E90E96"/>
    <w:rsid w:val="00E91410"/>
    <w:rsid w:val="00E9158A"/>
    <w:rsid w:val="00E91BEB"/>
    <w:rsid w:val="00E92565"/>
    <w:rsid w:val="00E92718"/>
    <w:rsid w:val="00E9339B"/>
    <w:rsid w:val="00E96019"/>
    <w:rsid w:val="00E96860"/>
    <w:rsid w:val="00E96931"/>
    <w:rsid w:val="00E96BD4"/>
    <w:rsid w:val="00E96D1A"/>
    <w:rsid w:val="00E9738A"/>
    <w:rsid w:val="00E9741F"/>
    <w:rsid w:val="00E9796B"/>
    <w:rsid w:val="00EA01AE"/>
    <w:rsid w:val="00EA0315"/>
    <w:rsid w:val="00EA03A9"/>
    <w:rsid w:val="00EA0544"/>
    <w:rsid w:val="00EA05CA"/>
    <w:rsid w:val="00EA0C8C"/>
    <w:rsid w:val="00EA0FC2"/>
    <w:rsid w:val="00EA1107"/>
    <w:rsid w:val="00EA1150"/>
    <w:rsid w:val="00EA2008"/>
    <w:rsid w:val="00EA2396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5CF"/>
    <w:rsid w:val="00EA5ED8"/>
    <w:rsid w:val="00EA617B"/>
    <w:rsid w:val="00EA63A2"/>
    <w:rsid w:val="00EA6487"/>
    <w:rsid w:val="00EA64C5"/>
    <w:rsid w:val="00EA655D"/>
    <w:rsid w:val="00EA6CBF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B44"/>
    <w:rsid w:val="00EB0EFD"/>
    <w:rsid w:val="00EB1086"/>
    <w:rsid w:val="00EB1807"/>
    <w:rsid w:val="00EB1963"/>
    <w:rsid w:val="00EB1A3A"/>
    <w:rsid w:val="00EB1D7F"/>
    <w:rsid w:val="00EB21BD"/>
    <w:rsid w:val="00EB24DE"/>
    <w:rsid w:val="00EB2AFA"/>
    <w:rsid w:val="00EB2B1E"/>
    <w:rsid w:val="00EB2C17"/>
    <w:rsid w:val="00EB2D5A"/>
    <w:rsid w:val="00EB302A"/>
    <w:rsid w:val="00EB31E7"/>
    <w:rsid w:val="00EB3563"/>
    <w:rsid w:val="00EB36B6"/>
    <w:rsid w:val="00EB3784"/>
    <w:rsid w:val="00EB3DD2"/>
    <w:rsid w:val="00EB4014"/>
    <w:rsid w:val="00EB42EF"/>
    <w:rsid w:val="00EB4515"/>
    <w:rsid w:val="00EB470D"/>
    <w:rsid w:val="00EB4965"/>
    <w:rsid w:val="00EB514F"/>
    <w:rsid w:val="00EB51E4"/>
    <w:rsid w:val="00EB57E5"/>
    <w:rsid w:val="00EB5B7D"/>
    <w:rsid w:val="00EB635D"/>
    <w:rsid w:val="00EB66F3"/>
    <w:rsid w:val="00EB6A0A"/>
    <w:rsid w:val="00EB6A9E"/>
    <w:rsid w:val="00EB6DBF"/>
    <w:rsid w:val="00EB7305"/>
    <w:rsid w:val="00EB7507"/>
    <w:rsid w:val="00EB78F5"/>
    <w:rsid w:val="00EB7F67"/>
    <w:rsid w:val="00EC0396"/>
    <w:rsid w:val="00EC05B5"/>
    <w:rsid w:val="00EC0BC8"/>
    <w:rsid w:val="00EC0D7C"/>
    <w:rsid w:val="00EC142D"/>
    <w:rsid w:val="00EC1499"/>
    <w:rsid w:val="00EC14C9"/>
    <w:rsid w:val="00EC2B11"/>
    <w:rsid w:val="00EC340D"/>
    <w:rsid w:val="00EC3461"/>
    <w:rsid w:val="00EC34BE"/>
    <w:rsid w:val="00EC3565"/>
    <w:rsid w:val="00EC3833"/>
    <w:rsid w:val="00EC44F9"/>
    <w:rsid w:val="00EC4697"/>
    <w:rsid w:val="00EC4BBA"/>
    <w:rsid w:val="00EC4FE2"/>
    <w:rsid w:val="00EC55F6"/>
    <w:rsid w:val="00EC5699"/>
    <w:rsid w:val="00EC56C9"/>
    <w:rsid w:val="00EC5729"/>
    <w:rsid w:val="00EC57F4"/>
    <w:rsid w:val="00EC60AA"/>
    <w:rsid w:val="00EC62EA"/>
    <w:rsid w:val="00EC662D"/>
    <w:rsid w:val="00EC68ED"/>
    <w:rsid w:val="00EC6923"/>
    <w:rsid w:val="00EC6BE3"/>
    <w:rsid w:val="00EC702F"/>
    <w:rsid w:val="00EC74B3"/>
    <w:rsid w:val="00EC77D1"/>
    <w:rsid w:val="00EC77EF"/>
    <w:rsid w:val="00EC79CB"/>
    <w:rsid w:val="00EC7B35"/>
    <w:rsid w:val="00EC7E25"/>
    <w:rsid w:val="00ED02B9"/>
    <w:rsid w:val="00ED0853"/>
    <w:rsid w:val="00ED0912"/>
    <w:rsid w:val="00ED0FB3"/>
    <w:rsid w:val="00ED1882"/>
    <w:rsid w:val="00ED19E9"/>
    <w:rsid w:val="00ED1E91"/>
    <w:rsid w:val="00ED35C8"/>
    <w:rsid w:val="00ED3975"/>
    <w:rsid w:val="00ED42F2"/>
    <w:rsid w:val="00ED463F"/>
    <w:rsid w:val="00ED487B"/>
    <w:rsid w:val="00ED48D7"/>
    <w:rsid w:val="00ED4D6D"/>
    <w:rsid w:val="00ED4EE2"/>
    <w:rsid w:val="00ED515A"/>
    <w:rsid w:val="00ED5677"/>
    <w:rsid w:val="00ED6207"/>
    <w:rsid w:val="00ED6279"/>
    <w:rsid w:val="00ED67A0"/>
    <w:rsid w:val="00ED67A6"/>
    <w:rsid w:val="00ED67BB"/>
    <w:rsid w:val="00ED6A03"/>
    <w:rsid w:val="00ED6B0D"/>
    <w:rsid w:val="00ED7009"/>
    <w:rsid w:val="00ED719C"/>
    <w:rsid w:val="00ED72D6"/>
    <w:rsid w:val="00ED756D"/>
    <w:rsid w:val="00ED7664"/>
    <w:rsid w:val="00ED7897"/>
    <w:rsid w:val="00ED7926"/>
    <w:rsid w:val="00EE00D5"/>
    <w:rsid w:val="00EE0B0A"/>
    <w:rsid w:val="00EE0BBF"/>
    <w:rsid w:val="00EE0CD6"/>
    <w:rsid w:val="00EE0D7E"/>
    <w:rsid w:val="00EE0FEF"/>
    <w:rsid w:val="00EE12A7"/>
    <w:rsid w:val="00EE1334"/>
    <w:rsid w:val="00EE1739"/>
    <w:rsid w:val="00EE180F"/>
    <w:rsid w:val="00EE24E0"/>
    <w:rsid w:val="00EE2762"/>
    <w:rsid w:val="00EE2F7D"/>
    <w:rsid w:val="00EE304D"/>
    <w:rsid w:val="00EE366A"/>
    <w:rsid w:val="00EE4526"/>
    <w:rsid w:val="00EE4CDF"/>
    <w:rsid w:val="00EE4DE9"/>
    <w:rsid w:val="00EE5289"/>
    <w:rsid w:val="00EE57D4"/>
    <w:rsid w:val="00EE5F8C"/>
    <w:rsid w:val="00EE690D"/>
    <w:rsid w:val="00EE6BA7"/>
    <w:rsid w:val="00EE7095"/>
    <w:rsid w:val="00EE789A"/>
    <w:rsid w:val="00EF00B4"/>
    <w:rsid w:val="00EF04F4"/>
    <w:rsid w:val="00EF0C59"/>
    <w:rsid w:val="00EF0DD4"/>
    <w:rsid w:val="00EF12D1"/>
    <w:rsid w:val="00EF132B"/>
    <w:rsid w:val="00EF2189"/>
    <w:rsid w:val="00EF2C2E"/>
    <w:rsid w:val="00EF387B"/>
    <w:rsid w:val="00EF43DC"/>
    <w:rsid w:val="00EF48BB"/>
    <w:rsid w:val="00EF4D28"/>
    <w:rsid w:val="00EF56EE"/>
    <w:rsid w:val="00EF56F2"/>
    <w:rsid w:val="00EF5FC2"/>
    <w:rsid w:val="00F00768"/>
    <w:rsid w:val="00F009EC"/>
    <w:rsid w:val="00F00A0D"/>
    <w:rsid w:val="00F0103C"/>
    <w:rsid w:val="00F011F8"/>
    <w:rsid w:val="00F01F38"/>
    <w:rsid w:val="00F033EA"/>
    <w:rsid w:val="00F03530"/>
    <w:rsid w:val="00F035A1"/>
    <w:rsid w:val="00F035D9"/>
    <w:rsid w:val="00F03D08"/>
    <w:rsid w:val="00F04BF5"/>
    <w:rsid w:val="00F04C43"/>
    <w:rsid w:val="00F051DD"/>
    <w:rsid w:val="00F056B6"/>
    <w:rsid w:val="00F05711"/>
    <w:rsid w:val="00F05B9B"/>
    <w:rsid w:val="00F0674F"/>
    <w:rsid w:val="00F06FCB"/>
    <w:rsid w:val="00F0753E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C60"/>
    <w:rsid w:val="00F11EAC"/>
    <w:rsid w:val="00F127D6"/>
    <w:rsid w:val="00F12CD6"/>
    <w:rsid w:val="00F13357"/>
    <w:rsid w:val="00F136A1"/>
    <w:rsid w:val="00F1377D"/>
    <w:rsid w:val="00F138C9"/>
    <w:rsid w:val="00F13BEB"/>
    <w:rsid w:val="00F13D01"/>
    <w:rsid w:val="00F13D64"/>
    <w:rsid w:val="00F14B95"/>
    <w:rsid w:val="00F161E8"/>
    <w:rsid w:val="00F162E9"/>
    <w:rsid w:val="00F16318"/>
    <w:rsid w:val="00F16718"/>
    <w:rsid w:val="00F16F33"/>
    <w:rsid w:val="00F17040"/>
    <w:rsid w:val="00F17362"/>
    <w:rsid w:val="00F17E3D"/>
    <w:rsid w:val="00F17FD0"/>
    <w:rsid w:val="00F2050E"/>
    <w:rsid w:val="00F207E0"/>
    <w:rsid w:val="00F21B11"/>
    <w:rsid w:val="00F22389"/>
    <w:rsid w:val="00F22438"/>
    <w:rsid w:val="00F224A3"/>
    <w:rsid w:val="00F227E6"/>
    <w:rsid w:val="00F2293E"/>
    <w:rsid w:val="00F238C9"/>
    <w:rsid w:val="00F239D3"/>
    <w:rsid w:val="00F23B94"/>
    <w:rsid w:val="00F23E59"/>
    <w:rsid w:val="00F24EA7"/>
    <w:rsid w:val="00F25AAF"/>
    <w:rsid w:val="00F25DB0"/>
    <w:rsid w:val="00F25E76"/>
    <w:rsid w:val="00F26918"/>
    <w:rsid w:val="00F269F7"/>
    <w:rsid w:val="00F2715E"/>
    <w:rsid w:val="00F30105"/>
    <w:rsid w:val="00F302B2"/>
    <w:rsid w:val="00F30384"/>
    <w:rsid w:val="00F30390"/>
    <w:rsid w:val="00F30DA4"/>
    <w:rsid w:val="00F310A9"/>
    <w:rsid w:val="00F31362"/>
    <w:rsid w:val="00F3180A"/>
    <w:rsid w:val="00F31A49"/>
    <w:rsid w:val="00F31AA5"/>
    <w:rsid w:val="00F3269D"/>
    <w:rsid w:val="00F326AA"/>
    <w:rsid w:val="00F32E06"/>
    <w:rsid w:val="00F33588"/>
    <w:rsid w:val="00F34336"/>
    <w:rsid w:val="00F34F69"/>
    <w:rsid w:val="00F3517E"/>
    <w:rsid w:val="00F35A98"/>
    <w:rsid w:val="00F35AD1"/>
    <w:rsid w:val="00F36AD1"/>
    <w:rsid w:val="00F376D0"/>
    <w:rsid w:val="00F377D0"/>
    <w:rsid w:val="00F37B2D"/>
    <w:rsid w:val="00F37C78"/>
    <w:rsid w:val="00F405C5"/>
    <w:rsid w:val="00F405FA"/>
    <w:rsid w:val="00F40B0D"/>
    <w:rsid w:val="00F40FC1"/>
    <w:rsid w:val="00F410CC"/>
    <w:rsid w:val="00F416E3"/>
    <w:rsid w:val="00F421E9"/>
    <w:rsid w:val="00F42B04"/>
    <w:rsid w:val="00F4344C"/>
    <w:rsid w:val="00F43A80"/>
    <w:rsid w:val="00F43A98"/>
    <w:rsid w:val="00F43AE5"/>
    <w:rsid w:val="00F44183"/>
    <w:rsid w:val="00F44F01"/>
    <w:rsid w:val="00F45430"/>
    <w:rsid w:val="00F454A3"/>
    <w:rsid w:val="00F45E5A"/>
    <w:rsid w:val="00F45F5D"/>
    <w:rsid w:val="00F4602E"/>
    <w:rsid w:val="00F462F1"/>
    <w:rsid w:val="00F464D5"/>
    <w:rsid w:val="00F4675F"/>
    <w:rsid w:val="00F46D96"/>
    <w:rsid w:val="00F470E3"/>
    <w:rsid w:val="00F47501"/>
    <w:rsid w:val="00F476D0"/>
    <w:rsid w:val="00F47730"/>
    <w:rsid w:val="00F47B1B"/>
    <w:rsid w:val="00F47DBF"/>
    <w:rsid w:val="00F500FA"/>
    <w:rsid w:val="00F505CE"/>
    <w:rsid w:val="00F51280"/>
    <w:rsid w:val="00F516A7"/>
    <w:rsid w:val="00F51823"/>
    <w:rsid w:val="00F5225F"/>
    <w:rsid w:val="00F52B09"/>
    <w:rsid w:val="00F53298"/>
    <w:rsid w:val="00F532FE"/>
    <w:rsid w:val="00F53459"/>
    <w:rsid w:val="00F535B9"/>
    <w:rsid w:val="00F53A34"/>
    <w:rsid w:val="00F5406C"/>
    <w:rsid w:val="00F540A2"/>
    <w:rsid w:val="00F544AD"/>
    <w:rsid w:val="00F54A87"/>
    <w:rsid w:val="00F5533A"/>
    <w:rsid w:val="00F55BF7"/>
    <w:rsid w:val="00F55E88"/>
    <w:rsid w:val="00F562BA"/>
    <w:rsid w:val="00F5663D"/>
    <w:rsid w:val="00F56A28"/>
    <w:rsid w:val="00F56BA2"/>
    <w:rsid w:val="00F56D85"/>
    <w:rsid w:val="00F57589"/>
    <w:rsid w:val="00F60029"/>
    <w:rsid w:val="00F6054D"/>
    <w:rsid w:val="00F60590"/>
    <w:rsid w:val="00F6076E"/>
    <w:rsid w:val="00F608E3"/>
    <w:rsid w:val="00F60A0E"/>
    <w:rsid w:val="00F60E32"/>
    <w:rsid w:val="00F61A40"/>
    <w:rsid w:val="00F61B18"/>
    <w:rsid w:val="00F62069"/>
    <w:rsid w:val="00F621BE"/>
    <w:rsid w:val="00F6254A"/>
    <w:rsid w:val="00F6255A"/>
    <w:rsid w:val="00F629EE"/>
    <w:rsid w:val="00F62D84"/>
    <w:rsid w:val="00F63942"/>
    <w:rsid w:val="00F64356"/>
    <w:rsid w:val="00F64F99"/>
    <w:rsid w:val="00F6516F"/>
    <w:rsid w:val="00F652D8"/>
    <w:rsid w:val="00F6630F"/>
    <w:rsid w:val="00F66D9B"/>
    <w:rsid w:val="00F67691"/>
    <w:rsid w:val="00F67A29"/>
    <w:rsid w:val="00F67B66"/>
    <w:rsid w:val="00F67E72"/>
    <w:rsid w:val="00F7006A"/>
    <w:rsid w:val="00F703FA"/>
    <w:rsid w:val="00F7048E"/>
    <w:rsid w:val="00F70916"/>
    <w:rsid w:val="00F71040"/>
    <w:rsid w:val="00F71708"/>
    <w:rsid w:val="00F72F94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EB4"/>
    <w:rsid w:val="00F75087"/>
    <w:rsid w:val="00F754E1"/>
    <w:rsid w:val="00F754F0"/>
    <w:rsid w:val="00F75AAF"/>
    <w:rsid w:val="00F76000"/>
    <w:rsid w:val="00F76A41"/>
    <w:rsid w:val="00F76F37"/>
    <w:rsid w:val="00F76F72"/>
    <w:rsid w:val="00F773EC"/>
    <w:rsid w:val="00F77F84"/>
    <w:rsid w:val="00F80157"/>
    <w:rsid w:val="00F804C5"/>
    <w:rsid w:val="00F80828"/>
    <w:rsid w:val="00F80AD2"/>
    <w:rsid w:val="00F8110D"/>
    <w:rsid w:val="00F812F4"/>
    <w:rsid w:val="00F81478"/>
    <w:rsid w:val="00F821E4"/>
    <w:rsid w:val="00F82A72"/>
    <w:rsid w:val="00F83154"/>
    <w:rsid w:val="00F83415"/>
    <w:rsid w:val="00F835C6"/>
    <w:rsid w:val="00F838A7"/>
    <w:rsid w:val="00F83918"/>
    <w:rsid w:val="00F84C86"/>
    <w:rsid w:val="00F84F80"/>
    <w:rsid w:val="00F8501B"/>
    <w:rsid w:val="00F85D30"/>
    <w:rsid w:val="00F85E5A"/>
    <w:rsid w:val="00F861BF"/>
    <w:rsid w:val="00F86323"/>
    <w:rsid w:val="00F864AD"/>
    <w:rsid w:val="00F87105"/>
    <w:rsid w:val="00F87821"/>
    <w:rsid w:val="00F878D3"/>
    <w:rsid w:val="00F87F57"/>
    <w:rsid w:val="00F904AB"/>
    <w:rsid w:val="00F9074C"/>
    <w:rsid w:val="00F90F6E"/>
    <w:rsid w:val="00F9104D"/>
    <w:rsid w:val="00F91200"/>
    <w:rsid w:val="00F915E1"/>
    <w:rsid w:val="00F9249E"/>
    <w:rsid w:val="00F92766"/>
    <w:rsid w:val="00F9294C"/>
    <w:rsid w:val="00F92CA6"/>
    <w:rsid w:val="00F92EA1"/>
    <w:rsid w:val="00F931E1"/>
    <w:rsid w:val="00F932AD"/>
    <w:rsid w:val="00F9438C"/>
    <w:rsid w:val="00F94A31"/>
    <w:rsid w:val="00F94C12"/>
    <w:rsid w:val="00F95166"/>
    <w:rsid w:val="00F9584F"/>
    <w:rsid w:val="00F95A19"/>
    <w:rsid w:val="00F95D90"/>
    <w:rsid w:val="00F95EE2"/>
    <w:rsid w:val="00F960FD"/>
    <w:rsid w:val="00F96432"/>
    <w:rsid w:val="00F96598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E72"/>
    <w:rsid w:val="00FA270C"/>
    <w:rsid w:val="00FA2E89"/>
    <w:rsid w:val="00FA300A"/>
    <w:rsid w:val="00FA3065"/>
    <w:rsid w:val="00FA3104"/>
    <w:rsid w:val="00FA3B06"/>
    <w:rsid w:val="00FA3B27"/>
    <w:rsid w:val="00FA3B5E"/>
    <w:rsid w:val="00FA3FA4"/>
    <w:rsid w:val="00FA4AA7"/>
    <w:rsid w:val="00FA4F44"/>
    <w:rsid w:val="00FA5584"/>
    <w:rsid w:val="00FA5AD8"/>
    <w:rsid w:val="00FA75E8"/>
    <w:rsid w:val="00FA760E"/>
    <w:rsid w:val="00FA775B"/>
    <w:rsid w:val="00FA7A44"/>
    <w:rsid w:val="00FA7ACA"/>
    <w:rsid w:val="00FA7C2E"/>
    <w:rsid w:val="00FA7DC0"/>
    <w:rsid w:val="00FB00A2"/>
    <w:rsid w:val="00FB077D"/>
    <w:rsid w:val="00FB0C55"/>
    <w:rsid w:val="00FB1AB3"/>
    <w:rsid w:val="00FB2A0B"/>
    <w:rsid w:val="00FB2D52"/>
    <w:rsid w:val="00FB33A4"/>
    <w:rsid w:val="00FB3E19"/>
    <w:rsid w:val="00FB4698"/>
    <w:rsid w:val="00FB471D"/>
    <w:rsid w:val="00FB4DD1"/>
    <w:rsid w:val="00FB5241"/>
    <w:rsid w:val="00FB5F0A"/>
    <w:rsid w:val="00FB5FE1"/>
    <w:rsid w:val="00FB60C3"/>
    <w:rsid w:val="00FB6618"/>
    <w:rsid w:val="00FB744F"/>
    <w:rsid w:val="00FB75A8"/>
    <w:rsid w:val="00FB7B8F"/>
    <w:rsid w:val="00FB7CCD"/>
    <w:rsid w:val="00FB7E64"/>
    <w:rsid w:val="00FC019D"/>
    <w:rsid w:val="00FC0790"/>
    <w:rsid w:val="00FC0A9E"/>
    <w:rsid w:val="00FC0FAE"/>
    <w:rsid w:val="00FC1458"/>
    <w:rsid w:val="00FC1622"/>
    <w:rsid w:val="00FC2555"/>
    <w:rsid w:val="00FC2A4A"/>
    <w:rsid w:val="00FC2ABE"/>
    <w:rsid w:val="00FC325B"/>
    <w:rsid w:val="00FC34F8"/>
    <w:rsid w:val="00FC39FE"/>
    <w:rsid w:val="00FC41E8"/>
    <w:rsid w:val="00FC4361"/>
    <w:rsid w:val="00FC5C69"/>
    <w:rsid w:val="00FC65E7"/>
    <w:rsid w:val="00FC6D93"/>
    <w:rsid w:val="00FC709B"/>
    <w:rsid w:val="00FC716C"/>
    <w:rsid w:val="00FC71B0"/>
    <w:rsid w:val="00FC77AA"/>
    <w:rsid w:val="00FC7D05"/>
    <w:rsid w:val="00FC7F2D"/>
    <w:rsid w:val="00FD0117"/>
    <w:rsid w:val="00FD0586"/>
    <w:rsid w:val="00FD1100"/>
    <w:rsid w:val="00FD1E1F"/>
    <w:rsid w:val="00FD2151"/>
    <w:rsid w:val="00FD2185"/>
    <w:rsid w:val="00FD2189"/>
    <w:rsid w:val="00FD2D10"/>
    <w:rsid w:val="00FD32D2"/>
    <w:rsid w:val="00FD331A"/>
    <w:rsid w:val="00FD490D"/>
    <w:rsid w:val="00FD4A77"/>
    <w:rsid w:val="00FD50FA"/>
    <w:rsid w:val="00FD5B39"/>
    <w:rsid w:val="00FD5E76"/>
    <w:rsid w:val="00FD61D1"/>
    <w:rsid w:val="00FD706B"/>
    <w:rsid w:val="00FD73A4"/>
    <w:rsid w:val="00FD752F"/>
    <w:rsid w:val="00FD7AC0"/>
    <w:rsid w:val="00FD7E5B"/>
    <w:rsid w:val="00FD7F23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3238"/>
    <w:rsid w:val="00FE3C71"/>
    <w:rsid w:val="00FE3C9B"/>
    <w:rsid w:val="00FE505D"/>
    <w:rsid w:val="00FE71A4"/>
    <w:rsid w:val="00FE71EE"/>
    <w:rsid w:val="00FE737C"/>
    <w:rsid w:val="00FE7899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E67"/>
    <w:rsid w:val="00FF32BA"/>
    <w:rsid w:val="00FF368B"/>
    <w:rsid w:val="00FF392C"/>
    <w:rsid w:val="00FF3FED"/>
    <w:rsid w:val="00FF4D41"/>
    <w:rsid w:val="00FF6166"/>
    <w:rsid w:val="00FF6E62"/>
    <w:rsid w:val="00FF79DC"/>
    <w:rsid w:val="00FF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iPriority="99" w:unhideWhenUsed="0"/>
    <w:lsdException w:name="index heading" w:semiHidden="0" w:unhideWhenUsed="0"/>
    <w:lsdException w:name="caption" w:semiHidden="0" w:uiPriority="35" w:unhideWhenUsed="0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iPriority="99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iPriority="1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FEC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7DCC5-4437-47F0-A340-F5833632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76</Pages>
  <Words>14267</Words>
  <Characters>81326</Characters>
  <Application>Microsoft Office Word</Application>
  <DocSecurity>0</DocSecurity>
  <Lines>677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95403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creator>AA</dc:creator>
  <cp:lastModifiedBy>Phannita Kojaranusart</cp:lastModifiedBy>
  <cp:revision>2</cp:revision>
  <cp:lastPrinted>2018-02-14T14:10:00Z</cp:lastPrinted>
  <dcterms:created xsi:type="dcterms:W3CDTF">2018-02-15T11:20:00Z</dcterms:created>
  <dcterms:modified xsi:type="dcterms:W3CDTF">2018-02-15T11:20:00Z</dcterms:modified>
</cp:coreProperties>
</file>